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3064B9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3064B9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396236" w:rsidRPr="003064B9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064B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3064B9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39623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06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E1141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A05B9" w:rsidRPr="003064B9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306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Pr="003064B9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1.1</w:t>
      </w:r>
      <w:r w:rsidR="009A1562">
        <w:rPr>
          <w:rFonts w:ascii="Angsana New" w:hAnsi="Angsana New"/>
        </w:rPr>
        <w:t xml:space="preserve"> </w:t>
      </w:r>
      <w:r w:rsidR="00D53507">
        <w:rPr>
          <w:rFonts w:ascii="Angsana New" w:hAnsi="Angsana New"/>
        </w:rPr>
        <w:tab/>
      </w:r>
      <w:r w:rsidRPr="003064B9">
        <w:rPr>
          <w:rFonts w:ascii="Angsana New" w:hAnsi="Angsana New"/>
          <w:cs/>
        </w:rPr>
        <w:t>สถานะของบริษัท</w:t>
      </w:r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A6632B">
        <w:rPr>
          <w:rFonts w:asciiTheme="majorBidi" w:hAnsiTheme="majorBidi" w:cstheme="majorBidi"/>
          <w:sz w:val="32"/>
          <w:szCs w:val="32"/>
        </w:rPr>
        <w:t>(</w:t>
      </w:r>
      <w:r w:rsidRPr="003064B9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Pr="00567B96">
        <w:rPr>
          <w:rFonts w:asciiTheme="majorBidi" w:hAnsiTheme="majorBidi" w:cstheme="majorBidi"/>
          <w:sz w:val="32"/>
          <w:szCs w:val="32"/>
        </w:rPr>
        <w:t>(</w:t>
      </w:r>
      <w:r w:rsidRPr="00A6632B">
        <w:rPr>
          <w:rFonts w:asciiTheme="majorBidi" w:hAnsiTheme="majorBidi" w:cstheme="majorBidi"/>
          <w:sz w:val="32"/>
          <w:szCs w:val="32"/>
        </w:rPr>
        <w:t>“</w:t>
      </w:r>
      <w:r w:rsidRPr="003064B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6632B">
        <w:rPr>
          <w:rFonts w:asciiTheme="majorBidi" w:hAnsiTheme="majorBidi" w:cstheme="majorBidi"/>
          <w:sz w:val="32"/>
          <w:szCs w:val="32"/>
        </w:rPr>
        <w:t xml:space="preserve">”) </w:t>
      </w:r>
      <w:r w:rsidRPr="003064B9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 w:rsidRPr="003064B9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3064B9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3064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3064B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567B96">
        <w:rPr>
          <w:rFonts w:asciiTheme="majorBidi" w:hAnsiTheme="majorBidi" w:cstheme="majorBidi"/>
          <w:sz w:val="32"/>
          <w:szCs w:val="32"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3064B9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3064B9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 w:rsidRPr="003064B9">
        <w:rPr>
          <w:rFonts w:ascii="Angsana New" w:hAnsi="Angsana New"/>
        </w:rPr>
        <w:tab/>
      </w:r>
      <w:r w:rsidRPr="003064B9">
        <w:rPr>
          <w:rFonts w:ascii="Angsana New" w:hAnsi="Angsana New"/>
          <w:cs/>
        </w:rPr>
        <w:t>ลักษณะธุรกิจ</w:t>
      </w:r>
    </w:p>
    <w:p w:rsidR="002108ED" w:rsidRPr="003064B9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3064B9">
        <w:rPr>
          <w:rFonts w:asciiTheme="majorBidi" w:hAnsiTheme="majorBidi" w:cstheme="majorBidi"/>
          <w:sz w:val="32"/>
          <w:szCs w:val="32"/>
          <w:cs/>
        </w:rPr>
        <w:br/>
      </w:r>
      <w:r w:rsidRPr="003064B9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3064B9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3064B9">
        <w:rPr>
          <w:rFonts w:asciiTheme="majorBidi" w:hAnsiTheme="majorBidi" w:cstheme="majorBidi"/>
          <w:sz w:val="32"/>
          <w:szCs w:val="32"/>
          <w:cs/>
        </w:rPr>
        <w:t>ตนเลส และอลูมิเนียม และธุรกิจให้เช่าทรัพย์สิน (คอมมูนิตี้ มอลล์)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3064B9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064B9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3064B9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3D1493" w:rsidRPr="003064B9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3064B9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3064B9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3064B9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3064B9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064B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</w:p>
    <w:p w:rsidR="00792D39" w:rsidRPr="00A6632B" w:rsidRDefault="003D1493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34 </w:t>
      </w:r>
      <w:r w:rsidR="00792D39" w:rsidRPr="00567B96">
        <w:rPr>
          <w:rFonts w:asciiTheme="majorBidi" w:hAnsiTheme="majorBidi" w:cstheme="majorBidi"/>
          <w:sz w:val="32"/>
          <w:szCs w:val="32"/>
        </w:rPr>
        <w:t>(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="00792D39" w:rsidRPr="00A6632B">
        <w:rPr>
          <w:rFonts w:asciiTheme="majorBidi" w:hAnsiTheme="majorBidi" w:cstheme="majorBidi"/>
          <w:sz w:val="32"/>
          <w:szCs w:val="32"/>
        </w:rPr>
        <w:t>25</w:t>
      </w:r>
      <w:r w:rsidR="00EB0321">
        <w:rPr>
          <w:rFonts w:asciiTheme="majorBidi" w:hAnsiTheme="majorBidi" w:cstheme="majorBidi"/>
          <w:sz w:val="32"/>
          <w:szCs w:val="32"/>
        </w:rPr>
        <w:t>60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017AB4" w:rsidRPr="003064B9">
        <w:rPr>
          <w:rFonts w:asciiTheme="majorBidi" w:hAnsiTheme="majorBidi" w:cstheme="majorBidi"/>
          <w:sz w:val="32"/>
          <w:szCs w:val="32"/>
          <w:cs/>
        </w:rPr>
        <w:t>“</w:t>
      </w:r>
      <w:r w:rsidR="00D87F53" w:rsidRPr="003064B9">
        <w:rPr>
          <w:rFonts w:asciiTheme="majorBidi" w:hAnsiTheme="majorBidi" w:cstheme="majorBidi"/>
          <w:sz w:val="32"/>
          <w:szCs w:val="32"/>
          <w:cs/>
        </w:rPr>
        <w:t>การ</w:t>
      </w:r>
      <w:r w:rsidR="00017AB4" w:rsidRPr="003064B9">
        <w:rPr>
          <w:rFonts w:asciiTheme="majorBidi" w:hAnsiTheme="majorBidi" w:cstheme="majorBidi"/>
          <w:sz w:val="32"/>
          <w:szCs w:val="32"/>
          <w:cs/>
        </w:rPr>
        <w:t>รายงานทาง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520073" w:rsidRDefault="007A522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31 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9649B" w:rsidRPr="00567B96">
        <w:rPr>
          <w:rFonts w:asciiTheme="majorBidi" w:hAnsiTheme="majorBidi" w:cstheme="majorBidi"/>
          <w:sz w:val="32"/>
          <w:szCs w:val="32"/>
        </w:rPr>
        <w:t>25</w:t>
      </w:r>
      <w:r w:rsidR="0081398E" w:rsidRPr="00567B96">
        <w:rPr>
          <w:rFonts w:asciiTheme="majorBidi" w:hAnsiTheme="majorBidi" w:cstheme="majorBidi"/>
          <w:sz w:val="32"/>
          <w:szCs w:val="32"/>
        </w:rPr>
        <w:t>60</w:t>
      </w:r>
      <w:r w:rsidR="00E72DD0"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>การอ่าน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การเงินระหว่างกาลนี้จึงควรอ่านควบคู่กับงบการเงินสำหรับปีสิ้นสุดวันที่</w:t>
      </w:r>
      <w:r w:rsidR="00792D39" w:rsidRPr="007A73B1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567B96">
        <w:rPr>
          <w:rFonts w:asciiTheme="majorBidi" w:hAnsiTheme="majorBidi" w:cstheme="majorBidi"/>
          <w:sz w:val="32"/>
          <w:szCs w:val="32"/>
        </w:rPr>
        <w:t>31</w:t>
      </w:r>
      <w:r w:rsidR="00792D39" w:rsidRPr="003064B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9649B" w:rsidRPr="00567B96">
        <w:rPr>
          <w:rFonts w:asciiTheme="majorBidi" w:hAnsiTheme="majorBidi" w:cstheme="majorBidi"/>
          <w:sz w:val="32"/>
          <w:szCs w:val="32"/>
        </w:rPr>
        <w:t>25</w:t>
      </w:r>
      <w:r w:rsidR="0081398E" w:rsidRPr="00567B96">
        <w:rPr>
          <w:rFonts w:asciiTheme="majorBidi" w:hAnsiTheme="majorBidi" w:cstheme="majorBidi"/>
          <w:sz w:val="32"/>
          <w:szCs w:val="32"/>
        </w:rPr>
        <w:t>60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3064B9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3064B9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064B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3064B9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3064B9">
        <w:rPr>
          <w:rFonts w:ascii="Angsana New" w:hAnsi="Angsana New" w:hint="cs"/>
          <w:sz w:val="32"/>
          <w:szCs w:val="32"/>
          <w:cs/>
        </w:rPr>
        <w:t xml:space="preserve">ก) </w:t>
      </w:r>
      <w:r w:rsidRPr="003064B9">
        <w:rPr>
          <w:rFonts w:ascii="Angsana New" w:hAnsi="Angsana New"/>
          <w:sz w:val="32"/>
          <w:szCs w:val="32"/>
          <w:cs/>
        </w:rPr>
        <w:tab/>
      </w:r>
      <w:r w:rsidR="00B45AFA" w:rsidRPr="003064B9">
        <w:rPr>
          <w:rFonts w:ascii="Angsana New" w:hAnsi="Angsana New"/>
          <w:sz w:val="32"/>
          <w:szCs w:val="32"/>
          <w:cs/>
        </w:rPr>
        <w:t>ง</w:t>
      </w:r>
      <w:r w:rsidR="00A0041D" w:rsidRPr="003064B9">
        <w:rPr>
          <w:rFonts w:ascii="Angsana New" w:hAnsi="Angsana New" w:hint="cs"/>
          <w:sz w:val="32"/>
          <w:szCs w:val="32"/>
          <w:cs/>
        </w:rPr>
        <w:t>บ</w:t>
      </w:r>
      <w:r w:rsidR="00B45AFA" w:rsidRPr="003064B9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3064B9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3064B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1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73"/>
        <w:gridCol w:w="76"/>
        <w:gridCol w:w="907"/>
      </w:tblGrid>
      <w:tr w:rsidR="005C3729" w:rsidRPr="00520073" w:rsidTr="00366C81">
        <w:tc>
          <w:tcPr>
            <w:tcW w:w="2551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3064B9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:rsidTr="001E1141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5C3729" w:rsidRPr="0052007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520073" w:rsidRDefault="009479FA" w:rsidP="001E114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="001E1141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A05B9"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5C3729" w:rsidRPr="00520073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BA595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3064B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2560</w:t>
            </w:r>
          </w:p>
        </w:tc>
      </w:tr>
      <w:tr w:rsidR="005C3729" w:rsidRPr="00520073" w:rsidTr="001E1141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:rsidR="005C3729" w:rsidRPr="003064B9" w:rsidRDefault="005C3729" w:rsidP="00BA595A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พรีเมี่ยม เฟล็กซิเบิ้ล </w:t>
            </w:r>
            <w:r w:rsidR="00BA595A" w:rsidRPr="003064B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แพคเกจจิ้ง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5C3729" w:rsidRPr="003064B9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76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99.00</w:t>
            </w:r>
          </w:p>
        </w:tc>
      </w:tr>
      <w:tr w:rsidR="00886CAA" w:rsidRPr="00520073" w:rsidTr="001E1141">
        <w:tc>
          <w:tcPr>
            <w:tcW w:w="2551" w:type="dxa"/>
          </w:tcPr>
          <w:p w:rsidR="00886CAA" w:rsidRPr="003064B9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886CAA" w:rsidRPr="003064B9" w:rsidRDefault="00886CAA" w:rsidP="00886CAA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86CAA" w:rsidRPr="003064B9" w:rsidRDefault="00886CAA" w:rsidP="00886CAA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3" w:type="dxa"/>
          </w:tcPr>
          <w:p w:rsidR="00886CAA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729" w:rsidRPr="00520073" w:rsidTr="001E1141">
        <w:tc>
          <w:tcPr>
            <w:tcW w:w="2551" w:type="dxa"/>
          </w:tcPr>
          <w:p w:rsidR="005C3729" w:rsidRPr="003064B9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5C3729" w:rsidRPr="003064B9" w:rsidRDefault="005C3729" w:rsidP="00374A1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C3729" w:rsidRPr="003064B9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3" w:type="dxa"/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  <w:tc>
          <w:tcPr>
            <w:tcW w:w="76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</w:tr>
    </w:tbl>
    <w:p w:rsidR="000B3182" w:rsidRPr="00C97507" w:rsidRDefault="000B3182" w:rsidP="009E5E24">
      <w:pPr>
        <w:tabs>
          <w:tab w:val="left" w:pos="284"/>
          <w:tab w:val="left" w:pos="1418"/>
          <w:tab w:val="left" w:pos="1985"/>
        </w:tabs>
        <w:spacing w:line="360" w:lineRule="exact"/>
        <w:ind w:left="1418" w:right="28" w:hanging="567"/>
        <w:jc w:val="thaiDistribute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/>
          <w:sz w:val="32"/>
          <w:szCs w:val="32"/>
          <w:cs/>
        </w:rPr>
        <w:lastRenderedPageBreak/>
        <w:t>ข)</w:t>
      </w:r>
      <w:r w:rsidRPr="003064B9">
        <w:rPr>
          <w:rFonts w:ascii="Angsana New" w:hAnsi="Angsana New"/>
          <w:sz w:val="32"/>
          <w:szCs w:val="32"/>
          <w:cs/>
        </w:rPr>
        <w:tab/>
      </w:r>
      <w:r w:rsidRPr="003064B9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3064B9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3064B9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C97507">
        <w:rPr>
          <w:rFonts w:ascii="Angsana New" w:hAnsi="Angsana New"/>
          <w:sz w:val="32"/>
          <w:szCs w:val="32"/>
        </w:rPr>
        <w:t xml:space="preserve"> </w:t>
      </w:r>
      <w:r w:rsidR="00FB5076" w:rsidRPr="003064B9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3064B9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C97507">
        <w:rPr>
          <w:rFonts w:ascii="Angsana New" w:hAnsi="Angsana New"/>
          <w:sz w:val="32"/>
          <w:szCs w:val="32"/>
        </w:rPr>
        <w:t xml:space="preserve"> </w:t>
      </w:r>
    </w:p>
    <w:p w:rsidR="000B3182" w:rsidRDefault="000B3182" w:rsidP="009E5E2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C97507" w:rsidRDefault="000B3182" w:rsidP="009E5E24">
      <w:pPr>
        <w:tabs>
          <w:tab w:val="left" w:pos="284"/>
          <w:tab w:val="left" w:pos="1418"/>
          <w:tab w:val="left" w:pos="1985"/>
        </w:tabs>
        <w:spacing w:line="360" w:lineRule="exact"/>
        <w:ind w:left="1418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064B9">
        <w:rPr>
          <w:rFonts w:ascii="Angsana New" w:hAnsi="Angsana New"/>
          <w:sz w:val="32"/>
          <w:szCs w:val="32"/>
          <w:cs/>
        </w:rPr>
        <w:t>ค)</w:t>
      </w:r>
      <w:r w:rsidRPr="003064B9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9E5E2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3064B9" w:rsidRDefault="000B3182" w:rsidP="009E5E24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064B9">
        <w:rPr>
          <w:rFonts w:ascii="Angsana New" w:hAnsi="Angsana New"/>
          <w:sz w:val="32"/>
          <w:szCs w:val="32"/>
          <w:cs/>
        </w:rPr>
        <w:t>ง)</w:t>
      </w:r>
      <w:r w:rsidRPr="003064B9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0B6FC7" w:rsidRPr="003064B9">
        <w:rPr>
          <w:rFonts w:ascii="Angsana New" w:hAnsi="Angsana New"/>
          <w:sz w:val="32"/>
          <w:szCs w:val="32"/>
          <w:cs/>
        </w:rPr>
        <w:br/>
      </w:r>
      <w:r w:rsidRPr="003064B9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:rsidR="000B3182" w:rsidRPr="00C97507" w:rsidRDefault="000B3182" w:rsidP="009E5E24">
      <w:pPr>
        <w:tabs>
          <w:tab w:val="left" w:pos="284"/>
          <w:tab w:val="left" w:pos="851"/>
          <w:tab w:val="left" w:pos="1418"/>
          <w:tab w:val="left" w:pos="1980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:rsidR="000B3182" w:rsidRPr="000B3182" w:rsidRDefault="000B3182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3064B9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3064B9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3064B9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:rsidR="00E04EB7" w:rsidRDefault="00E04EB7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E04EB7" w:rsidRPr="009C5FEB" w:rsidRDefault="00E04EB7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 xml:space="preserve">2.3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9C5FEB" w:rsidRPr="003064B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064B9">
        <w:rPr>
          <w:rFonts w:asciiTheme="majorBidi" w:hAnsiTheme="majorBidi" w:cstheme="majorBidi"/>
          <w:sz w:val="32"/>
          <w:szCs w:val="32"/>
          <w:cs/>
        </w:rPr>
        <w:t>เริ่มมีผลบังคับใช้ใน</w:t>
      </w:r>
      <w:r w:rsidR="00A0069B" w:rsidRPr="003064B9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3064B9">
        <w:rPr>
          <w:rFonts w:asciiTheme="majorBidi" w:hAnsiTheme="majorBidi" w:cstheme="majorBidi"/>
          <w:sz w:val="32"/>
          <w:szCs w:val="32"/>
          <w:cs/>
        </w:rPr>
        <w:t>วดปัจจุบัน</w:t>
      </w:r>
    </w:p>
    <w:p w:rsidR="0066102C" w:rsidRPr="005E3356" w:rsidRDefault="0066102C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3064B9">
        <w:rPr>
          <w:rFonts w:ascii="Angsana New" w:hAnsi="Angsana New"/>
          <w:color w:val="000000"/>
          <w:sz w:val="32"/>
          <w:szCs w:val="32"/>
          <w:cs/>
        </w:rPr>
        <w:t>บริษัทและบริษัทย่อยได้นำมาตรฐานการรายงานทางการเงินฉบั</w:t>
      </w:r>
      <w:r w:rsidRPr="003064B9">
        <w:rPr>
          <w:rFonts w:ascii="Angsana New" w:hAnsi="Angsana New" w:hint="cs"/>
          <w:color w:val="000000"/>
          <w:sz w:val="32"/>
          <w:szCs w:val="32"/>
          <w:cs/>
        </w:rPr>
        <w:t xml:space="preserve">บปรับปรุง </w:t>
      </w:r>
      <w:r w:rsidRPr="005E3356">
        <w:rPr>
          <w:rFonts w:ascii="Angsana New" w:hAnsi="Angsana New"/>
          <w:color w:val="000000"/>
          <w:sz w:val="32"/>
          <w:szCs w:val="32"/>
        </w:rPr>
        <w:t>2560</w:t>
      </w:r>
      <w:r w:rsidRPr="003064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064B9">
        <w:rPr>
          <w:rFonts w:ascii="Angsana New" w:hAnsi="Angsana New"/>
          <w:color w:val="000000"/>
          <w:sz w:val="32"/>
          <w:szCs w:val="32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5E3356">
        <w:rPr>
          <w:rFonts w:ascii="Angsana New" w:hAnsi="Angsana New"/>
          <w:color w:val="000000"/>
          <w:sz w:val="32"/>
          <w:szCs w:val="32"/>
        </w:rPr>
        <w:t>1</w:t>
      </w:r>
      <w:r w:rsidRPr="003064B9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5E3356">
        <w:rPr>
          <w:rFonts w:ascii="Angsana New" w:hAnsi="Angsana New"/>
          <w:color w:val="000000"/>
          <w:sz w:val="32"/>
          <w:szCs w:val="32"/>
        </w:rPr>
        <w:t>2561</w:t>
      </w:r>
      <w:r w:rsidRPr="003064B9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รายงานทางการเงินดังกล่าวไม่มีผลกระทบอย่างเป็นสาระสำคัญต่องบการเงินของบริษัทและบริษัทย่อย</w:t>
      </w:r>
    </w:p>
    <w:p w:rsidR="00C820B7" w:rsidRDefault="00C820B7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9E5E24" w:rsidRPr="003064B9" w:rsidRDefault="009E5E24" w:rsidP="00BA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E5E24">
        <w:rPr>
          <w:rFonts w:asciiTheme="majorBidi" w:hAnsiTheme="majorBidi" w:cstheme="majorBidi"/>
          <w:sz w:val="32"/>
          <w:szCs w:val="32"/>
        </w:rPr>
        <w:t>2.</w:t>
      </w:r>
      <w:r w:rsidR="00BA7D1E">
        <w:rPr>
          <w:rFonts w:asciiTheme="majorBidi" w:hAnsiTheme="majorBidi" w:cstheme="majorBidi"/>
          <w:sz w:val="32"/>
          <w:szCs w:val="32"/>
        </w:rPr>
        <w:t>4</w:t>
      </w:r>
      <w:r w:rsidR="00BA7D1E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ออกใหม่และ</w:t>
      </w:r>
      <w:r w:rsidRPr="003064B9">
        <w:rPr>
          <w:rFonts w:asciiTheme="majorBidi" w:hAnsiTheme="majorBidi" w:cstheme="majorBidi"/>
          <w:sz w:val="32"/>
          <w:szCs w:val="32"/>
          <w:cs/>
        </w:rPr>
        <w:t>มีผลบังคับ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3064B9">
        <w:rPr>
          <w:rFonts w:asciiTheme="majorBidi" w:hAnsiTheme="majorBidi" w:cstheme="majorBidi"/>
          <w:sz w:val="32"/>
          <w:szCs w:val="32"/>
          <w:cs/>
        </w:rPr>
        <w:t>ในอนาคต</w:t>
      </w:r>
    </w:p>
    <w:p w:rsidR="009E5E24" w:rsidRPr="009E5E24" w:rsidRDefault="009E5E24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851" w:firstLine="5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 xml:space="preserve">ในระหว่างปี </w:t>
      </w:r>
      <w:r w:rsidRPr="009E5E24">
        <w:rPr>
          <w:rFonts w:ascii="Angsana New" w:eastAsia="Calibri" w:hAnsi="Angsana New"/>
          <w:color w:val="000000"/>
          <w:sz w:val="32"/>
          <w:szCs w:val="32"/>
        </w:rPr>
        <w:t>2561</w:t>
      </w: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 xml:space="preserve"> สภาวิชาชีพบัญชีได้</w:t>
      </w:r>
      <w:r w:rsidRPr="003064B9">
        <w:rPr>
          <w:rFonts w:ascii="Angsana New" w:eastAsia="Calibri" w:hAnsi="Angsana New" w:hint="cs"/>
          <w:color w:val="000000"/>
          <w:sz w:val="32"/>
          <w:szCs w:val="32"/>
          <w:cs/>
        </w:rPr>
        <w:t>ออก</w:t>
      </w: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>ประกาศใช้มาตรฐานการรายงานทางการเงิน</w:t>
      </w:r>
      <w:r w:rsidRPr="003064B9">
        <w:rPr>
          <w:rFonts w:ascii="Angsana New" w:eastAsia="Calibri" w:hAnsi="Angsana New" w:hint="cs"/>
          <w:color w:val="000000"/>
          <w:sz w:val="32"/>
          <w:szCs w:val="32"/>
          <w:cs/>
        </w:rPr>
        <w:t>ใหม่</w:t>
      </w: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Pr="003064B9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ซึ่งลงประกาศในราชกิจจานุเบกษาแล้ว </w:t>
      </w: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>มาตรฐานการ</w:t>
      </w:r>
      <w:r w:rsidRPr="003064B9">
        <w:rPr>
          <w:rFonts w:ascii="Angsana New" w:eastAsia="Calibri" w:hAnsi="Angsana New" w:hint="cs"/>
          <w:color w:val="000000"/>
          <w:sz w:val="32"/>
          <w:szCs w:val="32"/>
          <w:cs/>
        </w:rPr>
        <w:t>รายงานทางการเงินที่ออกใหม่</w:t>
      </w:r>
    </w:p>
    <w:p w:rsidR="009E5E24" w:rsidRPr="009E5E24" w:rsidRDefault="009E5E24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851" w:firstLine="5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 xml:space="preserve">โดยมีผลบังคับใช้ถือปฏิบัติกับงบการเงินที่มีรอบระยะเวลาบัญชีที่เริ่มในหรือหลังวันที่ </w:t>
      </w:r>
      <w:r w:rsidRPr="009E5E24">
        <w:rPr>
          <w:rFonts w:ascii="Angsana New" w:eastAsia="Calibri" w:hAnsi="Angsana New"/>
          <w:color w:val="000000"/>
          <w:sz w:val="32"/>
          <w:szCs w:val="32"/>
        </w:rPr>
        <w:t>1</w:t>
      </w: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 xml:space="preserve"> มกราคม </w:t>
      </w:r>
      <w:r w:rsidRPr="009E5E24">
        <w:rPr>
          <w:rFonts w:ascii="Angsana New" w:eastAsia="Calibri" w:hAnsi="Angsana New"/>
          <w:color w:val="000000"/>
          <w:sz w:val="32"/>
          <w:szCs w:val="32"/>
        </w:rPr>
        <w:t>2562</w:t>
      </w: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 xml:space="preserve"> มีดังนี้</w:t>
      </w:r>
    </w:p>
    <w:p w:rsidR="009E5E24" w:rsidRDefault="009E5E24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851" w:firstLine="567"/>
        <w:jc w:val="thaiDistribute"/>
        <w:rPr>
          <w:rFonts w:ascii="Angsana New" w:eastAsia="Calibri" w:hAnsi="Angsana New"/>
          <w:color w:val="000000"/>
          <w:spacing w:val="-2"/>
          <w:sz w:val="32"/>
          <w:szCs w:val="32"/>
        </w:rPr>
      </w:pPr>
      <w:r w:rsidRPr="003064B9">
        <w:rPr>
          <w:rFonts w:ascii="Angsana New" w:eastAsia="Calibri" w:hAnsi="Angsana New"/>
          <w:color w:val="000000"/>
          <w:spacing w:val="-2"/>
          <w:sz w:val="32"/>
          <w:szCs w:val="32"/>
          <w:cs/>
        </w:rPr>
        <w:t>มาตรฐานการ</w:t>
      </w:r>
      <w:r w:rsidRPr="003064B9">
        <w:rPr>
          <w:rFonts w:ascii="Angsana New" w:eastAsia="Calibri" w:hAnsi="Angsana New" w:hint="cs"/>
          <w:color w:val="000000"/>
          <w:spacing w:val="-2"/>
          <w:sz w:val="32"/>
          <w:szCs w:val="32"/>
          <w:cs/>
        </w:rPr>
        <w:t xml:space="preserve">รายงานทางการเงิน </w:t>
      </w:r>
      <w:r w:rsidRPr="003064B9">
        <w:rPr>
          <w:rFonts w:ascii="Angsana New" w:eastAsia="Calibri" w:hAnsi="Angsana New"/>
          <w:color w:val="000000"/>
          <w:spacing w:val="-2"/>
          <w:sz w:val="32"/>
          <w:szCs w:val="32"/>
          <w:cs/>
        </w:rPr>
        <w:t xml:space="preserve">ฉบับที่ </w:t>
      </w:r>
      <w:r w:rsidRPr="009E5E24">
        <w:rPr>
          <w:rFonts w:ascii="Angsana New" w:eastAsia="Calibri" w:hAnsi="Angsana New"/>
          <w:color w:val="000000"/>
          <w:spacing w:val="-2"/>
          <w:sz w:val="32"/>
          <w:szCs w:val="32"/>
        </w:rPr>
        <w:t>15</w:t>
      </w:r>
      <w:r w:rsidRPr="003064B9">
        <w:rPr>
          <w:rFonts w:ascii="Angsana New" w:eastAsia="Calibri" w:hAnsi="Angsana New"/>
          <w:color w:val="000000"/>
          <w:spacing w:val="-2"/>
          <w:sz w:val="32"/>
          <w:szCs w:val="32"/>
          <w:cs/>
        </w:rPr>
        <w:t xml:space="preserve"> เรื่อง รายได้จากสัญญาที่ทำกับลูกค้า </w:t>
      </w:r>
      <w:r w:rsidRPr="003064B9">
        <w:rPr>
          <w:rFonts w:ascii="Angsana New" w:eastAsia="Calibri" w:hAnsi="Angsana New" w:hint="cs"/>
          <w:color w:val="000000"/>
          <w:spacing w:val="-2"/>
          <w:sz w:val="32"/>
          <w:szCs w:val="32"/>
          <w:cs/>
        </w:rPr>
        <w:t xml:space="preserve">กำหนดให้กิจการใช้กับสัญญาที่ทำกับลูกค้าทุกสัญญา ยกเว้นสัญญาที่อยู่ในขอบเขตของมาตรฐานการบัญชีฉบับอื่นและได้กำหนดหลักการ </w:t>
      </w:r>
      <w:r w:rsidRPr="009E5E24">
        <w:rPr>
          <w:rFonts w:ascii="Angsana New" w:eastAsia="Calibri" w:hAnsi="Angsana New"/>
          <w:color w:val="000000"/>
          <w:spacing w:val="-2"/>
          <w:sz w:val="32"/>
          <w:szCs w:val="32"/>
        </w:rPr>
        <w:t xml:space="preserve">5 </w:t>
      </w:r>
      <w:r w:rsidRPr="003064B9">
        <w:rPr>
          <w:rFonts w:ascii="Angsana New" w:eastAsia="Calibri" w:hAnsi="Angsana New" w:hint="cs"/>
          <w:color w:val="000000"/>
          <w:spacing w:val="-2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3064B9">
        <w:rPr>
          <w:rFonts w:ascii="Angsana New" w:eastAsia="Calibri" w:hAnsi="Angsana New"/>
          <w:color w:val="000000"/>
          <w:spacing w:val="-2"/>
          <w:sz w:val="32"/>
          <w:szCs w:val="32"/>
          <w:cs/>
        </w:rPr>
        <w:t>หลักการสำคัญของ มาตรฐาน</w:t>
      </w:r>
      <w:r w:rsidRPr="003064B9">
        <w:rPr>
          <w:rFonts w:ascii="Angsana New" w:eastAsia="Calibri" w:hAnsi="Angsana New" w:hint="cs"/>
          <w:color w:val="000000"/>
          <w:spacing w:val="-2"/>
          <w:sz w:val="32"/>
          <w:szCs w:val="32"/>
          <w:cs/>
        </w:rPr>
        <w:t>ฉบับนี้</w:t>
      </w:r>
      <w:r w:rsidRPr="003064B9">
        <w:rPr>
          <w:rFonts w:ascii="Angsana New" w:eastAsia="Angsana New" w:hAnsi="Angsana New"/>
          <w:color w:val="000000"/>
          <w:spacing w:val="-2"/>
          <w:sz w:val="32"/>
          <w:szCs w:val="32"/>
          <w:cs/>
          <w:lang w:eastAsia="en-GB"/>
        </w:rPr>
        <w:t>ให้ข้อกำหนด</w:t>
      </w:r>
      <w:r w:rsidRPr="003064B9">
        <w:rPr>
          <w:rFonts w:ascii="Angsana New" w:eastAsia="Angsana New" w:hAnsi="Angsana New" w:hint="cs"/>
          <w:color w:val="000000"/>
          <w:spacing w:val="-2"/>
          <w:sz w:val="32"/>
          <w:szCs w:val="32"/>
          <w:cs/>
          <w:lang w:eastAsia="en-GB"/>
        </w:rPr>
        <w:t>สำหรับ</w:t>
      </w:r>
      <w:r w:rsidRPr="003064B9">
        <w:rPr>
          <w:rFonts w:ascii="Angsana New" w:eastAsia="Angsana New" w:hAnsi="Angsana New"/>
          <w:color w:val="000000"/>
          <w:spacing w:val="-2"/>
          <w:sz w:val="32"/>
          <w:szCs w:val="32"/>
          <w:cs/>
          <w:lang w:eastAsia="en-GB"/>
        </w:rPr>
        <w:t>การรับรู้รายได้</w:t>
      </w:r>
      <w:r w:rsidRPr="003064B9">
        <w:rPr>
          <w:rFonts w:ascii="Angsana New" w:eastAsia="Calibri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3064B9">
        <w:rPr>
          <w:rFonts w:ascii="Angsana New" w:eastAsia="Angsana New" w:hAnsi="Angsana New"/>
          <w:color w:val="000000"/>
          <w:spacing w:val="-2"/>
          <w:sz w:val="32"/>
          <w:szCs w:val="32"/>
          <w:cs/>
          <w:lang w:eastAsia="en-GB"/>
        </w:rPr>
        <w:t>โดยให้ใช้แทนมาตรฐาน</w:t>
      </w:r>
      <w:r w:rsidRPr="003064B9">
        <w:rPr>
          <w:rFonts w:ascii="Angsana New" w:eastAsia="Angsana New" w:hAnsi="Angsana New" w:hint="cs"/>
          <w:color w:val="000000"/>
          <w:spacing w:val="-2"/>
          <w:sz w:val="32"/>
          <w:szCs w:val="32"/>
          <w:cs/>
          <w:lang w:eastAsia="en-GB"/>
        </w:rPr>
        <w:t xml:space="preserve"> </w:t>
      </w:r>
      <w:r w:rsidRPr="003064B9">
        <w:rPr>
          <w:rFonts w:ascii="Angsana New" w:eastAsia="Angsana New" w:hAnsi="Angsana New"/>
          <w:color w:val="000000"/>
          <w:spacing w:val="-2"/>
          <w:sz w:val="32"/>
          <w:szCs w:val="32"/>
          <w:cs/>
          <w:lang w:eastAsia="en-GB"/>
        </w:rPr>
        <w:t xml:space="preserve">ต่อไปนี้ </w:t>
      </w:r>
    </w:p>
    <w:p w:rsidR="009E5E24" w:rsidRDefault="009E5E24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="Angsana New" w:eastAsia="Calibri" w:hAnsi="Angsana New"/>
          <w:color w:val="000000"/>
          <w:spacing w:val="-2"/>
          <w:sz w:val="32"/>
          <w:szCs w:val="32"/>
        </w:rPr>
      </w:pPr>
      <w:r>
        <w:rPr>
          <w:rFonts w:ascii="Angsana New" w:eastAsia="Calibri" w:hAnsi="Angsana New"/>
          <w:color w:val="000000"/>
          <w:spacing w:val="-2"/>
          <w:sz w:val="32"/>
          <w:szCs w:val="32"/>
        </w:rPr>
        <w:br w:type="page"/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3118"/>
      </w:tblGrid>
      <w:tr w:rsidR="009E5E24" w:rsidRPr="009E5E24" w:rsidTr="009E5E24">
        <w:tc>
          <w:tcPr>
            <w:tcW w:w="4820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lastRenderedPageBreak/>
              <w:t xml:space="preserve">มาตรฐานการบัญชีฉบับที่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11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118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3064B9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สัญญาก่อสร้าง</w:t>
            </w:r>
          </w:p>
        </w:tc>
      </w:tr>
      <w:tr w:rsidR="009E5E24" w:rsidRPr="009E5E24" w:rsidTr="009E5E24">
        <w:tc>
          <w:tcPr>
            <w:tcW w:w="4820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18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118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3064B9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รายได้</w:t>
            </w:r>
          </w:p>
        </w:tc>
      </w:tr>
      <w:tr w:rsidR="009E5E24" w:rsidRPr="009E5E24" w:rsidTr="009E5E24">
        <w:tc>
          <w:tcPr>
            <w:tcW w:w="4820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การตีความมาตรฐานการบัญชีฉบับที่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31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</w:p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118" w:type="dxa"/>
            <w:hideMark/>
          </w:tcPr>
          <w:p w:rsidR="009E5E24" w:rsidRPr="003064B9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3064B9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รายได้ - รายการแลกเปลี่ยนเกี่ยวกับบริการโฆษณา</w:t>
            </w:r>
          </w:p>
        </w:tc>
      </w:tr>
      <w:tr w:rsidR="009E5E24" w:rsidRPr="009E5E24" w:rsidTr="009E5E24">
        <w:tc>
          <w:tcPr>
            <w:tcW w:w="4820" w:type="dxa"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13</w:t>
            </w:r>
          </w:p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118" w:type="dxa"/>
          </w:tcPr>
          <w:p w:rsidR="009E5E24" w:rsidRPr="003064B9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เรื่องโปรแกรมสิทธิพิเศษแก่ลูกค้า</w:t>
            </w:r>
          </w:p>
        </w:tc>
      </w:tr>
      <w:tr w:rsidR="009E5E24" w:rsidRPr="009E5E24" w:rsidTr="009E5E24">
        <w:tc>
          <w:tcPr>
            <w:tcW w:w="4820" w:type="dxa"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 การตีความมาตรฐานการรายงานทางการเงินฉบับที่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15</w:t>
            </w:r>
          </w:p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 (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118" w:type="dxa"/>
          </w:tcPr>
          <w:p w:rsidR="009E5E24" w:rsidRPr="003064B9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9E5E24" w:rsidRPr="009E5E24" w:rsidTr="009E5E24">
        <w:tc>
          <w:tcPr>
            <w:tcW w:w="4820" w:type="dxa"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18</w:t>
            </w:r>
          </w:p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9E5E2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064B9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118" w:type="dxa"/>
          </w:tcPr>
          <w:p w:rsidR="009E5E24" w:rsidRPr="003064B9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3064B9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9E5E24" w:rsidRPr="009E5E24" w:rsidRDefault="009E5E24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exact"/>
        <w:ind w:left="720" w:firstLine="720"/>
        <w:jc w:val="thaiDistribute"/>
        <w:rPr>
          <w:rFonts w:ascii="Angsana New" w:eastAsia="Calibri" w:hAnsi="Angsana New"/>
          <w:color w:val="000000"/>
          <w:sz w:val="32"/>
          <w:szCs w:val="32"/>
        </w:rPr>
      </w:pPr>
    </w:p>
    <w:p w:rsidR="009E5E24" w:rsidRPr="009E5E24" w:rsidRDefault="009E5E24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0" w:lineRule="exact"/>
        <w:ind w:left="851" w:firstLine="5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 xml:space="preserve">โดยมีผลบังคับใช้ถือปฏิบัติกับงบการเงินที่มีรอบระยะเวลาบัญชีที่เริ่มในหรือหลังวันที่ </w:t>
      </w:r>
      <w:r>
        <w:rPr>
          <w:rFonts w:ascii="Angsana New" w:eastAsia="Calibri" w:hAnsi="Angsana New"/>
          <w:color w:val="000000"/>
          <w:sz w:val="32"/>
          <w:szCs w:val="32"/>
        </w:rPr>
        <w:br/>
      </w:r>
      <w:r w:rsidRPr="009E5E24">
        <w:rPr>
          <w:rFonts w:ascii="Angsana New" w:eastAsia="Calibri" w:hAnsi="Angsana New"/>
          <w:color w:val="000000"/>
          <w:sz w:val="32"/>
          <w:szCs w:val="32"/>
        </w:rPr>
        <w:t>1</w:t>
      </w: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 xml:space="preserve"> มกราคม </w:t>
      </w:r>
      <w:r w:rsidRPr="009E5E24">
        <w:rPr>
          <w:rFonts w:ascii="Angsana New" w:eastAsia="Calibri" w:hAnsi="Angsana New"/>
          <w:color w:val="000000"/>
          <w:sz w:val="32"/>
          <w:szCs w:val="32"/>
        </w:rPr>
        <w:t>2563</w:t>
      </w:r>
      <w:r w:rsidRPr="003064B9">
        <w:rPr>
          <w:rFonts w:ascii="Angsana New" w:eastAsia="Calibri" w:hAnsi="Angsana New"/>
          <w:color w:val="000000"/>
          <w:sz w:val="32"/>
          <w:szCs w:val="32"/>
          <w:cs/>
        </w:rPr>
        <w:t xml:space="preserve"> มีดังนี้</w:t>
      </w:r>
    </w:p>
    <w:p w:rsidR="009E5E24" w:rsidRPr="009E5E24" w:rsidRDefault="009E5E24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0" w:lineRule="exact"/>
        <w:ind w:left="851" w:firstLine="5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9E5E24">
        <w:rPr>
          <w:rFonts w:ascii="Angsana New" w:eastAsia="Calibri" w:hAnsi="Angsana New" w:hint="cs"/>
          <w:color w:val="000000"/>
          <w:sz w:val="32"/>
          <w:szCs w:val="32"/>
          <w:cs/>
        </w:rPr>
        <w:t>มาตรฐานการรายงานทางการเงินในกลุ่มเครื่องมือทางการเงิน ซึ่ง</w:t>
      </w:r>
      <w:r w:rsidRPr="009E5E24">
        <w:rPr>
          <w:rFonts w:ascii="Angsana New" w:eastAsia="Calibri" w:hAnsi="Angsana New"/>
          <w:color w:val="000000"/>
          <w:sz w:val="32"/>
          <w:szCs w:val="32"/>
          <w:cs/>
        </w:rPr>
        <w:t xml:space="preserve">ระบุวิธีที่กิจการต้องใช้ในการจัดประเภทและวัดมูลค่าสินทรัพย์ทางการเงิน หนี้สินทางการเงิน และสัญญาที่จะซื้อหรือจะขายรายการที่ไม่ใช่รายการทางการเงิน </w:t>
      </w:r>
      <w:r w:rsidRPr="009E5E24">
        <w:rPr>
          <w:rFonts w:ascii="Angsana New" w:eastAsia="Calibri" w:hAnsi="Angsana New" w:hint="cs"/>
          <w:color w:val="000000"/>
          <w:sz w:val="32"/>
          <w:szCs w:val="32"/>
          <w:cs/>
        </w:rPr>
        <w:t>โดย</w:t>
      </w:r>
      <w:r w:rsidRPr="009E5E24">
        <w:rPr>
          <w:rFonts w:ascii="Angsana New" w:eastAsia="Calibri" w:hAnsi="Angsana New"/>
          <w:color w:val="000000"/>
          <w:sz w:val="32"/>
          <w:szCs w:val="32"/>
          <w:cs/>
        </w:rPr>
        <w:t>กำหนดให้กิจการรับรู้สินทรัพย์ทางการเงินหรือหนี้สินทางการเงินในงบแสดงฐานะทางการเงินของกิจการเมื่อกิจการเป็นคู่สัญญาตามข้อกำหนดของสัญญาของเครื่องมือทางการเงินเหล่านั้น ณ วันที่รับรู้รายการเมื่อเริ่มแรก กิจการต้องวัดมูลค่า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 หรือหนี้สินทางการเงินนั้น</w:t>
      </w:r>
      <w:r w:rsidRPr="009E5E24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มีดังนี้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3118"/>
      </w:tblGrid>
      <w:tr w:rsidR="009E5E24" w:rsidRPr="009E5E24" w:rsidTr="009E5E24">
        <w:tc>
          <w:tcPr>
            <w:tcW w:w="4820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9E5E24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3118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3064B9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3064B9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การแสดงรายการเครื่องมือทางการเงิน</w:t>
            </w:r>
          </w:p>
        </w:tc>
      </w:tr>
      <w:tr w:rsidR="009E5E24" w:rsidRPr="009E5E24" w:rsidTr="009E5E24">
        <w:tc>
          <w:tcPr>
            <w:tcW w:w="4820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="00771AAD"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การ</w:t>
            </w:r>
            <w:r w:rsidRPr="003064B9">
              <w:rPr>
                <w:rFonts w:ascii="Angsana New" w:eastAsia="Angsana New" w:hAnsi="Angsana New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3064B9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9E5E24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  <w:t>7</w:t>
            </w:r>
          </w:p>
        </w:tc>
        <w:tc>
          <w:tcPr>
            <w:tcW w:w="3118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3064B9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3064B9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การเปิดเผยข้อมูลเครื่องมือทางการเงิน</w:t>
            </w:r>
          </w:p>
        </w:tc>
      </w:tr>
      <w:tr w:rsidR="009E5E24" w:rsidRPr="009E5E24" w:rsidTr="009E5E24">
        <w:tc>
          <w:tcPr>
            <w:tcW w:w="4820" w:type="dxa"/>
            <w:hideMark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="00771AAD" w:rsidRPr="003064B9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การ</w:t>
            </w:r>
            <w:r w:rsidRPr="003064B9">
              <w:rPr>
                <w:rFonts w:ascii="Angsana New" w:eastAsia="Angsana New" w:hAnsi="Angsana New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3064B9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9E5E24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3118" w:type="dxa"/>
            <w:hideMark/>
          </w:tcPr>
          <w:p w:rsidR="009E5E24" w:rsidRPr="003064B9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3064B9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3064B9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เครื่องมือทางการเงิน</w:t>
            </w:r>
            <w:r w:rsidRPr="003064B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9E5E24" w:rsidRPr="009E5E24" w:rsidTr="009E5E24">
        <w:tc>
          <w:tcPr>
            <w:tcW w:w="4820" w:type="dxa"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9E5E24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val="en-GB" w:eastAsia="en-GB"/>
              </w:rPr>
              <w:t>16</w:t>
            </w:r>
            <w:r w:rsidRPr="003064B9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  <w:t xml:space="preserve"> </w:t>
            </w:r>
          </w:p>
        </w:tc>
        <w:tc>
          <w:tcPr>
            <w:tcW w:w="3118" w:type="dxa"/>
          </w:tcPr>
          <w:p w:rsidR="009E5E24" w:rsidRPr="003064B9" w:rsidRDefault="009E5E24" w:rsidP="009E5E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3064B9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3064B9">
              <w:rPr>
                <w:rFonts w:ascii="Angsana New" w:eastAsia="MS Mincho" w:hAnsi="Angsana New"/>
                <w:spacing w:val="-4"/>
                <w:sz w:val="32"/>
                <w:szCs w:val="32"/>
                <w:shd w:val="clear" w:color="auto" w:fill="FFFFFF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E5E24" w:rsidRPr="009E5E24" w:rsidTr="009E5E24">
        <w:tc>
          <w:tcPr>
            <w:tcW w:w="4820" w:type="dxa"/>
          </w:tcPr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 การตีความมาตรฐานการรายงานทางการเงินฉบับที่ </w:t>
            </w:r>
            <w:r w:rsidRPr="009E5E24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val="en-GB" w:eastAsia="en-GB"/>
              </w:rPr>
              <w:t>19</w:t>
            </w:r>
          </w:p>
          <w:p w:rsidR="009E5E24" w:rsidRPr="009E5E24" w:rsidRDefault="009E5E24" w:rsidP="009E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118" w:type="dxa"/>
          </w:tcPr>
          <w:p w:rsidR="009E5E24" w:rsidRPr="003064B9" w:rsidRDefault="009E5E24" w:rsidP="009E5E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064B9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เรื่อง </w:t>
            </w:r>
            <w:r w:rsidRPr="003064B9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E5E24" w:rsidRPr="003064B9" w:rsidRDefault="009E5E24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="Helvetica" w:eastAsia="MS Mincho" w:hAnsi="Helvetica" w:cs="Helvetica"/>
          <w:sz w:val="32"/>
          <w:szCs w:val="32"/>
          <w:cs/>
        </w:rPr>
      </w:pPr>
      <w:r w:rsidRPr="003064B9">
        <w:rPr>
          <w:rFonts w:ascii="Helvetica" w:eastAsia="MS Mincho" w:hAnsi="Helvetica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3064B9">
        <w:rPr>
          <w:rFonts w:ascii="Helvetica" w:eastAsia="MS Mincho" w:hAnsi="Helvetica"/>
          <w:sz w:val="32"/>
          <w:szCs w:val="32"/>
          <w:cs/>
        </w:rPr>
        <w:br/>
        <w:t>งบการเงินในปีที่เริ่มนำมาตรฐานดังกล่าวมาถือปฏิบัติ</w:t>
      </w:r>
    </w:p>
    <w:p w:rsidR="009E5E24" w:rsidRDefault="009E5E24" w:rsidP="00552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30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9E5E24" w:rsidRPr="003064B9" w:rsidRDefault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064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E5696" w:rsidRPr="003064B9" w:rsidRDefault="00AE5696" w:rsidP="00474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064B9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8839D0" w:rsidRPr="003064B9" w:rsidRDefault="008839D0" w:rsidP="00474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D7F" w:rsidRPr="003064B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064B9">
        <w:rPr>
          <w:rFonts w:asciiTheme="majorBidi" w:hAnsiTheme="majorBidi" w:cstheme="majorBidi"/>
          <w:sz w:val="32"/>
          <w:szCs w:val="32"/>
          <w:cs/>
        </w:rPr>
        <w:t>ได้ใช้นโยบายการบัญชีที่สำคัญ</w:t>
      </w:r>
      <w:r w:rsidR="00E04EB7" w:rsidRPr="003064B9">
        <w:rPr>
          <w:rFonts w:asciiTheme="majorBidi" w:hAnsiTheme="majorBidi" w:cstheme="majorBidi" w:hint="cs"/>
          <w:sz w:val="32"/>
          <w:szCs w:val="32"/>
          <w:cs/>
        </w:rPr>
        <w:t>ในการจัดทำงบ</w:t>
      </w:r>
      <w:r w:rsidRPr="003064B9">
        <w:rPr>
          <w:rFonts w:asciiTheme="majorBidi" w:hAnsiTheme="majorBidi" w:cstheme="majorBidi"/>
          <w:sz w:val="32"/>
          <w:szCs w:val="32"/>
          <w:cs/>
        </w:rPr>
        <w:t>การเงินระหว่างกา</w:t>
      </w:r>
      <w:r w:rsidR="00091DA5" w:rsidRPr="003064B9">
        <w:rPr>
          <w:rFonts w:asciiTheme="majorBidi" w:hAnsiTheme="majorBidi" w:cstheme="majorBidi" w:hint="cs"/>
          <w:sz w:val="32"/>
          <w:szCs w:val="32"/>
          <w:cs/>
        </w:rPr>
        <w:t>ลเ</w:t>
      </w:r>
      <w:r w:rsidRPr="003064B9">
        <w:rPr>
          <w:rFonts w:asciiTheme="majorBidi" w:hAnsiTheme="majorBidi" w:cstheme="majorBidi"/>
          <w:sz w:val="32"/>
          <w:szCs w:val="32"/>
          <w:cs/>
        </w:rPr>
        <w:t>ช่นเดียวกับ</w:t>
      </w:r>
      <w:r w:rsidR="00091DA5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ที่ใช้สำหรับการจัดทำงบการเงินประจำปีสิ้นสุดวันที่ </w:t>
      </w:r>
      <w:r w:rsidRPr="00091DA5">
        <w:rPr>
          <w:rFonts w:asciiTheme="majorBidi" w:hAnsiTheme="majorBidi" w:cstheme="majorBidi"/>
          <w:sz w:val="32"/>
          <w:szCs w:val="32"/>
        </w:rPr>
        <w:t>31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91DA5">
        <w:rPr>
          <w:rFonts w:asciiTheme="majorBidi" w:hAnsiTheme="majorBidi" w:cstheme="majorBidi"/>
          <w:sz w:val="32"/>
          <w:szCs w:val="32"/>
        </w:rPr>
        <w:t>25</w:t>
      </w:r>
      <w:r w:rsidR="0081398E" w:rsidRPr="00091DA5">
        <w:rPr>
          <w:rFonts w:asciiTheme="majorBidi" w:hAnsiTheme="majorBidi" w:cstheme="majorBidi"/>
          <w:sz w:val="32"/>
          <w:szCs w:val="32"/>
        </w:rPr>
        <w:t>60</w:t>
      </w:r>
      <w:r w:rsidRPr="00091DA5">
        <w:rPr>
          <w:rFonts w:asciiTheme="majorBidi" w:hAnsiTheme="majorBidi" w:cstheme="majorBidi"/>
          <w:sz w:val="32"/>
          <w:szCs w:val="32"/>
        </w:rPr>
        <w:t xml:space="preserve"> </w:t>
      </w:r>
    </w:p>
    <w:p w:rsidR="00AE5696" w:rsidRDefault="00AE5696" w:rsidP="00474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442DE0" w:rsidRPr="00A6632B" w:rsidRDefault="00464E9D" w:rsidP="00474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รายการบัญชีและยอดคงเหลือกับบุคคลหรือกิจการที่เกี่ยวข้องกัน</w:t>
      </w:r>
    </w:p>
    <w:p w:rsidR="007C0BF1" w:rsidRDefault="007C0BF1" w:rsidP="00474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รายการบัญชีกับบุคคลและกิจการที่เกี่ยวข้องกันที่มีสาระสำคัญที่เกิดขึ้นสำหรับ</w:t>
      </w:r>
      <w:r w:rsidR="001E1141">
        <w:rPr>
          <w:rFonts w:asciiTheme="majorBidi" w:hAnsiTheme="majorBidi" w:cstheme="majorBidi"/>
          <w:sz w:val="32"/>
          <w:szCs w:val="32"/>
          <w:cs/>
        </w:rPr>
        <w:t>งวด</w:t>
      </w:r>
      <w:r w:rsidR="001A0BC3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273B00">
        <w:rPr>
          <w:rFonts w:asciiTheme="majorBidi" w:hAnsiTheme="majorBidi" w:cstheme="majorBidi"/>
          <w:sz w:val="32"/>
          <w:szCs w:val="32"/>
          <w:cs/>
        </w:rPr>
        <w:t>เก้า</w:t>
      </w:r>
      <w:r w:rsidR="008B0F7F" w:rsidRPr="0043585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3585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1E1141">
        <w:rPr>
          <w:rFonts w:asciiTheme="majorBidi" w:hAnsiTheme="majorBidi" w:cstheme="majorBidi"/>
          <w:sz w:val="32"/>
          <w:szCs w:val="32"/>
        </w:rPr>
        <w:t>30</w:t>
      </w:r>
      <w:r w:rsidR="00165D77"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="00CA05B9" w:rsidRPr="003064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567B96">
        <w:rPr>
          <w:rFonts w:asciiTheme="majorBidi" w:hAnsiTheme="majorBidi" w:cstheme="majorBidi"/>
          <w:sz w:val="32"/>
          <w:szCs w:val="32"/>
        </w:rPr>
        <w:t>256</w:t>
      </w:r>
      <w:r w:rsidR="0081398E" w:rsidRPr="00A6632B">
        <w:rPr>
          <w:rFonts w:asciiTheme="majorBidi" w:hAnsiTheme="majorBidi" w:cstheme="majorBidi"/>
          <w:sz w:val="32"/>
          <w:szCs w:val="32"/>
        </w:rPr>
        <w:t>1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398E" w:rsidRPr="00A6632B">
        <w:rPr>
          <w:rFonts w:asciiTheme="majorBidi" w:hAnsiTheme="majorBidi" w:cstheme="majorBidi"/>
          <w:sz w:val="32"/>
          <w:szCs w:val="32"/>
        </w:rPr>
        <w:t>2560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699"/>
        <w:gridCol w:w="76"/>
        <w:gridCol w:w="774"/>
        <w:gridCol w:w="76"/>
        <w:gridCol w:w="779"/>
      </w:tblGrid>
      <w:tr w:rsidR="00B541BF" w:rsidRPr="00E34D00" w:rsidTr="000B6FC7">
        <w:tc>
          <w:tcPr>
            <w:tcW w:w="212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07" w:type="dxa"/>
            <w:gridSpan w:val="16"/>
            <w:tcBorders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B541BF" w:rsidRPr="00E34D00" w:rsidTr="000B6FC7">
        <w:tc>
          <w:tcPr>
            <w:tcW w:w="212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330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541BF" w:rsidRPr="00E34D00" w:rsidTr="000B6FC7">
        <w:tc>
          <w:tcPr>
            <w:tcW w:w="212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B541BF" w:rsidRPr="00E34D00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 xml:space="preserve">30 </w:t>
            </w:r>
            <w:r w:rsidR="00CA05B9"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="00273B00"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เก้า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br/>
              <w:t xml:space="preserve">วันที่ 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30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="00CA05B9"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B541BF" w:rsidRPr="00E34D00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 xml:space="preserve">30 </w:t>
            </w:r>
            <w:r w:rsidR="00CA05B9"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="00273B00"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เก้า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br/>
              <w:t xml:space="preserve">วันที่ 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30</w:t>
            </w:r>
            <w:r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="00CA05B9" w:rsidRPr="00E34D00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B541BF" w:rsidRPr="00E34D00" w:rsidTr="000B6FC7">
        <w:tc>
          <w:tcPr>
            <w:tcW w:w="2126" w:type="dxa"/>
          </w:tcPr>
          <w:p w:rsidR="00B541BF" w:rsidRPr="00E34D00" w:rsidRDefault="00B541BF" w:rsidP="00DF4DB6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2560</w:t>
            </w: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2560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2560</w:t>
            </w: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D00">
              <w:rPr>
                <w:rFonts w:ascii="Angsana New" w:eastAsia="MS Mincho" w:hAnsi="Angsana New" w:hint="cs"/>
                <w:sz w:val="22"/>
                <w:szCs w:val="22"/>
              </w:rPr>
              <w:t>2560</w:t>
            </w:r>
          </w:p>
        </w:tc>
      </w:tr>
      <w:tr w:rsidR="00B541BF" w:rsidRPr="00E34D00" w:rsidTr="000B6FC7">
        <w:tc>
          <w:tcPr>
            <w:tcW w:w="2126" w:type="dxa"/>
          </w:tcPr>
          <w:p w:rsidR="00B541BF" w:rsidRPr="00E34D00" w:rsidRDefault="00B541BF" w:rsidP="00DF4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541BF" w:rsidRPr="00E34D00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99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B541BF" w:rsidRPr="00E34D00" w:rsidRDefault="00B541BF" w:rsidP="00DF4DB6">
            <w:pPr>
              <w:spacing w:line="32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B541BF" w:rsidRPr="00E34D00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 xml:space="preserve">รายได้จากการขายสินค้า 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7,117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14,884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20,482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28,846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รับคืนสินค้า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23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40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1,126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604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2,798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1,768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604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438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1,611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1,314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535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115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14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976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14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Cs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19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121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19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9763E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121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214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605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263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791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264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263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791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791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Cs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4,386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3,678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13,343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10,792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2,484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2,428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7,486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7,422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135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407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119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115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356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345</w:t>
            </w:r>
          </w:p>
        </w:tc>
      </w:tr>
      <w:tr w:rsidR="00E04FE2" w:rsidRPr="00E34D00" w:rsidTr="000B6FC7">
        <w:tc>
          <w:tcPr>
            <w:tcW w:w="2126" w:type="dxa"/>
          </w:tcPr>
          <w:p w:rsidR="00E04FE2" w:rsidRPr="00E34D00" w:rsidRDefault="00E04FE2" w:rsidP="00E0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D00">
              <w:rPr>
                <w:rFonts w:ascii="Angsana New" w:hAnsi="Angsana New" w:hint="cs"/>
                <w:b/>
                <w:sz w:val="22"/>
                <w:szCs w:val="22"/>
              </w:rPr>
              <w:tab/>
            </w:r>
            <w:r w:rsidRPr="00E34D00">
              <w:rPr>
                <w:rFonts w:ascii="Angsana New" w:hAnsi="Angsana New" w:hint="cs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4,528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3,813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/>
                <w:sz w:val="22"/>
                <w:szCs w:val="22"/>
              </w:rPr>
              <w:t>13,769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11,199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2,603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2,543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7,842</w:t>
            </w:r>
          </w:p>
        </w:tc>
        <w:tc>
          <w:tcPr>
            <w:tcW w:w="76" w:type="dxa"/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04FE2" w:rsidRPr="00E34D00" w:rsidRDefault="00E04FE2" w:rsidP="00E04FE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D00">
              <w:rPr>
                <w:rFonts w:ascii="Angsana New" w:hAnsi="Angsana New" w:hint="cs"/>
                <w:sz w:val="22"/>
                <w:szCs w:val="22"/>
              </w:rPr>
              <w:t>7,767</w:t>
            </w:r>
          </w:p>
        </w:tc>
      </w:tr>
    </w:tbl>
    <w:p w:rsidR="00474AF3" w:rsidRPr="003064B9" w:rsidRDefault="00474AF3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74AF3" w:rsidRPr="003064B9" w:rsidRDefault="00474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3064B9">
        <w:rPr>
          <w:rFonts w:asciiTheme="majorBidi" w:hAnsiTheme="majorBidi" w:cstheme="majorBidi"/>
          <w:sz w:val="32"/>
          <w:szCs w:val="32"/>
        </w:rPr>
        <w:br w:type="page"/>
      </w:r>
    </w:p>
    <w:p w:rsidR="008E737B" w:rsidRPr="00CD6184" w:rsidRDefault="008E737B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ยอดคงเหลือกับบุคคลและกิจการที่เกี่ยวข้องกัน ณ วันที่</w:t>
      </w:r>
      <w:r w:rsidRPr="003064B9">
        <w:rPr>
          <w:rFonts w:asciiTheme="majorBidi" w:hAnsiTheme="majorBidi" w:cstheme="majorBidi"/>
          <w:sz w:val="32"/>
          <w:szCs w:val="32"/>
        </w:rPr>
        <w:t xml:space="preserve"> </w:t>
      </w:r>
      <w:r w:rsidR="001E1141">
        <w:rPr>
          <w:rFonts w:asciiTheme="majorBidi" w:hAnsiTheme="majorBidi" w:cstheme="majorBidi"/>
          <w:sz w:val="32"/>
          <w:szCs w:val="32"/>
        </w:rPr>
        <w:t>30</w:t>
      </w:r>
      <w:r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="00CA05B9" w:rsidRPr="003064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064B9">
        <w:rPr>
          <w:rFonts w:asciiTheme="majorBidi" w:hAnsiTheme="majorBidi" w:cstheme="majorBidi"/>
          <w:sz w:val="32"/>
          <w:szCs w:val="32"/>
        </w:rPr>
        <w:t xml:space="preserve">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81398E" w:rsidRPr="00CD6184">
        <w:rPr>
          <w:rFonts w:asciiTheme="majorBidi" w:hAnsiTheme="majorBidi" w:cstheme="majorBidi"/>
          <w:sz w:val="32"/>
          <w:szCs w:val="32"/>
        </w:rPr>
        <w:t>1</w:t>
      </w:r>
      <w:r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3064B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60</w:t>
      </w:r>
      <w:r w:rsidR="00C61095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74"/>
        <w:gridCol w:w="1191"/>
        <w:gridCol w:w="142"/>
        <w:gridCol w:w="1191"/>
        <w:gridCol w:w="142"/>
        <w:gridCol w:w="1191"/>
        <w:gridCol w:w="143"/>
        <w:gridCol w:w="1192"/>
      </w:tblGrid>
      <w:tr w:rsidR="00377F02" w:rsidRPr="00C80236" w:rsidTr="0067198F">
        <w:trPr>
          <w:trHeight w:val="62"/>
        </w:trPr>
        <w:tc>
          <w:tcPr>
            <w:tcW w:w="3174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92" w:type="dxa"/>
            <w:gridSpan w:val="7"/>
            <w:tcBorders>
              <w:bottom w:val="single" w:sz="6" w:space="0" w:color="auto"/>
            </w:tcBorders>
            <w:vAlign w:val="bottom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7F02" w:rsidRPr="00C80236" w:rsidTr="0067198F">
        <w:trPr>
          <w:trHeight w:val="62"/>
        </w:trPr>
        <w:tc>
          <w:tcPr>
            <w:tcW w:w="3174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7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7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7F02" w:rsidRPr="00C80236" w:rsidTr="0067198F">
        <w:trPr>
          <w:trHeight w:val="62"/>
        </w:trPr>
        <w:tc>
          <w:tcPr>
            <w:tcW w:w="3174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="001E1141"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77F02" w:rsidRPr="00C80236" w:rsidRDefault="00CA05B9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377F02"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77F02" w:rsidRPr="00C8023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="001E1141"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77F02" w:rsidRPr="00C80236" w:rsidRDefault="00CA05B9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377F02"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77F02" w:rsidRPr="00C8023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3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377F02" w:rsidRPr="00C80236" w:rsidTr="0067198F">
        <w:trPr>
          <w:trHeight w:val="62"/>
        </w:trPr>
        <w:tc>
          <w:tcPr>
            <w:tcW w:w="3174" w:type="dxa"/>
          </w:tcPr>
          <w:p w:rsidR="00377F02" w:rsidRPr="003064B9" w:rsidRDefault="00377F02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="007E6F69" w:rsidRPr="003064B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377F02" w:rsidRPr="00C80236" w:rsidRDefault="00377F02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77F02" w:rsidRPr="00C80236" w:rsidRDefault="00377F02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</w:tcPr>
          <w:p w:rsidR="00377F02" w:rsidRPr="00C80236" w:rsidRDefault="00377F02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77F02" w:rsidRPr="00C80236" w:rsidRDefault="00377F02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:rsidR="00377F02" w:rsidRPr="00C80236" w:rsidRDefault="00377F02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377F02" w:rsidRPr="00C80236" w:rsidRDefault="00377F02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:rsidR="00377F02" w:rsidRPr="00C80236" w:rsidRDefault="00377F02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77F02" w:rsidRPr="00C80236" w:rsidTr="0067198F">
        <w:trPr>
          <w:trHeight w:val="62"/>
        </w:trPr>
        <w:tc>
          <w:tcPr>
            <w:tcW w:w="3174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377F02" w:rsidRPr="00C80236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23444" w:rsidRPr="00C80236" w:rsidTr="0067198F">
        <w:trPr>
          <w:trHeight w:val="62"/>
        </w:trPr>
        <w:tc>
          <w:tcPr>
            <w:tcW w:w="3174" w:type="dxa"/>
          </w:tcPr>
          <w:p w:rsidR="00223444" w:rsidRPr="003064B9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064B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23444" w:rsidRPr="00C80236" w:rsidRDefault="00C80236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33,248</w:t>
            </w:r>
          </w:p>
        </w:tc>
        <w:tc>
          <w:tcPr>
            <w:tcW w:w="143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28,356</w:t>
            </w:r>
          </w:p>
        </w:tc>
      </w:tr>
      <w:tr w:rsidR="00223444" w:rsidRPr="00C80236" w:rsidTr="0067198F">
        <w:trPr>
          <w:trHeight w:val="62"/>
        </w:trPr>
        <w:tc>
          <w:tcPr>
            <w:tcW w:w="3174" w:type="dxa"/>
          </w:tcPr>
          <w:p w:rsidR="00223444" w:rsidRPr="003064B9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223444" w:rsidRPr="00C80236" w:rsidRDefault="00C80236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3,429</w:t>
            </w:r>
          </w:p>
        </w:tc>
        <w:tc>
          <w:tcPr>
            <w:tcW w:w="143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1,249</w:t>
            </w:r>
          </w:p>
        </w:tc>
      </w:tr>
      <w:tr w:rsidR="00223444" w:rsidRPr="00C80236" w:rsidTr="0067198F">
        <w:trPr>
          <w:trHeight w:val="62"/>
        </w:trPr>
        <w:tc>
          <w:tcPr>
            <w:tcW w:w="3174" w:type="dxa"/>
          </w:tcPr>
          <w:p w:rsidR="00223444" w:rsidRPr="003064B9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23444" w:rsidRPr="00C80236" w:rsidRDefault="00C80236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36,677</w:t>
            </w:r>
          </w:p>
        </w:tc>
        <w:tc>
          <w:tcPr>
            <w:tcW w:w="143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29,605</w:t>
            </w:r>
          </w:p>
        </w:tc>
      </w:tr>
      <w:tr w:rsidR="00223444" w:rsidRPr="00C80236" w:rsidTr="0067198F">
        <w:trPr>
          <w:trHeight w:val="62"/>
        </w:trPr>
        <w:tc>
          <w:tcPr>
            <w:tcW w:w="3174" w:type="dxa"/>
          </w:tcPr>
          <w:p w:rsidR="00223444" w:rsidRPr="003064B9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ส่วนของเงินให้กู้ยืมระยะยาวที่ถึงกำหนด</w:t>
            </w:r>
            <w:r w:rsidRPr="003064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3064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3064B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รับชำระภายในหนึ่งปี</w:t>
            </w: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23444" w:rsidRPr="00C80236" w:rsidTr="0067198F">
        <w:trPr>
          <w:trHeight w:val="62"/>
        </w:trPr>
        <w:tc>
          <w:tcPr>
            <w:tcW w:w="3174" w:type="dxa"/>
          </w:tcPr>
          <w:p w:rsidR="00223444" w:rsidRPr="003064B9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23444" w:rsidRPr="00C80236" w:rsidTr="0067198F">
        <w:trPr>
          <w:trHeight w:val="57"/>
        </w:trPr>
        <w:tc>
          <w:tcPr>
            <w:tcW w:w="3174" w:type="dxa"/>
          </w:tcPr>
          <w:p w:rsidR="00223444" w:rsidRPr="003064B9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  <w:tc>
          <w:tcPr>
            <w:tcW w:w="143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</w:tr>
      <w:tr w:rsidR="00223444" w:rsidRPr="00C80236" w:rsidTr="0067198F">
        <w:trPr>
          <w:trHeight w:val="57"/>
        </w:trPr>
        <w:tc>
          <w:tcPr>
            <w:tcW w:w="3174" w:type="dxa"/>
          </w:tcPr>
          <w:p w:rsidR="00223444" w:rsidRPr="003064B9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  <w:tc>
          <w:tcPr>
            <w:tcW w:w="143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17,000</w:t>
            </w:r>
          </w:p>
        </w:tc>
      </w:tr>
      <w:tr w:rsidR="00223444" w:rsidRPr="00C80236" w:rsidTr="0067198F">
        <w:trPr>
          <w:trHeight w:val="57"/>
        </w:trPr>
        <w:tc>
          <w:tcPr>
            <w:tcW w:w="3174" w:type="dxa"/>
          </w:tcPr>
          <w:p w:rsidR="00223444" w:rsidRPr="003064B9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24,000</w:t>
            </w:r>
          </w:p>
        </w:tc>
        <w:tc>
          <w:tcPr>
            <w:tcW w:w="143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29,000</w:t>
            </w:r>
          </w:p>
        </w:tc>
      </w:tr>
      <w:tr w:rsidR="00223444" w:rsidRPr="00C80236" w:rsidTr="0067198F">
        <w:trPr>
          <w:trHeight w:val="62"/>
        </w:trPr>
        <w:tc>
          <w:tcPr>
            <w:tcW w:w="3174" w:type="dxa"/>
          </w:tcPr>
          <w:p w:rsidR="00223444" w:rsidRPr="003064B9" w:rsidRDefault="00223444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91" w:type="dxa"/>
          </w:tcPr>
          <w:p w:rsidR="00223444" w:rsidRPr="00C80236" w:rsidRDefault="00223444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223444" w:rsidRPr="00C80236" w:rsidRDefault="00223444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</w:tcPr>
          <w:p w:rsidR="00223444" w:rsidRPr="00C80236" w:rsidRDefault="00223444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223444" w:rsidRPr="00C80236" w:rsidRDefault="00223444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23444" w:rsidRPr="00C80236" w:rsidRDefault="00223444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223444" w:rsidRPr="00C80236" w:rsidRDefault="00223444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223444" w:rsidRPr="00C80236" w:rsidRDefault="00223444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23444" w:rsidRPr="00C80236" w:rsidTr="0067198F">
        <w:trPr>
          <w:trHeight w:val="62"/>
        </w:trPr>
        <w:tc>
          <w:tcPr>
            <w:tcW w:w="3174" w:type="dxa"/>
          </w:tcPr>
          <w:p w:rsidR="00223444" w:rsidRPr="003064B9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7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223444" w:rsidRPr="00C80236" w:rsidRDefault="00223444" w:rsidP="0022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80236" w:rsidRPr="00C80236" w:rsidTr="0067198F">
        <w:trPr>
          <w:trHeight w:val="62"/>
        </w:trPr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</w:tr>
      <w:tr w:rsidR="00C80236" w:rsidRPr="00C80236" w:rsidTr="00C575CC">
        <w:trPr>
          <w:trHeight w:val="62"/>
        </w:trPr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31,000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80236" w:rsidRPr="00C80236" w:rsidTr="0067198F">
        <w:trPr>
          <w:trHeight w:val="62"/>
        </w:trPr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31</w:t>
            </w: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,000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41" w:right="-107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41" w:right="-107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left="-141" w:right="235" w:firstLine="3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50,250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50,250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left="-141" w:right="235" w:firstLine="3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left="-141" w:right="235" w:firstLine="3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>,250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56,250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3064B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7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7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7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80236" w:rsidRPr="003064B9" w:rsidRDefault="00C80236" w:rsidP="00C80236">
            <w:pPr>
              <w:pStyle w:val="a0"/>
              <w:tabs>
                <w:tab w:val="left" w:pos="0"/>
                <w:tab w:val="decimal" w:pos="882"/>
              </w:tabs>
              <w:spacing w:line="27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7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236" w:rsidRPr="00C80236" w:rsidTr="00C575CC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236" w:rsidRPr="00C80236" w:rsidTr="0067198F">
        <w:tc>
          <w:tcPr>
            <w:tcW w:w="3174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7B7A7D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494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80236" w:rsidRPr="00C80236" w:rsidRDefault="007B7A7D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494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7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91" w:type="dxa"/>
            <w:shd w:val="clear" w:color="auto" w:fill="auto"/>
          </w:tcPr>
          <w:p w:rsidR="00C80236" w:rsidRPr="00C80236" w:rsidRDefault="007B7A7D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79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2,144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="007B7A7D"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คุณกานต์ พรพิไลลักษณ์</w:t>
            </w:r>
          </w:p>
        </w:tc>
        <w:tc>
          <w:tcPr>
            <w:tcW w:w="1191" w:type="dxa"/>
            <w:shd w:val="clear" w:color="auto" w:fill="auto"/>
          </w:tcPr>
          <w:p w:rsidR="00C80236" w:rsidRPr="00C80236" w:rsidRDefault="007B7A7D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คุณกนกกร แทนไกรศร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7B7A7D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80236" w:rsidRPr="00C80236" w:rsidRDefault="007B7A7D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79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2,863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80236" w:rsidRPr="00C80236" w:rsidRDefault="007B7A7D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573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>,240</w:t>
            </w:r>
          </w:p>
        </w:tc>
        <w:tc>
          <w:tcPr>
            <w:tcW w:w="14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91" w:type="dxa"/>
            <w:tcBorders>
              <w:top w:val="doub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doub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7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91" w:type="dxa"/>
            <w:shd w:val="clear" w:color="auto" w:fill="auto"/>
          </w:tcPr>
          <w:p w:rsidR="00C80236" w:rsidRPr="00C80236" w:rsidRDefault="007B7A7D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9,500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9,950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80236" w:rsidRPr="00C80236" w:rsidTr="0067198F">
        <w:tc>
          <w:tcPr>
            <w:tcW w:w="3174" w:type="dxa"/>
          </w:tcPr>
          <w:p w:rsidR="00C80236" w:rsidRPr="003064B9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="007B7A7D"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คุณกานต์ พรพิไลลักษณ์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7,746</w:t>
            </w:r>
          </w:p>
        </w:tc>
        <w:tc>
          <w:tcPr>
            <w:tcW w:w="142" w:type="dxa"/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C80236" w:rsidRPr="00C80236" w:rsidRDefault="00C80236" w:rsidP="00C8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7B7A7D" w:rsidRPr="00C80236" w:rsidTr="0067198F">
        <w:tc>
          <w:tcPr>
            <w:tcW w:w="3174" w:type="dxa"/>
          </w:tcPr>
          <w:p w:rsidR="007B7A7D" w:rsidRPr="003064B9" w:rsidRDefault="007B7A7D" w:rsidP="007B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B7A7D" w:rsidRPr="00C80236" w:rsidRDefault="007B7A7D" w:rsidP="007B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9,500</w:t>
            </w:r>
          </w:p>
        </w:tc>
        <w:tc>
          <w:tcPr>
            <w:tcW w:w="142" w:type="dxa"/>
            <w:shd w:val="clear" w:color="auto" w:fill="auto"/>
          </w:tcPr>
          <w:p w:rsidR="007B7A7D" w:rsidRPr="00C80236" w:rsidRDefault="007B7A7D" w:rsidP="007B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B7A7D" w:rsidRPr="00C80236" w:rsidRDefault="007B7A7D" w:rsidP="007B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sz w:val="24"/>
                <w:szCs w:val="24"/>
              </w:rPr>
              <w:t>17,696</w:t>
            </w:r>
          </w:p>
        </w:tc>
        <w:tc>
          <w:tcPr>
            <w:tcW w:w="142" w:type="dxa"/>
            <w:shd w:val="clear" w:color="auto" w:fill="auto"/>
          </w:tcPr>
          <w:p w:rsidR="007B7A7D" w:rsidRPr="00C80236" w:rsidRDefault="007B7A7D" w:rsidP="007B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B7A7D" w:rsidRPr="00C80236" w:rsidRDefault="007B7A7D" w:rsidP="007B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7B7A7D" w:rsidRPr="00C80236" w:rsidRDefault="007B7A7D" w:rsidP="007B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7B7A7D" w:rsidRPr="00C80236" w:rsidRDefault="007B7A7D" w:rsidP="007B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:rsidR="00B86EBD" w:rsidRDefault="00B86EBD" w:rsidP="0096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contextualSpacing/>
        <w:rPr>
          <w:rFonts w:asciiTheme="majorBidi" w:hAnsiTheme="majorBidi" w:cstheme="majorBidi"/>
          <w:sz w:val="32"/>
          <w:szCs w:val="32"/>
        </w:rPr>
      </w:pPr>
    </w:p>
    <w:p w:rsidR="006B5631" w:rsidRDefault="0006012D" w:rsidP="00B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รายการเคลื่อนไหวระหว่างงวด</w:t>
      </w:r>
      <w:r w:rsidR="00273B00" w:rsidRPr="003064B9">
        <w:rPr>
          <w:rFonts w:asciiTheme="majorBidi" w:hAnsiTheme="majorBidi" w:cstheme="majorBidi"/>
          <w:sz w:val="32"/>
          <w:szCs w:val="32"/>
          <w:cs/>
        </w:rPr>
        <w:t>เก้า</w:t>
      </w:r>
      <w:r w:rsidR="00B86EBD" w:rsidRPr="003064B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86EBD" w:rsidRPr="003064B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30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="00CA05B9" w:rsidRPr="003064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86EBD" w:rsidRPr="003064B9">
        <w:rPr>
          <w:rFonts w:asciiTheme="majorBidi" w:hAnsiTheme="majorBidi" w:cstheme="majorBidi"/>
          <w:sz w:val="32"/>
          <w:szCs w:val="32"/>
        </w:rPr>
        <w:t xml:space="preserve"> 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2561 </w:t>
      </w:r>
      <w:r w:rsidR="00B86EBD" w:rsidRPr="003064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2560 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สำหรับเงินให้กู้ยืมและเงินกู้ยืมจากบุคคลและกิจการที่เกี่ยวข้องกัน</w:t>
      </w:r>
      <w:r w:rsidR="0081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="00B86EBD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409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1"/>
        <w:gridCol w:w="1273"/>
        <w:gridCol w:w="139"/>
        <w:gridCol w:w="1279"/>
        <w:gridCol w:w="134"/>
        <w:gridCol w:w="1276"/>
      </w:tblGrid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:rsidR="0096024C" w:rsidRPr="003064B9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9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</w:t>
            </w:r>
            <w:r w:rsidR="00FE0954" w:rsidRPr="003064B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</w:t>
            </w:r>
            <w:r w:rsidR="00FE0954" w:rsidRPr="003064B9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3064B9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3064B9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24C" w:rsidRPr="00B55AA1" w:rsidTr="00F050B9">
        <w:tc>
          <w:tcPr>
            <w:tcW w:w="2891" w:type="dxa"/>
          </w:tcPr>
          <w:p w:rsidR="0096024C" w:rsidRPr="003064B9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3064B9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96024C" w:rsidRPr="00B55AA1" w:rsidRDefault="00B55AA1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88,250</w:t>
            </w: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6024C" w:rsidRPr="00B55AA1" w:rsidRDefault="00582DB7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74,250</w:t>
            </w:r>
          </w:p>
        </w:tc>
      </w:tr>
      <w:tr w:rsidR="00C56349" w:rsidRPr="00B55AA1" w:rsidTr="00F050B9">
        <w:tc>
          <w:tcPr>
            <w:tcW w:w="2891" w:type="dxa"/>
          </w:tcPr>
          <w:p w:rsidR="00C56349" w:rsidRPr="003064B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C56349" w:rsidRPr="00B55AA1" w:rsidRDefault="00C575CC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35,000</w:t>
            </w:r>
          </w:p>
        </w:tc>
        <w:tc>
          <w:tcPr>
            <w:tcW w:w="134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33,000</w:t>
            </w:r>
          </w:p>
        </w:tc>
      </w:tr>
      <w:tr w:rsidR="00C56349" w:rsidRPr="00B55AA1" w:rsidTr="00F050B9">
        <w:tc>
          <w:tcPr>
            <w:tcW w:w="2891" w:type="dxa"/>
          </w:tcPr>
          <w:p w:rsidR="00C56349" w:rsidRPr="003064B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C56349" w:rsidRPr="00B55AA1" w:rsidRDefault="00C575CC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(3,000)</w:t>
            </w:r>
          </w:p>
        </w:tc>
        <w:tc>
          <w:tcPr>
            <w:tcW w:w="134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C56349" w:rsidRPr="00C5634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C56349">
              <w:rPr>
                <w:rFonts w:ascii="Angsana New" w:hAnsi="Angsana New"/>
                <w:bCs/>
                <w:sz w:val="26"/>
                <w:szCs w:val="26"/>
              </w:rPr>
              <w:t>(33,000)</w:t>
            </w:r>
          </w:p>
        </w:tc>
      </w:tr>
      <w:tr w:rsidR="00C56349" w:rsidRPr="00B55AA1" w:rsidTr="00F050B9">
        <w:tc>
          <w:tcPr>
            <w:tcW w:w="2891" w:type="dxa"/>
          </w:tcPr>
          <w:p w:rsidR="00C56349" w:rsidRPr="003064B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56349" w:rsidRPr="00B55AA1" w:rsidRDefault="00C575CC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120,250</w:t>
            </w:r>
          </w:p>
        </w:tc>
        <w:tc>
          <w:tcPr>
            <w:tcW w:w="134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74,250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3064B9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3064B9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24C" w:rsidRPr="00B55AA1" w:rsidTr="00F050B9">
        <w:tc>
          <w:tcPr>
            <w:tcW w:w="2891" w:type="dxa"/>
          </w:tcPr>
          <w:p w:rsidR="0096024C" w:rsidRPr="003064B9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3064B9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24C" w:rsidRPr="00B55AA1" w:rsidTr="00F050B9">
        <w:tc>
          <w:tcPr>
            <w:tcW w:w="2891" w:type="dxa"/>
          </w:tcPr>
          <w:p w:rsidR="0096024C" w:rsidRPr="003064B9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96024C" w:rsidRPr="00B55AA1" w:rsidRDefault="00D82BD5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17,696</w:t>
            </w: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96024C" w:rsidRPr="00B55AA1" w:rsidRDefault="00582DB7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32,696</w:t>
            </w:r>
          </w:p>
        </w:tc>
        <w:tc>
          <w:tcPr>
            <w:tcW w:w="139" w:type="dxa"/>
          </w:tcPr>
          <w:p w:rsidR="0096024C" w:rsidRPr="003064B9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C56349" w:rsidRPr="00B55AA1" w:rsidTr="00C575CC">
        <w:tc>
          <w:tcPr>
            <w:tcW w:w="2891" w:type="dxa"/>
          </w:tcPr>
          <w:p w:rsidR="00C56349" w:rsidRPr="003064B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C56349" w:rsidRPr="00B55AA1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15,900</w:t>
            </w:r>
          </w:p>
        </w:tc>
        <w:tc>
          <w:tcPr>
            <w:tcW w:w="141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17,550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C56349" w:rsidRPr="00B55AA1" w:rsidTr="00F050B9">
        <w:tc>
          <w:tcPr>
            <w:tcW w:w="2891" w:type="dxa"/>
          </w:tcPr>
          <w:p w:rsidR="00C56349" w:rsidRPr="003064B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C56349" w:rsidRPr="00B55AA1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(24,096)</w:t>
            </w:r>
          </w:p>
        </w:tc>
        <w:tc>
          <w:tcPr>
            <w:tcW w:w="141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:rsidR="00C56349" w:rsidRPr="00C5634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C56349">
              <w:rPr>
                <w:rFonts w:ascii="Angsana New" w:hAnsi="Angsana New"/>
                <w:bCs/>
                <w:sz w:val="26"/>
                <w:szCs w:val="26"/>
              </w:rPr>
              <w:t>(5,000)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C56349" w:rsidRPr="00B55AA1" w:rsidTr="00F050B9">
        <w:tc>
          <w:tcPr>
            <w:tcW w:w="2891" w:type="dxa"/>
          </w:tcPr>
          <w:p w:rsidR="00C56349" w:rsidRPr="003064B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56349" w:rsidRPr="00B55AA1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9,500</w:t>
            </w:r>
          </w:p>
        </w:tc>
        <w:tc>
          <w:tcPr>
            <w:tcW w:w="141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45,246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56349" w:rsidRPr="00B55AA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</w:tbl>
    <w:p w:rsidR="00B55AA1" w:rsidRDefault="00B55AA1" w:rsidP="00B55AA1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B55AA1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064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96024C" w:rsidRPr="00674D84" w:rsidRDefault="0096024C" w:rsidP="00B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74D84">
        <w:rPr>
          <w:rFonts w:asciiTheme="majorBidi" w:hAnsiTheme="majorBidi" w:cstheme="majorBidi"/>
          <w:sz w:val="32"/>
          <w:szCs w:val="32"/>
        </w:rPr>
        <w:t>3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1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โดยมีค่าเช่าในอัตราเดือนละ </w:t>
      </w:r>
      <w:r w:rsidRPr="00674D84">
        <w:rPr>
          <w:rFonts w:asciiTheme="majorBidi" w:hAnsiTheme="majorBidi" w:cstheme="majorBidi"/>
          <w:sz w:val="32"/>
          <w:szCs w:val="32"/>
        </w:rPr>
        <w:t>87,900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B86EBD" w:rsidRDefault="00B86EBD" w:rsidP="00B55AA1">
      <w:pPr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:rsidR="000358BC" w:rsidRDefault="00A37A35" w:rsidP="00B55AA1">
      <w:pPr>
        <w:tabs>
          <w:tab w:val="clear" w:pos="227"/>
          <w:tab w:val="left" w:pos="284"/>
        </w:tabs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064B9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Pr="003064B9" w:rsidRDefault="00A37A35" w:rsidP="00F050B9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064B9"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7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2"/>
        <w:gridCol w:w="1219"/>
        <w:gridCol w:w="139"/>
        <w:gridCol w:w="1282"/>
        <w:gridCol w:w="136"/>
        <w:gridCol w:w="1282"/>
      </w:tblGrid>
      <w:tr w:rsidR="00B34281" w:rsidRPr="00B34281" w:rsidTr="00F050B9">
        <w:tc>
          <w:tcPr>
            <w:tcW w:w="2891" w:type="dxa"/>
          </w:tcPr>
          <w:p w:rsidR="00B34281" w:rsidRPr="00B34281" w:rsidRDefault="00A37A3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5476" w:type="dxa"/>
            <w:gridSpan w:val="7"/>
            <w:tcBorders>
              <w:bottom w:val="single" w:sz="6" w:space="0" w:color="auto"/>
            </w:tcBorders>
          </w:tcPr>
          <w:p w:rsidR="00B34281" w:rsidRPr="003064B9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34281" w:rsidRPr="00B34281" w:rsidTr="00F050B9">
        <w:tc>
          <w:tcPr>
            <w:tcW w:w="2891" w:type="dxa"/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4281" w:rsidRPr="00B34281" w:rsidTr="00F050B9">
        <w:tc>
          <w:tcPr>
            <w:tcW w:w="2891" w:type="dxa"/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6012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CA05B9"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34281" w:rsidRPr="00B34281" w:rsidRDefault="0006012D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CA05B9"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C56349" w:rsidRPr="00B34281" w:rsidTr="00F050B9">
        <w:tc>
          <w:tcPr>
            <w:tcW w:w="2891" w:type="dxa"/>
          </w:tcPr>
          <w:p w:rsidR="00C56349" w:rsidRPr="003064B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C56349" w:rsidRPr="009E5E06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5E06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42" w:type="dxa"/>
          </w:tcPr>
          <w:p w:rsidR="00C56349" w:rsidRPr="00B3428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:rsidR="00C56349" w:rsidRPr="00B34281" w:rsidRDefault="00C56349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:rsidR="00C56349" w:rsidRPr="00C575CC" w:rsidRDefault="00C575CC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75CC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136" w:type="dxa"/>
          </w:tcPr>
          <w:p w:rsidR="00C56349" w:rsidRPr="00B3428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C56349" w:rsidRPr="00B34281" w:rsidRDefault="00C56349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</w:tr>
      <w:tr w:rsidR="00C56349" w:rsidRPr="00B34281" w:rsidTr="00F050B9">
        <w:tc>
          <w:tcPr>
            <w:tcW w:w="2891" w:type="dxa"/>
          </w:tcPr>
          <w:p w:rsidR="00C56349" w:rsidRPr="00B3428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064B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  <w:shd w:val="clear" w:color="auto" w:fill="auto"/>
          </w:tcPr>
          <w:p w:rsidR="00C56349" w:rsidRPr="009E5E06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5E06">
              <w:rPr>
                <w:rFonts w:asciiTheme="majorBidi" w:hAnsiTheme="majorBidi" w:cstheme="majorBidi"/>
                <w:sz w:val="26"/>
                <w:szCs w:val="26"/>
              </w:rPr>
              <w:t>24,095</w:t>
            </w:r>
          </w:p>
        </w:tc>
        <w:tc>
          <w:tcPr>
            <w:tcW w:w="142" w:type="dxa"/>
          </w:tcPr>
          <w:p w:rsidR="00C56349" w:rsidRPr="00B3428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shd w:val="clear" w:color="auto" w:fill="auto"/>
          </w:tcPr>
          <w:p w:rsidR="00C56349" w:rsidRPr="00B34281" w:rsidRDefault="00C56349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16,968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C56349" w:rsidRPr="00C575CC" w:rsidRDefault="00C575CC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75CC">
              <w:rPr>
                <w:rFonts w:asciiTheme="majorBidi" w:hAnsiTheme="majorBidi" w:cstheme="majorBidi"/>
                <w:sz w:val="26"/>
                <w:szCs w:val="26"/>
              </w:rPr>
              <w:t>15,901</w:t>
            </w:r>
          </w:p>
        </w:tc>
        <w:tc>
          <w:tcPr>
            <w:tcW w:w="136" w:type="dxa"/>
          </w:tcPr>
          <w:p w:rsidR="00C56349" w:rsidRPr="00823F5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C56349" w:rsidRPr="00823F51" w:rsidRDefault="00C56349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10,676</w:t>
            </w:r>
          </w:p>
        </w:tc>
      </w:tr>
      <w:tr w:rsidR="00C56349" w:rsidRPr="00B34281" w:rsidTr="00F050B9">
        <w:tc>
          <w:tcPr>
            <w:tcW w:w="2891" w:type="dxa"/>
          </w:tcPr>
          <w:p w:rsidR="00C56349" w:rsidRPr="003A2D1E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064B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  <w:shd w:val="clear" w:color="auto" w:fill="auto"/>
          </w:tcPr>
          <w:p w:rsidR="00C56349" w:rsidRPr="009E5E06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5E06">
              <w:rPr>
                <w:rFonts w:asciiTheme="majorBidi" w:hAnsiTheme="majorBidi" w:cstheme="majorBidi"/>
                <w:sz w:val="26"/>
                <w:szCs w:val="26"/>
              </w:rPr>
              <w:t>33,614</w:t>
            </w:r>
          </w:p>
        </w:tc>
        <w:tc>
          <w:tcPr>
            <w:tcW w:w="142" w:type="dxa"/>
          </w:tcPr>
          <w:p w:rsidR="00C56349" w:rsidRPr="00B3428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shd w:val="clear" w:color="auto" w:fill="auto"/>
          </w:tcPr>
          <w:p w:rsidR="00C56349" w:rsidRPr="00B34281" w:rsidRDefault="00C56349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31,391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C56349" w:rsidRPr="00C575CC" w:rsidRDefault="00C575CC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75CC">
              <w:rPr>
                <w:rFonts w:asciiTheme="majorBidi" w:hAnsiTheme="majorBidi" w:cstheme="majorBidi"/>
                <w:sz w:val="26"/>
                <w:szCs w:val="26"/>
              </w:rPr>
              <w:t>30,742</w:t>
            </w:r>
          </w:p>
        </w:tc>
        <w:tc>
          <w:tcPr>
            <w:tcW w:w="136" w:type="dxa"/>
          </w:tcPr>
          <w:p w:rsidR="00C56349" w:rsidRPr="00823F5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C56349" w:rsidRPr="00823F51" w:rsidRDefault="00C56349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21,227</w:t>
            </w:r>
          </w:p>
        </w:tc>
      </w:tr>
      <w:tr w:rsidR="00C56349" w:rsidRPr="00B34281" w:rsidTr="00F050B9">
        <w:tc>
          <w:tcPr>
            <w:tcW w:w="2891" w:type="dxa"/>
          </w:tcPr>
          <w:p w:rsidR="00C56349" w:rsidRPr="003064B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เงินฝากธนาคารต่างประเทศ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C56349" w:rsidRPr="003C3BCB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C56349" w:rsidRPr="00B3428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:rsidR="00C56349" w:rsidRDefault="00C56349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13,073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C56349" w:rsidRPr="003C3BCB" w:rsidRDefault="00C575CC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:rsidR="00C56349" w:rsidRPr="00823F5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C56349" w:rsidRPr="003C3BCB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C56349" w:rsidRPr="00B34281" w:rsidTr="00F050B9">
        <w:tc>
          <w:tcPr>
            <w:tcW w:w="2891" w:type="dxa"/>
          </w:tcPr>
          <w:p w:rsidR="00C56349" w:rsidRPr="003064B9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Pr="003064B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56349" w:rsidRPr="003C3BCB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E5E06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>
              <w:rPr>
                <w:rFonts w:ascii="Angsana New" w:hAnsi="Angsana New"/>
                <w:bCs/>
                <w:sz w:val="26"/>
                <w:szCs w:val="26"/>
              </w:rPr>
              <w:t>,034</w:t>
            </w:r>
          </w:p>
        </w:tc>
        <w:tc>
          <w:tcPr>
            <w:tcW w:w="142" w:type="dxa"/>
          </w:tcPr>
          <w:p w:rsidR="00C56349" w:rsidRPr="00B3428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56349" w:rsidRPr="00B34281" w:rsidRDefault="00C56349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61,827</w:t>
            </w:r>
          </w:p>
        </w:tc>
        <w:tc>
          <w:tcPr>
            <w:tcW w:w="139" w:type="dxa"/>
          </w:tcPr>
          <w:p w:rsidR="00C56349" w:rsidRPr="003064B9" w:rsidRDefault="00C56349" w:rsidP="00C56349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56349" w:rsidRPr="003C3BCB" w:rsidRDefault="00C575CC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46,927</w:t>
            </w:r>
          </w:p>
        </w:tc>
        <w:tc>
          <w:tcPr>
            <w:tcW w:w="136" w:type="dxa"/>
          </w:tcPr>
          <w:p w:rsidR="00C56349" w:rsidRPr="00823F51" w:rsidRDefault="00C56349" w:rsidP="00C5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56349" w:rsidRPr="00823F51" w:rsidRDefault="00C56349" w:rsidP="00C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32,230</w:t>
            </w:r>
          </w:p>
        </w:tc>
      </w:tr>
    </w:tbl>
    <w:p w:rsidR="00B55AA1" w:rsidRPr="003064B9" w:rsidRDefault="00B55AA1" w:rsidP="00D8513D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2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55AA1" w:rsidRPr="003064B9" w:rsidRDefault="00B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064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43E5F" w:rsidRPr="005F32B2" w:rsidRDefault="00B43E5F" w:rsidP="00B43E5F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5F32B2">
        <w:rPr>
          <w:rFonts w:ascii="Angsana New" w:hAnsi="Angsana New"/>
          <w:b/>
          <w:bCs/>
          <w:sz w:val="32"/>
          <w:szCs w:val="32"/>
        </w:rPr>
        <w:t>.</w:t>
      </w:r>
      <w:r w:rsidRPr="005F32B2">
        <w:rPr>
          <w:rFonts w:ascii="Angsana New" w:hAnsi="Angsana New"/>
          <w:b/>
          <w:bCs/>
          <w:sz w:val="32"/>
          <w:szCs w:val="32"/>
        </w:rPr>
        <w:tab/>
      </w:r>
      <w:r w:rsidRPr="003064B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B43E5F" w:rsidRPr="005F32B2" w:rsidRDefault="00BE4DC8" w:rsidP="00BE4DC8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15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50"/>
        <w:gridCol w:w="6"/>
        <w:gridCol w:w="160"/>
        <w:gridCol w:w="1286"/>
        <w:gridCol w:w="136"/>
        <w:gridCol w:w="1275"/>
        <w:gridCol w:w="138"/>
        <w:gridCol w:w="1277"/>
        <w:gridCol w:w="9"/>
      </w:tblGrid>
      <w:tr w:rsidR="00B43E5F" w:rsidRPr="005F32B2" w:rsidTr="008431E8">
        <w:trPr>
          <w:gridAfter w:val="1"/>
          <w:wAfter w:w="9" w:type="dxa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3E5F" w:rsidRPr="005F32B2" w:rsidRDefault="00B43E5F" w:rsidP="00D8513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43E5F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012D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66" w:type="dxa"/>
            <w:gridSpan w:val="2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6012D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6012D" w:rsidRPr="005F32B2" w:rsidRDefault="00CA05B9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06012D" w:rsidRPr="003064B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6012D"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6" w:type="dxa"/>
            <w:gridSpan w:val="2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6" w:type="dxa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6012D" w:rsidRPr="005F32B2" w:rsidRDefault="00CA05B9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06012D" w:rsidRPr="003064B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6012D"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8" w:type="dxa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B43E5F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B43E5F" w:rsidRPr="003064B9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43E5F" w:rsidRPr="003064B9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142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0DAA" w:rsidRPr="003064B9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E251C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14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50" w:type="dxa"/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222,420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174,216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193,594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3064B9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158,737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84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76,969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51,452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63,938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55,566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84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11,672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4,384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7,387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1,263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3064B9" w:rsidRDefault="00D00DAA" w:rsidP="00D00DA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84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3,486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11,753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3064B9" w:rsidRDefault="00D00DAA" w:rsidP="00D00DA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84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5F32B2">
              <w:rPr>
                <w:rFonts w:ascii="Angsana New" w:hAnsi="Angsana New"/>
                <w:sz w:val="24"/>
                <w:szCs w:val="24"/>
              </w:rPr>
              <w:t>12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9,932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10,823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9,048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07F0">
              <w:rPr>
                <w:rFonts w:ascii="Angsana New" w:hAnsi="Angsana New"/>
                <w:sz w:val="24"/>
                <w:szCs w:val="24"/>
              </w:rPr>
              <w:t>10,20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324,479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242,852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285,720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227,744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(10,324)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D00DAA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(10,665)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(9,475)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(10,043</w:t>
            </w:r>
            <w:r w:rsidRPr="005861F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314,155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232,187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276,245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217,701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3064B9" w:rsidRDefault="00D00DAA" w:rsidP="00D00DA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56" w:type="dxa"/>
            <w:gridSpan w:val="2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84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2,493</w:t>
            </w:r>
          </w:p>
        </w:tc>
        <w:tc>
          <w:tcPr>
            <w:tcW w:w="160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1,485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1,417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1</w:t>
            </w:r>
            <w:r w:rsidRPr="00F046EE">
              <w:rPr>
                <w:rFonts w:ascii="Angsana New" w:hAnsi="Angsana New"/>
                <w:sz w:val="24"/>
                <w:szCs w:val="24"/>
              </w:rPr>
              <w:t>,</w:t>
            </w:r>
            <w:r w:rsidRPr="003064B9">
              <w:rPr>
                <w:rFonts w:ascii="Angsana New" w:hAnsi="Angsana New"/>
                <w:sz w:val="24"/>
                <w:szCs w:val="24"/>
              </w:rPr>
              <w:t>00</w:t>
            </w:r>
            <w:r w:rsidRPr="003064B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84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D00DAA" w:rsidRPr="003064B9" w:rsidRDefault="00D00DAA" w:rsidP="00D00DAA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3064B9" w:rsidRDefault="00D00DAA" w:rsidP="00D00DAA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162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2</w:t>
            </w:r>
            <w:r w:rsidRPr="003064B9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84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23,020</w:t>
            </w:r>
          </w:p>
        </w:tc>
        <w:tc>
          <w:tcPr>
            <w:tcW w:w="160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,908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0DAA" w:rsidRPr="00100244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20,524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10</w:t>
            </w:r>
            <w:r w:rsidRPr="00F046EE">
              <w:rPr>
                <w:rFonts w:ascii="Angsana New" w:hAnsi="Angsana New"/>
                <w:sz w:val="24"/>
                <w:szCs w:val="24"/>
              </w:rPr>
              <w:t>,</w:t>
            </w:r>
            <w:r w:rsidRPr="003064B9">
              <w:rPr>
                <w:rFonts w:ascii="Angsana New" w:hAnsi="Angsana New"/>
                <w:sz w:val="24"/>
                <w:szCs w:val="24"/>
              </w:rPr>
              <w:t>113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84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1,651</w:t>
            </w:r>
          </w:p>
        </w:tc>
        <w:tc>
          <w:tcPr>
            <w:tcW w:w="160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1,419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8</w:t>
            </w:r>
            <w:r w:rsidRPr="003064B9">
              <w:rPr>
                <w:rFonts w:ascii="Angsana New" w:hAnsi="Angsana New" w:hint="cs"/>
                <w:sz w:val="24"/>
                <w:szCs w:val="24"/>
              </w:rPr>
              <w:t>9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D00DAA" w:rsidRPr="002E351B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27,164</w:t>
            </w:r>
          </w:p>
        </w:tc>
        <w:tc>
          <w:tcPr>
            <w:tcW w:w="160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D00DAA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13,812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22,175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11,229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D00DAA" w:rsidRPr="002E351B" w:rsidRDefault="00D00DAA" w:rsidP="00D00DA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(501)</w:t>
            </w:r>
          </w:p>
        </w:tc>
        <w:tc>
          <w:tcPr>
            <w:tcW w:w="160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D00DAA" w:rsidRDefault="00D00DAA" w:rsidP="00D00DA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(249)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26,663</w:t>
            </w:r>
          </w:p>
        </w:tc>
        <w:tc>
          <w:tcPr>
            <w:tcW w:w="160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13,563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22,175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11,229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5F32B2" w:rsidRDefault="00D00DAA" w:rsidP="00D00DAA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340,818</w:t>
            </w:r>
          </w:p>
        </w:tc>
        <w:tc>
          <w:tcPr>
            <w:tcW w:w="160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:rsidR="00D00DAA" w:rsidRPr="003064B9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245,750</w:t>
            </w:r>
          </w:p>
        </w:tc>
        <w:tc>
          <w:tcPr>
            <w:tcW w:w="136" w:type="dxa"/>
          </w:tcPr>
          <w:p w:rsidR="00D00DAA" w:rsidRPr="005F32B2" w:rsidRDefault="00D00DAA" w:rsidP="00D00DA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298,420</w:t>
            </w:r>
          </w:p>
        </w:tc>
        <w:tc>
          <w:tcPr>
            <w:tcW w:w="138" w:type="dxa"/>
          </w:tcPr>
          <w:p w:rsidR="00D00DAA" w:rsidRPr="005F32B2" w:rsidRDefault="00D00DAA" w:rsidP="00D00DA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D00DAA" w:rsidRPr="005F32B2" w:rsidRDefault="00D00DAA" w:rsidP="00D00DAA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61F8">
              <w:rPr>
                <w:rFonts w:ascii="Angsana New" w:hAnsi="Angsana New"/>
                <w:sz w:val="24"/>
                <w:szCs w:val="24"/>
              </w:rPr>
              <w:t>228,930</w:t>
            </w:r>
          </w:p>
        </w:tc>
      </w:tr>
    </w:tbl>
    <w:p w:rsidR="00F74F3B" w:rsidRDefault="00F74F3B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015772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="005224FC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19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015772" w:rsidRPr="005F32B2" w:rsidTr="008431E8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5772" w:rsidRPr="005F32B2" w:rsidRDefault="00015772" w:rsidP="00F74F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012D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8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6012D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6012D" w:rsidRPr="005F32B2" w:rsidRDefault="00CA05B9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06012D" w:rsidRPr="003064B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6012D"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5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8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6012D" w:rsidRPr="005F32B2" w:rsidRDefault="00CA05B9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06012D" w:rsidRPr="003064B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6012D"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15772" w:rsidRPr="00015772" w:rsidRDefault="00940D67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10,914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10,254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15772" w:rsidRPr="00015772" w:rsidRDefault="00F74F3B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10,254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00DAA">
              <w:rPr>
                <w:rFonts w:ascii="Angsana New" w:hAnsi="Angsana New" w:hint="cs"/>
                <w:sz w:val="24"/>
                <w:szCs w:val="24"/>
                <w:cs/>
              </w:rPr>
              <w:t>ค่าเผื่อ</w:t>
            </w: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>เพิ่มขึ้นในระหว่างงวด</w:t>
            </w:r>
          </w:p>
        </w:tc>
        <w:tc>
          <w:tcPr>
            <w:tcW w:w="1250" w:type="dxa"/>
          </w:tcPr>
          <w:p w:rsidR="00015772" w:rsidRPr="00015772" w:rsidRDefault="009E5E06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2,185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3,633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5772" w:rsidRPr="00015772" w:rsidRDefault="00C575CC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1,674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2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3064B9">
              <w:rPr>
                <w:rFonts w:ascii="Angsana New" w:hAnsi="Angsana New"/>
                <w:sz w:val="24"/>
                <w:szCs w:val="24"/>
              </w:rPr>
              <w:t>762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D00DAA">
              <w:rPr>
                <w:rFonts w:ascii="Angsana New" w:hAnsi="Angsana New" w:hint="cs"/>
                <w:sz w:val="24"/>
                <w:szCs w:val="24"/>
                <w:cs/>
              </w:rPr>
              <w:t>ค่าเผื่อ</w:t>
            </w: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>โอนกลับในระหว่างงวด</w:t>
            </w:r>
          </w:p>
        </w:tc>
        <w:tc>
          <w:tcPr>
            <w:tcW w:w="1250" w:type="dxa"/>
          </w:tcPr>
          <w:p w:rsidR="00015772" w:rsidRPr="00015772" w:rsidRDefault="009E5E06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(1,086)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(2,800)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5772" w:rsidRPr="00015772" w:rsidRDefault="00C575CC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(1,054)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(2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3064B9">
              <w:rPr>
                <w:rFonts w:ascii="Angsana New" w:hAnsi="Angsana New"/>
                <w:sz w:val="24"/>
                <w:szCs w:val="24"/>
              </w:rPr>
              <w:t>800)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3064B9">
              <w:rPr>
                <w:rFonts w:ascii="Angsana New" w:hAnsi="Angsana New" w:hint="cs"/>
                <w:sz w:val="24"/>
                <w:szCs w:val="24"/>
                <w:cs/>
              </w:rPr>
              <w:t xml:space="preserve">  ตัดหนี้สูญระหว่างงวด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15772" w:rsidRPr="00015772" w:rsidRDefault="009E5E06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15772" w:rsidRPr="00015772" w:rsidRDefault="00C575CC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9E5E06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10,825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10,914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C575CC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9,475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</w:tr>
    </w:tbl>
    <w:p w:rsidR="00A45FA9" w:rsidRDefault="00A45FA9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F74F3B" w:rsidRDefault="00F74F3B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F74F3B" w:rsidRDefault="00F74F3B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F74F3B" w:rsidRDefault="00F74F3B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A9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7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064B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5A40FD" w:rsidRPr="003064B9" w:rsidRDefault="005A40FD" w:rsidP="00A957FC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064B9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79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43113C" w:rsidTr="008431E8">
        <w:tc>
          <w:tcPr>
            <w:tcW w:w="2891" w:type="dxa"/>
          </w:tcPr>
          <w:p w:rsidR="005A40FD" w:rsidRPr="0043113C" w:rsidRDefault="005A40FD" w:rsidP="00A957FC">
            <w:pPr>
              <w:tabs>
                <w:tab w:val="left" w:pos="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5A40FD" w:rsidRPr="003064B9" w:rsidRDefault="005A40FD" w:rsidP="00A957FC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0FD" w:rsidRPr="0043113C" w:rsidTr="00A957FC">
        <w:trPr>
          <w:trHeight w:val="55"/>
        </w:trPr>
        <w:tc>
          <w:tcPr>
            <w:tcW w:w="2891" w:type="dxa"/>
          </w:tcPr>
          <w:p w:rsidR="005A40FD" w:rsidRPr="0043113C" w:rsidRDefault="005A40FD" w:rsidP="00A957FC">
            <w:pPr>
              <w:tabs>
                <w:tab w:val="left" w:pos="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43113C" w:rsidRDefault="005A40FD" w:rsidP="00A957FC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:rsidR="005A40FD" w:rsidRPr="0043113C" w:rsidRDefault="005A40FD" w:rsidP="00A957FC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43113C" w:rsidRDefault="005A40FD" w:rsidP="00A957FC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40FD" w:rsidRPr="0043113C" w:rsidTr="008431E8">
        <w:tc>
          <w:tcPr>
            <w:tcW w:w="2891" w:type="dxa"/>
          </w:tcPr>
          <w:p w:rsidR="005A40FD" w:rsidRPr="0043113C" w:rsidRDefault="005A40FD" w:rsidP="00A957FC">
            <w:pPr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40FD" w:rsidRPr="003363BE" w:rsidRDefault="005A40F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6012D">
              <w:rPr>
                <w:rFonts w:ascii="Angsana New" w:hAnsi="Angsana New"/>
                <w:sz w:val="26"/>
                <w:szCs w:val="26"/>
              </w:rPr>
              <w:t>30</w:t>
            </w:r>
          </w:p>
          <w:p w:rsidR="005A40FD" w:rsidRPr="003064B9" w:rsidRDefault="00CA05B9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5A40FD" w:rsidRPr="003064B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A40FD" w:rsidRPr="003363B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5A40FD" w:rsidRPr="003363BE" w:rsidRDefault="005A40F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40FD" w:rsidRPr="003363BE" w:rsidRDefault="005A40F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63BE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5A40FD" w:rsidRPr="003363BE" w:rsidRDefault="005A40F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63B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</w:tcPr>
          <w:p w:rsidR="005A40FD" w:rsidRPr="003363BE" w:rsidRDefault="005A40FD" w:rsidP="00A957FC">
            <w:pPr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06012D" w:rsidRPr="003363BE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  <w:p w:rsidR="005A40FD" w:rsidRPr="003064B9" w:rsidRDefault="00CA05B9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06012D" w:rsidRPr="003064B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6012D" w:rsidRPr="003363B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A40FD" w:rsidRPr="003363BE" w:rsidRDefault="005A40F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40FD" w:rsidRPr="003363BE" w:rsidRDefault="005A40F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63BE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5A40FD" w:rsidRPr="003363BE" w:rsidRDefault="005A40F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63B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A40FD" w:rsidRPr="0043113C" w:rsidTr="008431E8">
        <w:tc>
          <w:tcPr>
            <w:tcW w:w="2891" w:type="dxa"/>
          </w:tcPr>
          <w:p w:rsidR="005A40FD" w:rsidRPr="003064B9" w:rsidRDefault="005A40FD" w:rsidP="00A957F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9E5E06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549,967</w:t>
            </w:r>
          </w:p>
        </w:tc>
        <w:tc>
          <w:tcPr>
            <w:tcW w:w="143" w:type="dxa"/>
          </w:tcPr>
          <w:p w:rsidR="005A40FD" w:rsidRPr="0043113C" w:rsidRDefault="005A40FD" w:rsidP="00A957FC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196584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526,336</w:t>
            </w:r>
          </w:p>
        </w:tc>
        <w:tc>
          <w:tcPr>
            <w:tcW w:w="145" w:type="dxa"/>
          </w:tcPr>
          <w:p w:rsidR="005A40FD" w:rsidRPr="003064B9" w:rsidRDefault="005A40FD" w:rsidP="00A957FC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A9482C" w:rsidP="00A75E81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534,737</w:t>
            </w:r>
          </w:p>
        </w:tc>
        <w:tc>
          <w:tcPr>
            <w:tcW w:w="142" w:type="dxa"/>
          </w:tcPr>
          <w:p w:rsidR="005A40FD" w:rsidRPr="0043113C" w:rsidRDefault="005A40FD" w:rsidP="00A957FC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A75E81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515,157</w:t>
            </w:r>
          </w:p>
        </w:tc>
      </w:tr>
      <w:tr w:rsidR="005A40FD" w:rsidRPr="0043113C" w:rsidTr="008431E8">
        <w:tc>
          <w:tcPr>
            <w:tcW w:w="2891" w:type="dxa"/>
          </w:tcPr>
          <w:p w:rsidR="005A40FD" w:rsidRPr="0043113C" w:rsidRDefault="005A40FD" w:rsidP="00A957F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:rsidR="005A40FD" w:rsidRPr="0043113C" w:rsidRDefault="009E5E06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85,995</w:t>
            </w:r>
          </w:p>
        </w:tc>
        <w:tc>
          <w:tcPr>
            <w:tcW w:w="143" w:type="dxa"/>
          </w:tcPr>
          <w:p w:rsidR="005A40FD" w:rsidRPr="0043113C" w:rsidRDefault="005A40FD" w:rsidP="00A957FC">
            <w:pPr>
              <w:tabs>
                <w:tab w:val="left" w:pos="328"/>
                <w:tab w:val="left" w:pos="516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52,34</w:t>
            </w:r>
            <w:r w:rsidR="0019658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5" w:type="dxa"/>
          </w:tcPr>
          <w:p w:rsidR="005A40FD" w:rsidRPr="003064B9" w:rsidRDefault="005A40FD" w:rsidP="00A957FC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A9482C" w:rsidP="00A9482C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85,995</w:t>
            </w:r>
          </w:p>
        </w:tc>
        <w:tc>
          <w:tcPr>
            <w:tcW w:w="142" w:type="dxa"/>
          </w:tcPr>
          <w:p w:rsidR="005A40FD" w:rsidRPr="0043113C" w:rsidRDefault="005A40FD" w:rsidP="00A957FC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A9482C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51,623</w:t>
            </w:r>
          </w:p>
        </w:tc>
      </w:tr>
      <w:tr w:rsidR="00F74F3B" w:rsidRPr="0043113C" w:rsidTr="008431E8">
        <w:tc>
          <w:tcPr>
            <w:tcW w:w="2891" w:type="dxa"/>
          </w:tcPr>
          <w:p w:rsidR="00F74F3B" w:rsidRPr="003064B9" w:rsidRDefault="00F74F3B" w:rsidP="00A957F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F74F3B" w:rsidRPr="0043113C" w:rsidRDefault="009E5E06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32,079</w:t>
            </w:r>
          </w:p>
        </w:tc>
        <w:tc>
          <w:tcPr>
            <w:tcW w:w="143" w:type="dxa"/>
          </w:tcPr>
          <w:p w:rsidR="00F74F3B" w:rsidRPr="0043113C" w:rsidRDefault="00F74F3B" w:rsidP="00A957FC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196584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14,656</w:t>
            </w:r>
          </w:p>
        </w:tc>
        <w:tc>
          <w:tcPr>
            <w:tcW w:w="145" w:type="dxa"/>
          </w:tcPr>
          <w:p w:rsidR="00F74F3B" w:rsidRPr="003064B9" w:rsidRDefault="00F74F3B" w:rsidP="00A957FC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A9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74F3B" w:rsidRPr="0043113C" w:rsidRDefault="00F74F3B" w:rsidP="00A957FC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A9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F74F3B" w:rsidRPr="0043113C" w:rsidTr="008431E8">
        <w:tc>
          <w:tcPr>
            <w:tcW w:w="2891" w:type="dxa"/>
          </w:tcPr>
          <w:p w:rsidR="00F74F3B" w:rsidRPr="003064B9" w:rsidRDefault="00F74F3B" w:rsidP="00A957F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:rsidR="00F74F3B" w:rsidRPr="0043113C" w:rsidRDefault="009E5E06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10,660</w:t>
            </w:r>
          </w:p>
        </w:tc>
        <w:tc>
          <w:tcPr>
            <w:tcW w:w="143" w:type="dxa"/>
          </w:tcPr>
          <w:p w:rsidR="00F74F3B" w:rsidRPr="0043113C" w:rsidRDefault="00F74F3B" w:rsidP="00A957FC">
            <w:pPr>
              <w:tabs>
                <w:tab w:val="left" w:pos="328"/>
                <w:tab w:val="left" w:pos="516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5,938</w:t>
            </w:r>
          </w:p>
        </w:tc>
        <w:tc>
          <w:tcPr>
            <w:tcW w:w="145" w:type="dxa"/>
          </w:tcPr>
          <w:p w:rsidR="00F74F3B" w:rsidRPr="003064B9" w:rsidRDefault="00F74F3B" w:rsidP="00A957FC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A9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74F3B" w:rsidRPr="0043113C" w:rsidRDefault="00F74F3B" w:rsidP="00A957FC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A9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6D43E1" w:rsidRPr="0043113C" w:rsidTr="00292698">
        <w:tc>
          <w:tcPr>
            <w:tcW w:w="2891" w:type="dxa"/>
          </w:tcPr>
          <w:p w:rsidR="006D43E1" w:rsidRPr="003064B9" w:rsidRDefault="006D43E1" w:rsidP="0029269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6D43E1" w:rsidRPr="0043113C" w:rsidRDefault="006D43E1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42,311</w:t>
            </w:r>
          </w:p>
        </w:tc>
        <w:tc>
          <w:tcPr>
            <w:tcW w:w="143" w:type="dxa"/>
          </w:tcPr>
          <w:p w:rsidR="006D43E1" w:rsidRPr="0043113C" w:rsidRDefault="006D43E1" w:rsidP="0029269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6D43E1" w:rsidRPr="0043113C" w:rsidRDefault="006D43E1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39,958</w:t>
            </w:r>
          </w:p>
        </w:tc>
        <w:tc>
          <w:tcPr>
            <w:tcW w:w="145" w:type="dxa"/>
          </w:tcPr>
          <w:p w:rsidR="006D43E1" w:rsidRPr="003064B9" w:rsidRDefault="006D43E1" w:rsidP="00292698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6D43E1" w:rsidRPr="0043113C" w:rsidRDefault="006D43E1" w:rsidP="0029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6D43E1" w:rsidRPr="0043113C" w:rsidRDefault="006D43E1" w:rsidP="00292698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6D43E1" w:rsidRPr="0043113C" w:rsidRDefault="006D43E1" w:rsidP="0029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E5E06" w:rsidRPr="0043113C" w:rsidTr="008431E8">
        <w:tc>
          <w:tcPr>
            <w:tcW w:w="2891" w:type="dxa"/>
          </w:tcPr>
          <w:p w:rsidR="009E5E06" w:rsidRPr="003064B9" w:rsidRDefault="00196584" w:rsidP="009E5E0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งานรับจ้างติดตั้งหลังคาโซลา</w:t>
            </w:r>
            <w:r w:rsidR="00FB18CA">
              <w:rPr>
                <w:rFonts w:ascii="Angsana New" w:hAnsi="Angsana New" w:hint="cs"/>
                <w:sz w:val="26"/>
                <w:szCs w:val="26"/>
                <w:cs/>
              </w:rPr>
              <w:t>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เซลล์</w:t>
            </w:r>
          </w:p>
        </w:tc>
        <w:tc>
          <w:tcPr>
            <w:tcW w:w="1275" w:type="dxa"/>
            <w:shd w:val="clear" w:color="auto" w:fill="auto"/>
          </w:tcPr>
          <w:p w:rsidR="009E5E06" w:rsidRDefault="009E5E06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5,289</w:t>
            </w:r>
          </w:p>
        </w:tc>
        <w:tc>
          <w:tcPr>
            <w:tcW w:w="143" w:type="dxa"/>
          </w:tcPr>
          <w:p w:rsidR="009E5E06" w:rsidRPr="0043113C" w:rsidRDefault="009E5E06" w:rsidP="009E5E06">
            <w:pPr>
              <w:tabs>
                <w:tab w:val="left" w:pos="328"/>
                <w:tab w:val="left" w:pos="516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E5E06" w:rsidRPr="0043113C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5" w:type="dxa"/>
          </w:tcPr>
          <w:p w:rsidR="009E5E06" w:rsidRPr="003064B9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9E5E06" w:rsidRPr="0043113C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9E5E06" w:rsidRPr="0043113C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E5E06" w:rsidRPr="0043113C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E5E06" w:rsidRPr="0043113C" w:rsidTr="008431E8">
        <w:tc>
          <w:tcPr>
            <w:tcW w:w="2891" w:type="dxa"/>
          </w:tcPr>
          <w:p w:rsidR="009E5E06" w:rsidRPr="003064B9" w:rsidRDefault="009E5E06" w:rsidP="009E5E0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9E5E06" w:rsidRPr="0043113C" w:rsidRDefault="009E5E06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2,242</w:t>
            </w:r>
          </w:p>
        </w:tc>
        <w:tc>
          <w:tcPr>
            <w:tcW w:w="143" w:type="dxa"/>
          </w:tcPr>
          <w:p w:rsidR="009E5E06" w:rsidRPr="0043113C" w:rsidRDefault="009E5E06" w:rsidP="009E5E0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9E5E06" w:rsidRPr="0043113C" w:rsidRDefault="00196584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1,815</w:t>
            </w:r>
          </w:p>
        </w:tc>
        <w:tc>
          <w:tcPr>
            <w:tcW w:w="145" w:type="dxa"/>
          </w:tcPr>
          <w:p w:rsidR="009E5E06" w:rsidRPr="003064B9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9E5E06" w:rsidRPr="0043113C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9E5E06" w:rsidRPr="0043113C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9E5E06" w:rsidRPr="0043113C" w:rsidRDefault="009E5E06" w:rsidP="009E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E5E06" w:rsidRPr="0043113C" w:rsidTr="008431E8">
        <w:tc>
          <w:tcPr>
            <w:tcW w:w="2891" w:type="dxa"/>
          </w:tcPr>
          <w:p w:rsidR="009E5E06" w:rsidRPr="0043113C" w:rsidRDefault="009E5E06" w:rsidP="009E5E06">
            <w:pPr>
              <w:spacing w:line="34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E5E06" w:rsidRPr="0043113C" w:rsidRDefault="009E5E06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728,543</w:t>
            </w:r>
          </w:p>
        </w:tc>
        <w:tc>
          <w:tcPr>
            <w:tcW w:w="143" w:type="dxa"/>
          </w:tcPr>
          <w:p w:rsidR="009E5E06" w:rsidRPr="0043113C" w:rsidRDefault="009E5E06" w:rsidP="009E5E06">
            <w:pPr>
              <w:tabs>
                <w:tab w:val="left" w:pos="328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E5E06" w:rsidRPr="0043113C" w:rsidRDefault="009E5E06" w:rsidP="009E5E0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641,050</w:t>
            </w:r>
          </w:p>
        </w:tc>
        <w:tc>
          <w:tcPr>
            <w:tcW w:w="145" w:type="dxa"/>
          </w:tcPr>
          <w:p w:rsidR="009E5E06" w:rsidRPr="003064B9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E5E06" w:rsidRPr="0043113C" w:rsidRDefault="009E5E06" w:rsidP="009E5E0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620,732</w:t>
            </w:r>
          </w:p>
        </w:tc>
        <w:tc>
          <w:tcPr>
            <w:tcW w:w="142" w:type="dxa"/>
          </w:tcPr>
          <w:p w:rsidR="009E5E06" w:rsidRPr="0043113C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E5E06" w:rsidRPr="0043113C" w:rsidRDefault="009E5E06" w:rsidP="009E5E0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566,780</w:t>
            </w:r>
          </w:p>
        </w:tc>
      </w:tr>
      <w:tr w:rsidR="009E5E06" w:rsidRPr="0043113C" w:rsidTr="008431E8">
        <w:tc>
          <w:tcPr>
            <w:tcW w:w="2891" w:type="dxa"/>
          </w:tcPr>
          <w:p w:rsidR="009E5E06" w:rsidRPr="0043113C" w:rsidRDefault="009E5E06" w:rsidP="009E5E0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E5E06" w:rsidRPr="0043113C" w:rsidRDefault="009E5E06" w:rsidP="00A75E8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(11,018)</w:t>
            </w:r>
          </w:p>
        </w:tc>
        <w:tc>
          <w:tcPr>
            <w:tcW w:w="143" w:type="dxa"/>
          </w:tcPr>
          <w:p w:rsidR="009E5E06" w:rsidRPr="003064B9" w:rsidRDefault="009E5E06" w:rsidP="009E5E06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E5E06" w:rsidRPr="0043113C" w:rsidRDefault="009E5E06" w:rsidP="009E5E06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(</w:t>
            </w:r>
            <w:r w:rsidRPr="0043113C">
              <w:rPr>
                <w:rFonts w:ascii="Angsana New" w:hAnsi="Angsana New"/>
                <w:sz w:val="26"/>
                <w:szCs w:val="26"/>
              </w:rPr>
              <w:t>11,195</w:t>
            </w:r>
            <w:r w:rsidRPr="003064B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</w:tcPr>
          <w:p w:rsidR="009E5E06" w:rsidRPr="003064B9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E5E06" w:rsidRPr="003064B9" w:rsidRDefault="009E5E06" w:rsidP="009E5E06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(5,418)</w:t>
            </w:r>
          </w:p>
        </w:tc>
        <w:tc>
          <w:tcPr>
            <w:tcW w:w="142" w:type="dxa"/>
          </w:tcPr>
          <w:p w:rsidR="009E5E06" w:rsidRPr="0043113C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E5E06" w:rsidRPr="003064B9" w:rsidRDefault="009E5E06" w:rsidP="009E5E06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 xml:space="preserve">        </w:t>
            </w:r>
            <w:r w:rsidRPr="003064B9">
              <w:rPr>
                <w:rFonts w:ascii="Angsana New" w:hAnsi="Angsana New"/>
                <w:sz w:val="26"/>
                <w:szCs w:val="26"/>
              </w:rPr>
              <w:t>(</w:t>
            </w:r>
            <w:r w:rsidRPr="0043113C">
              <w:rPr>
                <w:rFonts w:ascii="Angsana New" w:hAnsi="Angsana New"/>
                <w:sz w:val="26"/>
                <w:szCs w:val="26"/>
              </w:rPr>
              <w:t>6,</w:t>
            </w:r>
            <w:r w:rsidRPr="003064B9">
              <w:rPr>
                <w:rFonts w:ascii="Angsana New" w:hAnsi="Angsana New" w:hint="cs"/>
                <w:sz w:val="26"/>
                <w:szCs w:val="26"/>
              </w:rPr>
              <w:t>135</w:t>
            </w:r>
            <w:r w:rsidRPr="003064B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E5E06" w:rsidRPr="0043113C" w:rsidTr="008431E8">
        <w:tc>
          <w:tcPr>
            <w:tcW w:w="2891" w:type="dxa"/>
          </w:tcPr>
          <w:p w:rsidR="009E5E06" w:rsidRPr="0043113C" w:rsidRDefault="009E5E06" w:rsidP="009E5E0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E5E06" w:rsidRPr="0043113C" w:rsidRDefault="009E5E06" w:rsidP="00A75E8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717,525</w:t>
            </w:r>
          </w:p>
        </w:tc>
        <w:tc>
          <w:tcPr>
            <w:tcW w:w="143" w:type="dxa"/>
          </w:tcPr>
          <w:p w:rsidR="009E5E06" w:rsidRPr="0043113C" w:rsidRDefault="009E5E06" w:rsidP="009E5E06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E5E06" w:rsidRPr="0043113C" w:rsidRDefault="009E5E06" w:rsidP="009E5E0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629,855</w:t>
            </w:r>
          </w:p>
        </w:tc>
        <w:tc>
          <w:tcPr>
            <w:tcW w:w="145" w:type="dxa"/>
          </w:tcPr>
          <w:p w:rsidR="009E5E06" w:rsidRPr="003064B9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E5E06" w:rsidRPr="0043113C" w:rsidRDefault="009E5E06" w:rsidP="009E5E0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615,314</w:t>
            </w:r>
          </w:p>
        </w:tc>
        <w:tc>
          <w:tcPr>
            <w:tcW w:w="142" w:type="dxa"/>
          </w:tcPr>
          <w:p w:rsidR="009E5E06" w:rsidRPr="0043113C" w:rsidRDefault="009E5E06" w:rsidP="009E5E06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E5E06" w:rsidRPr="0043113C" w:rsidRDefault="009E5E06" w:rsidP="009E5E0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560,645</w:t>
            </w:r>
          </w:p>
        </w:tc>
      </w:tr>
    </w:tbl>
    <w:p w:rsidR="005A40FD" w:rsidRDefault="005A40FD" w:rsidP="00A957FC">
      <w:pPr>
        <w:tabs>
          <w:tab w:val="clear" w:pos="227"/>
          <w:tab w:val="clear" w:pos="454"/>
          <w:tab w:val="clear" w:pos="680"/>
          <w:tab w:val="left" w:pos="567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A957FC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22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1250"/>
        <w:gridCol w:w="165"/>
        <w:gridCol w:w="1291"/>
        <w:gridCol w:w="138"/>
        <w:gridCol w:w="1275"/>
        <w:gridCol w:w="134"/>
        <w:gridCol w:w="1277"/>
      </w:tblGrid>
      <w:tr w:rsidR="004052CA" w:rsidRPr="004052CA" w:rsidTr="008431E8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4052CA" w:rsidRDefault="004052CA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4052CA" w:rsidRDefault="004052CA" w:rsidP="00A957F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4052CA" w:rsidRPr="004052CA" w:rsidRDefault="004052CA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4052CA" w:rsidRDefault="004052CA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A957FC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012D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8" w:type="dxa"/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06012D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6012D" w:rsidRPr="004052CA" w:rsidRDefault="00CA05B9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06012D" w:rsidRPr="003064B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6012D" w:rsidRPr="004052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5" w:type="dxa"/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052C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8" w:type="dxa"/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6012D" w:rsidRPr="004052CA" w:rsidRDefault="00CA05B9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06012D" w:rsidRPr="003064B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6012D" w:rsidRPr="004052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06012D" w:rsidRPr="004052CA" w:rsidRDefault="0006012D" w:rsidP="00A957FC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052C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052CA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4052CA" w:rsidRPr="004052CA" w:rsidRDefault="004052CA" w:rsidP="00A957F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4052CA" w:rsidRPr="004052CA" w:rsidRDefault="00940D67" w:rsidP="00F07950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11,195</w:t>
            </w:r>
          </w:p>
        </w:tc>
        <w:tc>
          <w:tcPr>
            <w:tcW w:w="165" w:type="dxa"/>
          </w:tcPr>
          <w:p w:rsidR="004052CA" w:rsidRPr="004052CA" w:rsidRDefault="004052CA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4052CA" w:rsidRPr="004052CA" w:rsidRDefault="00D90FF3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7,844</w:t>
            </w:r>
          </w:p>
        </w:tc>
        <w:tc>
          <w:tcPr>
            <w:tcW w:w="138" w:type="dxa"/>
          </w:tcPr>
          <w:p w:rsidR="004052CA" w:rsidRPr="004052CA" w:rsidRDefault="004052CA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052CA" w:rsidRPr="004052CA" w:rsidRDefault="00F74F3B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6,135</w:t>
            </w:r>
          </w:p>
        </w:tc>
        <w:tc>
          <w:tcPr>
            <w:tcW w:w="134" w:type="dxa"/>
          </w:tcPr>
          <w:p w:rsidR="004052CA" w:rsidRPr="004052CA" w:rsidRDefault="004052CA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4052CA" w:rsidRPr="004052CA" w:rsidRDefault="004052CA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6,454</w:t>
            </w:r>
          </w:p>
        </w:tc>
      </w:tr>
      <w:tr w:rsidR="00710C63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710C63" w:rsidRPr="003064B9" w:rsidRDefault="00710C63" w:rsidP="00A957F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3B628A" w:rsidRPr="003B628A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="006961ED" w:rsidRPr="003B628A">
              <w:rPr>
                <w:rFonts w:ascii="Angsana New" w:hAnsi="Angsana New" w:hint="cs"/>
                <w:sz w:val="26"/>
                <w:szCs w:val="26"/>
                <w:cs/>
              </w:rPr>
              <w:t>เพิ่ม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50" w:type="dxa"/>
          </w:tcPr>
          <w:p w:rsidR="00710C63" w:rsidRDefault="00F07950" w:rsidP="00F07950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2,823</w:t>
            </w:r>
          </w:p>
        </w:tc>
        <w:tc>
          <w:tcPr>
            <w:tcW w:w="165" w:type="dxa"/>
          </w:tcPr>
          <w:p w:rsidR="00710C63" w:rsidRPr="004052CA" w:rsidRDefault="00710C63" w:rsidP="00A957F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710C63" w:rsidRDefault="00710C63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138" w:type="dxa"/>
          </w:tcPr>
          <w:p w:rsidR="00710C63" w:rsidRPr="004052CA" w:rsidRDefault="00710C63" w:rsidP="00A957F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710C63" w:rsidRPr="0043113C" w:rsidRDefault="00F74F3B" w:rsidP="00A9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710C63" w:rsidRPr="004052CA" w:rsidRDefault="00710C63" w:rsidP="00A957F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710C63" w:rsidRPr="0043113C" w:rsidRDefault="00710C63" w:rsidP="00A9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710C63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710C63" w:rsidRPr="004052CA" w:rsidRDefault="00710C63" w:rsidP="00A957F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3B628A" w:rsidRPr="003B628A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710C63" w:rsidRPr="004052CA" w:rsidRDefault="00F07950" w:rsidP="00F0795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65" w:type="dxa"/>
          </w:tcPr>
          <w:p w:rsidR="00710C63" w:rsidRPr="004052CA" w:rsidRDefault="00710C63" w:rsidP="00A957F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710C63" w:rsidRPr="004052CA" w:rsidRDefault="00710C63" w:rsidP="00A957F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(319)</w:t>
            </w:r>
          </w:p>
        </w:tc>
        <w:tc>
          <w:tcPr>
            <w:tcW w:w="138" w:type="dxa"/>
          </w:tcPr>
          <w:p w:rsidR="00710C63" w:rsidRPr="004052CA" w:rsidRDefault="00710C63" w:rsidP="00A957F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10C63" w:rsidRPr="004052CA" w:rsidRDefault="00A9482C" w:rsidP="00A957F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(717)</w:t>
            </w:r>
          </w:p>
        </w:tc>
        <w:tc>
          <w:tcPr>
            <w:tcW w:w="134" w:type="dxa"/>
          </w:tcPr>
          <w:p w:rsidR="00710C63" w:rsidRPr="004052CA" w:rsidRDefault="00710C63" w:rsidP="00A957F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710C63" w:rsidRPr="004052CA" w:rsidRDefault="00710C63" w:rsidP="00A957F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(319)</w:t>
            </w:r>
          </w:p>
        </w:tc>
      </w:tr>
      <w:tr w:rsidR="00710C63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710C63" w:rsidRPr="004052CA" w:rsidRDefault="00710C63" w:rsidP="00A957FC">
            <w:pPr>
              <w:spacing w:line="340" w:lineRule="exact"/>
              <w:ind w:firstLine="24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F07950" w:rsidP="00F07950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11,018</w:t>
            </w:r>
          </w:p>
        </w:tc>
        <w:tc>
          <w:tcPr>
            <w:tcW w:w="165" w:type="dxa"/>
          </w:tcPr>
          <w:p w:rsidR="00710C63" w:rsidRPr="004052CA" w:rsidRDefault="00710C63" w:rsidP="00A957F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710C63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11,195</w:t>
            </w:r>
          </w:p>
        </w:tc>
        <w:tc>
          <w:tcPr>
            <w:tcW w:w="138" w:type="dxa"/>
          </w:tcPr>
          <w:p w:rsidR="00710C63" w:rsidRPr="004052CA" w:rsidRDefault="00710C63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A9482C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5,418</w:t>
            </w:r>
          </w:p>
        </w:tc>
        <w:tc>
          <w:tcPr>
            <w:tcW w:w="134" w:type="dxa"/>
          </w:tcPr>
          <w:p w:rsidR="00710C63" w:rsidRPr="004052CA" w:rsidRDefault="00710C63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710C63" w:rsidP="00A9482C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6,135</w:t>
            </w:r>
          </w:p>
        </w:tc>
      </w:tr>
    </w:tbl>
    <w:p w:rsidR="004B7F0A" w:rsidRDefault="004B7F0A" w:rsidP="00A9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Pr="00C12402" w:rsidRDefault="005A40FD" w:rsidP="00A9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Pr="003064B9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ab/>
      </w:r>
      <w:r w:rsidRPr="003064B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เงินฝากสถาบันการเงินที่มีภาระค้ำประกัน</w:t>
      </w:r>
    </w:p>
    <w:p w:rsidR="005A40FD" w:rsidRPr="003064B9" w:rsidRDefault="005A40FD" w:rsidP="00A957FC">
      <w:pPr>
        <w:tabs>
          <w:tab w:val="clear" w:pos="227"/>
          <w:tab w:val="clear" w:pos="680"/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6012D">
        <w:rPr>
          <w:rFonts w:asciiTheme="majorBidi" w:hAnsiTheme="majorBidi" w:cstheme="majorBidi"/>
          <w:spacing w:val="-4"/>
          <w:sz w:val="32"/>
          <w:szCs w:val="32"/>
          <w:lang w:val="en-GB"/>
        </w:rPr>
        <w:t>3</w:t>
      </w:r>
      <w:r w:rsidR="0006012D" w:rsidRPr="003064B9">
        <w:rPr>
          <w:rFonts w:asciiTheme="majorBidi" w:hAnsiTheme="majorBidi" w:cstheme="majorBidi" w:hint="cs"/>
          <w:spacing w:val="-4"/>
          <w:sz w:val="32"/>
          <w:szCs w:val="32"/>
        </w:rPr>
        <w:t>0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CA05B9" w:rsidRPr="003064B9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2561 </w:t>
      </w: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2560</w:t>
      </w: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บริษัทมีเงินฝากประจำกับธนาคารในประเทศหลายแห่งจำนวน</w:t>
      </w:r>
      <w:r w:rsidR="00E921C8">
        <w:rPr>
          <w:rFonts w:asciiTheme="majorBidi" w:hAnsiTheme="majorBidi" w:cstheme="majorBidi" w:hint="cs"/>
          <w:spacing w:val="-4"/>
          <w:sz w:val="32"/>
          <w:szCs w:val="32"/>
          <w:cs/>
        </w:rPr>
        <w:t>เงิน</w:t>
      </w: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72</w:t>
      </w: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อัตราดอกเบี้ยร้อยละ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0.65</w:t>
      </w: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1.05</w:t>
      </w: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ซึ่งใช้เป็นหลักประกันวงเงินสินเชื่อ</w:t>
      </w:r>
      <w:r w:rsidR="00C22DFF" w:rsidRPr="003064B9">
        <w:rPr>
          <w:rFonts w:asciiTheme="majorBidi" w:hAnsiTheme="majorBidi" w:cstheme="majorBidi" w:hint="cs"/>
          <w:spacing w:val="-4"/>
          <w:sz w:val="32"/>
          <w:szCs w:val="32"/>
          <w:cs/>
        </w:rPr>
        <w:t>กับ</w:t>
      </w:r>
      <w:r w:rsidRPr="003064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ธนาคารในประเทศดังกล่าว (ดูหมายเหตุ </w:t>
      </w:r>
      <w:r w:rsidR="0018402C">
        <w:rPr>
          <w:rFonts w:asciiTheme="majorBidi" w:hAnsiTheme="majorBidi" w:cstheme="majorBidi"/>
          <w:spacing w:val="-4"/>
          <w:sz w:val="32"/>
          <w:szCs w:val="32"/>
          <w:lang w:val="en-GB"/>
        </w:rPr>
        <w:t>15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)</w:t>
      </w:r>
    </w:p>
    <w:p w:rsidR="00A957FC" w:rsidRPr="003064B9" w:rsidRDefault="00F63DC5" w:rsidP="00616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</w:p>
    <w:p w:rsidR="00A957FC" w:rsidRPr="003064B9" w:rsidRDefault="00A9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064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82471" w:rsidRPr="00005122" w:rsidRDefault="00D82471" w:rsidP="008B3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8B39A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064B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F63DC5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248" w:type="dxa"/>
        <w:tblInd w:w="2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79"/>
        <w:gridCol w:w="76"/>
        <w:gridCol w:w="793"/>
        <w:gridCol w:w="76"/>
        <w:gridCol w:w="812"/>
        <w:gridCol w:w="76"/>
        <w:gridCol w:w="794"/>
        <w:gridCol w:w="76"/>
        <w:gridCol w:w="797"/>
        <w:gridCol w:w="76"/>
        <w:gridCol w:w="794"/>
        <w:gridCol w:w="76"/>
        <w:gridCol w:w="797"/>
        <w:gridCol w:w="76"/>
        <w:gridCol w:w="737"/>
        <w:gridCol w:w="76"/>
        <w:gridCol w:w="737"/>
      </w:tblGrid>
      <w:tr w:rsidR="0039208A" w:rsidRPr="0039208A" w:rsidTr="0039208A">
        <w:trPr>
          <w:cantSplit/>
        </w:trPr>
        <w:tc>
          <w:tcPr>
            <w:tcW w:w="2381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" w:name="_Hlk513644543"/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81" w:type="dxa"/>
            <w:gridSpan w:val="3"/>
          </w:tcPr>
          <w:p w:rsidR="006E709B" w:rsidRPr="003064B9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:rsidR="006E709B" w:rsidRPr="003064B9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88" w:type="dxa"/>
            <w:gridSpan w:val="7"/>
            <w:tcBorders>
              <w:bottom w:val="single" w:sz="6" w:space="0" w:color="auto"/>
            </w:tcBorders>
          </w:tcPr>
          <w:p w:rsidR="006E709B" w:rsidRPr="003064B9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81" w:type="dxa"/>
            <w:gridSpan w:val="3"/>
            <w:tcBorders>
              <w:bottom w:val="single" w:sz="6" w:space="0" w:color="auto"/>
            </w:tcBorders>
          </w:tcPr>
          <w:p w:rsidR="006E709B" w:rsidRPr="003064B9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:rsidR="006E709B" w:rsidRPr="003064B9" w:rsidRDefault="003E16B1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4B9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  <w:r w:rsidR="0039208A" w:rsidRPr="003064B9">
              <w:rPr>
                <w:rFonts w:asciiTheme="majorBidi" w:hAnsiTheme="majorBidi" w:hint="cs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3064B9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3064B9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  <w:tcBorders>
              <w:bottom w:val="single" w:sz="4" w:space="0" w:color="auto"/>
            </w:tcBorders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="0006012D" w:rsidRPr="0039208A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6E709B" w:rsidRPr="0039208A" w:rsidRDefault="00CA05B9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="006E709B"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6E709B"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</w:p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064B9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2560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06012D" w:rsidRPr="0039208A" w:rsidRDefault="0006012D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6E709B" w:rsidRPr="0039208A" w:rsidRDefault="00CA05B9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="0006012D"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06012D"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</w:p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064B9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2560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06012D" w:rsidRPr="0039208A" w:rsidRDefault="0006012D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6E709B" w:rsidRPr="0039208A" w:rsidRDefault="00CA05B9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="0006012D"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06012D"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</w:p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064B9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2560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</w:t>
            </w:r>
            <w:r w:rsidR="00273B00" w:rsidRPr="003064B9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เก้า</w:t>
            </w:r>
            <w:r w:rsidRPr="003064B9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เดือน</w:t>
            </w:r>
          </w:p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="0006012D"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30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CA05B9"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  <w:tcBorders>
              <w:top w:val="single" w:sz="4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39208A" w:rsidRPr="003064B9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:rsidR="0039208A" w:rsidRPr="0039208A" w:rsidRDefault="0039208A" w:rsidP="001605A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  <w:vAlign w:val="center"/>
          </w:tcPr>
          <w:p w:rsidR="0039208A" w:rsidRPr="00F62C30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30,000</w:t>
            </w:r>
          </w:p>
        </w:tc>
        <w:tc>
          <w:tcPr>
            <w:tcW w:w="76" w:type="dxa"/>
          </w:tcPr>
          <w:p w:rsidR="0039208A" w:rsidRPr="003064B9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99.00</w:t>
            </w:r>
          </w:p>
        </w:tc>
        <w:tc>
          <w:tcPr>
            <w:tcW w:w="76" w:type="dxa"/>
          </w:tcPr>
          <w:p w:rsidR="0039208A" w:rsidRPr="003064B9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29,700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39208A" w:rsidRPr="0039208A" w:rsidRDefault="0039208A" w:rsidP="001605A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</w:tcPr>
          <w:p w:rsidR="0039208A" w:rsidRPr="003064B9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4B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9208A" w:rsidRPr="003064B9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39208A" w:rsidRPr="003064B9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39208A" w:rsidRPr="0039208A" w:rsidRDefault="0039208A" w:rsidP="001605A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  <w:vAlign w:val="center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064B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39208A" w:rsidRPr="003064B9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064B9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65,676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39208A" w:rsidRPr="0039208A" w:rsidRDefault="0039208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9208A" w:rsidRPr="0039208A" w:rsidRDefault="0039208A" w:rsidP="001605A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39208A" w:rsidRPr="0039208A" w:rsidRDefault="0039208A" w:rsidP="001605A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1"/>
    </w:tbl>
    <w:p w:rsidR="00A957FC" w:rsidRDefault="00A957FC" w:rsidP="0016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0425B8" w:rsidRDefault="000425B8" w:rsidP="0016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 w:hint="cs"/>
          <w:sz w:val="32"/>
          <w:szCs w:val="32"/>
          <w:cs/>
        </w:rPr>
        <w:t>ตามรายงาน</w:t>
      </w:r>
      <w:r w:rsidR="00932743" w:rsidRPr="003064B9">
        <w:rPr>
          <w:rFonts w:asciiTheme="majorBidi" w:hAnsiTheme="majorBidi" w:cstheme="majorBidi" w:hint="cs"/>
          <w:sz w:val="32"/>
          <w:szCs w:val="32"/>
          <w:cs/>
        </w:rPr>
        <w:t xml:space="preserve">การประชุมคณะกรรมการ ครั้งที่ </w:t>
      </w:r>
      <w:r w:rsidR="00932743">
        <w:rPr>
          <w:rFonts w:asciiTheme="majorBidi" w:hAnsiTheme="majorBidi" w:cstheme="majorBidi"/>
          <w:sz w:val="32"/>
          <w:szCs w:val="32"/>
        </w:rPr>
        <w:t xml:space="preserve">1/2561 </w:t>
      </w:r>
      <w:r w:rsidR="00932743" w:rsidRPr="003064B9">
        <w:rPr>
          <w:rFonts w:asciiTheme="majorBidi" w:hAnsiTheme="majorBidi" w:cstheme="majorBidi" w:hint="cs"/>
          <w:sz w:val="32"/>
          <w:szCs w:val="32"/>
          <w:cs/>
        </w:rPr>
        <w:t>เม</w:t>
      </w:r>
      <w:r w:rsidR="009F3A73" w:rsidRPr="003064B9">
        <w:rPr>
          <w:rFonts w:asciiTheme="majorBidi" w:hAnsiTheme="majorBidi" w:cstheme="majorBidi" w:hint="cs"/>
          <w:sz w:val="32"/>
          <w:szCs w:val="32"/>
          <w:cs/>
        </w:rPr>
        <w:t>ื่</w:t>
      </w:r>
      <w:r w:rsidR="00932743" w:rsidRPr="003064B9">
        <w:rPr>
          <w:rFonts w:asciiTheme="majorBidi" w:hAnsiTheme="majorBidi" w:cstheme="majorBidi" w:hint="cs"/>
          <w:sz w:val="32"/>
          <w:szCs w:val="32"/>
          <w:cs/>
        </w:rPr>
        <w:t xml:space="preserve">อวันที่ </w:t>
      </w:r>
      <w:r w:rsidR="00932743">
        <w:rPr>
          <w:rFonts w:asciiTheme="majorBidi" w:hAnsiTheme="majorBidi" w:cstheme="majorBidi"/>
          <w:sz w:val="32"/>
          <w:szCs w:val="32"/>
        </w:rPr>
        <w:t xml:space="preserve">28 </w:t>
      </w:r>
      <w:r w:rsidR="00932743" w:rsidRPr="003064B9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932743">
        <w:rPr>
          <w:rFonts w:asciiTheme="majorBidi" w:hAnsiTheme="majorBidi" w:cstheme="majorBidi"/>
          <w:sz w:val="32"/>
          <w:szCs w:val="32"/>
        </w:rPr>
        <w:t xml:space="preserve"> 2561 </w:t>
      </w:r>
      <w:r w:rsidR="00932743" w:rsidRPr="003064B9">
        <w:rPr>
          <w:rFonts w:asciiTheme="majorBidi" w:hAnsiTheme="majorBidi" w:cstheme="majorBidi" w:hint="cs"/>
          <w:sz w:val="32"/>
          <w:szCs w:val="32"/>
          <w:cs/>
        </w:rPr>
        <w:t>ได้พิจารณาอนุมัติให้เพิ่มทุนในบริษัท พรีเมี่ยม เฟล็กซิเบิ้ล แพคเกจจิ้ง จำกัด</w:t>
      </w:r>
      <w:r w:rsidR="003C41F7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2743" w:rsidRPr="003064B9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932743">
        <w:rPr>
          <w:rFonts w:asciiTheme="majorBidi" w:hAnsiTheme="majorBidi" w:cstheme="majorBidi"/>
          <w:sz w:val="32"/>
          <w:szCs w:val="32"/>
        </w:rPr>
        <w:t>30</w:t>
      </w:r>
      <w:r w:rsidR="00932743" w:rsidRPr="003064B9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ทำให้สัดส่วนความเป็นเจ้าของบริษัท</w:t>
      </w:r>
      <w:r w:rsidR="003F2650" w:rsidRPr="003064B9">
        <w:rPr>
          <w:rFonts w:asciiTheme="majorBidi" w:hAnsiTheme="majorBidi" w:cstheme="majorBidi" w:hint="cs"/>
          <w:sz w:val="32"/>
          <w:szCs w:val="32"/>
          <w:cs/>
        </w:rPr>
        <w:t xml:space="preserve">เปลี่ยนจากร้อยละ </w:t>
      </w:r>
      <w:r w:rsidR="003F2650">
        <w:rPr>
          <w:rFonts w:asciiTheme="majorBidi" w:hAnsiTheme="majorBidi" w:cstheme="majorBidi"/>
          <w:sz w:val="32"/>
          <w:szCs w:val="32"/>
        </w:rPr>
        <w:t xml:space="preserve">99.00 </w:t>
      </w:r>
      <w:r w:rsidR="00932743" w:rsidRPr="003064B9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932743">
        <w:rPr>
          <w:rFonts w:asciiTheme="majorBidi" w:hAnsiTheme="majorBidi" w:cstheme="majorBidi"/>
          <w:sz w:val="32"/>
          <w:szCs w:val="32"/>
        </w:rPr>
        <w:t>99.50</w:t>
      </w:r>
      <w:r w:rsidR="009F3A73" w:rsidRPr="003064B9">
        <w:rPr>
          <w:rFonts w:asciiTheme="majorBidi" w:hAnsiTheme="majorBidi" w:cstheme="majorBidi" w:hint="cs"/>
          <w:sz w:val="32"/>
          <w:szCs w:val="32"/>
          <w:cs/>
        </w:rPr>
        <w:t xml:space="preserve"> ซึ่งมีผลต่างจากการซื้อหุ้นสามัญเพิ่มทุนในบริษัทย่อยจากส่วนได้เสียที่ไม่มีอำนาจควบคุม </w:t>
      </w:r>
      <w:r w:rsidR="006303A5" w:rsidRPr="003064B9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9F3A73" w:rsidRPr="003064B9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9F3A73">
        <w:rPr>
          <w:rFonts w:asciiTheme="majorBidi" w:hAnsiTheme="majorBidi" w:cstheme="majorBidi"/>
          <w:sz w:val="32"/>
          <w:szCs w:val="32"/>
        </w:rPr>
        <w:t xml:space="preserve"> 0.13 </w:t>
      </w:r>
      <w:r w:rsidR="009F3A73" w:rsidRPr="003064B9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932743" w:rsidRPr="003064B9" w:rsidRDefault="00932743" w:rsidP="0016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</w:p>
    <w:p w:rsidR="00CE21F0" w:rsidRPr="00674D84" w:rsidRDefault="00D82471" w:rsidP="0016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5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E21F0" w:rsidRPr="00674D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51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1F0" w:rsidRPr="00306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:rsidR="00CE21F0" w:rsidRPr="003064B9" w:rsidRDefault="00CE21F0" w:rsidP="0016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5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74D84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</w:t>
      </w:r>
      <w:r w:rsidR="0006012D">
        <w:rPr>
          <w:rFonts w:asciiTheme="majorBidi" w:hAnsiTheme="majorBidi" w:cstheme="majorBidi"/>
          <w:sz w:val="32"/>
          <w:szCs w:val="32"/>
          <w:cs/>
        </w:rPr>
        <w:t>มทรัพย์เพื่อการลงทุนสำหรับงวด</w:t>
      </w:r>
      <w:r w:rsidR="00273B00">
        <w:rPr>
          <w:rFonts w:asciiTheme="majorBidi" w:hAnsiTheme="majorBidi" w:cstheme="majorBidi"/>
          <w:sz w:val="32"/>
          <w:szCs w:val="32"/>
          <w:cs/>
        </w:rPr>
        <w:t>เก้า</w:t>
      </w:r>
      <w:r w:rsidRPr="0043585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06012D">
        <w:rPr>
          <w:rFonts w:asciiTheme="majorBidi" w:hAnsiTheme="majorBidi" w:cstheme="majorBidi"/>
          <w:sz w:val="32"/>
          <w:szCs w:val="32"/>
        </w:rPr>
        <w:t xml:space="preserve"> 30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05B9" w:rsidRPr="003064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674D84">
        <w:rPr>
          <w:rFonts w:asciiTheme="majorBidi" w:hAnsiTheme="majorBidi" w:cstheme="majorBidi"/>
          <w:sz w:val="32"/>
          <w:szCs w:val="32"/>
        </w:rPr>
        <w:t xml:space="preserve"> 256</w:t>
      </w:r>
      <w:r w:rsidR="0002360E" w:rsidRPr="00674D84">
        <w:rPr>
          <w:rFonts w:asciiTheme="majorBidi" w:hAnsiTheme="majorBidi" w:cstheme="majorBidi"/>
          <w:sz w:val="32"/>
          <w:szCs w:val="32"/>
        </w:rPr>
        <w:t>1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6"/>
        <w:gridCol w:w="1928"/>
      </w:tblGrid>
      <w:tr w:rsidR="005A674C" w:rsidRPr="00EE6C8C" w:rsidTr="00FB3E3D">
        <w:tc>
          <w:tcPr>
            <w:tcW w:w="6576" w:type="dxa"/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005122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="005276DA" w:rsidRPr="00EE6C8C"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  <w:t>/</w:t>
            </w:r>
          </w:p>
          <w:p w:rsidR="005A674C" w:rsidRPr="003064B9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5A674C" w:rsidRPr="00EE6C8C" w:rsidTr="00597A2E">
        <w:tc>
          <w:tcPr>
            <w:tcW w:w="6576" w:type="dxa"/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left w:val="nil"/>
            </w:tcBorders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295,023</w:t>
            </w:r>
          </w:p>
        </w:tc>
      </w:tr>
      <w:tr w:rsidR="005A674C" w:rsidRPr="00EE6C8C" w:rsidTr="00597A2E">
        <w:tc>
          <w:tcPr>
            <w:tcW w:w="6576" w:type="dxa"/>
          </w:tcPr>
          <w:p w:rsidR="005A674C" w:rsidRPr="003064B9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position w:val="-2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position w:val="-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928" w:type="dxa"/>
            <w:tcBorders>
              <w:left w:val="nil"/>
            </w:tcBorders>
          </w:tcPr>
          <w:p w:rsidR="005A674C" w:rsidRPr="00EE6C8C" w:rsidRDefault="00FB3E3D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19,599</w:t>
            </w:r>
          </w:p>
        </w:tc>
      </w:tr>
      <w:tr w:rsidR="00597A2E" w:rsidRPr="00EE6C8C" w:rsidTr="00597A2E">
        <w:tc>
          <w:tcPr>
            <w:tcW w:w="6576" w:type="dxa"/>
          </w:tcPr>
          <w:p w:rsidR="00597A2E" w:rsidRPr="003064B9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position w:val="-2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 w:hint="cs"/>
                <w:position w:val="-2"/>
                <w:sz w:val="32"/>
                <w:szCs w:val="32"/>
                <w:cs/>
              </w:rPr>
              <w:t>โอนออก</w:t>
            </w:r>
            <w:r w:rsidR="00F36E8B" w:rsidRPr="003064B9">
              <w:rPr>
                <w:rFonts w:asciiTheme="majorBidi" w:hAnsiTheme="majorBidi" w:cstheme="majorBidi"/>
                <w:position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597A2E" w:rsidRPr="00EE6C8C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(314</w:t>
            </w:r>
            <w:r w:rsidR="009C77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622)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22DFF" w:rsidRPr="00EE6C8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06012D"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CA05B9"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A674C" w:rsidRPr="00EE6C8C" w:rsidRDefault="00D26398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285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5A674C" w:rsidRPr="00EE6C8C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674C" w:rsidRPr="00EE6C8C" w:rsidTr="00597A2E">
        <w:tc>
          <w:tcPr>
            <w:tcW w:w="6576" w:type="dxa"/>
          </w:tcPr>
          <w:p w:rsidR="005A674C" w:rsidRPr="003064B9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left w:val="nil"/>
            </w:tcBorders>
          </w:tcPr>
          <w:p w:rsidR="005A674C" w:rsidRPr="003064B9" w:rsidRDefault="00005122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55,206</w:t>
            </w:r>
          </w:p>
        </w:tc>
      </w:tr>
      <w:tr w:rsidR="005A674C" w:rsidRPr="00EE6C8C" w:rsidTr="00597A2E">
        <w:tc>
          <w:tcPr>
            <w:tcW w:w="6576" w:type="dxa"/>
          </w:tcPr>
          <w:p w:rsidR="005A674C" w:rsidRPr="003064B9" w:rsidRDefault="005A674C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:rsidR="005A674C" w:rsidRPr="00EE6C8C" w:rsidRDefault="00D26398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8,401</w:t>
            </w:r>
          </w:p>
        </w:tc>
      </w:tr>
      <w:tr w:rsidR="00597A2E" w:rsidRPr="00EE6C8C" w:rsidTr="00597A2E">
        <w:tc>
          <w:tcPr>
            <w:tcW w:w="6576" w:type="dxa"/>
          </w:tcPr>
          <w:p w:rsidR="00597A2E" w:rsidRPr="003064B9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position w:val="-2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 w:hint="cs"/>
                <w:position w:val="-2"/>
                <w:sz w:val="32"/>
                <w:szCs w:val="32"/>
                <w:cs/>
              </w:rPr>
              <w:t>โอนออก</w:t>
            </w:r>
            <w:r w:rsidR="00F36E8B" w:rsidRPr="003064B9">
              <w:rPr>
                <w:rFonts w:asciiTheme="majorBidi" w:hAnsiTheme="majorBidi" w:cstheme="majorBidi"/>
                <w:position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597A2E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(63,607)</w:t>
            </w:r>
          </w:p>
        </w:tc>
      </w:tr>
      <w:tr w:rsidR="00597A2E" w:rsidRPr="00EE6C8C" w:rsidTr="00FB3E3D">
        <w:tc>
          <w:tcPr>
            <w:tcW w:w="6576" w:type="dxa"/>
          </w:tcPr>
          <w:p w:rsidR="00597A2E" w:rsidRPr="00EE6C8C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97A2E" w:rsidRPr="00EE6C8C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285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7A2E" w:rsidRPr="00EE6C8C" w:rsidTr="00FB3E3D">
        <w:tc>
          <w:tcPr>
            <w:tcW w:w="6576" w:type="dxa"/>
          </w:tcPr>
          <w:p w:rsidR="00597A2E" w:rsidRPr="00EE6C8C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597A2E" w:rsidRPr="00EE6C8C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7A2E" w:rsidRPr="00EE6C8C" w:rsidTr="00FB3E3D">
        <w:tc>
          <w:tcPr>
            <w:tcW w:w="6576" w:type="dxa"/>
          </w:tcPr>
          <w:p w:rsidR="00597A2E" w:rsidRPr="00EE6C8C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597A2E" w:rsidRPr="00EE6C8C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239,817</w:t>
            </w:r>
          </w:p>
        </w:tc>
      </w:tr>
      <w:tr w:rsidR="00597A2E" w:rsidRPr="00EE6C8C" w:rsidTr="00FB3E3D">
        <w:tc>
          <w:tcPr>
            <w:tcW w:w="6576" w:type="dxa"/>
          </w:tcPr>
          <w:p w:rsidR="00597A2E" w:rsidRPr="00EE6C8C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97A2E" w:rsidRPr="00EE6C8C" w:rsidRDefault="00597A2E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285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A957FC" w:rsidRDefault="00A957FC" w:rsidP="0016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1605A2" w:rsidRPr="001605A2" w:rsidRDefault="00C0447D" w:rsidP="001605A2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2561 </w:t>
      </w:r>
      <w:r w:rsidR="001605A2" w:rsidRPr="001605A2">
        <w:rPr>
          <w:rFonts w:asciiTheme="majorBidi" w:hAnsiTheme="majorBidi" w:cstheme="majorBidi"/>
          <w:sz w:val="32"/>
          <w:szCs w:val="32"/>
          <w:cs/>
        </w:rPr>
        <w:t>บริษัทได้เปลี่ยนแปลงการดำเนินธุรกิจ</w:t>
      </w:r>
      <w:r>
        <w:rPr>
          <w:rFonts w:asciiTheme="majorBidi" w:hAnsiTheme="majorBidi" w:cstheme="majorBidi" w:hint="cs"/>
          <w:sz w:val="32"/>
          <w:szCs w:val="32"/>
          <w:cs/>
        </w:rPr>
        <w:t>ในส่วนงาน</w:t>
      </w:r>
      <w:r w:rsidR="001605A2" w:rsidRPr="001605A2">
        <w:rPr>
          <w:rFonts w:asciiTheme="majorBidi" w:hAnsiTheme="majorBidi" w:cstheme="majorBidi"/>
          <w:sz w:val="32"/>
          <w:szCs w:val="32"/>
          <w:cs/>
        </w:rPr>
        <w:t xml:space="preserve">โครงการเดอะศาลายา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BA5E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(คอมมูนิตี้ มอลล์) </w:t>
      </w:r>
      <w:r w:rsidR="001605A2" w:rsidRPr="00BA5E45">
        <w:rPr>
          <w:rFonts w:asciiTheme="majorBidi" w:hAnsiTheme="majorBidi" w:cstheme="majorBidi"/>
          <w:spacing w:val="-6"/>
          <w:sz w:val="32"/>
          <w:szCs w:val="32"/>
          <w:cs/>
        </w:rPr>
        <w:t>จาก</w:t>
      </w:r>
      <w:r w:rsidRPr="00BA5E45">
        <w:rPr>
          <w:rFonts w:asciiTheme="majorBidi" w:hAnsiTheme="majorBidi" w:cstheme="majorBidi" w:hint="cs"/>
          <w:spacing w:val="-6"/>
          <w:sz w:val="32"/>
          <w:szCs w:val="32"/>
          <w:cs/>
        </w:rPr>
        <w:t>เดิม</w:t>
      </w:r>
      <w:r w:rsidR="001605A2" w:rsidRPr="00BA5E45">
        <w:rPr>
          <w:rFonts w:asciiTheme="majorBidi" w:hAnsiTheme="majorBidi" w:cstheme="majorBidi"/>
          <w:spacing w:val="-6"/>
          <w:sz w:val="32"/>
          <w:szCs w:val="32"/>
          <w:cs/>
        </w:rPr>
        <w:t>ให้ผู้อื่นเช่าทรัพย์สินเพื่อดำเนินงานเป็น</w:t>
      </w:r>
      <w:r w:rsidRPr="00BA5E4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1605A2" w:rsidRPr="00BA5E45">
        <w:rPr>
          <w:rFonts w:asciiTheme="majorBidi" w:hAnsiTheme="majorBidi" w:cstheme="majorBidi"/>
          <w:spacing w:val="-6"/>
          <w:sz w:val="32"/>
          <w:szCs w:val="32"/>
          <w:cs/>
        </w:rPr>
        <w:t>เข้า</w:t>
      </w:r>
      <w:r w:rsidRPr="00BA5E45">
        <w:rPr>
          <w:rFonts w:asciiTheme="majorBidi" w:hAnsiTheme="majorBidi" w:cstheme="majorBidi" w:hint="cs"/>
          <w:spacing w:val="-6"/>
          <w:sz w:val="32"/>
          <w:szCs w:val="32"/>
          <w:cs/>
        </w:rPr>
        <w:t>ไป</w:t>
      </w:r>
      <w:r w:rsidR="001605A2" w:rsidRPr="00BA5E45">
        <w:rPr>
          <w:rFonts w:asciiTheme="majorBidi" w:hAnsiTheme="majorBidi" w:cstheme="majorBidi"/>
          <w:spacing w:val="-6"/>
          <w:sz w:val="32"/>
          <w:szCs w:val="32"/>
          <w:cs/>
        </w:rPr>
        <w:t>บริหารจัดการพื้นที่ดังกล่าว</w:t>
      </w:r>
      <w:r w:rsidRPr="00BA5E45">
        <w:rPr>
          <w:rFonts w:asciiTheme="majorBidi" w:hAnsiTheme="majorBidi" w:cstheme="majorBidi" w:hint="cs"/>
          <w:spacing w:val="-6"/>
          <w:sz w:val="32"/>
          <w:szCs w:val="32"/>
          <w:cs/>
        </w:rPr>
        <w:t>แทน</w:t>
      </w:r>
      <w:r w:rsidR="001605A2" w:rsidRPr="001605A2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E8212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605A2" w:rsidRPr="001605A2">
        <w:rPr>
          <w:rFonts w:asciiTheme="majorBidi" w:hAnsiTheme="majorBidi" w:cstheme="majorBidi"/>
          <w:sz w:val="32"/>
          <w:szCs w:val="32"/>
          <w:cs/>
        </w:rPr>
        <w:t>จึงโอนอสังหาริมทรัพย์เพื่อการลงทุน</w:t>
      </w:r>
      <w:r w:rsidR="00CD56A6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  <w:r w:rsidR="001605A2" w:rsidRPr="001605A2">
        <w:rPr>
          <w:rFonts w:asciiTheme="majorBidi" w:hAnsiTheme="majorBidi" w:cstheme="majorBidi"/>
          <w:sz w:val="32"/>
          <w:szCs w:val="32"/>
          <w:cs/>
        </w:rPr>
        <w:t>ไปเป็นที่ดิน อาคารและอุปกรณ์</w:t>
      </w:r>
      <w:r w:rsidR="004522DD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="00CD56A6">
        <w:rPr>
          <w:rFonts w:asciiTheme="majorBidi" w:hAnsiTheme="majorBidi" w:cstheme="majorBidi" w:hint="cs"/>
          <w:sz w:val="32"/>
          <w:szCs w:val="32"/>
          <w:cs/>
        </w:rPr>
        <w:t>มูลค่าสุทธิ</w:t>
      </w:r>
      <w:r w:rsidR="00BA5E45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7D4C44" w:rsidRPr="007D4C44">
        <w:rPr>
          <w:rFonts w:asciiTheme="majorBidi" w:hAnsiTheme="majorBidi" w:cstheme="majorBidi" w:hint="cs"/>
          <w:spacing w:val="-2"/>
          <w:sz w:val="32"/>
          <w:szCs w:val="32"/>
          <w:cs/>
        </w:rPr>
        <w:t>ตามบัญชี</w:t>
      </w:r>
      <w:r w:rsidR="00CD56A6" w:rsidRPr="007D4C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D56A6" w:rsidRPr="007D4C44">
        <w:rPr>
          <w:rFonts w:asciiTheme="majorBidi" w:hAnsiTheme="majorBidi" w:cstheme="majorBidi"/>
          <w:spacing w:val="-2"/>
          <w:sz w:val="32"/>
          <w:szCs w:val="32"/>
        </w:rPr>
        <w:t xml:space="preserve">210.54 </w:t>
      </w:r>
      <w:r w:rsidR="00CD56A6" w:rsidRPr="007D4C44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1605A2" w:rsidRPr="007D4C4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D4C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และสิทธิการเช่า</w:t>
      </w:r>
      <w:r w:rsidR="00CD56A6" w:rsidRPr="007D4C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D56A6" w:rsidRPr="007D4C44">
        <w:rPr>
          <w:rFonts w:asciiTheme="majorBidi" w:hAnsiTheme="majorBidi" w:cstheme="majorBidi"/>
          <w:spacing w:val="-2"/>
          <w:sz w:val="32"/>
          <w:szCs w:val="32"/>
        </w:rPr>
        <w:t xml:space="preserve">40.48 </w:t>
      </w:r>
      <w:r w:rsidR="00CD56A6" w:rsidRPr="007D4C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7D4C44" w:rsidRPr="007D4C44">
        <w:rPr>
          <w:rFonts w:asciiTheme="majorBidi" w:hAnsiTheme="majorBidi" w:cstheme="majorBidi" w:hint="cs"/>
          <w:spacing w:val="-2"/>
          <w:sz w:val="32"/>
          <w:szCs w:val="32"/>
          <w:cs/>
        </w:rPr>
        <w:t>โดย</w:t>
      </w:r>
      <w:r w:rsidR="00CD56A6" w:rsidRPr="007D4C44">
        <w:rPr>
          <w:rFonts w:asciiTheme="majorBidi" w:hAnsiTheme="majorBidi" w:cstheme="majorBidi" w:hint="cs"/>
          <w:spacing w:val="-2"/>
          <w:sz w:val="32"/>
          <w:szCs w:val="32"/>
          <w:cs/>
        </w:rPr>
        <w:t>เริ่ม</w:t>
      </w:r>
      <w:r w:rsidR="001605A2" w:rsidRPr="007D4C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ตั้งแต่วันที่ </w:t>
      </w:r>
      <w:r w:rsidR="001605A2" w:rsidRPr="007D4C44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1605A2" w:rsidRPr="007D4C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="001605A2" w:rsidRPr="007D4C44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="001605A2" w:rsidRPr="007D4C44">
        <w:rPr>
          <w:rFonts w:asciiTheme="majorBidi" w:hAnsiTheme="majorBidi" w:cstheme="majorBidi"/>
          <w:spacing w:val="-2"/>
          <w:sz w:val="32"/>
          <w:szCs w:val="32"/>
          <w:cs/>
        </w:rPr>
        <w:t>เป็นต้นไป</w:t>
      </w:r>
    </w:p>
    <w:p w:rsidR="00CE21F0" w:rsidRPr="00A16885" w:rsidRDefault="0037014D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34BD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306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Pr="003064B9" w:rsidRDefault="00CE21F0" w:rsidP="00E60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67B96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</w:t>
      </w:r>
      <w:r w:rsidR="00D6755D" w:rsidRPr="003064B9">
        <w:rPr>
          <w:rFonts w:asciiTheme="majorBidi" w:hAnsiTheme="majorBidi" w:cstheme="majorBidi"/>
          <w:sz w:val="32"/>
          <w:szCs w:val="32"/>
          <w:cs/>
        </w:rPr>
        <w:t>่ดิน อาคารและอุปกรณ์สำหรับงวด</w:t>
      </w:r>
      <w:r w:rsidR="00273B00" w:rsidRPr="003064B9">
        <w:rPr>
          <w:rFonts w:asciiTheme="majorBidi" w:hAnsiTheme="majorBidi" w:cstheme="majorBidi"/>
          <w:sz w:val="32"/>
          <w:szCs w:val="32"/>
          <w:cs/>
        </w:rPr>
        <w:t>เก้า</w:t>
      </w:r>
      <w:r w:rsidRPr="003064B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3064B9">
        <w:rPr>
          <w:rFonts w:asciiTheme="majorBidi" w:hAnsiTheme="majorBidi" w:cstheme="majorBidi"/>
          <w:sz w:val="32"/>
          <w:szCs w:val="32"/>
        </w:rPr>
        <w:t xml:space="preserve"> </w:t>
      </w:r>
      <w:r w:rsidR="00D6755D">
        <w:rPr>
          <w:rFonts w:asciiTheme="majorBidi" w:hAnsiTheme="majorBidi" w:cstheme="majorBidi"/>
          <w:sz w:val="32"/>
          <w:szCs w:val="32"/>
        </w:rPr>
        <w:t>30</w:t>
      </w:r>
      <w:r w:rsidR="00D6755D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05B9" w:rsidRPr="003064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064B9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>25</w:t>
      </w:r>
      <w:r w:rsidR="00A647C0" w:rsidRPr="00567B96">
        <w:rPr>
          <w:rFonts w:asciiTheme="majorBidi" w:hAnsiTheme="majorBidi" w:cstheme="majorBidi"/>
          <w:sz w:val="32"/>
          <w:szCs w:val="32"/>
        </w:rPr>
        <w:t>61</w:t>
      </w:r>
      <w:r w:rsidRPr="00A16885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6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21"/>
        <w:gridCol w:w="1871"/>
        <w:gridCol w:w="142"/>
        <w:gridCol w:w="1928"/>
      </w:tblGrid>
      <w:tr w:rsidR="00CE21F0" w:rsidRPr="003F6DFA" w:rsidTr="00E60AA4">
        <w:tc>
          <w:tcPr>
            <w:tcW w:w="4621" w:type="dxa"/>
          </w:tcPr>
          <w:p w:rsidR="00CE21F0" w:rsidRPr="003F6DFA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CE21F0" w:rsidRPr="003064B9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E21F0" w:rsidRPr="003F6DFA" w:rsidTr="00E60AA4">
        <w:tc>
          <w:tcPr>
            <w:tcW w:w="4621" w:type="dxa"/>
          </w:tcPr>
          <w:p w:rsidR="00CE21F0" w:rsidRPr="003F6DFA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CE21F0" w:rsidRPr="003F6DFA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E21F0" w:rsidRPr="003F6DFA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3064B9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1F0" w:rsidRPr="003F6DFA" w:rsidTr="00E60AA4">
        <w:tc>
          <w:tcPr>
            <w:tcW w:w="4621" w:type="dxa"/>
          </w:tcPr>
          <w:p w:rsidR="00CE21F0" w:rsidRPr="003F6DFA" w:rsidRDefault="00CE21F0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1F0" w:rsidRPr="003F6DFA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CE21F0" w:rsidRPr="003F6DFA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3F6DFA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CE21F0" w:rsidRPr="003F6DFA" w:rsidTr="00E60AA4">
        <w:tc>
          <w:tcPr>
            <w:tcW w:w="4621" w:type="dxa"/>
          </w:tcPr>
          <w:p w:rsidR="00CE21F0" w:rsidRPr="003064B9" w:rsidRDefault="00CE21F0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647C0"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</w:tcPr>
          <w:p w:rsidR="00CE21F0" w:rsidRPr="00834BD7" w:rsidRDefault="00A647C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425,772</w:t>
            </w:r>
          </w:p>
        </w:tc>
        <w:tc>
          <w:tcPr>
            <w:tcW w:w="142" w:type="dxa"/>
          </w:tcPr>
          <w:p w:rsidR="00CE21F0" w:rsidRPr="003064B9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064B9" w:rsidRDefault="00A647C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162,258</w:t>
            </w:r>
          </w:p>
        </w:tc>
      </w:tr>
      <w:tr w:rsidR="00CE21F0" w:rsidRPr="003F6DFA" w:rsidTr="00E60AA4">
        <w:tc>
          <w:tcPr>
            <w:tcW w:w="4621" w:type="dxa"/>
          </w:tcPr>
          <w:p w:rsidR="00CE21F0" w:rsidRPr="003064B9" w:rsidRDefault="00CE21F0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:rsidR="00CE21F0" w:rsidRPr="00834BD7" w:rsidRDefault="0007783E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25,618</w:t>
            </w:r>
          </w:p>
        </w:tc>
        <w:tc>
          <w:tcPr>
            <w:tcW w:w="142" w:type="dxa"/>
          </w:tcPr>
          <w:p w:rsidR="00CE21F0" w:rsidRPr="003064B9" w:rsidRDefault="00CE21F0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F6DFA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8,018</w:t>
            </w:r>
          </w:p>
        </w:tc>
      </w:tr>
      <w:tr w:rsidR="00343507" w:rsidRPr="003F6DFA" w:rsidTr="00E60AA4">
        <w:tc>
          <w:tcPr>
            <w:tcW w:w="4621" w:type="dxa"/>
          </w:tcPr>
          <w:p w:rsidR="00343507" w:rsidRPr="003064B9" w:rsidRDefault="00343507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รับโอนสินทรัพย์ระหว่างงวด</w:t>
            </w:r>
            <w:r w:rsidR="00D23038"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1871" w:type="dxa"/>
          </w:tcPr>
          <w:p w:rsidR="00343507" w:rsidRPr="00834BD7" w:rsidRDefault="0007783E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255,609</w:t>
            </w:r>
          </w:p>
        </w:tc>
        <w:tc>
          <w:tcPr>
            <w:tcW w:w="142" w:type="dxa"/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507" w:rsidRPr="00834BD7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255,609</w:t>
            </w:r>
          </w:p>
        </w:tc>
      </w:tr>
      <w:tr w:rsidR="00CE2886" w:rsidRPr="003F6DFA" w:rsidTr="00E60AA4">
        <w:tc>
          <w:tcPr>
            <w:tcW w:w="4621" w:type="dxa"/>
          </w:tcPr>
          <w:p w:rsidR="00CE2886" w:rsidRPr="003064B9" w:rsidRDefault="00CE2886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โอนออกสินทรัพย์ระหว่างงวด</w:t>
            </w:r>
          </w:p>
        </w:tc>
        <w:tc>
          <w:tcPr>
            <w:tcW w:w="1871" w:type="dxa"/>
          </w:tcPr>
          <w:p w:rsidR="00CE2886" w:rsidRPr="00834BD7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(506)</w:t>
            </w:r>
          </w:p>
        </w:tc>
        <w:tc>
          <w:tcPr>
            <w:tcW w:w="142" w:type="dxa"/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85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43507" w:rsidRPr="003F6DFA" w:rsidTr="00E60AA4">
        <w:tc>
          <w:tcPr>
            <w:tcW w:w="4621" w:type="dxa"/>
          </w:tcPr>
          <w:p w:rsidR="00343507" w:rsidRPr="003F6DFA" w:rsidRDefault="00343507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343507" w:rsidRPr="00834BD7" w:rsidRDefault="0007783E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(2,671)</w:t>
            </w:r>
          </w:p>
        </w:tc>
        <w:tc>
          <w:tcPr>
            <w:tcW w:w="142" w:type="dxa"/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(2,302)</w:t>
            </w:r>
          </w:p>
        </w:tc>
      </w:tr>
      <w:tr w:rsidR="00343507" w:rsidRPr="003F6DFA" w:rsidTr="00E60AA4">
        <w:tc>
          <w:tcPr>
            <w:tcW w:w="4621" w:type="dxa"/>
          </w:tcPr>
          <w:p w:rsidR="00343507" w:rsidRPr="003064B9" w:rsidRDefault="00343507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343507" w:rsidRPr="00834BD7" w:rsidRDefault="0007783E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703,822</w:t>
            </w:r>
          </w:p>
        </w:tc>
        <w:tc>
          <w:tcPr>
            <w:tcW w:w="142" w:type="dxa"/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423,583</w:t>
            </w:r>
          </w:p>
        </w:tc>
      </w:tr>
      <w:tr w:rsidR="00343507" w:rsidRPr="003F6DFA" w:rsidTr="00E60AA4">
        <w:tc>
          <w:tcPr>
            <w:tcW w:w="4621" w:type="dxa"/>
          </w:tcPr>
          <w:p w:rsidR="00343507" w:rsidRPr="003F6DFA" w:rsidRDefault="00343507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343507" w:rsidRPr="00834BD7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343507" w:rsidRPr="003F6DFA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343507" w:rsidRPr="00150E37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43507" w:rsidRPr="003F6DFA" w:rsidTr="00E60AA4">
        <w:tc>
          <w:tcPr>
            <w:tcW w:w="4621" w:type="dxa"/>
          </w:tcPr>
          <w:p w:rsidR="00343507" w:rsidRPr="003064B9" w:rsidRDefault="00343507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</w:tcPr>
          <w:p w:rsidR="00343507" w:rsidRPr="00834BD7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149,406</w:t>
            </w:r>
          </w:p>
        </w:tc>
        <w:tc>
          <w:tcPr>
            <w:tcW w:w="142" w:type="dxa"/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98,642</w:t>
            </w:r>
          </w:p>
        </w:tc>
      </w:tr>
      <w:tr w:rsidR="00343507" w:rsidRPr="003F6DFA" w:rsidTr="00E60AA4">
        <w:tc>
          <w:tcPr>
            <w:tcW w:w="4621" w:type="dxa"/>
          </w:tcPr>
          <w:p w:rsidR="00343507" w:rsidRPr="003F6DFA" w:rsidRDefault="00343507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:rsidR="00343507" w:rsidRPr="00834BD7" w:rsidRDefault="0007783E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29,061</w:t>
            </w:r>
          </w:p>
        </w:tc>
        <w:tc>
          <w:tcPr>
            <w:tcW w:w="142" w:type="dxa"/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7,463</w:t>
            </w:r>
          </w:p>
        </w:tc>
      </w:tr>
      <w:tr w:rsidR="00343507" w:rsidRPr="003F6DFA" w:rsidTr="00E60AA4">
        <w:tc>
          <w:tcPr>
            <w:tcW w:w="4621" w:type="dxa"/>
          </w:tcPr>
          <w:p w:rsidR="00343507" w:rsidRPr="003064B9" w:rsidRDefault="00187A70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 w:rsidR="00343507"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  <w:r w:rsidR="00D23038"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1871" w:type="dxa"/>
          </w:tcPr>
          <w:p w:rsidR="00343507" w:rsidRDefault="0007783E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45,227</w:t>
            </w:r>
          </w:p>
        </w:tc>
        <w:tc>
          <w:tcPr>
            <w:tcW w:w="142" w:type="dxa"/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507" w:rsidRPr="00834BD7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45,069</w:t>
            </w:r>
          </w:p>
        </w:tc>
      </w:tr>
      <w:tr w:rsidR="00343507" w:rsidRPr="003F6DFA" w:rsidTr="00E60AA4">
        <w:tc>
          <w:tcPr>
            <w:tcW w:w="4621" w:type="dxa"/>
          </w:tcPr>
          <w:p w:rsidR="00343507" w:rsidRPr="003F6DFA" w:rsidRDefault="00343507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343507" w:rsidRPr="00834BD7" w:rsidRDefault="0007783E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(2,419)</w:t>
            </w:r>
          </w:p>
        </w:tc>
        <w:tc>
          <w:tcPr>
            <w:tcW w:w="142" w:type="dxa"/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(2,174)</w:t>
            </w:r>
          </w:p>
        </w:tc>
      </w:tr>
      <w:tr w:rsidR="00343507" w:rsidRPr="003F6DFA" w:rsidTr="00E60AA4">
        <w:tc>
          <w:tcPr>
            <w:tcW w:w="4621" w:type="dxa"/>
          </w:tcPr>
          <w:p w:rsidR="00343507" w:rsidRPr="00D6755D" w:rsidRDefault="00343507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343507" w:rsidRPr="00834BD7" w:rsidRDefault="0007783E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221,275</w:t>
            </w:r>
          </w:p>
        </w:tc>
        <w:tc>
          <w:tcPr>
            <w:tcW w:w="142" w:type="dxa"/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43507" w:rsidRPr="003064B9" w:rsidRDefault="00343507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149,000</w:t>
            </w:r>
          </w:p>
        </w:tc>
      </w:tr>
      <w:tr w:rsidR="00CE2886" w:rsidRPr="003F6DFA" w:rsidTr="00E60AA4">
        <w:tc>
          <w:tcPr>
            <w:tcW w:w="4621" w:type="dxa"/>
          </w:tcPr>
          <w:p w:rsidR="00CE2886" w:rsidRPr="00CE2886" w:rsidRDefault="00CE2886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E288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886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886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2886" w:rsidRPr="003F6DFA" w:rsidTr="00E60AA4">
        <w:tc>
          <w:tcPr>
            <w:tcW w:w="4621" w:type="dxa"/>
          </w:tcPr>
          <w:p w:rsidR="00CE2886" w:rsidRPr="003064B9" w:rsidRDefault="00CE2886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85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85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2886" w:rsidRPr="003F6DFA" w:rsidTr="00E60AA4">
        <w:tc>
          <w:tcPr>
            <w:tcW w:w="4621" w:type="dxa"/>
          </w:tcPr>
          <w:p w:rsidR="00CE2886" w:rsidRPr="003064B9" w:rsidRDefault="00CE2886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CE2886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  <w:tc>
          <w:tcPr>
            <w:tcW w:w="142" w:type="dxa"/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85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2886" w:rsidRPr="003F6DFA" w:rsidTr="00E60AA4">
        <w:tc>
          <w:tcPr>
            <w:tcW w:w="4621" w:type="dxa"/>
          </w:tcPr>
          <w:p w:rsidR="00CE2886" w:rsidRPr="00D6755D" w:rsidRDefault="00CE2886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CE2886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  <w:tc>
          <w:tcPr>
            <w:tcW w:w="142" w:type="dxa"/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85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2886" w:rsidRPr="003F6DFA" w:rsidTr="00E60AA4">
        <w:tc>
          <w:tcPr>
            <w:tcW w:w="4621" w:type="dxa"/>
          </w:tcPr>
          <w:p w:rsidR="00CE2886" w:rsidRPr="003F6DFA" w:rsidRDefault="00CE2886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886" w:rsidRPr="00834BD7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E2886" w:rsidRPr="003F6DFA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886" w:rsidRPr="00150E37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2886" w:rsidRPr="003F6DFA" w:rsidTr="00E60AA4">
        <w:tc>
          <w:tcPr>
            <w:tcW w:w="4621" w:type="dxa"/>
          </w:tcPr>
          <w:p w:rsidR="00CE2886" w:rsidRPr="003F6DFA" w:rsidRDefault="00CE2886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:rsidR="00CE2886" w:rsidRPr="00834BD7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276,366</w:t>
            </w:r>
          </w:p>
        </w:tc>
        <w:tc>
          <w:tcPr>
            <w:tcW w:w="142" w:type="dxa"/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63,616</w:t>
            </w:r>
          </w:p>
        </w:tc>
      </w:tr>
      <w:tr w:rsidR="00CE2886" w:rsidRPr="003F6DFA" w:rsidTr="00E60AA4">
        <w:tc>
          <w:tcPr>
            <w:tcW w:w="4621" w:type="dxa"/>
          </w:tcPr>
          <w:p w:rsidR="00CE2886" w:rsidRPr="003F6DFA" w:rsidRDefault="00CE2886" w:rsidP="00E6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91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:rsidR="00CE2886" w:rsidRPr="00150E37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481,786</w:t>
            </w:r>
          </w:p>
        </w:tc>
        <w:tc>
          <w:tcPr>
            <w:tcW w:w="142" w:type="dxa"/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CE2886" w:rsidRPr="003064B9" w:rsidRDefault="00CE288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274,583</w:t>
            </w:r>
          </w:p>
        </w:tc>
      </w:tr>
    </w:tbl>
    <w:p w:rsidR="00E60AA4" w:rsidRDefault="00E60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CE2886" w:rsidRPr="00E60AA4" w:rsidRDefault="00E60AA4" w:rsidP="00E60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60AA4">
        <w:rPr>
          <w:rFonts w:asciiTheme="majorBidi" w:hAnsiTheme="majorBidi" w:cstheme="majorBidi"/>
          <w:color w:val="000000"/>
          <w:sz w:val="32"/>
          <w:szCs w:val="32"/>
        </w:rPr>
        <w:t>*</w:t>
      </w:r>
      <w:r w:rsidRPr="00E60AA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ในระหว่างปี </w:t>
      </w:r>
      <w:r w:rsidRPr="00E60AA4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E60AA4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บริษัทโอนอสังหาริมทรัพย์เพื่อการลงทุนซึ่งเป็นอาคารและส่วนปรับปรุงอาคาร</w:t>
      </w:r>
      <w:r w:rsidR="00937EF6">
        <w:rPr>
          <w:rFonts w:asciiTheme="majorBidi" w:hAnsiTheme="majorBidi" w:cstheme="majorBidi" w:hint="cs"/>
          <w:color w:val="000000"/>
          <w:sz w:val="32"/>
          <w:szCs w:val="32"/>
          <w:cs/>
        </w:rPr>
        <w:t>มา</w:t>
      </w:r>
      <w:r w:rsidRPr="00E60AA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บันทึกบัญชีเป็นที่ดิน อาคารและอุปกรณ์ (ดูหมายเหตุ </w:t>
      </w:r>
      <w:r w:rsidRPr="00E60A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777B4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E60AA4">
        <w:rPr>
          <w:rFonts w:asciiTheme="majorBidi" w:hAnsiTheme="majorBidi" w:cstheme="majorBidi" w:hint="cs"/>
          <w:color w:val="000000"/>
          <w:sz w:val="32"/>
          <w:szCs w:val="32"/>
          <w:cs/>
        </w:rPr>
        <w:t>)</w:t>
      </w:r>
      <w:r w:rsidR="00CE2886" w:rsidRPr="00E60AA4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:rsidR="00EA24D1" w:rsidRDefault="00EA24D1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2B5093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2B50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064B9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Pr="003064B9" w:rsidRDefault="00EA24D1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3064B9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รายการเปลี่ยนแปลงของบัญชีสิทธิการเช่าสำหรับงวด</w:t>
      </w:r>
      <w:r w:rsidR="00273B00" w:rsidRPr="003064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Pr="003064B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E36C5">
        <w:rPr>
          <w:rFonts w:asciiTheme="majorBidi" w:hAnsiTheme="majorBidi" w:cstheme="majorBidi"/>
          <w:sz w:val="32"/>
          <w:szCs w:val="32"/>
        </w:rPr>
        <w:t>30</w:t>
      </w:r>
      <w:r w:rsidR="00D6755D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05B9" w:rsidRPr="003064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064B9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43D9B">
        <w:rPr>
          <w:rFonts w:asciiTheme="majorBidi" w:hAnsiTheme="majorBidi" w:cstheme="majorBidi"/>
          <w:sz w:val="32"/>
          <w:szCs w:val="32"/>
        </w:rPr>
        <w:t xml:space="preserve">2561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6"/>
        <w:gridCol w:w="1928"/>
      </w:tblGrid>
      <w:tr w:rsidR="00EA24D1" w:rsidRPr="002B5093" w:rsidTr="007D4013">
        <w:tc>
          <w:tcPr>
            <w:tcW w:w="6576" w:type="dxa"/>
          </w:tcPr>
          <w:p w:rsidR="00EA24D1" w:rsidRPr="002B5093" w:rsidRDefault="00EA24D1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EA24D1" w:rsidRPr="002B5093" w:rsidRDefault="00EA24D1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A24D1" w:rsidRPr="002B5093" w:rsidRDefault="00EA24D1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3064B9">
              <w:rPr>
                <w:rFonts w:asciiTheme="majorBidi" w:hAnsiTheme="majorBidi" w:cs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EA24D1" w:rsidRPr="003064B9" w:rsidRDefault="00EA24D1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3064B9" w:rsidRDefault="00197B24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EA24D1" w:rsidRPr="002B5093" w:rsidRDefault="00EA24D1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4D1" w:rsidRPr="002B5093" w:rsidTr="004A7371">
        <w:tc>
          <w:tcPr>
            <w:tcW w:w="6576" w:type="dxa"/>
          </w:tcPr>
          <w:p w:rsidR="00EA24D1" w:rsidRPr="002B5093" w:rsidRDefault="00EA24D1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EA24D1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</w:rPr>
              <w:t>4,272</w:t>
            </w:r>
          </w:p>
        </w:tc>
      </w:tr>
      <w:tr w:rsidR="00EA24D1" w:rsidRPr="002B5093" w:rsidTr="004A7371">
        <w:tc>
          <w:tcPr>
            <w:tcW w:w="6576" w:type="dxa"/>
          </w:tcPr>
          <w:p w:rsidR="00EA24D1" w:rsidRPr="003064B9" w:rsidRDefault="00993ED1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343507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</w:t>
            </w:r>
          </w:p>
        </w:tc>
      </w:tr>
      <w:tr w:rsidR="00343507" w:rsidRPr="002B5093" w:rsidTr="00343507">
        <w:tc>
          <w:tcPr>
            <w:tcW w:w="6576" w:type="dxa"/>
          </w:tcPr>
          <w:p w:rsidR="00343507" w:rsidRPr="003064B9" w:rsidRDefault="00343507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รับโอนสินทรัพย์ระหว่างงวด</w:t>
            </w:r>
            <w:r w:rsidR="002029F9"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1928" w:type="dxa"/>
            <w:tcBorders>
              <w:left w:val="nil"/>
            </w:tcBorders>
          </w:tcPr>
          <w:p w:rsidR="00343507" w:rsidRDefault="00343507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59,013</w:t>
            </w:r>
          </w:p>
        </w:tc>
      </w:tr>
      <w:tr w:rsidR="00343507" w:rsidRPr="002B5093" w:rsidTr="00343507">
        <w:tc>
          <w:tcPr>
            <w:tcW w:w="6576" w:type="dxa"/>
          </w:tcPr>
          <w:p w:rsidR="00343507" w:rsidRPr="003064B9" w:rsidRDefault="00343507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:rsidR="00343507" w:rsidRPr="002B5093" w:rsidRDefault="00343507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(1,548)</w:t>
            </w:r>
          </w:p>
        </w:tc>
      </w:tr>
      <w:tr w:rsidR="00343507" w:rsidRPr="002B5093" w:rsidTr="00343507">
        <w:tc>
          <w:tcPr>
            <w:tcW w:w="6576" w:type="dxa"/>
          </w:tcPr>
          <w:p w:rsidR="00343507" w:rsidRPr="003064B9" w:rsidRDefault="00062F5D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 w:rsidR="00343507"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43507"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="00343507"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  <w:r w:rsidR="002029F9"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343507" w:rsidRDefault="00343507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(18,538)</w:t>
            </w:r>
          </w:p>
        </w:tc>
      </w:tr>
      <w:tr w:rsidR="00343507" w:rsidRPr="002B5093" w:rsidTr="007D4013">
        <w:tc>
          <w:tcPr>
            <w:tcW w:w="6576" w:type="dxa"/>
          </w:tcPr>
          <w:p w:rsidR="00343507" w:rsidRPr="002B5093" w:rsidRDefault="00343507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43507" w:rsidRPr="002B5093" w:rsidRDefault="00343507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43,324</w:t>
            </w:r>
          </w:p>
        </w:tc>
      </w:tr>
    </w:tbl>
    <w:p w:rsidR="004C12E8" w:rsidRDefault="004C12E8" w:rsidP="00165D43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D1371B" w:rsidRDefault="002029F9" w:rsidP="00D1371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60AA4">
        <w:rPr>
          <w:rFonts w:asciiTheme="majorBidi" w:hAnsiTheme="majorBidi" w:cstheme="majorBidi"/>
          <w:color w:val="000000"/>
          <w:sz w:val="32"/>
          <w:szCs w:val="32"/>
        </w:rPr>
        <w:t>*</w:t>
      </w:r>
      <w:r w:rsidRPr="00E60AA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ในระหว่างปี </w:t>
      </w:r>
      <w:r w:rsidRPr="00E60AA4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E60AA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บริษัทโอนอสังหาริมทรัพย์เพื่อการลงทุน (ดูหมายเหตุ </w:t>
      </w:r>
      <w:r w:rsidR="00A92ADA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E60AA4">
        <w:rPr>
          <w:rFonts w:asciiTheme="majorBidi" w:hAnsiTheme="majorBidi" w:cstheme="majorBidi" w:hint="cs"/>
          <w:color w:val="000000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ซึ่งเป็นสิทธิการใช้ที่ดินตาม</w:t>
      </w:r>
      <w:r w:rsidR="001477CC" w:rsidRPr="001605A2">
        <w:rPr>
          <w:rFonts w:asciiTheme="majorBidi" w:hAnsiTheme="majorBidi" w:cstheme="majorBidi"/>
          <w:sz w:val="32"/>
          <w:szCs w:val="32"/>
          <w:cs/>
        </w:rPr>
        <w:t>สัญญาเช่าที่ดินกับสำนักงานทรัพย์สินส่วนพระมหากษัตริย์จำนวนสองฉบับเพื่อปลูกสร้างอาคาร</w:t>
      </w:r>
      <w:r w:rsidR="001477CC">
        <w:rPr>
          <w:rFonts w:asciiTheme="majorBidi" w:hAnsiTheme="majorBidi" w:cstheme="majorBidi" w:hint="cs"/>
          <w:sz w:val="32"/>
          <w:szCs w:val="32"/>
          <w:cs/>
        </w:rPr>
        <w:t xml:space="preserve">โครงการเดอะศาลายา (คอมมูนิตี้ มอลล์) </w:t>
      </w:r>
      <w:r w:rsidR="001477CC" w:rsidRPr="001605A2">
        <w:rPr>
          <w:rFonts w:asciiTheme="majorBidi" w:hAnsiTheme="majorBidi" w:cstheme="majorBidi"/>
          <w:sz w:val="32"/>
          <w:szCs w:val="32"/>
          <w:cs/>
        </w:rPr>
        <w:t xml:space="preserve">มีกำหนดเวลา </w:t>
      </w:r>
      <w:r w:rsidR="001477CC" w:rsidRPr="001605A2">
        <w:rPr>
          <w:rFonts w:asciiTheme="majorBidi" w:hAnsiTheme="majorBidi" w:cstheme="majorBidi"/>
          <w:sz w:val="32"/>
          <w:szCs w:val="32"/>
        </w:rPr>
        <w:t xml:space="preserve">25 </w:t>
      </w:r>
      <w:r w:rsidR="001477CC" w:rsidRPr="001605A2">
        <w:rPr>
          <w:rFonts w:asciiTheme="majorBidi" w:hAnsiTheme="majorBidi" w:cstheme="majorBidi"/>
          <w:sz w:val="32"/>
          <w:szCs w:val="32"/>
          <w:cs/>
        </w:rPr>
        <w:t xml:space="preserve">ปี สิ้นสุดวันที่ </w:t>
      </w:r>
      <w:r w:rsidR="001477CC" w:rsidRPr="001605A2">
        <w:rPr>
          <w:rFonts w:asciiTheme="majorBidi" w:hAnsiTheme="majorBidi" w:cstheme="majorBidi"/>
          <w:sz w:val="32"/>
          <w:szCs w:val="32"/>
        </w:rPr>
        <w:t xml:space="preserve">28 </w:t>
      </w:r>
      <w:r w:rsidR="001477CC" w:rsidRPr="001605A2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1477CC" w:rsidRPr="001605A2">
        <w:rPr>
          <w:rFonts w:asciiTheme="majorBidi" w:hAnsiTheme="majorBidi" w:cstheme="majorBidi"/>
          <w:sz w:val="32"/>
          <w:szCs w:val="32"/>
        </w:rPr>
        <w:t xml:space="preserve"> 2582</w:t>
      </w:r>
      <w:r w:rsidR="00D1371B">
        <w:rPr>
          <w:rFonts w:asciiTheme="majorBidi" w:hAnsiTheme="majorBidi" w:cstheme="majorBidi"/>
          <w:sz w:val="32"/>
          <w:szCs w:val="32"/>
        </w:rPr>
        <w:t xml:space="preserve"> </w:t>
      </w:r>
      <w:r w:rsidR="00D1371B">
        <w:rPr>
          <w:rFonts w:asciiTheme="majorBidi" w:hAnsiTheme="majorBidi" w:cstheme="majorBidi" w:hint="cs"/>
          <w:sz w:val="32"/>
          <w:szCs w:val="32"/>
          <w:cs/>
        </w:rPr>
        <w:t>ตามสัญญา</w:t>
      </w:r>
      <w:r w:rsidR="001477CC" w:rsidRPr="001605A2">
        <w:rPr>
          <w:rFonts w:asciiTheme="majorBidi" w:hAnsiTheme="majorBidi" w:cstheme="majorBidi"/>
          <w:sz w:val="32"/>
          <w:szCs w:val="32"/>
        </w:rPr>
        <w:t xml:space="preserve"> </w:t>
      </w:r>
      <w:r w:rsidR="001477CC" w:rsidRPr="001605A2">
        <w:rPr>
          <w:rFonts w:asciiTheme="majorBidi" w:hAnsiTheme="majorBidi" w:cstheme="majorBidi"/>
          <w:sz w:val="32"/>
          <w:szCs w:val="32"/>
          <w:cs/>
        </w:rPr>
        <w:t>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</w:t>
      </w:r>
      <w:r w:rsidR="001477C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477CC" w:rsidRPr="001605A2">
        <w:rPr>
          <w:rFonts w:asciiTheme="majorBidi" w:hAnsiTheme="majorBidi" w:cstheme="majorBidi"/>
          <w:sz w:val="32"/>
          <w:szCs w:val="32"/>
          <w:cs/>
        </w:rPr>
        <w:t>บริษัทต้องทำการ</w:t>
      </w:r>
      <w:r w:rsidR="001477CC">
        <w:rPr>
          <w:rFonts w:asciiTheme="majorBidi" w:hAnsiTheme="majorBidi" w:cstheme="majorBidi" w:hint="cs"/>
          <w:sz w:val="32"/>
          <w:szCs w:val="32"/>
          <w:cs/>
        </w:rPr>
        <w:t>ปรับปรุงพื้นที่</w:t>
      </w:r>
      <w:r w:rsidR="001477CC" w:rsidRPr="001605A2">
        <w:rPr>
          <w:rFonts w:asciiTheme="majorBidi" w:hAnsiTheme="majorBidi" w:cstheme="majorBidi"/>
          <w:sz w:val="32"/>
          <w:szCs w:val="32"/>
          <w:cs/>
        </w:rPr>
        <w:t>ให้คงสภาพดีดังเดิม</w:t>
      </w:r>
      <w:r w:rsidR="00A22F3E">
        <w:rPr>
          <w:rFonts w:asciiTheme="majorBidi" w:hAnsiTheme="majorBidi" w:cstheme="majorBidi" w:hint="cs"/>
          <w:sz w:val="32"/>
          <w:szCs w:val="32"/>
          <w:cs/>
        </w:rPr>
        <w:t>เมื่อครบกำหนดส่งคืน</w:t>
      </w:r>
    </w:p>
    <w:p w:rsidR="00062F5D" w:rsidRPr="001605A2" w:rsidRDefault="00FA36C6" w:rsidP="00D1371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62F5D" w:rsidRPr="001605A2">
        <w:rPr>
          <w:rFonts w:asciiTheme="majorBidi" w:hAnsiTheme="majorBidi" w:cstheme="majorBidi"/>
          <w:sz w:val="32"/>
          <w:szCs w:val="32"/>
          <w:cs/>
        </w:rPr>
        <w:t>บริษัทมีสัญญาเช่าที่ดินกับสำนักงานทรัพย์สินส่ว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="00062F5D" w:rsidRPr="001605A2">
        <w:rPr>
          <w:rFonts w:asciiTheme="majorBidi" w:hAnsiTheme="majorBidi" w:cstheme="majorBidi"/>
          <w:sz w:val="32"/>
          <w:szCs w:val="32"/>
        </w:rPr>
        <w:t xml:space="preserve"> </w:t>
      </w:r>
      <w:r w:rsidR="00062F5D" w:rsidRPr="001605A2">
        <w:rPr>
          <w:rFonts w:asciiTheme="majorBidi" w:hAnsiTheme="majorBidi" w:cstheme="majorBidi"/>
          <w:sz w:val="32"/>
          <w:szCs w:val="32"/>
          <w:cs/>
        </w:rPr>
        <w:t xml:space="preserve">มีกำหนดเวลา </w:t>
      </w:r>
      <w:r w:rsidR="00062F5D" w:rsidRPr="001605A2">
        <w:rPr>
          <w:rFonts w:asciiTheme="majorBidi" w:hAnsiTheme="majorBidi" w:cstheme="majorBidi"/>
          <w:sz w:val="32"/>
          <w:szCs w:val="32"/>
        </w:rPr>
        <w:t xml:space="preserve">15 </w:t>
      </w:r>
      <w:r w:rsidR="00062F5D" w:rsidRPr="001605A2">
        <w:rPr>
          <w:rFonts w:asciiTheme="majorBidi" w:hAnsiTheme="majorBidi" w:cstheme="majorBidi"/>
          <w:sz w:val="32"/>
          <w:szCs w:val="32"/>
          <w:cs/>
        </w:rPr>
        <w:t xml:space="preserve">ปี สิ้นสุดวันที่ </w:t>
      </w:r>
      <w:r w:rsidR="00062F5D" w:rsidRPr="001605A2">
        <w:rPr>
          <w:rFonts w:asciiTheme="majorBidi" w:hAnsiTheme="majorBidi" w:cstheme="majorBidi"/>
          <w:sz w:val="32"/>
          <w:szCs w:val="32"/>
        </w:rPr>
        <w:t xml:space="preserve">30 </w:t>
      </w:r>
      <w:r w:rsidR="00062F5D" w:rsidRPr="001605A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62F5D" w:rsidRPr="001605A2">
        <w:rPr>
          <w:rFonts w:asciiTheme="majorBidi" w:hAnsiTheme="majorBidi" w:cstheme="majorBidi"/>
          <w:sz w:val="32"/>
          <w:szCs w:val="32"/>
        </w:rPr>
        <w:t xml:space="preserve">2563 </w:t>
      </w:r>
      <w:r w:rsidR="00062F5D" w:rsidRPr="001605A2">
        <w:rPr>
          <w:rFonts w:asciiTheme="majorBidi" w:hAnsiTheme="majorBidi" w:cstheme="majorBidi"/>
          <w:sz w:val="32"/>
          <w:szCs w:val="32"/>
          <w:cs/>
        </w:rPr>
        <w:t xml:space="preserve">ซึ่งในปี </w:t>
      </w:r>
      <w:r w:rsidR="00062F5D" w:rsidRPr="001605A2">
        <w:rPr>
          <w:rFonts w:asciiTheme="majorBidi" w:hAnsiTheme="majorBidi" w:cstheme="majorBidi"/>
          <w:sz w:val="32"/>
          <w:szCs w:val="32"/>
        </w:rPr>
        <w:t xml:space="preserve">2551 </w:t>
      </w:r>
      <w:r w:rsidR="00062F5D" w:rsidRPr="001605A2">
        <w:rPr>
          <w:rFonts w:asciiTheme="majorBidi" w:hAnsiTheme="majorBidi" w:cstheme="majorBidi"/>
          <w:sz w:val="32"/>
          <w:szCs w:val="32"/>
          <w:cs/>
        </w:rPr>
        <w:t>บริษัทโอนกรรมสิทธิ์อาคารและส่วนปรับปรุงอาคารที่บริษัทสร้างบนที่ดินเช่าดังกล่าวให้แก่ผู้ให้เช่าตามเงื่อนไขที่ระบุในสัญญาเช่า โดยบริษัทได้รับสิทธิให้ใช้ประโยชน์ในอาคารดังกล่าว</w:t>
      </w:r>
    </w:p>
    <w:p w:rsidR="0021298C" w:rsidRPr="00062F5D" w:rsidRDefault="0021298C" w:rsidP="0016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</w:p>
    <w:p w:rsidR="002D1A53" w:rsidRPr="002D1A53" w:rsidRDefault="002D1A53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2D1A53">
        <w:rPr>
          <w:rFonts w:ascii="Angsana New" w:eastAsia="Calibri" w:hAnsi="Angsana New"/>
          <w:b/>
          <w:bCs/>
          <w:sz w:val="32"/>
          <w:szCs w:val="32"/>
        </w:rPr>
        <w:t>1</w:t>
      </w:r>
      <w:r>
        <w:rPr>
          <w:rFonts w:ascii="Angsana New" w:eastAsia="Calibri" w:hAnsi="Angsana New"/>
          <w:b/>
          <w:bCs/>
          <w:sz w:val="32"/>
          <w:szCs w:val="32"/>
        </w:rPr>
        <w:t>3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>.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Pr="003064B9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Default="002D1A53" w:rsidP="00062F5D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D1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273B00">
        <w:rPr>
          <w:rFonts w:ascii="Angsana New" w:hAnsi="Angsana New" w:hint="cs"/>
          <w:sz w:val="32"/>
          <w:szCs w:val="32"/>
          <w:cs/>
        </w:rPr>
        <w:t>เก้า</w:t>
      </w:r>
      <w:r w:rsidRPr="002D1A5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6755D">
        <w:rPr>
          <w:rFonts w:ascii="Angsana New" w:hAnsi="Angsana New"/>
          <w:sz w:val="32"/>
          <w:szCs w:val="32"/>
        </w:rPr>
        <w:t xml:space="preserve"> </w:t>
      </w:r>
      <w:r w:rsidR="00C7290B">
        <w:rPr>
          <w:rFonts w:ascii="Angsana New" w:hAnsi="Angsana New"/>
          <w:sz w:val="32"/>
          <w:szCs w:val="32"/>
        </w:rPr>
        <w:t>30</w:t>
      </w:r>
      <w:r w:rsidRPr="003064B9">
        <w:rPr>
          <w:rFonts w:ascii="Angsana New" w:hAnsi="Angsana New"/>
          <w:sz w:val="32"/>
          <w:szCs w:val="32"/>
          <w:cs/>
        </w:rPr>
        <w:t xml:space="preserve"> </w:t>
      </w:r>
      <w:r w:rsidR="00CA05B9" w:rsidRPr="003064B9">
        <w:rPr>
          <w:rFonts w:ascii="Angsana New" w:hAnsi="Angsana New" w:hint="cs"/>
          <w:sz w:val="32"/>
          <w:szCs w:val="32"/>
          <w:cs/>
        </w:rPr>
        <w:t>กันยายน</w:t>
      </w:r>
      <w:r w:rsidRPr="002D1A53">
        <w:rPr>
          <w:rFonts w:ascii="Angsana New" w:hAnsi="Angsana New"/>
          <w:sz w:val="32"/>
          <w:szCs w:val="32"/>
        </w:rPr>
        <w:t xml:space="preserve"> 2561</w:t>
      </w:r>
      <w:r w:rsidRPr="003064B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814"/>
        <w:gridCol w:w="142"/>
        <w:gridCol w:w="1928"/>
      </w:tblGrid>
      <w:tr w:rsidR="002D1A53" w:rsidRPr="003F6DFA" w:rsidTr="00C7290B">
        <w:tc>
          <w:tcPr>
            <w:tcW w:w="4536" w:type="dxa"/>
          </w:tcPr>
          <w:p w:rsidR="002D1A53" w:rsidRPr="003F6DFA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84" w:type="dxa"/>
            <w:gridSpan w:val="3"/>
            <w:tcBorders>
              <w:bottom w:val="single" w:sz="6" w:space="0" w:color="auto"/>
            </w:tcBorders>
          </w:tcPr>
          <w:p w:rsidR="002D1A53" w:rsidRPr="003064B9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3F6DFA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3F6DFA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D1A53" w:rsidRPr="003F6DFA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3064B9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3064B9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14" w:type="dxa"/>
            <w:tcBorders>
              <w:top w:val="single" w:sz="6" w:space="0" w:color="auto"/>
            </w:tcBorders>
          </w:tcPr>
          <w:p w:rsidR="002D1A53" w:rsidRPr="002D1A53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14" w:type="dxa"/>
          </w:tcPr>
          <w:p w:rsidR="002D1A53" w:rsidRPr="00AF7B6A" w:rsidRDefault="00774D2C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AF7B6A">
              <w:rPr>
                <w:rFonts w:ascii="Angsana New" w:hAnsi="Angsana New"/>
                <w:bCs/>
                <w:sz w:val="32"/>
                <w:szCs w:val="32"/>
              </w:rPr>
              <w:t>3,887</w:t>
            </w:r>
          </w:p>
        </w:tc>
        <w:tc>
          <w:tcPr>
            <w:tcW w:w="142" w:type="dxa"/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21298C">
              <w:rPr>
                <w:rFonts w:ascii="Angsana New" w:hAnsi="Angsana New"/>
                <w:bCs/>
                <w:sz w:val="32"/>
                <w:szCs w:val="32"/>
              </w:rPr>
              <w:t>1,512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3064B9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14" w:type="dxa"/>
          </w:tcPr>
          <w:p w:rsidR="002D1A53" w:rsidRPr="00AF7B6A" w:rsidRDefault="00AF7B6A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AF7B6A">
              <w:rPr>
                <w:rFonts w:ascii="Angsana New" w:hAnsi="Angsana New" w:hint="cs"/>
                <w:b/>
                <w:sz w:val="32"/>
                <w:szCs w:val="32"/>
                <w:cs/>
              </w:rPr>
              <w:t>119</w:t>
            </w:r>
          </w:p>
        </w:tc>
        <w:tc>
          <w:tcPr>
            <w:tcW w:w="142" w:type="dxa"/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1298C" w:rsidRDefault="00652B7D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9</w:t>
            </w:r>
          </w:p>
        </w:tc>
      </w:tr>
      <w:tr w:rsidR="00C7290B" w:rsidRPr="003F6DFA" w:rsidTr="00C7290B">
        <w:tc>
          <w:tcPr>
            <w:tcW w:w="4536" w:type="dxa"/>
          </w:tcPr>
          <w:p w:rsidR="00C7290B" w:rsidRPr="003064B9" w:rsidRDefault="00C7290B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รับโอนสินทรัพย์ระหว่างงวด</w:t>
            </w: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:rsidR="00C7290B" w:rsidRPr="00AF7B6A" w:rsidRDefault="00AF7B6A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AF7B6A">
              <w:rPr>
                <w:rFonts w:ascii="Angsana New" w:hAnsi="Angsana New" w:hint="cs"/>
                <w:b/>
                <w:sz w:val="32"/>
                <w:szCs w:val="32"/>
                <w:cs/>
              </w:rPr>
              <w:t>200</w:t>
            </w:r>
          </w:p>
        </w:tc>
        <w:tc>
          <w:tcPr>
            <w:tcW w:w="142" w:type="dxa"/>
          </w:tcPr>
          <w:p w:rsidR="00C7290B" w:rsidRPr="0021298C" w:rsidRDefault="00C7290B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C7290B" w:rsidRPr="0021298C" w:rsidRDefault="00652B7D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6755D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="00CA05B9" w:rsidRPr="003064B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กันยายน</w:t>
            </w:r>
            <w:r w:rsidR="00D6755D" w:rsidRPr="003064B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1298C" w:rsidRDefault="00AF7B6A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AF7B6A">
              <w:rPr>
                <w:rFonts w:ascii="Angsana New" w:hAnsi="Angsana New" w:hint="cs"/>
                <w:b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bCs/>
                <w:sz w:val="32"/>
                <w:szCs w:val="32"/>
              </w:rPr>
              <w:t>,206</w:t>
            </w:r>
          </w:p>
        </w:tc>
        <w:tc>
          <w:tcPr>
            <w:tcW w:w="142" w:type="dxa"/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1298C" w:rsidRDefault="00652B7D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1,521</w:t>
            </w:r>
          </w:p>
        </w:tc>
      </w:tr>
      <w:tr w:rsidR="00CE366C" w:rsidRPr="003F6DFA" w:rsidTr="00292698">
        <w:tc>
          <w:tcPr>
            <w:tcW w:w="4536" w:type="dxa"/>
          </w:tcPr>
          <w:p w:rsidR="00CE366C" w:rsidRPr="003F6DFA" w:rsidRDefault="00CE366C" w:rsidP="0029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84" w:type="dxa"/>
            <w:gridSpan w:val="3"/>
            <w:tcBorders>
              <w:bottom w:val="single" w:sz="6" w:space="0" w:color="auto"/>
            </w:tcBorders>
          </w:tcPr>
          <w:p w:rsidR="00CE366C" w:rsidRPr="003064B9" w:rsidRDefault="00CE366C" w:rsidP="0029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E366C" w:rsidRPr="003F6DFA" w:rsidTr="00292698">
        <w:tc>
          <w:tcPr>
            <w:tcW w:w="4536" w:type="dxa"/>
          </w:tcPr>
          <w:p w:rsidR="00CE366C" w:rsidRPr="003F6DFA" w:rsidRDefault="00CE366C" w:rsidP="0029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:rsidR="00CE366C" w:rsidRPr="003F6DFA" w:rsidRDefault="00CE366C" w:rsidP="0029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E366C" w:rsidRPr="003F6DFA" w:rsidRDefault="00CE366C" w:rsidP="0029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366C" w:rsidRPr="003064B9" w:rsidRDefault="00CE366C" w:rsidP="0029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3064B9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14" w:type="dxa"/>
            <w:tcBorders>
              <w:top w:val="single" w:sz="6" w:space="0" w:color="auto"/>
            </w:tcBorders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D1A53" w:rsidRPr="003F6DFA" w:rsidTr="00C7290B">
        <w:tc>
          <w:tcPr>
            <w:tcW w:w="4536" w:type="dxa"/>
          </w:tcPr>
          <w:p w:rsidR="002D1A53" w:rsidRPr="003064B9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14" w:type="dxa"/>
          </w:tcPr>
          <w:p w:rsidR="002D1A53" w:rsidRPr="0021298C" w:rsidRDefault="00774D2C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21298C">
              <w:rPr>
                <w:rFonts w:ascii="Angsana New" w:hAnsi="Angsana New"/>
                <w:bCs/>
                <w:sz w:val="32"/>
                <w:szCs w:val="32"/>
              </w:rPr>
              <w:t>1,679</w:t>
            </w:r>
          </w:p>
        </w:tc>
        <w:tc>
          <w:tcPr>
            <w:tcW w:w="142" w:type="dxa"/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3064B9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1298C">
              <w:rPr>
                <w:rFonts w:ascii="Angsana New" w:hAnsi="Angsana New"/>
                <w:bCs/>
                <w:sz w:val="32"/>
                <w:szCs w:val="32"/>
              </w:rPr>
              <w:t>1,305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3064B9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:rsidR="002D1A53" w:rsidRPr="00AF7B6A" w:rsidRDefault="00AF7B6A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AF7B6A">
              <w:rPr>
                <w:rFonts w:ascii="Angsana New" w:hAnsi="Angsana New" w:hint="cs"/>
                <w:b/>
                <w:sz w:val="32"/>
                <w:szCs w:val="32"/>
                <w:cs/>
              </w:rPr>
              <w:t>260</w:t>
            </w:r>
          </w:p>
        </w:tc>
        <w:tc>
          <w:tcPr>
            <w:tcW w:w="142" w:type="dxa"/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2D1A53" w:rsidRPr="0021298C" w:rsidRDefault="00652B7D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26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D6755D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="00CA05B9" w:rsidRPr="003064B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กันยายน</w:t>
            </w:r>
            <w:r w:rsidRPr="003064B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AF7B6A" w:rsidRDefault="00AF7B6A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AF7B6A">
              <w:rPr>
                <w:rFonts w:ascii="Angsana New" w:hAnsi="Angsana New" w:hint="cs"/>
                <w:b/>
                <w:sz w:val="32"/>
                <w:szCs w:val="32"/>
                <w:cs/>
              </w:rPr>
              <w:t>1</w:t>
            </w:r>
            <w:r w:rsidRPr="00AF7B6A">
              <w:rPr>
                <w:rFonts w:ascii="Angsana New" w:hAnsi="Angsana New"/>
                <w:bCs/>
                <w:sz w:val="32"/>
                <w:szCs w:val="32"/>
              </w:rPr>
              <w:t>,939</w:t>
            </w:r>
          </w:p>
        </w:tc>
        <w:tc>
          <w:tcPr>
            <w:tcW w:w="142" w:type="dxa"/>
          </w:tcPr>
          <w:p w:rsidR="002D1A53" w:rsidRPr="003064B9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3064B9" w:rsidRDefault="00652B7D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1,331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3064B9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14" w:type="dxa"/>
            <w:tcBorders>
              <w:top w:val="single" w:sz="6" w:space="0" w:color="auto"/>
            </w:tcBorders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14" w:type="dxa"/>
            <w:tcBorders>
              <w:bottom w:val="double" w:sz="6" w:space="0" w:color="auto"/>
            </w:tcBorders>
          </w:tcPr>
          <w:p w:rsidR="002D1A53" w:rsidRPr="0021298C" w:rsidRDefault="00774D2C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21298C">
              <w:rPr>
                <w:rFonts w:ascii="Angsana New" w:hAnsi="Angsana New"/>
                <w:bCs/>
                <w:sz w:val="32"/>
                <w:szCs w:val="32"/>
              </w:rPr>
              <w:t>2,208</w:t>
            </w:r>
          </w:p>
        </w:tc>
        <w:tc>
          <w:tcPr>
            <w:tcW w:w="142" w:type="dxa"/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2D1A53" w:rsidRPr="00AF7B6A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F7B6A">
              <w:rPr>
                <w:rFonts w:ascii="Angsana New" w:hAnsi="Angsana New"/>
                <w:bCs/>
                <w:sz w:val="32"/>
                <w:szCs w:val="32"/>
              </w:rPr>
              <w:t>207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D6755D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="00CA05B9" w:rsidRPr="003064B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กันยายน</w:t>
            </w:r>
            <w:r w:rsidRPr="003064B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14" w:type="dxa"/>
            <w:tcBorders>
              <w:top w:val="double" w:sz="6" w:space="0" w:color="auto"/>
              <w:bottom w:val="double" w:sz="6" w:space="0" w:color="auto"/>
            </w:tcBorders>
          </w:tcPr>
          <w:p w:rsidR="002D1A53" w:rsidRPr="0021298C" w:rsidRDefault="00AF7B6A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2,267</w:t>
            </w:r>
          </w:p>
        </w:tc>
        <w:tc>
          <w:tcPr>
            <w:tcW w:w="142" w:type="dxa"/>
          </w:tcPr>
          <w:p w:rsidR="002D1A53" w:rsidRPr="0021298C" w:rsidRDefault="002D1A53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D1A53" w:rsidRPr="00AF7B6A" w:rsidRDefault="00652B7D" w:rsidP="00062F5D">
            <w:pPr>
              <w:tabs>
                <w:tab w:val="clear" w:pos="1644"/>
                <w:tab w:val="clear" w:pos="1871"/>
                <w:tab w:val="left" w:pos="0"/>
                <w:tab w:val="left" w:pos="558"/>
              </w:tabs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AF7B6A">
              <w:rPr>
                <w:rFonts w:ascii="Angsana New" w:hAnsi="Angsana New" w:hint="cs"/>
                <w:bCs/>
                <w:sz w:val="32"/>
                <w:szCs w:val="32"/>
              </w:rPr>
              <w:t>190</w:t>
            </w:r>
          </w:p>
        </w:tc>
      </w:tr>
    </w:tbl>
    <w:p w:rsidR="00D63DF4" w:rsidRDefault="00D63DF4" w:rsidP="00787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5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:rsidR="004161F4" w:rsidRPr="006E05D3" w:rsidRDefault="004161F4" w:rsidP="00787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5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6E05D3">
        <w:rPr>
          <w:rFonts w:ascii="Angsana New" w:eastAsia="Calibri" w:hAnsi="Angsana New"/>
          <w:b/>
          <w:bCs/>
          <w:sz w:val="32"/>
          <w:szCs w:val="32"/>
        </w:rPr>
        <w:t>14</w:t>
      </w:r>
      <w:r w:rsidRPr="003064B9">
        <w:rPr>
          <w:rFonts w:ascii="Angsana New" w:eastAsia="Calibri" w:hAnsi="Angsana New"/>
          <w:b/>
          <w:bCs/>
          <w:sz w:val="32"/>
          <w:szCs w:val="32"/>
        </w:rPr>
        <w:t>.</w:t>
      </w:r>
      <w:r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Pr="003064B9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16752" w:rsidRDefault="004161F4" w:rsidP="00787F28">
      <w:pPr>
        <w:spacing w:line="35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31025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273B00">
        <w:rPr>
          <w:rFonts w:ascii="Angsana New" w:hAnsi="Angsana New" w:hint="cs"/>
          <w:sz w:val="32"/>
          <w:szCs w:val="32"/>
          <w:cs/>
        </w:rPr>
        <w:t>เก้า</w:t>
      </w:r>
      <w:r w:rsidRPr="0031025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6755D">
        <w:rPr>
          <w:rFonts w:ascii="Angsana New" w:hAnsi="Angsana New"/>
          <w:sz w:val="32"/>
          <w:szCs w:val="32"/>
        </w:rPr>
        <w:t xml:space="preserve"> 30</w:t>
      </w:r>
      <w:r w:rsidRPr="00310258">
        <w:rPr>
          <w:rFonts w:ascii="Angsana New" w:hAnsi="Angsana New"/>
          <w:sz w:val="32"/>
          <w:szCs w:val="32"/>
        </w:rPr>
        <w:t xml:space="preserve"> </w:t>
      </w:r>
      <w:r w:rsidR="00CA05B9" w:rsidRPr="003064B9">
        <w:rPr>
          <w:rFonts w:ascii="Angsana New" w:hAnsi="Angsana New" w:hint="cs"/>
          <w:sz w:val="32"/>
          <w:szCs w:val="32"/>
          <w:cs/>
        </w:rPr>
        <w:t>กันยายน</w:t>
      </w:r>
      <w:r w:rsidRPr="00310258">
        <w:rPr>
          <w:rFonts w:ascii="Angsana New" w:hAnsi="Angsana New"/>
          <w:sz w:val="32"/>
          <w:szCs w:val="32"/>
        </w:rPr>
        <w:t xml:space="preserve"> 2561 </w:t>
      </w:r>
      <w:r w:rsidRPr="003064B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4161F4" w:rsidRPr="00787F28" w:rsidTr="00D25E45">
        <w:tc>
          <w:tcPr>
            <w:tcW w:w="2835" w:type="dxa"/>
          </w:tcPr>
          <w:p w:rsidR="004161F4" w:rsidRPr="00787F28" w:rsidRDefault="00D16752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F2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4161F4" w:rsidRPr="003064B9" w:rsidRDefault="004161F4" w:rsidP="009C452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161F4" w:rsidRPr="00787F28" w:rsidTr="00D25E45">
        <w:tc>
          <w:tcPr>
            <w:tcW w:w="2835" w:type="dxa"/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161F4" w:rsidRPr="003064B9" w:rsidRDefault="004161F4" w:rsidP="009C452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161F4" w:rsidRPr="00787F28" w:rsidTr="00D25E45">
        <w:tc>
          <w:tcPr>
            <w:tcW w:w="2835" w:type="dxa"/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3064B9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161F4" w:rsidRPr="003064B9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4161F4" w:rsidRPr="00787F28" w:rsidTr="00D25E45">
        <w:tc>
          <w:tcPr>
            <w:tcW w:w="2835" w:type="dxa"/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787F28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787F28">
              <w:rPr>
                <w:rFonts w:ascii="Angsana New" w:hAnsi="Angsana New"/>
                <w:sz w:val="26"/>
                <w:szCs w:val="26"/>
              </w:rPr>
              <w:t>.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787F28">
              <w:rPr>
                <w:rFonts w:ascii="Angsana New" w:hAnsi="Angsana New"/>
                <w:sz w:val="26"/>
                <w:szCs w:val="26"/>
              </w:rPr>
              <w:t>. 60</w:t>
            </w:r>
          </w:p>
        </w:tc>
        <w:tc>
          <w:tcPr>
            <w:tcW w:w="142" w:type="dxa"/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4161F4" w:rsidRPr="00787F28" w:rsidRDefault="004161F4" w:rsidP="009C4520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4161F4" w:rsidRPr="003064B9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4161F4" w:rsidRPr="00787F28" w:rsidRDefault="004161F4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="00D6755D" w:rsidRPr="00787F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F6346" w:rsidRPr="003064B9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D6755D" w:rsidRPr="003064B9">
              <w:rPr>
                <w:rFonts w:ascii="Angsana New" w:hAnsi="Angsana New" w:hint="cs"/>
                <w:sz w:val="26"/>
                <w:szCs w:val="26"/>
                <w:cs/>
              </w:rPr>
              <w:t>.ย.</w:t>
            </w:r>
            <w:r w:rsidRPr="00787F28">
              <w:rPr>
                <w:rFonts w:ascii="Angsana New" w:hAnsi="Angsana New"/>
                <w:sz w:val="26"/>
                <w:szCs w:val="26"/>
              </w:rPr>
              <w:t xml:space="preserve"> 61</w:t>
            </w:r>
          </w:p>
        </w:tc>
      </w:tr>
      <w:tr w:rsidR="004161F4" w:rsidRPr="00787F28" w:rsidTr="00D25E45">
        <w:trPr>
          <w:trHeight w:val="270"/>
        </w:trPr>
        <w:tc>
          <w:tcPr>
            <w:tcW w:w="2835" w:type="dxa"/>
          </w:tcPr>
          <w:p w:rsidR="004161F4" w:rsidRPr="003064B9" w:rsidRDefault="004161F4" w:rsidP="009C4520">
            <w:pPr>
              <w:spacing w:line="30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513711451"/>
            <w:r w:rsidRPr="003064B9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787F28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787F28" w:rsidRDefault="004161F4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161F4" w:rsidRPr="00787F28" w:rsidRDefault="004161F4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787F28" w:rsidRDefault="004161F4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161F4" w:rsidRPr="00787F28" w:rsidRDefault="004161F4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161F4" w:rsidRPr="00787F28" w:rsidRDefault="004161F4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161F4" w:rsidRPr="00787F28" w:rsidRDefault="004161F4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4161F4" w:rsidRPr="00787F28" w:rsidRDefault="004161F4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752" w:rsidRPr="00787F28" w:rsidTr="003B3FC1">
        <w:tc>
          <w:tcPr>
            <w:tcW w:w="2835" w:type="dxa"/>
            <w:shd w:val="clear" w:color="auto" w:fill="auto"/>
          </w:tcPr>
          <w:p w:rsidR="00D16752" w:rsidRPr="003064B9" w:rsidRDefault="00D16752" w:rsidP="009C4520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D16752" w:rsidRPr="00787F28" w:rsidRDefault="00D16752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2</w:t>
            </w:r>
            <w:r w:rsidRPr="00787F28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18</w:t>
            </w:r>
            <w:r w:rsidRPr="00787F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D16752" w:rsidRPr="00787F28" w:rsidRDefault="00D16752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787F28" w:rsidRDefault="009C4520" w:rsidP="009C4520">
            <w:pPr>
              <w:tabs>
                <w:tab w:val="clear" w:pos="907"/>
              </w:tabs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141" w:type="dxa"/>
          </w:tcPr>
          <w:p w:rsidR="00D16752" w:rsidRPr="00787F28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787F28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D16752" w:rsidRPr="00787F28" w:rsidRDefault="00D16752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787F28" w:rsidRDefault="009C4520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2,165</w:t>
            </w:r>
          </w:p>
        </w:tc>
      </w:tr>
      <w:tr w:rsidR="00D16752" w:rsidRPr="00787F28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D16752" w:rsidRPr="003064B9" w:rsidRDefault="00D16752" w:rsidP="009C4520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  <w:vAlign w:val="bottom"/>
          </w:tcPr>
          <w:p w:rsidR="00D16752" w:rsidRPr="00787F28" w:rsidRDefault="00D16752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1</w:t>
            </w:r>
            <w:r w:rsidRPr="00787F28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56</w:t>
            </w:r>
            <w:r w:rsidRPr="003064B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2" w:type="dxa"/>
            <w:vAlign w:val="bottom"/>
          </w:tcPr>
          <w:p w:rsidR="00D16752" w:rsidRPr="00787F28" w:rsidRDefault="00D16752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16752" w:rsidRPr="00787F28" w:rsidRDefault="009C4520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141" w:type="dxa"/>
            <w:vAlign w:val="bottom"/>
          </w:tcPr>
          <w:p w:rsidR="00D16752" w:rsidRPr="00787F28" w:rsidRDefault="00D16752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787F28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D16752" w:rsidRPr="00787F28" w:rsidRDefault="00D16752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D16752" w:rsidRPr="00787F28" w:rsidRDefault="009C4520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2,204</w:t>
            </w:r>
          </w:p>
        </w:tc>
      </w:tr>
      <w:tr w:rsidR="009C4520" w:rsidRPr="00787F28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9C4520" w:rsidRPr="003064B9" w:rsidRDefault="009C4520" w:rsidP="009C4520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6" w:type="dxa"/>
            <w:vAlign w:val="bottom"/>
          </w:tcPr>
          <w:p w:rsidR="009C4520" w:rsidRPr="003064B9" w:rsidRDefault="009C4520" w:rsidP="009C4520">
            <w:pPr>
              <w:tabs>
                <w:tab w:val="clear" w:pos="680"/>
                <w:tab w:val="clear" w:pos="907"/>
              </w:tabs>
              <w:spacing w:line="300" w:lineRule="exact"/>
              <w:ind w:left="-369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9C4520" w:rsidRPr="00787F28" w:rsidRDefault="009C4520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C4520" w:rsidRDefault="009C4520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41" w:type="dxa"/>
            <w:vAlign w:val="bottom"/>
          </w:tcPr>
          <w:p w:rsidR="009C4520" w:rsidRPr="00787F28" w:rsidRDefault="009C4520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C4520" w:rsidRPr="003064B9" w:rsidRDefault="009C4520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9C4520" w:rsidRPr="00787F28" w:rsidRDefault="009C4520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9C4520" w:rsidRDefault="009C4520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D16752" w:rsidRPr="00787F28" w:rsidTr="00530340">
        <w:tc>
          <w:tcPr>
            <w:tcW w:w="2835" w:type="dxa"/>
            <w:shd w:val="clear" w:color="auto" w:fill="auto"/>
          </w:tcPr>
          <w:p w:rsidR="00D16752" w:rsidRPr="003064B9" w:rsidRDefault="00D16752" w:rsidP="009C4520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D16752" w:rsidRPr="003064B9" w:rsidRDefault="00D16752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F28">
              <w:rPr>
                <w:rFonts w:ascii="Angsana New" w:hAnsi="Angsana New"/>
                <w:sz w:val="26"/>
                <w:szCs w:val="26"/>
              </w:rPr>
              <w:t>1,301</w:t>
            </w:r>
          </w:p>
        </w:tc>
        <w:tc>
          <w:tcPr>
            <w:tcW w:w="142" w:type="dxa"/>
          </w:tcPr>
          <w:p w:rsidR="00D16752" w:rsidRPr="00787F28" w:rsidRDefault="00D16752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787F28" w:rsidRDefault="009C4520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41" w:type="dxa"/>
          </w:tcPr>
          <w:p w:rsidR="00D16752" w:rsidRPr="00787F28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787F28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D16752" w:rsidRPr="00787F28" w:rsidRDefault="00D16752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787F28" w:rsidRDefault="009C4520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1,512</w:t>
            </w:r>
          </w:p>
        </w:tc>
      </w:tr>
      <w:tr w:rsidR="00D16752" w:rsidRPr="00787F28" w:rsidTr="00D25E45">
        <w:tc>
          <w:tcPr>
            <w:tcW w:w="2835" w:type="dxa"/>
            <w:shd w:val="clear" w:color="auto" w:fill="auto"/>
          </w:tcPr>
          <w:p w:rsidR="00D16752" w:rsidRPr="003064B9" w:rsidRDefault="00D16752" w:rsidP="009C4520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6752" w:rsidRPr="003064B9" w:rsidRDefault="00D16752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857</w:t>
            </w:r>
          </w:p>
        </w:tc>
        <w:tc>
          <w:tcPr>
            <w:tcW w:w="142" w:type="dxa"/>
          </w:tcPr>
          <w:p w:rsidR="00D16752" w:rsidRPr="00787F28" w:rsidRDefault="00D16752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6752" w:rsidRPr="00787F28" w:rsidRDefault="00E70857" w:rsidP="00E70857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178</w:t>
            </w:r>
          </w:p>
        </w:tc>
        <w:tc>
          <w:tcPr>
            <w:tcW w:w="141" w:type="dxa"/>
          </w:tcPr>
          <w:p w:rsidR="00D16752" w:rsidRPr="00787F28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6752" w:rsidRPr="00787F28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D16752" w:rsidRPr="00787F28" w:rsidRDefault="00D16752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16752" w:rsidRPr="00787F28" w:rsidRDefault="00E70857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1,035</w:t>
            </w:r>
          </w:p>
        </w:tc>
      </w:tr>
      <w:tr w:rsidR="00D16752" w:rsidRPr="00787F28" w:rsidTr="00D25E45">
        <w:tc>
          <w:tcPr>
            <w:tcW w:w="2835" w:type="dxa"/>
          </w:tcPr>
          <w:p w:rsidR="00D16752" w:rsidRPr="003064B9" w:rsidRDefault="00D16752" w:rsidP="009C4520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787F28" w:rsidRDefault="00D16752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5</w:t>
            </w:r>
            <w:r w:rsidRPr="00787F28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42" w:type="dxa"/>
          </w:tcPr>
          <w:p w:rsidR="00D16752" w:rsidRPr="00787F28" w:rsidRDefault="00D16752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787F28" w:rsidRDefault="00E70857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1,165</w:t>
            </w:r>
          </w:p>
        </w:tc>
        <w:tc>
          <w:tcPr>
            <w:tcW w:w="141" w:type="dxa"/>
          </w:tcPr>
          <w:p w:rsidR="00D16752" w:rsidRPr="00787F28" w:rsidRDefault="00D16752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787F28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D16752" w:rsidRPr="00787F28" w:rsidRDefault="00D16752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787F28" w:rsidRDefault="00E70857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7,068</w:t>
            </w:r>
          </w:p>
        </w:tc>
      </w:tr>
      <w:tr w:rsidR="001E3D33" w:rsidRPr="00787F28" w:rsidTr="001E3D33">
        <w:tc>
          <w:tcPr>
            <w:tcW w:w="2835" w:type="dxa"/>
          </w:tcPr>
          <w:p w:rsidR="001E3D33" w:rsidRPr="003064B9" w:rsidRDefault="001E3D33" w:rsidP="009C4520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E3D33" w:rsidRPr="003064B9" w:rsidRDefault="001E3D33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E3D33" w:rsidRPr="00787F28" w:rsidRDefault="001E3D33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E3D33" w:rsidRDefault="001E3D33" w:rsidP="009C452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E3D33" w:rsidRPr="00787F28" w:rsidRDefault="001E3D33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E3D33" w:rsidRPr="003064B9" w:rsidRDefault="001E3D33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E3D33" w:rsidRPr="00787F28" w:rsidRDefault="001E3D33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E3D33" w:rsidRDefault="001E3D33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2"/>
      <w:tr w:rsidR="0021514E" w:rsidRPr="0021514E" w:rsidTr="001E3D33">
        <w:tc>
          <w:tcPr>
            <w:tcW w:w="2835" w:type="dxa"/>
          </w:tcPr>
          <w:p w:rsidR="0021514E" w:rsidRPr="0021514E" w:rsidRDefault="00D72445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21514E" w:rsidRPr="003064B9" w:rsidRDefault="0021514E" w:rsidP="009C452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1514E" w:rsidRPr="003064B9" w:rsidRDefault="0021514E" w:rsidP="009C452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3064B9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514E" w:rsidRPr="003064B9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1514E">
              <w:rPr>
                <w:rFonts w:ascii="Angsana New" w:hAnsi="Angsana New"/>
                <w:sz w:val="26"/>
                <w:szCs w:val="26"/>
              </w:rPr>
              <w:t>.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1514E">
              <w:rPr>
                <w:rFonts w:ascii="Angsana New" w:hAnsi="Angsana New"/>
                <w:sz w:val="26"/>
                <w:szCs w:val="26"/>
              </w:rPr>
              <w:t>. 60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21514E" w:rsidRPr="003064B9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21514E" w:rsidRPr="0021514E" w:rsidRDefault="00D6755D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44838" w:rsidRPr="003064B9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.ย.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61</w:t>
            </w:r>
          </w:p>
        </w:tc>
      </w:tr>
      <w:tr w:rsidR="0021514E" w:rsidRPr="0021514E" w:rsidTr="00080D7F">
        <w:trPr>
          <w:trHeight w:val="270"/>
        </w:trPr>
        <w:tc>
          <w:tcPr>
            <w:tcW w:w="2835" w:type="dxa"/>
          </w:tcPr>
          <w:p w:rsidR="0021514E" w:rsidRPr="003064B9" w:rsidRDefault="0021514E" w:rsidP="009C4520">
            <w:pPr>
              <w:spacing w:line="30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21514E" w:rsidRPr="0021514E" w:rsidRDefault="0021514E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21514E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752" w:rsidRPr="0021514E" w:rsidTr="003B3FC1">
        <w:tc>
          <w:tcPr>
            <w:tcW w:w="2835" w:type="dxa"/>
            <w:shd w:val="clear" w:color="auto" w:fill="auto"/>
          </w:tcPr>
          <w:p w:rsidR="00D16752" w:rsidRPr="003064B9" w:rsidRDefault="00D16752" w:rsidP="009C4520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D16752" w:rsidRPr="0021514E" w:rsidRDefault="00D16752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2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009</w:t>
            </w:r>
          </w:p>
        </w:tc>
        <w:tc>
          <w:tcPr>
            <w:tcW w:w="142" w:type="dxa"/>
          </w:tcPr>
          <w:p w:rsidR="00D16752" w:rsidRPr="0021514E" w:rsidRDefault="00D16752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9969BB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141" w:type="dxa"/>
          </w:tcPr>
          <w:p w:rsidR="00D16752" w:rsidRPr="0021514E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21514E" w:rsidRDefault="009969BB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1,895</w:t>
            </w:r>
          </w:p>
        </w:tc>
      </w:tr>
      <w:tr w:rsidR="0021514E" w:rsidRPr="0021514E" w:rsidTr="00080D7F">
        <w:trPr>
          <w:trHeight w:val="270"/>
        </w:trPr>
        <w:tc>
          <w:tcPr>
            <w:tcW w:w="2835" w:type="dxa"/>
            <w:shd w:val="clear" w:color="auto" w:fill="auto"/>
          </w:tcPr>
          <w:p w:rsidR="0021514E" w:rsidRPr="003064B9" w:rsidRDefault="0021514E" w:rsidP="009C4520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</w:tcPr>
          <w:p w:rsidR="0021514E" w:rsidRPr="0021514E" w:rsidRDefault="0021514E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9969BB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(143)</w:t>
            </w:r>
          </w:p>
        </w:tc>
        <w:tc>
          <w:tcPr>
            <w:tcW w:w="141" w:type="dxa"/>
          </w:tcPr>
          <w:p w:rsidR="0021514E" w:rsidRPr="0021514E" w:rsidRDefault="0021514E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9969BB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1,084</w:t>
            </w:r>
          </w:p>
        </w:tc>
      </w:tr>
      <w:tr w:rsidR="0021514E" w:rsidRPr="0021514E" w:rsidTr="00080D7F">
        <w:tc>
          <w:tcPr>
            <w:tcW w:w="2835" w:type="dxa"/>
            <w:shd w:val="clear" w:color="auto" w:fill="auto"/>
          </w:tcPr>
          <w:p w:rsidR="0021514E" w:rsidRPr="003064B9" w:rsidRDefault="0021514E" w:rsidP="009C4520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21514E" w:rsidRPr="003064B9" w:rsidRDefault="0021514E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3064B9" w:rsidRDefault="009969BB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41" w:type="dxa"/>
          </w:tcPr>
          <w:p w:rsidR="0021514E" w:rsidRPr="0021514E" w:rsidRDefault="0021514E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3064B9" w:rsidRDefault="009969BB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1,300</w:t>
            </w:r>
          </w:p>
        </w:tc>
      </w:tr>
      <w:tr w:rsidR="0021514E" w:rsidRPr="0021514E" w:rsidTr="00080D7F">
        <w:tc>
          <w:tcPr>
            <w:tcW w:w="2835" w:type="dxa"/>
            <w:shd w:val="clear" w:color="auto" w:fill="auto"/>
          </w:tcPr>
          <w:p w:rsidR="0021514E" w:rsidRPr="003064B9" w:rsidRDefault="0021514E" w:rsidP="009C4520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857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E70857" w:rsidP="00E708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1" w:type="dxa"/>
          </w:tcPr>
          <w:p w:rsidR="0021514E" w:rsidRPr="0021514E" w:rsidRDefault="0021514E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1514E" w:rsidRPr="0021514E" w:rsidRDefault="00E70857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910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3064B9" w:rsidRDefault="0021514E" w:rsidP="009C4520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5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E70857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141" w:type="dxa"/>
          </w:tcPr>
          <w:p w:rsidR="0021514E" w:rsidRPr="0021514E" w:rsidRDefault="0021514E" w:rsidP="009C452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9C452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9C452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E70857" w:rsidP="009C4520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5,189</w:t>
            </w:r>
          </w:p>
        </w:tc>
      </w:tr>
    </w:tbl>
    <w:p w:rsidR="00EA32B8" w:rsidRDefault="00EA32B8" w:rsidP="001E41A6">
      <w:pPr>
        <w:widowControl w:val="0"/>
        <w:tabs>
          <w:tab w:val="left" w:pos="284"/>
          <w:tab w:val="left" w:pos="1134"/>
        </w:tabs>
        <w:spacing w:line="380" w:lineRule="exact"/>
        <w:ind w:hanging="142"/>
        <w:jc w:val="thaiDistribute"/>
        <w:rPr>
          <w:rFonts w:ascii="Browallia New" w:hAnsi="Browallia New" w:cs="Browallia New"/>
          <w:sz w:val="30"/>
          <w:szCs w:val="30"/>
        </w:rPr>
        <w:sectPr w:rsidR="00EA32B8" w:rsidSect="007A0603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134" w:right="851" w:bottom="1418" w:left="1814" w:header="737" w:footer="720" w:gutter="0"/>
          <w:pgNumType w:fmt="numberInDash" w:start="13"/>
          <w:cols w:space="720"/>
          <w:titlePg/>
          <w:docGrid w:linePitch="245"/>
        </w:sectPr>
      </w:pPr>
    </w:p>
    <w:p w:rsidR="004161F4" w:rsidRPr="008A3F08" w:rsidRDefault="004161F4" w:rsidP="00EA32B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A3F08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3064B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4161F4" w:rsidRDefault="004161F4" w:rsidP="00EA32B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 w:rsidR="008A3F08">
        <w:rPr>
          <w:rFonts w:ascii="Angsana New" w:hAnsi="Angsana New"/>
          <w:sz w:val="32"/>
          <w:szCs w:val="32"/>
        </w:rPr>
        <w:tab/>
      </w:r>
      <w:r w:rsidR="008A3F08">
        <w:rPr>
          <w:rFonts w:ascii="Angsana New" w:hAnsi="Angsana New"/>
          <w:sz w:val="32"/>
          <w:szCs w:val="32"/>
        </w:rPr>
        <w:tab/>
      </w:r>
      <w:r w:rsidR="008A3F08">
        <w:rPr>
          <w:rFonts w:ascii="Angsana New" w:hAnsi="Angsana New"/>
          <w:sz w:val="32"/>
          <w:szCs w:val="32"/>
        </w:rPr>
        <w:tab/>
      </w:r>
      <w:r w:rsidRPr="003064B9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95239F" w:rsidRPr="0095239F" w:rsidTr="002836F8">
        <w:tc>
          <w:tcPr>
            <w:tcW w:w="2835" w:type="dxa"/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95239F" w:rsidRPr="0095239F" w:rsidRDefault="0095239F" w:rsidP="00EA32B8">
            <w:pPr>
              <w:tabs>
                <w:tab w:val="clear" w:pos="2580"/>
              </w:tabs>
              <w:spacing w:line="28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5239F" w:rsidRPr="0095239F" w:rsidTr="0095239F">
        <w:tc>
          <w:tcPr>
            <w:tcW w:w="2835" w:type="dxa"/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95239F" w:rsidRPr="0095239F" w:rsidRDefault="0095239F" w:rsidP="00EA32B8">
            <w:pPr>
              <w:spacing w:line="28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39F" w:rsidRPr="0095239F" w:rsidTr="0095239F">
        <w:tc>
          <w:tcPr>
            <w:tcW w:w="2835" w:type="dxa"/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A05B9"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ธันวาคม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A05B9"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95239F" w:rsidRPr="0095239F" w:rsidRDefault="0095239F" w:rsidP="00EA32B8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ธันวาคม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B37253" w:rsidRPr="0095239F" w:rsidTr="0095239F">
        <w:trPr>
          <w:trHeight w:val="270"/>
        </w:trPr>
        <w:tc>
          <w:tcPr>
            <w:tcW w:w="2835" w:type="dxa"/>
            <w:shd w:val="clear" w:color="auto" w:fill="auto"/>
          </w:tcPr>
          <w:p w:rsidR="00B37253" w:rsidRPr="003064B9" w:rsidRDefault="00B37253" w:rsidP="00EA32B8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:rsidR="00B37253" w:rsidRPr="0095239F" w:rsidRDefault="00B37253" w:rsidP="00EA32B8">
            <w:pPr>
              <w:tabs>
                <w:tab w:val="clear" w:pos="680"/>
                <w:tab w:val="clear" w:pos="907"/>
                <w:tab w:val="left" w:pos="28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2,482</w:t>
            </w:r>
          </w:p>
        </w:tc>
        <w:tc>
          <w:tcPr>
            <w:tcW w:w="141" w:type="dxa"/>
          </w:tcPr>
          <w:p w:rsidR="00B37253" w:rsidRPr="0095239F" w:rsidRDefault="00B37253" w:rsidP="00EA32B8">
            <w:pPr>
              <w:spacing w:line="28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37253" w:rsidRPr="0095239F" w:rsidRDefault="00B37253" w:rsidP="00EA32B8">
            <w:pPr>
              <w:tabs>
                <w:tab w:val="clear" w:pos="680"/>
                <w:tab w:val="clear" w:pos="907"/>
                <w:tab w:val="left" w:pos="28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2,482</w:t>
            </w:r>
          </w:p>
        </w:tc>
      </w:tr>
      <w:tr w:rsidR="00B37253" w:rsidRPr="0095239F" w:rsidTr="002836F8">
        <w:tc>
          <w:tcPr>
            <w:tcW w:w="2835" w:type="dxa"/>
            <w:shd w:val="clear" w:color="auto" w:fill="auto"/>
          </w:tcPr>
          <w:p w:rsidR="00B37253" w:rsidRPr="003064B9" w:rsidRDefault="00B37253" w:rsidP="00EA32B8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75,000</w:t>
            </w:r>
          </w:p>
        </w:tc>
        <w:tc>
          <w:tcPr>
            <w:tcW w:w="142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141" w:type="dxa"/>
          </w:tcPr>
          <w:p w:rsidR="00B37253" w:rsidRPr="0095239F" w:rsidRDefault="00B37253" w:rsidP="00EA32B8">
            <w:pPr>
              <w:spacing w:line="28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75,000</w:t>
            </w:r>
          </w:p>
        </w:tc>
        <w:tc>
          <w:tcPr>
            <w:tcW w:w="142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B37253" w:rsidRPr="0095239F" w:rsidTr="002836F8">
        <w:tc>
          <w:tcPr>
            <w:tcW w:w="2835" w:type="dxa"/>
            <w:shd w:val="clear" w:color="auto" w:fill="auto"/>
          </w:tcPr>
          <w:p w:rsidR="00B37253" w:rsidRPr="003064B9" w:rsidRDefault="00B37253" w:rsidP="00EA32B8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486,919</w:t>
            </w:r>
          </w:p>
        </w:tc>
        <w:tc>
          <w:tcPr>
            <w:tcW w:w="142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319,739</w:t>
            </w:r>
          </w:p>
        </w:tc>
        <w:tc>
          <w:tcPr>
            <w:tcW w:w="141" w:type="dxa"/>
          </w:tcPr>
          <w:p w:rsidR="00B37253" w:rsidRPr="0095239F" w:rsidRDefault="00B37253" w:rsidP="00EA32B8">
            <w:pPr>
              <w:spacing w:line="28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463,982</w:t>
            </w:r>
          </w:p>
        </w:tc>
        <w:tc>
          <w:tcPr>
            <w:tcW w:w="142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319,739</w:t>
            </w:r>
          </w:p>
        </w:tc>
      </w:tr>
      <w:tr w:rsidR="00B37253" w:rsidRPr="0095239F" w:rsidTr="00C6558F">
        <w:trPr>
          <w:trHeight w:val="51"/>
        </w:trPr>
        <w:tc>
          <w:tcPr>
            <w:tcW w:w="2835" w:type="dxa"/>
          </w:tcPr>
          <w:p w:rsidR="00B37253" w:rsidRPr="0095239F" w:rsidRDefault="00B37253" w:rsidP="00EA32B8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37253" w:rsidRPr="0095239F" w:rsidRDefault="00B37253" w:rsidP="00EA32B8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561,919</w:t>
            </w:r>
          </w:p>
        </w:tc>
        <w:tc>
          <w:tcPr>
            <w:tcW w:w="142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367,221</w:t>
            </w:r>
          </w:p>
        </w:tc>
        <w:tc>
          <w:tcPr>
            <w:tcW w:w="141" w:type="dxa"/>
          </w:tcPr>
          <w:p w:rsidR="00B37253" w:rsidRPr="0095239F" w:rsidRDefault="00B37253" w:rsidP="00EA32B8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37253" w:rsidRPr="0095239F" w:rsidRDefault="00B37253" w:rsidP="00EA32B8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538,982</w:t>
            </w:r>
          </w:p>
        </w:tc>
        <w:tc>
          <w:tcPr>
            <w:tcW w:w="142" w:type="dxa"/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B37253" w:rsidRPr="0095239F" w:rsidRDefault="00B37253" w:rsidP="00EA32B8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</w:rPr>
              <w:t>367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4B9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</w:tr>
    </w:tbl>
    <w:p w:rsidR="00D72445" w:rsidRDefault="00D72445" w:rsidP="000A04DE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7E709D" w:rsidRPr="003064B9" w:rsidRDefault="007E709D" w:rsidP="00EA32B8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z w:val="32"/>
          <w:szCs w:val="32"/>
          <w:cs/>
        </w:rPr>
      </w:pPr>
      <w:r w:rsidRPr="003064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755D" w:rsidRPr="00AA4E2D">
        <w:rPr>
          <w:rFonts w:ascii="Angsana New" w:hAnsi="Angsana New"/>
          <w:sz w:val="32"/>
          <w:szCs w:val="32"/>
        </w:rPr>
        <w:t xml:space="preserve">30 </w:t>
      </w:r>
      <w:r w:rsidR="00CA05B9" w:rsidRPr="003064B9">
        <w:rPr>
          <w:rFonts w:ascii="Angsana New" w:hAnsi="Angsana New" w:hint="cs"/>
          <w:sz w:val="32"/>
          <w:szCs w:val="32"/>
          <w:cs/>
        </w:rPr>
        <w:t>กันยายน</w:t>
      </w:r>
      <w:r w:rsidR="00D6755D"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="000C31AE" w:rsidRPr="00AA4E2D">
        <w:rPr>
          <w:rFonts w:ascii="Angsana New" w:hAnsi="Angsana New"/>
          <w:sz w:val="32"/>
          <w:szCs w:val="32"/>
        </w:rPr>
        <w:t>2561</w:t>
      </w:r>
      <w:r w:rsidRPr="003064B9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F1317E">
        <w:rPr>
          <w:rFonts w:ascii="Angsana New" w:hAnsi="Angsana New"/>
          <w:sz w:val="32"/>
          <w:szCs w:val="32"/>
        </w:rPr>
        <w:t>1,</w:t>
      </w:r>
      <w:r w:rsidR="00972A16">
        <w:rPr>
          <w:rFonts w:ascii="Angsana New" w:hAnsi="Angsana New"/>
          <w:sz w:val="32"/>
          <w:szCs w:val="32"/>
        </w:rPr>
        <w:t>603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</w:t>
      </w:r>
      <w:r w:rsidR="00972A16">
        <w:rPr>
          <w:rFonts w:ascii="Angsana New" w:hAnsi="Angsana New" w:hint="cs"/>
          <w:sz w:val="32"/>
          <w:szCs w:val="32"/>
          <w:cs/>
        </w:rPr>
        <w:t xml:space="preserve"> </w:t>
      </w:r>
      <w:r w:rsidRPr="003064B9">
        <w:rPr>
          <w:rFonts w:ascii="Angsana New" w:hAnsi="Angsana New"/>
          <w:sz w:val="32"/>
          <w:szCs w:val="32"/>
          <w:cs/>
        </w:rPr>
        <w:t xml:space="preserve">กับธนาคารพาณิชย์ในประเทศห้าแห่ง ซึ่งประกอบด้วยวงเงินเบิกเกินบัญชี </w:t>
      </w:r>
      <w:r w:rsidR="00D815FC" w:rsidRPr="00AA4E2D">
        <w:rPr>
          <w:rFonts w:ascii="Angsana New" w:hAnsi="Angsana New"/>
          <w:sz w:val="32"/>
          <w:szCs w:val="32"/>
        </w:rPr>
        <w:t>52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="00D60064">
        <w:rPr>
          <w:rFonts w:ascii="Angsana New" w:hAnsi="Angsana New" w:hint="cs"/>
          <w:sz w:val="32"/>
          <w:szCs w:val="32"/>
          <w:cs/>
        </w:rPr>
        <w:t xml:space="preserve"> </w:t>
      </w:r>
      <w:r w:rsidR="00D60064">
        <w:rPr>
          <w:rFonts w:ascii="Angsana New" w:hAnsi="Angsana New"/>
          <w:sz w:val="32"/>
          <w:szCs w:val="32"/>
        </w:rPr>
        <w:t xml:space="preserve">MOR </w:t>
      </w:r>
      <w:r w:rsidR="00D60064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3064B9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FIX+</w:t>
      </w:r>
      <w:r w:rsidR="00D815FC" w:rsidRPr="00AA4E2D">
        <w:rPr>
          <w:rFonts w:ascii="Angsana New" w:hAnsi="Angsana New"/>
          <w:sz w:val="32"/>
          <w:szCs w:val="32"/>
        </w:rPr>
        <w:t>2</w:t>
      </w:r>
      <w:r w:rsidRPr="003064B9">
        <w:rPr>
          <w:rFonts w:ascii="Angsana New" w:hAnsi="Angsana New"/>
          <w:sz w:val="32"/>
          <w:szCs w:val="32"/>
          <w:cs/>
        </w:rPr>
        <w:t xml:space="preserve"> </w:t>
      </w:r>
      <w:r w:rsidR="00F1317E" w:rsidRPr="003064B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D60064" w:rsidRPr="003064B9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="00D60064">
        <w:rPr>
          <w:rFonts w:ascii="Angsana New" w:hAnsi="Angsana New"/>
          <w:sz w:val="32"/>
          <w:szCs w:val="32"/>
        </w:rPr>
        <w:t>365</w:t>
      </w:r>
      <w:r w:rsidR="00D60064" w:rsidRPr="003064B9">
        <w:rPr>
          <w:rFonts w:ascii="Angsana New" w:hAnsi="Angsana New"/>
          <w:sz w:val="32"/>
          <w:szCs w:val="32"/>
          <w:cs/>
        </w:rPr>
        <w:t xml:space="preserve"> ล้านบาท</w:t>
      </w:r>
      <w:r w:rsidR="00D60064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 w:rsidR="00D60064">
        <w:rPr>
          <w:rFonts w:ascii="Angsana New" w:hAnsi="Angsana New"/>
          <w:sz w:val="32"/>
          <w:szCs w:val="32"/>
        </w:rPr>
        <w:t>2.7</w:t>
      </w:r>
      <w:r w:rsidR="00C068DE">
        <w:rPr>
          <w:rFonts w:ascii="Angsana New" w:hAnsi="Angsana New"/>
          <w:sz w:val="32"/>
          <w:szCs w:val="32"/>
        </w:rPr>
        <w:t>0</w:t>
      </w:r>
      <w:r w:rsidR="00D60064">
        <w:rPr>
          <w:rFonts w:ascii="Angsana New" w:hAnsi="Angsana New"/>
          <w:sz w:val="32"/>
          <w:szCs w:val="32"/>
        </w:rPr>
        <w:t xml:space="preserve"> </w:t>
      </w:r>
      <w:r w:rsidR="00D60064">
        <w:rPr>
          <w:rFonts w:ascii="Angsana New" w:hAnsi="Angsana New" w:hint="cs"/>
          <w:sz w:val="32"/>
          <w:szCs w:val="32"/>
          <w:cs/>
        </w:rPr>
        <w:t xml:space="preserve">ถึง </w:t>
      </w:r>
      <w:r w:rsidR="00D60064">
        <w:rPr>
          <w:rFonts w:ascii="Angsana New" w:hAnsi="Angsana New"/>
          <w:sz w:val="32"/>
          <w:szCs w:val="32"/>
        </w:rPr>
        <w:t xml:space="preserve">2.75 </w:t>
      </w:r>
      <w:r w:rsidR="00D6006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064B9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 xml:space="preserve">L/C, T/R,  L/G </w:t>
      </w:r>
      <w:r w:rsidR="00662D54" w:rsidRPr="003064B9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="00972A16">
        <w:rPr>
          <w:rFonts w:ascii="Angsana New" w:hAnsi="Angsana New"/>
          <w:sz w:val="32"/>
          <w:szCs w:val="32"/>
        </w:rPr>
        <w:t>721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6639F">
        <w:rPr>
          <w:rFonts w:ascii="Angsana New" w:hAnsi="Angsana New" w:hint="cs"/>
          <w:sz w:val="32"/>
          <w:szCs w:val="32"/>
          <w:cs/>
        </w:rPr>
        <w:t xml:space="preserve">โดย </w:t>
      </w:r>
      <w:r w:rsidR="00D60064">
        <w:rPr>
          <w:rFonts w:ascii="Angsana New" w:hAnsi="Angsana New"/>
          <w:sz w:val="32"/>
          <w:szCs w:val="32"/>
        </w:rPr>
        <w:t xml:space="preserve">T/R </w:t>
      </w:r>
      <w:r w:rsidRPr="003064B9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D6006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60064">
        <w:rPr>
          <w:rFonts w:ascii="Angsana New" w:hAnsi="Angsana New"/>
          <w:sz w:val="32"/>
          <w:szCs w:val="32"/>
        </w:rPr>
        <w:t xml:space="preserve">0.96 </w:t>
      </w:r>
      <w:r w:rsidR="00D60064">
        <w:rPr>
          <w:rFonts w:ascii="Angsana New" w:hAnsi="Angsana New" w:hint="cs"/>
          <w:sz w:val="32"/>
          <w:szCs w:val="32"/>
          <w:cs/>
        </w:rPr>
        <w:t xml:space="preserve">ถึง </w:t>
      </w:r>
      <w:r w:rsidR="00D60064">
        <w:rPr>
          <w:rFonts w:ascii="Angsana New" w:hAnsi="Angsana New"/>
          <w:sz w:val="32"/>
          <w:szCs w:val="32"/>
        </w:rPr>
        <w:t xml:space="preserve">3.48 </w:t>
      </w:r>
      <w:r w:rsidRPr="003064B9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 xml:space="preserve">Forward Contract </w:t>
      </w:r>
      <w:r w:rsidR="00AA4E2D" w:rsidRPr="00AA4E2D">
        <w:rPr>
          <w:rFonts w:ascii="Angsana New" w:hAnsi="Angsana New"/>
          <w:sz w:val="32"/>
          <w:szCs w:val="32"/>
        </w:rPr>
        <w:t>465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815FC" w:rsidRPr="00AA4E2D">
        <w:rPr>
          <w:rFonts w:ascii="Angsana New" w:hAnsi="Angsana New"/>
          <w:sz w:val="32"/>
          <w:szCs w:val="32"/>
        </w:rPr>
        <w:t>0.50</w:t>
      </w:r>
      <w:r w:rsidRPr="003064B9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="00DA6B0E" w:rsidRPr="003064B9">
        <w:rPr>
          <w:rFonts w:ascii="Angsana New" w:hAnsi="Angsana New" w:hint="cs"/>
          <w:sz w:val="32"/>
          <w:szCs w:val="32"/>
          <w:cs/>
        </w:rPr>
        <w:t>อเมริกา</w:t>
      </w:r>
      <w:r w:rsidRPr="003064B9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="000A04DE">
        <w:rPr>
          <w:rFonts w:ascii="Angsana New" w:hAnsi="Angsana New" w:hint="cs"/>
          <w:sz w:val="32"/>
          <w:szCs w:val="32"/>
          <w:cs/>
        </w:rPr>
        <w:t>เงิน</w:t>
      </w:r>
      <w:r w:rsidRPr="003064B9">
        <w:rPr>
          <w:rFonts w:ascii="Angsana New" w:hAnsi="Angsana New"/>
          <w:sz w:val="32"/>
          <w:szCs w:val="32"/>
          <w:cs/>
        </w:rPr>
        <w:t xml:space="preserve"> </w:t>
      </w:r>
      <w:r w:rsidR="00D815FC" w:rsidRPr="00AA4E2D">
        <w:rPr>
          <w:rFonts w:ascii="Angsana New" w:hAnsi="Angsana New"/>
          <w:sz w:val="32"/>
          <w:szCs w:val="32"/>
        </w:rPr>
        <w:t>72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1317E" w:rsidRPr="003064B9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F1317E">
        <w:rPr>
          <w:rFonts w:ascii="Angsana New" w:hAnsi="Angsana New"/>
          <w:sz w:val="32"/>
          <w:szCs w:val="32"/>
        </w:rPr>
        <w:t>8</w:t>
      </w:r>
      <w:r w:rsidR="00F1317E" w:rsidRPr="003064B9">
        <w:rPr>
          <w:rFonts w:ascii="Angsana New" w:hAnsi="Angsana New" w:hint="cs"/>
          <w:sz w:val="32"/>
          <w:szCs w:val="32"/>
        </w:rPr>
        <w:t xml:space="preserve">) </w:t>
      </w:r>
      <w:r w:rsidRPr="003064B9">
        <w:rPr>
          <w:rFonts w:ascii="Angsana New" w:hAnsi="Angsana New"/>
          <w:sz w:val="32"/>
          <w:szCs w:val="32"/>
          <w:cs/>
        </w:rPr>
        <w:t>และจดจำนองที่ดินของบริษัท</w:t>
      </w:r>
      <w:r w:rsidR="00400E1B">
        <w:rPr>
          <w:rFonts w:ascii="Angsana New" w:hAnsi="Angsana New"/>
          <w:sz w:val="32"/>
          <w:szCs w:val="32"/>
        </w:rPr>
        <w:t xml:space="preserve"> </w:t>
      </w:r>
      <w:r w:rsidR="00F1317E" w:rsidRPr="003064B9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แห่งหนึ่ง จำนวนวงเงินรวม </w:t>
      </w:r>
      <w:r w:rsidR="00F1317E">
        <w:rPr>
          <w:rFonts w:ascii="Angsana New" w:hAnsi="Angsana New"/>
          <w:sz w:val="32"/>
          <w:szCs w:val="32"/>
        </w:rPr>
        <w:t xml:space="preserve">60 </w:t>
      </w:r>
      <w:r w:rsidR="00F1317E" w:rsidRPr="003064B9">
        <w:rPr>
          <w:rFonts w:ascii="Angsana New" w:hAnsi="Angsana New" w:hint="cs"/>
          <w:sz w:val="32"/>
          <w:szCs w:val="32"/>
          <w:cs/>
        </w:rPr>
        <w:t>ล้านบาท</w:t>
      </w:r>
    </w:p>
    <w:p w:rsidR="00AA4E2D" w:rsidRDefault="00AA4E2D" w:rsidP="00EA32B8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4E2D">
        <w:rPr>
          <w:rFonts w:ascii="Angsana New" w:hAnsi="Angsana New"/>
          <w:sz w:val="32"/>
          <w:szCs w:val="32"/>
        </w:rPr>
        <w:t>31</w:t>
      </w:r>
      <w:r w:rsidRPr="003064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A4E2D">
        <w:rPr>
          <w:rFonts w:ascii="Angsana New" w:hAnsi="Angsana New"/>
          <w:sz w:val="32"/>
          <w:szCs w:val="32"/>
        </w:rPr>
        <w:t>2560</w:t>
      </w:r>
      <w:r w:rsidRPr="003064B9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783C22">
        <w:rPr>
          <w:rFonts w:ascii="Angsana New" w:hAnsi="Angsana New"/>
          <w:sz w:val="32"/>
          <w:szCs w:val="32"/>
        </w:rPr>
        <w:t>2,103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ล้านบาทกับธนาคารพาณิชย์ในประเทศห้าแห่ง ซึ่งประกอบด้วยวงเงินเบิกเกินบัญชี </w:t>
      </w:r>
      <w:r w:rsidRPr="00AA4E2D">
        <w:rPr>
          <w:rFonts w:ascii="Angsana New" w:hAnsi="Angsana New"/>
          <w:sz w:val="32"/>
          <w:szCs w:val="32"/>
        </w:rPr>
        <w:t>52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="00540B8E">
        <w:rPr>
          <w:rFonts w:ascii="Angsana New" w:hAnsi="Angsana New" w:hint="cs"/>
          <w:sz w:val="32"/>
          <w:szCs w:val="32"/>
          <w:cs/>
        </w:rPr>
        <w:t xml:space="preserve"> </w:t>
      </w:r>
      <w:r w:rsidR="00540B8E">
        <w:rPr>
          <w:rFonts w:ascii="Angsana New" w:hAnsi="Angsana New"/>
          <w:sz w:val="32"/>
          <w:szCs w:val="32"/>
        </w:rPr>
        <w:t xml:space="preserve">MOR </w:t>
      </w:r>
      <w:r w:rsidR="00540B8E">
        <w:rPr>
          <w:rFonts w:ascii="Angsana New" w:hAnsi="Angsana New" w:hint="cs"/>
          <w:sz w:val="32"/>
          <w:szCs w:val="32"/>
          <w:cs/>
        </w:rPr>
        <w:t xml:space="preserve">และอัตราร้อยละ </w:t>
      </w:r>
      <w:r w:rsidRPr="00AA4E2D">
        <w:rPr>
          <w:rFonts w:ascii="Angsana New" w:hAnsi="Angsana New"/>
          <w:sz w:val="32"/>
          <w:szCs w:val="32"/>
        </w:rPr>
        <w:t>FIX+2</w:t>
      </w:r>
      <w:r w:rsidRPr="003064B9">
        <w:rPr>
          <w:rFonts w:ascii="Angsana New" w:hAnsi="Angsana New"/>
          <w:sz w:val="32"/>
          <w:szCs w:val="32"/>
          <w:cs/>
        </w:rPr>
        <w:t xml:space="preserve"> </w:t>
      </w:r>
      <w:r w:rsidR="00540B8E">
        <w:rPr>
          <w:rFonts w:ascii="Angsana New" w:hAnsi="Angsana New" w:hint="cs"/>
          <w:sz w:val="32"/>
          <w:szCs w:val="32"/>
          <w:cs/>
        </w:rPr>
        <w:t>ต่อปี</w:t>
      </w:r>
      <w:r w:rsidR="00540B8E" w:rsidRPr="003064B9">
        <w:rPr>
          <w:rFonts w:ascii="Angsana New" w:hAnsi="Angsana New"/>
          <w:sz w:val="32"/>
          <w:szCs w:val="32"/>
          <w:cs/>
        </w:rPr>
        <w:t xml:space="preserve"> </w:t>
      </w:r>
      <w:r w:rsidR="009817B7" w:rsidRPr="009817B7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="009817B7" w:rsidRPr="009817B7">
        <w:rPr>
          <w:rFonts w:ascii="Angsana New" w:hAnsi="Angsana New"/>
          <w:sz w:val="32"/>
          <w:szCs w:val="32"/>
        </w:rPr>
        <w:t>445</w:t>
      </w:r>
      <w:r w:rsidR="009817B7" w:rsidRPr="009817B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817B7" w:rsidRPr="009817B7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="009817B7" w:rsidRPr="009817B7">
        <w:rPr>
          <w:rFonts w:ascii="Angsana New" w:hAnsi="Angsana New"/>
          <w:sz w:val="32"/>
          <w:szCs w:val="32"/>
        </w:rPr>
        <w:t>2.8</w:t>
      </w:r>
      <w:r w:rsidR="00C068DE">
        <w:rPr>
          <w:rFonts w:ascii="Angsana New" w:hAnsi="Angsana New"/>
          <w:sz w:val="32"/>
          <w:szCs w:val="32"/>
        </w:rPr>
        <w:t>0</w:t>
      </w:r>
      <w:r w:rsidR="009817B7" w:rsidRPr="009817B7">
        <w:rPr>
          <w:rFonts w:ascii="Angsana New" w:hAnsi="Angsana New"/>
          <w:sz w:val="32"/>
          <w:szCs w:val="32"/>
        </w:rPr>
        <w:t xml:space="preserve"> </w:t>
      </w:r>
      <w:r w:rsidR="009817B7" w:rsidRPr="009817B7">
        <w:rPr>
          <w:rFonts w:ascii="Angsana New" w:hAnsi="Angsana New" w:hint="cs"/>
          <w:sz w:val="32"/>
          <w:szCs w:val="32"/>
          <w:cs/>
        </w:rPr>
        <w:t xml:space="preserve">ถึง </w:t>
      </w:r>
      <w:r w:rsidR="009817B7" w:rsidRPr="009817B7">
        <w:rPr>
          <w:rFonts w:ascii="Angsana New" w:hAnsi="Angsana New"/>
          <w:sz w:val="32"/>
          <w:szCs w:val="32"/>
        </w:rPr>
        <w:t xml:space="preserve">3.05 </w:t>
      </w:r>
      <w:r w:rsidR="009817B7" w:rsidRPr="009817B7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064B9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 xml:space="preserve">L/C, T/R,  L/G </w:t>
      </w:r>
      <w:r w:rsidRPr="003064B9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AA4E2D">
        <w:rPr>
          <w:rFonts w:ascii="Angsana New" w:hAnsi="Angsana New"/>
          <w:sz w:val="32"/>
          <w:szCs w:val="32"/>
        </w:rPr>
        <w:t>891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15723" w:rsidRPr="003064B9">
        <w:rPr>
          <w:rFonts w:ascii="Angsana New" w:hAnsi="Angsana New"/>
          <w:sz w:val="32"/>
          <w:szCs w:val="32"/>
          <w:cs/>
        </w:rPr>
        <w:t>โดย</w:t>
      </w:r>
      <w:r w:rsidR="00115723">
        <w:rPr>
          <w:rFonts w:ascii="Angsana New" w:hAnsi="Angsana New"/>
          <w:sz w:val="32"/>
          <w:szCs w:val="32"/>
        </w:rPr>
        <w:t xml:space="preserve"> </w:t>
      </w:r>
      <w:r w:rsidR="001630ED">
        <w:rPr>
          <w:rFonts w:ascii="Angsana New" w:hAnsi="Angsana New"/>
          <w:sz w:val="32"/>
          <w:szCs w:val="32"/>
        </w:rPr>
        <w:t xml:space="preserve">T/R </w:t>
      </w:r>
      <w:r w:rsidR="001630ED" w:rsidRPr="003064B9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1630E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630ED">
        <w:rPr>
          <w:rFonts w:ascii="Angsana New" w:hAnsi="Angsana New"/>
          <w:sz w:val="32"/>
          <w:szCs w:val="32"/>
        </w:rPr>
        <w:t>0.</w:t>
      </w:r>
      <w:r w:rsidR="001630ED">
        <w:rPr>
          <w:rFonts w:ascii="Angsana New" w:hAnsi="Angsana New" w:hint="cs"/>
          <w:sz w:val="32"/>
          <w:szCs w:val="32"/>
          <w:cs/>
        </w:rPr>
        <w:t>72</w:t>
      </w:r>
      <w:r w:rsidR="001630ED">
        <w:rPr>
          <w:rFonts w:ascii="Angsana New" w:hAnsi="Angsana New"/>
          <w:sz w:val="32"/>
          <w:szCs w:val="32"/>
        </w:rPr>
        <w:t xml:space="preserve"> </w:t>
      </w:r>
      <w:r w:rsidR="001630ED">
        <w:rPr>
          <w:rFonts w:ascii="Angsana New" w:hAnsi="Angsana New" w:hint="cs"/>
          <w:sz w:val="32"/>
          <w:szCs w:val="32"/>
          <w:cs/>
        </w:rPr>
        <w:t xml:space="preserve">ถึง </w:t>
      </w:r>
      <w:r w:rsidR="001630ED">
        <w:rPr>
          <w:rFonts w:ascii="Angsana New" w:hAnsi="Angsana New"/>
          <w:sz w:val="32"/>
          <w:szCs w:val="32"/>
        </w:rPr>
        <w:t xml:space="preserve">2.89 </w:t>
      </w:r>
      <w:r w:rsidR="001630ED" w:rsidRPr="003064B9">
        <w:rPr>
          <w:rFonts w:ascii="Angsana New" w:hAnsi="Angsana New"/>
          <w:sz w:val="32"/>
          <w:szCs w:val="32"/>
          <w:cs/>
        </w:rPr>
        <w:t xml:space="preserve">ต่อปี </w:t>
      </w:r>
      <w:r w:rsidRPr="003064B9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AA4E2D">
        <w:rPr>
          <w:rFonts w:ascii="Angsana New" w:hAnsi="Angsana New"/>
          <w:sz w:val="32"/>
          <w:szCs w:val="32"/>
        </w:rPr>
        <w:t>Forward Contract 715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0.50</w:t>
      </w:r>
      <w:r w:rsidRPr="003064B9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3064B9">
        <w:rPr>
          <w:rFonts w:ascii="Angsana New" w:hAnsi="Angsana New" w:hint="cs"/>
          <w:sz w:val="32"/>
          <w:szCs w:val="32"/>
          <w:cs/>
        </w:rPr>
        <w:t>อเมริกา</w:t>
      </w:r>
      <w:r w:rsidRPr="003064B9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="002A1344">
        <w:rPr>
          <w:rFonts w:ascii="Angsana New" w:hAnsi="Angsana New" w:hint="cs"/>
          <w:sz w:val="32"/>
          <w:szCs w:val="32"/>
          <w:cs/>
        </w:rPr>
        <w:t>เงิน</w:t>
      </w:r>
      <w:r w:rsidRPr="003064B9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72</w:t>
      </w:r>
      <w:r w:rsidRPr="003064B9">
        <w:rPr>
          <w:rFonts w:ascii="Angsana New" w:hAnsi="Angsana New"/>
          <w:sz w:val="32"/>
          <w:szCs w:val="32"/>
          <w:cs/>
        </w:rPr>
        <w:t xml:space="preserve"> ล้านบาท</w:t>
      </w:r>
      <w:r w:rsidR="00783C22" w:rsidRPr="003064B9">
        <w:rPr>
          <w:rFonts w:ascii="Angsana New" w:hAnsi="Angsana New" w:hint="cs"/>
          <w:sz w:val="32"/>
          <w:szCs w:val="32"/>
          <w:cs/>
        </w:rPr>
        <w:t xml:space="preserve"> (ดูหมายเหตุ </w:t>
      </w:r>
      <w:r w:rsidR="00783C22">
        <w:rPr>
          <w:rFonts w:ascii="Angsana New" w:hAnsi="Angsana New"/>
          <w:sz w:val="32"/>
          <w:szCs w:val="32"/>
        </w:rPr>
        <w:t>8</w:t>
      </w:r>
      <w:r w:rsidR="00783C22" w:rsidRPr="003064B9">
        <w:rPr>
          <w:rFonts w:ascii="Angsana New" w:hAnsi="Angsana New" w:hint="cs"/>
          <w:sz w:val="32"/>
          <w:szCs w:val="32"/>
        </w:rPr>
        <w:t xml:space="preserve">) </w:t>
      </w:r>
      <w:r w:rsidRPr="003064B9">
        <w:rPr>
          <w:rFonts w:ascii="Angsana New" w:hAnsi="Angsana New"/>
          <w:sz w:val="32"/>
          <w:szCs w:val="32"/>
          <w:cs/>
        </w:rPr>
        <w:t>และจดจำนองที่ดินของบริษัท</w:t>
      </w:r>
    </w:p>
    <w:p w:rsidR="00972A16" w:rsidRDefault="00972A16" w:rsidP="000A04DE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:rsidR="008D06A0" w:rsidRPr="008D06A0" w:rsidRDefault="008D06A0" w:rsidP="000A04DE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A52674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Pr="003064B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064B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8D06A0" w:rsidRDefault="00A102F2" w:rsidP="000A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 w:rsidRPr="003064B9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="008D06A0" w:rsidRPr="003064B9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448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87"/>
        <w:gridCol w:w="1134"/>
        <w:gridCol w:w="142"/>
        <w:gridCol w:w="1136"/>
        <w:gridCol w:w="139"/>
        <w:gridCol w:w="1134"/>
        <w:gridCol w:w="142"/>
        <w:gridCol w:w="1134"/>
      </w:tblGrid>
      <w:tr w:rsidR="008D06A0" w:rsidRPr="00027D71" w:rsidTr="00540D41">
        <w:tc>
          <w:tcPr>
            <w:tcW w:w="3487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8D06A0" w:rsidRPr="003064B9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D06A0" w:rsidRPr="00027D71" w:rsidTr="00540D41">
        <w:tc>
          <w:tcPr>
            <w:tcW w:w="3487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6A0" w:rsidRPr="00027D71" w:rsidTr="00540D41">
        <w:tc>
          <w:tcPr>
            <w:tcW w:w="3487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D6755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8D06A0" w:rsidRPr="00027D71" w:rsidRDefault="00CA05B9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8D06A0"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D06A0" w:rsidRPr="00027D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tcBorders>
              <w:left w:val="nil"/>
            </w:tcBorders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D6755D" w:rsidRPr="00027D71" w:rsidRDefault="00D6755D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8D06A0" w:rsidRPr="00027D71" w:rsidRDefault="00CA05B9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D6755D"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6755D" w:rsidRPr="00027D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8D06A0" w:rsidRPr="00027D71" w:rsidTr="00540D41">
        <w:tc>
          <w:tcPr>
            <w:tcW w:w="3487" w:type="dxa"/>
          </w:tcPr>
          <w:p w:rsidR="008D06A0" w:rsidRPr="003064B9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8D06A0" w:rsidRPr="00027D71" w:rsidRDefault="00337FBD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156,136</w:t>
            </w:r>
          </w:p>
        </w:tc>
        <w:tc>
          <w:tcPr>
            <w:tcW w:w="142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8D06A0" w:rsidRPr="00027D71" w:rsidRDefault="0059563B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151,272</w:t>
            </w:r>
          </w:p>
        </w:tc>
        <w:tc>
          <w:tcPr>
            <w:tcW w:w="139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8D06A0" w:rsidRPr="00027D71" w:rsidRDefault="009969BB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105,669</w:t>
            </w:r>
          </w:p>
        </w:tc>
        <w:tc>
          <w:tcPr>
            <w:tcW w:w="142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>88,32</w:t>
            </w:r>
            <w:r w:rsidRPr="003064B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D06A0" w:rsidRPr="00027D71" w:rsidTr="00540D41">
        <w:tc>
          <w:tcPr>
            <w:tcW w:w="3487" w:type="dxa"/>
          </w:tcPr>
          <w:p w:rsidR="008D06A0" w:rsidRPr="003064B9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06A0" w:rsidRPr="00027D71" w:rsidTr="00540D41">
        <w:tc>
          <w:tcPr>
            <w:tcW w:w="3487" w:type="dxa"/>
          </w:tcPr>
          <w:p w:rsidR="008D06A0" w:rsidRPr="003064B9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8D06A0" w:rsidRPr="00027D71" w:rsidRDefault="00337FBD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18,024</w:t>
            </w:r>
          </w:p>
        </w:tc>
        <w:tc>
          <w:tcPr>
            <w:tcW w:w="142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8D06A0" w:rsidRPr="00027D71" w:rsidRDefault="002A30A7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11,146</w:t>
            </w:r>
          </w:p>
        </w:tc>
        <w:tc>
          <w:tcPr>
            <w:tcW w:w="139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D06A0" w:rsidRPr="00027D71" w:rsidRDefault="009969BB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11,091</w:t>
            </w:r>
          </w:p>
        </w:tc>
        <w:tc>
          <w:tcPr>
            <w:tcW w:w="142" w:type="dxa"/>
          </w:tcPr>
          <w:p w:rsidR="008D06A0" w:rsidRPr="00027D71" w:rsidRDefault="008D06A0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6A0" w:rsidRPr="00027D71" w:rsidRDefault="00055DAA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8,089</w:t>
            </w:r>
          </w:p>
        </w:tc>
      </w:tr>
      <w:tr w:rsidR="002A30A7" w:rsidRPr="00027D71" w:rsidTr="00540D41">
        <w:tc>
          <w:tcPr>
            <w:tcW w:w="3487" w:type="dxa"/>
          </w:tcPr>
          <w:p w:rsidR="002A30A7" w:rsidRPr="003064B9" w:rsidRDefault="002A30A7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16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="001616C8" w:rsidRPr="001616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616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3064B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ค่าเช่าค้างจ่ายที่บันทึกตามมาตรฐานก</w:t>
            </w:r>
            <w:r w:rsidR="00BA575F" w:rsidRPr="003064B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าร</w:t>
            </w:r>
            <w:r w:rsidR="002171EE" w:rsidRPr="003064B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บัญชี</w:t>
            </w:r>
            <w:r w:rsidR="00BA575F" w:rsidRPr="003064B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2A30A7" w:rsidRDefault="002A30A7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2A30A7" w:rsidRPr="00027D71" w:rsidRDefault="002A30A7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2A30A7" w:rsidRDefault="002A30A7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2A30A7" w:rsidRPr="00027D71" w:rsidRDefault="002A30A7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2A30A7" w:rsidRDefault="002A30A7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2A30A7" w:rsidRPr="00027D71" w:rsidRDefault="002A30A7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2A30A7" w:rsidRDefault="002A30A7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1EE" w:rsidRPr="00027D71" w:rsidTr="00540D41">
        <w:tc>
          <w:tcPr>
            <w:tcW w:w="3487" w:type="dxa"/>
          </w:tcPr>
          <w:p w:rsidR="002171EE" w:rsidRDefault="002171EE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:rsidR="002171EE" w:rsidRDefault="00337FBD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4,478</w:t>
            </w:r>
          </w:p>
        </w:tc>
        <w:tc>
          <w:tcPr>
            <w:tcW w:w="142" w:type="dxa"/>
          </w:tcPr>
          <w:p w:rsidR="002171EE" w:rsidRPr="00027D71" w:rsidRDefault="002171EE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2171EE" w:rsidRDefault="00E94DA4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4,786</w:t>
            </w:r>
          </w:p>
        </w:tc>
        <w:tc>
          <w:tcPr>
            <w:tcW w:w="139" w:type="dxa"/>
          </w:tcPr>
          <w:p w:rsidR="002171EE" w:rsidRPr="00027D71" w:rsidRDefault="002171EE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2171EE" w:rsidRDefault="009969BB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3,853</w:t>
            </w:r>
          </w:p>
        </w:tc>
        <w:tc>
          <w:tcPr>
            <w:tcW w:w="142" w:type="dxa"/>
          </w:tcPr>
          <w:p w:rsidR="002171EE" w:rsidRPr="00027D71" w:rsidRDefault="002171EE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2171EE" w:rsidRDefault="00E94DA4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3,223</w:t>
            </w:r>
          </w:p>
        </w:tc>
      </w:tr>
      <w:tr w:rsidR="00DE139C" w:rsidRPr="00027D71" w:rsidTr="00540D41">
        <w:tc>
          <w:tcPr>
            <w:tcW w:w="3487" w:type="dxa"/>
          </w:tcPr>
          <w:p w:rsidR="00DE139C" w:rsidRPr="003064B9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80" w:lineRule="exact"/>
              <w:ind w:firstLine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DE139C" w:rsidRPr="00027D71" w:rsidRDefault="00337FBD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1,375</w:t>
            </w:r>
          </w:p>
        </w:tc>
        <w:tc>
          <w:tcPr>
            <w:tcW w:w="142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139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DE139C" w:rsidRPr="00027D71" w:rsidRDefault="009969BB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42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</w:tr>
      <w:tr w:rsidR="006804CC" w:rsidRPr="00027D71" w:rsidTr="00540D41">
        <w:tc>
          <w:tcPr>
            <w:tcW w:w="3487" w:type="dxa"/>
          </w:tcPr>
          <w:p w:rsidR="006804CC" w:rsidRPr="003064B9" w:rsidRDefault="006804C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6804CC" w:rsidRPr="00027D71" w:rsidRDefault="00055DAA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18,801</w:t>
            </w:r>
          </w:p>
        </w:tc>
        <w:tc>
          <w:tcPr>
            <w:tcW w:w="142" w:type="dxa"/>
          </w:tcPr>
          <w:p w:rsidR="006804CC" w:rsidRPr="00027D71" w:rsidRDefault="006804C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6804CC" w:rsidRPr="00027D71" w:rsidRDefault="00D815F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17,148</w:t>
            </w:r>
          </w:p>
        </w:tc>
        <w:tc>
          <w:tcPr>
            <w:tcW w:w="139" w:type="dxa"/>
          </w:tcPr>
          <w:p w:rsidR="006804CC" w:rsidRPr="00027D71" w:rsidRDefault="006804C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6804CC" w:rsidRPr="00027D71" w:rsidRDefault="00055DAA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1,609</w:t>
            </w:r>
          </w:p>
        </w:tc>
        <w:tc>
          <w:tcPr>
            <w:tcW w:w="142" w:type="dxa"/>
          </w:tcPr>
          <w:p w:rsidR="006804CC" w:rsidRPr="00027D71" w:rsidRDefault="006804C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804CC" w:rsidRPr="00027D71" w:rsidRDefault="00055DAA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3,118</w:t>
            </w:r>
          </w:p>
        </w:tc>
      </w:tr>
      <w:tr w:rsidR="00DE139C" w:rsidRPr="00027D71" w:rsidTr="00540D41">
        <w:tc>
          <w:tcPr>
            <w:tcW w:w="3487" w:type="dxa"/>
          </w:tcPr>
          <w:p w:rsidR="00DE139C" w:rsidRPr="003064B9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139C" w:rsidRPr="00027D71" w:rsidRDefault="00055DAA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42,678</w:t>
            </w:r>
          </w:p>
        </w:tc>
        <w:tc>
          <w:tcPr>
            <w:tcW w:w="142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33,687</w:t>
            </w:r>
          </w:p>
        </w:tc>
        <w:tc>
          <w:tcPr>
            <w:tcW w:w="139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139C" w:rsidRPr="00027D71" w:rsidRDefault="00055DAA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17,498</w:t>
            </w:r>
          </w:p>
        </w:tc>
        <w:tc>
          <w:tcPr>
            <w:tcW w:w="142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4B9">
              <w:rPr>
                <w:rFonts w:asciiTheme="majorBidi" w:hAnsiTheme="majorBidi" w:cstheme="majorBidi"/>
                <w:sz w:val="26"/>
                <w:szCs w:val="26"/>
              </w:rPr>
              <w:t>037</w:t>
            </w:r>
          </w:p>
        </w:tc>
      </w:tr>
      <w:tr w:rsidR="00DE139C" w:rsidRPr="00027D71" w:rsidTr="00540D41">
        <w:tc>
          <w:tcPr>
            <w:tcW w:w="3487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E139C" w:rsidRPr="00027D71" w:rsidRDefault="00055DAA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198,814</w:t>
            </w:r>
          </w:p>
        </w:tc>
        <w:tc>
          <w:tcPr>
            <w:tcW w:w="142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184,959</w:t>
            </w:r>
          </w:p>
        </w:tc>
        <w:tc>
          <w:tcPr>
            <w:tcW w:w="139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E139C" w:rsidRPr="00027D71" w:rsidRDefault="00055DAA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123,167</w:t>
            </w:r>
          </w:p>
        </w:tc>
        <w:tc>
          <w:tcPr>
            <w:tcW w:w="142" w:type="dxa"/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DE139C" w:rsidRPr="00027D71" w:rsidRDefault="00DE139C" w:rsidP="00E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4B9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</w:tr>
    </w:tbl>
    <w:p w:rsidR="00A643BC" w:rsidRDefault="00A643BC" w:rsidP="00996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="Angsana New" w:hAnsi="Angsana New"/>
          <w:b/>
          <w:bCs/>
          <w:sz w:val="32"/>
          <w:szCs w:val="32"/>
        </w:rPr>
      </w:pPr>
    </w:p>
    <w:p w:rsidR="005F652E" w:rsidRPr="00296665" w:rsidRDefault="005F652E" w:rsidP="00996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="Angsana New" w:hAnsi="Angsana New"/>
          <w:b/>
          <w:bCs/>
          <w:sz w:val="32"/>
          <w:szCs w:val="32"/>
        </w:rPr>
      </w:pPr>
      <w:r w:rsidRPr="00296665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="009969BB">
        <w:rPr>
          <w:rFonts w:ascii="Angsana New" w:hAnsi="Angsana New"/>
          <w:b/>
          <w:bCs/>
          <w:sz w:val="32"/>
          <w:szCs w:val="32"/>
        </w:rPr>
        <w:tab/>
      </w:r>
      <w:r w:rsidRPr="003064B9">
        <w:rPr>
          <w:rFonts w:ascii="Angsana New" w:hAnsi="Angsana New"/>
          <w:b/>
          <w:bCs/>
          <w:sz w:val="32"/>
          <w:szCs w:val="32"/>
          <w:cs/>
        </w:rPr>
        <w:t>หนี้สินภายใต้สัญญาเช่าทางการเงิน</w:t>
      </w:r>
    </w:p>
    <w:p w:rsidR="00F07CDC" w:rsidRDefault="005F652E" w:rsidP="00A17766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Pr="003064B9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99"/>
        <w:gridCol w:w="1134"/>
        <w:gridCol w:w="142"/>
        <w:gridCol w:w="1136"/>
        <w:gridCol w:w="139"/>
        <w:gridCol w:w="1134"/>
        <w:gridCol w:w="142"/>
        <w:gridCol w:w="1134"/>
      </w:tblGrid>
      <w:tr w:rsidR="00296665" w:rsidRPr="00296665" w:rsidTr="000A5C2D">
        <w:tc>
          <w:tcPr>
            <w:tcW w:w="3399" w:type="dxa"/>
          </w:tcPr>
          <w:p w:rsidR="00296665" w:rsidRPr="00296665" w:rsidRDefault="00F07CDC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296665" w:rsidRPr="003064B9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96665" w:rsidRPr="00296665" w:rsidTr="000A5C2D">
        <w:tc>
          <w:tcPr>
            <w:tcW w:w="3399" w:type="dxa"/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665" w:rsidRPr="00296665" w:rsidTr="000A5C2D">
        <w:tc>
          <w:tcPr>
            <w:tcW w:w="3399" w:type="dxa"/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D6755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296665" w:rsidRPr="00296665" w:rsidRDefault="00CA05B9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296665"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96665" w:rsidRPr="0029666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tcBorders>
              <w:left w:val="nil"/>
            </w:tcBorders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D6755D" w:rsidRPr="00296665" w:rsidRDefault="00D6755D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296665" w:rsidRPr="00296665" w:rsidRDefault="00CA05B9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D6755D"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6755D" w:rsidRPr="0029666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296665" w:rsidRPr="00296665" w:rsidRDefault="00296665" w:rsidP="0048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96665" w:rsidRPr="00296665" w:rsidTr="000A5C2D">
        <w:tc>
          <w:tcPr>
            <w:tcW w:w="3399" w:type="dxa"/>
          </w:tcPr>
          <w:p w:rsidR="00296665" w:rsidRPr="003064B9" w:rsidRDefault="00A17766" w:rsidP="00484696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หนี้สินภายใต้สัญญาการเช่าเงิน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296665" w:rsidRPr="00296665" w:rsidRDefault="00754367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8,265</w:t>
            </w:r>
          </w:p>
        </w:tc>
        <w:tc>
          <w:tcPr>
            <w:tcW w:w="142" w:type="dxa"/>
          </w:tcPr>
          <w:p w:rsidR="00296665" w:rsidRPr="00296665" w:rsidRDefault="00296665" w:rsidP="00484696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296665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4,355</w:t>
            </w:r>
          </w:p>
        </w:tc>
        <w:tc>
          <w:tcPr>
            <w:tcW w:w="139" w:type="dxa"/>
          </w:tcPr>
          <w:p w:rsidR="00296665" w:rsidRPr="00B33848" w:rsidRDefault="00296665" w:rsidP="00484696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296665" w:rsidRPr="00296665" w:rsidRDefault="00A47C9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2,096</w:t>
            </w:r>
          </w:p>
        </w:tc>
        <w:tc>
          <w:tcPr>
            <w:tcW w:w="142" w:type="dxa"/>
          </w:tcPr>
          <w:p w:rsidR="00296665" w:rsidRPr="00296665" w:rsidRDefault="00296665" w:rsidP="004846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296665" w:rsidRPr="00296665" w:rsidRDefault="00296665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2,677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3064B9" w:rsidRDefault="001D7DC3" w:rsidP="00484696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134" w:type="dxa"/>
            <w:shd w:val="clear" w:color="auto" w:fill="auto"/>
          </w:tcPr>
          <w:p w:rsidR="001D7DC3" w:rsidRPr="00296665" w:rsidRDefault="00754367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(524)</w:t>
            </w:r>
          </w:p>
        </w:tc>
        <w:tc>
          <w:tcPr>
            <w:tcW w:w="142" w:type="dxa"/>
          </w:tcPr>
          <w:p w:rsidR="001D7DC3" w:rsidRPr="00296665" w:rsidRDefault="001D7DC3" w:rsidP="004846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(323)</w:t>
            </w:r>
          </w:p>
        </w:tc>
        <w:tc>
          <w:tcPr>
            <w:tcW w:w="139" w:type="dxa"/>
          </w:tcPr>
          <w:p w:rsidR="001D7DC3" w:rsidRPr="00B33848" w:rsidRDefault="001D7DC3" w:rsidP="00101381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D7DC3" w:rsidRPr="00296665" w:rsidRDefault="00A47C9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(119)</w:t>
            </w:r>
          </w:p>
        </w:tc>
        <w:tc>
          <w:tcPr>
            <w:tcW w:w="142" w:type="dxa"/>
          </w:tcPr>
          <w:p w:rsidR="001D7DC3" w:rsidRPr="00296665" w:rsidRDefault="001D7DC3" w:rsidP="0010138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(189)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296665" w:rsidRDefault="001D7DC3" w:rsidP="00484696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064B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ภาษีซื้อยังไม่ถึงกำหนดเครดิต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754367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(529)</w:t>
            </w:r>
          </w:p>
        </w:tc>
        <w:tc>
          <w:tcPr>
            <w:tcW w:w="142" w:type="dxa"/>
          </w:tcPr>
          <w:p w:rsidR="001D7DC3" w:rsidRPr="00296665" w:rsidRDefault="001D7DC3" w:rsidP="00484696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(257)</w:t>
            </w:r>
          </w:p>
        </w:tc>
        <w:tc>
          <w:tcPr>
            <w:tcW w:w="139" w:type="dxa"/>
          </w:tcPr>
          <w:p w:rsidR="001D7DC3" w:rsidRPr="00296665" w:rsidRDefault="001D7DC3" w:rsidP="0010138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A47C9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(137)</w:t>
            </w:r>
          </w:p>
        </w:tc>
        <w:tc>
          <w:tcPr>
            <w:tcW w:w="142" w:type="dxa"/>
          </w:tcPr>
          <w:p w:rsidR="001D7DC3" w:rsidRPr="00296665" w:rsidRDefault="001D7DC3" w:rsidP="0010138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(157)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296665" w:rsidRDefault="001D7DC3" w:rsidP="00484696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D7DC3" w:rsidRPr="00296665" w:rsidRDefault="00754367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7,212</w:t>
            </w:r>
          </w:p>
        </w:tc>
        <w:tc>
          <w:tcPr>
            <w:tcW w:w="142" w:type="dxa"/>
          </w:tcPr>
          <w:p w:rsidR="001D7DC3" w:rsidRPr="00296665" w:rsidRDefault="001D7DC3" w:rsidP="004846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3,775</w:t>
            </w:r>
          </w:p>
        </w:tc>
        <w:tc>
          <w:tcPr>
            <w:tcW w:w="139" w:type="dxa"/>
          </w:tcPr>
          <w:p w:rsidR="001D7DC3" w:rsidRPr="00296665" w:rsidRDefault="001D7DC3" w:rsidP="004846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D7DC3" w:rsidRPr="00296665" w:rsidRDefault="00A47C9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1,840</w:t>
            </w:r>
          </w:p>
        </w:tc>
        <w:tc>
          <w:tcPr>
            <w:tcW w:w="142" w:type="dxa"/>
          </w:tcPr>
          <w:p w:rsidR="001D7DC3" w:rsidRPr="00296665" w:rsidRDefault="001D7DC3" w:rsidP="004846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2,331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296665" w:rsidRDefault="001D7DC3" w:rsidP="00484696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754367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(1,992)</w:t>
            </w:r>
          </w:p>
        </w:tc>
        <w:tc>
          <w:tcPr>
            <w:tcW w:w="142" w:type="dxa"/>
          </w:tcPr>
          <w:p w:rsidR="001D7DC3" w:rsidRPr="00296665" w:rsidRDefault="001D7DC3" w:rsidP="0010138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(1,204)</w:t>
            </w:r>
          </w:p>
        </w:tc>
        <w:tc>
          <w:tcPr>
            <w:tcW w:w="139" w:type="dxa"/>
          </w:tcPr>
          <w:p w:rsidR="001D7DC3" w:rsidRPr="00296665" w:rsidRDefault="001D7DC3" w:rsidP="0010138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A47C9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(655)</w:t>
            </w:r>
          </w:p>
        </w:tc>
        <w:tc>
          <w:tcPr>
            <w:tcW w:w="142" w:type="dxa"/>
          </w:tcPr>
          <w:p w:rsidR="001D7DC3" w:rsidRPr="00296665" w:rsidRDefault="001D7DC3" w:rsidP="0010138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(724)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296665" w:rsidRDefault="001D7DC3" w:rsidP="00484696">
            <w:pPr>
              <w:tabs>
                <w:tab w:val="left" w:pos="426"/>
                <w:tab w:val="left" w:pos="709"/>
              </w:tabs>
              <w:spacing w:line="300" w:lineRule="exact"/>
              <w:ind w:left="4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64B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7DC3" w:rsidRPr="00296665" w:rsidRDefault="00754367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5,220</w:t>
            </w:r>
          </w:p>
        </w:tc>
        <w:tc>
          <w:tcPr>
            <w:tcW w:w="142" w:type="dxa"/>
          </w:tcPr>
          <w:p w:rsidR="001D7DC3" w:rsidRPr="00296665" w:rsidRDefault="001D7DC3" w:rsidP="004846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2,571</w:t>
            </w:r>
          </w:p>
        </w:tc>
        <w:tc>
          <w:tcPr>
            <w:tcW w:w="139" w:type="dxa"/>
          </w:tcPr>
          <w:p w:rsidR="001D7DC3" w:rsidRPr="00296665" w:rsidRDefault="001D7DC3" w:rsidP="004846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7DC3" w:rsidRPr="00296665" w:rsidRDefault="00A47C9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1,185</w:t>
            </w:r>
          </w:p>
        </w:tc>
        <w:tc>
          <w:tcPr>
            <w:tcW w:w="142" w:type="dxa"/>
          </w:tcPr>
          <w:p w:rsidR="001D7DC3" w:rsidRPr="00296665" w:rsidRDefault="001D7DC3" w:rsidP="004846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D7DC3" w:rsidRPr="00296665" w:rsidRDefault="001D7DC3" w:rsidP="00101381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1,6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</w:tr>
    </w:tbl>
    <w:p w:rsidR="00D84F1A" w:rsidRDefault="00D84F1A" w:rsidP="0065081F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A17766" w:rsidRPr="003064B9" w:rsidRDefault="00A17766" w:rsidP="0065081F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1C69">
        <w:rPr>
          <w:rFonts w:ascii="Angsana New" w:hAnsi="Angsana New"/>
          <w:spacing w:val="-2"/>
          <w:sz w:val="32"/>
          <w:szCs w:val="32"/>
        </w:rPr>
        <w:t>30</w:t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A05B9" w:rsidRPr="003064B9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1C69">
        <w:rPr>
          <w:rFonts w:ascii="Angsana New" w:hAnsi="Angsana New"/>
          <w:spacing w:val="-2"/>
          <w:sz w:val="32"/>
          <w:szCs w:val="32"/>
        </w:rPr>
        <w:t>2561</w:t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มีหนี้สินตามสัญญาเช่าซื้อ </w:t>
      </w:r>
      <w:r w:rsidRPr="003064B9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="002A667B" w:rsidRPr="003064B9">
        <w:rPr>
          <w:rFonts w:ascii="Angsana New" w:hAnsi="Angsana New" w:hint="cs"/>
          <w:sz w:val="32"/>
          <w:szCs w:val="32"/>
          <w:cs/>
        </w:rPr>
        <w:t>สาม</w:t>
      </w:r>
      <w:r w:rsidRPr="003064B9">
        <w:rPr>
          <w:rFonts w:ascii="Angsana New" w:hAnsi="Angsana New"/>
          <w:sz w:val="32"/>
          <w:szCs w:val="32"/>
          <w:cs/>
        </w:rPr>
        <w:t>แห่ง จำนวน</w:t>
      </w:r>
      <w:r w:rsidRPr="00781C69">
        <w:rPr>
          <w:rFonts w:ascii="Angsana New" w:hAnsi="Angsana New"/>
          <w:sz w:val="32"/>
          <w:szCs w:val="32"/>
        </w:rPr>
        <w:t xml:space="preserve"> 6</w:t>
      </w:r>
      <w:r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Pr="003064B9">
        <w:rPr>
          <w:rFonts w:ascii="Angsana New" w:hAnsi="Angsana New"/>
          <w:sz w:val="32"/>
          <w:szCs w:val="32"/>
          <w:cs/>
        </w:rPr>
        <w:t>สัญญา</w:t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37F3C">
        <w:rPr>
          <w:rFonts w:ascii="Angsana New" w:hAnsi="Angsana New" w:hint="cs"/>
          <w:spacing w:val="-2"/>
          <w:sz w:val="32"/>
          <w:szCs w:val="32"/>
          <w:cs/>
        </w:rPr>
        <w:t xml:space="preserve">มูลค่าตามสัญญารวม </w:t>
      </w:r>
      <w:r w:rsidR="00B37F3C">
        <w:rPr>
          <w:rFonts w:ascii="Angsana New" w:hAnsi="Angsana New"/>
          <w:spacing w:val="-2"/>
          <w:sz w:val="32"/>
          <w:szCs w:val="32"/>
        </w:rPr>
        <w:t xml:space="preserve">5.40 </w:t>
      </w:r>
      <w:r w:rsidR="00B37F3C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ระยะเวลาผ่อนชำระ </w:t>
      </w:r>
      <w:r w:rsidR="00B37F3C">
        <w:rPr>
          <w:rFonts w:ascii="Angsana New" w:hAnsi="Angsana New"/>
          <w:spacing w:val="-2"/>
          <w:sz w:val="32"/>
          <w:szCs w:val="32"/>
        </w:rPr>
        <w:t xml:space="preserve">48 </w:t>
      </w:r>
      <w:r w:rsidR="00B37F3C">
        <w:rPr>
          <w:rFonts w:ascii="Angsana New" w:hAnsi="Angsana New" w:hint="cs"/>
          <w:spacing w:val="-2"/>
          <w:sz w:val="32"/>
          <w:szCs w:val="32"/>
          <w:cs/>
        </w:rPr>
        <w:t xml:space="preserve">งวดเดือน งวดเดือนละ </w:t>
      </w:r>
      <w:r w:rsidR="00B37F3C">
        <w:rPr>
          <w:rFonts w:ascii="Angsana New" w:hAnsi="Angsana New"/>
          <w:spacing w:val="-2"/>
          <w:sz w:val="32"/>
          <w:szCs w:val="32"/>
        </w:rPr>
        <w:t xml:space="preserve">0.11 </w:t>
      </w:r>
      <w:r w:rsidR="00B37F3C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(รวมภาษีมูลค่าเพิ่ม) 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และสัญญาเช่าซื้อเครื่องจักรกับบริษัทลิสซิ่งในประเทศแห่ง</w:t>
      </w:r>
      <w:r w:rsidR="002A667B" w:rsidRPr="003064B9">
        <w:rPr>
          <w:rFonts w:ascii="Angsana New" w:hAnsi="Angsana New" w:hint="cs"/>
          <w:spacing w:val="-2"/>
          <w:sz w:val="32"/>
          <w:szCs w:val="32"/>
          <w:cs/>
        </w:rPr>
        <w:t>หนึ่ง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A2319E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สัญญา</w:t>
      </w:r>
      <w:r w:rsidR="001E5F95">
        <w:rPr>
          <w:rFonts w:ascii="Angsana New" w:hAnsi="Angsana New" w:hint="cs"/>
          <w:spacing w:val="-2"/>
          <w:sz w:val="32"/>
          <w:szCs w:val="32"/>
          <w:cs/>
        </w:rPr>
        <w:t xml:space="preserve"> มูลค่าตามสัญญารวม </w:t>
      </w:r>
      <w:r w:rsidR="001E5F95">
        <w:rPr>
          <w:rFonts w:ascii="Angsana New" w:hAnsi="Angsana New"/>
          <w:spacing w:val="-2"/>
          <w:sz w:val="32"/>
          <w:szCs w:val="32"/>
        </w:rPr>
        <w:t xml:space="preserve">4.87 </w:t>
      </w:r>
      <w:r w:rsidR="001E5F9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ระยะเวลาผ่อนชำระ </w:t>
      </w:r>
      <w:r w:rsidR="001E5F95">
        <w:rPr>
          <w:rFonts w:ascii="Angsana New" w:hAnsi="Angsana New"/>
          <w:spacing w:val="-2"/>
          <w:sz w:val="32"/>
          <w:szCs w:val="32"/>
        </w:rPr>
        <w:t xml:space="preserve">42 </w:t>
      </w:r>
      <w:r w:rsidR="001E5F95">
        <w:rPr>
          <w:rFonts w:ascii="Angsana New" w:hAnsi="Angsana New" w:hint="cs"/>
          <w:spacing w:val="-2"/>
          <w:sz w:val="32"/>
          <w:szCs w:val="32"/>
          <w:cs/>
        </w:rPr>
        <w:t xml:space="preserve">งวดเดือน งวดเดือนละ </w:t>
      </w:r>
      <w:r w:rsidR="001E5F95">
        <w:rPr>
          <w:rFonts w:ascii="Angsana New" w:hAnsi="Angsana New"/>
          <w:spacing w:val="-2"/>
          <w:sz w:val="32"/>
          <w:szCs w:val="32"/>
        </w:rPr>
        <w:t xml:space="preserve">0.13 </w:t>
      </w:r>
      <w:r w:rsidR="001E5F95">
        <w:rPr>
          <w:rFonts w:ascii="Angsana New" w:hAnsi="Angsana New" w:hint="cs"/>
          <w:spacing w:val="-2"/>
          <w:sz w:val="32"/>
          <w:szCs w:val="32"/>
          <w:cs/>
        </w:rPr>
        <w:t>ล้านบาท (รวมภาษีมูลค่าเพิ่ม)</w:t>
      </w:r>
    </w:p>
    <w:p w:rsidR="00760970" w:rsidRDefault="005F652E" w:rsidP="0065081F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9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781C69">
        <w:rPr>
          <w:rFonts w:ascii="Angsana New" w:hAnsi="Angsana New"/>
          <w:spacing w:val="-2"/>
          <w:sz w:val="32"/>
          <w:szCs w:val="32"/>
        </w:rPr>
        <w:tab/>
      </w:r>
      <w:r w:rsidR="00763672" w:rsidRPr="003064B9">
        <w:rPr>
          <w:rFonts w:ascii="Angsana New" w:hAnsi="Angsana New"/>
          <w:spacing w:val="-2"/>
          <w:sz w:val="32"/>
          <w:szCs w:val="32"/>
        </w:rPr>
        <w:tab/>
      </w:r>
      <w:r w:rsidR="00763672" w:rsidRPr="003064B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1C69">
        <w:rPr>
          <w:rFonts w:ascii="Angsana New" w:hAnsi="Angsana New"/>
          <w:spacing w:val="-2"/>
          <w:sz w:val="32"/>
          <w:szCs w:val="32"/>
        </w:rPr>
        <w:t>31</w:t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81C69">
        <w:rPr>
          <w:rFonts w:ascii="Angsana New" w:hAnsi="Angsana New"/>
          <w:spacing w:val="-2"/>
          <w:sz w:val="32"/>
          <w:szCs w:val="32"/>
        </w:rPr>
        <w:t xml:space="preserve">2560  </w:t>
      </w:r>
      <w:r w:rsidRPr="003064B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A27D75" w:rsidRPr="003064B9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มีหนี้สินตามสัญญาเช่าซื้อ </w:t>
      </w:r>
      <w:r w:rsidRPr="003064B9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="002A667B" w:rsidRPr="003064B9">
        <w:rPr>
          <w:rFonts w:ascii="Angsana New" w:hAnsi="Angsana New" w:hint="cs"/>
          <w:sz w:val="32"/>
          <w:szCs w:val="32"/>
          <w:cs/>
        </w:rPr>
        <w:t>สาม</w:t>
      </w:r>
      <w:r w:rsidRPr="003064B9">
        <w:rPr>
          <w:rFonts w:ascii="Angsana New" w:hAnsi="Angsana New"/>
          <w:sz w:val="32"/>
          <w:szCs w:val="32"/>
          <w:cs/>
        </w:rPr>
        <w:t>แห่ง จำนวน</w:t>
      </w:r>
      <w:r w:rsidR="00320CFD" w:rsidRPr="003064B9">
        <w:rPr>
          <w:rFonts w:ascii="Angsana New" w:hAnsi="Angsana New" w:hint="cs"/>
          <w:sz w:val="32"/>
          <w:szCs w:val="32"/>
          <w:cs/>
        </w:rPr>
        <w:t>ทั้งสิ้น</w:t>
      </w:r>
      <w:r w:rsidRPr="00781C69">
        <w:rPr>
          <w:rFonts w:ascii="Angsana New" w:hAnsi="Angsana New"/>
          <w:sz w:val="32"/>
          <w:szCs w:val="32"/>
        </w:rPr>
        <w:t xml:space="preserve"> </w:t>
      </w:r>
      <w:r w:rsidR="00320CFD" w:rsidRPr="00781C69">
        <w:rPr>
          <w:rFonts w:ascii="Angsana New" w:hAnsi="Angsana New"/>
          <w:sz w:val="32"/>
          <w:szCs w:val="32"/>
        </w:rPr>
        <w:t>6</w:t>
      </w:r>
      <w:r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Pr="003064B9">
        <w:rPr>
          <w:rFonts w:ascii="Angsana New" w:hAnsi="Angsana New"/>
          <w:sz w:val="32"/>
          <w:szCs w:val="32"/>
          <w:cs/>
        </w:rPr>
        <w:t>สัญญา</w:t>
      </w:r>
      <w:r w:rsidRPr="003064B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E5F95">
        <w:rPr>
          <w:rFonts w:ascii="Angsana New" w:hAnsi="Angsana New" w:hint="cs"/>
          <w:spacing w:val="-2"/>
          <w:sz w:val="32"/>
          <w:szCs w:val="32"/>
          <w:cs/>
        </w:rPr>
        <w:t xml:space="preserve">มูลค่าตามสัญญารวม </w:t>
      </w:r>
      <w:r w:rsidR="001E5F95">
        <w:rPr>
          <w:rFonts w:ascii="Angsana New" w:hAnsi="Angsana New"/>
          <w:spacing w:val="-2"/>
          <w:sz w:val="32"/>
          <w:szCs w:val="32"/>
        </w:rPr>
        <w:t xml:space="preserve">5.40 </w:t>
      </w:r>
      <w:r w:rsidR="001E5F9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ระยะเวลาผ่อนชำระ </w:t>
      </w:r>
      <w:r w:rsidR="001E5F95">
        <w:rPr>
          <w:rFonts w:ascii="Angsana New" w:hAnsi="Angsana New"/>
          <w:spacing w:val="-2"/>
          <w:sz w:val="32"/>
          <w:szCs w:val="32"/>
        </w:rPr>
        <w:t xml:space="preserve">48 </w:t>
      </w:r>
      <w:r w:rsidR="001E5F95">
        <w:rPr>
          <w:rFonts w:ascii="Angsana New" w:hAnsi="Angsana New" w:hint="cs"/>
          <w:spacing w:val="-2"/>
          <w:sz w:val="32"/>
          <w:szCs w:val="32"/>
          <w:cs/>
        </w:rPr>
        <w:t xml:space="preserve">งวดเดือน งวดเดือนละ </w:t>
      </w:r>
      <w:r w:rsidR="001E5F95">
        <w:rPr>
          <w:rFonts w:ascii="Angsana New" w:hAnsi="Angsana New"/>
          <w:spacing w:val="-2"/>
          <w:sz w:val="32"/>
          <w:szCs w:val="32"/>
        </w:rPr>
        <w:t xml:space="preserve">0.11 </w:t>
      </w:r>
      <w:r w:rsidR="001E5F95">
        <w:rPr>
          <w:rFonts w:ascii="Angsana New" w:hAnsi="Angsana New" w:hint="cs"/>
          <w:spacing w:val="-2"/>
          <w:sz w:val="32"/>
          <w:szCs w:val="32"/>
          <w:cs/>
        </w:rPr>
        <w:t>ล้านบาท (รวมภาษีมูลค่าเพิ่ม)</w:t>
      </w:r>
    </w:p>
    <w:p w:rsidR="00A2319E" w:rsidRDefault="00A2319E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:rsidR="002D6346" w:rsidRDefault="00CE36C6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A52674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2319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3064B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3064B9" w:rsidRDefault="00600EF0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064B9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142"/>
        <w:gridCol w:w="142"/>
        <w:gridCol w:w="283"/>
        <w:gridCol w:w="284"/>
        <w:gridCol w:w="1443"/>
        <w:gridCol w:w="134"/>
        <w:gridCol w:w="1400"/>
      </w:tblGrid>
      <w:tr w:rsidR="002D6346" w:rsidRPr="002A667B" w:rsidTr="00760970">
        <w:tc>
          <w:tcPr>
            <w:tcW w:w="5387" w:type="dxa"/>
            <w:gridSpan w:val="5"/>
          </w:tcPr>
          <w:p w:rsidR="002D6346" w:rsidRPr="002A667B" w:rsidRDefault="002D6346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2D6346" w:rsidRPr="003064B9" w:rsidRDefault="002D6346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81841" w:rsidRPr="002A667B" w:rsidTr="00760970">
        <w:tc>
          <w:tcPr>
            <w:tcW w:w="4536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" w:type="dxa"/>
            <w:gridSpan w:val="3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81841" w:rsidRPr="003064B9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81841" w:rsidRPr="002A667B" w:rsidTr="00760970">
        <w:tc>
          <w:tcPr>
            <w:tcW w:w="4536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6" w:space="0" w:color="auto"/>
            </w:tcBorders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A66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:rsidR="00C81841" w:rsidRPr="002A667B" w:rsidRDefault="00CA05B9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C81841"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81841" w:rsidRPr="002A667B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6" w:space="0" w:color="auto"/>
            </w:tcBorders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A667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A66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C81841" w:rsidRPr="002A667B" w:rsidTr="00760970">
        <w:tc>
          <w:tcPr>
            <w:tcW w:w="4536" w:type="dxa"/>
          </w:tcPr>
          <w:p w:rsidR="00C81841" w:rsidRPr="003064B9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" w:type="dxa"/>
            <w:shd w:val="clear" w:color="auto" w:fill="auto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3064B9" w:rsidRDefault="00C81841" w:rsidP="0065081F">
            <w:pPr>
              <w:pStyle w:val="a0"/>
              <w:tabs>
                <w:tab w:val="left" w:pos="0"/>
                <w:tab w:val="decimal" w:pos="882"/>
              </w:tabs>
              <w:spacing w:line="380" w:lineRule="exact"/>
              <w:ind w:left="-108" w:right="-12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3" w:type="dxa"/>
          </w:tcPr>
          <w:p w:rsidR="00C81841" w:rsidRPr="002A667B" w:rsidRDefault="00E666BF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38,162</w:t>
            </w:r>
          </w:p>
        </w:tc>
        <w:tc>
          <w:tcPr>
            <w:tcW w:w="134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0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>35,094</w:t>
            </w:r>
          </w:p>
        </w:tc>
      </w:tr>
      <w:tr w:rsidR="00C81841" w:rsidRPr="002A667B" w:rsidTr="00760970">
        <w:tc>
          <w:tcPr>
            <w:tcW w:w="4536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42" w:type="dxa"/>
            <w:shd w:val="clear" w:color="auto" w:fill="auto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83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3064B9" w:rsidRDefault="00C81841" w:rsidP="0065081F">
            <w:pPr>
              <w:pStyle w:val="a0"/>
              <w:tabs>
                <w:tab w:val="left" w:pos="0"/>
                <w:tab w:val="decimal" w:pos="882"/>
              </w:tabs>
              <w:spacing w:line="380" w:lineRule="exact"/>
              <w:ind w:left="-108" w:right="-12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</w:tcPr>
          <w:p w:rsidR="00C81841" w:rsidRPr="002A667B" w:rsidRDefault="00E666BF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56,680</w:t>
            </w:r>
          </w:p>
        </w:tc>
        <w:tc>
          <w:tcPr>
            <w:tcW w:w="134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>83,495</w:t>
            </w:r>
          </w:p>
        </w:tc>
      </w:tr>
      <w:tr w:rsidR="00C81841" w:rsidRPr="002A667B" w:rsidTr="00760970">
        <w:tc>
          <w:tcPr>
            <w:tcW w:w="4536" w:type="dxa"/>
          </w:tcPr>
          <w:p w:rsidR="00C81841" w:rsidRPr="003064B9" w:rsidRDefault="00292698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C81841" w:rsidRPr="003064B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283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3064B9" w:rsidRDefault="00C81841" w:rsidP="0065081F">
            <w:pPr>
              <w:pStyle w:val="a0"/>
              <w:tabs>
                <w:tab w:val="left" w:pos="0"/>
                <w:tab w:val="decimal" w:pos="882"/>
              </w:tabs>
              <w:spacing w:line="380" w:lineRule="exact"/>
              <w:ind w:left="-108" w:right="-12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double" w:sz="6" w:space="0" w:color="auto"/>
            </w:tcBorders>
          </w:tcPr>
          <w:p w:rsidR="00C81841" w:rsidRPr="002A667B" w:rsidRDefault="00E666BF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94,842</w:t>
            </w:r>
          </w:p>
        </w:tc>
        <w:tc>
          <w:tcPr>
            <w:tcW w:w="134" w:type="dxa"/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</w:tcPr>
          <w:p w:rsidR="00C81841" w:rsidRPr="002A667B" w:rsidRDefault="00C81841" w:rsidP="0065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 xml:space="preserve">    118,589</w:t>
            </w:r>
          </w:p>
        </w:tc>
      </w:tr>
    </w:tbl>
    <w:p w:rsidR="00B5752F" w:rsidRDefault="00E60426" w:rsidP="006508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064B9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B5752F" w:rsidRDefault="00B5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:rsidR="00256C4A" w:rsidRPr="00725A5C" w:rsidRDefault="00256C4A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3064B9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บริษัท พรีเมี่ยม เฟล็กซิเบิ้ล แพจเกจจิ้ง จำกัด</w:t>
      </w:r>
      <w:r w:rsidRPr="00725A5C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:rsidR="00256C4A" w:rsidRPr="007207CA" w:rsidRDefault="00EE6C8C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1048C4">
        <w:rPr>
          <w:rFonts w:asciiTheme="majorBidi" w:hAnsiTheme="majorBidi" w:cstheme="majorBidi"/>
          <w:spacing w:val="-2"/>
          <w:sz w:val="32"/>
          <w:szCs w:val="32"/>
        </w:rPr>
        <w:t xml:space="preserve">1. 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="005D718C" w:rsidRPr="003064B9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="00292698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="008638B1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="008638B1" w:rsidRPr="003064B9">
        <w:rPr>
          <w:rFonts w:asciiTheme="majorBidi" w:hAnsiTheme="majorBidi" w:cstheme="majorBidi"/>
          <w:spacing w:val="-2"/>
          <w:sz w:val="32"/>
          <w:szCs w:val="32"/>
          <w:cs/>
        </w:rPr>
        <w:t>ล้านบาท (เบิกเงินกู้ในเดือน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2558)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="00783C6F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8638B1" w:rsidRPr="003064B9">
        <w:rPr>
          <w:rFonts w:asciiTheme="majorBidi" w:hAnsiTheme="majorBidi" w:cstheme="majorBidi"/>
          <w:spacing w:val="-2"/>
          <w:sz w:val="32"/>
          <w:szCs w:val="32"/>
          <w:cs/>
        </w:rPr>
        <w:t>เบิกเงินกู้ในเดือน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ตุลาคม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2558)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="005D718C" w:rsidRPr="003064B9">
        <w:rPr>
          <w:rFonts w:asciiTheme="majorBidi" w:hAnsiTheme="majorBidi" w:cstheme="majorBidi" w:hint="cs"/>
          <w:spacing w:val="-2"/>
          <w:sz w:val="32"/>
          <w:szCs w:val="32"/>
          <w:cs/>
        </w:rPr>
        <w:t>ในอัตรา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="00CE3A1F" w:rsidRPr="00484696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="0085670E" w:rsidRPr="00484696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>0.575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="00783C6F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 xml:space="preserve">0.865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="00783C6F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="00256C4A" w:rsidRPr="003064B9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256C4A" w:rsidRPr="007207CA" w:rsidRDefault="00256C4A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>เงินกู้ยืมนี้และวงเงิ</w:t>
      </w:r>
      <w:r w:rsidR="001C6E6C" w:rsidRPr="003064B9">
        <w:rPr>
          <w:rFonts w:asciiTheme="majorBidi" w:hAnsiTheme="majorBidi" w:cstheme="majorBidi"/>
          <w:sz w:val="32"/>
          <w:szCs w:val="32"/>
          <w:cs/>
        </w:rPr>
        <w:t>นเบิกเกินบัญชีกับธนาคารดังกล่าว</w:t>
      </w:r>
      <w:r w:rsidRPr="003064B9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256C4A" w:rsidRPr="007207CA" w:rsidRDefault="00396236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>ก)</w:t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</w:t>
      </w:r>
      <w:r w:rsidR="00256C4A" w:rsidRPr="007207CA">
        <w:rPr>
          <w:rFonts w:asciiTheme="majorBidi" w:hAnsiTheme="majorBidi" w:cstheme="majorBidi"/>
          <w:sz w:val="32"/>
          <w:szCs w:val="32"/>
        </w:rPr>
        <w:t xml:space="preserve"> </w:t>
      </w:r>
    </w:p>
    <w:p w:rsidR="00256C4A" w:rsidRDefault="00396236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>ข)</w:t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404C0A" w:rsidRPr="0039004B" w:rsidRDefault="001048C4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2.</w:t>
      </w:r>
      <w:r w:rsidR="00EE6C8C">
        <w:rPr>
          <w:rFonts w:asciiTheme="majorBidi" w:hAnsiTheme="majorBidi" w:cstheme="majorBidi"/>
          <w:sz w:val="32"/>
          <w:szCs w:val="32"/>
        </w:rPr>
        <w:t xml:space="preserve"> </w:t>
      </w:r>
      <w:r w:rsidR="00EE6C8C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2 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2561 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404C0A" w:rsidRPr="003064B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>ทำสัญญา</w:t>
      </w:r>
      <w:r w:rsidR="00C52720" w:rsidRPr="003064B9">
        <w:rPr>
          <w:rFonts w:asciiTheme="majorBidi" w:hAnsiTheme="majorBidi" w:cstheme="majorBidi"/>
          <w:sz w:val="32"/>
          <w:szCs w:val="32"/>
          <w:cs/>
        </w:rPr>
        <w:t>จำนวน</w:t>
      </w:r>
      <w:r w:rsidR="00404C0A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1 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>ฉบับกับธนาคารในประเทศ</w:t>
      </w:r>
      <w:r w:rsidR="00404C0A" w:rsidRPr="003064B9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>แห่งหนึ่งจำนวนเงิน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</w:t>
      </w:r>
      <w:r w:rsidR="00404C0A" w:rsidRPr="003064B9">
        <w:rPr>
          <w:rFonts w:asciiTheme="majorBidi" w:hAnsiTheme="majorBidi" w:cstheme="majorBidi" w:hint="cs"/>
          <w:sz w:val="32"/>
          <w:szCs w:val="32"/>
        </w:rPr>
        <w:t>4.10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>ล้านบาท เพื่อใช้</w:t>
      </w:r>
      <w:r w:rsidR="00404C0A" w:rsidRPr="003064B9">
        <w:rPr>
          <w:rFonts w:asciiTheme="majorBidi" w:hAnsiTheme="majorBidi" w:cstheme="majorBidi" w:hint="cs"/>
          <w:sz w:val="32"/>
          <w:szCs w:val="32"/>
          <w:cs/>
        </w:rPr>
        <w:t xml:space="preserve">ในโครงการติดตั้งหลังคาโซลาเซลล์ 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>เงินกู้ยืมนี้มีอัตราดอกเบี้ย</w:t>
      </w:r>
      <w:r w:rsidR="00404C0A" w:rsidRPr="003064B9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="00C52720" w:rsidRPr="003064B9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3.5</w:t>
      </w:r>
      <w:r w:rsidR="00C52720" w:rsidRPr="0039004B">
        <w:rPr>
          <w:rFonts w:asciiTheme="majorBidi" w:hAnsiTheme="majorBidi" w:cstheme="majorBidi"/>
          <w:sz w:val="32"/>
          <w:szCs w:val="32"/>
        </w:rPr>
        <w:t>0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>ต่อปี กำหนดชำระคืนเงิน</w:t>
      </w:r>
      <w:r w:rsidR="00404C0A" w:rsidRPr="003064B9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>เดือน</w:t>
      </w:r>
      <w:r w:rsidR="00404C0A" w:rsidRPr="003064B9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147610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7610" w:rsidRPr="0039004B">
        <w:rPr>
          <w:rFonts w:asciiTheme="majorBidi" w:hAnsiTheme="majorBidi" w:cstheme="majorBidi"/>
          <w:sz w:val="32"/>
          <w:szCs w:val="32"/>
        </w:rPr>
        <w:t>0.114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="00147610" w:rsidRPr="0039004B">
        <w:rPr>
          <w:rFonts w:asciiTheme="majorBidi" w:hAnsiTheme="majorBidi" w:cstheme="majorBidi"/>
          <w:sz w:val="32"/>
          <w:szCs w:val="32"/>
        </w:rPr>
        <w:t>36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</w:t>
      </w:r>
      <w:r w:rsidR="00404C0A" w:rsidRPr="003064B9">
        <w:rPr>
          <w:rFonts w:asciiTheme="majorBidi" w:hAnsiTheme="majorBidi" w:cstheme="majorBidi"/>
          <w:sz w:val="32"/>
          <w:szCs w:val="32"/>
          <w:cs/>
        </w:rPr>
        <w:t xml:space="preserve">งวด </w:t>
      </w:r>
      <w:r w:rsidR="0039004B" w:rsidRPr="003064B9">
        <w:rPr>
          <w:rFonts w:asciiTheme="majorBidi" w:hAnsiTheme="majorBidi" w:cstheme="majorBidi" w:hint="cs"/>
          <w:sz w:val="32"/>
          <w:szCs w:val="32"/>
          <w:cs/>
        </w:rPr>
        <w:t>และชำระคืน</w:t>
      </w:r>
      <w:r w:rsidR="00147610" w:rsidRPr="003064B9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="0039004B" w:rsidRPr="003064B9">
        <w:rPr>
          <w:rFonts w:asciiTheme="majorBidi" w:hAnsiTheme="majorBidi" w:cstheme="majorBidi" w:hint="cs"/>
          <w:sz w:val="32"/>
          <w:szCs w:val="32"/>
          <w:cs/>
        </w:rPr>
        <w:t>เป็นรายเดือน</w:t>
      </w:r>
    </w:p>
    <w:p w:rsidR="00404C0A" w:rsidRPr="007207CA" w:rsidRDefault="00404C0A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>เงินกู้ยืมนี้</w:t>
      </w:r>
      <w:r w:rsidR="009E1F44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404C0A" w:rsidRPr="007207CA" w:rsidRDefault="00404C0A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 w:cstheme="majorBidi"/>
          <w:sz w:val="32"/>
          <w:szCs w:val="32"/>
          <w:cs/>
        </w:rPr>
        <w:t>ก)</w:t>
      </w:r>
      <w:r w:rsidRPr="003064B9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</w:t>
      </w:r>
      <w:r w:rsidRPr="007207CA">
        <w:rPr>
          <w:rFonts w:asciiTheme="majorBidi" w:hAnsiTheme="majorBidi" w:cstheme="majorBidi"/>
          <w:sz w:val="32"/>
          <w:szCs w:val="32"/>
        </w:rPr>
        <w:t xml:space="preserve"> </w:t>
      </w:r>
    </w:p>
    <w:p w:rsidR="00404C0A" w:rsidRDefault="00404C0A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 w:cstheme="majorBidi"/>
          <w:sz w:val="32"/>
          <w:szCs w:val="32"/>
          <w:cs/>
        </w:rPr>
        <w:t>ข)</w:t>
      </w:r>
      <w:r w:rsidRPr="003064B9">
        <w:rPr>
          <w:rFonts w:asciiTheme="majorBidi" w:hAnsiTheme="majorBidi" w:cstheme="majorBidi"/>
          <w:sz w:val="32"/>
          <w:szCs w:val="32"/>
          <w:cs/>
        </w:rPr>
        <w:tab/>
      </w:r>
      <w:r w:rsidR="009E1F44" w:rsidRPr="003064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1CAF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1F44" w:rsidRPr="003064B9">
        <w:rPr>
          <w:rFonts w:asciiTheme="majorBidi" w:hAnsiTheme="majorBidi" w:cstheme="majorBidi" w:hint="cs"/>
          <w:sz w:val="32"/>
          <w:szCs w:val="32"/>
          <w:cs/>
        </w:rPr>
        <w:t>ประกันสินเชื่ออุตสาหกรรมขนาดย่อม</w:t>
      </w:r>
    </w:p>
    <w:p w:rsidR="00C92344" w:rsidRDefault="00C92344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62625"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C92344">
        <w:rPr>
          <w:rFonts w:asciiTheme="majorBidi" w:hAnsiTheme="majorBidi" w:cstheme="majorBidi"/>
          <w:sz w:val="32"/>
          <w:szCs w:val="32"/>
        </w:rPr>
        <w:t xml:space="preserve">30 </w:t>
      </w:r>
      <w:r w:rsidR="00CA05B9" w:rsidRPr="003064B9">
        <w:rPr>
          <w:rFonts w:asciiTheme="majorBidi" w:hAnsiTheme="majorBidi"/>
          <w:sz w:val="32"/>
          <w:szCs w:val="32"/>
          <w:cs/>
        </w:rPr>
        <w:t>กันยายน</w:t>
      </w:r>
      <w:r w:rsidRPr="003064B9">
        <w:rPr>
          <w:rFonts w:asciiTheme="majorBidi" w:hAnsiTheme="majorBidi"/>
          <w:sz w:val="32"/>
          <w:szCs w:val="32"/>
          <w:cs/>
        </w:rPr>
        <w:t xml:space="preserve"> </w:t>
      </w:r>
      <w:r w:rsidRPr="00C92344">
        <w:rPr>
          <w:rFonts w:asciiTheme="majorBidi" w:hAnsiTheme="majorBidi" w:cstheme="majorBidi"/>
          <w:sz w:val="32"/>
          <w:szCs w:val="32"/>
        </w:rPr>
        <w:t xml:space="preserve">2561 </w:t>
      </w:r>
      <w:r w:rsidRPr="003064B9">
        <w:rPr>
          <w:rFonts w:asciiTheme="majorBidi" w:hAnsiTheme="majorBidi"/>
          <w:sz w:val="32"/>
          <w:szCs w:val="32"/>
          <w:cs/>
        </w:rPr>
        <w:t xml:space="preserve">บริษัทย่อยเบิกเงินกู้จำนวน </w:t>
      </w:r>
      <w:r w:rsidR="00E35CD0">
        <w:rPr>
          <w:rFonts w:asciiTheme="majorBidi" w:hAnsiTheme="majorBidi" w:cstheme="majorBidi"/>
          <w:sz w:val="32"/>
          <w:szCs w:val="32"/>
        </w:rPr>
        <w:t>1.31</w:t>
      </w:r>
      <w:r w:rsidRPr="00C92344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/>
          <w:sz w:val="32"/>
          <w:szCs w:val="32"/>
          <w:cs/>
        </w:rPr>
        <w:t>ล้านบาท</w:t>
      </w:r>
    </w:p>
    <w:p w:rsidR="00484696" w:rsidRDefault="00484696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sz w:val="32"/>
          <w:szCs w:val="32"/>
          <w:u w:val="single"/>
        </w:rPr>
      </w:pPr>
    </w:p>
    <w:p w:rsidR="00256C4A" w:rsidRPr="00783771" w:rsidRDefault="00256C4A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3064B9">
        <w:rPr>
          <w:rFonts w:asciiTheme="majorBidi" w:hAnsiTheme="majorBidi" w:cstheme="majorBidi"/>
          <w:sz w:val="32"/>
          <w:szCs w:val="32"/>
          <w:u w:val="single"/>
          <w:cs/>
        </w:rPr>
        <w:t>บริษัท โซลาร์ พีพีเอ็ม จำกัด</w:t>
      </w:r>
      <w:r w:rsidRPr="0078377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:rsidR="00256C4A" w:rsidRPr="007207CA" w:rsidRDefault="00256C4A" w:rsidP="0065081F">
      <w:pPr>
        <w:tabs>
          <w:tab w:val="clear" w:pos="227"/>
          <w:tab w:val="left" w:pos="284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3064B9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3064B9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3064B9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="0096395A" w:rsidRPr="003064B9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เงินกู้ยืมนี้มีอัตราดอกเบี้ย</w:t>
      </w:r>
      <w:r w:rsidR="00F02840" w:rsidRPr="003064B9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104E81" w:rsidRPr="007207CA">
        <w:rPr>
          <w:rFonts w:asciiTheme="majorBidi" w:hAnsiTheme="majorBidi" w:cstheme="majorBidi"/>
          <w:sz w:val="32"/>
          <w:szCs w:val="32"/>
        </w:rPr>
        <w:t>1</w:t>
      </w:r>
      <w:r w:rsidRPr="007207CA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>ต่อปี กำหนดชำระคืนเงิน</w:t>
      </w:r>
      <w:r w:rsidR="00F02840" w:rsidRPr="003064B9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Pr="003064B9">
        <w:rPr>
          <w:rFonts w:asciiTheme="majorBidi" w:hAnsiTheme="majorBidi" w:cstheme="majorBidi"/>
          <w:sz w:val="32"/>
          <w:szCs w:val="32"/>
          <w:cs/>
        </w:rPr>
        <w:t>เป็นงวดรายเดือน</w:t>
      </w:r>
      <w:r w:rsidR="00E7214E" w:rsidRPr="003064B9">
        <w:rPr>
          <w:rFonts w:asciiTheme="majorBidi" w:hAnsiTheme="majorBidi" w:cstheme="majorBidi"/>
          <w:sz w:val="32"/>
          <w:szCs w:val="32"/>
          <w:cs/>
        </w:rPr>
        <w:t xml:space="preserve"> ๆ ละจำนวนเงินเท่า ๆ กัน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593" w:rsidRPr="003064B9">
        <w:rPr>
          <w:rFonts w:asciiTheme="majorBidi" w:hAnsiTheme="majorBidi" w:cstheme="majorBidi"/>
          <w:sz w:val="32"/>
          <w:szCs w:val="32"/>
          <w:cs/>
        </w:rPr>
        <w:t>(</w:t>
      </w:r>
      <w:r w:rsidR="00E7214E" w:rsidRPr="003064B9">
        <w:rPr>
          <w:rFonts w:asciiTheme="majorBidi" w:hAnsiTheme="majorBidi" w:cstheme="majorBidi"/>
          <w:sz w:val="32"/>
          <w:szCs w:val="32"/>
          <w:cs/>
        </w:rPr>
        <w:t>ตามยอดของเงินต้นที่เบิกใช้จริงในแต่ละเดือน</w:t>
      </w:r>
      <w:r w:rsidR="00C05593" w:rsidRPr="003064B9">
        <w:rPr>
          <w:rFonts w:asciiTheme="majorBidi" w:hAnsiTheme="majorBidi" w:cstheme="majorBidi"/>
          <w:sz w:val="32"/>
          <w:szCs w:val="32"/>
          <w:cs/>
        </w:rPr>
        <w:t xml:space="preserve">) เป็นระยะเวลา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="00C05593" w:rsidRPr="003064B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="00C05593" w:rsidRPr="003064B9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="00C05593" w:rsidRPr="003064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2560)  </w:t>
      </w:r>
      <w:r w:rsidR="00C05593" w:rsidRPr="003064B9">
        <w:rPr>
          <w:rFonts w:asciiTheme="majorBidi" w:hAnsiTheme="majorBidi" w:cstheme="majorBidi"/>
          <w:sz w:val="32"/>
          <w:szCs w:val="32"/>
          <w:cs/>
        </w:rPr>
        <w:t xml:space="preserve">รวมระยะเวลาการปลอดชำระเงินต้น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="00C05593" w:rsidRPr="003064B9">
        <w:rPr>
          <w:rFonts w:asciiTheme="majorBidi" w:hAnsiTheme="majorBidi" w:cstheme="majorBidi"/>
          <w:sz w:val="32"/>
          <w:szCs w:val="32"/>
          <w:cs/>
        </w:rPr>
        <w:t>เดือน และ</w:t>
      </w:r>
      <w:r w:rsidR="00E7214E" w:rsidRPr="003064B9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กำหนดชำระคืนดอกเบี้ยเป็นรายเดือน </w:t>
      </w:r>
      <w:r w:rsidR="00425DAD" w:rsidRPr="003064B9">
        <w:rPr>
          <w:rFonts w:asciiTheme="majorBidi" w:hAnsiTheme="majorBidi" w:cstheme="majorBidi"/>
          <w:sz w:val="32"/>
          <w:szCs w:val="32"/>
          <w:cs/>
        </w:rPr>
        <w:t>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256C4A" w:rsidRPr="003064B9" w:rsidRDefault="00396236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5081F">
        <w:rPr>
          <w:rFonts w:asciiTheme="majorBidi" w:hAnsiTheme="majorBidi" w:cstheme="majorBidi"/>
          <w:sz w:val="32"/>
          <w:szCs w:val="32"/>
        </w:rPr>
        <w:tab/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>เงินกู้ยืมนี้และวงเงิน</w:t>
      </w:r>
      <w:r w:rsidR="00D95882" w:rsidRPr="003064B9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1C6E6C" w:rsidRPr="003064B9">
        <w:rPr>
          <w:rFonts w:asciiTheme="majorBidi" w:hAnsiTheme="majorBidi" w:cstheme="majorBidi"/>
          <w:sz w:val="32"/>
          <w:szCs w:val="32"/>
          <w:cs/>
        </w:rPr>
        <w:t>กับธนาคารดังกล่าว</w:t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256C4A" w:rsidRPr="003064B9" w:rsidRDefault="00396236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>ก)</w:t>
      </w:r>
      <w:r w:rsidRPr="003064B9">
        <w:rPr>
          <w:rFonts w:asciiTheme="majorBidi" w:hAnsiTheme="majorBidi" w:cstheme="majorBidi"/>
          <w:sz w:val="32"/>
          <w:szCs w:val="32"/>
          <w:cs/>
        </w:rPr>
        <w:tab/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="001C6E6C" w:rsidRPr="003064B9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C05593" w:rsidRPr="00396236">
        <w:rPr>
          <w:rFonts w:asciiTheme="majorBidi" w:hAnsiTheme="majorBidi" w:cstheme="majorBidi"/>
          <w:sz w:val="32"/>
          <w:szCs w:val="32"/>
        </w:rPr>
        <w:t xml:space="preserve"> </w:t>
      </w:r>
      <w:r w:rsidR="00C05593" w:rsidRPr="003064B9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CB71F8" w:rsidRPr="003064B9" w:rsidRDefault="00396236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>ข)</w:t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ab/>
      </w:r>
      <w:r w:rsidR="00CB71F8" w:rsidRPr="003064B9">
        <w:rPr>
          <w:rFonts w:asciiTheme="majorBidi" w:hAnsiTheme="majorBidi" w:cstheme="majorBidi"/>
          <w:sz w:val="32"/>
          <w:szCs w:val="32"/>
          <w:cs/>
        </w:rPr>
        <w:t>จำนำเครื่องจั</w:t>
      </w:r>
      <w:r w:rsidR="001C6E6C" w:rsidRPr="003064B9">
        <w:rPr>
          <w:rFonts w:asciiTheme="majorBidi" w:hAnsiTheme="majorBidi" w:cstheme="majorBidi"/>
          <w:sz w:val="32"/>
          <w:szCs w:val="32"/>
          <w:cs/>
        </w:rPr>
        <w:t xml:space="preserve">กรและอุปกรณ์ </w:t>
      </w:r>
      <w:r w:rsidR="00C05593" w:rsidRPr="003064B9">
        <w:rPr>
          <w:rFonts w:asciiTheme="majorBidi" w:hAnsiTheme="majorBidi" w:cstheme="majorBidi"/>
          <w:sz w:val="32"/>
          <w:szCs w:val="32"/>
          <w:cs/>
        </w:rPr>
        <w:t>และหุ้นข</w:t>
      </w:r>
      <w:r w:rsidR="001C6E6C" w:rsidRPr="003064B9">
        <w:rPr>
          <w:rFonts w:asciiTheme="majorBidi" w:hAnsiTheme="majorBidi" w:cstheme="majorBidi"/>
          <w:sz w:val="32"/>
          <w:szCs w:val="32"/>
          <w:cs/>
        </w:rPr>
        <w:t>องบริษัทย่อย</w:t>
      </w:r>
      <w:r w:rsidR="00256C4A" w:rsidRPr="003064B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B7AA3" w:rsidRDefault="009B7AA3" w:rsidP="0065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96236">
        <w:rPr>
          <w:rFonts w:asciiTheme="majorBidi" w:hAnsiTheme="majorBidi" w:cstheme="majorBidi"/>
          <w:sz w:val="32"/>
          <w:szCs w:val="32"/>
        </w:rPr>
        <w:t>3</w:t>
      </w:r>
      <w:r w:rsidR="003B3432">
        <w:rPr>
          <w:rFonts w:asciiTheme="majorBidi" w:hAnsiTheme="majorBidi" w:cstheme="majorBidi"/>
          <w:sz w:val="32"/>
          <w:szCs w:val="32"/>
        </w:rPr>
        <w:t>0</w:t>
      </w:r>
      <w:r w:rsidRPr="00396236">
        <w:rPr>
          <w:rFonts w:asciiTheme="majorBidi" w:hAnsiTheme="majorBidi" w:cstheme="majorBidi"/>
          <w:sz w:val="32"/>
          <w:szCs w:val="32"/>
        </w:rPr>
        <w:t xml:space="preserve"> </w:t>
      </w:r>
      <w:r w:rsidR="00CA05B9" w:rsidRPr="003064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B3432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6236">
        <w:rPr>
          <w:rFonts w:asciiTheme="majorBidi" w:hAnsiTheme="majorBidi" w:cstheme="majorBidi"/>
          <w:sz w:val="32"/>
          <w:szCs w:val="32"/>
        </w:rPr>
        <w:t>256</w:t>
      </w:r>
      <w:r w:rsidR="00B65BE0" w:rsidRPr="00396236">
        <w:rPr>
          <w:rFonts w:asciiTheme="majorBidi" w:hAnsiTheme="majorBidi" w:cstheme="majorBidi"/>
          <w:sz w:val="32"/>
          <w:szCs w:val="32"/>
        </w:rPr>
        <w:t>1</w:t>
      </w:r>
      <w:r w:rsidRPr="00396236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บริษัทย่อยเบิกเงินกู้จำนวน </w:t>
      </w:r>
      <w:r w:rsidR="006E7993" w:rsidRPr="00C6429E">
        <w:rPr>
          <w:rFonts w:asciiTheme="majorBidi" w:hAnsiTheme="majorBidi" w:cstheme="majorBidi"/>
          <w:sz w:val="32"/>
          <w:szCs w:val="32"/>
        </w:rPr>
        <w:t>63.72</w:t>
      </w:r>
      <w:r w:rsidR="006E7993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E5703A" w:rsidRDefault="00E5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30EE9" w:rsidRPr="00FD41F7" w:rsidRDefault="00C30EE9" w:rsidP="00C957A2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="004817D9" w:rsidRPr="003064B9">
        <w:rPr>
          <w:rFonts w:ascii="Angsana New" w:hAnsi="Angsana New"/>
          <w:b/>
          <w:bCs/>
          <w:sz w:val="32"/>
          <w:szCs w:val="32"/>
        </w:rPr>
        <w:tab/>
      </w:r>
      <w:r w:rsidRPr="003064B9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C30EE9" w:rsidRPr="00FD41F7" w:rsidRDefault="00C30EE9" w:rsidP="00C957A2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="00A11923">
        <w:rPr>
          <w:rFonts w:ascii="Angsana New" w:hAnsi="Angsana New"/>
          <w:sz w:val="32"/>
          <w:szCs w:val="32"/>
        </w:rPr>
        <w:tab/>
      </w:r>
      <w:r w:rsidRPr="003064B9">
        <w:rPr>
          <w:rFonts w:ascii="Angsana New" w:hAnsi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:rsidR="00C30EE9" w:rsidRPr="007F51BF" w:rsidRDefault="00C30EE9" w:rsidP="00C957A2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3064B9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64541E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C30EE9" w:rsidRPr="0064541E" w:rsidRDefault="00F84014" w:rsidP="00C957A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>พัน</w:t>
            </w:r>
            <w:r w:rsidR="00C30EE9" w:rsidRPr="003064B9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64541E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64541E" w:rsidRDefault="00C30EE9" w:rsidP="00C957A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064B9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30EE9" w:rsidRPr="0064541E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3064B9" w:rsidRDefault="00C30EE9" w:rsidP="00C957A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064B9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64541E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3064B9" w:rsidRDefault="00C30EE9" w:rsidP="00C957A2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4541E">
              <w:rPr>
                <w:rFonts w:ascii="Angsana New" w:hAnsi="Angsana New"/>
                <w:sz w:val="23"/>
                <w:szCs w:val="23"/>
              </w:rPr>
              <w:t>30</w:t>
            </w: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CA05B9" w:rsidRPr="003064B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64541E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C30EE9" w:rsidRPr="0064541E" w:rsidRDefault="00C30EE9" w:rsidP="00C957A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64541E" w:rsidRDefault="00C30EE9" w:rsidP="00C957A2">
            <w:pPr>
              <w:spacing w:line="280" w:lineRule="exact"/>
              <w:ind w:left="-3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454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64541E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34" w:type="dxa"/>
          </w:tcPr>
          <w:p w:rsidR="00C30EE9" w:rsidRPr="0064541E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C30EE9" w:rsidRPr="003064B9" w:rsidRDefault="00C30EE9" w:rsidP="00C957A2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4541E">
              <w:rPr>
                <w:rFonts w:ascii="Angsana New" w:hAnsi="Angsana New"/>
                <w:sz w:val="23"/>
                <w:szCs w:val="23"/>
              </w:rPr>
              <w:t>30</w:t>
            </w: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CA05B9" w:rsidRPr="003064B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64541E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8" w:type="dxa"/>
          </w:tcPr>
          <w:p w:rsidR="00C30EE9" w:rsidRPr="0064541E" w:rsidRDefault="00C30EE9" w:rsidP="00C957A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C30EE9" w:rsidRPr="003064B9" w:rsidRDefault="00C30EE9" w:rsidP="00C957A2">
            <w:pPr>
              <w:spacing w:line="280" w:lineRule="exact"/>
              <w:ind w:left="-3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454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64541E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3064B9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3064B9">
              <w:rPr>
                <w:rFonts w:ascii="Angsana New" w:hAnsi="Angsana New"/>
                <w:sz w:val="23"/>
                <w:szCs w:val="23"/>
                <w:cs/>
              </w:rPr>
              <w:t>ภาระผูกพันของโครงการผลประโยชน์ ณ วันต</w:t>
            </w: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C30EE9" w:rsidRPr="0064541E" w:rsidRDefault="00A84344" w:rsidP="00C957A2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6,541</w:t>
            </w:r>
          </w:p>
        </w:tc>
        <w:tc>
          <w:tcPr>
            <w:tcW w:w="137" w:type="dxa"/>
          </w:tcPr>
          <w:p w:rsidR="00C30EE9" w:rsidRPr="0064541E" w:rsidRDefault="00C30EE9" w:rsidP="00C957A2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C30EE9" w:rsidRPr="0064541E" w:rsidRDefault="00A84344" w:rsidP="00C957A2">
            <w:pPr>
              <w:tabs>
                <w:tab w:val="clear" w:pos="90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6,283</w:t>
            </w:r>
          </w:p>
        </w:tc>
        <w:tc>
          <w:tcPr>
            <w:tcW w:w="134" w:type="dxa"/>
          </w:tcPr>
          <w:p w:rsidR="00C30EE9" w:rsidRPr="003064B9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C30EE9" w:rsidRPr="0064541E" w:rsidRDefault="00B975D4" w:rsidP="00C957A2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5,762</w:t>
            </w:r>
          </w:p>
        </w:tc>
        <w:tc>
          <w:tcPr>
            <w:tcW w:w="138" w:type="dxa"/>
          </w:tcPr>
          <w:p w:rsidR="00C30EE9" w:rsidRPr="0064541E" w:rsidRDefault="00C30EE9" w:rsidP="00C957A2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C30EE9" w:rsidRPr="0064541E" w:rsidRDefault="00B975D4" w:rsidP="00C957A2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5,502</w:t>
            </w:r>
          </w:p>
        </w:tc>
      </w:tr>
      <w:tr w:rsidR="000109F8" w:rsidRPr="0064541E" w:rsidTr="00A11923">
        <w:trPr>
          <w:cantSplit/>
        </w:trPr>
        <w:tc>
          <w:tcPr>
            <w:tcW w:w="3969" w:type="dxa"/>
          </w:tcPr>
          <w:p w:rsidR="000109F8" w:rsidRPr="003064B9" w:rsidRDefault="000109F8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3064B9">
              <w:rPr>
                <w:rFonts w:ascii="Angsana New" w:hAnsi="Angsana New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:rsidR="000109F8" w:rsidRPr="0064541E" w:rsidRDefault="000109F8" w:rsidP="00C957A2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7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7" w:type="dxa"/>
          </w:tcPr>
          <w:p w:rsidR="000109F8" w:rsidRPr="0064541E" w:rsidRDefault="000109F8" w:rsidP="00C957A2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:rsidR="000109F8" w:rsidRPr="0064541E" w:rsidRDefault="000109F8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8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(793)</w:t>
            </w:r>
          </w:p>
        </w:tc>
        <w:tc>
          <w:tcPr>
            <w:tcW w:w="134" w:type="dxa"/>
          </w:tcPr>
          <w:p w:rsidR="000109F8" w:rsidRPr="003064B9" w:rsidRDefault="000109F8" w:rsidP="00C957A2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</w:tcPr>
          <w:p w:rsidR="000109F8" w:rsidRPr="0064541E" w:rsidRDefault="000109F8" w:rsidP="00C957A2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7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:rsidR="000109F8" w:rsidRPr="0064541E" w:rsidRDefault="000109F8" w:rsidP="00C957A2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:rsidR="000109F8" w:rsidRPr="0064541E" w:rsidRDefault="000109F8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8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(519)</w:t>
            </w:r>
          </w:p>
        </w:tc>
      </w:tr>
      <w:tr w:rsidR="000109F8" w:rsidRPr="0064541E" w:rsidTr="00A11923">
        <w:trPr>
          <w:cantSplit/>
        </w:trPr>
        <w:tc>
          <w:tcPr>
            <w:tcW w:w="3969" w:type="dxa"/>
          </w:tcPr>
          <w:p w:rsidR="000109F8" w:rsidRPr="003064B9" w:rsidRDefault="000109F8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3064B9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109F8" w:rsidRPr="0064541E" w:rsidRDefault="003770AA" w:rsidP="00C957A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1,017</w:t>
            </w:r>
          </w:p>
        </w:tc>
        <w:tc>
          <w:tcPr>
            <w:tcW w:w="137" w:type="dxa"/>
          </w:tcPr>
          <w:p w:rsidR="000109F8" w:rsidRPr="0064541E" w:rsidRDefault="000109F8" w:rsidP="00C957A2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:rsidR="000109F8" w:rsidRPr="0064541E" w:rsidRDefault="000109F8" w:rsidP="00C957A2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1,051</w:t>
            </w:r>
          </w:p>
        </w:tc>
        <w:tc>
          <w:tcPr>
            <w:tcW w:w="134" w:type="dxa"/>
          </w:tcPr>
          <w:p w:rsidR="000109F8" w:rsidRPr="003064B9" w:rsidRDefault="000109F8" w:rsidP="00C957A2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:rsidR="000109F8" w:rsidRPr="0064541E" w:rsidRDefault="00526E8F" w:rsidP="00C957A2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26E8F">
              <w:rPr>
                <w:rFonts w:ascii="Angsana New" w:hAnsi="Angsana New"/>
                <w:sz w:val="23"/>
                <w:szCs w:val="23"/>
              </w:rPr>
              <w:t>737</w:t>
            </w:r>
          </w:p>
        </w:tc>
        <w:tc>
          <w:tcPr>
            <w:tcW w:w="138" w:type="dxa"/>
          </w:tcPr>
          <w:p w:rsidR="000109F8" w:rsidRPr="0064541E" w:rsidRDefault="000109F8" w:rsidP="00C957A2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0109F8" w:rsidRPr="0064541E" w:rsidRDefault="000109F8" w:rsidP="00C957A2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779</w:t>
            </w:r>
          </w:p>
        </w:tc>
      </w:tr>
      <w:tr w:rsidR="000109F8" w:rsidRPr="0064541E" w:rsidTr="00A11923">
        <w:trPr>
          <w:cantSplit/>
        </w:trPr>
        <w:tc>
          <w:tcPr>
            <w:tcW w:w="3969" w:type="dxa"/>
          </w:tcPr>
          <w:p w:rsidR="000109F8" w:rsidRPr="003064B9" w:rsidRDefault="000109F8" w:rsidP="00C957A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3064B9">
              <w:rPr>
                <w:rFonts w:ascii="Angsana New" w:hAnsi="Angsana New"/>
                <w:sz w:val="23"/>
                <w:szCs w:val="23"/>
                <w:cs/>
              </w:rPr>
              <w:t>ภาระผูกพันของโครงการผลประโยชน์ ณ วันส</w:t>
            </w:r>
            <w:r w:rsidRPr="003064B9">
              <w:rPr>
                <w:rFonts w:ascii="Angsana New" w:hAnsi="Angsana New" w:hint="cs"/>
                <w:sz w:val="23"/>
                <w:szCs w:val="23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0109F8" w:rsidRPr="0064541E" w:rsidRDefault="003770AA" w:rsidP="00C957A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7,558</w:t>
            </w:r>
          </w:p>
        </w:tc>
        <w:tc>
          <w:tcPr>
            <w:tcW w:w="137" w:type="dxa"/>
          </w:tcPr>
          <w:p w:rsidR="000109F8" w:rsidRPr="0064541E" w:rsidRDefault="000109F8" w:rsidP="00C957A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0109F8" w:rsidRPr="0064541E" w:rsidRDefault="000109F8" w:rsidP="00C957A2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6,541</w:t>
            </w:r>
          </w:p>
        </w:tc>
        <w:tc>
          <w:tcPr>
            <w:tcW w:w="134" w:type="dxa"/>
          </w:tcPr>
          <w:p w:rsidR="000109F8" w:rsidRPr="003064B9" w:rsidRDefault="000109F8" w:rsidP="00C957A2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-199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0109F8" w:rsidRPr="0064541E" w:rsidRDefault="00DA7283" w:rsidP="00C957A2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6,499</w:t>
            </w:r>
          </w:p>
        </w:tc>
        <w:tc>
          <w:tcPr>
            <w:tcW w:w="138" w:type="dxa"/>
          </w:tcPr>
          <w:p w:rsidR="000109F8" w:rsidRPr="0064541E" w:rsidRDefault="000109F8" w:rsidP="00C957A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0109F8" w:rsidRPr="0064541E" w:rsidRDefault="000109F8" w:rsidP="00C957A2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5,762</w:t>
            </w:r>
          </w:p>
        </w:tc>
      </w:tr>
    </w:tbl>
    <w:p w:rsidR="00C957A2" w:rsidRDefault="00C957A2" w:rsidP="00C957A2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C30EE9" w:rsidRPr="003064B9" w:rsidRDefault="00C30EE9" w:rsidP="00140D72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064B9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3"/>
        <w:gridCol w:w="1275"/>
      </w:tblGrid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C30EE9" w:rsidRPr="003064B9" w:rsidRDefault="00F84014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C30EE9" w:rsidRPr="003064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A661F" w:rsidRPr="005F0B8C" w:rsidTr="005F0B8C">
        <w:trPr>
          <w:cantSplit/>
        </w:trPr>
        <w:tc>
          <w:tcPr>
            <w:tcW w:w="2835" w:type="dxa"/>
          </w:tcPr>
          <w:p w:rsidR="008A661F" w:rsidRPr="005F0B8C" w:rsidRDefault="008A661F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8A661F" w:rsidRPr="003064B9" w:rsidRDefault="008A661F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5F0B8C" w:rsidRDefault="00C30EE9" w:rsidP="00C957A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:rsidR="00C30EE9" w:rsidRPr="005F0B8C" w:rsidRDefault="00C30EE9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A05B9" w:rsidRPr="003064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:rsidR="00C30EE9" w:rsidRPr="005F0B8C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C30EE9" w:rsidRPr="005F0B8C" w:rsidRDefault="00C30EE9" w:rsidP="00C957A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 w:rsidR="00273B00" w:rsidRPr="003064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3064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เดือนสิ้นสุด</w:t>
            </w:r>
          </w:p>
          <w:p w:rsidR="00C30EE9" w:rsidRPr="005F0B8C" w:rsidRDefault="00C30EE9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A05B9" w:rsidRPr="003064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3064B9" w:rsidRDefault="00C30EE9" w:rsidP="00C957A2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5F0B8C" w:rsidRDefault="00C30EE9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256</w:t>
            </w:r>
            <w:r w:rsidR="003B3432" w:rsidRPr="005F0B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C30EE9" w:rsidRPr="005F0B8C" w:rsidRDefault="00C30EE9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5F0B8C" w:rsidRDefault="00C30EE9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</w:t>
            </w:r>
            <w:r w:rsidR="003B3432" w:rsidRPr="005F0B8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</w:tcPr>
          <w:p w:rsidR="00C30EE9" w:rsidRPr="005F0B8C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5F0B8C" w:rsidRDefault="003B3432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3" w:type="dxa"/>
          </w:tcPr>
          <w:p w:rsidR="00C30EE9" w:rsidRPr="005F0B8C" w:rsidRDefault="00C30EE9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5F0B8C" w:rsidRDefault="00C30EE9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</w:t>
            </w:r>
            <w:r w:rsidR="003B3432" w:rsidRPr="005F0B8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C957A2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30EE9" w:rsidRPr="005F0B8C" w:rsidRDefault="003770AA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2" w:type="dxa"/>
          </w:tcPr>
          <w:p w:rsidR="00C30EE9" w:rsidRPr="005F0B8C" w:rsidRDefault="00C30EE9" w:rsidP="00C957A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30EE9" w:rsidRPr="005F0B8C" w:rsidRDefault="002040DB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42" w:type="dxa"/>
          </w:tcPr>
          <w:p w:rsidR="00C30EE9" w:rsidRPr="003064B9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30EE9" w:rsidRPr="005F0B8C" w:rsidRDefault="003770AA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43" w:type="dxa"/>
          </w:tcPr>
          <w:p w:rsidR="00C30EE9" w:rsidRPr="005F0B8C" w:rsidRDefault="00C30EE9" w:rsidP="00C957A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30EE9" w:rsidRPr="005F0B8C" w:rsidRDefault="002040DB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C957A2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3064B9" w:rsidRDefault="003770AA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</w:tcPr>
          <w:p w:rsidR="00C30EE9" w:rsidRPr="005F0B8C" w:rsidRDefault="00C30EE9" w:rsidP="00C957A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0EE9" w:rsidRPr="005F0B8C" w:rsidRDefault="002040DB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2" w:type="dxa"/>
          </w:tcPr>
          <w:p w:rsidR="00C30EE9" w:rsidRPr="003064B9" w:rsidRDefault="00C30EE9" w:rsidP="00C957A2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5F0B8C" w:rsidRDefault="003770AA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43" w:type="dxa"/>
          </w:tcPr>
          <w:p w:rsidR="00C30EE9" w:rsidRPr="005F0B8C" w:rsidRDefault="00C30EE9" w:rsidP="00C957A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5F0B8C" w:rsidRDefault="002040DB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3064B9" w:rsidRDefault="00C30EE9" w:rsidP="00C957A2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5F0B8C" w:rsidRDefault="003770AA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2" w:type="dxa"/>
          </w:tcPr>
          <w:p w:rsidR="00C30EE9" w:rsidRPr="005F0B8C" w:rsidRDefault="00C30EE9" w:rsidP="00C957A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5F0B8C" w:rsidRDefault="003770AA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040DB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42" w:type="dxa"/>
          </w:tcPr>
          <w:p w:rsidR="00C30EE9" w:rsidRPr="003064B9" w:rsidRDefault="00C30EE9" w:rsidP="00C957A2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5F0B8C" w:rsidRDefault="003770AA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43" w:type="dxa"/>
          </w:tcPr>
          <w:p w:rsidR="00C30EE9" w:rsidRPr="005F0B8C" w:rsidRDefault="00C30EE9" w:rsidP="00C957A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5F0B8C" w:rsidRDefault="002040DB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</w:t>
            </w:r>
          </w:p>
        </w:tc>
      </w:tr>
    </w:tbl>
    <w:p w:rsidR="004817D9" w:rsidRPr="003064B9" w:rsidRDefault="004817D9" w:rsidP="00C9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3"/>
        <w:gridCol w:w="1274"/>
      </w:tblGrid>
      <w:tr w:rsidR="00C30EE9" w:rsidRPr="00436036" w:rsidTr="005F0B8C">
        <w:trPr>
          <w:cantSplit/>
        </w:trPr>
        <w:tc>
          <w:tcPr>
            <w:tcW w:w="2835" w:type="dxa"/>
          </w:tcPr>
          <w:p w:rsidR="00C30EE9" w:rsidRPr="00436036" w:rsidRDefault="00C30EE9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C30EE9" w:rsidRPr="003064B9" w:rsidRDefault="00F84014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C30EE9" w:rsidRPr="003064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A661F" w:rsidRPr="00436036" w:rsidTr="005F0B8C">
        <w:trPr>
          <w:cantSplit/>
        </w:trPr>
        <w:tc>
          <w:tcPr>
            <w:tcW w:w="2835" w:type="dxa"/>
          </w:tcPr>
          <w:p w:rsidR="008A661F" w:rsidRPr="00436036" w:rsidRDefault="008A661F" w:rsidP="00C957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8A661F" w:rsidRPr="003064B9" w:rsidRDefault="008A661F" w:rsidP="00C957A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43603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3E5EAB" w:rsidRPr="00436036" w:rsidTr="00EC69AE">
        <w:trPr>
          <w:cantSplit/>
          <w:trHeight w:val="405"/>
        </w:trPr>
        <w:tc>
          <w:tcPr>
            <w:tcW w:w="2835" w:type="dxa"/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E5EAB" w:rsidRPr="005F0B8C" w:rsidRDefault="003E5EAB" w:rsidP="003E5EAB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:rsidR="003E5EAB" w:rsidRPr="005F0B8C" w:rsidRDefault="003E5EAB" w:rsidP="003E5E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064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:rsidR="003E5EAB" w:rsidRPr="005F0B8C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3E5EAB" w:rsidRPr="005F0B8C" w:rsidRDefault="003E5EAB" w:rsidP="003E5EAB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  <w:p w:rsidR="003E5EAB" w:rsidRPr="005F0B8C" w:rsidRDefault="003E5EAB" w:rsidP="003E5E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064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E5EAB" w:rsidRPr="00436036" w:rsidTr="005F0B8C">
        <w:trPr>
          <w:cantSplit/>
        </w:trPr>
        <w:tc>
          <w:tcPr>
            <w:tcW w:w="2835" w:type="dxa"/>
          </w:tcPr>
          <w:p w:rsidR="003E5EAB" w:rsidRPr="003064B9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E5EAB" w:rsidRPr="00436036" w:rsidRDefault="003E5EAB" w:rsidP="003E5E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3E5EAB" w:rsidRPr="00436036" w:rsidRDefault="003E5EAB" w:rsidP="003E5E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3E5EAB" w:rsidRPr="00436036" w:rsidRDefault="003E5EAB" w:rsidP="003E5E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E5EAB" w:rsidRPr="00436036" w:rsidRDefault="003E5EAB" w:rsidP="003E5E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3" w:type="dxa"/>
          </w:tcPr>
          <w:p w:rsidR="003E5EAB" w:rsidRPr="00436036" w:rsidRDefault="003E5EAB" w:rsidP="003E5E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3E5EAB" w:rsidRPr="00436036" w:rsidRDefault="003E5EAB" w:rsidP="003E5E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3E5EAB" w:rsidRPr="00436036" w:rsidTr="005F0B8C">
        <w:trPr>
          <w:cantSplit/>
        </w:trPr>
        <w:tc>
          <w:tcPr>
            <w:tcW w:w="2835" w:type="dxa"/>
          </w:tcPr>
          <w:p w:rsidR="003E5EAB" w:rsidRPr="00436036" w:rsidRDefault="003E5EAB" w:rsidP="003E5EAB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</w:rPr>
              <w:t>207</w:t>
            </w:r>
          </w:p>
        </w:tc>
        <w:tc>
          <w:tcPr>
            <w:tcW w:w="142" w:type="dxa"/>
          </w:tcPr>
          <w:p w:rsidR="003E5EAB" w:rsidRPr="00436036" w:rsidRDefault="003E5EAB" w:rsidP="003E5E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142" w:type="dxa"/>
          </w:tcPr>
          <w:p w:rsidR="003E5EAB" w:rsidRPr="003064B9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879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43" w:type="dxa"/>
          </w:tcPr>
          <w:p w:rsidR="003E5EAB" w:rsidRPr="00436036" w:rsidRDefault="003E5EAB" w:rsidP="003E5E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</w:rPr>
              <w:t>484</w:t>
            </w:r>
          </w:p>
        </w:tc>
      </w:tr>
      <w:tr w:rsidR="003E5EAB" w:rsidRPr="00436036" w:rsidTr="005F0B8C">
        <w:trPr>
          <w:cantSplit/>
        </w:trPr>
        <w:tc>
          <w:tcPr>
            <w:tcW w:w="2835" w:type="dxa"/>
          </w:tcPr>
          <w:p w:rsidR="003E5EAB" w:rsidRPr="003064B9" w:rsidRDefault="003E5EAB" w:rsidP="003E5EAB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E5EAB" w:rsidRPr="003064B9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42" w:type="dxa"/>
          </w:tcPr>
          <w:p w:rsidR="003E5EAB" w:rsidRPr="00436036" w:rsidRDefault="003E5EAB" w:rsidP="003E5EA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42" w:type="dxa"/>
          </w:tcPr>
          <w:p w:rsidR="003E5EAB" w:rsidRPr="003064B9" w:rsidRDefault="003E5EAB" w:rsidP="003E5EAB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879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43" w:type="dxa"/>
          </w:tcPr>
          <w:p w:rsidR="003E5EAB" w:rsidRPr="00436036" w:rsidRDefault="003E5EAB" w:rsidP="003E5EA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E5EAB" w:rsidRPr="00436036" w:rsidTr="005F0B8C">
        <w:trPr>
          <w:cantSplit/>
        </w:trPr>
        <w:tc>
          <w:tcPr>
            <w:tcW w:w="2835" w:type="dxa"/>
          </w:tcPr>
          <w:p w:rsidR="003E5EAB" w:rsidRPr="003064B9" w:rsidRDefault="003E5EAB" w:rsidP="003E5EAB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64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</w:rPr>
              <w:t>246</w:t>
            </w:r>
          </w:p>
        </w:tc>
        <w:tc>
          <w:tcPr>
            <w:tcW w:w="142" w:type="dxa"/>
          </w:tcPr>
          <w:p w:rsidR="003E5EAB" w:rsidRPr="00436036" w:rsidRDefault="003E5EAB" w:rsidP="003E5EA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</w:rPr>
              <w:t>195</w:t>
            </w:r>
          </w:p>
        </w:tc>
        <w:tc>
          <w:tcPr>
            <w:tcW w:w="142" w:type="dxa"/>
          </w:tcPr>
          <w:p w:rsidR="003E5EAB" w:rsidRPr="003064B9" w:rsidRDefault="003E5EAB" w:rsidP="003E5EAB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43" w:type="dxa"/>
          </w:tcPr>
          <w:p w:rsidR="003E5EAB" w:rsidRPr="00436036" w:rsidRDefault="003E5EAB" w:rsidP="003E5EA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3E5EAB" w:rsidRPr="00436036" w:rsidRDefault="003E5EAB" w:rsidP="003E5E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B9">
              <w:rPr>
                <w:rFonts w:ascii="Angsana New" w:hAnsi="Angsana New" w:hint="cs"/>
                <w:sz w:val="28"/>
                <w:szCs w:val="28"/>
              </w:rPr>
              <w:t>584</w:t>
            </w:r>
          </w:p>
        </w:tc>
      </w:tr>
    </w:tbl>
    <w:p w:rsidR="00D84856" w:rsidRDefault="00D84856" w:rsidP="00C9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84856" w:rsidRDefault="002503D7" w:rsidP="0005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84856" w:rsidRPr="003A37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856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856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D84856" w:rsidRDefault="00D84856" w:rsidP="0005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กำไรต่อหุ้นขั้นพื้นฐานคำนวณโดยการหารกำไรสำหรับงวดด้วยจำนวนถัวเฉลี่ย</w:t>
      </w:r>
      <w:r w:rsidRPr="003A37A8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ถ่วงน้ำหนักของหุ้นสามัญที่ออกจำหน่ายแล้วระหว่างงวด ดังนี้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04"/>
        <w:gridCol w:w="903"/>
        <w:gridCol w:w="136"/>
        <w:gridCol w:w="1191"/>
        <w:gridCol w:w="136"/>
        <w:gridCol w:w="1191"/>
        <w:gridCol w:w="136"/>
        <w:gridCol w:w="1197"/>
      </w:tblGrid>
      <w:tr w:rsidR="009540D1" w:rsidRPr="0004498D" w:rsidTr="00CF1429">
        <w:trPr>
          <w:cantSplit/>
        </w:trPr>
        <w:tc>
          <w:tcPr>
            <w:tcW w:w="3827" w:type="dxa"/>
          </w:tcPr>
          <w:p w:rsidR="009540D1" w:rsidRPr="0004498D" w:rsidRDefault="009540D1" w:rsidP="00C957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:rsidR="009540D1" w:rsidRPr="003064B9" w:rsidRDefault="009540D1" w:rsidP="00C957A2">
            <w:pPr>
              <w:pStyle w:val="a0"/>
              <w:tabs>
                <w:tab w:val="left" w:pos="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43BAD" w:rsidRPr="0004498D" w:rsidTr="00CF1429">
        <w:trPr>
          <w:cantSplit/>
        </w:trPr>
        <w:tc>
          <w:tcPr>
            <w:tcW w:w="3827" w:type="dxa"/>
          </w:tcPr>
          <w:p w:rsidR="00B43BAD" w:rsidRPr="0004498D" w:rsidRDefault="00B43BAD" w:rsidP="00C957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:rsidR="00B43BAD" w:rsidRDefault="00B43BAD" w:rsidP="00C957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B43BAD" w:rsidRPr="0004498D" w:rsidRDefault="00B43BAD" w:rsidP="00C957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CA05B9"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" w:type="dxa"/>
          </w:tcPr>
          <w:p w:rsidR="00B43BAD" w:rsidRPr="0004498D" w:rsidRDefault="00B43BAD" w:rsidP="00C957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B43BAD" w:rsidRDefault="00B43BAD" w:rsidP="00C957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</w:t>
            </w:r>
            <w:r w:rsidR="00273B00"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เก้า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เดือนสิ้นสุด</w:t>
            </w:r>
          </w:p>
          <w:p w:rsidR="00B43BAD" w:rsidRPr="003064B9" w:rsidRDefault="00B43BAD" w:rsidP="00C957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CA05B9"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B43BAD" w:rsidRPr="0004498D" w:rsidTr="00CF1429">
        <w:trPr>
          <w:cantSplit/>
        </w:trPr>
        <w:tc>
          <w:tcPr>
            <w:tcW w:w="3827" w:type="dxa"/>
          </w:tcPr>
          <w:p w:rsidR="00B43BAD" w:rsidRPr="003064B9" w:rsidRDefault="00B43BAD" w:rsidP="00C957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43BAD" w:rsidRPr="00600EF0" w:rsidRDefault="00B43BAD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43BAD" w:rsidRPr="00600EF0" w:rsidRDefault="00B43BAD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B43BAD" w:rsidRPr="00600EF0" w:rsidRDefault="00B43BAD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>2560</w:t>
            </w:r>
          </w:p>
        </w:tc>
        <w:tc>
          <w:tcPr>
            <w:tcW w:w="136" w:type="dxa"/>
          </w:tcPr>
          <w:p w:rsidR="00B43BAD" w:rsidRPr="003064B9" w:rsidRDefault="00B43BAD" w:rsidP="00C957A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B43BAD" w:rsidRPr="00600EF0" w:rsidRDefault="00B43BAD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B43BAD" w:rsidRPr="00600EF0" w:rsidRDefault="00B43BAD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B43BAD" w:rsidRPr="00600EF0" w:rsidRDefault="00B43BAD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>2560</w:t>
            </w:r>
          </w:p>
        </w:tc>
      </w:tr>
      <w:tr w:rsidR="00B43BAD" w:rsidRPr="0004498D" w:rsidTr="00436036">
        <w:trPr>
          <w:cantSplit/>
        </w:trPr>
        <w:tc>
          <w:tcPr>
            <w:tcW w:w="4031" w:type="dxa"/>
            <w:gridSpan w:val="2"/>
          </w:tcPr>
          <w:p w:rsidR="00B43BAD" w:rsidRPr="003064B9" w:rsidRDefault="00B43BAD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80" w:lineRule="exact"/>
              <w:ind w:left="-59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:rsidR="00B43BAD" w:rsidRPr="006F0C91" w:rsidRDefault="00762A7E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12,566</w:t>
            </w:r>
          </w:p>
        </w:tc>
        <w:tc>
          <w:tcPr>
            <w:tcW w:w="136" w:type="dxa"/>
            <w:vAlign w:val="bottom"/>
          </w:tcPr>
          <w:p w:rsidR="00B43BAD" w:rsidRPr="0004498D" w:rsidRDefault="00B43BAD" w:rsidP="00C957A2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B43BAD" w:rsidRPr="0004498D" w:rsidRDefault="006B48DD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064B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18</w:t>
            </w:r>
            <w:r w:rsidRPr="006B48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064B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136" w:type="dxa"/>
            <w:vAlign w:val="bottom"/>
          </w:tcPr>
          <w:p w:rsidR="00B43BAD" w:rsidRPr="0004498D" w:rsidRDefault="00B43BAD" w:rsidP="00C957A2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B43BAD" w:rsidRPr="0004498D" w:rsidRDefault="00762A7E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30,170</w:t>
            </w:r>
          </w:p>
        </w:tc>
        <w:tc>
          <w:tcPr>
            <w:tcW w:w="136" w:type="dxa"/>
            <w:vAlign w:val="bottom"/>
          </w:tcPr>
          <w:p w:rsidR="00B43BAD" w:rsidRPr="0004498D" w:rsidRDefault="00B43BAD" w:rsidP="00C957A2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:rsidR="00B43BAD" w:rsidRPr="0004498D" w:rsidRDefault="002A74A1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74A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32,562</w:t>
            </w:r>
          </w:p>
        </w:tc>
      </w:tr>
      <w:tr w:rsidR="00CF1429" w:rsidRPr="0000551A" w:rsidTr="00CF1429">
        <w:trPr>
          <w:cantSplit/>
        </w:trPr>
        <w:tc>
          <w:tcPr>
            <w:tcW w:w="3827" w:type="dxa"/>
          </w:tcPr>
          <w:p w:rsidR="00CF1429" w:rsidRPr="003064B9" w:rsidRDefault="00CF1429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3064B9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:rsidR="00CF1429" w:rsidRPr="00392194" w:rsidRDefault="00CF1429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CF1429" w:rsidRPr="0000551A" w:rsidRDefault="00CF1429" w:rsidP="00C957A2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CF1429" w:rsidRPr="00392194" w:rsidRDefault="00CF1429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CF1429" w:rsidRPr="0000551A" w:rsidRDefault="00CF1429" w:rsidP="00C957A2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CF1429" w:rsidRPr="00392194" w:rsidRDefault="00CF1429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CF1429" w:rsidRPr="0000551A" w:rsidRDefault="00CF1429" w:rsidP="00C957A2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CF1429" w:rsidRPr="00392194" w:rsidRDefault="00CF1429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411,049</w:t>
            </w:r>
          </w:p>
        </w:tc>
      </w:tr>
      <w:tr w:rsidR="00CF1429" w:rsidRPr="0004498D" w:rsidTr="00CF1429">
        <w:trPr>
          <w:cantSplit/>
          <w:trHeight w:val="63"/>
        </w:trPr>
        <w:tc>
          <w:tcPr>
            <w:tcW w:w="3827" w:type="dxa"/>
          </w:tcPr>
          <w:p w:rsidR="00CF1429" w:rsidRPr="003064B9" w:rsidRDefault="00CF1429" w:rsidP="00C9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:rsidR="00CF1429" w:rsidRPr="0004498D" w:rsidRDefault="00762A7E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0.0298</w:t>
            </w:r>
          </w:p>
        </w:tc>
        <w:tc>
          <w:tcPr>
            <w:tcW w:w="136" w:type="dxa"/>
          </w:tcPr>
          <w:p w:rsidR="00CF1429" w:rsidRPr="0004498D" w:rsidRDefault="00CF1429" w:rsidP="00C957A2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CF1429" w:rsidRPr="0004498D" w:rsidRDefault="00CF1429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0.0433</w:t>
            </w:r>
          </w:p>
        </w:tc>
        <w:tc>
          <w:tcPr>
            <w:tcW w:w="136" w:type="dxa"/>
          </w:tcPr>
          <w:p w:rsidR="00CF1429" w:rsidRPr="0004498D" w:rsidRDefault="00CF1429" w:rsidP="00C957A2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CF1429" w:rsidRPr="0004498D" w:rsidRDefault="00762A7E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0.0715</w:t>
            </w:r>
          </w:p>
        </w:tc>
        <w:tc>
          <w:tcPr>
            <w:tcW w:w="136" w:type="dxa"/>
          </w:tcPr>
          <w:p w:rsidR="00CF1429" w:rsidRPr="0004498D" w:rsidRDefault="00CF1429" w:rsidP="00C957A2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CF1429" w:rsidRPr="0004498D" w:rsidRDefault="00CF1429" w:rsidP="00C957A2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0.0792</w:t>
            </w:r>
          </w:p>
        </w:tc>
      </w:tr>
      <w:tr w:rsidR="008327CF" w:rsidRPr="0004498D" w:rsidTr="00CF1429">
        <w:trPr>
          <w:cantSplit/>
        </w:trPr>
        <w:tc>
          <w:tcPr>
            <w:tcW w:w="3827" w:type="dxa"/>
          </w:tcPr>
          <w:p w:rsidR="008327CF" w:rsidRPr="0004498D" w:rsidRDefault="008327CF" w:rsidP="00442C4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:rsidR="008327CF" w:rsidRPr="003064B9" w:rsidRDefault="008327CF" w:rsidP="00442C47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27CF" w:rsidRPr="0004498D" w:rsidTr="00CF1429">
        <w:trPr>
          <w:cantSplit/>
        </w:trPr>
        <w:tc>
          <w:tcPr>
            <w:tcW w:w="3827" w:type="dxa"/>
          </w:tcPr>
          <w:p w:rsidR="008327CF" w:rsidRPr="0004498D" w:rsidRDefault="008327CF" w:rsidP="00442C4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:rsidR="008327CF" w:rsidRDefault="008327CF" w:rsidP="00442C4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8327CF" w:rsidRPr="0004498D" w:rsidRDefault="008327CF" w:rsidP="00442C4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CA05B9"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" w:type="dxa"/>
          </w:tcPr>
          <w:p w:rsidR="008327CF" w:rsidRPr="0004498D" w:rsidRDefault="008327CF" w:rsidP="00442C4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8327CF" w:rsidRDefault="008327CF" w:rsidP="00442C4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</w:t>
            </w:r>
            <w:r w:rsidR="00273B00"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เก้า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เดือนสิ้นสุด</w:t>
            </w:r>
          </w:p>
          <w:p w:rsidR="008327CF" w:rsidRPr="003064B9" w:rsidRDefault="008327CF" w:rsidP="00442C4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CA05B9"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8327CF" w:rsidRPr="0004498D" w:rsidTr="00CF1429">
        <w:trPr>
          <w:cantSplit/>
        </w:trPr>
        <w:tc>
          <w:tcPr>
            <w:tcW w:w="3827" w:type="dxa"/>
          </w:tcPr>
          <w:p w:rsidR="008327CF" w:rsidRPr="003064B9" w:rsidRDefault="008327CF" w:rsidP="00442C4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327CF" w:rsidRPr="00600EF0" w:rsidRDefault="008327CF" w:rsidP="0044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8327CF" w:rsidRPr="00600EF0" w:rsidRDefault="008327CF" w:rsidP="0044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8327CF" w:rsidRPr="00600EF0" w:rsidRDefault="008327CF" w:rsidP="0044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>2560</w:t>
            </w:r>
          </w:p>
        </w:tc>
        <w:tc>
          <w:tcPr>
            <w:tcW w:w="136" w:type="dxa"/>
          </w:tcPr>
          <w:p w:rsidR="008327CF" w:rsidRPr="003064B9" w:rsidRDefault="008327CF" w:rsidP="00442C4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8327CF" w:rsidRPr="00600EF0" w:rsidRDefault="008327CF" w:rsidP="0044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8327CF" w:rsidRPr="00600EF0" w:rsidRDefault="008327CF" w:rsidP="0044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8327CF" w:rsidRPr="00600EF0" w:rsidRDefault="008327CF" w:rsidP="0044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</w:rPr>
              <w:t>2560</w:t>
            </w:r>
          </w:p>
        </w:tc>
      </w:tr>
      <w:tr w:rsidR="008327CF" w:rsidRPr="0004498D" w:rsidTr="00436036">
        <w:trPr>
          <w:cantSplit/>
        </w:trPr>
        <w:tc>
          <w:tcPr>
            <w:tcW w:w="4031" w:type="dxa"/>
            <w:gridSpan w:val="2"/>
          </w:tcPr>
          <w:p w:rsidR="008327CF" w:rsidRPr="003064B9" w:rsidRDefault="008327CF" w:rsidP="0044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 w:hanging="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</w:tcPr>
          <w:p w:rsidR="008327CF" w:rsidRPr="006F0C91" w:rsidRDefault="0010536A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12,160</w:t>
            </w:r>
          </w:p>
        </w:tc>
        <w:tc>
          <w:tcPr>
            <w:tcW w:w="136" w:type="dxa"/>
          </w:tcPr>
          <w:p w:rsidR="008327CF" w:rsidRPr="0004498D" w:rsidRDefault="008327CF" w:rsidP="00442C47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8327CF" w:rsidRPr="003064B9" w:rsidRDefault="002A74A1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74A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9,471</w:t>
            </w:r>
          </w:p>
        </w:tc>
        <w:tc>
          <w:tcPr>
            <w:tcW w:w="136" w:type="dxa"/>
          </w:tcPr>
          <w:p w:rsidR="008327CF" w:rsidRPr="0004498D" w:rsidRDefault="008327CF" w:rsidP="00442C47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8327CF" w:rsidRPr="0004498D" w:rsidRDefault="0010536A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36,203</w:t>
            </w:r>
          </w:p>
        </w:tc>
        <w:tc>
          <w:tcPr>
            <w:tcW w:w="136" w:type="dxa"/>
          </w:tcPr>
          <w:p w:rsidR="008327CF" w:rsidRPr="0004498D" w:rsidRDefault="008327CF" w:rsidP="00442C47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8327CF" w:rsidRPr="0004498D" w:rsidRDefault="002A74A1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74A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37,032</w:t>
            </w:r>
          </w:p>
        </w:tc>
      </w:tr>
      <w:tr w:rsidR="00CF1429" w:rsidRPr="0000551A" w:rsidTr="00CF1429">
        <w:trPr>
          <w:cantSplit/>
        </w:trPr>
        <w:tc>
          <w:tcPr>
            <w:tcW w:w="3827" w:type="dxa"/>
          </w:tcPr>
          <w:p w:rsidR="00CF1429" w:rsidRPr="003064B9" w:rsidRDefault="00CF1429" w:rsidP="0044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3064B9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:rsidR="00CF1429" w:rsidRPr="00392194" w:rsidRDefault="00CF1429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CF1429" w:rsidRPr="0000551A" w:rsidRDefault="00CF1429" w:rsidP="00442C47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CF1429" w:rsidRPr="00392194" w:rsidRDefault="00CF1429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CF1429" w:rsidRPr="0000551A" w:rsidRDefault="00CF1429" w:rsidP="00442C47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CF1429" w:rsidRPr="00392194" w:rsidRDefault="00CF1429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CF1429" w:rsidRPr="0000551A" w:rsidRDefault="00CF1429" w:rsidP="00442C47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CF1429" w:rsidRPr="00392194" w:rsidRDefault="00CF1429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411,049</w:t>
            </w:r>
          </w:p>
        </w:tc>
      </w:tr>
      <w:tr w:rsidR="00CF1429" w:rsidRPr="0004498D" w:rsidTr="00CF1429">
        <w:trPr>
          <w:cantSplit/>
          <w:trHeight w:val="63"/>
        </w:trPr>
        <w:tc>
          <w:tcPr>
            <w:tcW w:w="3827" w:type="dxa"/>
          </w:tcPr>
          <w:p w:rsidR="00CF1429" w:rsidRPr="003064B9" w:rsidRDefault="00CF1429" w:rsidP="0044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3064B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3064B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:rsidR="00CF1429" w:rsidRPr="0004498D" w:rsidRDefault="00EA04D1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</w:t>
            </w:r>
            <w:r w:rsidR="001053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136" w:type="dxa"/>
          </w:tcPr>
          <w:p w:rsidR="00CF1429" w:rsidRPr="0004498D" w:rsidRDefault="00CF1429" w:rsidP="00442C47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CF1429" w:rsidRPr="0004498D" w:rsidRDefault="00CF1429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0.0224</w:t>
            </w:r>
          </w:p>
        </w:tc>
        <w:tc>
          <w:tcPr>
            <w:tcW w:w="136" w:type="dxa"/>
          </w:tcPr>
          <w:p w:rsidR="00CF1429" w:rsidRPr="0004498D" w:rsidRDefault="00CF1429" w:rsidP="00442C47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CF1429" w:rsidRPr="0004498D" w:rsidRDefault="00EA04D1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0.08</w:t>
            </w:r>
            <w:r w:rsidR="001053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136" w:type="dxa"/>
          </w:tcPr>
          <w:p w:rsidR="00CF1429" w:rsidRPr="0004498D" w:rsidRDefault="00CF1429" w:rsidP="00442C47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CF1429" w:rsidRPr="0004498D" w:rsidRDefault="00CF1429" w:rsidP="00442C47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14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0.0901</w:t>
            </w:r>
          </w:p>
        </w:tc>
      </w:tr>
    </w:tbl>
    <w:p w:rsidR="00442C47" w:rsidRDefault="00442C47" w:rsidP="00442C47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D84856" w:rsidRDefault="00D84856" w:rsidP="00983D19">
      <w:pPr>
        <w:tabs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7F5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อนุมัติลดทุน</w:t>
      </w:r>
      <w:r w:rsidR="00893B5F" w:rsidRPr="003064B9">
        <w:rPr>
          <w:rFonts w:asciiTheme="majorBidi" w:hAnsiTheme="majorBidi" w:cstheme="majorBidi"/>
          <w:sz w:val="32"/>
          <w:szCs w:val="32"/>
          <w:cs/>
        </w:rPr>
        <w:br/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จดทะเบียนจากเดิม </w:t>
      </w:r>
      <w:r>
        <w:rPr>
          <w:rFonts w:asciiTheme="majorBidi" w:hAnsiTheme="majorBidi" w:cstheme="majorBidi"/>
          <w:sz w:val="32"/>
          <w:szCs w:val="32"/>
        </w:rPr>
        <w:t>280,559,972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 บาท เป็น </w:t>
      </w:r>
      <w:r>
        <w:rPr>
          <w:rFonts w:asciiTheme="majorBidi" w:hAnsiTheme="majorBidi" w:cstheme="majorBidi"/>
          <w:sz w:val="32"/>
          <w:szCs w:val="32"/>
        </w:rPr>
        <w:t xml:space="preserve">211,000,050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บาท โดยวิธีตัดหุ้นสามัญที่เหลือจากการใช้สิทธิของใบสำคัญแสดงสิทธิที่จะซื้อหุ้นสามัญของบริษัทครั้งที่ </w:t>
      </w:r>
      <w:r>
        <w:rPr>
          <w:rFonts w:asciiTheme="majorBidi" w:hAnsiTheme="majorBidi" w:cstheme="majorBidi"/>
          <w:sz w:val="32"/>
          <w:szCs w:val="32"/>
        </w:rPr>
        <w:t xml:space="preserve">1 (PPM-W1)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139,119,844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 </w:t>
      </w:r>
      <w:r>
        <w:rPr>
          <w:rFonts w:asciiTheme="majorBidi" w:hAnsiTheme="majorBidi" w:cstheme="majorBidi"/>
          <w:sz w:val="32"/>
          <w:szCs w:val="32"/>
        </w:rPr>
        <w:t xml:space="preserve">69,559,922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บาท อนุมัติแก้ไขเพิ่มเติมหนังสือบริคณฑ์สนธิข้อ </w:t>
      </w:r>
      <w:r w:rsidR="00EC69AE">
        <w:rPr>
          <w:rFonts w:asciiTheme="majorBidi" w:hAnsiTheme="majorBidi" w:cstheme="majorBidi"/>
          <w:sz w:val="32"/>
          <w:szCs w:val="32"/>
        </w:rPr>
        <w:t>4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เพื่อให้สอดคล้องกับการลดทุนจดทะเบียนและแก้ไขเพิ่มเติมข้อบังคับของบริษัทข้อ </w:t>
      </w:r>
      <w:r>
        <w:rPr>
          <w:rFonts w:asciiTheme="majorBidi" w:hAnsiTheme="majorBidi" w:cstheme="majorBidi"/>
          <w:sz w:val="32"/>
          <w:szCs w:val="32"/>
        </w:rPr>
        <w:t>10,</w:t>
      </w:r>
      <w:r w:rsidR="0064541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21,</w:t>
      </w:r>
      <w:r w:rsidR="0064541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22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C69AE">
        <w:rPr>
          <w:rFonts w:asciiTheme="majorBidi" w:hAnsiTheme="majorBidi" w:cstheme="majorBidi"/>
          <w:sz w:val="32"/>
          <w:szCs w:val="32"/>
        </w:rPr>
        <w:t>25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 ซึ่งบริษัทได้</w:t>
      </w:r>
      <w:r w:rsidR="0022077D" w:rsidRPr="003064B9">
        <w:rPr>
          <w:rFonts w:asciiTheme="majorBidi" w:hAnsiTheme="majorBidi" w:cstheme="majorBidi"/>
          <w:sz w:val="32"/>
          <w:szCs w:val="32"/>
          <w:cs/>
        </w:rPr>
        <w:br/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จดทะเบียนลดทุนจดทะเบียนกับกรมพัฒนาธุรกิจการค้ากระทรวงพาณิชย์แล้ว 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2561</w:t>
      </w:r>
    </w:p>
    <w:p w:rsidR="00983D19" w:rsidRDefault="00983D19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:rsidR="009D6879" w:rsidRPr="00983D19" w:rsidRDefault="009D6879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83D19">
        <w:rPr>
          <w:rFonts w:asciiTheme="majorBidi" w:hAnsiTheme="majorBidi" w:cstheme="majorBidi"/>
          <w:b/>
          <w:bCs/>
          <w:color w:val="000000"/>
          <w:sz w:val="32"/>
          <w:szCs w:val="32"/>
        </w:rPr>
        <w:t>21.</w:t>
      </w:r>
      <w:r w:rsidRPr="00983D19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983D19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เงินปันผล</w:t>
      </w:r>
    </w:p>
    <w:p w:rsidR="009D6879" w:rsidRPr="0012130A" w:rsidRDefault="009D6879" w:rsidP="00983D19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7F5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3064B9">
        <w:rPr>
          <w:rFonts w:asciiTheme="majorBidi" w:hAnsiTheme="majorBidi" w:cstheme="majorBidi"/>
          <w:sz w:val="32"/>
          <w:szCs w:val="32"/>
          <w:cs/>
        </w:rPr>
        <w:t>จัดสรร</w:t>
      </w:r>
      <w:r w:rsidRPr="00F173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กำไรสุทธิสำหรับปี </w:t>
      </w:r>
      <w:r w:rsidRPr="00F17375">
        <w:rPr>
          <w:rFonts w:asciiTheme="majorBidi" w:hAnsiTheme="majorBidi" w:cstheme="majorBidi"/>
          <w:spacing w:val="-2"/>
          <w:sz w:val="32"/>
          <w:szCs w:val="32"/>
        </w:rPr>
        <w:t xml:space="preserve">2560 </w:t>
      </w:r>
      <w:r w:rsidRPr="00F17375">
        <w:rPr>
          <w:rFonts w:asciiTheme="majorBidi" w:hAnsiTheme="majorBidi" w:cstheme="majorBidi"/>
          <w:spacing w:val="-2"/>
          <w:sz w:val="32"/>
          <w:szCs w:val="32"/>
          <w:cs/>
        </w:rPr>
        <w:t>เป็นทุนสำรองตามกฎหมายจำนวน</w:t>
      </w:r>
      <w:r w:rsidR="00F17375" w:rsidRPr="00F17375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F173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17375">
        <w:rPr>
          <w:rFonts w:asciiTheme="majorBidi" w:hAnsiTheme="majorBidi" w:cstheme="majorBidi"/>
          <w:spacing w:val="-2"/>
          <w:sz w:val="32"/>
          <w:szCs w:val="32"/>
        </w:rPr>
        <w:t>2.30</w:t>
      </w:r>
      <w:r w:rsidRPr="00F173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F17375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และอนุมัติให้จ่ายเงินปันผล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ให้แก่ผู้ถือหุ้นสามัญจำนวน </w:t>
      </w:r>
      <w:r>
        <w:rPr>
          <w:rFonts w:asciiTheme="majorBidi" w:hAnsiTheme="majorBidi" w:cstheme="majorBidi"/>
          <w:sz w:val="32"/>
          <w:szCs w:val="32"/>
        </w:rPr>
        <w:t xml:space="preserve">422,000,100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0.035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>
        <w:rPr>
          <w:rFonts w:asciiTheme="majorBidi" w:hAnsiTheme="majorBidi" w:cstheme="majorBidi"/>
          <w:sz w:val="32"/>
          <w:szCs w:val="32"/>
        </w:rPr>
        <w:t xml:space="preserve">14.77 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การจ่ายเงินปันผลจะจ่ายให้แก่ผู้ถือหุ้นที่มีรายชื่อปรากฏอยู่ในสมุดทะเบียนผู้ถือ</w:t>
      </w:r>
      <w:r w:rsidRPr="003064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หุ้นของบริษัท ณ วันที่ </w:t>
      </w:r>
      <w:r w:rsidRPr="00C6429E">
        <w:rPr>
          <w:rFonts w:asciiTheme="majorBidi" w:hAnsiTheme="majorBidi" w:cstheme="majorBidi"/>
          <w:spacing w:val="-2"/>
          <w:sz w:val="32"/>
          <w:szCs w:val="32"/>
        </w:rPr>
        <w:t xml:space="preserve">7 </w:t>
      </w:r>
      <w:r w:rsidRPr="003064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Pr="00C6429E">
        <w:rPr>
          <w:rFonts w:asciiTheme="majorBidi" w:hAnsiTheme="majorBidi" w:cstheme="majorBidi"/>
          <w:spacing w:val="-2"/>
          <w:sz w:val="32"/>
          <w:szCs w:val="32"/>
        </w:rPr>
        <w:t xml:space="preserve">2561 (Record Date) </w:t>
      </w:r>
      <w:r w:rsidRPr="003064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และได้จ่ายเงินปันผลแล้วในวันที่ </w:t>
      </w:r>
      <w:r w:rsidRPr="00C6429E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3064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พฤษภาคม </w:t>
      </w:r>
      <w:r w:rsidRPr="00C6429E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:rsidR="004B7566" w:rsidRPr="009D6879" w:rsidRDefault="004B7566" w:rsidP="00983D19">
      <w:pPr>
        <w:tabs>
          <w:tab w:val="left" w:pos="540"/>
          <w:tab w:val="left" w:pos="851"/>
        </w:tabs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4D6502" w:rsidRPr="00E91834" w:rsidRDefault="00D84856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22</w:t>
      </w:r>
      <w:r w:rsidR="004D650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D650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D6502" w:rsidRPr="003064B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E24BC7" w:rsidRPr="00E24BC7" w:rsidRDefault="00E24BC7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E24BC7" w:rsidRPr="00E24BC7" w:rsidRDefault="00E24BC7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CB3AC6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E24BC7" w:rsidRPr="00E24BC7" w:rsidRDefault="00E24BC7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064B9">
        <w:rPr>
          <w:rFonts w:asciiTheme="majorBidi" w:hAnsiTheme="majorBidi"/>
          <w:spacing w:val="-2"/>
          <w:sz w:val="32"/>
          <w:szCs w:val="32"/>
        </w:rPr>
        <w:t xml:space="preserve"> </w:t>
      </w:r>
      <w:r w:rsidR="00187555" w:rsidRPr="003064B9">
        <w:rPr>
          <w:rFonts w:asciiTheme="majorBidi" w:hAnsiTheme="majorBidi"/>
          <w:spacing w:val="-2"/>
          <w:sz w:val="32"/>
          <w:szCs w:val="32"/>
        </w:rPr>
        <w:tab/>
      </w:r>
      <w:r w:rsidRPr="003064B9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</w:r>
    </w:p>
    <w:p w:rsidR="00E24BC7" w:rsidRPr="00187555" w:rsidRDefault="00E24BC7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3064B9">
        <w:rPr>
          <w:rFonts w:asciiTheme="majorBidi" w:hAnsiTheme="majorBidi"/>
          <w:spacing w:val="-2"/>
          <w:sz w:val="32"/>
          <w:szCs w:val="32"/>
        </w:rPr>
        <w:t xml:space="preserve"> </w:t>
      </w:r>
      <w:r w:rsidR="00187555" w:rsidRPr="003064B9">
        <w:rPr>
          <w:rFonts w:asciiTheme="majorBidi" w:hAnsiTheme="majorBidi"/>
          <w:spacing w:val="-2"/>
          <w:sz w:val="32"/>
          <w:szCs w:val="32"/>
        </w:rPr>
        <w:tab/>
      </w:r>
      <w:r w:rsidRPr="003064B9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="007E5E93" w:rsidRPr="003064B9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E24BC7" w:rsidRPr="00E24BC7" w:rsidRDefault="00E24BC7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E24BC7" w:rsidRDefault="00E24BC7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F04F87" w:rsidRPr="00E42260" w:rsidRDefault="00E24BC7" w:rsidP="0098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="00273B00" w:rsidRPr="003064B9">
        <w:rPr>
          <w:rFonts w:asciiTheme="majorBidi" w:hAnsiTheme="majorBidi" w:hint="cs"/>
          <w:spacing w:val="-2"/>
          <w:sz w:val="32"/>
          <w:szCs w:val="32"/>
          <w:cs/>
        </w:rPr>
        <w:t>เก้า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>เดือนสิ้นสุดวันที่</w:t>
      </w:r>
      <w:r w:rsidRPr="003064B9">
        <w:rPr>
          <w:rFonts w:asciiTheme="majorBidi" w:hAnsiTheme="majorBidi"/>
          <w:spacing w:val="-2"/>
          <w:sz w:val="32"/>
          <w:szCs w:val="32"/>
        </w:rPr>
        <w:t xml:space="preserve"> </w:t>
      </w:r>
      <w:r w:rsidR="00536BD6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A05B9" w:rsidRPr="003064B9">
        <w:rPr>
          <w:rFonts w:asciiTheme="majorBidi" w:hAnsiTheme="majorBidi" w:hint="cs"/>
          <w:spacing w:val="-2"/>
          <w:sz w:val="32"/>
          <w:szCs w:val="32"/>
          <w:cs/>
        </w:rPr>
        <w:t>กันยายน</w:t>
      </w:r>
      <w:r w:rsidRPr="003064B9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2560 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47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33"/>
        <w:gridCol w:w="1191"/>
        <w:gridCol w:w="142"/>
        <w:gridCol w:w="1077"/>
        <w:gridCol w:w="142"/>
        <w:gridCol w:w="964"/>
        <w:gridCol w:w="142"/>
        <w:gridCol w:w="1191"/>
        <w:gridCol w:w="169"/>
        <w:gridCol w:w="1020"/>
        <w:gridCol w:w="142"/>
        <w:gridCol w:w="959"/>
      </w:tblGrid>
      <w:tr w:rsidR="00F102E5" w:rsidRPr="00C90CEF" w:rsidTr="00C82E7D">
        <w:tc>
          <w:tcPr>
            <w:tcW w:w="1333" w:type="dxa"/>
          </w:tcPr>
          <w:p w:rsidR="00F102E5" w:rsidRPr="00C90CEF" w:rsidRDefault="00F102E5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9" w:type="dxa"/>
            <w:gridSpan w:val="11"/>
            <w:tcBorders>
              <w:bottom w:val="single" w:sz="6" w:space="0" w:color="auto"/>
            </w:tcBorders>
          </w:tcPr>
          <w:p w:rsidR="00F102E5" w:rsidRPr="003064B9" w:rsidRDefault="00F102E5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(พันบาท)</w:t>
            </w:r>
          </w:p>
        </w:tc>
      </w:tr>
      <w:tr w:rsidR="00CC6D4B" w:rsidRPr="00C90CEF" w:rsidTr="00C82E7D">
        <w:tc>
          <w:tcPr>
            <w:tcW w:w="1333" w:type="dxa"/>
          </w:tcPr>
          <w:p w:rsidR="00CC6D4B" w:rsidRPr="00C90CEF" w:rsidRDefault="00CC6D4B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CC6D4B" w:rsidRPr="00C90CEF" w:rsidRDefault="00CC6D4B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CC6D4B" w:rsidRPr="00C90CEF" w:rsidRDefault="00CC6D4B" w:rsidP="00CC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C6D4B" w:rsidRPr="00C90CEF" w:rsidRDefault="00CC6D4B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</w:tr>
      <w:tr w:rsidR="00C90CEF" w:rsidRPr="00C90CEF" w:rsidTr="00C82E7D">
        <w:tc>
          <w:tcPr>
            <w:tcW w:w="1333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C90CEF" w:rsidRPr="003064B9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:rsidR="00C90CEF" w:rsidRPr="003064B9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</w:tcBorders>
          </w:tcPr>
          <w:p w:rsidR="00C90CEF" w:rsidRPr="003064B9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69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</w:tcPr>
          <w:p w:rsidR="00C90CEF" w:rsidRPr="003064B9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C90CEF" w:rsidRPr="00C90CEF" w:rsidTr="00C82E7D">
        <w:tc>
          <w:tcPr>
            <w:tcW w:w="1333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:rsidR="00C90CEF" w:rsidRPr="003064B9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C90CEF" w:rsidRPr="003064B9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:rsidR="00C90CEF" w:rsidRPr="003064B9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69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</w:tcPr>
          <w:p w:rsidR="00C90CEF" w:rsidRPr="003064B9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C90CEF" w:rsidRPr="00C90CEF" w:rsidTr="00C82E7D">
        <w:tc>
          <w:tcPr>
            <w:tcW w:w="1333" w:type="dxa"/>
            <w:vAlign w:val="bottom"/>
          </w:tcPr>
          <w:p w:rsidR="00C90CEF" w:rsidRPr="003064B9" w:rsidRDefault="00C90CEF" w:rsidP="00C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5B07A4" w:rsidP="005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827,330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CC4652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348,300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C4652" w:rsidRDefault="00C90CEF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CC4652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1,175,630</w:t>
            </w:r>
          </w:p>
        </w:tc>
        <w:tc>
          <w:tcPr>
            <w:tcW w:w="142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8319A9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734,957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C90CEF" w:rsidRPr="00CC4652" w:rsidRDefault="00C90CEF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8319A9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304,177</w:t>
            </w:r>
          </w:p>
        </w:tc>
        <w:tc>
          <w:tcPr>
            <w:tcW w:w="142" w:type="dxa"/>
          </w:tcPr>
          <w:p w:rsidR="00C90CEF" w:rsidRPr="00CC4652" w:rsidRDefault="00C90CEF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  <w:vAlign w:val="bottom"/>
          </w:tcPr>
          <w:p w:rsidR="00C90CEF" w:rsidRPr="00C90CEF" w:rsidRDefault="008319A9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1,039,134</w:t>
            </w:r>
          </w:p>
        </w:tc>
      </w:tr>
      <w:tr w:rsidR="00C90CEF" w:rsidRPr="00C90CEF" w:rsidTr="00C82E7D">
        <w:tc>
          <w:tcPr>
            <w:tcW w:w="1333" w:type="dxa"/>
            <w:vAlign w:val="bottom"/>
          </w:tcPr>
          <w:p w:rsidR="00C90CEF" w:rsidRPr="00C90CEF" w:rsidRDefault="00C90CEF" w:rsidP="00C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3064B9" w:rsidRDefault="005B07A4" w:rsidP="005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(751,047)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CC4652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(276,495)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C4652" w:rsidRDefault="00C90CEF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3064B9" w:rsidRDefault="00CC4652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(1,027,542)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3064B9" w:rsidRDefault="008319A9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(674,153)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C90CEF" w:rsidRPr="00CC4652" w:rsidRDefault="00C90CEF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8319A9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(233,593)</w:t>
            </w:r>
          </w:p>
        </w:tc>
        <w:tc>
          <w:tcPr>
            <w:tcW w:w="142" w:type="dxa"/>
          </w:tcPr>
          <w:p w:rsidR="00C90CEF" w:rsidRPr="00CC4652" w:rsidRDefault="00C90CEF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9" w:type="dxa"/>
            <w:tcBorders>
              <w:bottom w:val="single" w:sz="6" w:space="0" w:color="auto"/>
            </w:tcBorders>
            <w:vAlign w:val="bottom"/>
          </w:tcPr>
          <w:p w:rsidR="00C90CEF" w:rsidRPr="003064B9" w:rsidRDefault="008319A9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(907,746)</w:t>
            </w:r>
          </w:p>
        </w:tc>
      </w:tr>
      <w:tr w:rsidR="00C90CEF" w:rsidRPr="00C90CEF" w:rsidTr="00C82E7D">
        <w:tc>
          <w:tcPr>
            <w:tcW w:w="1333" w:type="dxa"/>
            <w:vAlign w:val="bottom"/>
          </w:tcPr>
          <w:p w:rsidR="00C90CEF" w:rsidRPr="00C90CEF" w:rsidRDefault="00C90CEF" w:rsidP="00C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5B07A4" w:rsidP="005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76,283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CC4652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71,805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C4652" w:rsidRDefault="00C90CEF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CC4652" w:rsidP="00CC465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148,088</w:t>
            </w:r>
          </w:p>
        </w:tc>
        <w:tc>
          <w:tcPr>
            <w:tcW w:w="142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8319A9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60,804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C90CEF" w:rsidRPr="00CC4652" w:rsidRDefault="00C90CEF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8319A9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70,584</w:t>
            </w:r>
          </w:p>
        </w:tc>
        <w:tc>
          <w:tcPr>
            <w:tcW w:w="142" w:type="dxa"/>
          </w:tcPr>
          <w:p w:rsidR="00C90CEF" w:rsidRPr="00CC4652" w:rsidRDefault="00C90CEF" w:rsidP="00C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90CEF" w:rsidRPr="00C90CEF" w:rsidRDefault="008319A9" w:rsidP="00CC465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131,388</w:t>
            </w:r>
          </w:p>
        </w:tc>
      </w:tr>
    </w:tbl>
    <w:p w:rsidR="009677A1" w:rsidRDefault="009677A1" w:rsidP="007F4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136AFE" w:rsidRPr="003064B9" w:rsidRDefault="00556467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848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6AFE" w:rsidRPr="001E18D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AFE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6AFE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4035A8" w:rsidRPr="003064B9" w:rsidRDefault="004035A8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6BD6">
        <w:rPr>
          <w:rFonts w:asciiTheme="majorBidi" w:hAnsiTheme="majorBidi" w:cstheme="majorBidi"/>
          <w:sz w:val="32"/>
          <w:szCs w:val="32"/>
        </w:rPr>
        <w:t>30</w:t>
      </w:r>
      <w:r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CA05B9" w:rsidRPr="003064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 w:rsidR="00BA3D63" w:rsidRPr="001E18DA">
        <w:rPr>
          <w:rFonts w:asciiTheme="majorBidi" w:hAnsiTheme="majorBidi" w:cstheme="majorBidi"/>
          <w:sz w:val="32"/>
          <w:szCs w:val="32"/>
        </w:rPr>
        <w:t>1</w:t>
      </w:r>
      <w:r w:rsidR="00494E69" w:rsidRPr="003064B9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392194" w:rsidRPr="003064B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494E69" w:rsidRPr="003064B9">
        <w:rPr>
          <w:rFonts w:asciiTheme="majorBidi" w:hAnsiTheme="majorBidi" w:cstheme="majorBidi" w:hint="cs"/>
          <w:sz w:val="32"/>
          <w:szCs w:val="32"/>
          <w:cs/>
        </w:rPr>
        <w:t>มีภาระผูกพัน ดังนี้</w:t>
      </w:r>
    </w:p>
    <w:p w:rsidR="00744BC7" w:rsidRPr="00052AB5" w:rsidRDefault="00556467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D84856">
        <w:rPr>
          <w:rFonts w:asciiTheme="majorBidi" w:hAnsiTheme="majorBidi" w:cstheme="majorBidi"/>
          <w:sz w:val="32"/>
          <w:szCs w:val="32"/>
        </w:rPr>
        <w:t>3</w:t>
      </w:r>
      <w:r w:rsidR="00494E69">
        <w:rPr>
          <w:rFonts w:asciiTheme="majorBidi" w:hAnsiTheme="majorBidi" w:cstheme="majorBidi"/>
          <w:sz w:val="32"/>
          <w:szCs w:val="32"/>
        </w:rPr>
        <w:t>.1</w:t>
      </w:r>
      <w:r w:rsidR="00494E69" w:rsidRPr="003064B9">
        <w:rPr>
          <w:rFonts w:asciiTheme="majorBidi" w:hAnsiTheme="majorBidi" w:cstheme="majorBidi"/>
          <w:sz w:val="32"/>
          <w:szCs w:val="32"/>
        </w:rPr>
        <w:tab/>
      </w:r>
      <w:r w:rsidR="00744BC7" w:rsidRPr="003064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2194" w:rsidRPr="003064B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CB26AD" w:rsidRPr="003064B9">
        <w:rPr>
          <w:rFonts w:asciiTheme="majorBidi" w:hAnsiTheme="majorBidi" w:cstheme="majorBidi"/>
          <w:sz w:val="32"/>
          <w:szCs w:val="32"/>
          <w:cs/>
        </w:rPr>
        <w:t>มี</w:t>
      </w:r>
      <w:r w:rsidR="00744BC7" w:rsidRPr="003064B9">
        <w:rPr>
          <w:rFonts w:asciiTheme="majorBidi" w:hAnsiTheme="majorBidi" w:cstheme="majorBidi"/>
          <w:sz w:val="32"/>
          <w:szCs w:val="32"/>
          <w:cs/>
        </w:rPr>
        <w:t>สัญญาเช่าที่ดิน</w:t>
      </w:r>
      <w:r w:rsidR="004C7F2D" w:rsidRPr="003064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E23" w:rsidRPr="003064B9">
        <w:rPr>
          <w:rFonts w:asciiTheme="majorBidi" w:hAnsiTheme="majorBidi" w:cstheme="majorBidi"/>
          <w:sz w:val="32"/>
          <w:szCs w:val="32"/>
          <w:cs/>
        </w:rPr>
        <w:t>อาคารโรงเรือน</w:t>
      </w:r>
      <w:r w:rsidR="004C7F2D" w:rsidRPr="003064B9">
        <w:rPr>
          <w:rFonts w:asciiTheme="majorBidi" w:hAnsiTheme="majorBidi" w:cstheme="majorBidi"/>
          <w:sz w:val="32"/>
          <w:szCs w:val="32"/>
          <w:cs/>
        </w:rPr>
        <w:t xml:space="preserve"> คลังสินค้า </w:t>
      </w:r>
      <w:r w:rsidR="00F60901" w:rsidRPr="003064B9">
        <w:rPr>
          <w:rFonts w:asciiTheme="majorBidi" w:hAnsiTheme="majorBidi" w:cstheme="majorBidi"/>
          <w:sz w:val="32"/>
          <w:szCs w:val="32"/>
          <w:cs/>
        </w:rPr>
        <w:t>และ</w:t>
      </w:r>
      <w:r w:rsidR="008B7270" w:rsidRPr="003064B9">
        <w:rPr>
          <w:rFonts w:asciiTheme="majorBidi" w:hAnsiTheme="majorBidi" w:cstheme="majorBidi"/>
          <w:sz w:val="32"/>
          <w:szCs w:val="32"/>
          <w:cs/>
        </w:rPr>
        <w:t>บ้านพักพนักงาน</w:t>
      </w:r>
      <w:r w:rsidR="00CA5ABF" w:rsidRPr="003064B9">
        <w:rPr>
          <w:rFonts w:asciiTheme="majorBidi" w:hAnsiTheme="majorBidi" w:cstheme="majorBidi"/>
          <w:sz w:val="32"/>
          <w:szCs w:val="32"/>
          <w:cs/>
        </w:rPr>
        <w:t>หลายฉบับ</w:t>
      </w:r>
      <w:r w:rsidR="00744BC7" w:rsidRPr="001F6214">
        <w:rPr>
          <w:rFonts w:asciiTheme="majorBidi" w:hAnsiTheme="majorBidi" w:cstheme="majorBidi"/>
          <w:spacing w:val="-4"/>
          <w:sz w:val="32"/>
          <w:szCs w:val="32"/>
          <w:cs/>
        </w:rPr>
        <w:t>กับสำนักงานทรัพย์สินส่วนพระมหากษัตริย์</w:t>
      </w:r>
      <w:r w:rsidR="00802C10" w:rsidRPr="001F6214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D2F5F" w:rsidRPr="001F6214">
        <w:rPr>
          <w:rFonts w:asciiTheme="majorBidi" w:hAnsiTheme="majorBidi" w:cstheme="majorBidi"/>
          <w:spacing w:val="-4"/>
          <w:sz w:val="32"/>
          <w:szCs w:val="32"/>
          <w:cs/>
        </w:rPr>
        <w:t>บุคคลที่ไม่เกี่ยวข้องกัน</w:t>
      </w:r>
      <w:r w:rsidR="008C2E33" w:rsidRPr="001F6214">
        <w:rPr>
          <w:rFonts w:asciiTheme="majorBidi" w:hAnsiTheme="majorBidi" w:cstheme="majorBidi"/>
          <w:spacing w:val="-4"/>
          <w:sz w:val="32"/>
          <w:szCs w:val="32"/>
          <w:cs/>
        </w:rPr>
        <w:t>หลายท่าน</w:t>
      </w:r>
      <w:r w:rsidR="008B7270" w:rsidRPr="001F62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2C10" w:rsidRPr="001F6214">
        <w:rPr>
          <w:rFonts w:asciiTheme="majorBidi" w:hAnsiTheme="majorBidi" w:cstheme="majorBidi"/>
          <w:spacing w:val="-4"/>
          <w:sz w:val="32"/>
          <w:szCs w:val="32"/>
          <w:cs/>
        </w:rPr>
        <w:t>สัญญาดังกล่าว</w:t>
      </w:r>
      <w:r w:rsidR="00744BC7" w:rsidRPr="001F6214">
        <w:rPr>
          <w:rFonts w:asciiTheme="majorBidi" w:hAnsiTheme="majorBidi" w:cstheme="majorBidi"/>
          <w:spacing w:val="-4"/>
          <w:sz w:val="32"/>
          <w:szCs w:val="32"/>
          <w:cs/>
        </w:rPr>
        <w:t>มีกำหนดเวลา</w:t>
      </w:r>
      <w:r w:rsidR="00744BC7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42137B" w:rsidRPr="001F62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</w:t>
      </w:r>
      <w:r w:rsidR="00744BC7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4A99" w:rsidRPr="001F621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44BC7" w:rsidRPr="001F6214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="00744BC7" w:rsidRPr="001F62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สิ้นสุดวันที่ </w:t>
      </w:r>
      <w:r w:rsidR="00BD4A9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28 </w:t>
      </w:r>
      <w:r w:rsidR="00BD4A99" w:rsidRPr="001F6214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="00744BC7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4A99" w:rsidRPr="001F6214">
        <w:rPr>
          <w:rFonts w:asciiTheme="majorBidi" w:hAnsiTheme="majorBidi" w:cstheme="majorBidi"/>
          <w:spacing w:val="-4"/>
          <w:sz w:val="32"/>
          <w:szCs w:val="32"/>
        </w:rPr>
        <w:t>2582</w:t>
      </w:r>
      <w:r w:rsidR="00E85E23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82161" w:rsidRPr="001F6214">
        <w:rPr>
          <w:rFonts w:asciiTheme="majorBidi" w:hAnsiTheme="majorBidi" w:cstheme="majorBidi"/>
          <w:spacing w:val="-4"/>
          <w:sz w:val="32"/>
          <w:szCs w:val="32"/>
          <w:cs/>
        </w:rPr>
        <w:t>และสัญญาเช่ารถยนต์กับบริษัทแห่งหนึ่ง</w:t>
      </w:r>
      <w:r w:rsidR="00482161" w:rsidRPr="001F62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82161" w:rsidRPr="00052AB5">
        <w:rPr>
          <w:rFonts w:asciiTheme="majorBidi" w:hAnsiTheme="majorBidi" w:cstheme="majorBidi" w:hint="cs"/>
          <w:sz w:val="32"/>
          <w:szCs w:val="32"/>
          <w:cs/>
        </w:rPr>
        <w:t>และสัญญาบริการอื่น</w:t>
      </w:r>
      <w:r w:rsidR="00482161" w:rsidRPr="00052A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2C10" w:rsidRPr="00052AB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2194" w:rsidRPr="00052AB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F6214" w:rsidRPr="00052AB5">
        <w:rPr>
          <w:rFonts w:asciiTheme="majorBidi" w:hAnsiTheme="majorBidi" w:cstheme="majorBidi" w:hint="cs"/>
          <w:sz w:val="32"/>
          <w:szCs w:val="32"/>
          <w:cs/>
        </w:rPr>
        <w:t>มีภาระ</w:t>
      </w:r>
      <w:r w:rsidR="00744BC7" w:rsidRPr="00052AB5">
        <w:rPr>
          <w:rFonts w:asciiTheme="majorBidi" w:hAnsiTheme="majorBidi" w:cstheme="majorBidi"/>
          <w:sz w:val="32"/>
          <w:szCs w:val="32"/>
          <w:cs/>
        </w:rPr>
        <w:t>ผูกพันที่จะต้องจ่ายค่าเช่า</w:t>
      </w:r>
      <w:r w:rsidR="00193098" w:rsidRPr="00052AB5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744BC7" w:rsidRPr="00052AB5">
        <w:rPr>
          <w:rFonts w:asciiTheme="majorBidi" w:hAnsiTheme="majorBidi" w:cstheme="majorBidi"/>
          <w:sz w:val="32"/>
          <w:szCs w:val="32"/>
          <w:cs/>
        </w:rPr>
        <w:t>ดังกล่าว ดังนี้</w:t>
      </w:r>
    </w:p>
    <w:tbl>
      <w:tblPr>
        <w:tblW w:w="75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719"/>
        <w:gridCol w:w="1734"/>
        <w:gridCol w:w="270"/>
        <w:gridCol w:w="1857"/>
      </w:tblGrid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193640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1" w:type="dxa"/>
            <w:gridSpan w:val="3"/>
            <w:tcBorders>
              <w:bottom w:val="single" w:sz="6" w:space="0" w:color="auto"/>
            </w:tcBorders>
          </w:tcPr>
          <w:p w:rsidR="00E455B2" w:rsidRPr="0018212F" w:rsidRDefault="00E455B2" w:rsidP="0019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80" w:lineRule="exact"/>
              <w:ind w:left="-94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64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พันบาท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193640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:rsidR="00E455B2" w:rsidRPr="0018212F" w:rsidRDefault="00E455B2" w:rsidP="00193640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3064B9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E455B2" w:rsidRPr="0018212F" w:rsidRDefault="00E455B2" w:rsidP="00193640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top w:val="single" w:sz="6" w:space="0" w:color="auto"/>
              <w:bottom w:val="single" w:sz="6" w:space="0" w:color="auto"/>
            </w:tcBorders>
          </w:tcPr>
          <w:p w:rsidR="00E455B2" w:rsidRPr="003064B9" w:rsidRDefault="00B263D6" w:rsidP="0019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94" w:right="-108"/>
              <w:jc w:val="center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3064B9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งบการเงิน</w:t>
            </w:r>
            <w:r w:rsidR="00E455B2" w:rsidRPr="003064B9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3064B9" w:rsidRDefault="00E455B2" w:rsidP="00193640">
            <w:pPr>
              <w:tabs>
                <w:tab w:val="left" w:pos="342"/>
              </w:tabs>
              <w:spacing w:line="380" w:lineRule="exact"/>
              <w:ind w:left="17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4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:rsidR="00E455B2" w:rsidRPr="0018212F" w:rsidRDefault="00346FC3" w:rsidP="0019364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26,532</w:t>
            </w:r>
          </w:p>
        </w:tc>
        <w:tc>
          <w:tcPr>
            <w:tcW w:w="270" w:type="dxa"/>
          </w:tcPr>
          <w:p w:rsidR="00E455B2" w:rsidRPr="003064B9" w:rsidRDefault="00E455B2" w:rsidP="00193640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</w:tcPr>
          <w:p w:rsidR="00E455B2" w:rsidRPr="0018212F" w:rsidRDefault="00D71975" w:rsidP="00193640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13,078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3064B9" w:rsidRDefault="00E455B2" w:rsidP="00193640">
            <w:pPr>
              <w:tabs>
                <w:tab w:val="left" w:pos="342"/>
              </w:tabs>
              <w:spacing w:line="380" w:lineRule="exact"/>
              <w:ind w:left="17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4B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:rsidR="00E455B2" w:rsidRPr="0018212F" w:rsidRDefault="00346FC3" w:rsidP="0019364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4,404</w:t>
            </w:r>
          </w:p>
        </w:tc>
        <w:tc>
          <w:tcPr>
            <w:tcW w:w="270" w:type="dxa"/>
          </w:tcPr>
          <w:p w:rsidR="00E455B2" w:rsidRPr="003064B9" w:rsidRDefault="00E455B2" w:rsidP="00193640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shd w:val="clear" w:color="auto" w:fill="auto"/>
          </w:tcPr>
          <w:p w:rsidR="00E455B2" w:rsidRPr="0018212F" w:rsidRDefault="00D71975" w:rsidP="00193640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4,404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3064B9" w:rsidRDefault="00E455B2" w:rsidP="00193640">
            <w:pPr>
              <w:tabs>
                <w:tab w:val="left" w:pos="342"/>
              </w:tabs>
              <w:spacing w:line="380" w:lineRule="exact"/>
              <w:ind w:left="17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4B9">
              <w:rPr>
                <w:rFonts w:asciiTheme="majorBidi" w:hAnsiTheme="majorBidi" w:cstheme="majorBidi"/>
                <w:sz w:val="30"/>
                <w:szCs w:val="30"/>
                <w:cs/>
              </w:rPr>
              <w:t>ห้าปีขึ้นไป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shd w:val="clear" w:color="auto" w:fill="auto"/>
          </w:tcPr>
          <w:p w:rsidR="00E455B2" w:rsidRPr="0018212F" w:rsidRDefault="00346FC3" w:rsidP="0019364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26,891</w:t>
            </w:r>
          </w:p>
        </w:tc>
        <w:tc>
          <w:tcPr>
            <w:tcW w:w="270" w:type="dxa"/>
          </w:tcPr>
          <w:p w:rsidR="00E455B2" w:rsidRPr="003064B9" w:rsidRDefault="00E455B2" w:rsidP="00193640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shd w:val="clear" w:color="auto" w:fill="auto"/>
          </w:tcPr>
          <w:p w:rsidR="00E455B2" w:rsidRPr="0018212F" w:rsidRDefault="00D71975" w:rsidP="00193640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26,891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19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4"/>
              <w:rPr>
                <w:rFonts w:asciiTheme="majorBidi" w:hAnsiTheme="majorBidi" w:cstheme="majorBidi"/>
                <w:sz w:val="30"/>
                <w:szCs w:val="30"/>
              </w:rPr>
            </w:pPr>
            <w:r w:rsidRPr="003064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55B2" w:rsidRPr="0018212F" w:rsidRDefault="00346FC3" w:rsidP="0019364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57,827</w:t>
            </w:r>
          </w:p>
        </w:tc>
        <w:tc>
          <w:tcPr>
            <w:tcW w:w="270" w:type="dxa"/>
          </w:tcPr>
          <w:p w:rsidR="00E455B2" w:rsidRPr="003064B9" w:rsidRDefault="00E455B2" w:rsidP="00193640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55B2" w:rsidRPr="0018212F" w:rsidRDefault="00D71975" w:rsidP="00193640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44,373</w:t>
            </w:r>
          </w:p>
        </w:tc>
      </w:tr>
    </w:tbl>
    <w:p w:rsidR="00E97F5E" w:rsidRDefault="00E97F5E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727F57" w:rsidRDefault="00556467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0DF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84856" w:rsidRPr="009C0DF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94E69" w:rsidRPr="009C0DF0">
        <w:rPr>
          <w:rFonts w:asciiTheme="majorBidi" w:hAnsiTheme="majorBidi" w:cstheme="majorBidi"/>
          <w:spacing w:val="-4"/>
          <w:sz w:val="32"/>
          <w:szCs w:val="32"/>
        </w:rPr>
        <w:t>.2</w:t>
      </w:r>
      <w:r w:rsidR="00494E69" w:rsidRPr="003064B9">
        <w:rPr>
          <w:rFonts w:asciiTheme="majorBidi" w:hAnsiTheme="majorBidi" w:cstheme="majorBidi"/>
          <w:spacing w:val="-4"/>
          <w:sz w:val="32"/>
          <w:szCs w:val="32"/>
        </w:rPr>
        <w:tab/>
      </w:r>
      <w:r w:rsidR="0022282B" w:rsidRPr="003064B9">
        <w:rPr>
          <w:rFonts w:asciiTheme="majorBidi" w:hAnsiTheme="majorBidi" w:cstheme="majorBidi"/>
          <w:spacing w:val="-6"/>
          <w:sz w:val="32"/>
          <w:szCs w:val="32"/>
          <w:cs/>
        </w:rPr>
        <w:t>บริษัทมี</w:t>
      </w:r>
      <w:r w:rsidR="008D2F5F" w:rsidRPr="003064B9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</w:t>
      </w:r>
      <w:r w:rsidR="0022282B" w:rsidRPr="003064B9">
        <w:rPr>
          <w:rFonts w:asciiTheme="majorBidi" w:hAnsiTheme="majorBidi" w:cstheme="majorBidi"/>
          <w:spacing w:val="-6"/>
          <w:sz w:val="32"/>
          <w:szCs w:val="32"/>
          <w:cs/>
        </w:rPr>
        <w:t>คงเหลือ</w:t>
      </w:r>
      <w:r w:rsidR="008D2F5F" w:rsidRPr="003064B9">
        <w:rPr>
          <w:rFonts w:asciiTheme="majorBidi" w:hAnsiTheme="majorBidi" w:cstheme="majorBidi"/>
          <w:spacing w:val="-6"/>
          <w:sz w:val="32"/>
          <w:szCs w:val="32"/>
          <w:cs/>
        </w:rPr>
        <w:t>จา</w:t>
      </w:r>
      <w:r w:rsidR="008C0782" w:rsidRPr="003064B9">
        <w:rPr>
          <w:rFonts w:asciiTheme="majorBidi" w:hAnsiTheme="majorBidi" w:cstheme="majorBidi"/>
          <w:spacing w:val="-6"/>
          <w:sz w:val="32"/>
          <w:szCs w:val="32"/>
          <w:cs/>
        </w:rPr>
        <w:t>กสัญญาก่อสร้างทรัพย์สิน</w:t>
      </w:r>
      <w:r w:rsidR="00526666" w:rsidRPr="003064B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จำนวนเงิน </w:t>
      </w:r>
      <w:r w:rsidR="00D71975">
        <w:rPr>
          <w:rFonts w:asciiTheme="majorBidi" w:hAnsiTheme="majorBidi" w:cstheme="majorBidi"/>
          <w:spacing w:val="-6"/>
          <w:sz w:val="32"/>
          <w:szCs w:val="32"/>
        </w:rPr>
        <w:t>4.62</w:t>
      </w:r>
      <w:r w:rsidR="00526666" w:rsidRPr="009C0DF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6666" w:rsidRPr="003064B9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526666" w:rsidRPr="003064B9">
        <w:rPr>
          <w:rFonts w:asciiTheme="majorBidi" w:hAnsiTheme="majorBidi" w:cstheme="majorBidi" w:hint="cs"/>
          <w:spacing w:val="-4"/>
          <w:sz w:val="32"/>
          <w:szCs w:val="32"/>
          <w:cs/>
        </w:rPr>
        <w:t>บาท</w:t>
      </w:r>
      <w:r w:rsidR="009C0DF0" w:rsidRPr="003064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26666" w:rsidRPr="003064B9">
        <w:rPr>
          <w:rFonts w:asciiTheme="majorBidi" w:hAnsiTheme="majorBidi" w:cstheme="majorBidi" w:hint="cs"/>
          <w:spacing w:val="-4"/>
          <w:sz w:val="32"/>
          <w:szCs w:val="32"/>
          <w:cs/>
        </w:rPr>
        <w:t>(รวม</w:t>
      </w:r>
      <w:r w:rsidR="009C0DF0" w:rsidRPr="003064B9">
        <w:rPr>
          <w:rFonts w:asciiTheme="majorBidi" w:hAnsiTheme="majorBidi" w:cstheme="majorBidi" w:hint="cs"/>
          <w:spacing w:val="-4"/>
          <w:sz w:val="32"/>
          <w:szCs w:val="32"/>
          <w:cs/>
        </w:rPr>
        <w:t>ภ</w:t>
      </w:r>
      <w:r w:rsidR="00526666" w:rsidRPr="003064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าษีมูลค่าเพิ่ม) </w:t>
      </w:r>
      <w:r w:rsidR="008C0782" w:rsidRPr="003064B9">
        <w:rPr>
          <w:rFonts w:asciiTheme="majorBidi" w:hAnsiTheme="majorBidi" w:cstheme="majorBidi"/>
          <w:sz w:val="32"/>
          <w:szCs w:val="32"/>
          <w:cs/>
        </w:rPr>
        <w:t>และ</w:t>
      </w:r>
      <w:r w:rsidR="009C0DF0" w:rsidRPr="003064B9">
        <w:rPr>
          <w:rFonts w:asciiTheme="majorBidi" w:hAnsiTheme="majorBidi" w:cstheme="majorBidi" w:hint="cs"/>
          <w:sz w:val="32"/>
          <w:szCs w:val="32"/>
          <w:cs/>
        </w:rPr>
        <w:t>บริษัทย่อยมี</w:t>
      </w:r>
      <w:r w:rsidR="001A660C" w:rsidRPr="003064B9">
        <w:rPr>
          <w:rFonts w:asciiTheme="majorBidi" w:hAnsiTheme="majorBidi" w:cstheme="majorBidi" w:hint="cs"/>
          <w:sz w:val="32"/>
          <w:szCs w:val="32"/>
          <w:cs/>
        </w:rPr>
        <w:t>ภาระ</w:t>
      </w:r>
      <w:r w:rsidR="009C0DF0" w:rsidRPr="003064B9">
        <w:rPr>
          <w:rFonts w:asciiTheme="majorBidi" w:hAnsiTheme="majorBidi" w:cstheme="majorBidi" w:hint="cs"/>
          <w:sz w:val="32"/>
          <w:szCs w:val="32"/>
          <w:cs/>
        </w:rPr>
        <w:t xml:space="preserve">ผูกพันคงเหลือจากสัญญาก่อสร้างสินทรัพย์จำนวนเงิน </w:t>
      </w:r>
      <w:r w:rsidR="00346FC3">
        <w:rPr>
          <w:rFonts w:asciiTheme="majorBidi" w:hAnsiTheme="majorBidi" w:cstheme="majorBidi"/>
          <w:sz w:val="32"/>
          <w:szCs w:val="32"/>
        </w:rPr>
        <w:t>6.96</w:t>
      </w:r>
      <w:r w:rsidR="009C0DF0" w:rsidRPr="000A22E8">
        <w:rPr>
          <w:rFonts w:asciiTheme="majorBidi" w:hAnsiTheme="majorBidi" w:cstheme="majorBidi"/>
          <w:sz w:val="32"/>
          <w:szCs w:val="32"/>
        </w:rPr>
        <w:t xml:space="preserve"> </w:t>
      </w:r>
      <w:r w:rsidR="009C0DF0" w:rsidRPr="003064B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4062B" w:rsidRPr="003064B9">
        <w:rPr>
          <w:rFonts w:asciiTheme="majorBidi" w:hAnsiTheme="majorBidi" w:cstheme="majorBidi"/>
          <w:sz w:val="32"/>
          <w:szCs w:val="32"/>
          <w:cs/>
        </w:rPr>
        <w:br/>
      </w:r>
      <w:r w:rsidR="009C0DF0" w:rsidRPr="003064B9">
        <w:rPr>
          <w:rFonts w:asciiTheme="majorBidi" w:hAnsiTheme="majorBidi" w:cstheme="majorBidi" w:hint="cs"/>
          <w:sz w:val="32"/>
          <w:szCs w:val="32"/>
          <w:cs/>
        </w:rPr>
        <w:t>และสัญ</w:t>
      </w:r>
      <w:r w:rsidR="000A22E8" w:rsidRPr="003064B9">
        <w:rPr>
          <w:rFonts w:asciiTheme="majorBidi" w:hAnsiTheme="majorBidi" w:cstheme="majorBidi" w:hint="cs"/>
          <w:sz w:val="32"/>
          <w:szCs w:val="32"/>
          <w:cs/>
        </w:rPr>
        <w:t>ญ</w:t>
      </w:r>
      <w:r w:rsidR="009C0DF0" w:rsidRPr="003064B9">
        <w:rPr>
          <w:rFonts w:asciiTheme="majorBidi" w:hAnsiTheme="majorBidi" w:cstheme="majorBidi" w:hint="cs"/>
          <w:sz w:val="32"/>
          <w:szCs w:val="32"/>
          <w:cs/>
        </w:rPr>
        <w:t xml:space="preserve">าติดตั้งโปรแกรมคอมพิวเตอร์ใหม่ </w:t>
      </w:r>
      <w:r w:rsidR="009C0DF0" w:rsidRPr="003064B9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346FC3">
        <w:rPr>
          <w:rFonts w:asciiTheme="majorBidi" w:hAnsiTheme="majorBidi" w:cstheme="majorBidi"/>
          <w:sz w:val="32"/>
          <w:szCs w:val="32"/>
        </w:rPr>
        <w:t>0.11</w:t>
      </w:r>
      <w:r w:rsidR="005F0C7B" w:rsidRPr="000A22E8">
        <w:rPr>
          <w:rFonts w:asciiTheme="majorBidi" w:hAnsiTheme="majorBidi" w:cstheme="majorBidi"/>
          <w:sz w:val="32"/>
          <w:szCs w:val="32"/>
        </w:rPr>
        <w:t xml:space="preserve"> </w:t>
      </w:r>
      <w:r w:rsidR="009C0DF0" w:rsidRPr="003064B9">
        <w:rPr>
          <w:rFonts w:asciiTheme="majorBidi" w:hAnsiTheme="majorBidi" w:cstheme="majorBidi"/>
          <w:sz w:val="32"/>
          <w:szCs w:val="32"/>
          <w:cs/>
        </w:rPr>
        <w:t>ล้าน</w:t>
      </w:r>
      <w:r w:rsidR="009C0DF0" w:rsidRPr="003064B9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346F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0DF0" w:rsidRPr="003064B9">
        <w:rPr>
          <w:rFonts w:asciiTheme="majorBidi" w:hAnsiTheme="majorBidi" w:cstheme="majorBidi" w:hint="cs"/>
          <w:sz w:val="32"/>
          <w:szCs w:val="32"/>
          <w:cs/>
        </w:rPr>
        <w:t>(รวมภาษีมูลค่าเพิ่ม)</w:t>
      </w:r>
      <w:r w:rsidR="00305107">
        <w:rPr>
          <w:rFonts w:asciiTheme="majorBidi" w:hAnsiTheme="majorBidi" w:cstheme="majorBidi"/>
          <w:sz w:val="32"/>
          <w:szCs w:val="32"/>
        </w:rPr>
        <w:t xml:space="preserve"> </w:t>
      </w:r>
      <w:r w:rsidR="00305107">
        <w:rPr>
          <w:rFonts w:asciiTheme="majorBidi" w:hAnsiTheme="majorBidi" w:cstheme="majorBidi"/>
          <w:sz w:val="32"/>
          <w:szCs w:val="32"/>
        </w:rPr>
        <w:br/>
      </w:r>
      <w:r w:rsidR="00305107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305107">
        <w:rPr>
          <w:rFonts w:asciiTheme="majorBidi" w:hAnsiTheme="majorBidi" w:cstheme="majorBidi"/>
          <w:sz w:val="32"/>
          <w:szCs w:val="32"/>
        </w:rPr>
        <w:t xml:space="preserve">11.69 </w:t>
      </w:r>
      <w:r w:rsidR="00305107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227AAA" w:rsidRPr="003064B9" w:rsidRDefault="00227AAA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26666" w:rsidRDefault="00556467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D84856">
        <w:rPr>
          <w:rFonts w:asciiTheme="majorBidi" w:hAnsiTheme="majorBidi" w:cstheme="majorBidi"/>
          <w:sz w:val="32"/>
          <w:szCs w:val="32"/>
        </w:rPr>
        <w:t>3</w:t>
      </w:r>
      <w:r w:rsidR="000A21D8">
        <w:rPr>
          <w:rFonts w:asciiTheme="majorBidi" w:hAnsiTheme="majorBidi" w:cstheme="majorBidi"/>
          <w:sz w:val="32"/>
          <w:szCs w:val="32"/>
        </w:rPr>
        <w:t xml:space="preserve">.3 </w:t>
      </w:r>
      <w:r w:rsidR="000A21D8">
        <w:rPr>
          <w:rFonts w:asciiTheme="majorBidi" w:hAnsiTheme="majorBidi" w:cstheme="majorBidi"/>
          <w:sz w:val="32"/>
          <w:szCs w:val="32"/>
        </w:rPr>
        <w:tab/>
      </w:r>
      <w:r w:rsidR="00F900E6" w:rsidRPr="003064B9">
        <w:rPr>
          <w:rFonts w:asciiTheme="majorBidi" w:hAnsiTheme="majorBidi" w:cstheme="majorBidi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บริษัทมีเลตเตอร์ออฟเครดิตสำหรับซื้อสินค้าที่ยังไม่ได้ใช้จำนวนเงินรวม</w:t>
      </w:r>
      <w:r w:rsidR="00F900E6" w:rsidRPr="00442E0D">
        <w:rPr>
          <w:rFonts w:asciiTheme="majorBidi" w:hAnsiTheme="majorBidi" w:cstheme="majorBidi"/>
          <w:sz w:val="32"/>
          <w:szCs w:val="32"/>
        </w:rPr>
        <w:t xml:space="preserve"> </w:t>
      </w:r>
      <w:r w:rsidR="00971804">
        <w:rPr>
          <w:rFonts w:asciiTheme="majorBidi" w:hAnsiTheme="majorBidi" w:cstheme="majorBidi"/>
          <w:sz w:val="32"/>
          <w:szCs w:val="32"/>
        </w:rPr>
        <w:t>5.25</w:t>
      </w:r>
      <w:r w:rsidR="00F900E6" w:rsidRPr="00442E0D">
        <w:rPr>
          <w:rFonts w:asciiTheme="majorBidi" w:hAnsiTheme="majorBidi" w:cstheme="majorBidi"/>
          <w:sz w:val="32"/>
          <w:szCs w:val="32"/>
        </w:rPr>
        <w:t xml:space="preserve"> </w:t>
      </w:r>
      <w:r w:rsidR="00F900E6" w:rsidRPr="003064B9">
        <w:rPr>
          <w:rFonts w:asciiTheme="majorBidi" w:hAnsiTheme="majorBidi" w:cstheme="majorBidi"/>
          <w:sz w:val="32"/>
          <w:szCs w:val="32"/>
          <w:cs/>
        </w:rPr>
        <w:t>ล้าน</w:t>
      </w:r>
      <w:r w:rsidR="00526666" w:rsidRPr="003064B9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:rsidR="00227AAA" w:rsidRDefault="00227AAA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826EE8" w:rsidRPr="00971804" w:rsidRDefault="00971804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1A3646">
        <w:rPr>
          <w:rFonts w:asciiTheme="majorBidi" w:hAnsiTheme="majorBidi" w:cstheme="majorBidi"/>
          <w:sz w:val="32"/>
          <w:szCs w:val="32"/>
        </w:rPr>
        <w:t>.4</w:t>
      </w:r>
      <w:r w:rsidR="001A3646"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 w:cstheme="majorBidi"/>
          <w:sz w:val="32"/>
          <w:szCs w:val="32"/>
          <w:cs/>
        </w:rPr>
        <w:t>บริษัทมีสัญญาซื้อเงินตราต่างประเทศล่วงหน้าหลายฉบับกับธนาคารในประเทศ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หลาย</w:t>
      </w:r>
      <w:r w:rsidRPr="003064B9">
        <w:rPr>
          <w:rFonts w:asciiTheme="majorBidi" w:hAnsiTheme="majorBidi" w:cstheme="majorBidi"/>
          <w:sz w:val="32"/>
          <w:szCs w:val="32"/>
          <w:cs/>
        </w:rPr>
        <w:t>แห่งเป็นจำนวนรวม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3.62 </w:t>
      </w:r>
      <w:r w:rsidRPr="003064B9">
        <w:rPr>
          <w:rFonts w:asciiTheme="majorBidi" w:hAnsiTheme="majorBidi" w:cstheme="majorBidi"/>
          <w:sz w:val="32"/>
          <w:szCs w:val="32"/>
          <w:cs/>
        </w:rPr>
        <w:t>ล้านดอลลาร์สหรัฐอเมริกา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>คิดเป็นเงิน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117.05</w:t>
      </w:r>
      <w:r w:rsidR="00193640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>ล้านบาท มูลค่ายุติธรรมของสัญญาดังกล่าวข้างต้น ณ วันที่</w:t>
      </w:r>
      <w:r w:rsidRPr="00971804">
        <w:rPr>
          <w:rFonts w:asciiTheme="majorBidi" w:hAnsiTheme="majorBidi" w:cstheme="majorBidi"/>
          <w:sz w:val="32"/>
          <w:szCs w:val="32"/>
        </w:rPr>
        <w:t xml:space="preserve"> 30</w:t>
      </w:r>
      <w:r w:rsidRPr="003064B9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1804">
        <w:rPr>
          <w:rFonts w:asciiTheme="majorBidi" w:hAnsiTheme="majorBidi" w:cstheme="majorBidi"/>
          <w:sz w:val="32"/>
          <w:szCs w:val="32"/>
        </w:rPr>
        <w:t xml:space="preserve">2561 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มีจำนวนเงิน </w:t>
      </w:r>
      <w:r w:rsidR="00193640">
        <w:rPr>
          <w:rFonts w:asciiTheme="majorBidi" w:hAnsiTheme="majorBidi" w:cstheme="majorBidi"/>
          <w:sz w:val="32"/>
          <w:szCs w:val="32"/>
        </w:rPr>
        <w:t>116.85</w:t>
      </w:r>
      <w:r w:rsidRPr="003064B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971804">
        <w:rPr>
          <w:rFonts w:asciiTheme="majorBidi" w:hAnsiTheme="majorBidi" w:cstheme="majorBidi"/>
          <w:sz w:val="32"/>
          <w:szCs w:val="32"/>
        </w:rPr>
        <w:t xml:space="preserve"> </w:t>
      </w:r>
    </w:p>
    <w:p w:rsidR="00CB26AD" w:rsidRPr="00727F57" w:rsidRDefault="004B7FFA" w:rsidP="00D9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55646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848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D4A99" w:rsidRPr="00727F57">
        <w:rPr>
          <w:rFonts w:asciiTheme="majorBidi" w:hAnsiTheme="majorBidi" w:cstheme="majorBidi"/>
          <w:b/>
          <w:bCs/>
          <w:sz w:val="32"/>
          <w:szCs w:val="32"/>
        </w:rPr>
        <w:t xml:space="preserve">.   </w:t>
      </w:r>
      <w:r w:rsidR="00CB26AD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:rsidR="00204EF3" w:rsidRDefault="008739DE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50" w:lineRule="exact"/>
        <w:ind w:left="284" w:firstLine="426"/>
        <w:jc w:val="both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</w:rPr>
        <w:tab/>
      </w:r>
      <w:r w:rsidR="004035A8" w:rsidRPr="003064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47F8B">
        <w:rPr>
          <w:rFonts w:asciiTheme="majorBidi" w:hAnsiTheme="majorBidi" w:cstheme="majorBidi"/>
          <w:sz w:val="32"/>
          <w:szCs w:val="32"/>
        </w:rPr>
        <w:t>30</w:t>
      </w:r>
      <w:r w:rsidR="00536BD6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05B9" w:rsidRPr="003064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035A8" w:rsidRPr="003064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35A8" w:rsidRPr="00727F57">
        <w:rPr>
          <w:rFonts w:asciiTheme="majorBidi" w:hAnsiTheme="majorBidi" w:cstheme="majorBidi"/>
          <w:sz w:val="32"/>
          <w:szCs w:val="32"/>
        </w:rPr>
        <w:t>256</w:t>
      </w:r>
      <w:r w:rsidR="00BA3D63" w:rsidRPr="00727F57">
        <w:rPr>
          <w:rFonts w:asciiTheme="majorBidi" w:hAnsiTheme="majorBidi" w:cstheme="majorBidi"/>
          <w:sz w:val="32"/>
          <w:szCs w:val="32"/>
        </w:rPr>
        <w:t>1</w:t>
      </w:r>
      <w:r w:rsidR="004035A8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4035A8" w:rsidRPr="003064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73330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4035A8" w:rsidRPr="003064B9">
        <w:rPr>
          <w:rFonts w:asciiTheme="majorBidi" w:hAnsiTheme="majorBidi" w:cstheme="majorBidi"/>
          <w:sz w:val="32"/>
          <w:szCs w:val="32"/>
          <w:cs/>
        </w:rPr>
        <w:t>มี</w:t>
      </w:r>
      <w:r w:rsidR="00371467" w:rsidRPr="003064B9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  <w:r w:rsidR="00204EF3">
        <w:rPr>
          <w:rFonts w:asciiTheme="majorBidi" w:hAnsiTheme="majorBidi" w:cstheme="majorBidi"/>
          <w:sz w:val="32"/>
          <w:szCs w:val="32"/>
        </w:rPr>
        <w:t xml:space="preserve"> </w:t>
      </w:r>
      <w:r w:rsidR="00204EF3" w:rsidRPr="003064B9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B717F4" w:rsidRDefault="004349EB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24.1</w:t>
      </w:r>
      <w:r>
        <w:rPr>
          <w:rFonts w:asciiTheme="majorBidi" w:hAnsiTheme="majorBidi" w:cstheme="majorBidi"/>
          <w:sz w:val="32"/>
          <w:szCs w:val="32"/>
        </w:rPr>
        <w:tab/>
      </w:r>
      <w:r w:rsidRPr="003064B9">
        <w:rPr>
          <w:rFonts w:asciiTheme="majorBidi" w:hAnsiTheme="majorBidi" w:cstheme="majorBidi" w:hint="cs"/>
          <w:spacing w:val="-2"/>
          <w:sz w:val="32"/>
          <w:szCs w:val="32"/>
          <w:cs/>
        </w:rPr>
        <w:t>หนี้สินที่อาจจะเกิดขึ้น</w:t>
      </w:r>
      <w:r w:rsidR="008B7270" w:rsidRPr="003064B9">
        <w:rPr>
          <w:rFonts w:asciiTheme="majorBidi" w:hAnsiTheme="majorBidi" w:cstheme="majorBidi"/>
          <w:spacing w:val="-2"/>
          <w:sz w:val="32"/>
          <w:szCs w:val="32"/>
          <w:cs/>
        </w:rPr>
        <w:t>จากการที่ธนาคารในประเทศ</w:t>
      </w:r>
      <w:r w:rsidR="003612E0" w:rsidRPr="003064B9">
        <w:rPr>
          <w:rFonts w:asciiTheme="majorBidi" w:hAnsiTheme="majorBidi" w:cstheme="majorBidi"/>
          <w:spacing w:val="-2"/>
          <w:sz w:val="32"/>
          <w:szCs w:val="32"/>
          <w:cs/>
        </w:rPr>
        <w:t>หลาย</w:t>
      </w:r>
      <w:r w:rsidR="00F900E6" w:rsidRPr="003064B9">
        <w:rPr>
          <w:rFonts w:asciiTheme="majorBidi" w:hAnsiTheme="majorBidi" w:cstheme="majorBidi"/>
          <w:spacing w:val="-2"/>
          <w:sz w:val="32"/>
          <w:szCs w:val="32"/>
          <w:cs/>
        </w:rPr>
        <w:t>แห่งออกหนังสือ</w:t>
      </w:r>
      <w:r w:rsidR="00F900E6" w:rsidRPr="003064B9">
        <w:rPr>
          <w:rFonts w:asciiTheme="majorBidi" w:hAnsiTheme="majorBidi" w:cstheme="majorBidi"/>
          <w:sz w:val="32"/>
          <w:szCs w:val="32"/>
          <w:cs/>
        </w:rPr>
        <w:t>ค้ำประกันบริษัทและบริษัทย่อย</w:t>
      </w:r>
      <w:r w:rsidR="00F900E6" w:rsidRPr="003064B9">
        <w:rPr>
          <w:rFonts w:asciiTheme="majorBidi" w:hAnsiTheme="majorBidi" w:cstheme="majorBidi"/>
          <w:spacing w:val="-4"/>
          <w:sz w:val="32"/>
          <w:szCs w:val="32"/>
          <w:cs/>
        </w:rPr>
        <w:t>ให้กับหน่วยงานรัฐบาลหลายแห่งเพื่อประโยชน์ทางการค้าเป็นจำนวนเงินรวม</w:t>
      </w:r>
      <w:r w:rsidR="00F900E6" w:rsidRPr="00227A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4358">
        <w:rPr>
          <w:rFonts w:asciiTheme="majorBidi" w:hAnsiTheme="majorBidi" w:cstheme="majorBidi"/>
          <w:spacing w:val="-4"/>
          <w:sz w:val="32"/>
          <w:szCs w:val="32"/>
        </w:rPr>
        <w:t>5.29</w:t>
      </w:r>
      <w:r w:rsidR="00F900E6" w:rsidRPr="00227A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00E6" w:rsidRPr="003064B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:rsidR="009C6329" w:rsidRPr="00227AAA" w:rsidRDefault="009C6329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547E20" w:rsidRDefault="00547E20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position w:val="-2"/>
          <w:sz w:val="32"/>
          <w:szCs w:val="32"/>
        </w:rPr>
      </w:pPr>
      <w:r>
        <w:rPr>
          <w:rFonts w:asciiTheme="majorBidi" w:hAnsiTheme="majorBidi" w:cstheme="majorBidi"/>
          <w:spacing w:val="-4"/>
          <w:position w:val="-2"/>
          <w:sz w:val="32"/>
          <w:szCs w:val="32"/>
        </w:rPr>
        <w:t>24.2</w:t>
      </w:r>
      <w:r>
        <w:rPr>
          <w:rFonts w:asciiTheme="majorBidi" w:hAnsiTheme="majorBidi" w:cstheme="majorBidi"/>
          <w:spacing w:val="-4"/>
          <w:position w:val="-2"/>
          <w:sz w:val="32"/>
          <w:szCs w:val="32"/>
        </w:rPr>
        <w:tab/>
      </w:r>
      <w:r w:rsidRPr="003064B9">
        <w:rPr>
          <w:rFonts w:asciiTheme="majorBidi" w:hAnsiTheme="majorBidi" w:cstheme="majorBidi" w:hint="cs"/>
          <w:spacing w:val="-4"/>
          <w:position w:val="-2"/>
          <w:sz w:val="32"/>
          <w:szCs w:val="32"/>
          <w:cs/>
        </w:rPr>
        <w:t xml:space="preserve">หนี้สินที่อาจเกิดขึ้นจากการที่บริษัทให้ธนาคารในประเทศแห่งหนึ่งออกหนังสือค้ำประกันบริษัทแห่งหนึ่งให้กับหน่วยงานรัฐบาลเพื่อประโยชน์ทางการค้าเป็นจำนวนเงิน </w:t>
      </w:r>
      <w:r>
        <w:rPr>
          <w:rFonts w:asciiTheme="majorBidi" w:hAnsiTheme="majorBidi" w:cstheme="majorBidi"/>
          <w:spacing w:val="-4"/>
          <w:position w:val="-2"/>
          <w:sz w:val="32"/>
          <w:szCs w:val="32"/>
        </w:rPr>
        <w:t xml:space="preserve">8.20 </w:t>
      </w:r>
      <w:r w:rsidRPr="003064B9">
        <w:rPr>
          <w:rFonts w:asciiTheme="majorBidi" w:hAnsiTheme="majorBidi" w:cstheme="majorBidi" w:hint="cs"/>
          <w:spacing w:val="-4"/>
          <w:position w:val="-2"/>
          <w:sz w:val="32"/>
          <w:szCs w:val="32"/>
          <w:cs/>
        </w:rPr>
        <w:t>ล้านบาท</w:t>
      </w:r>
    </w:p>
    <w:p w:rsidR="00193640" w:rsidRPr="003064B9" w:rsidRDefault="00193640" w:rsidP="00CA2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pacing w:val="-4"/>
          <w:position w:val="-2"/>
          <w:sz w:val="32"/>
          <w:szCs w:val="32"/>
          <w:cs/>
        </w:rPr>
      </w:pPr>
    </w:p>
    <w:p w:rsidR="008B5059" w:rsidRPr="008B5059" w:rsidRDefault="008B5059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Pr="008B505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B505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064B9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:rsidR="00604C52" w:rsidRDefault="008B5059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 w:hint="cs"/>
          <w:sz w:val="32"/>
          <w:szCs w:val="32"/>
          <w:cs/>
        </w:rPr>
        <w:t>ก)</w:t>
      </w:r>
      <w:r w:rsidRPr="003064B9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8B5059">
        <w:rPr>
          <w:rFonts w:ascii="Angsana New" w:hAnsi="Angsana New"/>
          <w:sz w:val="32"/>
          <w:szCs w:val="32"/>
        </w:rPr>
        <w:t>1</w:t>
      </w:r>
      <w:r w:rsidRPr="003064B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8B5059">
        <w:rPr>
          <w:rFonts w:ascii="Angsana New" w:hAnsi="Angsana New"/>
          <w:sz w:val="32"/>
          <w:szCs w:val="32"/>
        </w:rPr>
        <w:t>2556</w:t>
      </w:r>
      <w:r w:rsidRPr="003064B9">
        <w:rPr>
          <w:rFonts w:ascii="Angsana New" w:hAnsi="Angsana New" w:hint="cs"/>
          <w:sz w:val="32"/>
          <w:szCs w:val="32"/>
          <w:cs/>
        </w:rPr>
        <w:t xml:space="preserve"> บริษัท (“ผู้ว่าจ้าง”) ทำสัญญาจ้างบริษัทในประเทศแห่งหนึ่ง (“ผู้รับจ้าง”) เป็นที่ปรึกษาทางการเงินในการตรวจสอบฐานะทางการเงินและวางแผนซื้อกิจการบริษัทในประเทศแห่งหนึ่งจำนวนเงิน </w:t>
      </w:r>
      <w:r w:rsidRPr="008B5059">
        <w:rPr>
          <w:rFonts w:ascii="Angsana New" w:hAnsi="Angsana New"/>
          <w:sz w:val="32"/>
          <w:szCs w:val="32"/>
        </w:rPr>
        <w:t>1.5</w:t>
      </w:r>
      <w:r w:rsidRPr="003064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B5059">
        <w:rPr>
          <w:rFonts w:ascii="Angsana New" w:hAnsi="Angsana New"/>
          <w:sz w:val="32"/>
          <w:szCs w:val="32"/>
        </w:rPr>
        <w:t xml:space="preserve"> </w:t>
      </w:r>
      <w:r w:rsidRPr="003064B9">
        <w:rPr>
          <w:rFonts w:ascii="Angsana New" w:hAnsi="Angsana New" w:hint="cs"/>
          <w:sz w:val="32"/>
          <w:szCs w:val="32"/>
          <w:cs/>
        </w:rPr>
        <w:t>โดยบริษัทจ่ายชำระแล้วจำนวน</w:t>
      </w:r>
      <w:r w:rsidR="00EC08F3">
        <w:rPr>
          <w:rFonts w:ascii="Angsana New" w:hAnsi="Angsana New" w:hint="cs"/>
          <w:sz w:val="32"/>
          <w:szCs w:val="32"/>
          <w:cs/>
        </w:rPr>
        <w:t>เงิน</w:t>
      </w:r>
      <w:r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Pr="008B5059">
        <w:rPr>
          <w:rFonts w:ascii="Angsana New" w:hAnsi="Angsana New"/>
          <w:sz w:val="32"/>
          <w:szCs w:val="32"/>
        </w:rPr>
        <w:t>1.0</w:t>
      </w:r>
      <w:r w:rsidRPr="003064B9">
        <w:rPr>
          <w:rFonts w:ascii="Angsana New" w:hAnsi="Angsana New" w:hint="cs"/>
          <w:sz w:val="32"/>
          <w:szCs w:val="32"/>
          <w:cs/>
        </w:rPr>
        <w:t xml:space="preserve"> ล้านบาท และยังไม่ได้จ่ายชำระงวดสุดท้ายเนื่องจากผู้รับจ้างยังให้บริการไม่ครบตามเงื่อนไขที่ระบุไว้ในสัญญาทำให้บริษัทต้องจ้างที่ปรึกษาอีกบริษัทหนึ่งดำเนินการต่อให้แล้วเสร็จ</w:t>
      </w:r>
    </w:p>
    <w:p w:rsidR="008B5059" w:rsidRPr="00E923B0" w:rsidRDefault="008B5059" w:rsidP="0060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E923B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29</w:t>
      </w:r>
      <w:r w:rsidRPr="00E923B0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E923B0">
        <w:rPr>
          <w:rFonts w:ascii="Angsana New" w:hAnsi="Angsana New"/>
          <w:spacing w:val="-4"/>
          <w:sz w:val="32"/>
          <w:szCs w:val="32"/>
        </w:rPr>
        <w:t>2558</w:t>
      </w:r>
      <w:r w:rsidRPr="00E923B0">
        <w:rPr>
          <w:rFonts w:ascii="Angsana New" w:hAnsi="Angsana New" w:hint="cs"/>
          <w:spacing w:val="-4"/>
          <w:sz w:val="32"/>
          <w:szCs w:val="32"/>
          <w:cs/>
        </w:rPr>
        <w:t xml:space="preserve"> ผู้รับจ้างฟ้องบริษัทในคดีแพ่งให้ชำระค่าบริการงวดสุดท้ายจำนวน </w:t>
      </w:r>
      <w:r w:rsidRPr="00E923B0">
        <w:rPr>
          <w:rFonts w:ascii="Angsana New" w:hAnsi="Angsana New"/>
          <w:spacing w:val="-8"/>
          <w:sz w:val="32"/>
          <w:szCs w:val="32"/>
        </w:rPr>
        <w:t>0.5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และค่าบริการส่วนเพิ่ม (ไม่มีสัญญา) จำนวน</w:t>
      </w:r>
      <w:r w:rsidR="00EC08F3" w:rsidRPr="00E923B0">
        <w:rPr>
          <w:rFonts w:ascii="Angsana New" w:hAnsi="Angsana New" w:hint="cs"/>
          <w:spacing w:val="-8"/>
          <w:sz w:val="32"/>
          <w:szCs w:val="32"/>
          <w:cs/>
        </w:rPr>
        <w:t>เงิน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923B0">
        <w:rPr>
          <w:rFonts w:ascii="Angsana New" w:hAnsi="Angsana New"/>
          <w:spacing w:val="-8"/>
          <w:sz w:val="32"/>
          <w:szCs w:val="32"/>
        </w:rPr>
        <w:t>3.0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รวมเป็นเงิน</w:t>
      </w:r>
      <w:r w:rsidR="00EC08F3" w:rsidRPr="00E923B0">
        <w:rPr>
          <w:rFonts w:ascii="Angsana New" w:hAnsi="Angsana New" w:hint="cs"/>
          <w:spacing w:val="-8"/>
          <w:sz w:val="32"/>
          <w:szCs w:val="32"/>
          <w:cs/>
        </w:rPr>
        <w:t>ทั้งสิ้น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923B0">
        <w:rPr>
          <w:rFonts w:ascii="Angsana New" w:hAnsi="Angsana New"/>
          <w:spacing w:val="-8"/>
          <w:sz w:val="32"/>
          <w:szCs w:val="32"/>
        </w:rPr>
        <w:t>3.5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  <w:r w:rsidR="00604C52" w:rsidRPr="00E923B0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Pr="00E923B0">
        <w:rPr>
          <w:rFonts w:ascii="Angsana New" w:hAnsi="Angsana New"/>
          <w:spacing w:val="-8"/>
          <w:sz w:val="32"/>
          <w:szCs w:val="32"/>
        </w:rPr>
        <w:t>6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 กรกฎาคม </w:t>
      </w:r>
      <w:r w:rsidRPr="00E923B0">
        <w:rPr>
          <w:rFonts w:ascii="Angsana New" w:hAnsi="Angsana New"/>
          <w:spacing w:val="-8"/>
          <w:sz w:val="32"/>
          <w:szCs w:val="32"/>
        </w:rPr>
        <w:t>2559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 ศาลชั้นต้นมีคำพิพากษาให้บริษัทชำระค่าบริการจำนวน</w:t>
      </w:r>
      <w:r w:rsidR="009D596E" w:rsidRPr="00E923B0">
        <w:rPr>
          <w:rFonts w:ascii="Angsana New" w:hAnsi="Angsana New" w:hint="cs"/>
          <w:spacing w:val="-8"/>
          <w:sz w:val="32"/>
          <w:szCs w:val="32"/>
          <w:cs/>
        </w:rPr>
        <w:t>เงิน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923B0">
        <w:rPr>
          <w:rFonts w:ascii="Angsana New" w:hAnsi="Angsana New"/>
          <w:spacing w:val="-8"/>
          <w:sz w:val="32"/>
          <w:szCs w:val="32"/>
        </w:rPr>
        <w:t>0.77</w:t>
      </w:r>
      <w:r w:rsidRPr="00E923B0"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 w:rsidRPr="00E923B0">
        <w:rPr>
          <w:rFonts w:ascii="Angsana New" w:hAnsi="Angsana New" w:hint="cs"/>
          <w:spacing w:val="-4"/>
          <w:sz w:val="32"/>
          <w:szCs w:val="32"/>
          <w:cs/>
        </w:rPr>
        <w:t xml:space="preserve">บาท บริษัทยื่นอุทธรณ์เมื่อวันที่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30</w:t>
      </w:r>
      <w:r w:rsidRPr="00E923B0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 xml:space="preserve">2559 </w:t>
      </w:r>
      <w:r w:rsidRPr="00E923B0">
        <w:rPr>
          <w:rFonts w:ascii="Angsana New" w:hAnsi="Angsana New" w:hint="cs"/>
          <w:spacing w:val="-4"/>
          <w:sz w:val="32"/>
          <w:szCs w:val="32"/>
          <w:cs/>
        </w:rPr>
        <w:t xml:space="preserve">และเมื่อวันที่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19</w:t>
      </w:r>
      <w:r w:rsidRPr="00E923B0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>2560</w:t>
      </w:r>
      <w:r w:rsidR="00E923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923B0">
        <w:rPr>
          <w:rFonts w:ascii="Angsana New" w:hAnsi="Angsana New" w:hint="cs"/>
          <w:spacing w:val="-4"/>
          <w:sz w:val="32"/>
          <w:szCs w:val="32"/>
          <w:cs/>
        </w:rPr>
        <w:t>ศาลอุทธรณ์มีคำพิพากษาแก้คำพิพากษาของศาลชั้นต้นเป็นให้บริษัทชำระค่าบริการดังกล่าวจำนวน</w:t>
      </w:r>
      <w:r w:rsidR="009D596E" w:rsidRPr="00E923B0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E923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923B0">
        <w:rPr>
          <w:rFonts w:ascii="Angsana New" w:hAnsi="Angsana New"/>
          <w:spacing w:val="-4"/>
          <w:sz w:val="32"/>
          <w:szCs w:val="32"/>
        </w:rPr>
        <w:t>0.49</w:t>
      </w:r>
      <w:r w:rsidRPr="00E923B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</w:p>
    <w:p w:rsidR="008B5059" w:rsidRDefault="008B5059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 w:hint="cs"/>
          <w:sz w:val="32"/>
          <w:szCs w:val="32"/>
        </w:rPr>
        <w:tab/>
      </w:r>
      <w:r w:rsidR="003064B9">
        <w:rPr>
          <w:rFonts w:ascii="Angsana New" w:hAnsi="Angsana New"/>
          <w:sz w:val="32"/>
          <w:szCs w:val="32"/>
        </w:rPr>
        <w:tab/>
      </w:r>
      <w:r w:rsidRPr="003064B9">
        <w:rPr>
          <w:rFonts w:ascii="Angsana New" w:hAnsi="Angsana New" w:hint="cs"/>
          <w:sz w:val="32"/>
          <w:szCs w:val="32"/>
          <w:cs/>
        </w:rPr>
        <w:t>บริษัท</w:t>
      </w:r>
      <w:r w:rsidR="009D596E">
        <w:rPr>
          <w:rFonts w:ascii="Angsana New" w:hAnsi="Angsana New" w:hint="cs"/>
          <w:sz w:val="32"/>
          <w:szCs w:val="32"/>
          <w:cs/>
        </w:rPr>
        <w:t>ได้</w:t>
      </w:r>
      <w:r w:rsidRPr="003064B9">
        <w:rPr>
          <w:rFonts w:ascii="Angsana New" w:hAnsi="Angsana New" w:hint="cs"/>
          <w:sz w:val="32"/>
          <w:szCs w:val="32"/>
          <w:cs/>
        </w:rPr>
        <w:t>บันทึกประมาณการหนี้สิน</w:t>
      </w:r>
      <w:r w:rsidR="009D596E">
        <w:rPr>
          <w:rFonts w:ascii="Angsana New" w:hAnsi="Angsana New" w:hint="cs"/>
          <w:sz w:val="32"/>
          <w:szCs w:val="32"/>
          <w:cs/>
        </w:rPr>
        <w:t>ดังกล่าวเป็น</w:t>
      </w:r>
      <w:r w:rsidRPr="003064B9">
        <w:rPr>
          <w:rFonts w:ascii="Angsana New" w:hAnsi="Angsana New" w:hint="cs"/>
          <w:sz w:val="32"/>
          <w:szCs w:val="32"/>
          <w:cs/>
        </w:rPr>
        <w:t>จำนวน</w:t>
      </w:r>
      <w:r w:rsidR="009D596E">
        <w:rPr>
          <w:rFonts w:ascii="Angsana New" w:hAnsi="Angsana New" w:hint="cs"/>
          <w:sz w:val="32"/>
          <w:szCs w:val="32"/>
          <w:cs/>
        </w:rPr>
        <w:t>เงิน</w:t>
      </w:r>
      <w:r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Pr="008B5059">
        <w:rPr>
          <w:rFonts w:ascii="Angsana New" w:hAnsi="Angsana New"/>
          <w:sz w:val="32"/>
          <w:szCs w:val="32"/>
        </w:rPr>
        <w:t>0.49</w:t>
      </w:r>
      <w:r w:rsidRPr="003064B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23881">
        <w:rPr>
          <w:rFonts w:ascii="Angsana New" w:hAnsi="Angsana New" w:hint="cs"/>
          <w:sz w:val="32"/>
          <w:szCs w:val="32"/>
          <w:cs/>
        </w:rPr>
        <w:t>แต่</w:t>
      </w:r>
      <w:r w:rsidRPr="003064B9">
        <w:rPr>
          <w:rFonts w:ascii="Angsana New" w:hAnsi="Angsana New" w:hint="cs"/>
          <w:sz w:val="32"/>
          <w:szCs w:val="32"/>
          <w:cs/>
        </w:rPr>
        <w:t>โจท</w:t>
      </w:r>
      <w:r w:rsidR="00940AA0">
        <w:rPr>
          <w:rFonts w:ascii="Angsana New" w:hAnsi="Angsana New" w:hint="cs"/>
          <w:sz w:val="32"/>
          <w:szCs w:val="32"/>
          <w:cs/>
        </w:rPr>
        <w:t>ก์</w:t>
      </w:r>
      <w:r w:rsidR="009F178C">
        <w:rPr>
          <w:rFonts w:ascii="Angsana New" w:hAnsi="Angsana New" w:hint="cs"/>
          <w:sz w:val="32"/>
          <w:szCs w:val="32"/>
          <w:cs/>
        </w:rPr>
        <w:t>ยังไม่ยินยอมจึง</w:t>
      </w:r>
      <w:r w:rsidRPr="003064B9">
        <w:rPr>
          <w:rFonts w:ascii="Angsana New" w:hAnsi="Angsana New" w:hint="cs"/>
          <w:sz w:val="32"/>
          <w:szCs w:val="32"/>
          <w:cs/>
        </w:rPr>
        <w:t>ได้ยื่นฎีกา</w:t>
      </w:r>
      <w:r w:rsidR="00CD56A6">
        <w:rPr>
          <w:rFonts w:ascii="Angsana New" w:hAnsi="Angsana New" w:hint="cs"/>
          <w:sz w:val="32"/>
          <w:szCs w:val="32"/>
          <w:cs/>
        </w:rPr>
        <w:t>ต่อ</w:t>
      </w:r>
      <w:r w:rsidR="00940AA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940AA0">
        <w:rPr>
          <w:rFonts w:ascii="Angsana New" w:hAnsi="Angsana New"/>
          <w:sz w:val="32"/>
          <w:szCs w:val="32"/>
        </w:rPr>
        <w:t>30</w:t>
      </w:r>
      <w:r w:rsidR="00940AA0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940AA0">
        <w:rPr>
          <w:rFonts w:ascii="Angsana New" w:hAnsi="Angsana New"/>
          <w:sz w:val="32"/>
          <w:szCs w:val="32"/>
        </w:rPr>
        <w:t>2561</w:t>
      </w:r>
      <w:r w:rsidRPr="003064B9">
        <w:rPr>
          <w:rFonts w:ascii="Angsana New" w:hAnsi="Angsana New" w:hint="cs"/>
          <w:sz w:val="32"/>
          <w:szCs w:val="32"/>
          <w:cs/>
        </w:rPr>
        <w:t xml:space="preserve"> คดีอยู่ในระหว่างการพิจารณาของศาลฎีกา</w:t>
      </w:r>
    </w:p>
    <w:p w:rsidR="009F178C" w:rsidRPr="003064B9" w:rsidRDefault="009F178C" w:rsidP="009F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</w:p>
    <w:p w:rsidR="008B5059" w:rsidRPr="008B5059" w:rsidRDefault="008B5059" w:rsidP="00E9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 w:hint="cs"/>
          <w:sz w:val="32"/>
          <w:szCs w:val="32"/>
          <w:cs/>
        </w:rPr>
        <w:t>ข)</w:t>
      </w:r>
      <w:r w:rsidRPr="003064B9">
        <w:rPr>
          <w:rFonts w:ascii="Angsana New" w:hAnsi="Angsana New" w:hint="cs"/>
          <w:sz w:val="32"/>
          <w:szCs w:val="32"/>
          <w:cs/>
        </w:rPr>
        <w:tab/>
      </w:r>
      <w:r w:rsidRPr="003064B9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8B5059">
        <w:rPr>
          <w:rFonts w:ascii="Angsana New" w:hAnsi="Angsana New"/>
          <w:sz w:val="32"/>
          <w:szCs w:val="32"/>
        </w:rPr>
        <w:t xml:space="preserve">2556 </w:t>
      </w:r>
      <w:r w:rsidRPr="003064B9">
        <w:rPr>
          <w:rFonts w:ascii="Angsana New" w:hAnsi="Angsana New"/>
          <w:sz w:val="32"/>
          <w:szCs w:val="32"/>
          <w:cs/>
        </w:rPr>
        <w:t>บริษัท พรีเมี่ยม เฟล็กซิเบิ้ล แพคเกจจิ้ง จำกัด (</w:t>
      </w:r>
      <w:r w:rsidRPr="003064B9">
        <w:rPr>
          <w:rFonts w:ascii="Angsana New" w:hAnsi="Angsana New" w:hint="cs"/>
          <w:sz w:val="32"/>
          <w:szCs w:val="32"/>
          <w:cs/>
        </w:rPr>
        <w:t>“</w:t>
      </w:r>
      <w:r w:rsidRPr="003064B9">
        <w:rPr>
          <w:rFonts w:ascii="Angsana New" w:hAnsi="Angsana New"/>
          <w:sz w:val="32"/>
          <w:szCs w:val="32"/>
          <w:cs/>
        </w:rPr>
        <w:t>บริษัทย่อย</w:t>
      </w:r>
      <w:r w:rsidRPr="003064B9">
        <w:rPr>
          <w:rFonts w:ascii="Angsana New" w:hAnsi="Angsana New" w:hint="cs"/>
          <w:sz w:val="32"/>
          <w:szCs w:val="32"/>
          <w:cs/>
        </w:rPr>
        <w:t>”</w:t>
      </w:r>
      <w:r w:rsidRPr="003064B9">
        <w:rPr>
          <w:rFonts w:ascii="Angsana New" w:hAnsi="Angsana New"/>
          <w:sz w:val="32"/>
          <w:szCs w:val="32"/>
          <w:cs/>
        </w:rPr>
        <w:t xml:space="preserve">) ได้ซื้อเครื่องจักรจำนวน </w:t>
      </w:r>
      <w:r w:rsidRPr="008B5059">
        <w:rPr>
          <w:rFonts w:ascii="Angsana New" w:hAnsi="Angsana New"/>
          <w:sz w:val="32"/>
          <w:szCs w:val="32"/>
        </w:rPr>
        <w:t>3</w:t>
      </w:r>
      <w:r w:rsidRPr="003064B9">
        <w:rPr>
          <w:rFonts w:ascii="Angsana New" w:hAnsi="Angsana New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Pr="008B5059">
        <w:rPr>
          <w:rFonts w:ascii="Angsana New" w:hAnsi="Angsana New"/>
          <w:sz w:val="32"/>
          <w:szCs w:val="32"/>
        </w:rPr>
        <w:t>14.6</w:t>
      </w:r>
      <w:r w:rsidR="008E5DCA">
        <w:rPr>
          <w:rFonts w:ascii="Angsana New" w:hAnsi="Angsana New"/>
          <w:sz w:val="32"/>
          <w:szCs w:val="32"/>
        </w:rPr>
        <w:t>0</w:t>
      </w:r>
      <w:r w:rsidRPr="008B5059">
        <w:rPr>
          <w:rFonts w:ascii="Angsana New" w:hAnsi="Angsana New"/>
          <w:sz w:val="32"/>
          <w:szCs w:val="32"/>
        </w:rPr>
        <w:t xml:space="preserve"> </w:t>
      </w:r>
      <w:r w:rsidRPr="003064B9">
        <w:rPr>
          <w:rFonts w:ascii="Angsana New" w:hAnsi="Angsana New"/>
          <w:sz w:val="32"/>
          <w:szCs w:val="32"/>
          <w:cs/>
        </w:rPr>
        <w:t>ล้านบาท โดยมีหลักฐานครบถ้วน เมื่อ</w:t>
      </w:r>
      <w:r w:rsidR="008E5DCA">
        <w:rPr>
          <w:rFonts w:ascii="Angsana New" w:hAnsi="Angsana New" w:hint="cs"/>
          <w:sz w:val="32"/>
          <w:szCs w:val="32"/>
          <w:cs/>
        </w:rPr>
        <w:t>วันที่</w:t>
      </w:r>
      <w:r w:rsidRPr="003064B9">
        <w:rPr>
          <w:rFonts w:ascii="Angsana New" w:hAnsi="Angsana New"/>
          <w:sz w:val="32"/>
          <w:szCs w:val="32"/>
          <w:cs/>
        </w:rPr>
        <w:t xml:space="preserve"> </w:t>
      </w:r>
      <w:r w:rsidRPr="008B5059">
        <w:rPr>
          <w:rFonts w:ascii="Angsana New" w:hAnsi="Angsana New"/>
          <w:sz w:val="32"/>
          <w:szCs w:val="32"/>
        </w:rPr>
        <w:t>25</w:t>
      </w:r>
      <w:r w:rsidRPr="003064B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B5059">
        <w:rPr>
          <w:rFonts w:ascii="Angsana New" w:hAnsi="Angsana New"/>
          <w:sz w:val="32"/>
          <w:szCs w:val="32"/>
        </w:rPr>
        <w:t>2560</w:t>
      </w:r>
      <w:r w:rsidRPr="003064B9">
        <w:rPr>
          <w:rFonts w:ascii="Angsana New" w:hAnsi="Angsana New"/>
          <w:sz w:val="32"/>
          <w:szCs w:val="32"/>
          <w:cs/>
        </w:rPr>
        <w:t xml:space="preserve"> อดีตกรรมการของ บริษัท มติมิตร </w:t>
      </w:r>
      <w:r w:rsidRPr="003064B9">
        <w:rPr>
          <w:rFonts w:ascii="Angsana New" w:hAnsi="Angsana New"/>
          <w:sz w:val="32"/>
          <w:szCs w:val="32"/>
          <w:cs/>
        </w:rPr>
        <w:br/>
        <w:t xml:space="preserve">คอร์ปอเรชั่น จำกัด ท่านหนึ่งกับพวกรวม </w:t>
      </w:r>
      <w:r w:rsidRPr="008B5059">
        <w:rPr>
          <w:rFonts w:ascii="Angsana New" w:hAnsi="Angsana New"/>
          <w:sz w:val="32"/>
          <w:szCs w:val="32"/>
        </w:rPr>
        <w:t>17</w:t>
      </w:r>
      <w:r w:rsidRPr="003064B9">
        <w:rPr>
          <w:rFonts w:ascii="Angsana New" w:hAnsi="Angsana New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="006E7475" w:rsidRPr="003064B9">
        <w:rPr>
          <w:rFonts w:ascii="Angsana New" w:hAnsi="Angsana New"/>
          <w:sz w:val="32"/>
          <w:szCs w:val="32"/>
          <w:cs/>
        </w:rPr>
        <w:br/>
      </w:r>
      <w:r w:rsidRPr="003064B9">
        <w:rPr>
          <w:rFonts w:ascii="Angsana New" w:hAnsi="Angsana New"/>
          <w:sz w:val="32"/>
          <w:szCs w:val="32"/>
          <w:cs/>
        </w:rPr>
        <w:t>คอร์ปอเรชั่น จำกัด)  (</w:t>
      </w:r>
      <w:r w:rsidRPr="003064B9">
        <w:rPr>
          <w:rFonts w:ascii="Angsana New" w:hAnsi="Angsana New" w:hint="cs"/>
          <w:sz w:val="32"/>
          <w:szCs w:val="32"/>
          <w:cs/>
        </w:rPr>
        <w:t>“</w:t>
      </w:r>
      <w:r w:rsidRPr="003064B9">
        <w:rPr>
          <w:rFonts w:ascii="Angsana New" w:hAnsi="Angsana New"/>
          <w:sz w:val="32"/>
          <w:szCs w:val="32"/>
          <w:cs/>
        </w:rPr>
        <w:t>โจทก์</w:t>
      </w:r>
      <w:r w:rsidRPr="003064B9">
        <w:rPr>
          <w:rFonts w:ascii="Angsana New" w:hAnsi="Angsana New" w:hint="cs"/>
          <w:sz w:val="32"/>
          <w:szCs w:val="32"/>
          <w:cs/>
        </w:rPr>
        <w:t>”</w:t>
      </w:r>
      <w:r w:rsidRPr="003064B9">
        <w:rPr>
          <w:rFonts w:ascii="Angsana New" w:hAnsi="Angsana New"/>
          <w:sz w:val="32"/>
          <w:szCs w:val="32"/>
          <w:cs/>
        </w:rPr>
        <w:t>) ได้ฟ้องบริษัท</w:t>
      </w:r>
      <w:r w:rsidRPr="003064B9">
        <w:rPr>
          <w:rFonts w:ascii="Angsana New" w:hAnsi="Angsana New" w:hint="cs"/>
          <w:sz w:val="32"/>
          <w:szCs w:val="32"/>
          <w:cs/>
        </w:rPr>
        <w:t>และ</w:t>
      </w:r>
      <w:r w:rsidRPr="003064B9">
        <w:rPr>
          <w:rFonts w:ascii="Angsana New" w:hAnsi="Angsana New"/>
          <w:sz w:val="32"/>
          <w:szCs w:val="32"/>
          <w:cs/>
        </w:rPr>
        <w:t xml:space="preserve">บริษัทย่อยกับพวกรวม </w:t>
      </w:r>
      <w:r w:rsidRPr="008B5059">
        <w:rPr>
          <w:rFonts w:ascii="Angsana New" w:hAnsi="Angsana New"/>
          <w:sz w:val="32"/>
          <w:szCs w:val="32"/>
        </w:rPr>
        <w:t xml:space="preserve">8 </w:t>
      </w:r>
      <w:r w:rsidRPr="003064B9">
        <w:rPr>
          <w:rFonts w:ascii="Angsana New" w:hAnsi="Angsana New"/>
          <w:sz w:val="32"/>
          <w:szCs w:val="32"/>
          <w:cs/>
        </w:rPr>
        <w:t>คน (รวมผู้ถือหุ้นรายใหม่ของบริษัท มติมิตร คอร์ปอเรชั่น จำกัด) (</w:t>
      </w:r>
      <w:r w:rsidRPr="003064B9">
        <w:rPr>
          <w:rFonts w:ascii="Angsana New" w:hAnsi="Angsana New" w:hint="cs"/>
          <w:sz w:val="32"/>
          <w:szCs w:val="32"/>
          <w:cs/>
        </w:rPr>
        <w:t>“</w:t>
      </w:r>
      <w:r w:rsidRPr="003064B9">
        <w:rPr>
          <w:rFonts w:ascii="Angsana New" w:hAnsi="Angsana New"/>
          <w:sz w:val="32"/>
          <w:szCs w:val="32"/>
          <w:cs/>
        </w:rPr>
        <w:t>จำเลย</w:t>
      </w:r>
      <w:r w:rsidRPr="003064B9">
        <w:rPr>
          <w:rFonts w:ascii="Angsana New" w:hAnsi="Angsana New" w:hint="cs"/>
          <w:sz w:val="32"/>
          <w:szCs w:val="32"/>
          <w:cs/>
        </w:rPr>
        <w:t>”</w:t>
      </w:r>
      <w:r w:rsidRPr="003064B9">
        <w:rPr>
          <w:rFonts w:ascii="Angsana New" w:hAnsi="Angsana New"/>
          <w:sz w:val="32"/>
          <w:szCs w:val="32"/>
          <w:cs/>
        </w:rPr>
        <w:t>) ว่าโจทก์ยังไม่ได้รับชำระค่าเครื่องจักรและ</w:t>
      </w:r>
      <w:r w:rsidR="006E7475" w:rsidRPr="003064B9">
        <w:rPr>
          <w:rFonts w:ascii="Angsana New" w:hAnsi="Angsana New"/>
          <w:sz w:val="32"/>
          <w:szCs w:val="32"/>
          <w:cs/>
        </w:rPr>
        <w:br/>
      </w:r>
      <w:r w:rsidRPr="003064B9">
        <w:rPr>
          <w:rFonts w:ascii="Angsana New" w:hAnsi="Angsana New"/>
          <w:sz w:val="32"/>
          <w:szCs w:val="32"/>
          <w:cs/>
        </w:rPr>
        <w:t xml:space="preserve">ค่าหุ้นสามัญจึงขอเรียกคืนเครื่องจักรและหุ้นสามัญจำนวน </w:t>
      </w:r>
      <w:r w:rsidRPr="008B5059">
        <w:rPr>
          <w:rFonts w:ascii="Angsana New" w:hAnsi="Angsana New"/>
          <w:sz w:val="32"/>
          <w:szCs w:val="32"/>
        </w:rPr>
        <w:t xml:space="preserve">173,249 </w:t>
      </w:r>
      <w:r w:rsidRPr="003064B9">
        <w:rPr>
          <w:rFonts w:ascii="Angsana New" w:hAnsi="Angsana New"/>
          <w:sz w:val="32"/>
          <w:szCs w:val="32"/>
          <w:cs/>
        </w:rPr>
        <w:t>หุ้น</w:t>
      </w:r>
      <w:r w:rsidRPr="003064B9">
        <w:rPr>
          <w:rFonts w:ascii="Angsana New" w:hAnsi="Angsana New" w:hint="cs"/>
          <w:sz w:val="32"/>
          <w:szCs w:val="32"/>
          <w:cs/>
        </w:rPr>
        <w:t xml:space="preserve">ของบริษัท มติมิตร </w:t>
      </w:r>
      <w:r w:rsidR="001D7214" w:rsidRPr="003064B9">
        <w:rPr>
          <w:rFonts w:ascii="Angsana New" w:hAnsi="Angsana New"/>
          <w:sz w:val="32"/>
          <w:szCs w:val="32"/>
          <w:cs/>
        </w:rPr>
        <w:br/>
      </w:r>
      <w:r w:rsidRPr="003064B9">
        <w:rPr>
          <w:rFonts w:ascii="Angsana New" w:hAnsi="Angsana New" w:hint="cs"/>
          <w:sz w:val="32"/>
          <w:szCs w:val="32"/>
          <w:cs/>
        </w:rPr>
        <w:t xml:space="preserve">คอร์ปอเรชั่น จำกัด </w:t>
      </w:r>
      <w:r w:rsidRPr="003064B9">
        <w:rPr>
          <w:rFonts w:ascii="Angsana New" w:hAnsi="Angsana New"/>
          <w:sz w:val="32"/>
          <w:szCs w:val="32"/>
          <w:cs/>
        </w:rPr>
        <w:t xml:space="preserve">หรือให้ใช้ราคาเป็นเงิน </w:t>
      </w:r>
      <w:r w:rsidRPr="008B5059">
        <w:rPr>
          <w:rFonts w:ascii="Angsana New" w:hAnsi="Angsana New"/>
          <w:sz w:val="32"/>
          <w:szCs w:val="32"/>
        </w:rPr>
        <w:t>19.1</w:t>
      </w:r>
      <w:r w:rsidR="008E5DCA">
        <w:rPr>
          <w:rFonts w:ascii="Angsana New" w:hAnsi="Angsana New"/>
          <w:sz w:val="32"/>
          <w:szCs w:val="32"/>
        </w:rPr>
        <w:t>0</w:t>
      </w:r>
      <w:r w:rsidRPr="008B5059">
        <w:rPr>
          <w:rFonts w:ascii="Angsana New" w:hAnsi="Angsana New"/>
          <w:sz w:val="32"/>
          <w:szCs w:val="32"/>
        </w:rPr>
        <w:t xml:space="preserve"> </w:t>
      </w:r>
      <w:r w:rsidRPr="003064B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8B5059">
        <w:rPr>
          <w:rFonts w:ascii="Angsana New" w:hAnsi="Angsana New"/>
          <w:sz w:val="32"/>
          <w:szCs w:val="32"/>
        </w:rPr>
        <w:t>1.7</w:t>
      </w:r>
      <w:r w:rsidR="008E5DCA">
        <w:rPr>
          <w:rFonts w:ascii="Angsana New" w:hAnsi="Angsana New"/>
          <w:sz w:val="32"/>
          <w:szCs w:val="32"/>
        </w:rPr>
        <w:t>3</w:t>
      </w:r>
      <w:r w:rsidRPr="008B5059">
        <w:rPr>
          <w:rFonts w:ascii="Angsana New" w:hAnsi="Angsana New"/>
          <w:sz w:val="32"/>
          <w:szCs w:val="32"/>
        </w:rPr>
        <w:t xml:space="preserve"> </w:t>
      </w:r>
      <w:r w:rsidRPr="003064B9">
        <w:rPr>
          <w:rFonts w:ascii="Angsana New" w:hAnsi="Angsana New"/>
          <w:sz w:val="32"/>
          <w:szCs w:val="32"/>
          <w:cs/>
        </w:rPr>
        <w:t xml:space="preserve">ล้านบาท ตามลำดับให้โจทก์ </w:t>
      </w:r>
    </w:p>
    <w:p w:rsidR="008B5059" w:rsidRPr="003064B9" w:rsidRDefault="008B5059" w:rsidP="00E9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firstLine="561"/>
        <w:jc w:val="thaiDistribute"/>
        <w:rPr>
          <w:rFonts w:ascii="Angsana New" w:hAnsi="Angsana New"/>
          <w:sz w:val="32"/>
          <w:szCs w:val="32"/>
          <w:cs/>
        </w:rPr>
      </w:pPr>
      <w:r w:rsidRPr="003064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B5059">
        <w:rPr>
          <w:rFonts w:ascii="Angsana New" w:hAnsi="Angsana New"/>
          <w:sz w:val="32"/>
          <w:szCs w:val="32"/>
        </w:rPr>
        <w:t>26</w:t>
      </w:r>
      <w:r w:rsidRPr="003064B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8B5059">
        <w:rPr>
          <w:rFonts w:ascii="Angsana New" w:hAnsi="Angsana New"/>
          <w:sz w:val="32"/>
          <w:szCs w:val="32"/>
        </w:rPr>
        <w:t>2561</w:t>
      </w:r>
      <w:r w:rsidRPr="003064B9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8B5059">
        <w:rPr>
          <w:rFonts w:ascii="Angsana New" w:hAnsi="Angsana New"/>
          <w:sz w:val="32"/>
          <w:szCs w:val="32"/>
        </w:rPr>
        <w:t>8</w:t>
      </w:r>
      <w:r w:rsidRPr="003064B9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8B5059">
        <w:rPr>
          <w:rFonts w:ascii="Angsana New" w:hAnsi="Angsana New"/>
          <w:sz w:val="32"/>
          <w:szCs w:val="32"/>
        </w:rPr>
        <w:t>24.</w:t>
      </w:r>
      <w:r w:rsidR="008E5DCA">
        <w:rPr>
          <w:rFonts w:ascii="Angsana New" w:hAnsi="Angsana New"/>
          <w:sz w:val="32"/>
          <w:szCs w:val="32"/>
        </w:rPr>
        <w:t>19</w:t>
      </w:r>
      <w:r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="009B5953">
        <w:rPr>
          <w:rFonts w:ascii="Angsana New" w:hAnsi="Angsana New"/>
          <w:sz w:val="32"/>
          <w:szCs w:val="32"/>
          <w:cs/>
        </w:rPr>
        <w:br/>
      </w:r>
      <w:r w:rsidRPr="003064B9">
        <w:rPr>
          <w:rFonts w:ascii="Angsana New" w:hAnsi="Angsana New" w:hint="cs"/>
          <w:sz w:val="32"/>
          <w:szCs w:val="32"/>
          <w:cs/>
        </w:rPr>
        <w:t>ล้านบาท</w:t>
      </w:r>
      <w:r w:rsidR="00F84270">
        <w:rPr>
          <w:rFonts w:ascii="Angsana New" w:hAnsi="Angsana New" w:hint="cs"/>
          <w:sz w:val="32"/>
          <w:szCs w:val="32"/>
          <w:cs/>
        </w:rPr>
        <w:t xml:space="preserve"> </w:t>
      </w:r>
      <w:r w:rsidRPr="003064B9">
        <w:rPr>
          <w:rFonts w:ascii="Angsana New" w:hAnsi="Angsana New" w:hint="cs"/>
          <w:sz w:val="32"/>
          <w:szCs w:val="32"/>
          <w:cs/>
        </w:rPr>
        <w:t xml:space="preserve">พร้อมดอกเบี้ยร้อยละ </w:t>
      </w:r>
      <w:r w:rsidRPr="008B5059">
        <w:rPr>
          <w:rFonts w:ascii="Angsana New" w:hAnsi="Angsana New"/>
          <w:sz w:val="32"/>
          <w:szCs w:val="32"/>
        </w:rPr>
        <w:t>7.5</w:t>
      </w:r>
      <w:r w:rsidRPr="003064B9">
        <w:rPr>
          <w:rFonts w:ascii="Angsana New" w:hAnsi="Angsana New" w:hint="cs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8B5059">
        <w:rPr>
          <w:rFonts w:ascii="Angsana New" w:hAnsi="Angsana New"/>
          <w:sz w:val="32"/>
          <w:szCs w:val="32"/>
        </w:rPr>
        <w:t>25</w:t>
      </w:r>
      <w:r w:rsidRPr="003064B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8B5059">
        <w:rPr>
          <w:rFonts w:ascii="Angsana New" w:hAnsi="Angsana New"/>
          <w:sz w:val="32"/>
          <w:szCs w:val="32"/>
        </w:rPr>
        <w:t>2560</w:t>
      </w:r>
      <w:r w:rsidRPr="003064B9">
        <w:rPr>
          <w:rFonts w:ascii="Angsana New" w:hAnsi="Angsana New" w:hint="cs"/>
          <w:sz w:val="32"/>
          <w:szCs w:val="32"/>
        </w:rPr>
        <w:t xml:space="preserve">) </w:t>
      </w:r>
      <w:r w:rsidRPr="003064B9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8B5059">
        <w:rPr>
          <w:rFonts w:ascii="Angsana New" w:hAnsi="Angsana New"/>
          <w:sz w:val="32"/>
          <w:szCs w:val="32"/>
        </w:rPr>
        <w:t xml:space="preserve">17 </w:t>
      </w:r>
      <w:r w:rsidRPr="003064B9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8B5059">
        <w:rPr>
          <w:rFonts w:ascii="Angsana New" w:hAnsi="Angsana New"/>
          <w:sz w:val="32"/>
          <w:szCs w:val="32"/>
        </w:rPr>
        <w:t>8</w:t>
      </w:r>
      <w:r w:rsidRPr="003064B9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ร่วมกันใช้ค่าฤชาธรรมเนียมแทนโจทก์ โดยกำหนดค่าทนายความ </w:t>
      </w:r>
      <w:r w:rsidRPr="008B5059">
        <w:rPr>
          <w:rFonts w:ascii="Angsana New" w:hAnsi="Angsana New"/>
          <w:sz w:val="32"/>
          <w:szCs w:val="32"/>
        </w:rPr>
        <w:t>50,000</w:t>
      </w:r>
      <w:r w:rsidRPr="003064B9">
        <w:rPr>
          <w:rFonts w:ascii="Angsana New" w:hAnsi="Angsana New" w:hint="cs"/>
          <w:sz w:val="32"/>
          <w:szCs w:val="32"/>
          <w:cs/>
        </w:rPr>
        <w:t xml:space="preserve"> บาท บริษัทยื่นอุทธรณ์เมื่อวันที่ </w:t>
      </w:r>
      <w:r w:rsidRPr="008B5059">
        <w:rPr>
          <w:rFonts w:ascii="Angsana New" w:hAnsi="Angsana New"/>
          <w:sz w:val="32"/>
          <w:szCs w:val="32"/>
        </w:rPr>
        <w:t>9</w:t>
      </w:r>
      <w:r w:rsidRPr="003064B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8B5059">
        <w:rPr>
          <w:rFonts w:ascii="Angsana New" w:hAnsi="Angsana New"/>
          <w:sz w:val="32"/>
          <w:szCs w:val="32"/>
        </w:rPr>
        <w:t xml:space="preserve">2561 </w:t>
      </w:r>
      <w:r w:rsidRPr="003064B9">
        <w:rPr>
          <w:rFonts w:ascii="Angsana New" w:hAnsi="Angsana New" w:hint="cs"/>
          <w:sz w:val="32"/>
          <w:szCs w:val="32"/>
          <w:cs/>
        </w:rPr>
        <w:t>ขณะนี้คดีอยู่ในกระบวนการพิจารณาของศาลอุทธรณ์</w:t>
      </w:r>
    </w:p>
    <w:p w:rsidR="008B5059" w:rsidRPr="004D28F7" w:rsidRDefault="008B5059" w:rsidP="00E9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firstLine="561"/>
        <w:jc w:val="thaiDistribute"/>
        <w:rPr>
          <w:rFonts w:ascii="Angsana New" w:hAnsi="Angsana New"/>
          <w:sz w:val="32"/>
          <w:szCs w:val="32"/>
        </w:rPr>
      </w:pPr>
      <w:r w:rsidRPr="004D28F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28F7">
        <w:rPr>
          <w:rFonts w:ascii="Angsana New" w:hAnsi="Angsana New"/>
          <w:sz w:val="32"/>
          <w:szCs w:val="32"/>
        </w:rPr>
        <w:t xml:space="preserve">30 </w:t>
      </w:r>
      <w:r w:rsidRPr="004D28F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D28F7">
        <w:rPr>
          <w:rFonts w:ascii="Angsana New" w:hAnsi="Angsana New"/>
          <w:sz w:val="32"/>
          <w:szCs w:val="32"/>
        </w:rPr>
        <w:t xml:space="preserve">2561 </w:t>
      </w:r>
      <w:r w:rsidRPr="004D28F7">
        <w:rPr>
          <w:rFonts w:ascii="Angsana New" w:hAnsi="Angsana New" w:hint="cs"/>
          <w:sz w:val="32"/>
          <w:szCs w:val="32"/>
          <w:cs/>
        </w:rPr>
        <w:t>บริษัทยังไม่ได้บันทึกประมาณการหนี้สิน</w:t>
      </w:r>
      <w:r w:rsidR="00CD56A6" w:rsidRPr="004D28F7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4D28F7">
        <w:rPr>
          <w:rFonts w:ascii="Angsana New" w:hAnsi="Angsana New" w:hint="cs"/>
          <w:sz w:val="32"/>
          <w:szCs w:val="32"/>
          <w:cs/>
        </w:rPr>
        <w:t>เนื่องจาก</w:t>
      </w:r>
      <w:r w:rsidR="004D28F7" w:rsidRPr="004D28F7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4D28F7">
        <w:rPr>
          <w:rFonts w:ascii="Angsana New" w:hAnsi="Angsana New" w:hint="cs"/>
          <w:sz w:val="32"/>
          <w:szCs w:val="32"/>
          <w:cs/>
        </w:rPr>
        <w:t>บริษัทมี</w:t>
      </w:r>
      <w:r w:rsidR="004D28F7" w:rsidRPr="004D28F7">
        <w:rPr>
          <w:rFonts w:ascii="Angsana New" w:hAnsi="Angsana New" w:hint="cs"/>
          <w:sz w:val="32"/>
          <w:szCs w:val="32"/>
          <w:cs/>
        </w:rPr>
        <w:t>ความเชื่อ</w:t>
      </w:r>
      <w:r w:rsidRPr="004D28F7">
        <w:rPr>
          <w:rFonts w:ascii="Angsana New" w:hAnsi="Angsana New" w:hint="cs"/>
          <w:sz w:val="32"/>
          <w:szCs w:val="32"/>
          <w:cs/>
        </w:rPr>
        <w:t>ว่าศาลอุทธรณ์จะกลับคำพิพากษาของศาลชั้นต้น</w:t>
      </w:r>
      <w:r w:rsidR="009F178C" w:rsidRPr="004D28F7">
        <w:rPr>
          <w:rFonts w:ascii="Angsana New" w:hAnsi="Angsana New" w:hint="cs"/>
          <w:sz w:val="32"/>
          <w:szCs w:val="32"/>
          <w:cs/>
        </w:rPr>
        <w:t>จากหลักฐานที่บริษัทมี</w:t>
      </w:r>
      <w:r w:rsidR="004D28F7" w:rsidRPr="004D28F7">
        <w:rPr>
          <w:rFonts w:ascii="Angsana New" w:hAnsi="Angsana New" w:hint="cs"/>
          <w:sz w:val="32"/>
          <w:szCs w:val="32"/>
          <w:cs/>
        </w:rPr>
        <w:t>ให้ต่อศาล</w:t>
      </w:r>
    </w:p>
    <w:p w:rsidR="00A10C20" w:rsidRPr="0024166F" w:rsidRDefault="00441596" w:rsidP="00441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A10C20" w:rsidRPr="0024166F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:rsidR="00A10C20" w:rsidRPr="003064B9" w:rsidRDefault="00A10C20" w:rsidP="00441596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568F0" w:rsidRPr="003064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568F0" w:rsidRPr="003064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568F0" w:rsidRPr="003064B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3064B9">
        <w:rPr>
          <w:rFonts w:asciiTheme="majorBidi" w:hAnsiTheme="majorBidi" w:cstheme="majorBidi"/>
          <w:sz w:val="32"/>
          <w:szCs w:val="32"/>
          <w:cs/>
        </w:rPr>
        <w:t>ได้จัดประเภทรายการใหม่ของรายการในงบการเงิน</w:t>
      </w:r>
      <w:r w:rsidR="00607DDD" w:rsidRPr="003064B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064B9">
        <w:rPr>
          <w:rFonts w:asciiTheme="majorBidi" w:hAnsiTheme="majorBidi" w:cstheme="majorBidi"/>
          <w:sz w:val="32"/>
          <w:szCs w:val="32"/>
        </w:rPr>
        <w:t xml:space="preserve"> </w:t>
      </w:r>
      <w:r w:rsidRPr="0024166F">
        <w:rPr>
          <w:rFonts w:asciiTheme="majorBidi" w:hAnsiTheme="majorBidi" w:cstheme="majorBidi"/>
          <w:sz w:val="32"/>
          <w:szCs w:val="32"/>
        </w:rPr>
        <w:t>2560</w:t>
      </w:r>
      <w:r w:rsidRPr="0024166F">
        <w:rPr>
          <w:rFonts w:asciiTheme="majorBidi" w:hAnsiTheme="majorBidi" w:cstheme="majorBidi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607DD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24166F">
        <w:rPr>
          <w:rFonts w:asciiTheme="majorBidi" w:hAnsiTheme="majorBidi" w:cstheme="majorBidi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24166F">
        <w:rPr>
          <w:rFonts w:asciiTheme="majorBidi" w:hAnsiTheme="majorBidi" w:cstheme="majorBidi"/>
          <w:sz w:val="32"/>
          <w:szCs w:val="32"/>
        </w:rPr>
        <w:t xml:space="preserve"> </w:t>
      </w:r>
      <w:r w:rsidRPr="003064B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8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5906D9" w:rsidRPr="005D1A4E" w:rsidTr="000169D2">
        <w:tc>
          <w:tcPr>
            <w:tcW w:w="2551" w:type="dxa"/>
            <w:shd w:val="clear" w:color="auto" w:fill="auto"/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7" w:type="dxa"/>
            <w:gridSpan w:val="11"/>
            <w:tcBorders>
              <w:bottom w:val="single" w:sz="6" w:space="0" w:color="auto"/>
            </w:tcBorders>
          </w:tcPr>
          <w:p w:rsidR="005906D9" w:rsidRPr="003064B9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5906D9" w:rsidRPr="005D1A4E" w:rsidTr="000169D2">
        <w:tc>
          <w:tcPr>
            <w:tcW w:w="2551" w:type="dxa"/>
            <w:shd w:val="clear" w:color="auto" w:fill="auto"/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906D9" w:rsidRPr="003064B9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62D6E" w:rsidRPr="005D1A4E" w:rsidTr="000169D2">
        <w:tc>
          <w:tcPr>
            <w:tcW w:w="2551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62D6E" w:rsidRPr="003064B9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862D6E" w:rsidRPr="003064B9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หลังจัดประเภทใหม่</w:t>
            </w: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62D6E" w:rsidRPr="003064B9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862D6E" w:rsidRPr="003064B9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หลังจัดประเภทใหม่</w:t>
            </w:r>
          </w:p>
        </w:tc>
      </w:tr>
      <w:tr w:rsidR="00862D6E" w:rsidRPr="005D1A4E" w:rsidTr="00047DA4">
        <w:tc>
          <w:tcPr>
            <w:tcW w:w="2551" w:type="dxa"/>
            <w:shd w:val="clear" w:color="auto" w:fill="auto"/>
          </w:tcPr>
          <w:p w:rsidR="00862D6E" w:rsidRPr="003064B9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3064B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:rsidR="00862D6E" w:rsidRPr="003064B9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47DA4" w:rsidRPr="005D1A4E" w:rsidTr="00047DA4">
        <w:tc>
          <w:tcPr>
            <w:tcW w:w="2551" w:type="dxa"/>
            <w:shd w:val="clear" w:color="auto" w:fill="auto"/>
          </w:tcPr>
          <w:p w:rsidR="00047DA4" w:rsidRPr="005D1A4E" w:rsidRDefault="00347C0C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64B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D1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3064B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D1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907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047DA4" w:rsidRPr="003064B9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62D6E" w:rsidRPr="005D1A4E" w:rsidTr="000169D2">
        <w:tc>
          <w:tcPr>
            <w:tcW w:w="2551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62D6E" w:rsidRPr="003064B9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cs/>
              </w:rPr>
              <w:t>กิจการ</w:t>
            </w:r>
            <w:r w:rsidRPr="003064B9">
              <w:rPr>
                <w:rFonts w:asciiTheme="majorBidi" w:hAnsiTheme="majorBidi" w:cstheme="majorBidi"/>
                <w:sz w:val="22"/>
                <w:cs/>
              </w:rPr>
              <w:t>ที่เกี่ยวข้องกัน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29,581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29,605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cs/>
              </w:rPr>
              <w:t>อื่น ๆ</w:t>
            </w:r>
          </w:p>
        </w:tc>
        <w:tc>
          <w:tcPr>
            <w:tcW w:w="907" w:type="dxa"/>
          </w:tcPr>
          <w:p w:rsidR="005D1A4E" w:rsidRPr="005D1A4E" w:rsidRDefault="005D1A4E" w:rsidP="0044060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232,139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13,611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44060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245,750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188,120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11,205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199,325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53,822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(14,613)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39,209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12,475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(11,</w:t>
            </w:r>
            <w:r w:rsidRPr="003064B9">
              <w:rPr>
                <w:rFonts w:asciiTheme="majorBidi" w:hAnsiTheme="majorBidi" w:cstheme="majorBidi" w:hint="cs"/>
                <w:sz w:val="22"/>
                <w:szCs w:val="22"/>
              </w:rPr>
              <w:t>362</w:t>
            </w:r>
            <w:r w:rsidRPr="005D1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3064B9">
              <w:rPr>
                <w:rFonts w:asciiTheme="majorBidi" w:hAnsiTheme="majorBidi" w:cstheme="majorBidi" w:hint="cs"/>
                <w:sz w:val="22"/>
                <w:szCs w:val="22"/>
              </w:rPr>
              <w:t>113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44060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2,208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2,208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9,102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(1,416)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7,686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D1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064B9"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(207)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D1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064B9">
              <w:rPr>
                <w:rFonts w:asciiTheme="majorBidi" w:hAnsiTheme="majorBidi" w:cstheme="majorBidi"/>
                <w:sz w:val="22"/>
                <w:szCs w:val="22"/>
              </w:rPr>
              <w:t>005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cs/>
              </w:rPr>
              <w:t>กิจการ</w:t>
            </w:r>
            <w:r w:rsidRPr="003064B9">
              <w:rPr>
                <w:rFonts w:asciiTheme="majorBidi" w:hAnsiTheme="majorBidi" w:cstheme="majorBidi"/>
                <w:sz w:val="22"/>
                <w:cs/>
              </w:rPr>
              <w:t>ที่เกี่ยวข้องกัน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3,219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3,240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783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cs/>
              </w:rPr>
              <w:t>อื่น ๆ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151,466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30,253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181,719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88,304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14,275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102,579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2,863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(2,863)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(762)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197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35,712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(35,712)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14,635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(14,635)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197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1,026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1,204</w:t>
            </w:r>
          </w:p>
        </w:tc>
        <w:tc>
          <w:tcPr>
            <w:tcW w:w="85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</w:rPr>
              <w:t>77</w:t>
            </w:r>
            <w:r w:rsidRPr="005D1A4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(51)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3,006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(435)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2,571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1,713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1,607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</w:t>
            </w: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4,562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4,707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3064B9">
              <w:rPr>
                <w:rFonts w:asciiTheme="majorBidi" w:hAnsiTheme="majorBidi"/>
                <w:b/>
                <w:bCs/>
                <w:sz w:val="22"/>
                <w:szCs w:val="22"/>
                <w:u w:val="single"/>
                <w:cs/>
              </w:rPr>
              <w:t>งบ</w:t>
            </w:r>
            <w:r w:rsidRPr="003064B9">
              <w:rPr>
                <w:rFonts w:asciiTheme="majorBidi" w:hAnsiTheme="majorBidi" w:hint="cs"/>
                <w:b/>
                <w:bCs/>
                <w:sz w:val="22"/>
                <w:szCs w:val="22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1A4E" w:rsidRPr="005D1A4E" w:rsidTr="009C6329">
        <w:tc>
          <w:tcPr>
            <w:tcW w:w="3458" w:type="dxa"/>
            <w:gridSpan w:val="2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64B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5D1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="00CA05B9" w:rsidRPr="003064B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3064B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5D1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D1A4E" w:rsidRPr="005D1A4E" w:rsidTr="009C6329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1,186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(1,186)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1,186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(1,186)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D1A4E" w:rsidRPr="005D1A4E" w:rsidTr="009C6329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3,257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1,186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4,443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1,939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1,186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3,125</w:t>
            </w:r>
          </w:p>
        </w:tc>
      </w:tr>
      <w:tr w:rsidR="005D1A4E" w:rsidRPr="005D1A4E" w:rsidTr="009C6329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ต้นทุนจากการ</w:t>
            </w: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ให้เช่าและให้บริการ</w:t>
            </w: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5,377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(5,377)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5,376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(5,376)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D1A4E" w:rsidRPr="005D1A4E" w:rsidTr="009C6329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17,381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5,377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881DFB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1DFB">
              <w:rPr>
                <w:rFonts w:asciiTheme="majorBidi" w:hAnsiTheme="majorBidi" w:cstheme="majorBidi"/>
                <w:sz w:val="22"/>
                <w:szCs w:val="22"/>
              </w:rPr>
              <w:t>22,758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12,803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5,376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125C67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25C67">
              <w:rPr>
                <w:rFonts w:asciiTheme="majorBidi" w:hAnsiTheme="majorBidi" w:cstheme="majorBidi"/>
                <w:sz w:val="22"/>
                <w:szCs w:val="22"/>
              </w:rPr>
              <w:t>18,179</w:t>
            </w:r>
          </w:p>
        </w:tc>
      </w:tr>
      <w:tr w:rsidR="005D1A4E" w:rsidRPr="005D1A4E" w:rsidTr="009C6329">
        <w:tc>
          <w:tcPr>
            <w:tcW w:w="3458" w:type="dxa"/>
            <w:gridSpan w:val="2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273B00" w:rsidRPr="003064B9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3064B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5D1A4E">
              <w:rPr>
                <w:rFonts w:asciiTheme="majorBidi" w:hAnsiTheme="majorBidi"/>
                <w:b/>
                <w:bCs/>
                <w:sz w:val="22"/>
                <w:szCs w:val="22"/>
              </w:rPr>
              <w:t xml:space="preserve">30 </w:t>
            </w:r>
            <w:r w:rsidR="00CA05B9" w:rsidRPr="003064B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กันยายน</w:t>
            </w:r>
            <w:r w:rsidRPr="003064B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5D1A4E">
              <w:rPr>
                <w:rFonts w:asciiTheme="majorBidi" w:hAnsi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1A4E" w:rsidRPr="005D1A4E" w:rsidTr="009C6329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07" w:type="dxa"/>
          </w:tcPr>
          <w:p w:rsidR="005D1A4E" w:rsidRPr="003064B9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6,057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(6,057)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3,168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(3,168)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D1A4E" w:rsidRPr="005D1A4E" w:rsidTr="009C6329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7" w:type="dxa"/>
          </w:tcPr>
          <w:p w:rsidR="005D1A4E" w:rsidRPr="003064B9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15,812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6,057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21,869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3064B9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5,201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3,168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3064B9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8,369</w:t>
            </w:r>
          </w:p>
        </w:tc>
      </w:tr>
      <w:tr w:rsidR="005D1A4E" w:rsidRPr="005D1A4E" w:rsidTr="009C6329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ต้นทุนจากการ</w:t>
            </w:r>
            <w:r w:rsidRPr="003064B9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ให้เช่าและให้บริการ</w:t>
            </w:r>
          </w:p>
        </w:tc>
        <w:tc>
          <w:tcPr>
            <w:tcW w:w="907" w:type="dxa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17,970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(17,970)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16,148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(16,148)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64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D1A4E" w:rsidRPr="005D1A4E" w:rsidTr="009C6329">
        <w:tc>
          <w:tcPr>
            <w:tcW w:w="2551" w:type="dxa"/>
            <w:shd w:val="clear" w:color="auto" w:fill="auto"/>
          </w:tcPr>
          <w:p w:rsidR="005D1A4E" w:rsidRPr="003064B9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64B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87,267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17,970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105,237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55,784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16,148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613610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610">
              <w:rPr>
                <w:rFonts w:asciiTheme="majorBidi" w:hAnsiTheme="majorBidi" w:cstheme="majorBidi"/>
                <w:sz w:val="22"/>
                <w:szCs w:val="22"/>
              </w:rPr>
              <w:t>71,932</w:t>
            </w:r>
          </w:p>
        </w:tc>
      </w:tr>
    </w:tbl>
    <w:p w:rsidR="007D007B" w:rsidRDefault="007D007B" w:rsidP="00E3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B36CE2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3064B9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962923" w:rsidRDefault="00A10C20" w:rsidP="001825C3">
      <w:pPr>
        <w:tabs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064B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การเงินระหว่างกาลนี้ได้รับการอนุมัติให้ออกโดยที่ประชุ</w:t>
      </w:r>
      <w:r w:rsidR="00DC0105" w:rsidRPr="003064B9">
        <w:rPr>
          <w:rFonts w:asciiTheme="majorBidi" w:hAnsiTheme="majorBidi" w:cstheme="majorBidi"/>
          <w:sz w:val="32"/>
          <w:szCs w:val="32"/>
          <w:cs/>
        </w:rPr>
        <w:t>มคณะกรรมการของบริษัทเมื่อวันที่</w:t>
      </w:r>
      <w:r w:rsidR="00DC0105">
        <w:rPr>
          <w:rFonts w:asciiTheme="majorBidi" w:hAnsiTheme="majorBidi" w:cstheme="majorBidi"/>
          <w:sz w:val="32"/>
          <w:szCs w:val="32"/>
        </w:rPr>
        <w:t xml:space="preserve"> </w:t>
      </w:r>
      <w:r w:rsidR="00F4062B">
        <w:rPr>
          <w:rFonts w:asciiTheme="majorBidi" w:hAnsiTheme="majorBidi" w:cstheme="majorBidi"/>
          <w:sz w:val="32"/>
          <w:szCs w:val="32"/>
        </w:rPr>
        <w:br/>
      </w:r>
      <w:r w:rsidR="00DC0105">
        <w:rPr>
          <w:rFonts w:asciiTheme="majorBidi" w:hAnsiTheme="majorBidi" w:cstheme="majorBidi"/>
          <w:sz w:val="32"/>
          <w:szCs w:val="32"/>
        </w:rPr>
        <w:t>1</w:t>
      </w:r>
      <w:r w:rsidR="00B566F9">
        <w:rPr>
          <w:rFonts w:asciiTheme="majorBidi" w:hAnsiTheme="majorBidi" w:cstheme="majorBidi"/>
          <w:sz w:val="32"/>
          <w:szCs w:val="32"/>
        </w:rPr>
        <w:t>3</w:t>
      </w:r>
      <w:r w:rsidR="00DC0105">
        <w:rPr>
          <w:rFonts w:asciiTheme="majorBidi" w:hAnsiTheme="majorBidi" w:cstheme="majorBidi"/>
          <w:sz w:val="32"/>
          <w:szCs w:val="32"/>
        </w:rPr>
        <w:t xml:space="preserve"> </w:t>
      </w:r>
      <w:r w:rsidR="00B566F9" w:rsidRPr="003064B9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DC0105" w:rsidRPr="00306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0105">
        <w:rPr>
          <w:rFonts w:asciiTheme="majorBidi" w:hAnsiTheme="majorBidi" w:cstheme="majorBidi"/>
          <w:sz w:val="32"/>
          <w:szCs w:val="32"/>
        </w:rPr>
        <w:t>2561</w:t>
      </w:r>
    </w:p>
    <w:sectPr w:rsidR="00962923" w:rsidSect="00EA32B8">
      <w:headerReference w:type="first" r:id="rId13"/>
      <w:footerReference w:type="first" r:id="rId14"/>
      <w:pgSz w:w="11909" w:h="16834" w:code="9"/>
      <w:pgMar w:top="1134" w:right="851" w:bottom="1418" w:left="1814" w:header="737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2DD" w:rsidRDefault="004522DD">
      <w:r>
        <w:separator/>
      </w:r>
    </w:p>
  </w:endnote>
  <w:endnote w:type="continuationSeparator" w:id="0">
    <w:p w:rsidR="004522DD" w:rsidRDefault="0045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Pr="006342B8" w:rsidRDefault="004522DD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4522DD" w:rsidRDefault="004522DD"/>
  <w:p w:rsidR="004522DD" w:rsidRDefault="004522D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4522DD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2B8" w:rsidRDefault="00EA32B8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2DD" w:rsidRDefault="004522DD">
      <w:r>
        <w:separator/>
      </w:r>
    </w:p>
  </w:footnote>
  <w:footnote w:type="continuationSeparator" w:id="0">
    <w:p w:rsidR="004522DD" w:rsidRDefault="00452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A3131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1041" o:spid="_x0000_s2059" type="#_x0000_t75" style="position:absolute;margin-left:0;margin-top:0;width:305.1pt;height:58.5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522DD" w:rsidRDefault="004522DD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064B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522DD" w:rsidRPr="0020624A" w:rsidRDefault="004522DD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064B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522DD" w:rsidRDefault="004522DD" w:rsidP="00F05816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- 27 -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4522DD" w:rsidRPr="00126CCB" w:rsidRDefault="00A3131D" w:rsidP="0077031E">
        <w:pPr>
          <w:pStyle w:val="Header"/>
          <w:spacing w:line="30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522DD" w:rsidRDefault="004522DD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064B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522DD" w:rsidRPr="0020624A" w:rsidRDefault="004522DD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064B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522DD" w:rsidRPr="00005122" w:rsidRDefault="004522DD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312491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EA32B8" w:rsidRDefault="00EA32B8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064B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EA32B8" w:rsidRPr="0020624A" w:rsidRDefault="00EA32B8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064B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3E12FD" w:rsidRDefault="00EA32B8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EA32B8" w:rsidRPr="00005122" w:rsidRDefault="00A3131D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8"/>
  </w:num>
  <w:num w:numId="14">
    <w:abstractNumId w:val="12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19"/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3C3"/>
    <w:rsid w:val="00006972"/>
    <w:rsid w:val="00007F9D"/>
    <w:rsid w:val="000109F8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540B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D88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58BC"/>
    <w:rsid w:val="00035B54"/>
    <w:rsid w:val="00036507"/>
    <w:rsid w:val="0003688F"/>
    <w:rsid w:val="00037433"/>
    <w:rsid w:val="00037875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DA4"/>
    <w:rsid w:val="00047F8B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2AB5"/>
    <w:rsid w:val="0005334C"/>
    <w:rsid w:val="00053C14"/>
    <w:rsid w:val="00054ED0"/>
    <w:rsid w:val="00054F8D"/>
    <w:rsid w:val="00055827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12D"/>
    <w:rsid w:val="00060EC1"/>
    <w:rsid w:val="00062847"/>
    <w:rsid w:val="00062DA9"/>
    <w:rsid w:val="00062F5D"/>
    <w:rsid w:val="000640E5"/>
    <w:rsid w:val="000648E3"/>
    <w:rsid w:val="00064BE6"/>
    <w:rsid w:val="0006521C"/>
    <w:rsid w:val="00066173"/>
    <w:rsid w:val="000666B2"/>
    <w:rsid w:val="00066DA3"/>
    <w:rsid w:val="000676E2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767"/>
    <w:rsid w:val="00075910"/>
    <w:rsid w:val="000765E0"/>
    <w:rsid w:val="00076764"/>
    <w:rsid w:val="00076E03"/>
    <w:rsid w:val="00077516"/>
    <w:rsid w:val="00077570"/>
    <w:rsid w:val="000777B4"/>
    <w:rsid w:val="0007783E"/>
    <w:rsid w:val="000805B5"/>
    <w:rsid w:val="00080D7F"/>
    <w:rsid w:val="00080E04"/>
    <w:rsid w:val="00081D24"/>
    <w:rsid w:val="0008221C"/>
    <w:rsid w:val="000828A2"/>
    <w:rsid w:val="000828C8"/>
    <w:rsid w:val="00083221"/>
    <w:rsid w:val="0008450D"/>
    <w:rsid w:val="00084B0E"/>
    <w:rsid w:val="00084C6C"/>
    <w:rsid w:val="0008513D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4DE"/>
    <w:rsid w:val="000A0ACC"/>
    <w:rsid w:val="000A0D21"/>
    <w:rsid w:val="000A1797"/>
    <w:rsid w:val="000A21D8"/>
    <w:rsid w:val="000A22E8"/>
    <w:rsid w:val="000A2581"/>
    <w:rsid w:val="000A3605"/>
    <w:rsid w:val="000A367D"/>
    <w:rsid w:val="000A39AE"/>
    <w:rsid w:val="000A5C2D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58F9"/>
    <w:rsid w:val="000B5C81"/>
    <w:rsid w:val="000B6A51"/>
    <w:rsid w:val="000B6ED8"/>
    <w:rsid w:val="000B6F8C"/>
    <w:rsid w:val="000B6FC7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56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2B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2B8"/>
    <w:rsid w:val="000F42BC"/>
    <w:rsid w:val="000F48BD"/>
    <w:rsid w:val="000F4D9E"/>
    <w:rsid w:val="000F555C"/>
    <w:rsid w:val="000F5BA9"/>
    <w:rsid w:val="000F6126"/>
    <w:rsid w:val="000F6168"/>
    <w:rsid w:val="000F76F3"/>
    <w:rsid w:val="000F781B"/>
    <w:rsid w:val="000F791D"/>
    <w:rsid w:val="000F7E74"/>
    <w:rsid w:val="00101381"/>
    <w:rsid w:val="00101993"/>
    <w:rsid w:val="00101C49"/>
    <w:rsid w:val="00102EC4"/>
    <w:rsid w:val="00103B7A"/>
    <w:rsid w:val="001048A1"/>
    <w:rsid w:val="001048C4"/>
    <w:rsid w:val="00104E81"/>
    <w:rsid w:val="0010536A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723"/>
    <w:rsid w:val="00115F44"/>
    <w:rsid w:val="001164E5"/>
    <w:rsid w:val="0011739A"/>
    <w:rsid w:val="001177A5"/>
    <w:rsid w:val="00117AA2"/>
    <w:rsid w:val="00120373"/>
    <w:rsid w:val="00120F85"/>
    <w:rsid w:val="0012130A"/>
    <w:rsid w:val="00122223"/>
    <w:rsid w:val="00122DD8"/>
    <w:rsid w:val="0012360A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47D9"/>
    <w:rsid w:val="00134C21"/>
    <w:rsid w:val="001352C2"/>
    <w:rsid w:val="00135A3D"/>
    <w:rsid w:val="001366C7"/>
    <w:rsid w:val="001368A5"/>
    <w:rsid w:val="00136AFE"/>
    <w:rsid w:val="001372F2"/>
    <w:rsid w:val="001374DC"/>
    <w:rsid w:val="00140979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78"/>
    <w:rsid w:val="00144DC9"/>
    <w:rsid w:val="0014576E"/>
    <w:rsid w:val="00145CD6"/>
    <w:rsid w:val="0014647D"/>
    <w:rsid w:val="00146BB7"/>
    <w:rsid w:val="00147610"/>
    <w:rsid w:val="00147642"/>
    <w:rsid w:val="001477CC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4D7"/>
    <w:rsid w:val="00157559"/>
    <w:rsid w:val="001579AA"/>
    <w:rsid w:val="00157FB4"/>
    <w:rsid w:val="001601D5"/>
    <w:rsid w:val="001605A2"/>
    <w:rsid w:val="0016069B"/>
    <w:rsid w:val="00160D78"/>
    <w:rsid w:val="00160EAD"/>
    <w:rsid w:val="001616C8"/>
    <w:rsid w:val="00162902"/>
    <w:rsid w:val="001630ED"/>
    <w:rsid w:val="00163398"/>
    <w:rsid w:val="00164312"/>
    <w:rsid w:val="00165D06"/>
    <w:rsid w:val="00165D43"/>
    <w:rsid w:val="00165D77"/>
    <w:rsid w:val="00166256"/>
    <w:rsid w:val="00166805"/>
    <w:rsid w:val="00166CAE"/>
    <w:rsid w:val="00166FCD"/>
    <w:rsid w:val="00167CA7"/>
    <w:rsid w:val="00170022"/>
    <w:rsid w:val="001701B0"/>
    <w:rsid w:val="00170949"/>
    <w:rsid w:val="00170995"/>
    <w:rsid w:val="00171016"/>
    <w:rsid w:val="00171DDE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F60"/>
    <w:rsid w:val="00176247"/>
    <w:rsid w:val="00176D4E"/>
    <w:rsid w:val="00180317"/>
    <w:rsid w:val="001807EE"/>
    <w:rsid w:val="00180894"/>
    <w:rsid w:val="0018123C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87A70"/>
    <w:rsid w:val="0019104F"/>
    <w:rsid w:val="00191BF7"/>
    <w:rsid w:val="00191CE0"/>
    <w:rsid w:val="0019297B"/>
    <w:rsid w:val="00192C0C"/>
    <w:rsid w:val="00193098"/>
    <w:rsid w:val="001932FD"/>
    <w:rsid w:val="00193640"/>
    <w:rsid w:val="0019501A"/>
    <w:rsid w:val="0019584E"/>
    <w:rsid w:val="00195DE8"/>
    <w:rsid w:val="00196085"/>
    <w:rsid w:val="001960B3"/>
    <w:rsid w:val="00196230"/>
    <w:rsid w:val="0019640F"/>
    <w:rsid w:val="00196584"/>
    <w:rsid w:val="0019690D"/>
    <w:rsid w:val="001972C0"/>
    <w:rsid w:val="001973C5"/>
    <w:rsid w:val="00197B24"/>
    <w:rsid w:val="00197EB9"/>
    <w:rsid w:val="001A097F"/>
    <w:rsid w:val="001A0BC3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660C"/>
    <w:rsid w:val="001A7B6D"/>
    <w:rsid w:val="001A7E9B"/>
    <w:rsid w:val="001B0AFA"/>
    <w:rsid w:val="001B1432"/>
    <w:rsid w:val="001B1F01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60D"/>
    <w:rsid w:val="001D2B04"/>
    <w:rsid w:val="001D2D94"/>
    <w:rsid w:val="001D3C5B"/>
    <w:rsid w:val="001D4669"/>
    <w:rsid w:val="001D499A"/>
    <w:rsid w:val="001D4D5B"/>
    <w:rsid w:val="001D53CA"/>
    <w:rsid w:val="001D55B3"/>
    <w:rsid w:val="001D56BD"/>
    <w:rsid w:val="001D5D67"/>
    <w:rsid w:val="001D6698"/>
    <w:rsid w:val="001D7214"/>
    <w:rsid w:val="001D722B"/>
    <w:rsid w:val="001D72DD"/>
    <w:rsid w:val="001D7348"/>
    <w:rsid w:val="001D770C"/>
    <w:rsid w:val="001D7DC3"/>
    <w:rsid w:val="001E0A92"/>
    <w:rsid w:val="001E0D50"/>
    <w:rsid w:val="001E1141"/>
    <w:rsid w:val="001E1589"/>
    <w:rsid w:val="001E18DA"/>
    <w:rsid w:val="001E19D4"/>
    <w:rsid w:val="001E1F10"/>
    <w:rsid w:val="001E232B"/>
    <w:rsid w:val="001E29D9"/>
    <w:rsid w:val="001E29FE"/>
    <w:rsid w:val="001E2EBB"/>
    <w:rsid w:val="001E3D33"/>
    <w:rsid w:val="001E41A6"/>
    <w:rsid w:val="001E52A3"/>
    <w:rsid w:val="001E5F9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214"/>
    <w:rsid w:val="001F67FB"/>
    <w:rsid w:val="00200073"/>
    <w:rsid w:val="00200329"/>
    <w:rsid w:val="002014BE"/>
    <w:rsid w:val="00201F43"/>
    <w:rsid w:val="0020240D"/>
    <w:rsid w:val="0020251F"/>
    <w:rsid w:val="002026F8"/>
    <w:rsid w:val="002029F9"/>
    <w:rsid w:val="002040DB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206CD"/>
    <w:rsid w:val="0022077D"/>
    <w:rsid w:val="00221623"/>
    <w:rsid w:val="00222022"/>
    <w:rsid w:val="00222566"/>
    <w:rsid w:val="0022282B"/>
    <w:rsid w:val="00223444"/>
    <w:rsid w:val="00223D59"/>
    <w:rsid w:val="002242B9"/>
    <w:rsid w:val="002243B1"/>
    <w:rsid w:val="00225605"/>
    <w:rsid w:val="00225B64"/>
    <w:rsid w:val="00225E66"/>
    <w:rsid w:val="0022657A"/>
    <w:rsid w:val="0022657B"/>
    <w:rsid w:val="0022665A"/>
    <w:rsid w:val="00226C49"/>
    <w:rsid w:val="002274E9"/>
    <w:rsid w:val="00227AAA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2754"/>
    <w:rsid w:val="002434A8"/>
    <w:rsid w:val="002435DF"/>
    <w:rsid w:val="002435FE"/>
    <w:rsid w:val="002437FF"/>
    <w:rsid w:val="00243A06"/>
    <w:rsid w:val="0024434B"/>
    <w:rsid w:val="00244D28"/>
    <w:rsid w:val="00244DAD"/>
    <w:rsid w:val="002452F2"/>
    <w:rsid w:val="0024561E"/>
    <w:rsid w:val="002458E0"/>
    <w:rsid w:val="00246056"/>
    <w:rsid w:val="002463FE"/>
    <w:rsid w:val="002466BC"/>
    <w:rsid w:val="002503D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3B00"/>
    <w:rsid w:val="00274E12"/>
    <w:rsid w:val="0027591C"/>
    <w:rsid w:val="00275AAB"/>
    <w:rsid w:val="002762C9"/>
    <w:rsid w:val="002777BC"/>
    <w:rsid w:val="00277EAD"/>
    <w:rsid w:val="002802D7"/>
    <w:rsid w:val="0028074B"/>
    <w:rsid w:val="0028128F"/>
    <w:rsid w:val="002820C4"/>
    <w:rsid w:val="002823C4"/>
    <w:rsid w:val="0028298D"/>
    <w:rsid w:val="002836F8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2698"/>
    <w:rsid w:val="00295621"/>
    <w:rsid w:val="00296665"/>
    <w:rsid w:val="00296EAE"/>
    <w:rsid w:val="00297124"/>
    <w:rsid w:val="002A074F"/>
    <w:rsid w:val="002A1344"/>
    <w:rsid w:val="002A1897"/>
    <w:rsid w:val="002A1A06"/>
    <w:rsid w:val="002A2B1D"/>
    <w:rsid w:val="002A2CF9"/>
    <w:rsid w:val="002A30A7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667B"/>
    <w:rsid w:val="002A74A1"/>
    <w:rsid w:val="002A74FE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86C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3732"/>
    <w:rsid w:val="002D404A"/>
    <w:rsid w:val="002D48F0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21F2"/>
    <w:rsid w:val="002E28EA"/>
    <w:rsid w:val="002E351B"/>
    <w:rsid w:val="002E44C6"/>
    <w:rsid w:val="002E5B01"/>
    <w:rsid w:val="002E5F9A"/>
    <w:rsid w:val="002E70B6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49A6"/>
    <w:rsid w:val="002F519F"/>
    <w:rsid w:val="002F575B"/>
    <w:rsid w:val="002F61AB"/>
    <w:rsid w:val="002F68A3"/>
    <w:rsid w:val="002F696C"/>
    <w:rsid w:val="002F7032"/>
    <w:rsid w:val="002F70B4"/>
    <w:rsid w:val="002F71F0"/>
    <w:rsid w:val="002F7636"/>
    <w:rsid w:val="002F763C"/>
    <w:rsid w:val="002F7AEE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107"/>
    <w:rsid w:val="003052F9"/>
    <w:rsid w:val="00305A21"/>
    <w:rsid w:val="00306018"/>
    <w:rsid w:val="003064B9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245E"/>
    <w:rsid w:val="00312F39"/>
    <w:rsid w:val="00313850"/>
    <w:rsid w:val="00313D12"/>
    <w:rsid w:val="003140BB"/>
    <w:rsid w:val="0031450B"/>
    <w:rsid w:val="00314523"/>
    <w:rsid w:val="00315EE0"/>
    <w:rsid w:val="00316358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31C8"/>
    <w:rsid w:val="00323D53"/>
    <w:rsid w:val="0032461F"/>
    <w:rsid w:val="00324D89"/>
    <w:rsid w:val="003251FC"/>
    <w:rsid w:val="00325422"/>
    <w:rsid w:val="00325777"/>
    <w:rsid w:val="00325C31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136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7FBD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507"/>
    <w:rsid w:val="00343C55"/>
    <w:rsid w:val="0034404F"/>
    <w:rsid w:val="003442FF"/>
    <w:rsid w:val="003444D2"/>
    <w:rsid w:val="00344E92"/>
    <w:rsid w:val="003452A1"/>
    <w:rsid w:val="003458B4"/>
    <w:rsid w:val="003465B3"/>
    <w:rsid w:val="00346625"/>
    <w:rsid w:val="003467C2"/>
    <w:rsid w:val="003469FD"/>
    <w:rsid w:val="00346B62"/>
    <w:rsid w:val="00346FC3"/>
    <w:rsid w:val="003473CE"/>
    <w:rsid w:val="00347C0C"/>
    <w:rsid w:val="00350BAF"/>
    <w:rsid w:val="0035122F"/>
    <w:rsid w:val="00353DB6"/>
    <w:rsid w:val="003540F0"/>
    <w:rsid w:val="003540F9"/>
    <w:rsid w:val="003542C1"/>
    <w:rsid w:val="00354437"/>
    <w:rsid w:val="0035585D"/>
    <w:rsid w:val="00355C45"/>
    <w:rsid w:val="00357230"/>
    <w:rsid w:val="00360542"/>
    <w:rsid w:val="003609D5"/>
    <w:rsid w:val="00361246"/>
    <w:rsid w:val="003612E0"/>
    <w:rsid w:val="003614DF"/>
    <w:rsid w:val="003617AE"/>
    <w:rsid w:val="00361DF2"/>
    <w:rsid w:val="00362669"/>
    <w:rsid w:val="003635F0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0AA"/>
    <w:rsid w:val="00377A3C"/>
    <w:rsid w:val="00377F02"/>
    <w:rsid w:val="0038051A"/>
    <w:rsid w:val="0038067F"/>
    <w:rsid w:val="00380AE6"/>
    <w:rsid w:val="00380D06"/>
    <w:rsid w:val="00380DF0"/>
    <w:rsid w:val="003817EA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4B"/>
    <w:rsid w:val="003908E5"/>
    <w:rsid w:val="00390A4B"/>
    <w:rsid w:val="00391164"/>
    <w:rsid w:val="003913EC"/>
    <w:rsid w:val="0039146D"/>
    <w:rsid w:val="003916E7"/>
    <w:rsid w:val="00391FD5"/>
    <w:rsid w:val="0039208A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23C"/>
    <w:rsid w:val="00397436"/>
    <w:rsid w:val="00397651"/>
    <w:rsid w:val="00397CCC"/>
    <w:rsid w:val="003A0108"/>
    <w:rsid w:val="003A1D1B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432"/>
    <w:rsid w:val="003B3966"/>
    <w:rsid w:val="003B3FC1"/>
    <w:rsid w:val="003B4880"/>
    <w:rsid w:val="003B4B86"/>
    <w:rsid w:val="003B628A"/>
    <w:rsid w:val="003B64EE"/>
    <w:rsid w:val="003B6AD3"/>
    <w:rsid w:val="003B6DF5"/>
    <w:rsid w:val="003B6F88"/>
    <w:rsid w:val="003B787B"/>
    <w:rsid w:val="003C0355"/>
    <w:rsid w:val="003C0B96"/>
    <w:rsid w:val="003C0CBF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252"/>
    <w:rsid w:val="003C6467"/>
    <w:rsid w:val="003C7902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346"/>
    <w:rsid w:val="003F6422"/>
    <w:rsid w:val="003F6518"/>
    <w:rsid w:val="003F688A"/>
    <w:rsid w:val="003F6BBF"/>
    <w:rsid w:val="003F6DFA"/>
    <w:rsid w:val="0040059B"/>
    <w:rsid w:val="004007DA"/>
    <w:rsid w:val="00400E1B"/>
    <w:rsid w:val="00400F2C"/>
    <w:rsid w:val="00401586"/>
    <w:rsid w:val="0040186F"/>
    <w:rsid w:val="00402509"/>
    <w:rsid w:val="004029AD"/>
    <w:rsid w:val="004035A8"/>
    <w:rsid w:val="0040382F"/>
    <w:rsid w:val="004043D1"/>
    <w:rsid w:val="00404C0A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E44"/>
    <w:rsid w:val="00410EE9"/>
    <w:rsid w:val="00410F47"/>
    <w:rsid w:val="00410F50"/>
    <w:rsid w:val="00411439"/>
    <w:rsid w:val="00411A80"/>
    <w:rsid w:val="004138FE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3881"/>
    <w:rsid w:val="004245E7"/>
    <w:rsid w:val="004247E3"/>
    <w:rsid w:val="00424BAC"/>
    <w:rsid w:val="00425DAD"/>
    <w:rsid w:val="00425F3E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9EB"/>
    <w:rsid w:val="00434E06"/>
    <w:rsid w:val="00434E91"/>
    <w:rsid w:val="00435850"/>
    <w:rsid w:val="00436036"/>
    <w:rsid w:val="004368D1"/>
    <w:rsid w:val="00436CC6"/>
    <w:rsid w:val="00437333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AA2"/>
    <w:rsid w:val="00451FAA"/>
    <w:rsid w:val="004522DD"/>
    <w:rsid w:val="00452F29"/>
    <w:rsid w:val="00453160"/>
    <w:rsid w:val="0045372D"/>
    <w:rsid w:val="004539BB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625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5473"/>
    <w:rsid w:val="0046639F"/>
    <w:rsid w:val="0046713F"/>
    <w:rsid w:val="00467259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4423"/>
    <w:rsid w:val="00474AF3"/>
    <w:rsid w:val="00474D85"/>
    <w:rsid w:val="004750AF"/>
    <w:rsid w:val="0047543B"/>
    <w:rsid w:val="00475F4F"/>
    <w:rsid w:val="0047721A"/>
    <w:rsid w:val="0047746C"/>
    <w:rsid w:val="00477FAE"/>
    <w:rsid w:val="0048067E"/>
    <w:rsid w:val="004812BA"/>
    <w:rsid w:val="004817D9"/>
    <w:rsid w:val="00481DDB"/>
    <w:rsid w:val="00482161"/>
    <w:rsid w:val="0048258B"/>
    <w:rsid w:val="00482DE0"/>
    <w:rsid w:val="0048345F"/>
    <w:rsid w:val="00483496"/>
    <w:rsid w:val="00483501"/>
    <w:rsid w:val="00483A72"/>
    <w:rsid w:val="00483F39"/>
    <w:rsid w:val="00484696"/>
    <w:rsid w:val="00484D04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DF5"/>
    <w:rsid w:val="004A45AB"/>
    <w:rsid w:val="004A47B1"/>
    <w:rsid w:val="004A498A"/>
    <w:rsid w:val="004A5229"/>
    <w:rsid w:val="004A6835"/>
    <w:rsid w:val="004A6AD8"/>
    <w:rsid w:val="004A6F5B"/>
    <w:rsid w:val="004A7371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66"/>
    <w:rsid w:val="004B757D"/>
    <w:rsid w:val="004B76A8"/>
    <w:rsid w:val="004B7912"/>
    <w:rsid w:val="004B7F0A"/>
    <w:rsid w:val="004B7FFA"/>
    <w:rsid w:val="004C01E1"/>
    <w:rsid w:val="004C0BEA"/>
    <w:rsid w:val="004C0F89"/>
    <w:rsid w:val="004C12E8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57E"/>
    <w:rsid w:val="004C7CA2"/>
    <w:rsid w:val="004C7F2D"/>
    <w:rsid w:val="004C7F8E"/>
    <w:rsid w:val="004D1248"/>
    <w:rsid w:val="004D16B4"/>
    <w:rsid w:val="004D28F7"/>
    <w:rsid w:val="004D3476"/>
    <w:rsid w:val="004D4AB1"/>
    <w:rsid w:val="004D4E10"/>
    <w:rsid w:val="004D523C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355"/>
    <w:rsid w:val="004E39B8"/>
    <w:rsid w:val="004E3DE9"/>
    <w:rsid w:val="004E490D"/>
    <w:rsid w:val="004E568C"/>
    <w:rsid w:val="004E5C2F"/>
    <w:rsid w:val="004E5F8F"/>
    <w:rsid w:val="004E7538"/>
    <w:rsid w:val="004E77AF"/>
    <w:rsid w:val="004E7E2E"/>
    <w:rsid w:val="004E7F81"/>
    <w:rsid w:val="004F14CD"/>
    <w:rsid w:val="004F1827"/>
    <w:rsid w:val="004F1DE4"/>
    <w:rsid w:val="004F1FA2"/>
    <w:rsid w:val="004F5057"/>
    <w:rsid w:val="004F528A"/>
    <w:rsid w:val="004F538E"/>
    <w:rsid w:val="004F54E5"/>
    <w:rsid w:val="004F554C"/>
    <w:rsid w:val="004F5FE4"/>
    <w:rsid w:val="004F6C59"/>
    <w:rsid w:val="004F72B2"/>
    <w:rsid w:val="004F72DF"/>
    <w:rsid w:val="004F7F4B"/>
    <w:rsid w:val="004F7FC4"/>
    <w:rsid w:val="00500050"/>
    <w:rsid w:val="00500F14"/>
    <w:rsid w:val="005011D2"/>
    <w:rsid w:val="005015E7"/>
    <w:rsid w:val="00501FB3"/>
    <w:rsid w:val="00502801"/>
    <w:rsid w:val="00502B75"/>
    <w:rsid w:val="00502C2D"/>
    <w:rsid w:val="005030EF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D0C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6F0A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C30"/>
    <w:rsid w:val="00524D32"/>
    <w:rsid w:val="005252FB"/>
    <w:rsid w:val="00525614"/>
    <w:rsid w:val="00525666"/>
    <w:rsid w:val="00525E06"/>
    <w:rsid w:val="0052658F"/>
    <w:rsid w:val="00526666"/>
    <w:rsid w:val="00526A0C"/>
    <w:rsid w:val="00526E1C"/>
    <w:rsid w:val="00526E8F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A81"/>
    <w:rsid w:val="005348FC"/>
    <w:rsid w:val="00535330"/>
    <w:rsid w:val="00536BD6"/>
    <w:rsid w:val="00537510"/>
    <w:rsid w:val="00540B8E"/>
    <w:rsid w:val="00540D41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2A4"/>
    <w:rsid w:val="005522D6"/>
    <w:rsid w:val="00552812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3E79"/>
    <w:rsid w:val="0056469C"/>
    <w:rsid w:val="005653DE"/>
    <w:rsid w:val="00565AC7"/>
    <w:rsid w:val="005673EE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269"/>
    <w:rsid w:val="0057716A"/>
    <w:rsid w:val="00577C38"/>
    <w:rsid w:val="00577E06"/>
    <w:rsid w:val="00580530"/>
    <w:rsid w:val="00581E67"/>
    <w:rsid w:val="0058268A"/>
    <w:rsid w:val="00582DB7"/>
    <w:rsid w:val="0058314A"/>
    <w:rsid w:val="00584634"/>
    <w:rsid w:val="005846F7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97A2E"/>
    <w:rsid w:val="005A141E"/>
    <w:rsid w:val="005A1A5E"/>
    <w:rsid w:val="005A1EDD"/>
    <w:rsid w:val="005A2091"/>
    <w:rsid w:val="005A3945"/>
    <w:rsid w:val="005A3A24"/>
    <w:rsid w:val="005A40FD"/>
    <w:rsid w:val="005A4881"/>
    <w:rsid w:val="005A5046"/>
    <w:rsid w:val="005A5237"/>
    <w:rsid w:val="005A5631"/>
    <w:rsid w:val="005A674C"/>
    <w:rsid w:val="005A79C3"/>
    <w:rsid w:val="005B07A4"/>
    <w:rsid w:val="005B11E0"/>
    <w:rsid w:val="005B181C"/>
    <w:rsid w:val="005B29BF"/>
    <w:rsid w:val="005B40EC"/>
    <w:rsid w:val="005B5081"/>
    <w:rsid w:val="005B566E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984"/>
    <w:rsid w:val="005C1CC3"/>
    <w:rsid w:val="005C2C4F"/>
    <w:rsid w:val="005C3729"/>
    <w:rsid w:val="005C4B1B"/>
    <w:rsid w:val="005C5567"/>
    <w:rsid w:val="005C5E1B"/>
    <w:rsid w:val="005C6367"/>
    <w:rsid w:val="005C713C"/>
    <w:rsid w:val="005C77C8"/>
    <w:rsid w:val="005C7EA7"/>
    <w:rsid w:val="005D0868"/>
    <w:rsid w:val="005D09FF"/>
    <w:rsid w:val="005D11F8"/>
    <w:rsid w:val="005D133A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18C"/>
    <w:rsid w:val="005D7B9A"/>
    <w:rsid w:val="005E00CD"/>
    <w:rsid w:val="005E03C3"/>
    <w:rsid w:val="005E06F7"/>
    <w:rsid w:val="005E0ECD"/>
    <w:rsid w:val="005E102E"/>
    <w:rsid w:val="005E1351"/>
    <w:rsid w:val="005E3356"/>
    <w:rsid w:val="005E36C5"/>
    <w:rsid w:val="005E380E"/>
    <w:rsid w:val="005E3AD4"/>
    <w:rsid w:val="005E3B15"/>
    <w:rsid w:val="005E3D3A"/>
    <w:rsid w:val="005E4092"/>
    <w:rsid w:val="005E4C30"/>
    <w:rsid w:val="005E5732"/>
    <w:rsid w:val="005E5911"/>
    <w:rsid w:val="005E65A5"/>
    <w:rsid w:val="005E75A5"/>
    <w:rsid w:val="005E77B8"/>
    <w:rsid w:val="005F09CC"/>
    <w:rsid w:val="005F0B8C"/>
    <w:rsid w:val="005F0C60"/>
    <w:rsid w:val="005F0C7B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A2F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5C5"/>
    <w:rsid w:val="00603879"/>
    <w:rsid w:val="00603892"/>
    <w:rsid w:val="006038C7"/>
    <w:rsid w:val="00604C52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54B"/>
    <w:rsid w:val="00621C10"/>
    <w:rsid w:val="00621EA6"/>
    <w:rsid w:val="00622085"/>
    <w:rsid w:val="00622523"/>
    <w:rsid w:val="00622664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41E"/>
    <w:rsid w:val="00645921"/>
    <w:rsid w:val="0064598F"/>
    <w:rsid w:val="00646F85"/>
    <w:rsid w:val="006477F2"/>
    <w:rsid w:val="00647ABF"/>
    <w:rsid w:val="0065081F"/>
    <w:rsid w:val="00651390"/>
    <w:rsid w:val="006516D1"/>
    <w:rsid w:val="0065195F"/>
    <w:rsid w:val="00652939"/>
    <w:rsid w:val="00652B7D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CE6"/>
    <w:rsid w:val="00665E0B"/>
    <w:rsid w:val="00666AB7"/>
    <w:rsid w:val="00666F45"/>
    <w:rsid w:val="0066720A"/>
    <w:rsid w:val="00667814"/>
    <w:rsid w:val="00667B8D"/>
    <w:rsid w:val="006703FF"/>
    <w:rsid w:val="00670F66"/>
    <w:rsid w:val="00671934"/>
    <w:rsid w:val="0067198F"/>
    <w:rsid w:val="00672425"/>
    <w:rsid w:val="0067307F"/>
    <w:rsid w:val="00673196"/>
    <w:rsid w:val="00673985"/>
    <w:rsid w:val="00673999"/>
    <w:rsid w:val="00673E8A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F6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6617"/>
    <w:rsid w:val="006A6BA0"/>
    <w:rsid w:val="006A78C1"/>
    <w:rsid w:val="006B069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0484"/>
    <w:rsid w:val="006C0FA4"/>
    <w:rsid w:val="006C1CC4"/>
    <w:rsid w:val="006C222B"/>
    <w:rsid w:val="006C2ADA"/>
    <w:rsid w:val="006C2D38"/>
    <w:rsid w:val="006C3D23"/>
    <w:rsid w:val="006C5774"/>
    <w:rsid w:val="006C59B9"/>
    <w:rsid w:val="006C603C"/>
    <w:rsid w:val="006C6206"/>
    <w:rsid w:val="006C637C"/>
    <w:rsid w:val="006C6C29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0A4"/>
    <w:rsid w:val="006D21B3"/>
    <w:rsid w:val="006D22D0"/>
    <w:rsid w:val="006D30FE"/>
    <w:rsid w:val="006D3785"/>
    <w:rsid w:val="006D43E1"/>
    <w:rsid w:val="006D4957"/>
    <w:rsid w:val="006D4B7F"/>
    <w:rsid w:val="006D6A3C"/>
    <w:rsid w:val="006D7437"/>
    <w:rsid w:val="006D751F"/>
    <w:rsid w:val="006E04CC"/>
    <w:rsid w:val="006E05D3"/>
    <w:rsid w:val="006E070C"/>
    <w:rsid w:val="006E0A15"/>
    <w:rsid w:val="006E0D0B"/>
    <w:rsid w:val="006E1083"/>
    <w:rsid w:val="006E15C7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475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3D9B"/>
    <w:rsid w:val="0074469C"/>
    <w:rsid w:val="00744BC7"/>
    <w:rsid w:val="00745548"/>
    <w:rsid w:val="007456C5"/>
    <w:rsid w:val="0074575C"/>
    <w:rsid w:val="00745AD7"/>
    <w:rsid w:val="00746096"/>
    <w:rsid w:val="007460DF"/>
    <w:rsid w:val="00746579"/>
    <w:rsid w:val="00746C46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37A8"/>
    <w:rsid w:val="00753A82"/>
    <w:rsid w:val="00754367"/>
    <w:rsid w:val="0075511B"/>
    <w:rsid w:val="00755D92"/>
    <w:rsid w:val="00755F93"/>
    <w:rsid w:val="007563A5"/>
    <w:rsid w:val="007567DB"/>
    <w:rsid w:val="00756ED9"/>
    <w:rsid w:val="00757D1D"/>
    <w:rsid w:val="00760970"/>
    <w:rsid w:val="00761677"/>
    <w:rsid w:val="00761DD2"/>
    <w:rsid w:val="00761EF7"/>
    <w:rsid w:val="0076264A"/>
    <w:rsid w:val="00762A7E"/>
    <w:rsid w:val="00762AC1"/>
    <w:rsid w:val="00763672"/>
    <w:rsid w:val="00763751"/>
    <w:rsid w:val="00763E1B"/>
    <w:rsid w:val="0076411B"/>
    <w:rsid w:val="00764C54"/>
    <w:rsid w:val="00765F62"/>
    <w:rsid w:val="0076683A"/>
    <w:rsid w:val="00766D56"/>
    <w:rsid w:val="007679CE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9BA"/>
    <w:rsid w:val="00771AAD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E7F"/>
    <w:rsid w:val="00784723"/>
    <w:rsid w:val="00784EFD"/>
    <w:rsid w:val="00785B82"/>
    <w:rsid w:val="00785BE5"/>
    <w:rsid w:val="00786147"/>
    <w:rsid w:val="0078734C"/>
    <w:rsid w:val="007875C7"/>
    <w:rsid w:val="00787832"/>
    <w:rsid w:val="00787844"/>
    <w:rsid w:val="00787F28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3B1"/>
    <w:rsid w:val="007B0E3A"/>
    <w:rsid w:val="007B1442"/>
    <w:rsid w:val="007B16B7"/>
    <w:rsid w:val="007B170F"/>
    <w:rsid w:val="007B1B6A"/>
    <w:rsid w:val="007B2052"/>
    <w:rsid w:val="007B2DCA"/>
    <w:rsid w:val="007B2E86"/>
    <w:rsid w:val="007B32A9"/>
    <w:rsid w:val="007B3EE0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7788"/>
    <w:rsid w:val="007B7A7D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CFF"/>
    <w:rsid w:val="007C4DF6"/>
    <w:rsid w:val="007C5E1D"/>
    <w:rsid w:val="007C686E"/>
    <w:rsid w:val="007C6E63"/>
    <w:rsid w:val="007C72E6"/>
    <w:rsid w:val="007C763F"/>
    <w:rsid w:val="007D007B"/>
    <w:rsid w:val="007D0424"/>
    <w:rsid w:val="007D047C"/>
    <w:rsid w:val="007D0855"/>
    <w:rsid w:val="007D0A95"/>
    <w:rsid w:val="007D12EB"/>
    <w:rsid w:val="007D1303"/>
    <w:rsid w:val="007D192C"/>
    <w:rsid w:val="007D19AA"/>
    <w:rsid w:val="007D19EE"/>
    <w:rsid w:val="007D1CA8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4C44"/>
    <w:rsid w:val="007D6964"/>
    <w:rsid w:val="007D6A11"/>
    <w:rsid w:val="007D6C0C"/>
    <w:rsid w:val="007D7426"/>
    <w:rsid w:val="007D74D2"/>
    <w:rsid w:val="007D774D"/>
    <w:rsid w:val="007D7CD2"/>
    <w:rsid w:val="007D7E46"/>
    <w:rsid w:val="007E0444"/>
    <w:rsid w:val="007E0DDC"/>
    <w:rsid w:val="007E0EED"/>
    <w:rsid w:val="007E11FD"/>
    <w:rsid w:val="007E13A7"/>
    <w:rsid w:val="007E1F38"/>
    <w:rsid w:val="007E2607"/>
    <w:rsid w:val="007E269A"/>
    <w:rsid w:val="007E4088"/>
    <w:rsid w:val="007E427A"/>
    <w:rsid w:val="007E42A3"/>
    <w:rsid w:val="007E54BA"/>
    <w:rsid w:val="007E58E1"/>
    <w:rsid w:val="007E5E93"/>
    <w:rsid w:val="007E63E8"/>
    <w:rsid w:val="007E6A92"/>
    <w:rsid w:val="007E6D04"/>
    <w:rsid w:val="007E6F69"/>
    <w:rsid w:val="007E709D"/>
    <w:rsid w:val="007E712A"/>
    <w:rsid w:val="007E7903"/>
    <w:rsid w:val="007F05FA"/>
    <w:rsid w:val="007F0D12"/>
    <w:rsid w:val="007F1DF3"/>
    <w:rsid w:val="007F2019"/>
    <w:rsid w:val="007F2FB3"/>
    <w:rsid w:val="007F3A4F"/>
    <w:rsid w:val="007F41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6A9"/>
    <w:rsid w:val="00804E69"/>
    <w:rsid w:val="00806126"/>
    <w:rsid w:val="0080625E"/>
    <w:rsid w:val="00806C79"/>
    <w:rsid w:val="00806DF9"/>
    <w:rsid w:val="0080729D"/>
    <w:rsid w:val="008075DF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60B4"/>
    <w:rsid w:val="0081646D"/>
    <w:rsid w:val="00816809"/>
    <w:rsid w:val="00817B2C"/>
    <w:rsid w:val="00817FD7"/>
    <w:rsid w:val="00820272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08"/>
    <w:rsid w:val="00830615"/>
    <w:rsid w:val="00830E40"/>
    <w:rsid w:val="0083197F"/>
    <w:rsid w:val="008319A9"/>
    <w:rsid w:val="00831E21"/>
    <w:rsid w:val="008327CF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DD"/>
    <w:rsid w:val="00843D29"/>
    <w:rsid w:val="00843DD3"/>
    <w:rsid w:val="008453FD"/>
    <w:rsid w:val="00845663"/>
    <w:rsid w:val="008456C9"/>
    <w:rsid w:val="00847079"/>
    <w:rsid w:val="0084759E"/>
    <w:rsid w:val="00847ABA"/>
    <w:rsid w:val="00850B96"/>
    <w:rsid w:val="00850CE1"/>
    <w:rsid w:val="00850D6E"/>
    <w:rsid w:val="00851497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70E"/>
    <w:rsid w:val="008568F0"/>
    <w:rsid w:val="00856DB9"/>
    <w:rsid w:val="00856FA5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DFB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61F"/>
    <w:rsid w:val="008A6D25"/>
    <w:rsid w:val="008B0F7F"/>
    <w:rsid w:val="008B182C"/>
    <w:rsid w:val="008B1C61"/>
    <w:rsid w:val="008B36F5"/>
    <w:rsid w:val="008B39A4"/>
    <w:rsid w:val="008B47A9"/>
    <w:rsid w:val="008B4A7D"/>
    <w:rsid w:val="008B5059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06C"/>
    <w:rsid w:val="008D13A7"/>
    <w:rsid w:val="008D16F7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9E4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36A8"/>
    <w:rsid w:val="008E4980"/>
    <w:rsid w:val="008E52A2"/>
    <w:rsid w:val="008E54D4"/>
    <w:rsid w:val="008E5DCA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D84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1B7B"/>
    <w:rsid w:val="009123B5"/>
    <w:rsid w:val="00912D60"/>
    <w:rsid w:val="00913AB6"/>
    <w:rsid w:val="0091413C"/>
    <w:rsid w:val="00914F4E"/>
    <w:rsid w:val="00916423"/>
    <w:rsid w:val="00916AC3"/>
    <w:rsid w:val="00916D58"/>
    <w:rsid w:val="009176C9"/>
    <w:rsid w:val="0091790D"/>
    <w:rsid w:val="00917FFE"/>
    <w:rsid w:val="00920002"/>
    <w:rsid w:val="009205C5"/>
    <w:rsid w:val="00922008"/>
    <w:rsid w:val="00922831"/>
    <w:rsid w:val="00922954"/>
    <w:rsid w:val="009248E4"/>
    <w:rsid w:val="00925D86"/>
    <w:rsid w:val="009265B3"/>
    <w:rsid w:val="0093043D"/>
    <w:rsid w:val="009306B8"/>
    <w:rsid w:val="0093169B"/>
    <w:rsid w:val="009321A6"/>
    <w:rsid w:val="00932743"/>
    <w:rsid w:val="0093283B"/>
    <w:rsid w:val="0093289E"/>
    <w:rsid w:val="0093297C"/>
    <w:rsid w:val="00932AFA"/>
    <w:rsid w:val="00932FED"/>
    <w:rsid w:val="009334D7"/>
    <w:rsid w:val="009334EA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702"/>
    <w:rsid w:val="009375FA"/>
    <w:rsid w:val="00937EF6"/>
    <w:rsid w:val="009408E1"/>
    <w:rsid w:val="00940AA0"/>
    <w:rsid w:val="00940D67"/>
    <w:rsid w:val="00941656"/>
    <w:rsid w:val="00942E3E"/>
    <w:rsid w:val="00943021"/>
    <w:rsid w:val="009440DD"/>
    <w:rsid w:val="009456DF"/>
    <w:rsid w:val="009479FA"/>
    <w:rsid w:val="009504AC"/>
    <w:rsid w:val="009516C8"/>
    <w:rsid w:val="0095239F"/>
    <w:rsid w:val="00952979"/>
    <w:rsid w:val="00952B4B"/>
    <w:rsid w:val="00953784"/>
    <w:rsid w:val="009540D1"/>
    <w:rsid w:val="00954A77"/>
    <w:rsid w:val="00954C4C"/>
    <w:rsid w:val="00954C6A"/>
    <w:rsid w:val="00955A4E"/>
    <w:rsid w:val="00955F92"/>
    <w:rsid w:val="00956AA6"/>
    <w:rsid w:val="009573A0"/>
    <w:rsid w:val="009576A9"/>
    <w:rsid w:val="0096024C"/>
    <w:rsid w:val="00960F84"/>
    <w:rsid w:val="00961A89"/>
    <w:rsid w:val="00962923"/>
    <w:rsid w:val="009630DD"/>
    <w:rsid w:val="00963789"/>
    <w:rsid w:val="0096391A"/>
    <w:rsid w:val="0096395A"/>
    <w:rsid w:val="00964358"/>
    <w:rsid w:val="00965935"/>
    <w:rsid w:val="0096614C"/>
    <w:rsid w:val="00966374"/>
    <w:rsid w:val="009666B6"/>
    <w:rsid w:val="00966DA9"/>
    <w:rsid w:val="00967090"/>
    <w:rsid w:val="0096739A"/>
    <w:rsid w:val="009677A1"/>
    <w:rsid w:val="009678BB"/>
    <w:rsid w:val="009704BF"/>
    <w:rsid w:val="009706E7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3E4"/>
    <w:rsid w:val="00976DDD"/>
    <w:rsid w:val="00977AFC"/>
    <w:rsid w:val="009817B7"/>
    <w:rsid w:val="00981A1C"/>
    <w:rsid w:val="00981A3C"/>
    <w:rsid w:val="00981D69"/>
    <w:rsid w:val="00982081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9FA"/>
    <w:rsid w:val="009859FD"/>
    <w:rsid w:val="00985DB3"/>
    <w:rsid w:val="009864CC"/>
    <w:rsid w:val="00986DF3"/>
    <w:rsid w:val="00986EE4"/>
    <w:rsid w:val="00987465"/>
    <w:rsid w:val="00987D94"/>
    <w:rsid w:val="00990AB1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D30"/>
    <w:rsid w:val="009969BB"/>
    <w:rsid w:val="0099769A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7AD"/>
    <w:rsid w:val="009B1E86"/>
    <w:rsid w:val="009B2054"/>
    <w:rsid w:val="009B2E9B"/>
    <w:rsid w:val="009B3B1E"/>
    <w:rsid w:val="009B4827"/>
    <w:rsid w:val="009B49F0"/>
    <w:rsid w:val="009B4AA3"/>
    <w:rsid w:val="009B5953"/>
    <w:rsid w:val="009B6F77"/>
    <w:rsid w:val="009B7AA3"/>
    <w:rsid w:val="009C02AD"/>
    <w:rsid w:val="009C0DF0"/>
    <w:rsid w:val="009C0E23"/>
    <w:rsid w:val="009C113E"/>
    <w:rsid w:val="009C1147"/>
    <w:rsid w:val="009C1C66"/>
    <w:rsid w:val="009C4056"/>
    <w:rsid w:val="009C4520"/>
    <w:rsid w:val="009C452C"/>
    <w:rsid w:val="009C4791"/>
    <w:rsid w:val="009C5FEB"/>
    <w:rsid w:val="009C6329"/>
    <w:rsid w:val="009C6AB8"/>
    <w:rsid w:val="009C728D"/>
    <w:rsid w:val="009C757C"/>
    <w:rsid w:val="009C77C2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96E"/>
    <w:rsid w:val="009D5E36"/>
    <w:rsid w:val="009D62D3"/>
    <w:rsid w:val="009D6879"/>
    <w:rsid w:val="009D69C4"/>
    <w:rsid w:val="009D6E6F"/>
    <w:rsid w:val="009E04A6"/>
    <w:rsid w:val="009E0A1A"/>
    <w:rsid w:val="009E0A38"/>
    <w:rsid w:val="009E1F44"/>
    <w:rsid w:val="009E3327"/>
    <w:rsid w:val="009E421A"/>
    <w:rsid w:val="009E480D"/>
    <w:rsid w:val="009E5096"/>
    <w:rsid w:val="009E5CA0"/>
    <w:rsid w:val="009E5E06"/>
    <w:rsid w:val="009E5E24"/>
    <w:rsid w:val="009E5F6B"/>
    <w:rsid w:val="009E70EF"/>
    <w:rsid w:val="009E73B5"/>
    <w:rsid w:val="009F010C"/>
    <w:rsid w:val="009F0162"/>
    <w:rsid w:val="009F0339"/>
    <w:rsid w:val="009F10C3"/>
    <w:rsid w:val="009F12B8"/>
    <w:rsid w:val="009F178C"/>
    <w:rsid w:val="009F1E5E"/>
    <w:rsid w:val="009F22B2"/>
    <w:rsid w:val="009F240B"/>
    <w:rsid w:val="009F35E6"/>
    <w:rsid w:val="009F3A73"/>
    <w:rsid w:val="009F51D3"/>
    <w:rsid w:val="009F61A3"/>
    <w:rsid w:val="009F67E9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084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148"/>
    <w:rsid w:val="00A11923"/>
    <w:rsid w:val="00A11D0E"/>
    <w:rsid w:val="00A11DE1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30E"/>
    <w:rsid w:val="00A15421"/>
    <w:rsid w:val="00A157BD"/>
    <w:rsid w:val="00A15CBD"/>
    <w:rsid w:val="00A15EC8"/>
    <w:rsid w:val="00A16088"/>
    <w:rsid w:val="00A160A7"/>
    <w:rsid w:val="00A16885"/>
    <w:rsid w:val="00A171BF"/>
    <w:rsid w:val="00A17766"/>
    <w:rsid w:val="00A17A7B"/>
    <w:rsid w:val="00A20A31"/>
    <w:rsid w:val="00A20C83"/>
    <w:rsid w:val="00A210A6"/>
    <w:rsid w:val="00A213AB"/>
    <w:rsid w:val="00A227DF"/>
    <w:rsid w:val="00A22AAC"/>
    <w:rsid w:val="00A22F3E"/>
    <w:rsid w:val="00A2319E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77D"/>
    <w:rsid w:val="00A31149"/>
    <w:rsid w:val="00A3131D"/>
    <w:rsid w:val="00A31D9E"/>
    <w:rsid w:val="00A32352"/>
    <w:rsid w:val="00A327BA"/>
    <w:rsid w:val="00A328C1"/>
    <w:rsid w:val="00A32A31"/>
    <w:rsid w:val="00A32BA3"/>
    <w:rsid w:val="00A32ECF"/>
    <w:rsid w:val="00A33AA7"/>
    <w:rsid w:val="00A345E6"/>
    <w:rsid w:val="00A34AC6"/>
    <w:rsid w:val="00A352AB"/>
    <w:rsid w:val="00A3672C"/>
    <w:rsid w:val="00A36AF6"/>
    <w:rsid w:val="00A36B54"/>
    <w:rsid w:val="00A36FEC"/>
    <w:rsid w:val="00A379CF"/>
    <w:rsid w:val="00A37A35"/>
    <w:rsid w:val="00A37DA1"/>
    <w:rsid w:val="00A4023E"/>
    <w:rsid w:val="00A40A73"/>
    <w:rsid w:val="00A41070"/>
    <w:rsid w:val="00A41136"/>
    <w:rsid w:val="00A41435"/>
    <w:rsid w:val="00A41882"/>
    <w:rsid w:val="00A42035"/>
    <w:rsid w:val="00A4206A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47C93"/>
    <w:rsid w:val="00A50B7F"/>
    <w:rsid w:val="00A5185A"/>
    <w:rsid w:val="00A519BC"/>
    <w:rsid w:val="00A51D4C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0F33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3B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E81"/>
    <w:rsid w:val="00A75F3D"/>
    <w:rsid w:val="00A76148"/>
    <w:rsid w:val="00A76518"/>
    <w:rsid w:val="00A76FBD"/>
    <w:rsid w:val="00A77BBA"/>
    <w:rsid w:val="00A80116"/>
    <w:rsid w:val="00A80401"/>
    <w:rsid w:val="00A80701"/>
    <w:rsid w:val="00A810FB"/>
    <w:rsid w:val="00A81345"/>
    <w:rsid w:val="00A8154B"/>
    <w:rsid w:val="00A81A19"/>
    <w:rsid w:val="00A82100"/>
    <w:rsid w:val="00A82CC5"/>
    <w:rsid w:val="00A82D62"/>
    <w:rsid w:val="00A831E1"/>
    <w:rsid w:val="00A834E4"/>
    <w:rsid w:val="00A83C31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6C2"/>
    <w:rsid w:val="00A9482C"/>
    <w:rsid w:val="00A94B27"/>
    <w:rsid w:val="00A94DA0"/>
    <w:rsid w:val="00A94FB9"/>
    <w:rsid w:val="00A957FC"/>
    <w:rsid w:val="00A959B3"/>
    <w:rsid w:val="00A95E97"/>
    <w:rsid w:val="00A96EA1"/>
    <w:rsid w:val="00A97317"/>
    <w:rsid w:val="00AA1087"/>
    <w:rsid w:val="00AA1634"/>
    <w:rsid w:val="00AA1F00"/>
    <w:rsid w:val="00AA2608"/>
    <w:rsid w:val="00AA263A"/>
    <w:rsid w:val="00AA361B"/>
    <w:rsid w:val="00AA3E92"/>
    <w:rsid w:val="00AA4E2D"/>
    <w:rsid w:val="00AA4FC4"/>
    <w:rsid w:val="00AA55CF"/>
    <w:rsid w:val="00AA5ACA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49C6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15DF"/>
    <w:rsid w:val="00AE18FD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2CA"/>
    <w:rsid w:val="00AF1724"/>
    <w:rsid w:val="00AF376C"/>
    <w:rsid w:val="00AF3C00"/>
    <w:rsid w:val="00AF4438"/>
    <w:rsid w:val="00AF6C51"/>
    <w:rsid w:val="00AF6E80"/>
    <w:rsid w:val="00AF728E"/>
    <w:rsid w:val="00AF7B6A"/>
    <w:rsid w:val="00B00230"/>
    <w:rsid w:val="00B007A3"/>
    <w:rsid w:val="00B00CA8"/>
    <w:rsid w:val="00B00E9F"/>
    <w:rsid w:val="00B014CB"/>
    <w:rsid w:val="00B01A3A"/>
    <w:rsid w:val="00B0264B"/>
    <w:rsid w:val="00B02CEF"/>
    <w:rsid w:val="00B03834"/>
    <w:rsid w:val="00B03D9E"/>
    <w:rsid w:val="00B03F09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12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102D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75"/>
    <w:rsid w:val="00B273AF"/>
    <w:rsid w:val="00B27483"/>
    <w:rsid w:val="00B27932"/>
    <w:rsid w:val="00B27E65"/>
    <w:rsid w:val="00B30104"/>
    <w:rsid w:val="00B31047"/>
    <w:rsid w:val="00B32064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6CE2"/>
    <w:rsid w:val="00B3703E"/>
    <w:rsid w:val="00B37253"/>
    <w:rsid w:val="00B37F3C"/>
    <w:rsid w:val="00B40EA9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DB3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50ED"/>
    <w:rsid w:val="00B55AA1"/>
    <w:rsid w:val="00B55ADB"/>
    <w:rsid w:val="00B55C1C"/>
    <w:rsid w:val="00B55E41"/>
    <w:rsid w:val="00B561CE"/>
    <w:rsid w:val="00B56267"/>
    <w:rsid w:val="00B563F9"/>
    <w:rsid w:val="00B566F9"/>
    <w:rsid w:val="00B56FA5"/>
    <w:rsid w:val="00B5752F"/>
    <w:rsid w:val="00B616C6"/>
    <w:rsid w:val="00B6212F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A34"/>
    <w:rsid w:val="00B67BD5"/>
    <w:rsid w:val="00B67E02"/>
    <w:rsid w:val="00B704D2"/>
    <w:rsid w:val="00B707A5"/>
    <w:rsid w:val="00B7090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3DCC"/>
    <w:rsid w:val="00B94A8F"/>
    <w:rsid w:val="00B962CB"/>
    <w:rsid w:val="00B967A4"/>
    <w:rsid w:val="00B96BA6"/>
    <w:rsid w:val="00B96BFD"/>
    <w:rsid w:val="00B975D4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E45"/>
    <w:rsid w:val="00BA5FC6"/>
    <w:rsid w:val="00BA610E"/>
    <w:rsid w:val="00BA6182"/>
    <w:rsid w:val="00BA6C02"/>
    <w:rsid w:val="00BA6DD0"/>
    <w:rsid w:val="00BA7AAB"/>
    <w:rsid w:val="00BA7D1E"/>
    <w:rsid w:val="00BB06A9"/>
    <w:rsid w:val="00BB0785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BA0"/>
    <w:rsid w:val="00BC2474"/>
    <w:rsid w:val="00BC3CD6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4DC8"/>
    <w:rsid w:val="00BE602A"/>
    <w:rsid w:val="00BE74D4"/>
    <w:rsid w:val="00BF06EF"/>
    <w:rsid w:val="00BF13A4"/>
    <w:rsid w:val="00BF2DA4"/>
    <w:rsid w:val="00BF353B"/>
    <w:rsid w:val="00BF4717"/>
    <w:rsid w:val="00BF4A55"/>
    <w:rsid w:val="00BF55D0"/>
    <w:rsid w:val="00BF647A"/>
    <w:rsid w:val="00BF7130"/>
    <w:rsid w:val="00BF793B"/>
    <w:rsid w:val="00BF799E"/>
    <w:rsid w:val="00C00D96"/>
    <w:rsid w:val="00C00E7E"/>
    <w:rsid w:val="00C02327"/>
    <w:rsid w:val="00C03237"/>
    <w:rsid w:val="00C03D90"/>
    <w:rsid w:val="00C0447D"/>
    <w:rsid w:val="00C04655"/>
    <w:rsid w:val="00C04744"/>
    <w:rsid w:val="00C04DFD"/>
    <w:rsid w:val="00C05593"/>
    <w:rsid w:val="00C055BB"/>
    <w:rsid w:val="00C05C64"/>
    <w:rsid w:val="00C06137"/>
    <w:rsid w:val="00C06796"/>
    <w:rsid w:val="00C068DE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2DFF"/>
    <w:rsid w:val="00C23376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EE9"/>
    <w:rsid w:val="00C30FCC"/>
    <w:rsid w:val="00C312BC"/>
    <w:rsid w:val="00C3221B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40860"/>
    <w:rsid w:val="00C40CCC"/>
    <w:rsid w:val="00C41253"/>
    <w:rsid w:val="00C426D8"/>
    <w:rsid w:val="00C43A64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39EC"/>
    <w:rsid w:val="00C53B81"/>
    <w:rsid w:val="00C53C99"/>
    <w:rsid w:val="00C53E70"/>
    <w:rsid w:val="00C5410F"/>
    <w:rsid w:val="00C54217"/>
    <w:rsid w:val="00C54EEE"/>
    <w:rsid w:val="00C553C0"/>
    <w:rsid w:val="00C55510"/>
    <w:rsid w:val="00C56349"/>
    <w:rsid w:val="00C573B9"/>
    <w:rsid w:val="00C575CC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E93"/>
    <w:rsid w:val="00C65421"/>
    <w:rsid w:val="00C6558F"/>
    <w:rsid w:val="00C657F3"/>
    <w:rsid w:val="00C65A65"/>
    <w:rsid w:val="00C66B20"/>
    <w:rsid w:val="00C67290"/>
    <w:rsid w:val="00C677A9"/>
    <w:rsid w:val="00C67FF6"/>
    <w:rsid w:val="00C705EE"/>
    <w:rsid w:val="00C71514"/>
    <w:rsid w:val="00C71BD3"/>
    <w:rsid w:val="00C71E2E"/>
    <w:rsid w:val="00C7290B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236"/>
    <w:rsid w:val="00C8036B"/>
    <w:rsid w:val="00C81841"/>
    <w:rsid w:val="00C81D57"/>
    <w:rsid w:val="00C820B7"/>
    <w:rsid w:val="00C829E1"/>
    <w:rsid w:val="00C82C85"/>
    <w:rsid w:val="00C82E7D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344"/>
    <w:rsid w:val="00C9243F"/>
    <w:rsid w:val="00C92F8A"/>
    <w:rsid w:val="00C943D2"/>
    <w:rsid w:val="00C9465F"/>
    <w:rsid w:val="00C94700"/>
    <w:rsid w:val="00C94B8E"/>
    <w:rsid w:val="00C9512F"/>
    <w:rsid w:val="00C957A2"/>
    <w:rsid w:val="00C9639D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2A28"/>
    <w:rsid w:val="00CA2E1D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4652"/>
    <w:rsid w:val="00CC55E9"/>
    <w:rsid w:val="00CC56C4"/>
    <w:rsid w:val="00CC5A74"/>
    <w:rsid w:val="00CC5B78"/>
    <w:rsid w:val="00CC5F94"/>
    <w:rsid w:val="00CC615A"/>
    <w:rsid w:val="00CC6988"/>
    <w:rsid w:val="00CC6A7F"/>
    <w:rsid w:val="00CC6AC5"/>
    <w:rsid w:val="00CC6D4B"/>
    <w:rsid w:val="00CC7C64"/>
    <w:rsid w:val="00CD0A72"/>
    <w:rsid w:val="00CD1ED0"/>
    <w:rsid w:val="00CD2267"/>
    <w:rsid w:val="00CD239E"/>
    <w:rsid w:val="00CD2C00"/>
    <w:rsid w:val="00CD2E05"/>
    <w:rsid w:val="00CD31C1"/>
    <w:rsid w:val="00CD3B51"/>
    <w:rsid w:val="00CD48E8"/>
    <w:rsid w:val="00CD5491"/>
    <w:rsid w:val="00CD56A6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0E"/>
    <w:rsid w:val="00CE1582"/>
    <w:rsid w:val="00CE183E"/>
    <w:rsid w:val="00CE2169"/>
    <w:rsid w:val="00CE21F0"/>
    <w:rsid w:val="00CE2886"/>
    <w:rsid w:val="00CE2BAE"/>
    <w:rsid w:val="00CE2DA0"/>
    <w:rsid w:val="00CE31B9"/>
    <w:rsid w:val="00CE3523"/>
    <w:rsid w:val="00CE366C"/>
    <w:rsid w:val="00CE36C6"/>
    <w:rsid w:val="00CE39B7"/>
    <w:rsid w:val="00CE3A1F"/>
    <w:rsid w:val="00CE3A4A"/>
    <w:rsid w:val="00CE3C0E"/>
    <w:rsid w:val="00CE3CCD"/>
    <w:rsid w:val="00CE3DEA"/>
    <w:rsid w:val="00CE529E"/>
    <w:rsid w:val="00CE54B2"/>
    <w:rsid w:val="00CE78A7"/>
    <w:rsid w:val="00CE7C4D"/>
    <w:rsid w:val="00CE7DFC"/>
    <w:rsid w:val="00CF0347"/>
    <w:rsid w:val="00CF1174"/>
    <w:rsid w:val="00CF1249"/>
    <w:rsid w:val="00CF12D2"/>
    <w:rsid w:val="00CF142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DAA"/>
    <w:rsid w:val="00D0112E"/>
    <w:rsid w:val="00D01717"/>
    <w:rsid w:val="00D01B68"/>
    <w:rsid w:val="00D024C5"/>
    <w:rsid w:val="00D03BE2"/>
    <w:rsid w:val="00D03FC0"/>
    <w:rsid w:val="00D04843"/>
    <w:rsid w:val="00D04A31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71B"/>
    <w:rsid w:val="00D144E8"/>
    <w:rsid w:val="00D145D9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38"/>
    <w:rsid w:val="00D2307C"/>
    <w:rsid w:val="00D23CD2"/>
    <w:rsid w:val="00D23F55"/>
    <w:rsid w:val="00D2493A"/>
    <w:rsid w:val="00D2565B"/>
    <w:rsid w:val="00D25E45"/>
    <w:rsid w:val="00D26325"/>
    <w:rsid w:val="00D26398"/>
    <w:rsid w:val="00D26822"/>
    <w:rsid w:val="00D26D3B"/>
    <w:rsid w:val="00D27A78"/>
    <w:rsid w:val="00D27C51"/>
    <w:rsid w:val="00D313D3"/>
    <w:rsid w:val="00D316A4"/>
    <w:rsid w:val="00D3178E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4A14"/>
    <w:rsid w:val="00D34CB8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8EB"/>
    <w:rsid w:val="00D566B9"/>
    <w:rsid w:val="00D5699B"/>
    <w:rsid w:val="00D56A3F"/>
    <w:rsid w:val="00D575D6"/>
    <w:rsid w:val="00D60064"/>
    <w:rsid w:val="00D600B5"/>
    <w:rsid w:val="00D617B1"/>
    <w:rsid w:val="00D61FFC"/>
    <w:rsid w:val="00D62E88"/>
    <w:rsid w:val="00D63DF4"/>
    <w:rsid w:val="00D651AA"/>
    <w:rsid w:val="00D652BD"/>
    <w:rsid w:val="00D6563F"/>
    <w:rsid w:val="00D65B35"/>
    <w:rsid w:val="00D65EB8"/>
    <w:rsid w:val="00D66224"/>
    <w:rsid w:val="00D6755D"/>
    <w:rsid w:val="00D67587"/>
    <w:rsid w:val="00D67BAE"/>
    <w:rsid w:val="00D70A37"/>
    <w:rsid w:val="00D71072"/>
    <w:rsid w:val="00D71975"/>
    <w:rsid w:val="00D71A16"/>
    <w:rsid w:val="00D71F1E"/>
    <w:rsid w:val="00D722A3"/>
    <w:rsid w:val="00D72445"/>
    <w:rsid w:val="00D728D2"/>
    <w:rsid w:val="00D72BC2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2BD5"/>
    <w:rsid w:val="00D83F39"/>
    <w:rsid w:val="00D84856"/>
    <w:rsid w:val="00D84923"/>
    <w:rsid w:val="00D84F1A"/>
    <w:rsid w:val="00D8513D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47F0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4D9"/>
    <w:rsid w:val="00DA2D61"/>
    <w:rsid w:val="00DA2D6D"/>
    <w:rsid w:val="00DA322D"/>
    <w:rsid w:val="00DA3378"/>
    <w:rsid w:val="00DA387D"/>
    <w:rsid w:val="00DA4D32"/>
    <w:rsid w:val="00DA53E0"/>
    <w:rsid w:val="00DA5D84"/>
    <w:rsid w:val="00DA69A2"/>
    <w:rsid w:val="00DA6B0E"/>
    <w:rsid w:val="00DA7215"/>
    <w:rsid w:val="00DA7283"/>
    <w:rsid w:val="00DA7C0E"/>
    <w:rsid w:val="00DA7D6B"/>
    <w:rsid w:val="00DB2C56"/>
    <w:rsid w:val="00DB32FC"/>
    <w:rsid w:val="00DB365A"/>
    <w:rsid w:val="00DB3757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30F9"/>
    <w:rsid w:val="00DD325A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BDB"/>
    <w:rsid w:val="00DE139C"/>
    <w:rsid w:val="00DE13EF"/>
    <w:rsid w:val="00DE1B0E"/>
    <w:rsid w:val="00DE2858"/>
    <w:rsid w:val="00DE2977"/>
    <w:rsid w:val="00DE2A6A"/>
    <w:rsid w:val="00DE3C32"/>
    <w:rsid w:val="00DE409A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3150"/>
    <w:rsid w:val="00DF4DB6"/>
    <w:rsid w:val="00DF4E8A"/>
    <w:rsid w:val="00DF4F04"/>
    <w:rsid w:val="00DF52F9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4FE2"/>
    <w:rsid w:val="00E053C6"/>
    <w:rsid w:val="00E05736"/>
    <w:rsid w:val="00E06378"/>
    <w:rsid w:val="00E06529"/>
    <w:rsid w:val="00E06B19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0B7"/>
    <w:rsid w:val="00E12F33"/>
    <w:rsid w:val="00E13ED5"/>
    <w:rsid w:val="00E1448C"/>
    <w:rsid w:val="00E145CF"/>
    <w:rsid w:val="00E14823"/>
    <w:rsid w:val="00E154E6"/>
    <w:rsid w:val="00E15C42"/>
    <w:rsid w:val="00E16260"/>
    <w:rsid w:val="00E166BE"/>
    <w:rsid w:val="00E205CF"/>
    <w:rsid w:val="00E211EF"/>
    <w:rsid w:val="00E2154A"/>
    <w:rsid w:val="00E215A2"/>
    <w:rsid w:val="00E21FC2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A60"/>
    <w:rsid w:val="00E25AF0"/>
    <w:rsid w:val="00E2715E"/>
    <w:rsid w:val="00E27733"/>
    <w:rsid w:val="00E27881"/>
    <w:rsid w:val="00E31455"/>
    <w:rsid w:val="00E31573"/>
    <w:rsid w:val="00E317B0"/>
    <w:rsid w:val="00E32C8E"/>
    <w:rsid w:val="00E32C92"/>
    <w:rsid w:val="00E3314C"/>
    <w:rsid w:val="00E34D00"/>
    <w:rsid w:val="00E34E5E"/>
    <w:rsid w:val="00E35AAE"/>
    <w:rsid w:val="00E35CD0"/>
    <w:rsid w:val="00E35DCA"/>
    <w:rsid w:val="00E361BB"/>
    <w:rsid w:val="00E36843"/>
    <w:rsid w:val="00E36F1C"/>
    <w:rsid w:val="00E370E8"/>
    <w:rsid w:val="00E371C7"/>
    <w:rsid w:val="00E37EDF"/>
    <w:rsid w:val="00E37EFB"/>
    <w:rsid w:val="00E40F07"/>
    <w:rsid w:val="00E418F1"/>
    <w:rsid w:val="00E4214A"/>
    <w:rsid w:val="00E42260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5703A"/>
    <w:rsid w:val="00E60426"/>
    <w:rsid w:val="00E60AA4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6BF"/>
    <w:rsid w:val="00E66923"/>
    <w:rsid w:val="00E670EC"/>
    <w:rsid w:val="00E67F9C"/>
    <w:rsid w:val="00E70403"/>
    <w:rsid w:val="00E7047B"/>
    <w:rsid w:val="00E70756"/>
    <w:rsid w:val="00E70857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667"/>
    <w:rsid w:val="00E81366"/>
    <w:rsid w:val="00E8165F"/>
    <w:rsid w:val="00E82128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D0C"/>
    <w:rsid w:val="00E870B7"/>
    <w:rsid w:val="00E9028C"/>
    <w:rsid w:val="00E90F84"/>
    <w:rsid w:val="00E91097"/>
    <w:rsid w:val="00E91834"/>
    <w:rsid w:val="00E91C91"/>
    <w:rsid w:val="00E91DAD"/>
    <w:rsid w:val="00E921C8"/>
    <w:rsid w:val="00E923B0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53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4D1"/>
    <w:rsid w:val="00EA0F70"/>
    <w:rsid w:val="00EA2341"/>
    <w:rsid w:val="00EA24D1"/>
    <w:rsid w:val="00EA32B8"/>
    <w:rsid w:val="00EA38FE"/>
    <w:rsid w:val="00EA41A7"/>
    <w:rsid w:val="00EA5A3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A37"/>
    <w:rsid w:val="00EB4BDC"/>
    <w:rsid w:val="00EB4C39"/>
    <w:rsid w:val="00EB4F6F"/>
    <w:rsid w:val="00EB523C"/>
    <w:rsid w:val="00EB56D6"/>
    <w:rsid w:val="00EB574D"/>
    <w:rsid w:val="00EB6474"/>
    <w:rsid w:val="00EC08F3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C8A"/>
    <w:rsid w:val="00ED04E9"/>
    <w:rsid w:val="00ED0CEC"/>
    <w:rsid w:val="00ED0DCC"/>
    <w:rsid w:val="00ED0F67"/>
    <w:rsid w:val="00ED15CD"/>
    <w:rsid w:val="00ED17A8"/>
    <w:rsid w:val="00ED1E6F"/>
    <w:rsid w:val="00ED2945"/>
    <w:rsid w:val="00ED354D"/>
    <w:rsid w:val="00ED3824"/>
    <w:rsid w:val="00ED4676"/>
    <w:rsid w:val="00ED4CC4"/>
    <w:rsid w:val="00ED6C64"/>
    <w:rsid w:val="00ED7312"/>
    <w:rsid w:val="00ED77E9"/>
    <w:rsid w:val="00ED7D78"/>
    <w:rsid w:val="00EE00CD"/>
    <w:rsid w:val="00EE0408"/>
    <w:rsid w:val="00EE15BA"/>
    <w:rsid w:val="00EE1D74"/>
    <w:rsid w:val="00EE2205"/>
    <w:rsid w:val="00EE23C8"/>
    <w:rsid w:val="00EE2524"/>
    <w:rsid w:val="00EE2785"/>
    <w:rsid w:val="00EE3CCD"/>
    <w:rsid w:val="00EE3EF9"/>
    <w:rsid w:val="00EE4643"/>
    <w:rsid w:val="00EE4EF6"/>
    <w:rsid w:val="00EE51E4"/>
    <w:rsid w:val="00EE5D97"/>
    <w:rsid w:val="00EE61D3"/>
    <w:rsid w:val="00EE69B5"/>
    <w:rsid w:val="00EE6C8C"/>
    <w:rsid w:val="00EE6F89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840"/>
    <w:rsid w:val="00F02BCD"/>
    <w:rsid w:val="00F03A7F"/>
    <w:rsid w:val="00F04325"/>
    <w:rsid w:val="00F04931"/>
    <w:rsid w:val="00F04F87"/>
    <w:rsid w:val="00F050B9"/>
    <w:rsid w:val="00F05816"/>
    <w:rsid w:val="00F05A0D"/>
    <w:rsid w:val="00F05C5C"/>
    <w:rsid w:val="00F05E86"/>
    <w:rsid w:val="00F060CC"/>
    <w:rsid w:val="00F061E0"/>
    <w:rsid w:val="00F078FA"/>
    <w:rsid w:val="00F07950"/>
    <w:rsid w:val="00F07CDC"/>
    <w:rsid w:val="00F102E5"/>
    <w:rsid w:val="00F11F9F"/>
    <w:rsid w:val="00F127D1"/>
    <w:rsid w:val="00F128A4"/>
    <w:rsid w:val="00F12D00"/>
    <w:rsid w:val="00F1317E"/>
    <w:rsid w:val="00F13423"/>
    <w:rsid w:val="00F13C30"/>
    <w:rsid w:val="00F13FC2"/>
    <w:rsid w:val="00F1415B"/>
    <w:rsid w:val="00F1431F"/>
    <w:rsid w:val="00F14B6B"/>
    <w:rsid w:val="00F16538"/>
    <w:rsid w:val="00F17375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27253"/>
    <w:rsid w:val="00F30137"/>
    <w:rsid w:val="00F305C1"/>
    <w:rsid w:val="00F305EA"/>
    <w:rsid w:val="00F30744"/>
    <w:rsid w:val="00F3115A"/>
    <w:rsid w:val="00F316B0"/>
    <w:rsid w:val="00F316F9"/>
    <w:rsid w:val="00F32165"/>
    <w:rsid w:val="00F32737"/>
    <w:rsid w:val="00F3360E"/>
    <w:rsid w:val="00F344CF"/>
    <w:rsid w:val="00F34DDD"/>
    <w:rsid w:val="00F35A03"/>
    <w:rsid w:val="00F35A05"/>
    <w:rsid w:val="00F35FC3"/>
    <w:rsid w:val="00F36919"/>
    <w:rsid w:val="00F36A71"/>
    <w:rsid w:val="00F36E8B"/>
    <w:rsid w:val="00F3737F"/>
    <w:rsid w:val="00F376DA"/>
    <w:rsid w:val="00F4062B"/>
    <w:rsid w:val="00F408C6"/>
    <w:rsid w:val="00F409A2"/>
    <w:rsid w:val="00F413D3"/>
    <w:rsid w:val="00F42046"/>
    <w:rsid w:val="00F42AFA"/>
    <w:rsid w:val="00F42CFA"/>
    <w:rsid w:val="00F44838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50952"/>
    <w:rsid w:val="00F50B30"/>
    <w:rsid w:val="00F50C6C"/>
    <w:rsid w:val="00F52052"/>
    <w:rsid w:val="00F53052"/>
    <w:rsid w:val="00F537FA"/>
    <w:rsid w:val="00F5398D"/>
    <w:rsid w:val="00F54607"/>
    <w:rsid w:val="00F54A96"/>
    <w:rsid w:val="00F54E1A"/>
    <w:rsid w:val="00F55F34"/>
    <w:rsid w:val="00F560A9"/>
    <w:rsid w:val="00F572B1"/>
    <w:rsid w:val="00F579FC"/>
    <w:rsid w:val="00F57E06"/>
    <w:rsid w:val="00F60901"/>
    <w:rsid w:val="00F612CC"/>
    <w:rsid w:val="00F61797"/>
    <w:rsid w:val="00F62C30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53A"/>
    <w:rsid w:val="00F74D22"/>
    <w:rsid w:val="00F74F3B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70"/>
    <w:rsid w:val="00F84283"/>
    <w:rsid w:val="00F844BC"/>
    <w:rsid w:val="00F84A03"/>
    <w:rsid w:val="00F85739"/>
    <w:rsid w:val="00F85867"/>
    <w:rsid w:val="00F8715B"/>
    <w:rsid w:val="00F87911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E5B"/>
    <w:rsid w:val="00FA36C6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8CA"/>
    <w:rsid w:val="00FB1E57"/>
    <w:rsid w:val="00FB2122"/>
    <w:rsid w:val="00FB28E8"/>
    <w:rsid w:val="00FB2AF1"/>
    <w:rsid w:val="00FB3E3D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947"/>
    <w:rsid w:val="00FC5BA7"/>
    <w:rsid w:val="00FC640C"/>
    <w:rsid w:val="00FC6FE2"/>
    <w:rsid w:val="00FC7C4D"/>
    <w:rsid w:val="00FC7F31"/>
    <w:rsid w:val="00FD0060"/>
    <w:rsid w:val="00FD007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7A0"/>
    <w:rsid w:val="00FE0954"/>
    <w:rsid w:val="00FE0AD0"/>
    <w:rsid w:val="00FE1980"/>
    <w:rsid w:val="00FE1A53"/>
    <w:rsid w:val="00FE1D79"/>
    <w:rsid w:val="00FE2812"/>
    <w:rsid w:val="00FE3161"/>
    <w:rsid w:val="00FE33EE"/>
    <w:rsid w:val="00FE35EB"/>
    <w:rsid w:val="00FE3FE7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1C3"/>
    <w:rsid w:val="00FE7C17"/>
    <w:rsid w:val="00FE7EED"/>
    <w:rsid w:val="00FE7FE5"/>
    <w:rsid w:val="00FF100F"/>
    <w:rsid w:val="00FF1488"/>
    <w:rsid w:val="00FF1A03"/>
    <w:rsid w:val="00FF1C57"/>
    <w:rsid w:val="00FF2140"/>
    <w:rsid w:val="00FF26B5"/>
    <w:rsid w:val="00FF281A"/>
    <w:rsid w:val="00FF2C07"/>
    <w:rsid w:val="00FF2FB3"/>
    <w:rsid w:val="00FF3AB0"/>
    <w:rsid w:val="00FF3F77"/>
    <w:rsid w:val="00FF4143"/>
    <w:rsid w:val="00FF5B9A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8D603733-56AB-4D1A-BB7C-75D755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35E02-DE95-4AF7-85DF-C5FC38BF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306</TotalTime>
  <Pages>20</Pages>
  <Words>7169</Words>
  <Characters>29810</Characters>
  <Application>Microsoft Office Word</Application>
  <DocSecurity>0</DocSecurity>
  <Lines>248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36906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192</cp:revision>
  <cp:lastPrinted>2018-11-13T07:00:00Z</cp:lastPrinted>
  <dcterms:created xsi:type="dcterms:W3CDTF">2018-10-05T08:54:00Z</dcterms:created>
  <dcterms:modified xsi:type="dcterms:W3CDTF">2018-11-13T08:09:00Z</dcterms:modified>
</cp:coreProperties>
</file>