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4AD18C70" w:rsidR="00D15EA5" w:rsidRDefault="00571F56" w:rsidP="00571F56">
      <w:pPr>
        <w:pStyle w:val="BodyText"/>
        <w:tabs>
          <w:tab w:val="left" w:pos="2628"/>
        </w:tabs>
      </w:pPr>
      <w:r>
        <w:tab/>
      </w:r>
      <w:r w:rsidR="006F1B19"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36997DE" w:rsidR="00D15EA5" w:rsidRDefault="00D15EA5" w:rsidP="00D15EA5">
      <w:pPr>
        <w:pStyle w:val="BodyText"/>
        <w:rPr>
          <w:rFonts w:cstheme="minorBidi"/>
          <w:lang w:bidi="th-TH"/>
        </w:rPr>
      </w:pPr>
    </w:p>
    <w:p w14:paraId="34F418CF" w14:textId="77777777" w:rsidR="00025174" w:rsidRPr="00D15EA5" w:rsidRDefault="00025174" w:rsidP="00D15EA5">
      <w:pPr>
        <w:pStyle w:val="BodyText"/>
        <w:rPr>
          <w:rFonts w:cstheme="minorBidi"/>
          <w:cs/>
          <w:lang w:bidi="th-TH"/>
        </w:rPr>
      </w:pPr>
    </w:p>
    <w:p w14:paraId="79735172" w14:textId="011F81FE" w:rsidR="00AD3B26" w:rsidRPr="00DA36C6" w:rsidRDefault="00AD3B26" w:rsidP="00AD3B26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EE44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5934B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และผู้ถือหุ้น</w:t>
      </w:r>
      <w:r w:rsidR="008541C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142624"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142624" w:rsidRPr="00DA36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DA36C6"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คิวทีซี เอนเนอร์ยี่</w:t>
      </w:r>
      <w:r w:rsidR="00142624" w:rsidRPr="00DA36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42624"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142624" w:rsidRPr="00DA36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142624"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142624" w:rsidRPr="00DA36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DA36C6" w:rsidRDefault="00AD3B26" w:rsidP="00025174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831A875" w14:textId="061E7F31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/>
          <w:sz w:val="28"/>
          <w:szCs w:val="28"/>
          <w:lang w:bidi="th-TH"/>
        </w:rPr>
        <w:t>3</w:t>
      </w:r>
      <w:r w:rsidR="00025174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3B6A96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EF190C" w:rsidRPr="00DA36C6">
        <w:rPr>
          <w:rFonts w:ascii="Browallia New" w:hAnsi="Browallia New" w:cs="Browallia New"/>
          <w:sz w:val="28"/>
          <w:szCs w:val="28"/>
          <w:lang w:val="en-US" w:bidi="th-TH"/>
        </w:rPr>
        <w:t>61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621DC1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DA36C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EF190C" w:rsidRPr="00DA36C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DA36C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="00F913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3B6A9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F913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DA36C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สิ้นสุดวันที่</w:t>
      </w:r>
      <w:r w:rsidRPr="00DA36C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F91367" w:rsidRPr="00DA36C6">
        <w:rPr>
          <w:rFonts w:ascii="Browallia New" w:hAnsi="Browallia New" w:cs="Browallia New"/>
          <w:sz w:val="28"/>
          <w:szCs w:val="28"/>
          <w:lang w:bidi="th-TH"/>
        </w:rPr>
        <w:t>3</w:t>
      </w:r>
      <w:r w:rsidR="00F91367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3B6A96" w:rsidRPr="003B6A96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21DC1"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621DC1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621DC1"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</w:t>
      </w:r>
      <w:r w:rsidR="00621DC1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621DC1"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="00621DC1" w:rsidRPr="00621DC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</w:t>
      </w:r>
      <w:r w:rsidR="003B6A9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621DC1" w:rsidRPr="00621DC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="00621DC1" w:rsidRPr="00621DC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621DC1" w:rsidRPr="00621DC1">
        <w:rPr>
          <w:rFonts w:ascii="Browallia New" w:hAnsi="Browallia New" w:cs="Browallia New"/>
          <w:sz w:val="28"/>
          <w:szCs w:val="28"/>
          <w:lang w:bidi="th-TH"/>
        </w:rPr>
        <w:t>30</w:t>
      </w:r>
      <w:r w:rsidR="00621DC1"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B6A96" w:rsidRPr="003B6A96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621DC1"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21DC1" w:rsidRPr="00621DC1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621DC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621DC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3B6A9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               </w:t>
      </w:r>
      <w:r w:rsidRPr="00DA36C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หมายเหตุ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</w:t>
      </w:r>
      <w:r w:rsidR="00621DC1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แบบย่อของบริษัท</w:t>
      </w:r>
      <w:r w:rsidR="00EF190C" w:rsidRPr="00DA36C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A36C6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คิวทีซี เอนเนอร</w:t>
      </w:r>
      <w:r w:rsidR="00976F40">
        <w:rPr>
          <w:rFonts w:ascii="Browallia New" w:hAnsi="Browallia New" w:cs="Browallia New" w:hint="cs"/>
          <w:sz w:val="28"/>
          <w:szCs w:val="28"/>
          <w:cs/>
          <w:lang w:bidi="th-TH"/>
        </w:rPr>
        <w:t>์</w:t>
      </w:r>
      <w:r w:rsidR="00DA36C6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ยี่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="00621DC1"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91367" w:rsidRPr="00DA36C6">
        <w:rPr>
          <w:rFonts w:ascii="Browallia New" w:hAnsi="Browallia New" w:cs="Browallia New"/>
          <w:sz w:val="28"/>
          <w:szCs w:val="28"/>
          <w:lang w:bidi="th-TH"/>
        </w:rPr>
        <w:t>3</w:t>
      </w:r>
      <w:r w:rsidR="00F91367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3B6A96" w:rsidRPr="003B6A96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621DC1"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เฉพาะบริษัทสำหรับ</w:t>
      </w:r>
      <w:r w:rsidR="00621DC1" w:rsidRPr="00621DC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</w:t>
      </w:r>
      <w:r w:rsidR="003B6A9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621DC1" w:rsidRPr="00621DC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="00621DC1" w:rsidRPr="00621DC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621DC1" w:rsidRPr="00621DC1">
        <w:rPr>
          <w:rFonts w:ascii="Browallia New" w:hAnsi="Browallia New" w:cs="Browallia New"/>
          <w:sz w:val="28"/>
          <w:szCs w:val="28"/>
          <w:lang w:bidi="th-TH"/>
        </w:rPr>
        <w:t>30</w:t>
      </w:r>
      <w:r w:rsidR="00621DC1"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B6A96" w:rsidRPr="003B6A96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621DC1"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21DC1" w:rsidRPr="00621DC1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D91F6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</w:t>
      </w:r>
      <w:r w:rsidRPr="00D91F65">
        <w:rPr>
          <w:rFonts w:ascii="Browallia New" w:hAnsi="Browallia New" w:cs="Browallia New" w:hint="cs"/>
          <w:sz w:val="28"/>
          <w:szCs w:val="28"/>
          <w:cs/>
          <w:lang w:bidi="th-TH"/>
        </w:rPr>
        <w:t>ของผู้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ถือหุ้น</w:t>
      </w:r>
      <w:r w:rsidR="00621DC1"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</w:t>
      </w:r>
      <w:r w:rsidR="00621DC1"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3B6A96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F91367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สิ้นสุดวันที่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91367" w:rsidRPr="00DA36C6">
        <w:rPr>
          <w:rFonts w:ascii="Browallia New" w:hAnsi="Browallia New" w:cs="Browallia New"/>
          <w:sz w:val="28"/>
          <w:szCs w:val="28"/>
          <w:lang w:bidi="th-TH"/>
        </w:rPr>
        <w:t>3</w:t>
      </w:r>
      <w:r w:rsidR="00F91367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3B6A96" w:rsidRPr="003B6A96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และหมายเหตุประกอบงบการเงินระหว่างกาลแบบย่อเฉพาะบริษัท</w:t>
      </w:r>
      <w:r w:rsidR="004D6145" w:rsidRPr="00DA36C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A36C6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คิวทีซี เอนเนอร์ยี่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21DC1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="00621DC1" w:rsidRPr="00EF190C">
        <w:rPr>
          <w:rFonts w:ascii="Browallia New" w:hAnsi="Browallia New" w:cs="Browallia New" w:hint="cs"/>
          <w:sz w:val="28"/>
          <w:szCs w:val="28"/>
          <w:cs/>
          <w:lang w:bidi="th-TH"/>
        </w:rPr>
        <w:t>ริ</w:t>
      </w:r>
      <w:r w:rsidR="00621DC1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หารของบริษัทเป็นผู้รับผิดชอบในการจัดทำและนำเสนอ</w:t>
      </w:r>
      <w:r w:rsidR="00621DC1" w:rsidRPr="003B6A96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ข้อมูลทางการเงินระหว่างกาลเหล่านี้ตามมาตรฐานการบัญชี</w:t>
      </w:r>
      <w:r w:rsidR="00621DC1" w:rsidRPr="003B6A9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621DC1" w:rsidRPr="003B6A96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ฉบับที่ </w:t>
      </w:r>
      <w:r w:rsidR="00621DC1" w:rsidRPr="003B6A96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34</w:t>
      </w:r>
      <w:r w:rsidR="00621DC1" w:rsidRPr="003B6A9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621DC1" w:rsidRPr="003B6A96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เรื่อง </w:t>
      </w:r>
      <w:r w:rsidR="00621DC1" w:rsidRPr="003B6A96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“</w:t>
      </w:r>
      <w:r w:rsidR="00621DC1" w:rsidRPr="003B6A96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การรายงานทางการเงินระหว่างกาล</w:t>
      </w:r>
      <w:r w:rsidR="00621DC1" w:rsidRPr="003B6A96">
        <w:rPr>
          <w:rFonts w:ascii="Browallia New" w:hAnsi="Browallia New" w:cs="Browallia New"/>
          <w:spacing w:val="-6"/>
          <w:sz w:val="28"/>
          <w:szCs w:val="28"/>
          <w:lang w:bidi="th-TH"/>
        </w:rPr>
        <w:t>”</w:t>
      </w:r>
      <w:r w:rsidR="00621DC1"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21DC1"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ส่วน</w:t>
      </w:r>
      <w:r w:rsidR="00621DC1" w:rsidRPr="00DE5BC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</w:t>
      </w:r>
      <w:r w:rsidR="00621DC1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เป็นผู้รับผิดชอบในกา</w:t>
      </w:r>
      <w:r w:rsidR="00621DC1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="00621DC1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025174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EE44DA" w:rsidRDefault="00CD4D4E" w:rsidP="00025174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025174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119F046D" w:rsidR="00CD4D4E" w:rsidRPr="00F01358" w:rsidRDefault="00621DC1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21DC1">
        <w:rPr>
          <w:rFonts w:ascii="Browallia New" w:hAnsi="Browallia New" w:cs="Browallia New"/>
          <w:sz w:val="28"/>
          <w:szCs w:val="28"/>
          <w:lang w:bidi="th-TH"/>
        </w:rPr>
        <w:t xml:space="preserve">2410 </w:t>
      </w:r>
      <w:r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621DC1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621DC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621D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21DC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621DC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621DC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621DC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C38D74C" w14:textId="6EA9EA83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07969483" w14:textId="7DDC8716" w:rsidR="00571F56" w:rsidRDefault="00571F56" w:rsidP="00CD4D4E">
      <w:pPr>
        <w:jc w:val="thaiDistribute"/>
        <w:rPr>
          <w:rFonts w:ascii="Browallia New" w:hAnsi="Browallia New" w:cs="Browallia New"/>
        </w:rPr>
      </w:pPr>
    </w:p>
    <w:p w14:paraId="1037655C" w14:textId="38383265" w:rsidR="00571F56" w:rsidRDefault="00571F56" w:rsidP="00CD4D4E">
      <w:pPr>
        <w:jc w:val="thaiDistribute"/>
        <w:rPr>
          <w:rFonts w:ascii="Browallia New" w:hAnsi="Browallia New" w:cs="Browallia New"/>
        </w:rPr>
      </w:pPr>
    </w:p>
    <w:p w14:paraId="5EF21A77" w14:textId="77777777" w:rsidR="00571F56" w:rsidRDefault="00571F56" w:rsidP="00CD4D4E">
      <w:pPr>
        <w:jc w:val="thaiDistribute"/>
        <w:rPr>
          <w:rFonts w:ascii="Browallia New" w:hAnsi="Browallia New" w:cs="Browallia New"/>
        </w:rPr>
      </w:pPr>
    </w:p>
    <w:p w14:paraId="6BA84484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F9136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F9136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6C5B03D3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52590">
        <w:rPr>
          <w:rFonts w:ascii="Browallia New" w:hAnsi="Browallia New" w:cs="Browallia New" w:hint="cs"/>
          <w:sz w:val="28"/>
          <w:szCs w:val="28"/>
          <w:cs/>
          <w:lang w:bidi="th-TH"/>
        </w:rPr>
        <w:t>“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352590">
        <w:rPr>
          <w:rFonts w:ascii="Browallia New" w:hAnsi="Browallia New" w:cs="Browallia New" w:hint="cs"/>
          <w:sz w:val="28"/>
          <w:szCs w:val="28"/>
          <w:cs/>
          <w:lang w:bidi="th-TH"/>
        </w:rPr>
        <w:t>”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B95F694" w14:textId="77777777" w:rsidR="003C08B4" w:rsidRPr="008B359A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8426D62" w14:textId="77777777" w:rsidR="00DA36C6" w:rsidRDefault="00DA36C6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</w:t>
      </w:r>
      <w:r w:rsidRPr="00DA36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0E0FD2DC" w14:textId="2CD7A78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7A8BCE99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A36C6">
        <w:rPr>
          <w:rFonts w:ascii="Browallia New" w:hAnsi="Browallia New" w:cs="Browallia New"/>
          <w:sz w:val="28"/>
          <w:szCs w:val="28"/>
        </w:rPr>
        <w:t>8593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01659E9E" w:rsidR="00CD4D4E" w:rsidRPr="00DA36C6" w:rsidRDefault="002D339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A22F71">
        <w:rPr>
          <w:rFonts w:ascii="Browallia New" w:hAnsi="Browallia New" w:cs="Browallia New"/>
          <w:sz w:val="28"/>
          <w:szCs w:val="28"/>
          <w:lang w:val="en-US" w:bidi="th-TH"/>
        </w:rPr>
        <w:t xml:space="preserve">8 </w:t>
      </w:r>
      <w:r w:rsidRPr="00A22F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DA36C6" w:rsidRPr="00A22F71">
        <w:rPr>
          <w:rFonts w:ascii="Browallia New" w:hAnsi="Browallia New" w:cs="Browallia New"/>
          <w:sz w:val="28"/>
          <w:szCs w:val="28"/>
          <w:lang w:val="en-US" w:bidi="th-TH"/>
        </w:rPr>
        <w:t xml:space="preserve"> 2561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  <w:bookmarkStart w:id="1" w:name="_GoBack"/>
      <w:bookmarkEnd w:id="1"/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CE4A7" w14:textId="77777777" w:rsidR="00C9184E" w:rsidRDefault="00C9184E">
      <w:r>
        <w:separator/>
      </w:r>
    </w:p>
  </w:endnote>
  <w:endnote w:type="continuationSeparator" w:id="0">
    <w:p w14:paraId="376C6DBA" w14:textId="77777777" w:rsidR="00C9184E" w:rsidRDefault="00C91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7F900" w14:textId="77777777" w:rsidR="00C9184E" w:rsidRDefault="00C9184E">
      <w:bookmarkStart w:id="0" w:name="_Hlk482348182"/>
      <w:bookmarkEnd w:id="0"/>
      <w:r>
        <w:separator/>
      </w:r>
    </w:p>
  </w:footnote>
  <w:footnote w:type="continuationSeparator" w:id="0">
    <w:p w14:paraId="3F40EFD0" w14:textId="77777777" w:rsidR="00C9184E" w:rsidRDefault="00C91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47F56D20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05309A29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3496D396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5174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94333"/>
    <w:rsid w:val="00097FAB"/>
    <w:rsid w:val="000A42FE"/>
    <w:rsid w:val="000B65E3"/>
    <w:rsid w:val="000B7090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3399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17AB9"/>
    <w:rsid w:val="00321A76"/>
    <w:rsid w:val="003304A5"/>
    <w:rsid w:val="00335E5B"/>
    <w:rsid w:val="00352590"/>
    <w:rsid w:val="00354F5D"/>
    <w:rsid w:val="00363BA3"/>
    <w:rsid w:val="00365ECE"/>
    <w:rsid w:val="003744DA"/>
    <w:rsid w:val="00384904"/>
    <w:rsid w:val="003A46D5"/>
    <w:rsid w:val="003B4CCD"/>
    <w:rsid w:val="003B4DED"/>
    <w:rsid w:val="003B6A96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4005F9"/>
    <w:rsid w:val="00416281"/>
    <w:rsid w:val="00422353"/>
    <w:rsid w:val="00426915"/>
    <w:rsid w:val="00433F63"/>
    <w:rsid w:val="00435788"/>
    <w:rsid w:val="004359E6"/>
    <w:rsid w:val="00442898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71F56"/>
    <w:rsid w:val="00577D61"/>
    <w:rsid w:val="005822AC"/>
    <w:rsid w:val="00591F0D"/>
    <w:rsid w:val="005934BA"/>
    <w:rsid w:val="005A29D0"/>
    <w:rsid w:val="005A2D58"/>
    <w:rsid w:val="005B405A"/>
    <w:rsid w:val="005C2CCB"/>
    <w:rsid w:val="005C6479"/>
    <w:rsid w:val="005C69FD"/>
    <w:rsid w:val="005C7B75"/>
    <w:rsid w:val="005D7025"/>
    <w:rsid w:val="005E2D67"/>
    <w:rsid w:val="005E5578"/>
    <w:rsid w:val="005F4D62"/>
    <w:rsid w:val="00610ED7"/>
    <w:rsid w:val="00620CE3"/>
    <w:rsid w:val="00621086"/>
    <w:rsid w:val="00621DC1"/>
    <w:rsid w:val="006365A1"/>
    <w:rsid w:val="00636AA2"/>
    <w:rsid w:val="00653B85"/>
    <w:rsid w:val="00666764"/>
    <w:rsid w:val="0066694B"/>
    <w:rsid w:val="00667DB6"/>
    <w:rsid w:val="006771E8"/>
    <w:rsid w:val="00677C01"/>
    <w:rsid w:val="00683CC7"/>
    <w:rsid w:val="00692CA5"/>
    <w:rsid w:val="006932D7"/>
    <w:rsid w:val="00696C42"/>
    <w:rsid w:val="006A3B2F"/>
    <w:rsid w:val="006B06A2"/>
    <w:rsid w:val="006B38FE"/>
    <w:rsid w:val="006C3486"/>
    <w:rsid w:val="006C3D37"/>
    <w:rsid w:val="006C4C20"/>
    <w:rsid w:val="006C6376"/>
    <w:rsid w:val="006D6FF5"/>
    <w:rsid w:val="006F1B19"/>
    <w:rsid w:val="006F29ED"/>
    <w:rsid w:val="006F4F77"/>
    <w:rsid w:val="006F53EE"/>
    <w:rsid w:val="0070147C"/>
    <w:rsid w:val="00701B9B"/>
    <w:rsid w:val="007064E7"/>
    <w:rsid w:val="00714FD6"/>
    <w:rsid w:val="00722A42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541C2"/>
    <w:rsid w:val="008719C2"/>
    <w:rsid w:val="00884701"/>
    <w:rsid w:val="00884FF7"/>
    <w:rsid w:val="00894ACE"/>
    <w:rsid w:val="008B19D9"/>
    <w:rsid w:val="008B1FD3"/>
    <w:rsid w:val="008B204B"/>
    <w:rsid w:val="008B359A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6F40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2F71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39A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C06939"/>
    <w:rsid w:val="00C173BF"/>
    <w:rsid w:val="00C21E3B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9184E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1F65"/>
    <w:rsid w:val="00D92F9A"/>
    <w:rsid w:val="00D9427D"/>
    <w:rsid w:val="00D95B01"/>
    <w:rsid w:val="00D96128"/>
    <w:rsid w:val="00DA1E14"/>
    <w:rsid w:val="00DA36C6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13654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E0F65"/>
    <w:rsid w:val="00EE44DA"/>
    <w:rsid w:val="00EE59BD"/>
    <w:rsid w:val="00EF190C"/>
    <w:rsid w:val="00F01358"/>
    <w:rsid w:val="00F12CE4"/>
    <w:rsid w:val="00F246A1"/>
    <w:rsid w:val="00F37917"/>
    <w:rsid w:val="00F5513E"/>
    <w:rsid w:val="00F63F3F"/>
    <w:rsid w:val="00F64D2D"/>
    <w:rsid w:val="00F66FA5"/>
    <w:rsid w:val="00F71678"/>
    <w:rsid w:val="00F730E3"/>
    <w:rsid w:val="00F755E9"/>
    <w:rsid w:val="00F909CD"/>
    <w:rsid w:val="00F91367"/>
    <w:rsid w:val="00F974D1"/>
    <w:rsid w:val="00FA121E"/>
    <w:rsid w:val="00FA16E0"/>
    <w:rsid w:val="00FC4397"/>
    <w:rsid w:val="00FD05AD"/>
    <w:rsid w:val="00FD0666"/>
    <w:rsid w:val="00FD7295"/>
    <w:rsid w:val="00FE2187"/>
    <w:rsid w:val="00FE320C"/>
    <w:rsid w:val="00FF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F2D624989BCC4B91C3509B5ACDFEAC" ma:contentTypeVersion="4" ma:contentTypeDescription="Create a new document." ma:contentTypeScope="" ma:versionID="bc67323e77dfaa01e51587456ebb83c3">
  <xsd:schema xmlns:xsd="http://www.w3.org/2001/XMLSchema" xmlns:xs="http://www.w3.org/2001/XMLSchema" xmlns:p="http://schemas.microsoft.com/office/2006/metadata/properties" xmlns:ns2="a995cbd9-5764-43f5-bd3f-0cf1ec58972e" xmlns:ns3="1c180b90-967f-4688-bfe9-3e2f9d25db2e" targetNamespace="http://schemas.microsoft.com/office/2006/metadata/properties" ma:root="true" ma:fieldsID="d52e191fc2cf14d5249ee22b86f1e93f" ns2:_="" ns3:_="">
    <xsd:import namespace="a995cbd9-5764-43f5-bd3f-0cf1ec58972e"/>
    <xsd:import namespace="1c180b90-967f-4688-bfe9-3e2f9d25d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5cbd9-5764-43f5-bd3f-0cf1ec589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180b90-967f-4688-bfe9-3e2f9d25d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F129F2-C0C8-47FA-B230-46F974DAB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95cbd9-5764-43f5-bd3f-0cf1ec58972e"/>
    <ds:schemaRef ds:uri="1c180b90-967f-4688-bfe9-3e2f9d25d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EEF468-DC54-4984-A843-CD9891DCD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Prewpan Neamnam</cp:lastModifiedBy>
  <cp:revision>2</cp:revision>
  <cp:lastPrinted>2018-11-06T09:46:00Z</cp:lastPrinted>
  <dcterms:created xsi:type="dcterms:W3CDTF">2018-11-08T03:01:00Z</dcterms:created>
  <dcterms:modified xsi:type="dcterms:W3CDTF">2018-11-08T03:01:00Z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0x01010091F2D624989BCC4B91C3509B5ACDFEAC</vt:lpwstr>
  </property>
</Properties>
</file>