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  <w:bookmarkStart w:id="1" w:name="_GoBack"/>
      <w:bookmarkEnd w:id="1"/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48CCCCD7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71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E4196A6" w:rsidR="00CD4D4E" w:rsidRPr="007C2D33" w:rsidRDefault="00142624" w:rsidP="3279971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ณ 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bookmarkStart w:id="2" w:name="_Hlk523228234"/>
      <w:r w:rsid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bookmarkEnd w:id="2"/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งวดสามเดือนและ</w:t>
      </w:r>
      <w:r w:rsidR="007148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เก้า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 w:rsidRP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7148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เก้า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EF190C" w:rsidRPr="001B5889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 w:rsidRP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แบบย่อข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องบริษัท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ศูนย์บริการเหล็กสยาม จำกัด (มหาชน) และบริษัทย่อย </w:t>
      </w:r>
      <w:r w:rsidR="001B588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493F2D" w:rsidRPr="001B5889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ณ 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 w:rsidRP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1B5889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4D20B1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งวดสามเดือนและ</w:t>
      </w:r>
      <w:r w:rsidR="007148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เก้า</w:t>
      </w:r>
      <w:r w:rsidR="004D20B1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 w:rsidRP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1B5889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="00493F2D" w:rsidRPr="001B5889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7148CF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 w:rsidRPr="007148CF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งบการเงินระหว่างกาลแบบย่อเฉพาะของบริษัท</w:t>
      </w:r>
      <w:r w:rsidR="001B58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>ศูนย์บริการเหล็กสยาม จำกัด (มหาชน)</w:t>
      </w:r>
      <w:r w:rsidR="00E13654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="00142E5B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48C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1B5889">
        <w:rPr>
          <w:rFonts w:ascii="Browallia New" w:hAnsi="Browallia New" w:cs="Browallia New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สอบทานของข้าพเจ้า</w:t>
      </w:r>
    </w:p>
    <w:p w14:paraId="041887F2" w14:textId="77777777" w:rsidR="00CD4D4E" w:rsidRPr="001B5889" w:rsidRDefault="00CD4D4E" w:rsidP="00CD4D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B5889" w:rsidRDefault="00CD4D4E" w:rsidP="007148CF">
      <w:pPr>
        <w:spacing w:after="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364EAAD9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02FD1A28" w14:textId="5ACF0602" w:rsidR="007148CF" w:rsidRDefault="007148CF" w:rsidP="00CD4D4E">
      <w:pPr>
        <w:jc w:val="thaiDistribute"/>
        <w:rPr>
          <w:rFonts w:ascii="Browallia New" w:hAnsi="Browallia New" w:cs="Browallia New"/>
        </w:rPr>
      </w:pPr>
    </w:p>
    <w:p w14:paraId="53267130" w14:textId="04D11EF3" w:rsidR="002D74BB" w:rsidRDefault="002D74BB" w:rsidP="00CD4D4E">
      <w:pPr>
        <w:jc w:val="thaiDistribute"/>
        <w:rPr>
          <w:rFonts w:ascii="Browallia New" w:hAnsi="Browallia New" w:cs="Browallia New"/>
        </w:rPr>
      </w:pPr>
    </w:p>
    <w:p w14:paraId="659D01F4" w14:textId="5360D7E3" w:rsidR="002D74BB" w:rsidRDefault="002D74BB" w:rsidP="00CD4D4E">
      <w:pPr>
        <w:jc w:val="thaiDistribute"/>
        <w:rPr>
          <w:rFonts w:ascii="Browallia New" w:hAnsi="Browallia New" w:cs="Browallia New"/>
        </w:rPr>
      </w:pPr>
    </w:p>
    <w:p w14:paraId="45470F08" w14:textId="77777777" w:rsidR="002D74BB" w:rsidRDefault="002D74BB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7148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7148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4D20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507264" w14:textId="34159E46" w:rsidR="00884701" w:rsidRDefault="00884701" w:rsidP="007148CF">
      <w:pPr>
        <w:spacing w:after="0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lang w:bidi="th-TH"/>
        </w:rPr>
      </w:pPr>
    </w:p>
    <w:p w14:paraId="3C65B0AE" w14:textId="77777777" w:rsidR="007148CF" w:rsidRPr="00C24BF2" w:rsidRDefault="007148CF" w:rsidP="007148CF">
      <w:pPr>
        <w:spacing w:after="0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lang w:bidi="th-TH"/>
        </w:rPr>
      </w:pPr>
    </w:p>
    <w:p w14:paraId="091C91FF" w14:textId="77777777" w:rsidR="001B5889" w:rsidRDefault="001B5889" w:rsidP="001B5889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819A08E" w14:textId="77777777" w:rsidR="001B5889" w:rsidRPr="00142624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A3134E9" w14:textId="77777777" w:rsidR="001B5889" w:rsidRDefault="001B5889" w:rsidP="001B5889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</w:rPr>
        <w:t>6549</w:t>
      </w:r>
    </w:p>
    <w:p w14:paraId="4CC7B9DE" w14:textId="77777777" w:rsidR="001B5889" w:rsidRPr="00142624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53250CB" w14:textId="77777777" w:rsidR="001B5889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65238BE" w14:textId="77777777" w:rsidR="001B5889" w:rsidRPr="00CF75AC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F75A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577EF4" w14:textId="1F3A89D8" w:rsidR="001B5889" w:rsidRPr="00CF75AC" w:rsidRDefault="00C90E9B" w:rsidP="001B588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90E9B"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 w:rsidRPr="00C90E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1B5889" w:rsidRPr="00C90E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B5889" w:rsidRPr="00C90E9B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59FE9" w14:textId="77777777" w:rsidR="00013558" w:rsidRDefault="00013558">
      <w:r>
        <w:separator/>
      </w:r>
    </w:p>
  </w:endnote>
  <w:endnote w:type="continuationSeparator" w:id="0">
    <w:p w14:paraId="1288611D" w14:textId="77777777" w:rsidR="00013558" w:rsidRDefault="0001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60ECE" w14:textId="77777777" w:rsidR="00013558" w:rsidRDefault="00013558">
      <w:bookmarkStart w:id="0" w:name="_Hlk482348182"/>
      <w:bookmarkEnd w:id="0"/>
      <w:r>
        <w:separator/>
      </w:r>
    </w:p>
  </w:footnote>
  <w:footnote w:type="continuationSeparator" w:id="0">
    <w:p w14:paraId="48282FE1" w14:textId="77777777" w:rsidR="00013558" w:rsidRDefault="0001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6BDBBCD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1C2D2E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032CB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558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961FD"/>
    <w:rsid w:val="001A3BFB"/>
    <w:rsid w:val="001A3C20"/>
    <w:rsid w:val="001B198C"/>
    <w:rsid w:val="001B5889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D74BB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B5EDE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8CF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7496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90E9B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3B80"/>
    <w:rsid w:val="00E86B53"/>
    <w:rsid w:val="00E9057F"/>
    <w:rsid w:val="00E9110B"/>
    <w:rsid w:val="00EA2B6F"/>
    <w:rsid w:val="00EB1A87"/>
    <w:rsid w:val="00EB3478"/>
    <w:rsid w:val="00EB4B39"/>
    <w:rsid w:val="00EB6FE3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6C8E"/>
    <w:rsid w:val="00FD7295"/>
    <w:rsid w:val="00FE2187"/>
    <w:rsid w:val="00FE320C"/>
    <w:rsid w:val="3279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7" ma:contentTypeDescription="Create a new document." ma:contentTypeScope="" ma:versionID="81727a766420c9f13acca636deea9401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fe692d878c687d9acc12cce4d6ab60c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7665F-1AFB-44D4-B957-BFB34156D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087F09-E7CF-4833-891C-59DA85DA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299</Words>
  <Characters>1708</Characters>
  <Application>Microsoft Office Word</Application>
  <DocSecurity>0</DocSecurity>
  <Lines>14</Lines>
  <Paragraphs>4</Paragraphs>
  <ScaleCrop>false</ScaleCrop>
  <Company>Grant Thornton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21</cp:revision>
  <cp:lastPrinted>2017-11-14T11:56:00Z</cp:lastPrinted>
  <dcterms:created xsi:type="dcterms:W3CDTF">2018-06-11T03:35:00Z</dcterms:created>
  <dcterms:modified xsi:type="dcterms:W3CDTF">2018-11-09T10:47:00Z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