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F214DC" w:rsidP="00D96833">
      <w:pPr>
        <w:tabs>
          <w:tab w:val="left" w:pos="5580"/>
        </w:tabs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D306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11234C">
        <w:rPr>
          <w:rFonts w:ascii="Angsana New" w:hAnsi="Angsana New" w:cs="Angsana New"/>
          <w:b/>
          <w:bCs/>
          <w:sz w:val="32"/>
          <w:szCs w:val="32"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712AD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DC11FC" w:rsidRPr="00084BBD" w:rsidRDefault="00DC11FC" w:rsidP="001045FE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736"/>
        <w:gridCol w:w="2520"/>
        <w:gridCol w:w="2345"/>
      </w:tblGrid>
      <w:tr w:rsidR="001045FE" w:rsidRPr="007C2707" w:rsidTr="004E356C">
        <w:tc>
          <w:tcPr>
            <w:tcW w:w="2268" w:type="dxa"/>
            <w:vMerge w:val="restart"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2736" w:type="dxa"/>
            <w:vMerge w:val="restart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865" w:type="dxa"/>
            <w:gridSpan w:val="2"/>
            <w:tcBorders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vMerge/>
            <w:tcBorders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934AD" w:rsidRDefault="005D1841" w:rsidP="005D184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34A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7934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34AD">
              <w:rPr>
                <w:rFonts w:ascii="Angsana New" w:hAnsi="Angsana New" w:cs="Angsana New"/>
                <w:sz w:val="28"/>
                <w:szCs w:val="28"/>
              </w:rPr>
              <w:t>Holding</w:t>
            </w:r>
            <w:r w:rsidR="001045FE" w:rsidRPr="007934AD">
              <w:rPr>
                <w:rFonts w:ascii="Angsana New" w:hAnsi="Angsana New" w:cs="Angsana New"/>
                <w:sz w:val="28"/>
                <w:szCs w:val="28"/>
              </w:rPr>
              <w:t xml:space="preserve"> LLC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345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กฎหมายไทยและจดทะเบียนใน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7C2707" w:rsidRDefault="001045FE" w:rsidP="00233DF7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233DF7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  <w:r w:rsidR="005D1841">
              <w:rPr>
                <w:rFonts w:ascii="Angsana New" w:hAnsi="Angsana New" w:cs="Angsana New" w:hint="cs"/>
                <w:sz w:val="28"/>
                <w:szCs w:val="28"/>
                <w:cs/>
              </w:rPr>
              <w:t>อเมริกา</w:t>
            </w:r>
          </w:p>
        </w:tc>
      </w:tr>
      <w:tr w:rsidR="001045FE" w:rsidRPr="007C2707" w:rsidTr="004E356C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7C2707" w:rsidRDefault="00FD627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="001045FE"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นอดเฮนเนต</w:t>
            </w:r>
            <w:r w:rsidR="001045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567577" w:rsidRDefault="005D1841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</w:rPr>
              <w:t xml:space="preserve">850 </w:t>
            </w:r>
            <w:r w:rsidR="00321E4F">
              <w:rPr>
                <w:rFonts w:ascii="Angsana New" w:hAnsi="Angsana New" w:cs="Angsana New" w:hint="cs"/>
                <w:sz w:val="28"/>
                <w:szCs w:val="28"/>
                <w:cs/>
              </w:rPr>
              <w:t>ถนนนิวเบอร์ตัน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เมืองซอนเดอร์เบอร์ก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ห้อง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201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โดเวอร์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E356C">
              <w:rPr>
                <w:rFonts w:ascii="Angsana New" w:hAnsi="Angsana New" w:cs="Angsana New" w:hint="cs"/>
                <w:sz w:val="28"/>
                <w:szCs w:val="28"/>
                <w:cs/>
              </w:rPr>
              <w:t>เมืองเคนต์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รัฐเดลาแวร์</w:t>
            </w:r>
            <w:r w:rsidR="005D1841"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>19904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4E356C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  <w:cs/>
              </w:rPr>
              <w:t>ประเทศ</w:t>
            </w:r>
            <w:r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สหรัฐอเมริกา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045FE" w:rsidRPr="002F37CC" w:rsidTr="004E356C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1045FE" w:rsidRPr="00F45C00" w:rsidRDefault="001045FE" w:rsidP="00236B2D">
      <w:pPr>
        <w:numPr>
          <w:ilvl w:val="0"/>
          <w:numId w:val="1"/>
        </w:numPr>
        <w:spacing w:before="240"/>
        <w:ind w:right="576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A714BD" w:rsidRDefault="00A714BD" w:rsidP="00102DB0">
      <w:pPr>
        <w:spacing w:after="60"/>
        <w:ind w:left="851" w:right="11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 ควรอ่านประกอบกับงบการเงินสำหรับปีสิ้นสุดวันที่ 31 ธันวาคม 25</w:t>
      </w:r>
      <w:r w:rsidR="00BA27C6">
        <w:rPr>
          <w:rFonts w:ascii="Angsana New" w:hAnsi="Angsana New" w:cs="Angsana New"/>
          <w:spacing w:val="-6"/>
          <w:sz w:val="32"/>
          <w:szCs w:val="32"/>
        </w:rPr>
        <w:t>60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102DB0">
      <w:pPr>
        <w:spacing w:before="120"/>
        <w:ind w:left="1168" w:right="119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BA27C6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BA27C6">
        <w:rPr>
          <w:rFonts w:ascii="Angsana New" w:hAnsi="Angsana New" w:cs="Angsana New"/>
          <w:spacing w:val="-2"/>
          <w:sz w:val="32"/>
          <w:szCs w:val="32"/>
        </w:rPr>
        <w:t>60</w:t>
      </w:r>
    </w:p>
    <w:p w:rsidR="00A714BD" w:rsidRPr="0002662C" w:rsidRDefault="00A714BD" w:rsidP="00102DB0">
      <w:pPr>
        <w:spacing w:before="120" w:after="120"/>
        <w:ind w:left="1170" w:right="119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</w:t>
      </w:r>
      <w:r w:rsidR="00236B2D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133645" w:rsidRDefault="00A714BD" w:rsidP="00B72C9D">
      <w:pPr>
        <w:spacing w:before="60"/>
        <w:ind w:left="851" w:right="119" w:hanging="425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133645" w:rsidRDefault="00133645" w:rsidP="008552BC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  <w:sectPr w:rsidR="00133645" w:rsidSect="002201EE">
          <w:headerReference w:type="default" r:id="rId8"/>
          <w:pgSz w:w="11909" w:h="16834" w:code="9"/>
          <w:pgMar w:top="1224" w:right="852" w:bottom="284" w:left="1440" w:header="432" w:footer="0" w:gutter="0"/>
          <w:cols w:space="720"/>
          <w:noEndnote/>
          <w:docGrid w:linePitch="360"/>
        </w:sectPr>
      </w:pPr>
    </w:p>
    <w:p w:rsidR="00A714BD" w:rsidRPr="00370B7A" w:rsidRDefault="00A714BD" w:rsidP="00CF5D85">
      <w:pPr>
        <w:spacing w:before="60"/>
        <w:ind w:left="851" w:right="25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>ของบริษัท ทีมพรีซิชั่น จำกัด (มหาชน) และบริษัทย่อยที่บริษัท ทีมพรีซิชั่น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Default="00A714BD" w:rsidP="00251FAA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>Team Precision (Europe) ApS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5D1841" w:rsidRDefault="005D1841" w:rsidP="005D1841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D1841">
        <w:rPr>
          <w:rFonts w:ascii="Angsana New" w:hAnsi="Angsana New" w:cs="Angsana New"/>
          <w:sz w:val="32"/>
          <w:szCs w:val="32"/>
        </w:rPr>
        <w:t>TPA H</w:t>
      </w:r>
      <w:r>
        <w:rPr>
          <w:rFonts w:ascii="Angsana New" w:hAnsi="Angsana New" w:cs="Angsana New"/>
          <w:sz w:val="32"/>
          <w:szCs w:val="32"/>
        </w:rPr>
        <w:t>olding</w:t>
      </w:r>
      <w:r w:rsidRPr="005D1841">
        <w:rPr>
          <w:rFonts w:ascii="Angsana New" w:hAnsi="Angsana New" w:cs="Angsana New"/>
          <w:sz w:val="32"/>
          <w:szCs w:val="32"/>
        </w:rPr>
        <w:t xml:space="preserve"> LLC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CF5D85" w:rsidRDefault="00A714BD" w:rsidP="00CF5D85">
      <w:pPr>
        <w:spacing w:before="60"/>
        <w:ind w:left="851" w:right="25" w:hanging="425"/>
        <w:rPr>
          <w:rFonts w:ascii="Angsana New" w:hAnsi="Angsana New" w:cs="Angsana New"/>
          <w:b/>
          <w:bCs/>
          <w:spacing w:val="-14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5750E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CF5D85">
        <w:rPr>
          <w:rFonts w:ascii="Angsana New" w:hAnsi="Angsana New" w:cs="Angsana New"/>
          <w:spacing w:val="-14"/>
          <w:sz w:val="32"/>
          <w:szCs w:val="32"/>
          <w:cs/>
        </w:rPr>
        <w:t>ยอดคงค้างและรายการระหว่างกั</w:t>
      </w:r>
      <w:r w:rsidR="00795FA0" w:rsidRPr="00CF5D85">
        <w:rPr>
          <w:rFonts w:ascii="Angsana New" w:hAnsi="Angsana New" w:cs="Angsana New"/>
          <w:spacing w:val="-14"/>
          <w:sz w:val="32"/>
          <w:szCs w:val="32"/>
          <w:cs/>
        </w:rPr>
        <w:t>นที่สำคัญของบริษัทและบริษัทย่อย</w:t>
      </w:r>
      <w:r w:rsidRPr="00CF5D85">
        <w:rPr>
          <w:rFonts w:ascii="Angsana New" w:hAnsi="Angsana New" w:cs="Angsana New"/>
          <w:spacing w:val="-14"/>
          <w:sz w:val="32"/>
          <w:szCs w:val="32"/>
          <w:cs/>
        </w:rPr>
        <w:t>ได้ตัดออกจากงบการเงิน</w:t>
      </w:r>
      <w:r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ระหว่างกาล</w:t>
      </w:r>
      <w:r w:rsidR="00795FA0" w:rsidRPr="00CF5D85">
        <w:rPr>
          <w:rFonts w:ascii="Angsana New" w:hAnsi="Angsana New" w:cs="Angsana New"/>
          <w:spacing w:val="-14"/>
          <w:sz w:val="32"/>
          <w:szCs w:val="32"/>
          <w:cs/>
        </w:rPr>
        <w:t>รว</w:t>
      </w:r>
      <w:r w:rsidR="00795FA0"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ม</w:t>
      </w:r>
      <w:r w:rsidR="00EE3929"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CF5D85">
      <w:pPr>
        <w:spacing w:line="276" w:lineRule="auto"/>
        <w:ind w:left="907" w:right="25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5D85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BA27C6">
        <w:rPr>
          <w:rFonts w:ascii="Angsana New" w:hAnsi="Angsana New" w:cs="Angsana New"/>
          <w:sz w:val="32"/>
          <w:szCs w:val="32"/>
        </w:rPr>
        <w:t>60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6F4E7E" w:rsidRDefault="00DB3322" w:rsidP="00795FA0">
      <w:pPr>
        <w:tabs>
          <w:tab w:val="left" w:pos="9923"/>
        </w:tabs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6F4E7E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 w:rsidRPr="006F4E7E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6F4E7E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6"/>
        <w:gridCol w:w="1711"/>
        <w:gridCol w:w="1711"/>
        <w:gridCol w:w="1711"/>
        <w:gridCol w:w="1711"/>
      </w:tblGrid>
      <w:tr w:rsidR="00BE7B95" w:rsidRPr="006F4E7E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6F4E7E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6F4E7E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6F4E7E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6F4E7E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496949" w:rsidRPr="006F4E7E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6F4E7E" w:rsidRDefault="005E7538" w:rsidP="00F1688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F16886" w:rsidRPr="006F4E7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29C1" w:rsidRPr="006F4E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12AD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F16886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0824A3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BD29C1" w:rsidRPr="006F4E7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6F4E7E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 w:rsidRPr="006F4E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6F4E7E" w:rsidRDefault="00F16886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3702D"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.ย. 256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6F4E7E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 w:rsidRPr="006F4E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F4E7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6F4E7E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701074" w:rsidRPr="006F4E7E" w:rsidRDefault="00701074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6F4E7E" w:rsidRDefault="00CE1C02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6F4E7E" w:rsidRDefault="00701074" w:rsidP="00B94B3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6F4E7E" w:rsidRDefault="00CE1C02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6F4E7E" w:rsidRDefault="00701074" w:rsidP="00B94B3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6F4E7E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6F4E7E" w:rsidRDefault="00701074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6F4E7E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074" w:rsidRPr="006F4E7E" w:rsidRDefault="00CE1C02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39,488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6F4E7E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138,703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6F4E7E" w:rsidRDefault="00CE1C02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36,153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6F4E7E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136,114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6F4E7E" w:rsidRDefault="00701074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F4E7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074" w:rsidRPr="006F4E7E" w:rsidRDefault="00CE1C02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39,548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6F4E7E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138,763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6F4E7E" w:rsidRDefault="00CE1C02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36,213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7E">
              <w:rPr>
                <w:rFonts w:ascii="Angsana New" w:hAnsi="Angsana New" w:cs="Angsana New"/>
                <w:sz w:val="30"/>
                <w:szCs w:val="30"/>
              </w:rPr>
              <w:t>136,174</w:t>
            </w:r>
          </w:p>
        </w:tc>
      </w:tr>
    </w:tbl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B61437" w:rsidRPr="00B61437" w:rsidRDefault="008A209E" w:rsidP="00C6006E">
      <w:pPr>
        <w:numPr>
          <w:ilvl w:val="0"/>
          <w:numId w:val="1"/>
        </w:numPr>
        <w:spacing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251FAA" w:rsidRDefault="0051259B" w:rsidP="00B12A95">
      <w:pPr>
        <w:ind w:left="446" w:right="90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204"/>
        <w:gridCol w:w="1612"/>
        <w:gridCol w:w="1551"/>
        <w:gridCol w:w="1628"/>
        <w:gridCol w:w="1662"/>
      </w:tblGrid>
      <w:tr w:rsidR="0051259B" w:rsidRPr="002F37CC" w:rsidTr="00B72C9D">
        <w:trPr>
          <w:trHeight w:val="20"/>
          <w:jc w:val="center"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:rsidTr="00B72C9D">
        <w:trPr>
          <w:trHeight w:val="454"/>
          <w:jc w:val="center"/>
        </w:trPr>
        <w:tc>
          <w:tcPr>
            <w:tcW w:w="320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2F37CC" w:rsidRDefault="00B72C9D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F1688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24895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B72C9D">
            <w:pPr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2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F16886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24895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6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2560</w:t>
            </w:r>
          </w:p>
        </w:tc>
      </w:tr>
      <w:tr w:rsidR="0051259B" w:rsidRPr="003F1BB7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3F1BB7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3F1BB7" w:rsidRDefault="0051259B" w:rsidP="0051259B">
            <w:pPr>
              <w:tabs>
                <w:tab w:val="decimal" w:pos="1146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3F1BB7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77CE" w:rsidRPr="003F1BB7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3F1BB7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ยังไม่ถึงกำหนดชำระ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3F1BB7" w:rsidRDefault="003F1BB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302,767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B94B3E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158,22</w:t>
            </w:r>
            <w:r w:rsidR="008108E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302,767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B94B3E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158,481</w:t>
            </w:r>
          </w:p>
        </w:tc>
      </w:tr>
      <w:tr w:rsidR="00BE77CE" w:rsidRPr="003F1BB7" w:rsidTr="00B72C9D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3F1BB7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3F1BB7" w:rsidRDefault="003F1BB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118,640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118,640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</w:tr>
      <w:tr w:rsidR="00BE77CE" w:rsidRPr="003F1BB7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3F1BB7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3F1BB7" w:rsidRDefault="003F1BB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3,242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3,242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</w:tr>
      <w:tr w:rsidR="00BE77CE" w:rsidRPr="003F1BB7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3F1BB7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3F1BB7" w:rsidRDefault="003F1BB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1,259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757F27">
            <w:pPr>
              <w:tabs>
                <w:tab w:val="decimal" w:pos="1144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1,259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3F1BB7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</w:tr>
      <w:tr w:rsidR="00757F27" w:rsidRPr="003F1BB7" w:rsidTr="003464CE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FFFFFF" w:themeColor="background1"/>
            </w:tcBorders>
            <w:vAlign w:val="center"/>
          </w:tcPr>
          <w:p w:rsidR="00757F27" w:rsidRPr="003F1BB7" w:rsidRDefault="00757F27" w:rsidP="008C0DCE">
            <w:pPr>
              <w:spacing w:before="30" w:line="276" w:lineRule="auto"/>
              <w:ind w:right="29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757F27" w:rsidRPr="003F1BB7" w:rsidRDefault="003F1BB7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57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3F1BB7" w:rsidRDefault="00757F27" w:rsidP="00757F27">
            <w:pPr>
              <w:tabs>
                <w:tab w:val="decimal" w:pos="958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757F27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57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3F1BB7" w:rsidRDefault="00757F27" w:rsidP="00757F27">
            <w:pPr>
              <w:tabs>
                <w:tab w:val="decimal" w:pos="93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51259B" w:rsidRPr="003F1BB7" w:rsidTr="003464CE">
        <w:trPr>
          <w:trHeight w:val="527"/>
          <w:jc w:val="center"/>
        </w:trPr>
        <w:tc>
          <w:tcPr>
            <w:tcW w:w="3204" w:type="dxa"/>
            <w:tcBorders>
              <w:top w:val="single" w:sz="4" w:space="0" w:color="FFFFFF" w:themeColor="background1"/>
              <w:left w:val="single" w:sz="6" w:space="0" w:color="auto"/>
            </w:tcBorders>
            <w:vAlign w:val="center"/>
          </w:tcPr>
          <w:p w:rsidR="0051259B" w:rsidRPr="003F1BB7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3F1BB7" w:rsidRDefault="003F1BB7" w:rsidP="00BE77CE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425,965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215,99</w:t>
            </w:r>
            <w:r w:rsidR="008108E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425,965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25</w:t>
            </w:r>
            <w:r w:rsidR="00801BC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</w:t>
            </w:r>
          </w:p>
        </w:tc>
      </w:tr>
      <w:tr w:rsidR="0051259B" w:rsidRPr="003F1BB7" w:rsidTr="003464CE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FFFFFF" w:themeColor="background1"/>
            </w:tcBorders>
            <w:vAlign w:val="center"/>
          </w:tcPr>
          <w:p w:rsidR="0051259B" w:rsidRPr="003F1BB7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ค่าเผื่อหนี้สงสัยจะสูญ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3F1BB7" w:rsidRDefault="003F1BB7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(53)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801BC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(1</w:t>
            </w:r>
            <w:r w:rsidR="00801BC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(53)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(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="00801BC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</w:tr>
      <w:tr w:rsidR="0051259B" w:rsidRPr="003F1BB7" w:rsidTr="003464CE">
        <w:trPr>
          <w:trHeight w:val="528"/>
          <w:jc w:val="center"/>
        </w:trPr>
        <w:tc>
          <w:tcPr>
            <w:tcW w:w="3204" w:type="dxa"/>
            <w:tcBorders>
              <w:top w:val="single" w:sz="4" w:space="0" w:color="FFFFFF" w:themeColor="background1"/>
              <w:left w:val="single" w:sz="6" w:space="0" w:color="auto"/>
              <w:bottom w:val="single" w:sz="6" w:space="0" w:color="auto"/>
            </w:tcBorders>
            <w:vAlign w:val="center"/>
          </w:tcPr>
          <w:p w:rsidR="0051259B" w:rsidRPr="003F1BB7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259B" w:rsidRPr="003F1BB7" w:rsidRDefault="003F1BB7" w:rsidP="00B60829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425,912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51259B" w:rsidRPr="003F1BB7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215,80</w:t>
            </w:r>
            <w:r w:rsidR="008108E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425,912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801BC0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216,06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</w:p>
        </w:tc>
      </w:tr>
      <w:tr w:rsidR="0051259B" w:rsidRPr="003F1BB7" w:rsidTr="00B72C9D">
        <w:trPr>
          <w:trHeight w:val="527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259B" w:rsidRPr="003F1BB7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3F1BB7" w:rsidRDefault="0051259B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51259B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3F1BB7" w:rsidRDefault="0051259B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6C3FF0">
            <w:pPr>
              <w:tabs>
                <w:tab w:val="decimal" w:pos="1189"/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259B" w:rsidRPr="003F1BB7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3F1BB7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ค่าใช้จ่ายรอเรียกคืน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3F1BB7" w:rsidRDefault="003F1BB7" w:rsidP="00C6006E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1,022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3F1BB7" w:rsidRDefault="003F1BB7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1,022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</w:tr>
      <w:tr w:rsidR="0051259B" w:rsidRPr="003F1BB7" w:rsidTr="003464CE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FFFFFF" w:themeColor="background1"/>
            </w:tcBorders>
            <w:vAlign w:val="center"/>
          </w:tcPr>
          <w:p w:rsidR="0051259B" w:rsidRPr="003F1BB7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อื่นๆ</w:t>
            </w:r>
          </w:p>
        </w:tc>
        <w:tc>
          <w:tcPr>
            <w:tcW w:w="1612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1,378</w:t>
            </w:r>
          </w:p>
        </w:tc>
        <w:tc>
          <w:tcPr>
            <w:tcW w:w="15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1,378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</w:tr>
      <w:tr w:rsidR="0051259B" w:rsidRPr="003F1BB7" w:rsidTr="003464CE">
        <w:trPr>
          <w:trHeight w:val="527"/>
          <w:jc w:val="center"/>
        </w:trPr>
        <w:tc>
          <w:tcPr>
            <w:tcW w:w="3204" w:type="dxa"/>
            <w:tcBorders>
              <w:top w:val="single" w:sz="4" w:space="0" w:color="FFFFFF" w:themeColor="background1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3F1BB7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2,400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2,400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</w:tr>
      <w:tr w:rsidR="0051259B" w:rsidRPr="003F1BB7" w:rsidTr="00B72C9D">
        <w:trPr>
          <w:trHeight w:val="528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3F1BB7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428,312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51259B" w:rsidP="008108E0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219,7</w:t>
            </w:r>
            <w:r w:rsidR="008108E0"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3F1BB7" w:rsidRDefault="003F1BB7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428,312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3F1BB7" w:rsidRDefault="00894AFE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lang w:eastAsia="zh-CN"/>
              </w:rPr>
              <w:t>219,976</w:t>
            </w:r>
          </w:p>
        </w:tc>
      </w:tr>
    </w:tbl>
    <w:p w:rsidR="002B4788" w:rsidRDefault="002B4788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Pr="00545775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33829" w:rsidRDefault="0048572B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64F6" w:rsidRPr="006D7BFC" w:rsidRDefault="000A64F6" w:rsidP="00BE7C6C">
      <w:pPr>
        <w:tabs>
          <w:tab w:val="left" w:pos="9810"/>
        </w:tabs>
        <w:ind w:left="446" w:right="-180"/>
        <w:jc w:val="right"/>
        <w:rPr>
          <w:rFonts w:ascii="Angsana New" w:hAnsi="Angsana New" w:cs="Angsana New"/>
          <w:sz w:val="28"/>
          <w:szCs w:val="28"/>
          <w:cs/>
        </w:rPr>
      </w:pPr>
      <w:r w:rsidRPr="006D7BFC">
        <w:rPr>
          <w:rFonts w:ascii="Angsana New" w:hAnsi="Angsana New" w:cs="Angsana New"/>
          <w:sz w:val="28"/>
          <w:szCs w:val="28"/>
          <w:cs/>
        </w:rPr>
        <w:t>หน่วย</w:t>
      </w:r>
      <w:r w:rsidRPr="006D7BFC">
        <w:rPr>
          <w:rFonts w:ascii="Angsana New" w:hAnsi="Angsana New" w:cs="Angsana New"/>
          <w:sz w:val="28"/>
          <w:szCs w:val="28"/>
        </w:rPr>
        <w:t xml:space="preserve"> :</w:t>
      </w:r>
      <w:r w:rsidRPr="006D7BFC">
        <w:rPr>
          <w:rFonts w:ascii="Angsana New" w:hAnsi="Angsana New" w:cs="Angsana New"/>
          <w:sz w:val="28"/>
          <w:szCs w:val="28"/>
          <w:cs/>
        </w:rPr>
        <w:t xml:space="preserve"> พัน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0"/>
        <w:gridCol w:w="1080"/>
        <w:gridCol w:w="1050"/>
        <w:gridCol w:w="1110"/>
        <w:gridCol w:w="1020"/>
        <w:gridCol w:w="1065"/>
        <w:gridCol w:w="1065"/>
      </w:tblGrid>
      <w:tr w:rsidR="008F7653" w:rsidRPr="008F54F4" w:rsidTr="00B966CD">
        <w:trPr>
          <w:trHeight w:hRule="exact" w:val="454"/>
        </w:trPr>
        <w:tc>
          <w:tcPr>
            <w:tcW w:w="3600" w:type="dxa"/>
            <w:vMerge w:val="restart"/>
            <w:vAlign w:val="center"/>
          </w:tcPr>
          <w:p w:rsidR="00851D04" w:rsidRPr="00B966CD" w:rsidRDefault="00851D04" w:rsidP="00DB6D7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vAlign w:val="center"/>
          </w:tcPr>
          <w:p w:rsidR="00851D04" w:rsidRPr="00B966CD" w:rsidRDefault="00851D04" w:rsidP="0013563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center"/>
          </w:tcPr>
          <w:p w:rsidR="00851D04" w:rsidRPr="00B966CD" w:rsidRDefault="00851D04" w:rsidP="0013563A">
            <w:pPr>
              <w:ind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center"/>
          </w:tcPr>
          <w:p w:rsidR="00851D04" w:rsidRPr="00B966CD" w:rsidRDefault="00851D04" w:rsidP="0013563A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F7653" w:rsidRPr="008F54F4" w:rsidTr="00B966CD">
        <w:trPr>
          <w:trHeight w:hRule="exact" w:val="887"/>
        </w:trPr>
        <w:tc>
          <w:tcPr>
            <w:tcW w:w="3600" w:type="dxa"/>
            <w:vMerge/>
            <w:vAlign w:val="center"/>
          </w:tcPr>
          <w:p w:rsidR="00893989" w:rsidRPr="00B966CD" w:rsidRDefault="00893989" w:rsidP="00DB6D7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93989" w:rsidRPr="00B966CD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E1E9E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24895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B966CD" w:rsidRPr="00B966C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B966CD" w:rsidRPr="00B966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966C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93989" w:rsidRPr="00B966CD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31 ธ.ค. 25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10" w:type="dxa"/>
            <w:tcBorders>
              <w:right w:val="dashed" w:sz="4" w:space="0" w:color="auto"/>
            </w:tcBorders>
            <w:vAlign w:val="center"/>
          </w:tcPr>
          <w:p w:rsidR="00893989" w:rsidRPr="00B966CD" w:rsidRDefault="00893989" w:rsidP="00B966C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24895" w:rsidRPr="00B966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24895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B966C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left w:val="dashed" w:sz="4" w:space="0" w:color="auto"/>
            </w:tcBorders>
            <w:vAlign w:val="center"/>
          </w:tcPr>
          <w:p w:rsidR="00893989" w:rsidRPr="00B966CD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31 ธ.ค.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1065" w:type="dxa"/>
            <w:tcBorders>
              <w:right w:val="dashed" w:sz="4" w:space="0" w:color="auto"/>
            </w:tcBorders>
            <w:vAlign w:val="center"/>
          </w:tcPr>
          <w:p w:rsidR="00893989" w:rsidRPr="00B966CD" w:rsidRDefault="00893989" w:rsidP="00924895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24895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65" w:type="dxa"/>
            <w:tcBorders>
              <w:left w:val="dashed" w:sz="4" w:space="0" w:color="auto"/>
            </w:tcBorders>
            <w:vAlign w:val="center"/>
          </w:tcPr>
          <w:p w:rsidR="00893989" w:rsidRPr="00B966CD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31 ธ.ค.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2560</w:t>
            </w: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8F7653" w:rsidP="00074854">
            <w:pPr>
              <w:ind w:right="-250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8F7653" w:rsidP="000748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3F1BB7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FE1E9E" w:rsidP="000748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F7653" w:rsidRPr="00B966C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9F6B8F" w:rsidP="009F6B8F">
            <w:pPr>
              <w:tabs>
                <w:tab w:val="left" w:pos="612"/>
              </w:tabs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F1BB7" w:rsidRPr="00B966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886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BE7C6C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3,116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BE7C6C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169B8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3169B8" w:rsidRPr="00B966CD" w:rsidRDefault="003169B8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169B8" w:rsidRPr="00B966CD" w:rsidRDefault="00B966CD" w:rsidP="009F6B8F">
            <w:pPr>
              <w:tabs>
                <w:tab w:val="left" w:pos="612"/>
              </w:tabs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(USD 213</w:t>
            </w:r>
            <w:r w:rsidR="003169B8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3169B8" w:rsidRPr="00B966CD" w:rsidRDefault="00BE7C6C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169B8" w:rsidRPr="00B966CD" w:rsidRDefault="00B966CD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(USD 100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169B8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3169B8" w:rsidRPr="00B966CD" w:rsidRDefault="003169B8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3169B8" w:rsidRPr="00B966CD" w:rsidRDefault="003169B8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8F7653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รับชำระ</w:t>
            </w:r>
            <w:r w:rsidR="002B7C0D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9F6B8F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(3,116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BE7C6C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E7C6C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BE7C6C" w:rsidRPr="00B966CD" w:rsidRDefault="00BE7C6C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BE7C6C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E7C6C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BE7C6C" w:rsidRPr="00B966CD" w:rsidRDefault="00B966CD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(USD 100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BE7C6C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BE7C6C" w:rsidRPr="00B966CD" w:rsidRDefault="00BE7C6C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BE7C6C" w:rsidRPr="00B966CD" w:rsidRDefault="00BE7C6C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8F7653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B966CD" w:rsidRDefault="009F6B8F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6,886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BE7C6C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E7C6C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267F0B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E0F07">
              <w:rPr>
                <w:rFonts w:ascii="Angsana New" w:hAnsi="Angsana New" w:cs="Angsana New"/>
                <w:sz w:val="28"/>
                <w:szCs w:val="28"/>
              </w:rPr>
              <w:t>.00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0F07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  <w:r w:rsidR="002E0F07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7653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8F7653" w:rsidRPr="00B966CD" w:rsidRDefault="008F7653" w:rsidP="00074854">
            <w:pPr>
              <w:ind w:right="-250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966C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B966CD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FE1E9E" w:rsidRPr="00B966CD" w:rsidRDefault="00FE1E9E" w:rsidP="000748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3F1BB7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3F1BB7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FE1E9E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B966CD" w:rsidRDefault="00FE1E9E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FE1E9E" w:rsidRPr="00B966CD" w:rsidRDefault="00FE1E9E" w:rsidP="000748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3F1BB7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3F1BB7" w:rsidP="009F6B8F">
            <w:pPr>
              <w:tabs>
                <w:tab w:val="left" w:pos="549"/>
              </w:tabs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7,295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267F0B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FE1E9E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B966CD" w:rsidRDefault="00FE1E9E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67F0B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267F0B" w:rsidRPr="00B966CD" w:rsidRDefault="00267F0B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67F0B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67F0B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67F0B" w:rsidRPr="00B966CD" w:rsidRDefault="00B966CD" w:rsidP="009F6B8F">
            <w:pPr>
              <w:tabs>
                <w:tab w:val="left" w:pos="549"/>
              </w:tabs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(USD 228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67F0B" w:rsidRPr="00B966CD" w:rsidRDefault="00267F0B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67F0B" w:rsidRPr="00B966CD" w:rsidRDefault="00267F0B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67F0B" w:rsidRPr="00B966CD" w:rsidRDefault="00267F0B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516F8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nil"/>
            </w:tcBorders>
            <w:vAlign w:val="center"/>
          </w:tcPr>
          <w:p w:rsidR="00C516F8" w:rsidRPr="00B966CD" w:rsidRDefault="00074854" w:rsidP="00074854">
            <w:pPr>
              <w:tabs>
                <w:tab w:val="left" w:pos="61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C516F8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B966CD" w:rsidRDefault="003F1BB7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C516F8" w:rsidRPr="00B966CD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B966CD" w:rsidRDefault="003F1BB7" w:rsidP="009F6B8F">
            <w:pPr>
              <w:ind w:left="-97" w:right="-32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8B0819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8B0819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8B0819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516F8" w:rsidRPr="00B966CD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B966CD" w:rsidRDefault="00C516F8" w:rsidP="004B52B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516F8" w:rsidRPr="00B966CD" w:rsidRDefault="00C516F8" w:rsidP="004B52B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B966CD">
        <w:trPr>
          <w:trHeight w:hRule="exact" w:val="454"/>
        </w:trPr>
        <w:tc>
          <w:tcPr>
            <w:tcW w:w="3600" w:type="dxa"/>
            <w:tcBorders>
              <w:top w:val="nil"/>
              <w:bottom w:val="single" w:sz="4" w:space="0" w:color="auto"/>
            </w:tcBorders>
            <w:vAlign w:val="center"/>
          </w:tcPr>
          <w:p w:rsidR="00FE1E9E" w:rsidRPr="00B966CD" w:rsidRDefault="00FE1E9E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B966CD" w:rsidRDefault="003F1BB7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7,334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267F0B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FE1E9E" w:rsidRPr="00B966CD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B966CD" w:rsidRDefault="003F1BB7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B966CD" w:rsidRDefault="00FE1E9E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39A3" w:rsidRPr="008F54F4" w:rsidTr="00B966CD">
        <w:trPr>
          <w:trHeight w:hRule="exact" w:val="45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39A3" w:rsidRPr="00B966CD" w:rsidRDefault="006839A3" w:rsidP="00074854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B966CD" w:rsidRDefault="009F6B8F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6,886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267F0B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B966CD" w:rsidRDefault="006839A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B966CD" w:rsidRDefault="003F1BB7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7,334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267F0B" w:rsidRPr="00B966CD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267F0B" w:rsidRPr="00B966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6839A3" w:rsidRPr="00B966CD" w:rsidRDefault="006839A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6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B966CD" w:rsidRDefault="006839A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6839A3" w:rsidRPr="00B966CD" w:rsidRDefault="006839A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2B4788" w:rsidRPr="008F54F4" w:rsidRDefault="002B4788" w:rsidP="006D7BFC">
      <w:pPr>
        <w:ind w:right="29"/>
        <w:jc w:val="right"/>
        <w:rPr>
          <w:rFonts w:ascii="Angsana New" w:hAnsi="Angsana New" w:cs="Angsana New"/>
          <w:sz w:val="28"/>
          <w:szCs w:val="28"/>
        </w:rPr>
      </w:pPr>
    </w:p>
    <w:p w:rsidR="00B72C9D" w:rsidRDefault="006B58FC" w:rsidP="00FD627E">
      <w:pPr>
        <w:ind w:right="29" w:firstLine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2B4788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 w:rsidR="002B4788"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:rsidR="00EC3932" w:rsidRPr="002F37CC" w:rsidRDefault="00EC3932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133829" w:rsidRPr="00B44A55" w:rsidRDefault="00F43F5B" w:rsidP="00A21C0B">
      <w:pPr>
        <w:tabs>
          <w:tab w:val="left" w:pos="284"/>
        </w:tabs>
        <w:spacing w:line="276" w:lineRule="auto"/>
        <w:ind w:left="7058" w:right="270" w:firstLine="17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133829" w:rsidRPr="00B44A55">
        <w:rPr>
          <w:rFonts w:ascii="Angsana New" w:hAnsi="Angsana New" w:cs="Angsana New"/>
          <w:sz w:val="32"/>
          <w:szCs w:val="32"/>
        </w:rPr>
        <w:t>: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56" w:type="dxa"/>
        <w:jc w:val="center"/>
        <w:tblInd w:w="198" w:type="dxa"/>
        <w:tblLayout w:type="fixed"/>
        <w:tblLook w:val="0000"/>
      </w:tblPr>
      <w:tblGrid>
        <w:gridCol w:w="2933"/>
        <w:gridCol w:w="1580"/>
        <w:gridCol w:w="1581"/>
        <w:gridCol w:w="1581"/>
        <w:gridCol w:w="1581"/>
      </w:tblGrid>
      <w:tr w:rsidR="00133829" w:rsidRPr="00DA3C17" w:rsidTr="0013563A">
        <w:trPr>
          <w:trHeight w:val="490"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3F1BB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3F1BB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3F1BB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829" w:rsidRPr="00DA3C17" w:rsidTr="0013563A">
        <w:trPr>
          <w:trHeight w:val="417"/>
          <w:jc w:val="center"/>
        </w:trPr>
        <w:tc>
          <w:tcPr>
            <w:tcW w:w="2933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33829" w:rsidRPr="003F1BB7" w:rsidRDefault="00133829" w:rsidP="0013382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3F1BB7" w:rsidRDefault="00DB15B4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 w:rsidRPr="003F1BB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772E8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24895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F16886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772E8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16370B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3F1BB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3F1BB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3F1BB7" w:rsidRDefault="00F16886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24895"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>.ย. 256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33829" w:rsidRPr="003F1BB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1B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3F1BB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677DEC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677DEC" w:rsidRPr="003F1BB7" w:rsidRDefault="00677DEC" w:rsidP="00C6006E">
            <w:pPr>
              <w:pStyle w:val="Heading5"/>
              <w:tabs>
                <w:tab w:val="clear" w:pos="252"/>
              </w:tabs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</w:rPr>
            </w:pPr>
            <w:r w:rsidRPr="003F1BB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77DEC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498,</w:t>
            </w:r>
            <w:r w:rsidR="00092719">
              <w:rPr>
                <w:rFonts w:ascii="Angsana New" w:hAnsi="Angsana New" w:cs="Angsana New"/>
                <w:sz w:val="32"/>
                <w:szCs w:val="32"/>
              </w:rPr>
              <w:t>961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677DEC" w:rsidRPr="003F1BB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218,201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677DEC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499,</w:t>
            </w:r>
            <w:r w:rsidR="00DC1812">
              <w:rPr>
                <w:rFonts w:ascii="Angsana New" w:hAnsi="Angsana New" w:cs="Angsana New"/>
                <w:sz w:val="32"/>
                <w:szCs w:val="32"/>
              </w:rPr>
              <w:t>642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677DEC" w:rsidRPr="003F1BB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218,648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3F1BB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3F1BB7" w:rsidRDefault="003F1BB7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62,76</w:t>
            </w:r>
            <w:r w:rsidR="009F6B8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3F1BB7" w:rsidRDefault="003F1BB7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62,762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3F1BB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3F1BB7" w:rsidRDefault="003F1BB7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22,86</w:t>
            </w:r>
            <w:r w:rsidR="009F6B8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3F1BB7" w:rsidRDefault="003F1BB7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22,866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3F1BB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8,507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8,507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</w:tr>
      <w:tr w:rsidR="00B112E2" w:rsidRPr="00DA3C17" w:rsidTr="0013563A">
        <w:trPr>
          <w:trHeight w:val="528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3F1BB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12E2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="00092719">
              <w:rPr>
                <w:rFonts w:ascii="Angsana New" w:hAnsi="Angsana New" w:cs="Angsana New"/>
                <w:sz w:val="32"/>
                <w:szCs w:val="32"/>
              </w:rPr>
              <w:t>3,096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268,864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B112E2" w:rsidRPr="003F1BB7" w:rsidRDefault="003F1BB7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593,</w:t>
            </w:r>
            <w:r w:rsidR="009A7653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12E2" w:rsidRPr="003F1BB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269,311</w:t>
            </w:r>
          </w:p>
        </w:tc>
      </w:tr>
      <w:tr w:rsidR="00B112E2" w:rsidRPr="00DA3C17" w:rsidTr="0013563A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3F1BB7" w:rsidRDefault="00B112E2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F1BB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3F1BB7" w:rsidRDefault="003F1BB7" w:rsidP="00DD675D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(44,354)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3F1BB7" w:rsidRDefault="00B112E2" w:rsidP="001045FE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3F1BB7" w:rsidRDefault="003F1BB7" w:rsidP="00DA3C1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(44,354)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3F1BB7" w:rsidRDefault="00B112E2" w:rsidP="00E80BB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</w:tr>
      <w:tr w:rsidR="00B112E2" w:rsidRPr="002F37CC" w:rsidTr="0013563A">
        <w:trPr>
          <w:trHeight w:val="417"/>
          <w:jc w:val="center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112E2" w:rsidRPr="003F1BB7" w:rsidRDefault="00B112E2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112E2" w:rsidRPr="003F1BB7" w:rsidRDefault="003F1BB7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548,</w:t>
            </w:r>
            <w:r w:rsidR="00092719">
              <w:rPr>
                <w:rFonts w:ascii="Angsana New" w:hAnsi="Angsana New" w:cs="Angsana New"/>
                <w:sz w:val="32"/>
                <w:szCs w:val="32"/>
              </w:rPr>
              <w:t>742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112E2" w:rsidRPr="003F1BB7" w:rsidRDefault="00B112E2" w:rsidP="00677DEC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229,177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12E2" w:rsidRPr="003F1BB7" w:rsidRDefault="00DC1812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549</w:t>
            </w:r>
            <w:r w:rsidR="003F1BB7" w:rsidRPr="003F1BB7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423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112E2" w:rsidRPr="003F1BB7" w:rsidRDefault="00B112E2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3F1BB7">
              <w:rPr>
                <w:rFonts w:ascii="Angsana New" w:hAnsi="Angsana New" w:cs="Angsana New"/>
                <w:sz w:val="32"/>
                <w:szCs w:val="32"/>
              </w:rPr>
              <w:t>229,624</w:t>
            </w:r>
          </w:p>
        </w:tc>
      </w:tr>
    </w:tbl>
    <w:p w:rsidR="00B047D4" w:rsidRPr="00AA55EA" w:rsidRDefault="00E1435F" w:rsidP="00B047D4">
      <w:pPr>
        <w:numPr>
          <w:ilvl w:val="0"/>
          <w:numId w:val="1"/>
        </w:numPr>
        <w:spacing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827AB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</w:t>
      </w:r>
      <w:r w:rsidR="002430FE" w:rsidRPr="00827ABB">
        <w:rPr>
          <w:rFonts w:ascii="Angsana New" w:hAnsi="Angsana New" w:cs="Angsana New" w:hint="cs"/>
          <w:b/>
          <w:bCs/>
          <w:sz w:val="32"/>
          <w:szCs w:val="32"/>
          <w:cs/>
        </w:rPr>
        <w:t>ลงทุนในบริษัทร่วม</w:t>
      </w:r>
    </w:p>
    <w:p w:rsidR="006E7A7D" w:rsidRPr="006E7A7D" w:rsidRDefault="006E7A7D" w:rsidP="006839A3">
      <w:pPr>
        <w:spacing w:line="276" w:lineRule="auto"/>
        <w:ind w:left="7830" w:right="180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1665"/>
        <w:gridCol w:w="1665"/>
        <w:gridCol w:w="1665"/>
        <w:gridCol w:w="1665"/>
      </w:tblGrid>
      <w:tr w:rsidR="004A23A5" w:rsidRPr="00CB32BE" w:rsidTr="004B52BC">
        <w:trPr>
          <w:trHeight w:val="219"/>
        </w:trPr>
        <w:tc>
          <w:tcPr>
            <w:tcW w:w="29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A23A5" w:rsidRPr="00CB32BE" w:rsidRDefault="004A23A5" w:rsidP="00851D0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>บริษัทร่วม</w:t>
            </w:r>
          </w:p>
          <w:p w:rsidR="004A23A5" w:rsidRPr="00CB32BE" w:rsidRDefault="004A23A5" w:rsidP="00851D0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23A5" w:rsidRPr="00CB32BE" w:rsidRDefault="004A23A5" w:rsidP="001179DC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CB32BE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CB32BE">
              <w:rPr>
                <w:rFonts w:ascii="Angsana New" w:cs="Angsana New"/>
                <w:sz w:val="32"/>
                <w:szCs w:val="32"/>
              </w:rPr>
              <w:t>%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nil"/>
            </w:tcBorders>
          </w:tcPr>
          <w:p w:rsidR="004A23A5" w:rsidRPr="00CB32BE" w:rsidRDefault="004A23A5" w:rsidP="001179DC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>งบการเงินรวม</w:t>
            </w:r>
          </w:p>
          <w:p w:rsidR="004A23A5" w:rsidRPr="00CB32BE" w:rsidRDefault="004A23A5" w:rsidP="00B047D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>(ตามวิธีส่วนได้เสีย)</w:t>
            </w:r>
          </w:p>
        </w:tc>
      </w:tr>
      <w:tr w:rsidR="004A23A5" w:rsidRPr="00CB32BE" w:rsidTr="004B52BC">
        <w:trPr>
          <w:trHeight w:val="407"/>
        </w:trPr>
        <w:tc>
          <w:tcPr>
            <w:tcW w:w="297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A23A5" w:rsidRPr="00CB32BE" w:rsidRDefault="004A23A5" w:rsidP="006E7A7D">
            <w:pPr>
              <w:pStyle w:val="Heading7"/>
              <w:jc w:val="left"/>
              <w:rPr>
                <w:rFonts w:asci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3A5" w:rsidRPr="00CB32BE" w:rsidRDefault="004A23A5" w:rsidP="00827ABB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CB32BE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="00924895" w:rsidRPr="00CB32BE">
              <w:rPr>
                <w:rFonts w:ascii="Angsana New" w:cs="Angsana New" w:hint="cs"/>
                <w:sz w:val="32"/>
                <w:szCs w:val="32"/>
                <w:cs/>
              </w:rPr>
              <w:t>กันยายน</w:t>
            </w: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 xml:space="preserve"> 256</w:t>
            </w:r>
            <w:r w:rsidRPr="00CB32BE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CB32BE" w:rsidRDefault="004A23A5" w:rsidP="004A23A5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CB32BE">
              <w:rPr>
                <w:rFonts w:ascii="Angsana New" w:cs="Angsana New"/>
                <w:sz w:val="32"/>
                <w:szCs w:val="32"/>
              </w:rPr>
              <w:t xml:space="preserve">31 </w:t>
            </w: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>ธันวาคม 256</w:t>
            </w:r>
            <w:r w:rsidRPr="00CB32BE">
              <w:rPr>
                <w:rFonts w:ascii="Angsana New" w:cs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CB32BE" w:rsidRDefault="004A23A5" w:rsidP="00EE3397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CB32BE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="00924895" w:rsidRPr="00CB32BE">
              <w:rPr>
                <w:rFonts w:ascii="Angsana New" w:cs="Angsana New" w:hint="cs"/>
                <w:sz w:val="32"/>
                <w:szCs w:val="32"/>
                <w:cs/>
              </w:rPr>
              <w:t>กันยายน</w:t>
            </w: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 xml:space="preserve"> 256</w:t>
            </w:r>
            <w:r w:rsidRPr="00CB32BE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CB32BE" w:rsidRDefault="004A23A5" w:rsidP="00EE3397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CB32BE">
              <w:rPr>
                <w:rFonts w:ascii="Angsana New" w:cs="Angsana New"/>
                <w:sz w:val="32"/>
                <w:szCs w:val="32"/>
              </w:rPr>
              <w:t xml:space="preserve">31 </w:t>
            </w:r>
            <w:r w:rsidRPr="00CB32BE">
              <w:rPr>
                <w:rFonts w:ascii="Angsana New" w:cs="Angsana New" w:hint="cs"/>
                <w:sz w:val="32"/>
                <w:szCs w:val="32"/>
                <w:cs/>
              </w:rPr>
              <w:t>ธันวาคม 256</w:t>
            </w:r>
            <w:r w:rsidRPr="00CB32BE">
              <w:rPr>
                <w:rFonts w:ascii="Angsana New" w:cs="Angsana New"/>
                <w:sz w:val="32"/>
                <w:szCs w:val="32"/>
              </w:rPr>
              <w:t>0</w:t>
            </w:r>
          </w:p>
        </w:tc>
      </w:tr>
      <w:tr w:rsidR="004A23A5" w:rsidRPr="00CB32BE" w:rsidTr="004B52BC">
        <w:trPr>
          <w:cantSplit/>
          <w:trHeight w:hRule="exact" w:val="555"/>
        </w:trPr>
        <w:tc>
          <w:tcPr>
            <w:tcW w:w="2970" w:type="dxa"/>
            <w:tcBorders>
              <w:top w:val="single" w:sz="4" w:space="0" w:color="auto"/>
              <w:bottom w:val="nil"/>
            </w:tcBorders>
            <w:vAlign w:val="bottom"/>
          </w:tcPr>
          <w:p w:rsidR="004A23A5" w:rsidRPr="00CB32BE" w:rsidRDefault="004A23A5" w:rsidP="004B52B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B32BE">
              <w:rPr>
                <w:rFonts w:ascii="Angsana New" w:hAnsi="Angsana New" w:cs="Angsana New"/>
                <w:sz w:val="32"/>
                <w:szCs w:val="32"/>
              </w:rPr>
              <w:t xml:space="preserve">Team Precision America, </w:t>
            </w:r>
            <w:r w:rsidR="004060A1" w:rsidRPr="00CB32BE">
              <w:rPr>
                <w:rFonts w:ascii="Angsana New" w:hAnsi="Angsana New" w:cs="Angsana New"/>
                <w:sz w:val="32"/>
                <w:szCs w:val="32"/>
              </w:rPr>
              <w:t>LLC</w:t>
            </w:r>
            <w:r w:rsidR="004060A1" w:rsidRPr="00CB32B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CB32BE">
              <w:rPr>
                <w:rFonts w:ascii="Angsana New" w:hAnsi="Angsana New" w:cs="Angsana New"/>
                <w:sz w:val="32"/>
                <w:szCs w:val="32"/>
              </w:rPr>
              <w:t>LLC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CB32BE" w:rsidRDefault="009F6B8F" w:rsidP="0045707B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CB32BE" w:rsidRDefault="004A23A5" w:rsidP="00EE3397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2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3A5" w:rsidRPr="00CB32BE" w:rsidRDefault="00DC1812" w:rsidP="006839A3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26,216</w:t>
            </w:r>
            <w:r w:rsidR="00CB32BE" w:rsidRPr="00CB32B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CB32BE" w:rsidRPr="00CB32BE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="00CB32BE" w:rsidRPr="00CB32B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CB32BE" w:rsidRDefault="004A23A5" w:rsidP="004A23A5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2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39A3" w:rsidRPr="00CB32BE" w:rsidTr="004B52BC">
        <w:trPr>
          <w:cantSplit/>
          <w:trHeight w:hRule="exact" w:val="555"/>
        </w:trPr>
        <w:tc>
          <w:tcPr>
            <w:tcW w:w="2970" w:type="dxa"/>
            <w:tcBorders>
              <w:top w:val="nil"/>
              <w:bottom w:val="single" w:sz="4" w:space="0" w:color="auto"/>
            </w:tcBorders>
            <w:vAlign w:val="bottom"/>
          </w:tcPr>
          <w:p w:rsidR="006839A3" w:rsidRPr="00CB32BE" w:rsidRDefault="006839A3" w:rsidP="004A23A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CB32BE" w:rsidRDefault="006839A3" w:rsidP="0045707B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CB32BE" w:rsidRDefault="006839A3" w:rsidP="00EE3397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839A3" w:rsidRPr="00CB32BE" w:rsidRDefault="00CB32BE" w:rsidP="0054171E">
            <w:pPr>
              <w:tabs>
                <w:tab w:val="decimal" w:pos="963"/>
                <w:tab w:val="left" w:pos="1026"/>
              </w:tabs>
              <w:spacing w:before="100" w:beforeAutospacing="1" w:after="100" w:afterAutospacing="1" w:line="276" w:lineRule="auto"/>
              <w:ind w:right="-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2BE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B32BE">
              <w:rPr>
                <w:rFonts w:ascii="Angsana New" w:hAnsi="Angsana New" w:cs="Angsana New"/>
                <w:sz w:val="32"/>
                <w:szCs w:val="32"/>
              </w:rPr>
              <w:t xml:space="preserve">USD </w:t>
            </w:r>
            <w:r w:rsidR="00BE4074">
              <w:rPr>
                <w:rFonts w:ascii="Angsana New" w:hAnsi="Angsana New" w:cs="Angsana New" w:hint="cs"/>
                <w:sz w:val="32"/>
                <w:szCs w:val="32"/>
                <w:cs/>
              </w:rPr>
              <w:t>1,077</w:t>
            </w:r>
            <w:r w:rsidRPr="00CB32B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CB32BE" w:rsidRDefault="006839A3" w:rsidP="004A23A5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E7A7D" w:rsidRPr="00CB32BE" w:rsidRDefault="006E7A7D" w:rsidP="00964195">
      <w:pPr>
        <w:spacing w:line="276" w:lineRule="auto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E7A7D" w:rsidRPr="00CB32BE" w:rsidRDefault="00B24874" w:rsidP="00947BF7">
      <w:pPr>
        <w:tabs>
          <w:tab w:val="left" w:pos="9630"/>
        </w:tabs>
        <w:spacing w:line="276" w:lineRule="auto"/>
        <w:ind w:left="6480" w:right="180" w:firstLine="72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CB32BE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CB32BE">
        <w:rPr>
          <w:rFonts w:ascii="Angsana New" w:hAnsi="Angsana New" w:cs="Angsana New"/>
          <w:sz w:val="32"/>
          <w:szCs w:val="32"/>
        </w:rPr>
        <w:t>:</w:t>
      </w:r>
      <w:r w:rsidRPr="00CB32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B32BE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0" w:type="dxa"/>
        <w:tblInd w:w="108" w:type="dxa"/>
        <w:tblLook w:val="0000"/>
      </w:tblPr>
      <w:tblGrid>
        <w:gridCol w:w="2970"/>
        <w:gridCol w:w="3240"/>
        <w:gridCol w:w="1710"/>
        <w:gridCol w:w="1710"/>
      </w:tblGrid>
      <w:tr w:rsidR="004515B0" w:rsidRPr="00CB32BE" w:rsidTr="00C80432">
        <w:trPr>
          <w:cantSplit/>
          <w:trHeight w:val="547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5B0" w:rsidRPr="00CB32BE" w:rsidRDefault="004515B0" w:rsidP="006E7A7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5B0" w:rsidRPr="00CB32BE" w:rsidRDefault="004515B0" w:rsidP="006E7A7D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B0" w:rsidRPr="00CB32BE" w:rsidRDefault="004515B0" w:rsidP="009B31BA">
            <w:pPr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4515B0" w:rsidRPr="00CB32BE" w:rsidTr="00C80432">
        <w:trPr>
          <w:cantSplit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15B0" w:rsidRPr="00CB32BE" w:rsidRDefault="004515B0" w:rsidP="006E7A7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6E7A7D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9B31BA">
            <w:pPr>
              <w:ind w:left="-18" w:right="-81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32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24895" w:rsidRPr="00CB32B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B32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Pr="00CB32B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9B31BA">
            <w:pPr>
              <w:ind w:left="-18" w:right="-81" w:hanging="90"/>
              <w:jc w:val="center"/>
              <w:rPr>
                <w:rFonts w:ascii="Angsana New" w:cs="Angsana New"/>
                <w:sz w:val="28"/>
                <w:szCs w:val="28"/>
              </w:rPr>
            </w:pPr>
            <w:r w:rsidRPr="00CB32BE">
              <w:rPr>
                <w:rFonts w:ascii="Angsana New" w:cs="Angsana New"/>
                <w:sz w:val="28"/>
                <w:szCs w:val="28"/>
              </w:rPr>
              <w:t xml:space="preserve">31 </w:t>
            </w:r>
            <w:r w:rsidRPr="00CB32BE">
              <w:rPr>
                <w:rFonts w:ascii="Angsana New" w:cs="Angsana New" w:hint="cs"/>
                <w:sz w:val="28"/>
                <w:szCs w:val="28"/>
                <w:cs/>
              </w:rPr>
              <w:t>ธันวาคม 256</w:t>
            </w:r>
            <w:r w:rsidRPr="00CB32BE">
              <w:rPr>
                <w:rFonts w:ascii="Angsana New" w:cs="Angsana New"/>
                <w:sz w:val="28"/>
                <w:szCs w:val="28"/>
              </w:rPr>
              <w:t>0</w:t>
            </w:r>
          </w:p>
        </w:tc>
      </w:tr>
      <w:tr w:rsidR="004515B0" w:rsidRPr="00CB32BE" w:rsidTr="00C80432">
        <w:trPr>
          <w:trHeight w:val="455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5B0" w:rsidRPr="00CB32BE" w:rsidRDefault="004515B0" w:rsidP="00851D04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B32BE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CB32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:rsidR="004515B0" w:rsidRPr="00CB32BE" w:rsidRDefault="004515B0" w:rsidP="00424FBE">
            <w:pPr>
              <w:spacing w:line="276" w:lineRule="auto"/>
              <w:ind w:right="29"/>
              <w:rPr>
                <w:rFonts w:asciiTheme="majorBidi" w:hAnsiTheme="majorBidi" w:cstheme="majorBidi"/>
                <w:position w:val="-28"/>
                <w:sz w:val="28"/>
                <w:szCs w:val="28"/>
                <w:cs/>
              </w:rPr>
            </w:pPr>
            <w:r w:rsidRPr="00CB32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  <w:r w:rsidR="00340875" w:rsidRPr="00CB32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4515B0" w:rsidRPr="00CB32BE" w:rsidRDefault="00CB32BE" w:rsidP="004B52BC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</w:rPr>
              <w:t>USD 1,063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5B0" w:rsidRPr="00CB32BE" w:rsidRDefault="004515B0" w:rsidP="004B52BC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2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5B0" w:rsidRPr="00CB32BE" w:rsidTr="00C80432">
        <w:trPr>
          <w:trHeight w:val="420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851D04">
            <w:pPr>
              <w:spacing w:line="276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B0" w:rsidRPr="00CB32BE" w:rsidRDefault="004515B0" w:rsidP="00424FBE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B32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แผงวงจรอิเล็คทรอนิค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424FBE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CB32BE" w:rsidRDefault="004515B0" w:rsidP="00C07598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E7A7D" w:rsidRPr="0007698A" w:rsidRDefault="006E7A7D" w:rsidP="006E7A7D">
      <w:pPr>
        <w:spacing w:line="276" w:lineRule="auto"/>
        <w:ind w:left="448" w:right="28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636763" w:rsidRPr="0013711D" w:rsidRDefault="00636763" w:rsidP="00947BF7">
      <w:pPr>
        <w:ind w:left="284" w:right="360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รวม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30 </w:t>
      </w:r>
      <w:r w:rsidR="00924895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</w:t>
      </w:r>
      <w:r w:rsidR="00C61532" w:rsidRPr="0013711D">
        <w:rPr>
          <w:rFonts w:ascii="Angsana New" w:hAnsi="Angsana New" w:cs="Angsana New" w:hint="cs"/>
          <w:spacing w:val="-6"/>
          <w:sz w:val="32"/>
          <w:szCs w:val="32"/>
          <w:cs/>
        </w:rPr>
        <w:t>61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</w:t>
      </w:r>
      <w:r w:rsidR="004515B0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="002B04E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4B52BC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สามเดือนและ</w:t>
      </w:r>
      <w:r w:rsidR="0013711D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4060A1" w:rsidRPr="0013711D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4060A1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วั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นที่ 3</w:t>
      </w:r>
      <w:r w:rsidR="00924895" w:rsidRPr="0013711D">
        <w:rPr>
          <w:rFonts w:ascii="Angsana New" w:hAnsi="Angsana New" w:cs="Angsana New" w:hint="cs"/>
          <w:spacing w:val="-6"/>
          <w:sz w:val="32"/>
          <w:szCs w:val="32"/>
          <w:cs/>
        </w:rPr>
        <w:t>0 กันยายน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</w:t>
      </w:r>
      <w:r w:rsidR="00C61532" w:rsidRPr="0013711D">
        <w:rPr>
          <w:rFonts w:ascii="Angsana New" w:hAnsi="Angsana New" w:cs="Angsana New" w:hint="cs"/>
          <w:spacing w:val="-6"/>
          <w:sz w:val="32"/>
          <w:szCs w:val="32"/>
          <w:cs/>
        </w:rPr>
        <w:t>61</w:t>
      </w:r>
      <w:r w:rsidR="004B52BC" w:rsidRPr="0013711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ได้ผ่านการสอบทานโดยผู้สอบบัญ</w:t>
      </w:r>
      <w:r w:rsidR="00B24874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ชีอื่นแล้ว</w:t>
      </w:r>
    </w:p>
    <w:p w:rsidR="00636763" w:rsidRPr="0013711D" w:rsidRDefault="0062655D" w:rsidP="00947BF7">
      <w:pPr>
        <w:ind w:left="284" w:right="360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</w:t>
      </w:r>
      <w:r w:rsidR="003D4763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กำไร(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ขาดทุน</w:t>
      </w:r>
      <w:r w:rsidR="00944D7A" w:rsidRPr="0013711D">
        <w:rPr>
          <w:rFonts w:ascii="Angsana New" w:hAnsi="Angsana New" w:cs="Angsana New"/>
          <w:spacing w:val="-6"/>
          <w:sz w:val="32"/>
          <w:szCs w:val="32"/>
        </w:rPr>
        <w:t>)</w:t>
      </w:r>
      <w:r w:rsidR="00944D7A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จากเงินลงทุนตามวิธีส่วนได้เสียที่บันทึกในงบกำไรขาดทุน</w:t>
      </w:r>
      <w:r w:rsidR="004515B0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="00944D7A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2B04E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44D7A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สำหรับ</w:t>
      </w:r>
      <w:r w:rsidR="00BE4074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</w:t>
      </w:r>
      <w:r w:rsidR="00944D7A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924895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944D7A" w:rsidRPr="0013711D">
        <w:rPr>
          <w:rFonts w:ascii="Angsana New" w:hAnsi="Angsana New" w:cs="Angsana New" w:hint="cs"/>
          <w:spacing w:val="-6"/>
          <w:sz w:val="32"/>
          <w:szCs w:val="32"/>
          <w:cs/>
        </w:rPr>
        <w:t>เดือนสิ้นสุดวันที</w:t>
      </w:r>
      <w:r w:rsidR="00944D7A" w:rsidRPr="0013711D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924895"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30 กันยายน</w:t>
      </w:r>
      <w:r w:rsidR="00636763"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</w:t>
      </w:r>
      <w:r w:rsidR="00B24874" w:rsidRPr="0013711D">
        <w:rPr>
          <w:rFonts w:ascii="Angsana New" w:hAnsi="Angsana New" w:cs="Angsana New"/>
          <w:spacing w:val="-6"/>
          <w:sz w:val="32"/>
          <w:szCs w:val="32"/>
        </w:rPr>
        <w:t>1</w:t>
      </w:r>
      <w:r w:rsidR="00636763"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ดังนี้</w:t>
      </w:r>
    </w:p>
    <w:p w:rsidR="00636763" w:rsidRPr="0013711D" w:rsidRDefault="00636763" w:rsidP="00864CA6">
      <w:pPr>
        <w:ind w:left="7200" w:right="180"/>
        <w:jc w:val="right"/>
        <w:rPr>
          <w:rFonts w:ascii="Angsana New" w:hAnsi="Angsana New" w:cs="Angsana New"/>
          <w:spacing w:val="-6"/>
          <w:sz w:val="32"/>
          <w:szCs w:val="32"/>
        </w:rPr>
      </w:pPr>
      <w:r w:rsidRPr="0013711D">
        <w:rPr>
          <w:rFonts w:ascii="Angsana New" w:hAnsi="Angsana New" w:cs="Angsana New" w:hint="cs"/>
          <w:sz w:val="32"/>
          <w:szCs w:val="32"/>
          <w:cs/>
        </w:rPr>
        <w:t>ห</w:t>
      </w:r>
      <w:r w:rsidRPr="0013711D">
        <w:rPr>
          <w:rFonts w:ascii="Angsana New" w:hAnsi="Angsana New" w:cs="Angsana New"/>
          <w:sz w:val="32"/>
          <w:szCs w:val="32"/>
          <w:cs/>
        </w:rPr>
        <w:t xml:space="preserve">น่วย </w:t>
      </w:r>
      <w:r w:rsidRPr="0013711D">
        <w:rPr>
          <w:rFonts w:ascii="Angsana New" w:hAnsi="Angsana New" w:cs="Angsana New"/>
          <w:sz w:val="32"/>
          <w:szCs w:val="32"/>
        </w:rPr>
        <w:t>:</w:t>
      </w:r>
      <w:r w:rsidRPr="001371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711D">
        <w:rPr>
          <w:rFonts w:ascii="Angsana New" w:hAnsi="Angsana New" w:cs="Angsana New" w:hint="cs"/>
          <w:sz w:val="32"/>
          <w:szCs w:val="32"/>
          <w:cs/>
        </w:rPr>
        <w:t>พัน</w:t>
      </w:r>
      <w:r w:rsidR="00B24874" w:rsidRPr="0013711D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65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9"/>
        <w:gridCol w:w="1311"/>
        <w:gridCol w:w="1311"/>
        <w:gridCol w:w="1311"/>
        <w:gridCol w:w="1311"/>
      </w:tblGrid>
      <w:tr w:rsidR="00D22351" w:rsidRPr="0013711D" w:rsidTr="00D22351">
        <w:trPr>
          <w:trHeight w:val="195"/>
        </w:trPr>
        <w:tc>
          <w:tcPr>
            <w:tcW w:w="44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71E" w:rsidRPr="0054171E" w:rsidRDefault="00D22351" w:rsidP="00BE407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417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ส่วนแบ่ง</w:t>
            </w:r>
            <w:r w:rsidR="00BE4074" w:rsidRPr="005417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ผล</w:t>
            </w:r>
            <w:r w:rsidRPr="005417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ขาดทุนจากเงินลงทุนตามวิธีส่วนได้เสีย</w:t>
            </w:r>
            <w:r w:rsidR="0054171E" w:rsidRPr="005417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D22351" w:rsidRPr="0054171E" w:rsidRDefault="00D22351" w:rsidP="00BE407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54171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4171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30 กันยายน</w:t>
            </w:r>
            <w:r w:rsidRPr="0054171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D22351" w:rsidP="00BE4074">
            <w:pPr>
              <w:tabs>
                <w:tab w:val="decimal" w:pos="-122"/>
              </w:tabs>
              <w:ind w:left="-16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งบการเงินรวม</w:t>
            </w:r>
            <w:r w:rsidR="00BE4074"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สำหรับงวด 3 เดือน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BE4074" w:rsidP="00BE4074">
            <w:pPr>
              <w:tabs>
                <w:tab w:val="decimal" w:pos="-122"/>
              </w:tabs>
              <w:ind w:left="-16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งบการเงินรวมสำหรับงวด 9 เดือน</w:t>
            </w:r>
          </w:p>
        </w:tc>
      </w:tr>
      <w:tr w:rsidR="00D22351" w:rsidRPr="0013711D" w:rsidTr="00D22351">
        <w:trPr>
          <w:trHeight w:val="439"/>
        </w:trPr>
        <w:tc>
          <w:tcPr>
            <w:tcW w:w="44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351" w:rsidRPr="0013711D" w:rsidRDefault="00D22351" w:rsidP="00851D0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D22351" w:rsidP="00851D04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2561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D22351" w:rsidP="00EE3397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2560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D22351" w:rsidP="00D22351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2561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2351" w:rsidRPr="00BE4074" w:rsidRDefault="00D22351" w:rsidP="00D22351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BE4074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2560</w:t>
            </w:r>
          </w:p>
        </w:tc>
      </w:tr>
      <w:tr w:rsidR="00BE4074" w:rsidRPr="0013711D" w:rsidTr="00F65137">
        <w:trPr>
          <w:trHeight w:val="426"/>
        </w:trPr>
        <w:tc>
          <w:tcPr>
            <w:tcW w:w="4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74" w:rsidRPr="0013711D" w:rsidRDefault="00BE4074" w:rsidP="00795FA0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cs="Angsana New"/>
                <w:sz w:val="28"/>
                <w:szCs w:val="28"/>
                <w:cs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74" w:rsidRPr="0013711D" w:rsidRDefault="00BE4074" w:rsidP="00795FA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(4,662)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74" w:rsidRPr="0013711D" w:rsidRDefault="00BE4074" w:rsidP="00795FA0">
            <w:pPr>
              <w:tabs>
                <w:tab w:val="decimal" w:pos="-122"/>
              </w:tabs>
              <w:ind w:left="-10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3711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BE4074" w:rsidRPr="0013711D" w:rsidRDefault="00BE4074" w:rsidP="00D22351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(7,436)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074" w:rsidRPr="0013711D" w:rsidRDefault="00BE4074" w:rsidP="00DC0249">
            <w:pPr>
              <w:tabs>
                <w:tab w:val="decimal" w:pos="-122"/>
              </w:tabs>
              <w:ind w:left="-10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3711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:rsidR="00EE3397" w:rsidRDefault="00EE3397" w:rsidP="00636763">
      <w:pPr>
        <w:ind w:right="-299" w:hanging="284"/>
        <w:jc w:val="thaiDistribute"/>
        <w:rPr>
          <w:rFonts w:ascii="Angsana New" w:hAnsi="Angsana New" w:cs="Angsana New"/>
          <w:b/>
          <w:bCs/>
          <w:sz w:val="10"/>
          <w:szCs w:val="10"/>
          <w:highlight w:val="yellow"/>
        </w:rPr>
      </w:pPr>
    </w:p>
    <w:p w:rsidR="00636763" w:rsidRPr="0013711D" w:rsidRDefault="00636763" w:rsidP="00636763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</w:rPr>
      </w:pPr>
      <w:r w:rsidRPr="0013711D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36763" w:rsidRPr="0013711D" w:rsidRDefault="00636763" w:rsidP="00636763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</w:t>
      </w:r>
      <w:r w:rsidRPr="0013711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3711D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Spec="center" w:tblpY="489"/>
        <w:tblW w:w="9606" w:type="dxa"/>
        <w:jc w:val="center"/>
        <w:tblLayout w:type="fixed"/>
        <w:tblLook w:val="0000"/>
      </w:tblPr>
      <w:tblGrid>
        <w:gridCol w:w="2518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F904F9" w:rsidRPr="0013711D" w:rsidTr="006B3D49">
        <w:trPr>
          <w:trHeight w:val="220"/>
          <w:jc w:val="center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4F9" w:rsidRPr="0013711D" w:rsidRDefault="00F904F9" w:rsidP="00532C7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13711D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13711D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13711D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="00A21C0B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13711D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="00A21C0B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F9" w:rsidRPr="0013711D" w:rsidRDefault="00F904F9" w:rsidP="00532C7C">
            <w:pPr>
              <w:tabs>
                <w:tab w:val="right" w:pos="7200"/>
                <w:tab w:val="right" w:pos="8540"/>
              </w:tabs>
              <w:spacing w:line="360" w:lineRule="exact"/>
              <w:ind w:right="-148" w:hanging="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</w:p>
          <w:p w:rsidR="00F904F9" w:rsidRPr="0013711D" w:rsidRDefault="00F904F9" w:rsidP="00532C7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13711D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6D3251" w:rsidRPr="0013711D" w:rsidTr="006B3D49">
        <w:trPr>
          <w:trHeight w:val="534"/>
          <w:jc w:val="center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51" w:rsidRPr="0013711D" w:rsidRDefault="006D3251" w:rsidP="00532C7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24895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1371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 w:rsidRPr="0013711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24895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1371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 w:rsidRPr="0013711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24895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13711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 w:rsidRPr="0013711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24895"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9F6B8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13711D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71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711D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13711D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 w:rsidRPr="0013711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32C7C" w:rsidRPr="006D3251" w:rsidTr="006B3D49">
        <w:trPr>
          <w:trHeight w:val="56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532C7C" w:rsidP="00532C7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711D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13711D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267,767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13711D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7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270,464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13711D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156,300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13711D" w:rsidRDefault="00C34398" w:rsidP="00924895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(37,184</w:t>
            </w:r>
            <w:r w:rsidR="0013711D" w:rsidRPr="0013711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711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:rsidR="009A4C67" w:rsidRPr="009A4C67" w:rsidRDefault="00D215F7" w:rsidP="009A4C67">
      <w:pPr>
        <w:ind w:left="7360" w:right="90" w:firstLine="624"/>
        <w:jc w:val="right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p w:rsidR="00C80432" w:rsidRDefault="00C80432" w:rsidP="00C80432">
      <w:pPr>
        <w:pStyle w:val="ListParagraph"/>
        <w:ind w:left="448" w:right="28"/>
        <w:jc w:val="thaiDistribute"/>
        <w:rPr>
          <w:rFonts w:ascii="Angsana New" w:hAnsi="Angsana New"/>
          <w:sz w:val="24"/>
          <w:szCs w:val="24"/>
        </w:rPr>
      </w:pPr>
    </w:p>
    <w:p w:rsidR="0054171E" w:rsidRDefault="0054171E" w:rsidP="00C80432">
      <w:pPr>
        <w:pStyle w:val="ListParagraph"/>
        <w:ind w:left="448" w:right="28"/>
        <w:jc w:val="thaiDistribute"/>
        <w:rPr>
          <w:rFonts w:ascii="Angsana New" w:hAnsi="Angsana New"/>
          <w:sz w:val="24"/>
          <w:szCs w:val="24"/>
        </w:rPr>
      </w:pPr>
    </w:p>
    <w:p w:rsidR="00797A48" w:rsidRPr="00C80432" w:rsidRDefault="00797A48" w:rsidP="00C80432">
      <w:pPr>
        <w:pStyle w:val="ListParagraph"/>
        <w:ind w:left="448" w:right="28"/>
        <w:jc w:val="thaiDistribute"/>
        <w:rPr>
          <w:rFonts w:ascii="Angsana New" w:hAnsi="Angsana New"/>
          <w:sz w:val="24"/>
          <w:szCs w:val="24"/>
        </w:rPr>
      </w:pPr>
    </w:p>
    <w:p w:rsidR="00E1435F" w:rsidRPr="006E7A7D" w:rsidRDefault="00E1435F" w:rsidP="00532C7C">
      <w:pPr>
        <w:pStyle w:val="ListParagraph"/>
        <w:numPr>
          <w:ilvl w:val="0"/>
          <w:numId w:val="1"/>
        </w:numPr>
        <w:ind w:left="448" w:right="28" w:hanging="448"/>
        <w:jc w:val="thaiDistribute"/>
        <w:rPr>
          <w:rFonts w:ascii="Angsana New" w:hAnsi="Angsana New"/>
          <w:sz w:val="24"/>
          <w:szCs w:val="24"/>
        </w:rPr>
      </w:pPr>
      <w:r w:rsidRPr="006E7A7D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2F37CC" w:rsidRDefault="0095240B" w:rsidP="00864CA6">
      <w:pPr>
        <w:ind w:right="180"/>
        <w:jc w:val="right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4712" w:type="pct"/>
        <w:tblInd w:w="290" w:type="dxa"/>
        <w:tblLook w:val="0000"/>
      </w:tblPr>
      <w:tblGrid>
        <w:gridCol w:w="3284"/>
        <w:gridCol w:w="1483"/>
        <w:gridCol w:w="1531"/>
        <w:gridCol w:w="1620"/>
        <w:gridCol w:w="1531"/>
      </w:tblGrid>
      <w:tr w:rsidR="00E3237F" w:rsidRPr="00E11249" w:rsidTr="00864CA6">
        <w:tc>
          <w:tcPr>
            <w:tcW w:w="17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E3237F" w:rsidRPr="00E11249" w:rsidTr="00864CA6">
        <w:tc>
          <w:tcPr>
            <w:tcW w:w="1738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F16886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5C0FC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.ย</w:t>
            </w:r>
            <w:r w:rsidR="00E3237F"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 w:rsidR="00E3237F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F16886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5C0FC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.ย</w:t>
            </w:r>
            <w:r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4E7066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</w:tr>
      <w:tr w:rsidR="0092295C" w:rsidRPr="00E11249" w:rsidTr="00864CA6">
        <w:trPr>
          <w:trHeight w:val="368"/>
        </w:trPr>
        <w:tc>
          <w:tcPr>
            <w:tcW w:w="17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Team Precision (Europe) ApS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92295C" w:rsidRPr="00E11249" w:rsidRDefault="0092295C" w:rsidP="009F6B8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  <w:tr w:rsidR="0092295C" w:rsidRPr="00E11249" w:rsidTr="00864CA6">
        <w:trPr>
          <w:trHeight w:val="284"/>
        </w:trPr>
        <w:tc>
          <w:tcPr>
            <w:tcW w:w="173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92295C" w:rsidRPr="00E11249" w:rsidRDefault="0092295C" w:rsidP="009F6B8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</w:tr>
      <w:tr w:rsidR="0092295C" w:rsidRPr="00E11249" w:rsidTr="00864CA6">
        <w:trPr>
          <w:trHeight w:val="368"/>
        </w:trPr>
        <w:tc>
          <w:tcPr>
            <w:tcW w:w="17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2295C" w:rsidRPr="00A93C31" w:rsidRDefault="0092295C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</w:rPr>
            </w:pPr>
            <w:r w:rsidRPr="00A93C31">
              <w:rPr>
                <w:rFonts w:ascii="Angsana New" w:hAnsi="Angsana New" w:cs="Angsana New"/>
                <w:sz w:val="27"/>
                <w:szCs w:val="27"/>
              </w:rPr>
              <w:t>TPA</w:t>
            </w:r>
            <w:r w:rsidRPr="00A93C3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93C31">
              <w:rPr>
                <w:rFonts w:ascii="Angsana New" w:hAnsi="Angsana New" w:cs="Angsana New"/>
                <w:sz w:val="27"/>
                <w:szCs w:val="27"/>
              </w:rPr>
              <w:t xml:space="preserve">Holding LLC 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92295C" w:rsidRPr="00E11249" w:rsidRDefault="0092295C" w:rsidP="009F6B8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33,634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2295C" w:rsidRPr="00E11249" w:rsidTr="00864CA6">
        <w:trPr>
          <w:trHeight w:val="432"/>
        </w:trPr>
        <w:tc>
          <w:tcPr>
            <w:tcW w:w="173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92295C" w:rsidRPr="00E11249" w:rsidRDefault="009A6787" w:rsidP="009F6B8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(USD</w:t>
            </w:r>
            <w:r w:rsidR="0092295C">
              <w:rPr>
                <w:rFonts w:ascii="Angsana New" w:hAnsi="Angsana New" w:cs="Angsana New"/>
                <w:sz w:val="27"/>
                <w:szCs w:val="27"/>
              </w:rPr>
              <w:t xml:space="preserve"> 1,077</w:t>
            </w:r>
            <w:r w:rsidR="0092295C" w:rsidRPr="00E1124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2295C" w:rsidRPr="00E11249" w:rsidTr="00864CA6">
        <w:trPr>
          <w:trHeight w:val="368"/>
        </w:trPr>
        <w:tc>
          <w:tcPr>
            <w:tcW w:w="17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92295C" w:rsidRPr="00E11249" w:rsidRDefault="0092295C" w:rsidP="00532C7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43,422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295C" w:rsidRPr="00E11249" w:rsidRDefault="0092295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</w:tbl>
    <w:p w:rsidR="00845FCB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E85C9B" w:rsidP="00B12A95">
      <w:pPr>
        <w:spacing w:line="276" w:lineRule="auto"/>
        <w:ind w:right="18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9" w:type="dxa"/>
        <w:tblInd w:w="108" w:type="dxa"/>
        <w:tblLayout w:type="fixed"/>
        <w:tblLook w:val="0000"/>
      </w:tblPr>
      <w:tblGrid>
        <w:gridCol w:w="1767"/>
        <w:gridCol w:w="1843"/>
        <w:gridCol w:w="1417"/>
        <w:gridCol w:w="1494"/>
        <w:gridCol w:w="1559"/>
        <w:gridCol w:w="1559"/>
      </w:tblGrid>
      <w:tr w:rsidR="00E85C9B" w:rsidRPr="00EB2BE9" w:rsidTr="00EB2BE9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8322D5" w:rsidRDefault="008322D5" w:rsidP="00F16886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C0FCF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F16886"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 256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8322D5" w:rsidRDefault="008322D5" w:rsidP="008322D5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="00BB0DCC">
              <w:rPr>
                <w:rFonts w:ascii="Angsana New" w:hAnsi="Angsana New" w:cs="Angsana New" w:hint="cs"/>
                <w:sz w:val="28"/>
                <w:szCs w:val="28"/>
                <w:cs/>
              </w:rPr>
              <w:t>ดเก้า</w:t>
            </w:r>
            <w:r w:rsidR="00E85C9B"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25010A" w:rsidRDefault="00F16886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C0FCF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 256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25010A" w:rsidRDefault="006B3D49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C1812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A92FF5" w:rsidRPr="00EB2BE9" w:rsidTr="00EB2BE9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A92FF5" w:rsidRPr="00EB2BE9" w:rsidRDefault="0092295C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</w:tcBorders>
          </w:tcPr>
          <w:p w:rsidR="00A92FF5" w:rsidRPr="00EB2BE9" w:rsidRDefault="00A92FF5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A92FF5" w:rsidRPr="0025010A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A92FF5" w:rsidRPr="0025010A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92FF5" w:rsidRPr="00EB2BE9" w:rsidTr="00EB2BE9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A92FF5" w:rsidRPr="00EB2BE9" w:rsidRDefault="00A92FF5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A92FF5" w:rsidRPr="00EB2BE9" w:rsidRDefault="00A92FF5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A92FF5" w:rsidRPr="0016370B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92FF5" w:rsidRPr="0016370B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A92FF5" w:rsidRPr="00EB2BE9" w:rsidRDefault="00A92FF5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A92FF5" w:rsidRPr="00EB2BE9" w:rsidRDefault="00A92FF5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A92FF5" w:rsidRPr="008C7DE7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92FF5" w:rsidRPr="008C7DE7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A92FF5" w:rsidRPr="00EB2BE9" w:rsidRDefault="00A92FF5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</w:tcPr>
          <w:p w:rsidR="00A92FF5" w:rsidRPr="00EB2BE9" w:rsidRDefault="00A92FF5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2FF5" w:rsidRPr="008C7DE7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92FF5" w:rsidRPr="008C7DE7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4C592D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A92FF5" w:rsidRPr="00EB2BE9" w:rsidRDefault="0092295C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FF5" w:rsidRPr="00EB2BE9" w:rsidRDefault="00A92FF5" w:rsidP="004C592D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2FF5" w:rsidRPr="0025010A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92FF5" w:rsidRPr="0025010A" w:rsidRDefault="00A92FF5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E00979" w:rsidRDefault="00E00979" w:rsidP="004060A1">
      <w:pPr>
        <w:ind w:right="261"/>
        <w:jc w:val="thaiDistribute"/>
        <w:rPr>
          <w:rFonts w:ascii="Angsana New" w:hAnsi="Angsana New" w:cs="Angsana New"/>
          <w:sz w:val="32"/>
          <w:szCs w:val="32"/>
        </w:rPr>
      </w:pPr>
    </w:p>
    <w:p w:rsidR="0016370B" w:rsidRPr="005C4B53" w:rsidRDefault="00B40E39" w:rsidP="00864CA6">
      <w:pPr>
        <w:tabs>
          <w:tab w:val="left" w:pos="426"/>
        </w:tabs>
        <w:ind w:left="426" w:right="180" w:firstLine="708"/>
        <w:jc w:val="thaiDistribute"/>
        <w:rPr>
          <w:rFonts w:ascii="Angsana New" w:hAnsi="Angsana New" w:cs="Angsana New"/>
          <w:sz w:val="32"/>
          <w:szCs w:val="32"/>
        </w:rPr>
      </w:pPr>
      <w:r w:rsidRPr="00F978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F97810">
        <w:rPr>
          <w:rFonts w:ascii="Angsana New" w:hAnsi="Angsana New" w:cs="Angsana New"/>
          <w:sz w:val="32"/>
          <w:szCs w:val="32"/>
        </w:rPr>
        <w:t xml:space="preserve">Team Precision (Europe) ApS </w:t>
      </w:r>
      <w:r w:rsidRPr="00F978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F97810">
        <w:rPr>
          <w:rFonts w:ascii="Angsana New" w:hAnsi="Angsana New" w:cs="Angsana New"/>
          <w:sz w:val="32"/>
          <w:szCs w:val="32"/>
          <w:cs/>
        </w:rPr>
        <w:t>สอบทาน</w:t>
      </w:r>
      <w:r w:rsidRPr="00F97810">
        <w:rPr>
          <w:rFonts w:ascii="Angsana New" w:hAnsi="Angsana New" w:cs="Angsana New"/>
          <w:sz w:val="32"/>
          <w:szCs w:val="32"/>
          <w:cs/>
        </w:rPr>
        <w:t>โดย</w:t>
      </w:r>
      <w:r w:rsidRPr="00F978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F978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978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บงวดสาม</w:t>
      </w:r>
      <w:r w:rsidR="009616C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C0FCF">
        <w:rPr>
          <w:rFonts w:ascii="Angsana New" w:hAnsi="Angsana New" w:cs="Angsana New" w:hint="cs"/>
          <w:sz w:val="32"/>
          <w:szCs w:val="32"/>
          <w:cs/>
        </w:rPr>
        <w:t>และเก้า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เดือน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5C0FC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61EFC"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และ 25</w:t>
      </w:r>
      <w:r w:rsidR="0022538C" w:rsidRPr="00F97810">
        <w:rPr>
          <w:rFonts w:ascii="Angsana New" w:hAnsi="Angsana New" w:cs="Angsana New"/>
          <w:sz w:val="32"/>
          <w:szCs w:val="32"/>
        </w:rPr>
        <w:t>60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5C0FC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6370B"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z w:val="32"/>
          <w:szCs w:val="32"/>
        </w:rPr>
        <w:t>1</w:t>
      </w:r>
      <w:r w:rsidR="006B6F57" w:rsidRPr="00F97810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B6F57" w:rsidRPr="0092295C">
        <w:rPr>
          <w:rFonts w:ascii="Angsana New" w:hAnsi="Angsana New" w:cs="Angsana New"/>
          <w:sz w:val="32"/>
          <w:szCs w:val="32"/>
          <w:cs/>
        </w:rPr>
        <w:t>เงิน</w:t>
      </w:r>
      <w:r w:rsidR="00D27FB8" w:rsidRPr="009229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295C" w:rsidRPr="0092295C">
        <w:rPr>
          <w:rFonts w:ascii="Angsana New" w:hAnsi="Angsana New" w:cs="Angsana New"/>
          <w:sz w:val="32"/>
          <w:szCs w:val="32"/>
        </w:rPr>
        <w:t>15.02</w:t>
      </w:r>
      <w:r w:rsidR="006B6F57" w:rsidRPr="00F97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7810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F97810">
        <w:rPr>
          <w:rFonts w:ascii="Angsana New" w:hAnsi="Angsana New" w:cs="Angsana New"/>
          <w:sz w:val="32"/>
          <w:szCs w:val="32"/>
          <w:cs/>
        </w:rPr>
        <w:t>และ</w:t>
      </w:r>
      <w:r w:rsidRPr="00F978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F97810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C4744" w:rsidRPr="00F97810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5C0FCF">
        <w:rPr>
          <w:rFonts w:ascii="Angsana New" w:hAnsi="Angsana New" w:cs="Angsana New" w:hint="cs"/>
          <w:spacing w:val="-6"/>
          <w:sz w:val="32"/>
          <w:szCs w:val="32"/>
          <w:cs/>
        </w:rPr>
        <w:t>และเก้า</w:t>
      </w:r>
      <w:r w:rsidR="00F97810" w:rsidRPr="00F97810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7155C" w:rsidRPr="00F97810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pacing w:val="-6"/>
          <w:sz w:val="32"/>
          <w:szCs w:val="32"/>
        </w:rPr>
        <w:t>0</w:t>
      </w:r>
      <w:r w:rsidR="00216A77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C0FCF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22538C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6370B" w:rsidRPr="00F97810">
        <w:rPr>
          <w:rFonts w:ascii="Angsana New" w:hAnsi="Angsana New" w:cs="Angsana New"/>
          <w:spacing w:val="-6"/>
          <w:sz w:val="32"/>
          <w:szCs w:val="32"/>
          <w:cs/>
        </w:rPr>
        <w:t>25</w:t>
      </w:r>
      <w:r w:rsidR="0016370B" w:rsidRPr="00F97810"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pacing w:val="-6"/>
          <w:sz w:val="32"/>
          <w:szCs w:val="32"/>
        </w:rPr>
        <w:t>1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22538C" w:rsidRPr="00F97810">
        <w:rPr>
          <w:rFonts w:ascii="Angsana New" w:hAnsi="Angsana New" w:cs="Angsana New"/>
          <w:spacing w:val="-6"/>
          <w:sz w:val="32"/>
          <w:szCs w:val="32"/>
        </w:rPr>
        <w:t>60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B6F57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C1812">
        <w:rPr>
          <w:rFonts w:ascii="Angsana New" w:hAnsi="Angsana New" w:cs="Angsana New"/>
          <w:spacing w:val="-6"/>
          <w:sz w:val="32"/>
          <w:szCs w:val="32"/>
        </w:rPr>
        <w:t>20.05</w:t>
      </w:r>
      <w:r w:rsidR="0045707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และ </w:t>
      </w:r>
      <w:r w:rsidR="0092295C">
        <w:rPr>
          <w:rFonts w:ascii="Angsana New" w:hAnsi="Angsana New" w:cs="Angsana New"/>
          <w:spacing w:val="-6"/>
          <w:sz w:val="32"/>
          <w:szCs w:val="32"/>
        </w:rPr>
        <w:t>55.99</w:t>
      </w:r>
      <w:r w:rsidR="005C4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="007D10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</w:t>
      </w:r>
      <w:r w:rsidR="006B6F57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F6B8F">
        <w:rPr>
          <w:rFonts w:ascii="Angsana New" w:hAnsi="Angsana New" w:cs="Angsana New"/>
          <w:spacing w:val="-6"/>
          <w:sz w:val="32"/>
          <w:szCs w:val="32"/>
        </w:rPr>
        <w:t>14.00</w:t>
      </w:r>
      <w:r w:rsidR="005C4B53" w:rsidRPr="005C4B5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และ </w:t>
      </w:r>
      <w:r w:rsidR="009F6B8F">
        <w:rPr>
          <w:rFonts w:ascii="Angsana New" w:hAnsi="Angsana New" w:cs="Angsana New"/>
          <w:spacing w:val="-6"/>
          <w:sz w:val="32"/>
          <w:szCs w:val="32"/>
        </w:rPr>
        <w:t>32.59</w:t>
      </w:r>
      <w:r w:rsidR="005C4B53" w:rsidRPr="005C4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</w:t>
      </w:r>
      <w:r w:rsidR="0022538C" w:rsidRPr="005C4B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4B53">
        <w:rPr>
          <w:rFonts w:ascii="Angsana New" w:hAnsi="Angsana New" w:cs="Angsana New"/>
          <w:sz w:val="32"/>
          <w:szCs w:val="32"/>
          <w:cs/>
        </w:rPr>
        <w:t>ตามลำดั</w:t>
      </w:r>
      <w:r w:rsidR="0016370B" w:rsidRPr="005C4B53">
        <w:rPr>
          <w:rFonts w:ascii="Angsana New" w:hAnsi="Angsana New" w:cs="Angsana New" w:hint="cs"/>
          <w:sz w:val="32"/>
          <w:szCs w:val="32"/>
          <w:cs/>
        </w:rPr>
        <w:t>บ</w:t>
      </w:r>
    </w:p>
    <w:p w:rsidR="008470C2" w:rsidRDefault="008470C2" w:rsidP="00864CA6">
      <w:pPr>
        <w:ind w:left="450" w:right="180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C4B53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5C4B53">
        <w:rPr>
          <w:rFonts w:ascii="Angsana New" w:hAnsi="Angsana New" w:cs="Angsana New"/>
          <w:sz w:val="32"/>
          <w:szCs w:val="32"/>
        </w:rPr>
        <w:t>TPA</w:t>
      </w:r>
      <w:r w:rsidRPr="005C4B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4B53">
        <w:rPr>
          <w:rFonts w:ascii="Angsana New" w:hAnsi="Angsana New" w:cs="Angsana New"/>
          <w:sz w:val="32"/>
          <w:szCs w:val="32"/>
        </w:rPr>
        <w:t xml:space="preserve">Holding LLC </w:t>
      </w:r>
      <w:r w:rsidRPr="005C4B53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7D1068">
        <w:rPr>
          <w:rFonts w:ascii="Angsana New" w:hAnsi="Angsana New" w:cs="Angsana New" w:hint="cs"/>
          <w:spacing w:val="-6"/>
          <w:sz w:val="32"/>
          <w:szCs w:val="32"/>
          <w:cs/>
        </w:rPr>
        <w:t>สอบทานโดยผู้สอบบัญชีอื่น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และนำมาจัดทำงบการเงินระหว่า</w:t>
      </w:r>
      <w:r w:rsidR="00E557DC" w:rsidRPr="00F97810">
        <w:rPr>
          <w:rFonts w:ascii="Angsana New" w:hAnsi="Angsana New" w:cs="Angsana New"/>
          <w:sz w:val="32"/>
          <w:szCs w:val="32"/>
          <w:cs/>
        </w:rPr>
        <w:t>งกาลรวมสำหรับงวดสามเดือน</w:t>
      </w:r>
      <w:r w:rsidR="005C0FCF">
        <w:rPr>
          <w:rFonts w:ascii="Angsana New" w:hAnsi="Angsana New" w:cs="Angsana New" w:hint="cs"/>
          <w:sz w:val="32"/>
          <w:szCs w:val="32"/>
          <w:cs/>
        </w:rPr>
        <w:t>และเก้า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557DC" w:rsidRPr="00F97810">
        <w:rPr>
          <w:rFonts w:ascii="Angsana New" w:hAnsi="Angsana New" w:cs="Angsana New"/>
          <w:sz w:val="32"/>
          <w:szCs w:val="32"/>
          <w:cs/>
        </w:rPr>
        <w:t>สิ้นสุด</w:t>
      </w:r>
      <w:r w:rsidRPr="00F97810">
        <w:rPr>
          <w:rFonts w:ascii="Angsana New" w:hAnsi="Angsana New" w:cs="Angsana New"/>
          <w:sz w:val="32"/>
          <w:szCs w:val="32"/>
          <w:cs/>
        </w:rPr>
        <w:t>วันที่ 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5C0FC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891E4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92295C">
        <w:rPr>
          <w:rFonts w:ascii="Angsana New" w:hAnsi="Angsana New" w:cs="Angsana New"/>
          <w:sz w:val="32"/>
          <w:szCs w:val="32"/>
          <w:cs/>
        </w:rPr>
        <w:t>เงิน</w:t>
      </w:r>
      <w:r w:rsidRPr="0092295C">
        <w:rPr>
          <w:rFonts w:ascii="Angsana New" w:hAnsi="Angsana New" w:cs="Angsana New"/>
          <w:sz w:val="32"/>
          <w:szCs w:val="32"/>
        </w:rPr>
        <w:t xml:space="preserve"> </w:t>
      </w:r>
      <w:r w:rsidR="0092295C" w:rsidRPr="0092295C">
        <w:rPr>
          <w:rFonts w:ascii="Angsana New" w:hAnsi="Angsana New" w:cs="Angsana New"/>
          <w:sz w:val="32"/>
          <w:szCs w:val="32"/>
        </w:rPr>
        <w:t>33.55</w:t>
      </w:r>
      <w:r w:rsidRPr="009229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295C">
        <w:rPr>
          <w:rFonts w:ascii="Angsana New" w:hAnsi="Angsana New" w:cs="Angsana New"/>
          <w:sz w:val="32"/>
          <w:szCs w:val="32"/>
          <w:cs/>
        </w:rPr>
        <w:t>ล้าน</w:t>
      </w:r>
      <w:r w:rsidRPr="00F97810">
        <w:rPr>
          <w:rFonts w:ascii="Angsana New" w:hAnsi="Angsana New" w:cs="Angsana New"/>
          <w:sz w:val="32"/>
          <w:szCs w:val="32"/>
          <w:cs/>
        </w:rPr>
        <w:t>บาท</w:t>
      </w:r>
      <w:r w:rsidR="009E441E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D627E" w:rsidRPr="00F97810">
        <w:rPr>
          <w:rFonts w:ascii="Angsana New" w:hAnsi="Angsana New" w:cs="Angsana New" w:hint="cs"/>
          <w:sz w:val="32"/>
          <w:szCs w:val="32"/>
          <w:cs/>
        </w:rPr>
        <w:t>และไม่มี</w:t>
      </w:r>
      <w:r w:rsidR="00FD627E" w:rsidRPr="00F97810">
        <w:rPr>
          <w:rFonts w:ascii="Angsana New" w:hAnsi="Angsana New" w:cs="Angsana New" w:hint="cs"/>
          <w:spacing w:val="-6"/>
          <w:sz w:val="32"/>
          <w:szCs w:val="32"/>
          <w:cs/>
        </w:rPr>
        <w:t>รายได้จากการดำเนินงาน</w:t>
      </w:r>
    </w:p>
    <w:p w:rsidR="004060A1" w:rsidRDefault="009A4C67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 xml:space="preserve">TPA Holding LLC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ซึ่งเป็นบริษัทย่อยของบริษัทในต่างประเทศ ได้เรียกชำระเงินค่าหุ้น โดยบริษัทได้จ่ายชำระเงินค่าหุ้นแล้ว 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33.63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pacing w:val="-6"/>
          <w:sz w:val="32"/>
          <w:szCs w:val="32"/>
        </w:rPr>
        <w:t xml:space="preserve">USD 1,077,300)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pacing w:val="-6"/>
          <w:sz w:val="32"/>
          <w:szCs w:val="32"/>
        </w:rPr>
        <w:t>2561</w:t>
      </w:r>
    </w:p>
    <w:p w:rsidR="009D1D2E" w:rsidRDefault="009D1D2E" w:rsidP="0092295C">
      <w:pPr>
        <w:ind w:right="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ind w:right="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ind w:right="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ind w:right="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97A48" w:rsidRPr="00834812" w:rsidRDefault="00797A48" w:rsidP="0092295C">
      <w:pPr>
        <w:ind w:right="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16370B" w:rsidRDefault="00CE42D4" w:rsidP="00CE42D4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:rsidR="00CE42D4" w:rsidRPr="002F37CC" w:rsidRDefault="00CE42D4" w:rsidP="00A21C0B">
      <w:pPr>
        <w:spacing w:line="276" w:lineRule="auto"/>
        <w:ind w:left="450" w:right="18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2693"/>
        <w:gridCol w:w="2410"/>
      </w:tblGrid>
      <w:tr w:rsidR="00CE42D4" w:rsidRPr="00F44102" w:rsidTr="00CE42D4">
        <w:trPr>
          <w:cantSplit/>
          <w:trHeight w:val="423"/>
        </w:trPr>
        <w:tc>
          <w:tcPr>
            <w:tcW w:w="41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:rsidTr="00CE42D4">
        <w:trPr>
          <w:cantSplit/>
          <w:trHeight w:val="423"/>
        </w:trPr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32ED3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CE42D4" w:rsidRPr="002F37CC" w:rsidTr="00CE42D4">
        <w:trPr>
          <w:cantSplit/>
          <w:trHeight w:val="476"/>
        </w:trPr>
        <w:tc>
          <w:tcPr>
            <w:tcW w:w="4110" w:type="dxa"/>
            <w:tcBorders>
              <w:left w:val="single" w:sz="4" w:space="0" w:color="auto"/>
              <w:bottom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42D4" w:rsidRPr="000946D4" w:rsidRDefault="0007698A" w:rsidP="0007698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189,543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</w:tbl>
    <w:p w:rsidR="00CE42D4" w:rsidRPr="004636FB" w:rsidRDefault="00CE42D4" w:rsidP="000F2C59">
      <w:pPr>
        <w:spacing w:before="240" w:after="240"/>
        <w:ind w:left="450" w:right="180" w:firstLine="720"/>
        <w:rPr>
          <w:rFonts w:ascii="Angsana New" w:hAnsi="Angsana New" w:cs="Angsana New"/>
          <w:spacing w:val="-2"/>
          <w:sz w:val="32"/>
          <w:szCs w:val="32"/>
          <w:cs/>
        </w:rPr>
      </w:pP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312A69" w:rsidRPr="004636FB">
        <w:rPr>
          <w:rFonts w:ascii="Angsana New" w:hAnsi="Angsana New" w:cs="Angsana New"/>
          <w:spacing w:val="-4"/>
          <w:sz w:val="32"/>
          <w:szCs w:val="32"/>
        </w:rPr>
        <w:t xml:space="preserve"> 30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32ED3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60 เ</w:t>
      </w:r>
      <w:r w:rsidRPr="004636FB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งินกู้ยืมระยะสั้นจากสถาบันการเงินมีอัตราดอกเบี้ย</w:t>
      </w:r>
      <w:r w:rsidRPr="000769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ร้อยละ </w:t>
      </w:r>
      <w:r w:rsidR="00AF4AC2" w:rsidRPr="0007698A">
        <w:rPr>
          <w:rFonts w:ascii="Angsana New" w:hAnsi="Angsana New" w:cs="Angsana New"/>
          <w:spacing w:val="-2"/>
          <w:sz w:val="32"/>
          <w:szCs w:val="32"/>
          <w:cs/>
        </w:rPr>
        <w:t>2.</w:t>
      </w:r>
      <w:r w:rsidR="007D1068" w:rsidRPr="0007698A">
        <w:rPr>
          <w:rFonts w:ascii="Angsana New" w:hAnsi="Angsana New" w:cs="Angsana New" w:hint="cs"/>
          <w:spacing w:val="-2"/>
          <w:sz w:val="32"/>
          <w:szCs w:val="32"/>
          <w:cs/>
        </w:rPr>
        <w:t>15</w:t>
      </w:r>
      <w:r w:rsidR="00DC181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C1812">
        <w:rPr>
          <w:rFonts w:ascii="Angsana New" w:hAnsi="Angsana New" w:cs="Angsana New"/>
          <w:spacing w:val="-2"/>
          <w:sz w:val="32"/>
          <w:szCs w:val="32"/>
        </w:rPr>
        <w:t>-</w:t>
      </w:r>
      <w:r w:rsidR="0007698A" w:rsidRPr="0007698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7698A" w:rsidRPr="0007698A">
        <w:rPr>
          <w:rFonts w:ascii="Angsana New" w:hAnsi="Angsana New" w:cs="Angsana New" w:hint="cs"/>
          <w:spacing w:val="-2"/>
          <w:sz w:val="32"/>
          <w:szCs w:val="32"/>
          <w:cs/>
        </w:rPr>
        <w:t>3.80</w:t>
      </w:r>
      <w:r w:rsidRPr="000769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CE42D4" w:rsidRDefault="00CE42D4" w:rsidP="00CD6F0E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16370B" w:rsidRPr="0016370B" w:rsidRDefault="0016370B" w:rsidP="006717B1">
      <w:pPr>
        <w:tabs>
          <w:tab w:val="left" w:pos="-426"/>
        </w:tabs>
        <w:ind w:right="270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701"/>
        <w:gridCol w:w="1681"/>
        <w:gridCol w:w="1699"/>
        <w:gridCol w:w="1707"/>
      </w:tblGrid>
      <w:tr w:rsidR="0016370B" w:rsidRPr="00E70F0C" w:rsidTr="00B012C2">
        <w:trPr>
          <w:cantSplit/>
          <w:trHeight w:val="495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2C2" w:rsidRPr="00E70F0C" w:rsidTr="001045FE">
        <w:trPr>
          <w:cantSplit/>
          <w:trHeight w:val="495"/>
          <w:jc w:val="center"/>
        </w:trPr>
        <w:tc>
          <w:tcPr>
            <w:tcW w:w="25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2C2" w:rsidRPr="00E70F0C" w:rsidRDefault="00B012C2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32ED3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F16886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32ED3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6370B" w:rsidRPr="00E70F0C" w:rsidTr="00CD6F0E">
        <w:trPr>
          <w:cantSplit/>
          <w:jc w:val="center"/>
        </w:trPr>
        <w:tc>
          <w:tcPr>
            <w:tcW w:w="2510" w:type="dxa"/>
            <w:tcBorders>
              <w:top w:val="nil"/>
              <w:bottom w:val="nil"/>
            </w:tcBorders>
            <w:vAlign w:val="bottom"/>
          </w:tcPr>
          <w:p w:rsidR="0016370B" w:rsidRPr="00E70F0C" w:rsidRDefault="0016370B" w:rsidP="00CD6F0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370B" w:rsidRPr="0013594C" w:rsidRDefault="0007698A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3E2800" w:rsidRPr="0013594C">
              <w:rPr>
                <w:rFonts w:ascii="Angsana New" w:hAnsi="Angsana New" w:cs="Angsana New"/>
                <w:sz w:val="32"/>
                <w:szCs w:val="32"/>
              </w:rPr>
              <w:t>51,114</w:t>
            </w:r>
          </w:p>
        </w:tc>
        <w:tc>
          <w:tcPr>
            <w:tcW w:w="1681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146,661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bottom"/>
          </w:tcPr>
          <w:p w:rsidR="0016370B" w:rsidRPr="003E2800" w:rsidRDefault="0007698A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3E2800" w:rsidRPr="003E2800">
              <w:rPr>
                <w:rFonts w:ascii="Angsana New" w:hAnsi="Angsana New" w:cs="Angsana New"/>
                <w:sz w:val="32"/>
                <w:szCs w:val="32"/>
              </w:rPr>
              <w:t>50,451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146,962</w:t>
            </w:r>
          </w:p>
        </w:tc>
      </w:tr>
      <w:tr w:rsidR="0016370B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E70F0C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13594C" w:rsidRDefault="0007698A" w:rsidP="004133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12,633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10,9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3E2800" w:rsidRDefault="0007698A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12,39</w:t>
            </w:r>
            <w:r w:rsidR="001359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10,71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13594C" w:rsidRDefault="0007698A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43,02</w:t>
            </w:r>
            <w:r w:rsidR="0013594C" w:rsidRPr="001359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3E2800" w:rsidRDefault="0007698A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43,02</w:t>
            </w:r>
            <w:r w:rsidR="0013594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13594C" w:rsidRDefault="0007698A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23,30</w:t>
            </w:r>
            <w:r w:rsidR="003E2800" w:rsidRPr="0013594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3E2800" w:rsidRDefault="0007698A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23,30</w:t>
            </w:r>
            <w:r w:rsidR="003E2800" w:rsidRPr="003E280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13594C" w:rsidRDefault="0007698A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4,890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3E2800" w:rsidRDefault="0007698A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4,890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</w:tr>
      <w:tr w:rsidR="00591BD5" w:rsidRPr="007646DF" w:rsidTr="00B012C2">
        <w:trPr>
          <w:cantSplit/>
          <w:jc w:val="center"/>
        </w:trPr>
        <w:tc>
          <w:tcPr>
            <w:tcW w:w="2510" w:type="dxa"/>
            <w:tcBorders>
              <w:left w:val="single" w:sz="4" w:space="0" w:color="auto"/>
            </w:tcBorders>
          </w:tcPr>
          <w:p w:rsidR="00591BD5" w:rsidRPr="00E70F0C" w:rsidRDefault="00591BD5" w:rsidP="00CD6F0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1BD5" w:rsidRPr="0013594C" w:rsidRDefault="0007698A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3594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E2800" w:rsidRPr="0013594C">
              <w:rPr>
                <w:rFonts w:ascii="Angsana New" w:hAnsi="Angsana New" w:cs="Angsana New"/>
                <w:sz w:val="32"/>
                <w:szCs w:val="32"/>
              </w:rPr>
              <w:t>34,963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E70F0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191,468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3E2800" w:rsidRDefault="0007698A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280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E2800" w:rsidRPr="003E2800">
              <w:rPr>
                <w:rFonts w:ascii="Angsana New" w:hAnsi="Angsana New" w:cs="Angsana New"/>
                <w:sz w:val="32"/>
                <w:szCs w:val="32"/>
              </w:rPr>
              <w:t>34,058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2F37C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191,525</w:t>
            </w:r>
          </w:p>
        </w:tc>
      </w:tr>
    </w:tbl>
    <w:p w:rsidR="008A2E3D" w:rsidRPr="007D03E7" w:rsidRDefault="008A2E3D" w:rsidP="007D03E7">
      <w:pPr>
        <w:pStyle w:val="ListParagraph"/>
        <w:numPr>
          <w:ilvl w:val="0"/>
          <w:numId w:val="1"/>
        </w:numPr>
        <w:spacing w:before="24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D03E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8A2E3D" w:rsidRPr="007646DF" w:rsidRDefault="008A2E3D" w:rsidP="00A21C0B">
      <w:pPr>
        <w:tabs>
          <w:tab w:val="left" w:pos="9540"/>
        </w:tabs>
        <w:spacing w:line="276" w:lineRule="auto"/>
        <w:ind w:right="27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5772E8" w:rsidP="00F1688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D32ED3">
              <w:rPr>
                <w:rFonts w:ascii="Angsana New" w:hAnsi="Angsana New" w:cs="Angsana New" w:hint="cs"/>
                <w:sz w:val="31"/>
                <w:szCs w:val="31"/>
                <w:cs/>
              </w:rPr>
              <w:t>ก</w:t>
            </w:r>
            <w:r w:rsidR="00F16886">
              <w:rPr>
                <w:rFonts w:ascii="Angsana New" w:hAnsi="Angsana New" w:cs="Angsana New" w:hint="cs"/>
                <w:sz w:val="31"/>
                <w:szCs w:val="31"/>
                <w:cs/>
              </w:rPr>
              <w:t>.ย</w:t>
            </w:r>
            <w:r w:rsidR="0016166D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16166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07698A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22,993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07698A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16166D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13,139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64EA" w:rsidRPr="007646DF" w:rsidRDefault="0007698A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9,854</w:t>
            </w:r>
          </w:p>
        </w:tc>
      </w:tr>
    </w:tbl>
    <w:p w:rsidR="00797A48" w:rsidRDefault="00797A48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797A48" w:rsidRDefault="00797A48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</w:p>
    <w:p w:rsidR="008A2E3D" w:rsidRPr="0092295C" w:rsidRDefault="007D03E7" w:rsidP="0092295C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92295C"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 xml:space="preserve"> </w:t>
      </w:r>
      <w:r w:rsidR="008A2E3D" w:rsidRPr="0092295C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 มีรายละเอียดดังนี้</w:t>
      </w:r>
    </w:p>
    <w:p w:rsidR="00537509" w:rsidRPr="007646DF" w:rsidRDefault="00537509" w:rsidP="008A2E3D">
      <w:pPr>
        <w:spacing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(ดอลล่าร์</w:t>
            </w:r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FF11C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  <w:p w:rsidR="00596DFA" w:rsidRPr="007646DF" w:rsidRDefault="00834812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       </w:t>
            </w:r>
            <w:r w:rsidR="00596D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ในเดือนมีนาคม 2561 บริษัทจ่ายชำระคืนเงินกู้ยืมทั้งหมดแล้ว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443883" w:rsidRPr="00443883" w:rsidRDefault="00443883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16"/>
          <w:szCs w:val="16"/>
        </w:rPr>
      </w:pPr>
    </w:p>
    <w:p w:rsidR="004D596B" w:rsidRPr="009064EA" w:rsidRDefault="008A2E3D" w:rsidP="00224045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4EA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</w:t>
      </w:r>
      <w:r w:rsidR="009064E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</w:p>
    <w:p w:rsidR="00542ADC" w:rsidRPr="007646DF" w:rsidRDefault="00F342CF" w:rsidP="00A92C85">
      <w:pPr>
        <w:numPr>
          <w:ilvl w:val="0"/>
          <w:numId w:val="1"/>
        </w:numPr>
        <w:spacing w:before="60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F342CF" w:rsidRPr="007646DF" w:rsidRDefault="00F342CF" w:rsidP="00A92C85">
      <w:pPr>
        <w:spacing w:before="60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A21C0B">
      <w:pPr>
        <w:tabs>
          <w:tab w:val="left" w:pos="9450"/>
        </w:tabs>
        <w:ind w:left="360" w:right="270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98780D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1767C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1767C9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D32ED3">
              <w:rPr>
                <w:rFonts w:ascii="Angsana New" w:hAnsi="Angsana New" w:cs="Angsana New" w:hint="cs"/>
                <w:sz w:val="31"/>
                <w:szCs w:val="31"/>
                <w:cs/>
              </w:rPr>
              <w:t>ก</w:t>
            </w:r>
            <w:r w:rsidR="001767C9">
              <w:rPr>
                <w:rFonts w:ascii="Angsana New" w:hAnsi="Angsana New" w:cs="Angsana New" w:hint="cs"/>
                <w:sz w:val="31"/>
                <w:szCs w:val="31"/>
                <w:cs/>
              </w:rPr>
              <w:t>.ย</w:t>
            </w:r>
            <w:r w:rsidR="003C79E6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3C79E6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3C79E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3C79E6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9064EA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6A4EA1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1 ปี แต่ไม่เกิน </w:t>
            </w:r>
            <w:r w:rsidR="00064EF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2,514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3,805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4,235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(314)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(521)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3,921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064EA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(1,527)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F15CD6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(1,456</w:t>
            </w:r>
            <w:r w:rsidR="0097353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254F3B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2,394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3,549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62655D">
      <w:pPr>
        <w:tabs>
          <w:tab w:val="left" w:pos="1134"/>
        </w:tabs>
        <w:spacing w:before="120"/>
        <w:ind w:left="357" w:right="-2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9064EA">
        <w:rPr>
          <w:rFonts w:ascii="Angsana New" w:hAnsi="Angsana New" w:cs="Angsana New" w:hint="cs"/>
          <w:sz w:val="32"/>
          <w:szCs w:val="32"/>
          <w:cs/>
        </w:rPr>
        <w:t>ปี 2564</w:t>
      </w:r>
    </w:p>
    <w:p w:rsidR="00CD3866" w:rsidRDefault="00407D93" w:rsidP="0062655D">
      <w:pPr>
        <w:tabs>
          <w:tab w:val="left" w:pos="1134"/>
        </w:tabs>
        <w:ind w:left="357" w:right="-44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655D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หมุนเวียน</w:t>
      </w: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62655D" w:rsidRDefault="0062655D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B12A95" w:rsidRDefault="00B12A95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Pr="009064EA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C12B7" w:rsidRPr="00CF33ED" w:rsidRDefault="00AC12B7" w:rsidP="00A92C85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AC12B7" w:rsidRPr="00CF33ED" w:rsidRDefault="00AC12B7" w:rsidP="006717B1">
      <w:pPr>
        <w:spacing w:line="276" w:lineRule="auto"/>
        <w:ind w:left="446" w:righ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54F3B">
        <w:rPr>
          <w:rFonts w:ascii="Angsana New" w:hAnsi="Angsana New" w:cs="Angsana New" w:hint="cs"/>
          <w:sz w:val="32"/>
          <w:szCs w:val="32"/>
          <w:cs/>
        </w:rPr>
        <w:t>และเก้า</w:t>
      </w:r>
      <w:r w:rsidR="009616C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9616CC">
        <w:rPr>
          <w:rFonts w:ascii="Angsana New" w:hAnsi="Angsana New" w:cs="Angsana New"/>
          <w:sz w:val="32"/>
          <w:szCs w:val="32"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01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="00B77D56">
        <w:rPr>
          <w:rFonts w:ascii="Angsana New" w:hAnsi="Angsana New" w:cs="Angsana New"/>
          <w:sz w:val="32"/>
          <w:szCs w:val="32"/>
          <w:cs/>
        </w:rPr>
        <w:t xml:space="preserve"> </w:t>
      </w:r>
      <w:r w:rsidR="006B3D49">
        <w:rPr>
          <w:rFonts w:ascii="Angsana New" w:hAnsi="Angsana New" w:cs="Angsana New" w:hint="cs"/>
          <w:sz w:val="32"/>
          <w:szCs w:val="32"/>
          <w:cs/>
        </w:rPr>
        <w:t>คำนวณจากกำไร</w:t>
      </w:r>
      <w:r w:rsidR="006B3D49">
        <w:rPr>
          <w:rFonts w:ascii="Angsana New" w:hAnsi="Angsana New" w:cs="Angsana New"/>
          <w:sz w:val="32"/>
          <w:szCs w:val="32"/>
        </w:rPr>
        <w:t>(</w:t>
      </w:r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6B3D49">
        <w:rPr>
          <w:rFonts w:ascii="Angsana New" w:hAnsi="Angsana New" w:cs="Angsana New"/>
          <w:sz w:val="32"/>
          <w:szCs w:val="32"/>
        </w:rPr>
        <w:t>)</w:t>
      </w:r>
      <w:r w:rsidR="006B3D49" w:rsidRPr="00CF33ED">
        <w:rPr>
          <w:rFonts w:ascii="Angsana New" w:hAnsi="Angsana New" w:cs="Angsana New" w:hint="cs"/>
          <w:sz w:val="32"/>
          <w:szCs w:val="32"/>
          <w:cs/>
        </w:rPr>
        <w:t>ทางบัญช</w:t>
      </w:r>
      <w:r w:rsidR="006B3D49" w:rsidRPr="00CF33ED">
        <w:rPr>
          <w:rFonts w:ascii="Angsana New" w:hAnsi="Angsana New" w:cs="Angsana New"/>
          <w:sz w:val="32"/>
          <w:szCs w:val="32"/>
          <w:cs/>
        </w:rPr>
        <w:t>ี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6717B1">
      <w:pPr>
        <w:tabs>
          <w:tab w:val="left" w:pos="1134"/>
        </w:tabs>
        <w:ind w:left="426" w:righ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6717B1">
      <w:pPr>
        <w:ind w:left="426" w:righ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70747C">
        <w:rPr>
          <w:rFonts w:ascii="Angsana New" w:hAnsi="Angsana New" w:cs="Angsana New"/>
          <w:sz w:val="32"/>
          <w:szCs w:val="32"/>
        </w:rPr>
        <w:t>7</w:t>
      </w:r>
      <w:r w:rsidR="00875562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6717B1">
      <w:pPr>
        <w:ind w:left="426" w:right="360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22781E" w:rsidRPr="00CF33ED" w:rsidRDefault="00B77D56" w:rsidP="006717B1">
      <w:pPr>
        <w:tabs>
          <w:tab w:val="left" w:pos="1134"/>
        </w:tabs>
        <w:ind w:left="360" w:right="360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76131D" w:rsidRDefault="00AC12B7" w:rsidP="003E4EB2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68" w:type="dxa"/>
        <w:jc w:val="right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0"/>
        <w:gridCol w:w="1170"/>
        <w:gridCol w:w="1170"/>
        <w:gridCol w:w="1260"/>
        <w:gridCol w:w="1188"/>
      </w:tblGrid>
      <w:tr w:rsidR="00AC12B7" w:rsidRPr="00CF33ED" w:rsidTr="006717B1">
        <w:trPr>
          <w:jc w:val="right"/>
        </w:trPr>
        <w:tc>
          <w:tcPr>
            <w:tcW w:w="4680" w:type="dxa"/>
            <w:vMerge w:val="restart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AC12B7" w:rsidRPr="00CF33ED" w:rsidRDefault="0022781E" w:rsidP="0022781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F33ED"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 w:rsid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2E50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A2E50"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301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0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2B7" w:rsidRPr="00CF33ED" w:rsidTr="006717B1">
        <w:trPr>
          <w:jc w:val="right"/>
        </w:trPr>
        <w:tc>
          <w:tcPr>
            <w:tcW w:w="4680" w:type="dxa"/>
            <w:vMerge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22781E" w:rsidRPr="00CF33ED" w:rsidTr="006717B1">
        <w:trPr>
          <w:jc w:val="right"/>
        </w:trPr>
        <w:tc>
          <w:tcPr>
            <w:tcW w:w="4680" w:type="dxa"/>
            <w:tcBorders>
              <w:bottom w:val="nil"/>
            </w:tcBorders>
          </w:tcPr>
          <w:p w:rsidR="0022781E" w:rsidRPr="0022781E" w:rsidRDefault="0022781E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22781E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 </w:t>
            </w: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C5FB2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0C5FB2" w:rsidRPr="00CF33ED" w:rsidRDefault="000C5FB2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DC1812" w:rsidP="00DC1812">
            <w:pPr>
              <w:tabs>
                <w:tab w:val="left" w:pos="702"/>
              </w:tabs>
              <w:ind w:left="-109" w:right="-28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0C5FB2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DC1812" w:rsidP="00EE3397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0C5FB2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7D03E7" w:rsidRPr="00CF33ED" w:rsidRDefault="007D03E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6A4EA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1045FE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5343B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6435" w:rsidRPr="003F1466" w:rsidTr="006717B1">
        <w:trPr>
          <w:trHeight w:val="415"/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D46435" w:rsidRPr="00CF33ED" w:rsidRDefault="00D46435" w:rsidP="00454B6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254F3B" w:rsidP="00AC62F8">
            <w:pPr>
              <w:tabs>
                <w:tab w:val="left" w:pos="690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101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683016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</w:t>
            </w:r>
            <w:r w:rsidR="000D2DF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254F3B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101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286D54" w:rsidRDefault="00683016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</w:t>
            </w:r>
            <w:r w:rsidR="000D2DF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F1466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:rsidR="003F1466" w:rsidRPr="00CF33ED" w:rsidRDefault="00DC1812" w:rsidP="006A2A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F1466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3F1466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AC62F8" w:rsidP="00AC62F8">
            <w:pPr>
              <w:tabs>
                <w:tab w:val="left" w:pos="702"/>
                <w:tab w:val="left" w:pos="882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C181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683016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</w:t>
            </w:r>
            <w:r w:rsidR="003F146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254F3B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286D54" w:rsidRDefault="00683016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(1,742</w:t>
            </w:r>
            <w:r w:rsidR="003F146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bottom w:val="nil"/>
            </w:tcBorders>
          </w:tcPr>
          <w:p w:rsidR="007D03E7" w:rsidRPr="0022781E" w:rsidRDefault="007D03E7" w:rsidP="004E783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="009F6B8F">
              <w:rPr>
                <w:rFonts w:ascii="Angsana New" w:hAnsi="Angsana New" w:cs="Angsana New"/>
                <w:sz w:val="32"/>
                <w:szCs w:val="32"/>
                <w:u w:val="single"/>
              </w:rPr>
              <w:t>9</w:t>
            </w:r>
            <w:r w:rsidRPr="0022781E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7D03E7" w:rsidRPr="00CF33ED" w:rsidRDefault="007D03E7" w:rsidP="005C4B5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DC1812" w:rsidP="007015F6">
            <w:pPr>
              <w:tabs>
                <w:tab w:val="left" w:pos="702"/>
              </w:tabs>
              <w:ind w:left="-109" w:right="-28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DC1812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F1466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3F1466" w:rsidRPr="00CF33ED" w:rsidRDefault="003F1466" w:rsidP="004E783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2528" w:rsidRPr="003F1466" w:rsidTr="006717B1">
        <w:trPr>
          <w:trHeight w:val="475"/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CD2528" w:rsidRDefault="00CD2528" w:rsidP="0045049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CF33ED" w:rsidRDefault="00254F3B" w:rsidP="00450490">
            <w:pPr>
              <w:tabs>
                <w:tab w:val="left" w:pos="690"/>
              </w:tabs>
              <w:spacing w:before="30" w:line="276" w:lineRule="auto"/>
              <w:ind w:right="-66" w:firstLine="20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1,784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CF33ED" w:rsidRDefault="00683016" w:rsidP="00450490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</w:t>
            </w:r>
            <w:r w:rsidR="00CD25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Default="00254F3B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1,784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286D54" w:rsidRDefault="00683016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</w:t>
            </w:r>
            <w:r w:rsidR="00CD25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D2528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single" w:sz="4" w:space="0" w:color="auto"/>
            </w:tcBorders>
            <w:vAlign w:val="center"/>
          </w:tcPr>
          <w:p w:rsidR="00CD2528" w:rsidRDefault="00CD2528" w:rsidP="00457F23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CF33ED" w:rsidRDefault="00254F3B" w:rsidP="00C07598">
            <w:pPr>
              <w:tabs>
                <w:tab w:val="left" w:pos="690"/>
              </w:tabs>
              <w:spacing w:before="30" w:line="276" w:lineRule="auto"/>
              <w:ind w:right="-66" w:firstLine="20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CF33ED" w:rsidRDefault="00683016" w:rsidP="00450490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</w:t>
            </w:r>
            <w:r w:rsidR="00CD25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528" w:rsidRDefault="00254F3B" w:rsidP="004E7831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286D54" w:rsidRDefault="00683016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(1,960</w:t>
            </w:r>
            <w:r w:rsidR="00CD25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1C0B" w:rsidRDefault="00A21C0B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Pr="00F15CD6" w:rsidRDefault="00FE6B11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0D2DF6">
        <w:rPr>
          <w:rFonts w:ascii="Angsana New" w:hAnsi="Angsana New" w:cs="Angsana New"/>
          <w:sz w:val="32"/>
          <w:szCs w:val="32"/>
        </w:rPr>
        <w:t>0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5C3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47736C">
        <w:rPr>
          <w:rFonts w:ascii="Angsana New" w:hAnsi="Angsana New" w:cs="Angsana New"/>
          <w:sz w:val="32"/>
          <w:szCs w:val="32"/>
        </w:rPr>
        <w:t>1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47736C">
        <w:rPr>
          <w:rFonts w:ascii="Angsana New" w:hAnsi="Angsana New" w:cs="Angsana New"/>
          <w:sz w:val="32"/>
          <w:szCs w:val="32"/>
        </w:rPr>
        <w:t>560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21C0B">
      <w:pPr>
        <w:ind w:right="-90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0"/>
        <w:gridCol w:w="1777"/>
        <w:gridCol w:w="1980"/>
      </w:tblGrid>
      <w:tr w:rsidR="00EE2256" w:rsidRPr="00A63755" w:rsidTr="005155C9">
        <w:trPr>
          <w:trHeight w:val="511"/>
        </w:trPr>
        <w:tc>
          <w:tcPr>
            <w:tcW w:w="5740" w:type="dxa"/>
            <w:vMerge w:val="restart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:rsidTr="005155C9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EE2256" w:rsidRPr="00A63755" w:rsidRDefault="008A4E5F" w:rsidP="008A4E5F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5C32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="002B3C0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2256" w:rsidRPr="00A63755" w:rsidRDefault="00EE2256" w:rsidP="002B3C0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D148E" w:rsidRPr="00A63755" w:rsidTr="005155C9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7D148E" w:rsidRPr="005328CD" w:rsidRDefault="007D148E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5328C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อัตราภาษีเงินได้ 20</w:t>
            </w:r>
            <w:r w:rsidRPr="005328C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%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7D148E" w:rsidRPr="00A63755" w:rsidRDefault="007D148E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7D148E" w:rsidRPr="00A63755" w:rsidRDefault="007D148E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5155C9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3D7F4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7B637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3D7F40" w:rsidP="003D7F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189</w:t>
            </w:r>
          </w:p>
        </w:tc>
      </w:tr>
      <w:tr w:rsidR="003D7F40" w:rsidRPr="0064221A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1045F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7B6379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10,904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8,068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7B6379" w:rsidP="004D07F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(44,833)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(20,317)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7B637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22,488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19,683</w:t>
            </w:r>
          </w:p>
        </w:tc>
      </w:tr>
      <w:tr w:rsidR="003D7F40" w:rsidRPr="006B4530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F67661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3D7F40"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7B637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(222)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7B6379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106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3D7F40" w:rsidRPr="00A63755" w:rsidTr="0064221A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E6318F" w:rsidRDefault="007B6379" w:rsidP="0092405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(10,829)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D84D60" w:rsidRDefault="0064221A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7,452</w:t>
            </w:r>
          </w:p>
        </w:tc>
      </w:tr>
      <w:tr w:rsidR="0064221A" w:rsidRPr="00A63755" w:rsidTr="0064221A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4221A" w:rsidRDefault="0064221A" w:rsidP="0064221A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  <w:r w:rsidR="007074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221A" w:rsidRDefault="0064221A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221A" w:rsidRDefault="0064221A" w:rsidP="0064221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4221A" w:rsidRPr="00A63755" w:rsidTr="0064221A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4221A" w:rsidRPr="009F6B8F" w:rsidRDefault="009F6B8F" w:rsidP="009F6B8F">
            <w:pPr>
              <w:tabs>
                <w:tab w:val="left" w:pos="360"/>
                <w:tab w:val="left" w:pos="900"/>
                <w:tab w:val="left" w:pos="1440"/>
              </w:tabs>
              <w:ind w:right="-338" w:firstLine="36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F6B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="0064221A" w:rsidRPr="009F6B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221A" w:rsidRDefault="0064221A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221A" w:rsidRPr="0064221A" w:rsidRDefault="0064221A" w:rsidP="0064221A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21A" w:rsidRPr="00A63755" w:rsidTr="0064221A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4221A" w:rsidRPr="0064221A" w:rsidRDefault="0064221A" w:rsidP="00DC1812">
            <w:pPr>
              <w:tabs>
                <w:tab w:val="left" w:pos="360"/>
                <w:tab w:val="left" w:pos="900"/>
                <w:tab w:val="left" w:pos="1440"/>
              </w:tabs>
              <w:ind w:left="816"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221A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สำรองผลประโยชน์ระยะยาวพนักงาน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1A" w:rsidRDefault="0064221A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(4,530)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1A" w:rsidRPr="0064221A" w:rsidRDefault="0064221A" w:rsidP="0064221A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28CD" w:rsidRPr="00A63755" w:rsidTr="005328CD">
        <w:trPr>
          <w:trHeight w:val="85"/>
        </w:trPr>
        <w:tc>
          <w:tcPr>
            <w:tcW w:w="5740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5328CD" w:rsidRPr="005328CD" w:rsidRDefault="005328CD" w:rsidP="005328CD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28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D" w:rsidRDefault="005328CD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(15,359)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D" w:rsidRDefault="005328CD" w:rsidP="0064221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7,452</w:t>
            </w:r>
          </w:p>
        </w:tc>
      </w:tr>
      <w:tr w:rsidR="007D148E" w:rsidRPr="00A63755" w:rsidTr="005328CD">
        <w:trPr>
          <w:trHeight w:val="74"/>
        </w:trPr>
        <w:tc>
          <w:tcPr>
            <w:tcW w:w="5740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7D148E" w:rsidRPr="005328CD" w:rsidRDefault="007D148E" w:rsidP="00AF4AC2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5328C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อัตราภาษีเงินได้ 10</w:t>
            </w:r>
            <w:r w:rsidRPr="005328C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7D148E" w:rsidRDefault="007D148E" w:rsidP="00AF4AC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7D148E" w:rsidRDefault="007D148E" w:rsidP="00AF4AC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148E" w:rsidRPr="00A63755" w:rsidTr="00AF4AC2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7D148E" w:rsidRPr="006E6643" w:rsidRDefault="007D148E" w:rsidP="00AF4AC2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นเบ็ดเสร็จ</w:t>
            </w:r>
          </w:p>
        </w:tc>
        <w:tc>
          <w:tcPr>
            <w:tcW w:w="1777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7D148E" w:rsidRPr="00E6318F" w:rsidRDefault="007D148E" w:rsidP="00AF4AC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7D148E" w:rsidRPr="00D84D60" w:rsidRDefault="007D148E" w:rsidP="00AF4AC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148E" w:rsidRPr="00A63755" w:rsidTr="00AF4AC2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7D148E" w:rsidRPr="00A63755" w:rsidRDefault="007D148E" w:rsidP="00AF4AC2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7D148E" w:rsidRPr="004D07F3" w:rsidRDefault="007D148E" w:rsidP="00AF4AC2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7D148E" w:rsidRPr="00D84D60" w:rsidRDefault="007D148E" w:rsidP="00AF4AC2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</w:tr>
      <w:tr w:rsidR="007D148E" w:rsidRPr="00A63755" w:rsidTr="00AF4AC2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7D148E" w:rsidRPr="00A63755" w:rsidRDefault="007D148E" w:rsidP="00AF4AC2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7D148E" w:rsidRPr="004D07F3" w:rsidRDefault="007D148E" w:rsidP="00AF4AC2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7D148E" w:rsidRPr="00D84D60" w:rsidRDefault="007D148E" w:rsidP="00AF4AC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</w:tr>
      <w:tr w:rsidR="007D148E" w:rsidRPr="009003C7" w:rsidTr="005328CD">
        <w:trPr>
          <w:trHeight w:val="85"/>
        </w:trPr>
        <w:tc>
          <w:tcPr>
            <w:tcW w:w="5740" w:type="dxa"/>
            <w:tcBorders>
              <w:top w:val="nil"/>
              <w:bottom w:val="single" w:sz="4" w:space="0" w:color="auto"/>
            </w:tcBorders>
            <w:vAlign w:val="center"/>
          </w:tcPr>
          <w:p w:rsidR="007D148E" w:rsidRPr="005328CD" w:rsidRDefault="005328CD" w:rsidP="005328CD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28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7D148E" w:rsidRPr="00E6318F" w:rsidRDefault="007D148E" w:rsidP="00AF4AC2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7D148E" w:rsidRPr="00D84D60" w:rsidRDefault="007D148E" w:rsidP="00AF4AC2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(18,724)</w:t>
            </w:r>
          </w:p>
        </w:tc>
      </w:tr>
      <w:tr w:rsidR="003D7F40" w:rsidRPr="007D148E" w:rsidTr="005328CD">
        <w:trPr>
          <w:trHeight w:val="85"/>
        </w:trPr>
        <w:tc>
          <w:tcPr>
            <w:tcW w:w="5740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7D148E" w:rsidRDefault="009F6B8F" w:rsidP="007D148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148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="00E11CE3" w:rsidRPr="007D1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11CE3" w:rsidRPr="007D148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E11CE3" w:rsidRPr="007D1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="003D7F40" w:rsidRPr="007D14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7D148E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7D148E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</w:tr>
      <w:tr w:rsidR="003D7F40" w:rsidRPr="007D148E" w:rsidTr="007D148E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5328CD" w:rsidRDefault="003D7F40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sz w:val="30"/>
                <w:szCs w:val="30"/>
              </w:rPr>
            </w:pPr>
            <w:r w:rsidRPr="005328CD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20</w:t>
            </w:r>
            <w:r w:rsidRPr="005328CD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3D7F40" w:rsidRPr="007D148E" w:rsidRDefault="00E11CE3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64221A" w:rsidRPr="007D148E">
              <w:rPr>
                <w:rFonts w:ascii="AngsanaUPC" w:hAnsi="AngsanaUPC" w:cs="AngsanaUPC"/>
                <w:sz w:val="28"/>
                <w:szCs w:val="28"/>
              </w:rPr>
              <w:t>3,07</w:t>
            </w:r>
            <w:r w:rsidR="00DC1812" w:rsidRPr="007D148E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7D148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3D7F40" w:rsidRPr="007D148E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1,490</w:t>
            </w:r>
          </w:p>
        </w:tc>
      </w:tr>
      <w:tr w:rsidR="00F15CD6" w:rsidRPr="007D148E" w:rsidTr="007D148E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5328CD" w:rsidRDefault="00F15CD6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sz w:val="30"/>
                <w:szCs w:val="30"/>
              </w:rPr>
            </w:pPr>
            <w:r w:rsidRPr="005328CD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5328CD">
              <w:rPr>
                <w:rFonts w:ascii="Angsana New" w:hAnsi="Angsana New" w:cs="Angsana New"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5CD6" w:rsidRPr="007D148E" w:rsidRDefault="007B6379" w:rsidP="004D07F3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5CD6" w:rsidRPr="007D148E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(1,872)</w:t>
            </w:r>
          </w:p>
        </w:tc>
      </w:tr>
      <w:tr w:rsidR="00F15CD6" w:rsidRPr="007D148E" w:rsidTr="00321E4F">
        <w:trPr>
          <w:trHeight w:val="85"/>
        </w:trPr>
        <w:tc>
          <w:tcPr>
            <w:tcW w:w="5740" w:type="dxa"/>
            <w:tcBorders>
              <w:top w:val="nil"/>
            </w:tcBorders>
            <w:vAlign w:val="center"/>
          </w:tcPr>
          <w:p w:rsidR="00F15CD6" w:rsidRPr="007D148E" w:rsidRDefault="00F15CD6" w:rsidP="00BB6E7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14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7D148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7D14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15CD6" w:rsidRPr="007D148E" w:rsidRDefault="00DC1812" w:rsidP="0064221A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(3,072</w:t>
            </w:r>
            <w:r w:rsidR="0064221A" w:rsidRPr="007D148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15CD6" w:rsidRPr="007D148E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D148E">
              <w:rPr>
                <w:rFonts w:ascii="AngsanaUPC" w:hAnsi="AngsanaUPC" w:cs="AngsanaUPC"/>
                <w:sz w:val="28"/>
                <w:szCs w:val="28"/>
              </w:rPr>
              <w:t>(382)</w:t>
            </w:r>
          </w:p>
        </w:tc>
      </w:tr>
    </w:tbl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512FE" w:rsidRPr="00E11CE3" w:rsidRDefault="00E512FE" w:rsidP="00E11CE3">
      <w:pPr>
        <w:numPr>
          <w:ilvl w:val="0"/>
          <w:numId w:val="1"/>
        </w:numPr>
        <w:spacing w:before="60" w:after="6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47A6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E512FE" w:rsidRPr="002F37CC" w:rsidRDefault="00E512FE" w:rsidP="00E512FE">
      <w:pPr>
        <w:ind w:left="44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ซึ่งเป็นเงินชดเชยพนักงานเมื่อออกจากงานสำหรับปีสิ้นสุดวันที่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>61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cs/>
        </w:rPr>
        <w:t>25</w:t>
      </w:r>
      <w:r>
        <w:rPr>
          <w:rFonts w:ascii="Angsana New" w:hAnsi="Angsana New" w:cs="Angsana New"/>
          <w:sz w:val="32"/>
          <w:szCs w:val="32"/>
        </w:rPr>
        <w:t>60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E512FE" w:rsidRPr="002F37CC" w:rsidRDefault="00E512FE" w:rsidP="00E512FE">
      <w:pPr>
        <w:ind w:right="393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069" w:type="dxa"/>
        <w:jc w:val="center"/>
        <w:tblInd w:w="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6"/>
        <w:gridCol w:w="2126"/>
        <w:gridCol w:w="2127"/>
      </w:tblGrid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vMerge w:val="restart"/>
            <w:tcBorders>
              <w:top w:val="single" w:sz="4" w:space="0" w:color="auto"/>
            </w:tcBorders>
            <w:vAlign w:val="center"/>
          </w:tcPr>
          <w:p w:rsidR="00E512FE" w:rsidRPr="00027D0E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D0E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2FE" w:rsidRPr="00027D0E" w:rsidRDefault="00E512FE" w:rsidP="00E512F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D0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vMerge/>
            <w:tcBorders>
              <w:bottom w:val="single" w:sz="4" w:space="0" w:color="auto"/>
            </w:tcBorders>
          </w:tcPr>
          <w:p w:rsidR="00E512FE" w:rsidRPr="00027D0E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2FE" w:rsidRPr="00027D0E" w:rsidRDefault="00E512FE" w:rsidP="00E512F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512FE" w:rsidRPr="00027D0E" w:rsidRDefault="00E512FE" w:rsidP="00E512F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tcBorders>
              <w:top w:val="single" w:sz="4" w:space="0" w:color="auto"/>
              <w:bottom w:val="nil"/>
            </w:tcBorders>
          </w:tcPr>
          <w:p w:rsidR="00E512FE" w:rsidRPr="00027D0E" w:rsidRDefault="00E512FE" w:rsidP="00E512FE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ภาระผูกพันตามโครงการผลประโยชน์ ต้นปี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512FE" w:rsidRPr="00027D0E" w:rsidRDefault="00B64C3B" w:rsidP="003963F8">
            <w:pPr>
              <w:tabs>
                <w:tab w:val="decimal" w:pos="1276"/>
              </w:tabs>
              <w:ind w:right="5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  <w:r w:rsidR="00E512F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221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E512FE" w:rsidRPr="00027D0E" w:rsidRDefault="00E512FE" w:rsidP="003963F8">
            <w:pPr>
              <w:tabs>
                <w:tab w:val="decimal" w:pos="113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922</w:t>
            </w:r>
          </w:p>
        </w:tc>
      </w:tr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tcBorders>
              <w:top w:val="nil"/>
              <w:bottom w:val="nil"/>
            </w:tcBorders>
          </w:tcPr>
          <w:p w:rsidR="00E512FE" w:rsidRDefault="00E512FE" w:rsidP="00E512FE">
            <w:pPr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ผลกำไรจากการประมาณการตามหลักคณิตศาสตร์ </w:t>
            </w:r>
          </w:p>
          <w:p w:rsidR="00E512FE" w:rsidRDefault="00E512FE" w:rsidP="00E512FE">
            <w:pPr>
              <w:ind w:left="403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512FE" w:rsidRPr="0021635C" w:rsidRDefault="00E512FE" w:rsidP="003963F8">
            <w:pPr>
              <w:tabs>
                <w:tab w:val="left" w:pos="1546"/>
              </w:tabs>
              <w:ind w:right="-2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64C3B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="00B64C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4C3B">
              <w:rPr>
                <w:rFonts w:ascii="Angsana New" w:hAnsi="Angsana New" w:cs="Angsana New" w:hint="cs"/>
                <w:sz w:val="30"/>
                <w:szCs w:val="30"/>
                <w:cs/>
              </w:rPr>
              <w:t>586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E512FE" w:rsidRPr="0021635C" w:rsidRDefault="00E512FE" w:rsidP="003963F8">
            <w:pPr>
              <w:tabs>
                <w:tab w:val="decimal" w:pos="113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4C3B" w:rsidRPr="002F37CC" w:rsidTr="00E512FE">
        <w:trPr>
          <w:cantSplit/>
          <w:trHeight w:val="428"/>
          <w:jc w:val="center"/>
        </w:trPr>
        <w:tc>
          <w:tcPr>
            <w:tcW w:w="4816" w:type="dxa"/>
            <w:tcBorders>
              <w:top w:val="nil"/>
              <w:bottom w:val="nil"/>
            </w:tcBorders>
          </w:tcPr>
          <w:p w:rsidR="00B64C3B" w:rsidRDefault="00B64C3B" w:rsidP="00E512FE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64C3B" w:rsidRDefault="00B64C3B" w:rsidP="003963F8">
            <w:pPr>
              <w:tabs>
                <w:tab w:val="decimal" w:pos="1366"/>
              </w:tabs>
              <w:ind w:right="5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(109)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64C3B" w:rsidRDefault="00B64C3B" w:rsidP="003963F8">
            <w:pPr>
              <w:tabs>
                <w:tab w:val="decimal" w:pos="113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tcBorders>
              <w:top w:val="nil"/>
              <w:left w:val="single" w:sz="4" w:space="0" w:color="auto"/>
              <w:bottom w:val="nil"/>
            </w:tcBorders>
          </w:tcPr>
          <w:p w:rsidR="00E512FE" w:rsidRPr="00027D0E" w:rsidRDefault="00E512FE" w:rsidP="00E512FE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D0E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E512FE" w:rsidRPr="00027D0E" w:rsidRDefault="00B64C3B" w:rsidP="003963F8">
            <w:pPr>
              <w:tabs>
                <w:tab w:val="decimal" w:pos="1366"/>
              </w:tabs>
              <w:ind w:right="5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5,476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512FE" w:rsidRPr="00027D0E" w:rsidRDefault="00BA15C7" w:rsidP="003963F8">
            <w:pPr>
              <w:tabs>
                <w:tab w:val="decimal" w:pos="122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91</w:t>
            </w:r>
          </w:p>
        </w:tc>
      </w:tr>
      <w:tr w:rsidR="00E512FE" w:rsidRPr="002F37CC" w:rsidTr="00E512FE">
        <w:trPr>
          <w:cantSplit/>
          <w:trHeight w:val="428"/>
          <w:jc w:val="center"/>
        </w:trPr>
        <w:tc>
          <w:tcPr>
            <w:tcW w:w="4816" w:type="dxa"/>
            <w:tcBorders>
              <w:top w:val="nil"/>
              <w:left w:val="single" w:sz="4" w:space="0" w:color="auto"/>
              <w:bottom w:val="nil"/>
            </w:tcBorders>
          </w:tcPr>
          <w:p w:rsidR="00E512FE" w:rsidRPr="00027D0E" w:rsidRDefault="00E512FE" w:rsidP="00E512FE">
            <w:pPr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027D0E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E512FE" w:rsidRPr="00027D0E" w:rsidRDefault="00B64C3B" w:rsidP="003963F8">
            <w:pPr>
              <w:tabs>
                <w:tab w:val="decimal" w:pos="1366"/>
              </w:tabs>
              <w:ind w:right="5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512F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="002E685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E512FE" w:rsidRPr="00027D0E" w:rsidRDefault="00E512FE" w:rsidP="003963F8">
            <w:pPr>
              <w:tabs>
                <w:tab w:val="decimal" w:pos="122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A15C7">
              <w:rPr>
                <w:rFonts w:ascii="Angsana New" w:hAnsi="Angsana New" w:cs="Angsana New" w:hint="cs"/>
                <w:sz w:val="30"/>
                <w:szCs w:val="30"/>
                <w:cs/>
              </w:rPr>
              <w:t>508</w:t>
            </w:r>
          </w:p>
        </w:tc>
      </w:tr>
      <w:tr w:rsidR="00E512FE" w:rsidRPr="002F37CC" w:rsidTr="00E512FE">
        <w:trPr>
          <w:cantSplit/>
          <w:trHeight w:val="436"/>
          <w:jc w:val="center"/>
        </w:trPr>
        <w:tc>
          <w:tcPr>
            <w:tcW w:w="4816" w:type="dxa"/>
            <w:tcBorders>
              <w:left w:val="single" w:sz="4" w:space="0" w:color="auto"/>
              <w:bottom w:val="single" w:sz="4" w:space="0" w:color="auto"/>
            </w:tcBorders>
          </w:tcPr>
          <w:p w:rsidR="00E512FE" w:rsidRPr="00027D0E" w:rsidRDefault="00E512FE" w:rsidP="00E512FE">
            <w:pPr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7D0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FE" w:rsidRPr="00027D0E" w:rsidRDefault="00B64C3B" w:rsidP="003963F8">
            <w:pPr>
              <w:tabs>
                <w:tab w:val="decimal" w:pos="1366"/>
              </w:tabs>
              <w:ind w:right="5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E512F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FE" w:rsidRPr="00027D0E" w:rsidRDefault="00BA15C7" w:rsidP="003963F8">
            <w:pPr>
              <w:tabs>
                <w:tab w:val="decimal" w:pos="1220"/>
              </w:tabs>
              <w:ind w:right="6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221</w:t>
            </w:r>
          </w:p>
        </w:tc>
      </w:tr>
    </w:tbl>
    <w:p w:rsidR="00E512FE" w:rsidRPr="002F37CC" w:rsidRDefault="00E512FE" w:rsidP="00E512FE">
      <w:pPr>
        <w:spacing w:before="120"/>
        <w:ind w:left="44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</w:t>
      </w:r>
      <w:r w:rsidR="005B2D55">
        <w:rPr>
          <w:rFonts w:ascii="Angsana New" w:hAnsi="Angsana New" w:cs="Angsana New" w:hint="cs"/>
          <w:sz w:val="32"/>
          <w:szCs w:val="32"/>
          <w:cs/>
        </w:rPr>
        <w:t>์</w:t>
      </w:r>
      <w:r w:rsidRPr="002F37CC">
        <w:rPr>
          <w:rFonts w:ascii="Angsana New" w:hAnsi="Angsana New" w:cs="Angsana New"/>
          <w:sz w:val="32"/>
          <w:szCs w:val="32"/>
          <w:cs/>
        </w:rPr>
        <w:t>ระยะยาวของพนักงานรวมอยู่ในงบกำไรขาดทุนเบ็ดเสร็จสำหรับปีสิ้นสุดวันที่</w:t>
      </w:r>
      <w:r w:rsidRPr="002F37CC">
        <w:rPr>
          <w:rFonts w:ascii="Angsana New" w:hAnsi="Angsana New" w:cs="Angsana New"/>
          <w:sz w:val="32"/>
          <w:szCs w:val="32"/>
        </w:rPr>
        <w:t xml:space="preserve"> 3</w:t>
      </w:r>
      <w:r w:rsidR="005B2D55">
        <w:rPr>
          <w:rFonts w:ascii="Angsana New" w:hAnsi="Angsana New" w:cs="Angsana New"/>
          <w:sz w:val="32"/>
          <w:szCs w:val="32"/>
        </w:rPr>
        <w:t>0</w:t>
      </w:r>
      <w:r w:rsidR="005B2D55">
        <w:rPr>
          <w:rFonts w:ascii="Angsana New" w:hAnsi="Angsana New" w:cs="Angsana New"/>
          <w:sz w:val="32"/>
          <w:szCs w:val="32"/>
          <w:cs/>
        </w:rPr>
        <w:t xml:space="preserve"> </w:t>
      </w:r>
      <w:r w:rsidR="005B2D5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B2D55">
        <w:rPr>
          <w:rFonts w:ascii="Angsana New" w:hAnsi="Angsana New" w:cs="Angsana New"/>
          <w:sz w:val="32"/>
          <w:szCs w:val="32"/>
        </w:rPr>
        <w:t xml:space="preserve"> 2561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B2D55">
        <w:rPr>
          <w:rFonts w:ascii="Angsana New" w:hAnsi="Angsana New" w:cs="Angsana New"/>
          <w:sz w:val="32"/>
          <w:szCs w:val="32"/>
        </w:rPr>
        <w:t xml:space="preserve">31 </w:t>
      </w:r>
      <w:r w:rsidR="005B2D5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cs/>
        </w:rPr>
        <w:t>25</w:t>
      </w:r>
      <w:r w:rsidR="005B2D55">
        <w:rPr>
          <w:rFonts w:ascii="Angsana New" w:hAnsi="Angsana New" w:cs="Angsana New"/>
          <w:sz w:val="32"/>
          <w:szCs w:val="32"/>
        </w:rPr>
        <w:t>60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5B2D55">
        <w:rPr>
          <w:rFonts w:ascii="Angsana New" w:hAnsi="Angsana New" w:cs="Angsana New"/>
          <w:sz w:val="32"/>
          <w:szCs w:val="32"/>
        </w:rPr>
        <w:t xml:space="preserve"> 6</w:t>
      </w:r>
      <w:r w:rsidR="002E685E">
        <w:rPr>
          <w:rFonts w:ascii="Angsana New" w:hAnsi="Angsana New" w:cs="Angsana New"/>
          <w:sz w:val="32"/>
          <w:szCs w:val="32"/>
        </w:rPr>
        <w:t>.52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685E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และ จำนวนเงิน </w:t>
      </w:r>
      <w:r w:rsidR="002E685E">
        <w:rPr>
          <w:rFonts w:ascii="Angsana New" w:hAnsi="Angsana New" w:cs="Angsana New"/>
          <w:sz w:val="32"/>
          <w:szCs w:val="32"/>
        </w:rPr>
        <w:t>9.30</w:t>
      </w:r>
      <w:r w:rsidR="002E685E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cs="Angsana New"/>
          <w:sz w:val="32"/>
          <w:szCs w:val="32"/>
          <w:cs/>
        </w:rPr>
        <w:t>บาท</w:t>
      </w:r>
      <w:r w:rsidRPr="002F37CC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E512FE" w:rsidRDefault="00E512FE" w:rsidP="00E512FE">
      <w:pPr>
        <w:spacing w:after="240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2551"/>
        <w:gridCol w:w="2552"/>
      </w:tblGrid>
      <w:tr w:rsidR="00E512FE" w:rsidRPr="00ED7D2F" w:rsidTr="00E512FE">
        <w:tc>
          <w:tcPr>
            <w:tcW w:w="4111" w:type="dxa"/>
            <w:vMerge w:val="restart"/>
            <w:vAlign w:val="center"/>
          </w:tcPr>
          <w:p w:rsidR="00E512FE" w:rsidRPr="00ED7D2F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103" w:type="dxa"/>
            <w:gridSpan w:val="2"/>
            <w:vAlign w:val="center"/>
          </w:tcPr>
          <w:p w:rsidR="00E512FE" w:rsidRPr="00ED7D2F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512FE" w:rsidRPr="00ED7D2F" w:rsidTr="00E512FE">
        <w:tc>
          <w:tcPr>
            <w:tcW w:w="4111" w:type="dxa"/>
            <w:vMerge/>
            <w:vAlign w:val="center"/>
          </w:tcPr>
          <w:p w:rsidR="00E512FE" w:rsidRPr="00ED7D2F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vAlign w:val="center"/>
          </w:tcPr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552" w:type="dxa"/>
            <w:vAlign w:val="center"/>
          </w:tcPr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E512FE" w:rsidRPr="00ED7D2F" w:rsidTr="00E512FE">
        <w:trPr>
          <w:trHeight w:val="1855"/>
        </w:trPr>
        <w:tc>
          <w:tcPr>
            <w:tcW w:w="4111" w:type="dxa"/>
          </w:tcPr>
          <w:p w:rsidR="00E512FE" w:rsidRPr="00ED7D2F" w:rsidRDefault="00E512FE" w:rsidP="00E512FE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  <w:p w:rsidR="00E512FE" w:rsidRPr="00ED7D2F" w:rsidRDefault="00E512FE" w:rsidP="00E512FE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  <w:p w:rsidR="00E512FE" w:rsidRPr="00ED7D2F" w:rsidRDefault="00E512FE" w:rsidP="00E512FE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  <w:p w:rsidR="00E512FE" w:rsidRPr="00ED7D2F" w:rsidRDefault="00E512FE" w:rsidP="00E512FE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7D2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551" w:type="dxa"/>
          </w:tcPr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2.75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E512FE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1-5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E512FE" w:rsidRPr="00ED7D2F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0-53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2552" w:type="dxa"/>
          </w:tcPr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2.85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E512FE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1.2-5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  <w:p w:rsidR="00E512FE" w:rsidRPr="00ED7D2F" w:rsidRDefault="00E512FE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7D2F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  <w:p w:rsidR="00E512FE" w:rsidRPr="00ED7D2F" w:rsidRDefault="005B2D55" w:rsidP="00E512FE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0-63</w:t>
            </w:r>
            <w:r w:rsidR="00E512FE" w:rsidRPr="00ED7D2F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</w:tbl>
    <w:p w:rsidR="00E512FE" w:rsidRDefault="00E512FE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E2256" w:rsidRPr="00EE2256" w:rsidRDefault="00EE2256" w:rsidP="00E512FE">
      <w:pPr>
        <w:pStyle w:val="ListParagraph"/>
        <w:numPr>
          <w:ilvl w:val="0"/>
          <w:numId w:val="1"/>
        </w:numPr>
        <w:spacing w:line="276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EE225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EE2256" w:rsidRPr="00EE2256" w:rsidRDefault="00D91B72" w:rsidP="00A21C0B">
      <w:pPr>
        <w:spacing w:after="60"/>
        <w:ind w:left="426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6379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 w:rsidR="000D73B6" w:rsidRPr="007B6379">
        <w:rPr>
          <w:rFonts w:ascii="Angsana New" w:hAnsi="Angsana New" w:cs="Angsana New"/>
          <w:sz w:val="32"/>
          <w:szCs w:val="32"/>
        </w:rPr>
        <w:t>7</w:t>
      </w:r>
      <w:r w:rsidR="000D73B6" w:rsidRPr="007B637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0D73B6" w:rsidRPr="007B6379">
        <w:rPr>
          <w:rFonts w:ascii="Angsana New" w:hAnsi="Angsana New" w:cs="Angsana New"/>
          <w:sz w:val="32"/>
          <w:szCs w:val="32"/>
        </w:rPr>
        <w:t>2561</w:t>
      </w:r>
      <w:r w:rsidRPr="007B6379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ที่ประชุมสามัญผู้ถือหุ้นของบริษัทครั้งที่ 1/2</w:t>
      </w:r>
      <w:r w:rsidRPr="007B6379">
        <w:rPr>
          <w:rFonts w:ascii="Angsana New" w:hAnsi="Angsana New" w:cs="Angsana New"/>
          <w:sz w:val="32"/>
          <w:szCs w:val="32"/>
        </w:rPr>
        <w:t>561</w:t>
      </w:r>
      <w:r w:rsidRPr="007B6379">
        <w:rPr>
          <w:rFonts w:ascii="Angsana New" w:hAnsi="Angsana New" w:cs="Angsana New" w:hint="cs"/>
          <w:sz w:val="32"/>
          <w:szCs w:val="32"/>
          <w:cs/>
        </w:rPr>
        <w:t xml:space="preserve"> ได้มีมติ</w:t>
      </w:r>
      <w:r w:rsidR="000D73B6" w:rsidRPr="007B6379">
        <w:rPr>
          <w:rFonts w:ascii="Angsana New" w:hAnsi="Angsana New" w:cs="Angsana New" w:hint="cs"/>
          <w:sz w:val="32"/>
          <w:szCs w:val="32"/>
          <w:cs/>
        </w:rPr>
        <w:t>งดจ่ายเงินปันผลแก่ผู้ถือหุ้น และ</w:t>
      </w:r>
      <w:r w:rsidRPr="007B6379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 w:rsidRPr="007B6379">
        <w:rPr>
          <w:rFonts w:ascii="Angsana New" w:hAnsi="Angsana New" w:cs="Angsana New"/>
          <w:sz w:val="32"/>
          <w:szCs w:val="32"/>
        </w:rPr>
        <w:t xml:space="preserve"> </w:t>
      </w:r>
      <w:r w:rsidRPr="007B6379">
        <w:rPr>
          <w:rFonts w:ascii="Angsana New" w:hAnsi="Angsana New" w:cs="Angsana New" w:hint="cs"/>
          <w:sz w:val="32"/>
          <w:szCs w:val="32"/>
          <w:cs/>
        </w:rPr>
        <w:t>จำนวนไม่เกิน 2.</w:t>
      </w:r>
      <w:r w:rsidRPr="007B6379">
        <w:rPr>
          <w:rFonts w:ascii="Angsana New" w:hAnsi="Angsana New" w:cs="Angsana New"/>
          <w:sz w:val="32"/>
          <w:szCs w:val="32"/>
        </w:rPr>
        <w:t>73</w:t>
      </w:r>
      <w:r w:rsidRPr="007B6379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EE2256" w:rsidRPr="00B72F66" w:rsidRDefault="00EE2256" w:rsidP="00A21C0B">
      <w:pPr>
        <w:spacing w:after="60"/>
        <w:ind w:left="426" w:right="18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 w:rsidR="0043770D">
        <w:rPr>
          <w:rFonts w:ascii="Angsana New" w:hAnsi="Angsana New" w:cs="Angsana New"/>
          <w:sz w:val="32"/>
          <w:szCs w:val="32"/>
        </w:rPr>
        <w:t>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770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301A65">
        <w:rPr>
          <w:rFonts w:ascii="Angsana New" w:hAnsi="Angsana New" w:cs="Angsana New"/>
          <w:sz w:val="32"/>
          <w:szCs w:val="32"/>
        </w:rPr>
        <w:t>60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A65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="0043770D">
        <w:rPr>
          <w:rFonts w:ascii="Angsana New" w:hAnsi="Angsana New" w:cs="Angsana New" w:hint="cs"/>
          <w:sz w:val="32"/>
          <w:szCs w:val="32"/>
          <w:cs/>
        </w:rPr>
        <w:t xml:space="preserve">สามัญผู้ถือหุ้นของบริษัทครั้งที่ </w:t>
      </w:r>
      <w:r w:rsidR="0043770D">
        <w:rPr>
          <w:rFonts w:ascii="Angsana New" w:hAnsi="Angsana New" w:cs="Angsana New"/>
          <w:sz w:val="32"/>
          <w:szCs w:val="32"/>
        </w:rPr>
        <w:t xml:space="preserve">1/2560 </w:t>
      </w:r>
      <w:r w:rsidR="0043770D">
        <w:rPr>
          <w:rFonts w:ascii="Angsana New" w:hAnsi="Angsana New" w:cs="Angsana New" w:hint="cs"/>
          <w:sz w:val="32"/>
          <w:szCs w:val="32"/>
          <w:cs/>
        </w:rPr>
        <w:t xml:space="preserve">ได้มีมติงดจ่ายเงินปันผลแก่ผู้ถือหุ้น และอนุมัติการจ่ายเงินค่าตอบแทนกรรมการประจำปี จำนวนไม่เกิน </w:t>
      </w:r>
      <w:r w:rsidR="0043770D">
        <w:rPr>
          <w:rFonts w:ascii="Angsana New" w:hAnsi="Angsana New" w:cs="Angsana New"/>
          <w:sz w:val="32"/>
          <w:szCs w:val="32"/>
        </w:rPr>
        <w:t xml:space="preserve">2.40 </w:t>
      </w:r>
      <w:r w:rsidR="0043770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A0E10" w:rsidRPr="0064221A" w:rsidRDefault="00EE2256" w:rsidP="0064221A">
      <w:pPr>
        <w:ind w:left="426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</w:p>
    <w:p w:rsidR="000A0E10" w:rsidRDefault="000A0E1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C83CCF" w:rsidRPr="00064EF0" w:rsidRDefault="00C83CCF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DC11FC" w:rsidRPr="00A63755" w:rsidRDefault="00DC11FC" w:rsidP="00E512FE">
      <w:pPr>
        <w:numPr>
          <w:ilvl w:val="0"/>
          <w:numId w:val="1"/>
        </w:numPr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Default="00DC11FC" w:rsidP="007870CC">
      <w:pPr>
        <w:ind w:left="450" w:right="28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p w:rsidR="00ED1D73" w:rsidRPr="00ED1D73" w:rsidRDefault="00ED1D73" w:rsidP="007870CC">
      <w:pPr>
        <w:ind w:left="450" w:right="28" w:firstLine="720"/>
        <w:rPr>
          <w:rFonts w:ascii="Angsana New" w:hAnsi="Angsana New" w:cs="Angsana New"/>
          <w:sz w:val="14"/>
          <w:szCs w:val="14"/>
        </w:rPr>
      </w:pP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12 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 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2543)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7870CC" w:rsidRDefault="007870CC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159.40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 xml:space="preserve">356.60 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26.77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B01C7" w:rsidRDefault="00DC11FC" w:rsidP="007477A5">
      <w:pPr>
        <w:ind w:left="448" w:right="27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P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D645D" w:rsidRPr="007870CC" w:rsidRDefault="00DD645D" w:rsidP="00E512FE">
      <w:pPr>
        <w:pStyle w:val="ListParagraph"/>
        <w:numPr>
          <w:ilvl w:val="0"/>
          <w:numId w:val="1"/>
        </w:numPr>
        <w:spacing w:before="120" w:after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0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B12A95">
      <w:pPr>
        <w:spacing w:line="276" w:lineRule="auto"/>
        <w:ind w:right="90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5"/>
        <w:gridCol w:w="1499"/>
        <w:gridCol w:w="1499"/>
        <w:gridCol w:w="1499"/>
        <w:gridCol w:w="1555"/>
      </w:tblGrid>
      <w:tr w:rsidR="00130405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3FC3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 w:rsidR="00515E5E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A4E5F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33FC3" w:rsidRPr="001F2C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15E5E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="00833FC3"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833FC3"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11B7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15E5E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15E5E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833FC3" w:rsidRPr="00A63755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11B7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15E5E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EE391B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3628" w:rsidRPr="00302E63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9D466F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(39,593</w:t>
            </w:r>
            <w:r w:rsidR="007B63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(15,762</w:t>
            </w:r>
            <w:r w:rsidR="00F0034B" w:rsidRPr="00011B7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9D466F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(39,593</w:t>
            </w:r>
            <w:r w:rsidR="000A617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011B72" w:rsidRDefault="00515E5E" w:rsidP="00F0034B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(15,762</w:t>
            </w:r>
            <w:r w:rsidR="00F0034B" w:rsidRPr="00011B7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7B6379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695,858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515E5E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423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0A6170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696,179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803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7B6379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25,683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515E5E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630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A6170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25,683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630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7B6379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203,788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515E5E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860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A6170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203,788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860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7B6379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44,882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515E5E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527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A6170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44,882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527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7B6379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F6B8F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515E5E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1,022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0A6170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F6B8F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1,022</w:t>
            </w:r>
          </w:p>
        </w:tc>
      </w:tr>
      <w:tr w:rsidR="009F6B8F" w:rsidRPr="00A63755" w:rsidTr="00674B7C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9F6B8F" w:rsidRPr="00A63755" w:rsidRDefault="009F6B8F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F6B8F" w:rsidRDefault="009F6B8F" w:rsidP="009F6B8F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4,667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9F6B8F" w:rsidRPr="00011B72" w:rsidRDefault="009F6B8F" w:rsidP="009F6B8F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3,280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F6B8F" w:rsidRDefault="009F6B8F" w:rsidP="009F6B8F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4,667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F6B8F" w:rsidRPr="00011B72" w:rsidRDefault="009F6B8F" w:rsidP="009F6B8F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3,280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DC1812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252</w:t>
            </w:r>
            <w:r w:rsidR="007B637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9D46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="00571B5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0A6170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251,</w:t>
            </w:r>
            <w:r w:rsidR="009F6B8F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9D46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="00571B5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139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DC1812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</w:t>
            </w:r>
            <w:r w:rsidR="0064221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828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094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0A6170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1,188,617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DF3628" w:rsidRPr="00011B72" w:rsidRDefault="00515E5E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</w:t>
            </w:r>
            <w:r w:rsidR="00011B72" w:rsidRPr="00011B7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499</w:t>
            </w:r>
          </w:p>
        </w:tc>
      </w:tr>
    </w:tbl>
    <w:p w:rsidR="00C477A0" w:rsidRDefault="00C477A0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9F6B8F" w:rsidRDefault="009F6B8F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9F6B8F" w:rsidRDefault="009F6B8F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9F6B8F" w:rsidRDefault="009F6B8F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A63755" w:rsidRDefault="00A666E9" w:rsidP="00E512FE">
      <w:pPr>
        <w:numPr>
          <w:ilvl w:val="0"/>
          <w:numId w:val="1"/>
        </w:numPr>
        <w:spacing w:line="276" w:lineRule="auto"/>
        <w:ind w:left="448" w:right="28" w:hanging="448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A666E9" w:rsidRPr="00A63755" w:rsidRDefault="002E685E" w:rsidP="00755A71">
      <w:pPr>
        <w:spacing w:line="276" w:lineRule="auto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521A85">
        <w:rPr>
          <w:rFonts w:ascii="Angsana New" w:hAnsi="Angsana New" w:cs="Angsana New"/>
          <w:b/>
          <w:bCs/>
          <w:sz w:val="32"/>
          <w:szCs w:val="32"/>
        </w:rPr>
        <w:t>.1</w:t>
      </w:r>
      <w:r w:rsidR="0047005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755A7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755A71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1055FF" w:rsidRPr="00A63755" w:rsidRDefault="00A666E9" w:rsidP="00755A71">
      <w:pPr>
        <w:spacing w:line="276" w:lineRule="auto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886777">
        <w:rPr>
          <w:rFonts w:ascii="Angsana New" w:hAnsi="Angsana New" w:cs="Angsana New"/>
          <w:sz w:val="32"/>
          <w:szCs w:val="32"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7E9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6B2902">
        <w:rPr>
          <w:rFonts w:ascii="Angsana New" w:hAnsi="Angsana New" w:cs="Angsana New"/>
          <w:sz w:val="32"/>
          <w:szCs w:val="32"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0F2C59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C408E7">
      <w:pPr>
        <w:ind w:left="360" w:right="-23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243" w:type="dxa"/>
        <w:tblInd w:w="675" w:type="dxa"/>
        <w:tblLayout w:type="fixed"/>
        <w:tblLook w:val="0000"/>
      </w:tblPr>
      <w:tblGrid>
        <w:gridCol w:w="2692"/>
        <w:gridCol w:w="1580"/>
        <w:gridCol w:w="1731"/>
        <w:gridCol w:w="1620"/>
        <w:gridCol w:w="1620"/>
      </w:tblGrid>
      <w:tr w:rsidR="0055544D" w:rsidRPr="002A2FFA" w:rsidTr="00B12A95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55544D" w:rsidRPr="002A2FFA" w:rsidTr="00B12A95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F81DDD" w:rsidRPr="002A2FFA" w:rsidTr="00B12A95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1DDD" w:rsidRPr="002A2FFA" w:rsidRDefault="00F81DD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F81DDD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8A4E5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37E90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73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F81DD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37E90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5544D" w:rsidRPr="002A2FFA" w:rsidTr="00B12A95">
        <w:trPr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59588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12,266.93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8,614.48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59588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395,441.63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280,096.48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59588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2.35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2.94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59588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87.76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113.79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 w:rsidR="006A2A38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59588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65.00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59588D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 w:rsidRPr="0059588D"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59588D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325.60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337.77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5544D" w:rsidRPr="00146D21" w:rsidRDefault="0059588D" w:rsidP="00634144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395,85</w:t>
            </w:r>
            <w:r w:rsidR="0063414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.99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280,548.04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59588D" w:rsidRDefault="0059588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59588D">
              <w:rPr>
                <w:rFonts w:ascii="Angsana New" w:hAnsi="Angsana New" w:cs="Angsana New"/>
                <w:sz w:val="31"/>
                <w:szCs w:val="31"/>
              </w:rPr>
              <w:t>15,7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51.39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59588D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59588D">
              <w:rPr>
                <w:rFonts w:ascii="Angsana New" w:hAnsi="Angsana New" w:cs="Angsana New"/>
                <w:sz w:val="30"/>
                <w:szCs w:val="30"/>
              </w:rPr>
              <w:t>4,197.80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59588D" w:rsidRDefault="0059588D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588D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634144">
              <w:rPr>
                <w:rFonts w:ascii="Angsana New" w:hAnsi="Angsana New" w:cs="Angsana New"/>
                <w:sz w:val="30"/>
                <w:szCs w:val="30"/>
              </w:rPr>
              <w:t>3,128.42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6A2A38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137,885.96</w:t>
            </w:r>
          </w:p>
        </w:tc>
      </w:tr>
      <w:tr w:rsidR="0055544D" w:rsidRPr="002A2FFA" w:rsidTr="00B12A95">
        <w:trPr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59588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40.49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202.96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9C6DC9" w:rsidRDefault="0059588D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</w:t>
            </w:r>
            <w:r w:rsidR="00634144">
              <w:rPr>
                <w:rFonts w:ascii="Angsana New" w:hAnsi="Angsana New" w:cs="Angsana New"/>
                <w:sz w:val="30"/>
                <w:szCs w:val="30"/>
              </w:rPr>
              <w:t>51.19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7,995.19</w:t>
            </w:r>
          </w:p>
        </w:tc>
      </w:tr>
      <w:tr w:rsidR="00882F83" w:rsidRPr="002A2FFA" w:rsidTr="00B12A95">
        <w:trPr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882F83" w:rsidRPr="002A2FFA" w:rsidRDefault="00882F83" w:rsidP="00D9002D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เยน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882F83" w:rsidRDefault="00882F83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29,270.00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882F83" w:rsidRDefault="00882F83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882F83" w:rsidRDefault="00882F8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8,465.88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882F83" w:rsidRDefault="00882F8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5544D" w:rsidRPr="009C6DC9" w:rsidRDefault="00882F83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34144">
              <w:rPr>
                <w:rFonts w:ascii="Angsana New" w:hAnsi="Angsana New" w:cs="Angsana New"/>
                <w:sz w:val="30"/>
                <w:szCs w:val="30"/>
              </w:rPr>
              <w:t>26,945.49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145,881.15</w:t>
            </w:r>
          </w:p>
        </w:tc>
      </w:tr>
    </w:tbl>
    <w:p w:rsidR="00A17846" w:rsidRDefault="00A17846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Pr="00F4391C" w:rsidRDefault="00DC5C44" w:rsidP="00F4391C">
      <w:pPr>
        <w:ind w:right="119"/>
        <w:rPr>
          <w:rFonts w:ascii="Angsana New" w:hAnsi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0E2AD7" w:rsidRDefault="000E2AD7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5155C9" w:rsidRPr="002A2FFA" w:rsidRDefault="00166D39" w:rsidP="00B12A95">
      <w:pPr>
        <w:ind w:left="360" w:right="270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5155C9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C9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0F10CC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0CC" w:rsidRPr="002A2FFA" w:rsidRDefault="000F10CC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6B3D4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F66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6B3D4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1F66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155C9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2A2FFA" w:rsidTr="008757AB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7730BD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12,422.42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155C9" w:rsidRPr="00344171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8,577.98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7730BD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400,454.21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5155C9" w:rsidRPr="00344171" w:rsidRDefault="000F10CC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278,909.54</w:t>
            </w:r>
          </w:p>
        </w:tc>
      </w:tr>
      <w:tr w:rsidR="008757AB" w:rsidRPr="008757AB" w:rsidTr="004E7831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57AB" w:rsidRPr="002A2FFA" w:rsidRDefault="008757AB" w:rsidP="008757A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757AB" w:rsidRPr="00907618" w:rsidRDefault="007730BD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8757AB" w:rsidRPr="00344171" w:rsidRDefault="008757AB" w:rsidP="004E7831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8757AB" w:rsidRPr="00907618" w:rsidRDefault="007730BD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325.60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8757AB" w:rsidRDefault="008757AB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337.77</w:t>
            </w:r>
          </w:p>
        </w:tc>
      </w:tr>
      <w:tr w:rsidR="005155C9" w:rsidRPr="002A2FFA" w:rsidTr="008757AB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Pr="002A2FFA" w:rsidRDefault="005155C9" w:rsidP="008757A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5155C9" w:rsidP="008757AB">
            <w:pPr>
              <w:tabs>
                <w:tab w:val="decimal" w:pos="788"/>
              </w:tabs>
              <w:spacing w:before="30" w:line="276" w:lineRule="auto"/>
              <w:ind w:right="-56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Default="005155C9" w:rsidP="008757AB">
            <w:pPr>
              <w:tabs>
                <w:tab w:val="decimal" w:pos="788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05159" w:rsidRDefault="007730BD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400,779.81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Default="000F10CC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279,247.31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460B68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460B68" w:rsidRDefault="007730B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15,7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31.04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460B68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4,294.23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460B68" w:rsidRDefault="007730BD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51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2,465.46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460B68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141,053.42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7730B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129.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73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7730BD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4,9</w:t>
            </w:r>
            <w:r w:rsidR="00634144">
              <w:rPr>
                <w:rFonts w:ascii="Angsana New" w:hAnsi="Angsana New" w:cs="Angsana New"/>
                <w:sz w:val="31"/>
                <w:szCs w:val="31"/>
              </w:rPr>
              <w:t>41.47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8,008.51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9025A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</w:t>
            </w:r>
            <w:r w:rsidR="009025A3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7730B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80.02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23.16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7730BD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409.04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122.53</w:t>
            </w:r>
          </w:p>
        </w:tc>
      </w:tr>
      <w:tr w:rsidR="00634144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634144" w:rsidRPr="002A2FFA" w:rsidRDefault="00634144" w:rsidP="009F6B8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34144" w:rsidRPr="002A2FFA" w:rsidRDefault="00634144" w:rsidP="009F6B8F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29,270.00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634144" w:rsidRPr="00344171" w:rsidRDefault="00634144" w:rsidP="009F6B8F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634144" w:rsidRPr="00205159" w:rsidRDefault="00634144" w:rsidP="009F6B8F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8,465.88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634144" w:rsidRPr="00344171" w:rsidRDefault="00634144" w:rsidP="009F6B8F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155C9" w:rsidRPr="00205159" w:rsidRDefault="00634144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526,281.85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149,184.46</w:t>
            </w:r>
          </w:p>
        </w:tc>
      </w:tr>
    </w:tbl>
    <w:p w:rsidR="00EE1BBE" w:rsidRPr="002F37CC" w:rsidRDefault="002E685E" w:rsidP="000A0E10">
      <w:pPr>
        <w:spacing w:before="240" w:line="276" w:lineRule="auto"/>
        <w:ind w:left="851" w:right="360" w:hanging="40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EE1BBE" w:rsidRPr="00EE1BBE">
        <w:rPr>
          <w:rFonts w:ascii="Angsana New" w:hAnsi="Angsana New" w:cs="Angsana New"/>
          <w:b/>
          <w:bCs/>
          <w:sz w:val="32"/>
          <w:szCs w:val="32"/>
        </w:rPr>
        <w:t>.2</w:t>
      </w:r>
      <w:r w:rsidR="00240CD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5078F" w:rsidRPr="00A63755">
        <w:rPr>
          <w:rFonts w:ascii="Angsana New" w:hAnsi="Angsana New" w:cs="Angsana New"/>
          <w:sz w:val="32"/>
          <w:szCs w:val="32"/>
        </w:rPr>
        <w:t>3</w:t>
      </w:r>
      <w:r w:rsidR="00886777">
        <w:rPr>
          <w:rFonts w:ascii="Angsana New" w:hAnsi="Angsana New" w:cs="Angsana New"/>
          <w:sz w:val="32"/>
          <w:szCs w:val="32"/>
        </w:rPr>
        <w:t>0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66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 w:hint="cs"/>
          <w:sz w:val="32"/>
          <w:szCs w:val="32"/>
          <w:cs/>
        </w:rPr>
        <w:t>6</w:t>
      </w:r>
      <w:r w:rsidR="0025078F">
        <w:rPr>
          <w:rFonts w:ascii="Angsana New" w:hAnsi="Angsana New" w:cs="Angsana New"/>
          <w:sz w:val="32"/>
          <w:szCs w:val="32"/>
        </w:rPr>
        <w:t>1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/>
          <w:sz w:val="32"/>
          <w:szCs w:val="32"/>
        </w:rPr>
        <w:t>60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>บริษัทมีสัญญาขายเงินตราต่างประเทศล่วงหน้า กับ</w:t>
      </w:r>
      <w:r w:rsidR="00EE1BBE" w:rsidRPr="002F37CC">
        <w:rPr>
          <w:rFonts w:ascii="Angsana New" w:hAnsi="Angsana New" w:cs="Angsana New"/>
          <w:spacing w:val="2"/>
          <w:sz w:val="32"/>
          <w:szCs w:val="32"/>
          <w:cs/>
        </w:rPr>
        <w:t>ธนาคารพาณิชย์ในประเทศ เพื่อป้องกันความเสี่ยงของการเปลี่ยนแปลงในอัตราแลกเปลี่ยน ที่อาจมี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>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EE1BBE" w:rsidRPr="002F37CC" w:rsidRDefault="00B71968" w:rsidP="00B12A95">
      <w:pPr>
        <w:spacing w:line="276" w:lineRule="auto"/>
        <w:ind w:right="180"/>
        <w:contextualSpacing/>
        <w:jc w:val="right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E1BBE" w:rsidRPr="002F37CC">
        <w:rPr>
          <w:rFonts w:ascii="Angsana New" w:hAnsi="Angsana New" w:cs="Angsana New"/>
          <w:sz w:val="32"/>
          <w:szCs w:val="32"/>
        </w:rPr>
        <w:t xml:space="preserve">: </w:t>
      </w:r>
      <w:r w:rsidR="00EE1BBE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1843"/>
        <w:gridCol w:w="1701"/>
        <w:gridCol w:w="2967"/>
      </w:tblGrid>
      <w:tr w:rsidR="00EE1BBE" w:rsidRPr="002F37CC" w:rsidTr="00B71968">
        <w:tc>
          <w:tcPr>
            <w:tcW w:w="2693" w:type="dxa"/>
            <w:vMerge w:val="restart"/>
            <w:vAlign w:val="center"/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511" w:type="dxa"/>
            <w:gridSpan w:val="3"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1BBE" w:rsidRPr="002F37CC" w:rsidTr="00B71968">
        <w:tc>
          <w:tcPr>
            <w:tcW w:w="2693" w:type="dxa"/>
            <w:vMerge/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967" w:type="dxa"/>
            <w:vMerge w:val="restart"/>
            <w:vAlign w:val="center"/>
          </w:tcPr>
          <w:p w:rsidR="00EE1BBE" w:rsidRPr="00E76F6F" w:rsidRDefault="00566229" w:rsidP="0056622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EE1BBE" w:rsidRPr="002F37CC" w:rsidTr="00B71968"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BBE" w:rsidRPr="002F37CC" w:rsidTr="00B71968">
        <w:tc>
          <w:tcPr>
            <w:tcW w:w="2693" w:type="dxa"/>
            <w:tcBorders>
              <w:bottom w:val="nil"/>
            </w:tcBorders>
          </w:tcPr>
          <w:p w:rsidR="00EE1BBE" w:rsidRPr="00E76F6F" w:rsidRDefault="00886777" w:rsidP="008867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F663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EE1BBE"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507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1BBE" w:rsidRPr="002F37CC" w:rsidTr="00B71968">
        <w:trPr>
          <w:trHeight w:val="55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8B202B" w:rsidRDefault="007730BD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E1BBE" w:rsidRPr="008B202B" w:rsidRDefault="007730BD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EE1BBE" w:rsidRPr="008B202B" w:rsidRDefault="007730BD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,510.31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 2561</w:t>
            </w:r>
          </w:p>
        </w:tc>
      </w:tr>
    </w:tbl>
    <w:p w:rsidR="00825D8F" w:rsidRDefault="00825D8F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Pr="002A2FFA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</w:p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DC11FC" w:rsidRPr="002A2FFA" w:rsidRDefault="00DC11FC" w:rsidP="00E512FE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5155C9" w:rsidRPr="00F4391C" w:rsidRDefault="00DC11FC" w:rsidP="000A0E10">
      <w:pPr>
        <w:spacing w:line="276" w:lineRule="auto"/>
        <w:ind w:left="446" w:righ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4391C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F4391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F4391C">
        <w:rPr>
          <w:rFonts w:ascii="Angsana New" w:hAnsi="Angsana New" w:cs="Angsana New"/>
          <w:sz w:val="32"/>
          <w:szCs w:val="32"/>
          <w:cs/>
        </w:rPr>
        <w:t>ดำเนิน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F43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</w:t>
      </w:r>
      <w:r w:rsidR="00F21932" w:rsidRPr="00F439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F4391C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F43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B3BF8" w:rsidRPr="00F4391C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F21932" w:rsidRPr="00703595" w:rsidRDefault="00F21932" w:rsidP="00B12A95">
      <w:pPr>
        <w:spacing w:line="276" w:lineRule="auto"/>
        <w:ind w:right="180"/>
        <w:jc w:val="right"/>
        <w:rPr>
          <w:rFonts w:ascii="Angsana New" w:hAnsi="Angsana New" w:cs="Angsana New"/>
          <w:sz w:val="32"/>
          <w:szCs w:val="32"/>
        </w:rPr>
      </w:pPr>
      <w:r w:rsidRPr="0070359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703595">
        <w:rPr>
          <w:rFonts w:ascii="Angsana New" w:hAnsi="Angsana New" w:cs="Angsana New" w:hint="cs"/>
          <w:sz w:val="32"/>
          <w:szCs w:val="32"/>
          <w:cs/>
        </w:rPr>
        <w:t>พัน</w:t>
      </w:r>
      <w:r w:rsidRPr="0070359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1642"/>
        <w:gridCol w:w="1643"/>
        <w:gridCol w:w="1642"/>
        <w:gridCol w:w="1643"/>
      </w:tblGrid>
      <w:tr w:rsidR="00703595" w:rsidRPr="00703595" w:rsidTr="00703595">
        <w:tc>
          <w:tcPr>
            <w:tcW w:w="3060" w:type="dxa"/>
            <w:vMerge w:val="restart"/>
            <w:shd w:val="clear" w:color="auto" w:fill="auto"/>
            <w:vAlign w:val="center"/>
          </w:tcPr>
          <w:p w:rsidR="00703595" w:rsidRPr="00703595" w:rsidRDefault="00703595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570" w:type="dxa"/>
            <w:gridSpan w:val="4"/>
            <w:tcBorders>
              <w:bottom w:val="nil"/>
            </w:tcBorders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ธุรกิจผลิตและประกอบแผงวงจรไฟฟ้า</w:t>
            </w: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</w:p>
        </w:tc>
      </w:tr>
      <w:tr w:rsidR="00703595" w:rsidRPr="00703595" w:rsidTr="00703595">
        <w:tc>
          <w:tcPr>
            <w:tcW w:w="3060" w:type="dxa"/>
            <w:vMerge/>
            <w:shd w:val="clear" w:color="auto" w:fill="auto"/>
            <w:vAlign w:val="center"/>
          </w:tcPr>
          <w:p w:rsidR="00703595" w:rsidRPr="00703595" w:rsidRDefault="00703595" w:rsidP="00FB3BF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</w:tcBorders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หรือแผงวงจรอิเล็คทรอนิคส์</w:t>
            </w:r>
          </w:p>
        </w:tc>
      </w:tr>
      <w:tr w:rsidR="00703595" w:rsidRPr="00703595" w:rsidTr="00703595">
        <w:tc>
          <w:tcPr>
            <w:tcW w:w="3060" w:type="dxa"/>
            <w:vMerge/>
            <w:shd w:val="clear" w:color="auto" w:fill="auto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5" w:type="dxa"/>
            <w:gridSpan w:val="2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03595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3285" w:type="dxa"/>
            <w:gridSpan w:val="2"/>
          </w:tcPr>
          <w:p w:rsidR="00703595" w:rsidRPr="00703595" w:rsidRDefault="00703595" w:rsidP="001877E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0359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703595" w:rsidRPr="00703595" w:rsidTr="00703595"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dashed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43" w:type="dxa"/>
            <w:tcBorders>
              <w:left w:val="dashed" w:sz="4" w:space="0" w:color="auto"/>
              <w:bottom w:val="single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642" w:type="dxa"/>
            <w:tcBorders>
              <w:bottom w:val="single" w:sz="4" w:space="0" w:color="auto"/>
              <w:right w:val="dashed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43" w:type="dxa"/>
            <w:tcBorders>
              <w:left w:val="dashed" w:sz="4" w:space="0" w:color="auto"/>
              <w:bottom w:val="single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703595" w:rsidRPr="00703595" w:rsidTr="00703595">
        <w:tc>
          <w:tcPr>
            <w:tcW w:w="3060" w:type="dxa"/>
            <w:tcBorders>
              <w:bottom w:val="nil"/>
            </w:tcBorders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42" w:type="dxa"/>
            <w:tcBorders>
              <w:bottom w:val="nil"/>
              <w:right w:val="dashed" w:sz="4" w:space="0" w:color="auto"/>
            </w:tcBorders>
            <w:vAlign w:val="center"/>
          </w:tcPr>
          <w:p w:rsidR="00703595" w:rsidRPr="00703595" w:rsidRDefault="00191D48" w:rsidP="00EB46CE">
            <w:pPr>
              <w:tabs>
                <w:tab w:val="decimal" w:pos="681"/>
                <w:tab w:val="left" w:pos="1062"/>
                <w:tab w:val="left" w:pos="1152"/>
              </w:tabs>
              <w:spacing w:line="276" w:lineRule="auto"/>
              <w:ind w:right="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1,093,698</w:t>
            </w:r>
          </w:p>
        </w:tc>
        <w:tc>
          <w:tcPr>
            <w:tcW w:w="1643" w:type="dxa"/>
            <w:tcBorders>
              <w:left w:val="dashed" w:sz="4" w:space="0" w:color="auto"/>
              <w:bottom w:val="nil"/>
            </w:tcBorders>
            <w:vAlign w:val="center"/>
          </w:tcPr>
          <w:p w:rsidR="00703595" w:rsidRPr="00703595" w:rsidRDefault="00191D48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94.74</w:t>
            </w:r>
          </w:p>
        </w:tc>
        <w:tc>
          <w:tcPr>
            <w:tcW w:w="1642" w:type="dxa"/>
            <w:tcBorders>
              <w:bottom w:val="nil"/>
              <w:right w:val="dashed" w:sz="4" w:space="0" w:color="auto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807,610</w:t>
            </w:r>
          </w:p>
        </w:tc>
        <w:tc>
          <w:tcPr>
            <w:tcW w:w="1643" w:type="dxa"/>
            <w:tcBorders>
              <w:left w:val="dashed" w:sz="4" w:space="0" w:color="auto"/>
              <w:bottom w:val="nil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93.66</w:t>
            </w:r>
          </w:p>
        </w:tc>
      </w:tr>
      <w:tr w:rsidR="00703595" w:rsidRPr="00703595" w:rsidTr="00703595">
        <w:tc>
          <w:tcPr>
            <w:tcW w:w="3060" w:type="dxa"/>
            <w:tcBorders>
              <w:top w:val="nil"/>
            </w:tcBorders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42" w:type="dxa"/>
            <w:tcBorders>
              <w:top w:val="nil"/>
              <w:right w:val="dashed" w:sz="4" w:space="0" w:color="auto"/>
            </w:tcBorders>
            <w:vAlign w:val="center"/>
          </w:tcPr>
          <w:p w:rsidR="00703595" w:rsidRPr="00703595" w:rsidRDefault="00191D48" w:rsidP="00EB46CE">
            <w:pPr>
              <w:tabs>
                <w:tab w:val="decimal" w:pos="681"/>
                <w:tab w:val="left" w:pos="1152"/>
                <w:tab w:val="left" w:pos="1692"/>
              </w:tabs>
              <w:spacing w:line="276" w:lineRule="auto"/>
              <w:ind w:right="-2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60,70</w:t>
            </w:r>
            <w:r w:rsidR="006E0FA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43" w:type="dxa"/>
            <w:tcBorders>
              <w:top w:val="nil"/>
              <w:left w:val="dashed" w:sz="4" w:space="0" w:color="auto"/>
            </w:tcBorders>
            <w:vAlign w:val="center"/>
          </w:tcPr>
          <w:p w:rsidR="00703595" w:rsidRPr="00703595" w:rsidRDefault="00191D48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5.26</w:t>
            </w:r>
          </w:p>
        </w:tc>
        <w:tc>
          <w:tcPr>
            <w:tcW w:w="1642" w:type="dxa"/>
            <w:tcBorders>
              <w:top w:val="nil"/>
              <w:right w:val="dashed" w:sz="4" w:space="0" w:color="auto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54,698</w:t>
            </w:r>
          </w:p>
        </w:tc>
        <w:tc>
          <w:tcPr>
            <w:tcW w:w="1643" w:type="dxa"/>
            <w:tcBorders>
              <w:top w:val="nil"/>
              <w:left w:val="dashed" w:sz="4" w:space="0" w:color="auto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6.34</w:t>
            </w:r>
          </w:p>
        </w:tc>
      </w:tr>
      <w:tr w:rsidR="00703595" w:rsidRPr="00703595" w:rsidTr="00703595">
        <w:tc>
          <w:tcPr>
            <w:tcW w:w="3060" w:type="dxa"/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dashed" w:sz="4" w:space="0" w:color="auto"/>
            </w:tcBorders>
            <w:vAlign w:val="center"/>
          </w:tcPr>
          <w:p w:rsidR="00703595" w:rsidRPr="00703595" w:rsidRDefault="00191D48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1,154,40</w:t>
            </w:r>
            <w:r w:rsidR="006E0FA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:rsidR="00703595" w:rsidRPr="00703595" w:rsidRDefault="00191D48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1642" w:type="dxa"/>
            <w:tcBorders>
              <w:right w:val="dashed" w:sz="4" w:space="0" w:color="auto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862,308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:rsidR="00703595" w:rsidRPr="00703595" w:rsidRDefault="004F63A9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:rsidR="00F21932" w:rsidRPr="00312280" w:rsidRDefault="00F21932" w:rsidP="00F21932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F0C7A" w:rsidRPr="002A2FFA" w:rsidRDefault="00EF0C7A" w:rsidP="00E512FE">
      <w:pPr>
        <w:numPr>
          <w:ilvl w:val="0"/>
          <w:numId w:val="1"/>
        </w:numPr>
        <w:spacing w:before="6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Pr="002A2FFA" w:rsidRDefault="003D670E" w:rsidP="000A0E10">
      <w:pPr>
        <w:pStyle w:val="BlockText"/>
        <w:tabs>
          <w:tab w:val="clear" w:pos="900"/>
          <w:tab w:val="left" w:pos="9720"/>
        </w:tabs>
        <w:spacing w:line="276" w:lineRule="auto"/>
        <w:ind w:left="446" w:right="180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7"/>
        <w:gridCol w:w="3075"/>
        <w:gridCol w:w="2552"/>
      </w:tblGrid>
      <w:tr w:rsidR="005155C9" w:rsidRPr="002A2FFA" w:rsidTr="005155C9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55C9" w:rsidRPr="002A2FFA" w:rsidTr="005155C9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155C9" w:rsidRPr="00411DBB" w:rsidTr="000566AC">
        <w:trPr>
          <w:trHeight w:val="20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C497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2.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="000566AC" w:rsidRPr="00AC497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5155C9" w:rsidRPr="00AC4975" w:rsidRDefault="000566AC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 w:rsidRPr="00AC4975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</w:tc>
      </w:tr>
      <w:tr w:rsidR="00D527F2" w:rsidRPr="00411DBB" w:rsidTr="000566AC">
        <w:trPr>
          <w:trHeight w:val="20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3.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Team Precision </w:t>
            </w:r>
            <w:r>
              <w:rPr>
                <w:rFonts w:ascii="Angsana New" w:hAnsi="Angsana New" w:cs="Angsana New"/>
                <w:sz w:val="32"/>
                <w:szCs w:val="32"/>
              </w:rPr>
              <w:t>America, LLC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4B52B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0566AC">
            <w:pPr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บริษัทร่วม</w:t>
            </w:r>
          </w:p>
        </w:tc>
      </w:tr>
      <w:tr w:rsidR="005155C9" w:rsidRPr="002A2FFA" w:rsidTr="005155C9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2A2FFA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5155C9"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5155C9"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="005155C9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5155C9" w:rsidRPr="002A2FFA" w:rsidTr="005155C9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="005155C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 บริษัท แอล</w:t>
            </w:r>
            <w:r w:rsidR="005155C9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r w:rsidR="005155C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แมนูแฟคเจอริ่ง 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กรรมการเป็นกรรมการและผู้ถือหุ้น</w:t>
            </w:r>
          </w:p>
        </w:tc>
      </w:tr>
      <w:tr w:rsidR="005155C9" w:rsidRPr="002A2FFA" w:rsidTr="00D527F2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6</w:t>
            </w:r>
            <w:r w:rsidR="005155C9">
              <w:rPr>
                <w:rFonts w:ascii="Angsana New" w:hAnsi="Angsana New" w:cs="Angsana New"/>
                <w:spacing w:val="-4"/>
                <w:sz w:val="32"/>
                <w:szCs w:val="32"/>
              </w:rPr>
              <w:t>.</w:t>
            </w:r>
            <w:r w:rsidR="005155C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ไฟน์เนส เมด ดีไซน์ จำกัด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</w:tbl>
    <w:p w:rsidR="00D527F2" w:rsidRDefault="00D527F2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4E6C5E" w:rsidRDefault="004E6C5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4E6C5E" w:rsidRDefault="004E6C5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3D670E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2A2FFA" w:rsidRDefault="00DD4911" w:rsidP="000A0E10">
      <w:pPr>
        <w:pStyle w:val="BlockText"/>
        <w:tabs>
          <w:tab w:val="clear" w:pos="900"/>
        </w:tabs>
        <w:spacing w:line="276" w:lineRule="auto"/>
        <w:ind w:left="7952" w:right="0" w:firstLine="0"/>
        <w:jc w:val="right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Pr="002A2FFA">
        <w:rPr>
          <w:rFonts w:ascii="Angsana New" w:hAnsi="Angsana New" w:cs="Angsana New"/>
          <w:spacing w:val="-2"/>
          <w:cs/>
        </w:rPr>
        <w:t>พันบาท</w:t>
      </w:r>
    </w:p>
    <w:tbl>
      <w:tblPr>
        <w:tblW w:w="49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41"/>
        <w:gridCol w:w="1319"/>
        <w:gridCol w:w="1309"/>
        <w:gridCol w:w="1258"/>
        <w:gridCol w:w="1331"/>
      </w:tblGrid>
      <w:tr w:rsidR="005155C9" w:rsidRPr="002F37CC" w:rsidTr="006E0FAD">
        <w:trPr>
          <w:trHeight w:val="360"/>
          <w:jc w:val="center"/>
        </w:trPr>
        <w:tc>
          <w:tcPr>
            <w:tcW w:w="2354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F37CC" w:rsidTr="006E0FAD">
        <w:trPr>
          <w:trHeight w:val="360"/>
          <w:jc w:val="center"/>
        </w:trPr>
        <w:tc>
          <w:tcPr>
            <w:tcW w:w="235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F37CC" w:rsidRDefault="003635CA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="008A4E5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164D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8A4E5F"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4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3635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164D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5155C9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6B2D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6B2D" w:rsidRPr="002F37CC" w:rsidRDefault="00C66B2D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66B2D" w:rsidRPr="002F37CC" w:rsidRDefault="00191D48" w:rsidP="00D96833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66B2D" w:rsidRPr="002F37CC" w:rsidRDefault="00C66B2D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6B2D" w:rsidRPr="002F37CC" w:rsidRDefault="00191D48" w:rsidP="004E7831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66B2D" w:rsidRPr="002F37CC" w:rsidRDefault="00C66B2D" w:rsidP="00513271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4B52BC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191D48" w:rsidP="006E0FAD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4B52BC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191D48" w:rsidP="004B52BC">
            <w:pPr>
              <w:spacing w:line="276" w:lineRule="auto"/>
              <w:ind w:right="-97" w:firstLine="2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4B52BC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1045FE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191D4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191D48" w:rsidP="00191D48">
            <w:pPr>
              <w:tabs>
                <w:tab w:val="decimal" w:pos="83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FD0770">
            <w:pPr>
              <w:tabs>
                <w:tab w:val="left" w:pos="811"/>
                <w:tab w:val="left" w:pos="946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191D48" w:rsidP="00C07598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191D48" w:rsidP="006E0FAD">
            <w:pPr>
              <w:tabs>
                <w:tab w:val="left" w:pos="792"/>
              </w:tabs>
              <w:spacing w:line="276" w:lineRule="auto"/>
              <w:ind w:right="-97" w:firstLine="2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734065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944D7A" w:rsidP="00313BD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DB6D7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191D48" w:rsidP="00191D48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3A2D3E" w:rsidP="006E0FAD">
            <w:pPr>
              <w:spacing w:line="276" w:lineRule="auto"/>
              <w:ind w:right="-97" w:firstLine="3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191D48" w:rsidP="00191D48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3A2D3E" w:rsidP="006E0FAD">
            <w:pPr>
              <w:tabs>
                <w:tab w:val="decimal" w:pos="612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รวมลูกหนี้การค้าและลูกหนี้อื่น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AC1364" w:rsidRDefault="00191D48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0100E8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3A2D3E" w:rsidP="003A2D3E">
            <w:pPr>
              <w:spacing w:line="276" w:lineRule="auto"/>
              <w:ind w:right="-97" w:firstLine="26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</w:t>
            </w:r>
            <w:r w:rsidR="000100E8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944D7A" w:rsidP="00313BD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07598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C075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07598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191D48" w:rsidP="00191D4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Default="003A2D3E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7,334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E00BB0" w:rsidP="00E00BB0">
            <w:pPr>
              <w:tabs>
                <w:tab w:val="decimal" w:pos="76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6,886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3A2D3E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144CB2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รวมเงินให้กู้ยืมระยะสั้นแก่กิจการที่เกี่ยวข้องกัน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DC1812" w:rsidP="00191D4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6,886</w:t>
            </w: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3A2D3E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7,334</w:t>
            </w: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44CB2" w:rsidRPr="002F37CC" w:rsidTr="00144CB2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4CB2" w:rsidRDefault="00144CB2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44CB2" w:rsidRDefault="00144CB2" w:rsidP="00191D4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44CB2" w:rsidRDefault="00144CB2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44CB2" w:rsidRDefault="00144CB2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144CB2" w:rsidRDefault="00144CB2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CB2" w:rsidRPr="002F37CC" w:rsidTr="00144CB2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4CB2" w:rsidRDefault="00144CB2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44CB2" w:rsidRDefault="00144CB2" w:rsidP="00191D4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B2" w:rsidRDefault="00144CB2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4CB2" w:rsidRDefault="00144CB2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144CB2" w:rsidRDefault="00144CB2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44CB2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4CB2" w:rsidRDefault="00144CB2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44CB2" w:rsidRDefault="00144CB2" w:rsidP="00191D4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B2" w:rsidRDefault="00144CB2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CB2" w:rsidRDefault="00144CB2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144CB2" w:rsidRDefault="00144CB2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E0FAD">
        <w:trPr>
          <w:trHeight w:val="266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44D7A" w:rsidRPr="002F37CC" w:rsidTr="006E0FAD">
        <w:trPr>
          <w:trHeight w:val="360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191D4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3A2D3E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11,506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6E0FAD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  <w:tr w:rsidR="00944D7A" w:rsidRPr="002F37CC" w:rsidTr="006E0FAD">
        <w:trPr>
          <w:trHeight w:val="360"/>
          <w:jc w:val="center"/>
        </w:trPr>
        <w:tc>
          <w:tcPr>
            <w:tcW w:w="235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191D4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66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3A2D3E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675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570957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E0FAD">
        <w:trPr>
          <w:trHeight w:val="360"/>
          <w:jc w:val="center"/>
        </w:trPr>
        <w:tc>
          <w:tcPr>
            <w:tcW w:w="235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Pr="002A2FFA" w:rsidRDefault="00944D7A" w:rsidP="00580BC4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191D48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664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AD5338" w:rsidP="006E0FAD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3A2D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83718"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675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</w:tbl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582547" w:rsidRDefault="00582547" w:rsidP="00582547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</w:rPr>
      </w:pPr>
    </w:p>
    <w:p w:rsidR="003D670E" w:rsidRPr="00DE647D" w:rsidRDefault="003D670E" w:rsidP="00383C97">
      <w:pPr>
        <w:pStyle w:val="BlockText"/>
        <w:tabs>
          <w:tab w:val="clear" w:pos="900"/>
        </w:tabs>
        <w:spacing w:before="120" w:line="276" w:lineRule="auto"/>
        <w:ind w:left="7920" w:right="-180" w:firstLine="585"/>
        <w:jc w:val="right"/>
        <w:rPr>
          <w:rFonts w:ascii="Angsana New" w:hAnsi="Angsana New" w:cs="Angsana New"/>
          <w:spacing w:val="-2"/>
          <w:cs/>
        </w:rPr>
      </w:pPr>
      <w:r w:rsidRPr="00DE647D">
        <w:rPr>
          <w:rFonts w:ascii="Angsana New" w:hAnsi="Angsana New" w:cs="Angsana New"/>
          <w:spacing w:val="-2"/>
          <w:cs/>
        </w:rPr>
        <w:lastRenderedPageBreak/>
        <w:t xml:space="preserve">หน่วย </w:t>
      </w:r>
      <w:r w:rsidRPr="00DE647D">
        <w:rPr>
          <w:rFonts w:ascii="Angsana New" w:hAnsi="Angsana New" w:cs="Angsana New"/>
          <w:spacing w:val="-2"/>
        </w:rPr>
        <w:t xml:space="preserve">: </w:t>
      </w:r>
      <w:r w:rsidR="00DA6813" w:rsidRPr="00DE647D">
        <w:rPr>
          <w:rFonts w:ascii="Angsana New" w:hAnsi="Angsana New" w:cs="Angsana New"/>
          <w:spacing w:val="-2"/>
          <w:cs/>
        </w:rPr>
        <w:t>พัน</w:t>
      </w:r>
      <w:r w:rsidR="001173B9" w:rsidRPr="00DE647D">
        <w:rPr>
          <w:rFonts w:ascii="Angsana New" w:hAnsi="Angsana New" w:cs="Angsana New"/>
          <w:spacing w:val="-2"/>
          <w:cs/>
        </w:rPr>
        <w:t>บาท</w:t>
      </w:r>
    </w:p>
    <w:tbl>
      <w:tblPr>
        <w:tblW w:w="10224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60"/>
        <w:gridCol w:w="1391"/>
        <w:gridCol w:w="1446"/>
        <w:gridCol w:w="1336"/>
        <w:gridCol w:w="1391"/>
      </w:tblGrid>
      <w:tr w:rsidR="00B0663F" w:rsidRPr="00DE647D" w:rsidTr="004A6E49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DE647D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DE647D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DE647D" w:rsidRDefault="001173B9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8164DC" w:rsidRPr="00DE647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DE647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8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DE647D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DE647D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5CA" w:rsidRPr="00DE647D" w:rsidTr="004A6E49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DE647D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DE647D" w:rsidRDefault="003635C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8A4E5F"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164DC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8A4E5F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DE647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DE647D" w:rsidRDefault="003635CA" w:rsidP="00C81933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81933"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164DC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104F96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DE647D" w:rsidRDefault="00104F96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164DC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.ย. 6</w:t>
            </w:r>
            <w:r w:rsidRPr="00DE647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1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DE647D" w:rsidRDefault="00104F96" w:rsidP="001045FE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81933"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164DC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.ย. 6</w:t>
            </w:r>
            <w:r w:rsidRPr="00DE647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20157" w:rsidRPr="00DE647D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DE647D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DE647D" w:rsidRDefault="00220157" w:rsidP="00630E3B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DE647D" w:rsidRDefault="00220157" w:rsidP="004A6E49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DE647D" w:rsidRDefault="00220157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Pr="00DE647D" w:rsidRDefault="00220157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6FD6" w:rsidRPr="00DE647D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6FD6" w:rsidRPr="00DE647D" w:rsidRDefault="00314503" w:rsidP="001A48F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E647D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6FD6" w:rsidRPr="00DE647D" w:rsidRDefault="00630E3B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182,080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6FD6" w:rsidRPr="00DE647D" w:rsidRDefault="00EC6FD6" w:rsidP="004A6E49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6FD6" w:rsidRPr="00DE647D" w:rsidRDefault="00630E3B" w:rsidP="00630E3B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182,080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6FD6" w:rsidRPr="00DE647D" w:rsidRDefault="00EC6FD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6FD6" w:rsidRPr="00DE647D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6FD6" w:rsidRPr="00DE647D" w:rsidRDefault="00EC6FD6" w:rsidP="0031450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(ราคาขาย</w:t>
            </w:r>
            <w:r w:rsidR="00314503"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เป็นไปตามข้อตกลงร่วมกัน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6FD6" w:rsidRPr="00DE647D" w:rsidRDefault="00EC6FD6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6FD6" w:rsidRPr="00DE647D" w:rsidRDefault="00EC6FD6" w:rsidP="004A6E49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6FD6" w:rsidRPr="00DE647D" w:rsidRDefault="00EC6FD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6FD6" w:rsidRPr="00DE647D" w:rsidRDefault="00EC6FD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578C" w:rsidRPr="00DE647D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DE647D" w:rsidRDefault="000A48F3" w:rsidP="000A48F3">
            <w:pPr>
              <w:spacing w:line="276" w:lineRule="auto"/>
              <w:ind w:left="97" w:right="29" w:firstLine="12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>รว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มขายสินค้า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DE647D" w:rsidRDefault="00630E3B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182,080</w:t>
            </w: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DE647D" w:rsidRDefault="00D3578C" w:rsidP="004A6E49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DE647D" w:rsidRDefault="00630E3B" w:rsidP="00630E3B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182,080</w:t>
            </w: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DE647D" w:rsidRDefault="00D3578C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578C" w:rsidRPr="00DE647D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DE647D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DE647D" w:rsidRDefault="00D3578C" w:rsidP="00630E3B">
            <w:pPr>
              <w:tabs>
                <w:tab w:val="decimal" w:pos="732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DE647D" w:rsidRDefault="00D3578C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DE647D" w:rsidRDefault="00D3578C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DE647D" w:rsidRDefault="00D3578C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5B06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A845E1" w:rsidRDefault="00C75B06" w:rsidP="00DB6D7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47D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DE64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แอล</w:t>
            </w:r>
            <w:r w:rsidRPr="00DE647D">
              <w:rPr>
                <w:rFonts w:ascii="Angsana New" w:hAnsi="Angsana New" w:cs="Angsana New" w:hint="cs"/>
                <w:sz w:val="30"/>
                <w:szCs w:val="30"/>
                <w:cs/>
              </w:rPr>
              <w:t>ไพน์</w:t>
            </w:r>
            <w:r w:rsidRPr="00DE64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A845E1" w:rsidRDefault="00C75B06" w:rsidP="00630E3B">
            <w:pPr>
              <w:tabs>
                <w:tab w:val="decimal" w:pos="612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A845E1" w:rsidRDefault="00C75B06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A845E1" w:rsidRDefault="00C75B0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A845E1" w:rsidRDefault="00C75B0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5B06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A845E1" w:rsidRDefault="00C75B06" w:rsidP="001A48F7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(ประเทศไทย)  จำกัด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A845E1" w:rsidRDefault="00A845E1" w:rsidP="00630E3B">
            <w:pPr>
              <w:tabs>
                <w:tab w:val="left" w:pos="749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A845E1" w:rsidRDefault="008164DC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A845E1" w:rsidRDefault="00A845E1" w:rsidP="004A6E49">
            <w:pPr>
              <w:tabs>
                <w:tab w:val="decimal" w:pos="732"/>
              </w:tabs>
              <w:spacing w:line="276" w:lineRule="auto"/>
              <w:ind w:right="2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A845E1" w:rsidRDefault="001B242E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164DC" w:rsidRPr="00A845E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6B3D49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3D49" w:rsidRPr="00A845E1" w:rsidRDefault="006B3D49" w:rsidP="006B3D49">
            <w:pPr>
              <w:spacing w:line="276" w:lineRule="auto"/>
              <w:ind w:right="29" w:firstLine="3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45E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A845E1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6B3D49" w:rsidRPr="00A845E1" w:rsidRDefault="00DC1812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6B3D49" w:rsidRPr="00A845E1" w:rsidRDefault="00AF665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B3D49" w:rsidRPr="00A845E1" w:rsidRDefault="00DC1812" w:rsidP="00DC1812">
            <w:pPr>
              <w:tabs>
                <w:tab w:val="decimal" w:pos="882"/>
              </w:tabs>
              <w:spacing w:line="276" w:lineRule="auto"/>
              <w:ind w:right="14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6B3D49" w:rsidRPr="00A845E1" w:rsidRDefault="00AF6658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1D6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31D6" w:rsidRPr="00A845E1" w:rsidRDefault="0030146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(ร</w:t>
            </w: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ายได้อื่น</w:t>
            </w:r>
            <w:r w:rsidR="00C031D6" w:rsidRPr="00A845E1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031D6" w:rsidRPr="00A845E1" w:rsidRDefault="00C031D6" w:rsidP="00630E3B">
            <w:pPr>
              <w:tabs>
                <w:tab w:val="decimal" w:pos="612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D6" w:rsidRPr="00A845E1" w:rsidRDefault="00C031D6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1D6" w:rsidRPr="00A845E1" w:rsidRDefault="00C031D6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C031D6" w:rsidRPr="00A845E1" w:rsidRDefault="00C031D6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75B3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75B3" w:rsidRPr="00A845E1" w:rsidRDefault="003075B3" w:rsidP="00C031D6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A845E1" w:rsidRDefault="00A845E1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DC1812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A845E1" w:rsidRDefault="008164DC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A845E1" w:rsidRDefault="00A845E1" w:rsidP="004A6E49">
            <w:pPr>
              <w:tabs>
                <w:tab w:val="decimal" w:pos="882"/>
                <w:tab w:val="decimal" w:pos="1062"/>
              </w:tabs>
              <w:spacing w:line="276" w:lineRule="auto"/>
              <w:ind w:right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DC1812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A845E1" w:rsidRDefault="008164DC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BE0EC8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A845E1" w:rsidRDefault="00BE0EC8" w:rsidP="00630E3B">
            <w:pPr>
              <w:tabs>
                <w:tab w:val="decimal" w:pos="732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EC8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A845E1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A845E1" w:rsidRDefault="00A845E1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A845E1" w:rsidRDefault="00A845E1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</w:t>
            </w:r>
            <w:r w:rsidR="004A6E4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A845E1" w:rsidRDefault="008164DC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B242E" w:rsidRPr="00A845E1">
              <w:rPr>
                <w:rFonts w:ascii="Angsana New" w:hAnsi="Angsana New" w:cs="Angsana New"/>
                <w:sz w:val="30"/>
                <w:szCs w:val="30"/>
              </w:rPr>
              <w:t>,59</w:t>
            </w:r>
            <w:r w:rsidRPr="00A845E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C2E91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2E91" w:rsidRPr="00A845E1" w:rsidRDefault="00EC2E91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A845E1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2E91" w:rsidRPr="00A845E1" w:rsidRDefault="00630E3B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C83718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2E91" w:rsidRPr="00A845E1" w:rsidRDefault="00EC2E91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2E91" w:rsidRPr="00A845E1" w:rsidRDefault="00630E3B" w:rsidP="00630E3B">
            <w:pPr>
              <w:tabs>
                <w:tab w:val="decimal" w:pos="882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C83718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2E91" w:rsidRPr="00A845E1" w:rsidRDefault="00EC2E91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E0EC8" w:rsidRPr="003A2D3E" w:rsidTr="004A6E49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A845E1" w:rsidRDefault="00BE0EC8" w:rsidP="00630E3B">
            <w:pPr>
              <w:tabs>
                <w:tab w:val="decimal" w:pos="612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EC8" w:rsidRPr="003A2D3E" w:rsidTr="004A6E49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Pr="00A845E1" w:rsidRDefault="005D1FAA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C83718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Pr="00A845E1" w:rsidRDefault="005D1FAA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A845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3718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A845E1" w:rsidRDefault="008164DC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B242E" w:rsidRPr="00A845E1">
              <w:rPr>
                <w:rFonts w:ascii="Angsana New" w:hAnsi="Angsana New" w:cs="Angsana New"/>
                <w:sz w:val="30"/>
                <w:szCs w:val="30"/>
              </w:rPr>
              <w:t>,59</w:t>
            </w:r>
            <w:r w:rsidRPr="00A845E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E0EC8" w:rsidRPr="003A2D3E" w:rsidTr="004A6E49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A845E1" w:rsidRDefault="000C3AF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A845E1" w:rsidRDefault="00BE0EC8" w:rsidP="00630E3B">
            <w:pPr>
              <w:tabs>
                <w:tab w:val="decimal" w:pos="714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937"/>
                <w:tab w:val="decimal" w:pos="972"/>
              </w:tabs>
              <w:spacing w:line="276" w:lineRule="auto"/>
              <w:ind w:righ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5B3" w:rsidRPr="003A2D3E" w:rsidTr="004A6E49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075B3" w:rsidRPr="00A845E1" w:rsidRDefault="003075B3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845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075B3" w:rsidRPr="00A845E1" w:rsidRDefault="00A845E1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075B3" w:rsidRPr="00A845E1" w:rsidRDefault="001B242E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64DC" w:rsidRPr="00A845E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75B3" w:rsidRPr="00A845E1" w:rsidRDefault="00A845E1" w:rsidP="004A6E49">
            <w:pPr>
              <w:tabs>
                <w:tab w:val="decimal" w:pos="882"/>
              </w:tabs>
              <w:spacing w:line="276" w:lineRule="auto"/>
              <w:ind w:right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075B3" w:rsidRPr="00A845E1" w:rsidRDefault="001B242E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64DC" w:rsidRPr="00A845E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BE0EC8" w:rsidRPr="003A2D3E" w:rsidTr="004A6E49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BE0EC8" w:rsidRPr="00A845E1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Pr="00A845E1" w:rsidRDefault="00BE0EC8" w:rsidP="00630E3B">
            <w:pPr>
              <w:tabs>
                <w:tab w:val="decimal" w:pos="714"/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882"/>
              </w:tabs>
              <w:spacing w:line="276" w:lineRule="auto"/>
              <w:ind w:right="2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A845E1" w:rsidRDefault="00BE0EC8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5B3" w:rsidRPr="003A2D3E" w:rsidTr="004A6E49">
        <w:trPr>
          <w:trHeight w:val="363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A845E1" w:rsidRDefault="003075B3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A845E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A845E1" w:rsidRDefault="00A845E1" w:rsidP="00630E3B">
            <w:pPr>
              <w:tabs>
                <w:tab w:val="left" w:pos="959"/>
                <w:tab w:val="decimal" w:pos="1109"/>
              </w:tabs>
              <w:spacing w:line="276" w:lineRule="auto"/>
              <w:ind w:right="2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44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A845E1" w:rsidRDefault="001B242E" w:rsidP="004A6E49">
            <w:pPr>
              <w:tabs>
                <w:tab w:val="decimal" w:pos="79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64DC" w:rsidRPr="00A845E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A845E1" w:rsidRDefault="00A845E1" w:rsidP="004A6E49">
            <w:pPr>
              <w:tabs>
                <w:tab w:val="decimal" w:pos="882"/>
              </w:tabs>
              <w:spacing w:line="276" w:lineRule="auto"/>
              <w:ind w:right="2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39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A845E1" w:rsidRDefault="001B242E" w:rsidP="004A6E49">
            <w:pPr>
              <w:tabs>
                <w:tab w:val="decimal" w:pos="896"/>
              </w:tabs>
              <w:spacing w:line="276" w:lineRule="auto"/>
              <w:ind w:right="189"/>
              <w:rPr>
                <w:rFonts w:ascii="Angsana New" w:hAnsi="Angsana New" w:cs="Angsana New"/>
                <w:sz w:val="30"/>
                <w:szCs w:val="30"/>
              </w:rPr>
            </w:pPr>
            <w:r w:rsidRPr="00A845E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64DC" w:rsidRPr="00A845E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</w:tbl>
    <w:p w:rsidR="00412AC1" w:rsidRPr="003A2D3E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976A5" w:rsidRPr="00412AC1" w:rsidRDefault="004976A5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DC11FC" w:rsidRPr="005112AB" w:rsidRDefault="00DC11FC" w:rsidP="00E512FE">
      <w:pPr>
        <w:numPr>
          <w:ilvl w:val="0"/>
          <w:numId w:val="1"/>
        </w:num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5112AB" w:rsidRDefault="00DC11FC" w:rsidP="00E512FE">
      <w:pPr>
        <w:numPr>
          <w:ilvl w:val="1"/>
          <w:numId w:val="1"/>
        </w:numPr>
        <w:ind w:right="29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4F456C">
        <w:rPr>
          <w:rFonts w:ascii="Angsana New" w:hAnsi="Angsana New" w:cs="Angsana New"/>
          <w:sz w:val="32"/>
          <w:szCs w:val="32"/>
        </w:rPr>
        <w:t>0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745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810567">
        <w:rPr>
          <w:rFonts w:ascii="Angsana New" w:hAnsi="Angsana New" w:cs="Angsana New"/>
          <w:sz w:val="32"/>
          <w:szCs w:val="32"/>
        </w:rPr>
        <w:t>1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10567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Default="00810567" w:rsidP="00A21C0B">
      <w:pPr>
        <w:spacing w:line="276" w:lineRule="auto"/>
        <w:ind w:right="180" w:firstLine="448"/>
        <w:jc w:val="right"/>
        <w:rPr>
          <w:rFonts w:ascii="Angsana New" w:hAnsi="Angsana New" w:cs="Angsana New"/>
          <w:sz w:val="24"/>
          <w:szCs w:val="24"/>
          <w:highlight w:val="yellow"/>
        </w:rPr>
      </w:pPr>
      <w:r w:rsidRPr="005112AB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5112AB">
        <w:rPr>
          <w:rFonts w:ascii="Angsana New" w:hAnsi="Angsana New" w:cs="Angsana New"/>
          <w:sz w:val="32"/>
          <w:szCs w:val="32"/>
        </w:rPr>
        <w:t>: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1701"/>
        <w:gridCol w:w="1701"/>
        <w:gridCol w:w="1701"/>
        <w:gridCol w:w="1559"/>
      </w:tblGrid>
      <w:tr w:rsidR="00810567" w:rsidRPr="005112AB" w:rsidTr="001045FE">
        <w:trPr>
          <w:cantSplit/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:rsidTr="001045FE">
        <w:trPr>
          <w:cantSplit/>
          <w:trHeight w:val="408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:rsidTr="001045FE">
        <w:trPr>
          <w:cantSplit/>
          <w:trHeight w:val="20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104F9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574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104F96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104F9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104F9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574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104F96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70747C" w:rsidP="0070747C">
            <w:pPr>
              <w:tabs>
                <w:tab w:val="left" w:pos="1055"/>
              </w:tabs>
              <w:spacing w:before="30" w:line="276" w:lineRule="auto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214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27F65">
            <w:pPr>
              <w:tabs>
                <w:tab w:val="left" w:pos="884"/>
              </w:tabs>
              <w:spacing w:before="30" w:line="276" w:lineRule="auto"/>
              <w:ind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5,880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81056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27F65">
            <w:pPr>
              <w:spacing w:before="30" w:line="276" w:lineRule="auto"/>
              <w:ind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6E7A7D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583133">
            <w:pPr>
              <w:spacing w:before="30" w:line="276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29,270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1045FE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</w:tr>
    </w:tbl>
    <w:p w:rsidR="00810567" w:rsidRPr="00216A77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C8713C" w:rsidRPr="005733E1" w:rsidRDefault="00DC11FC" w:rsidP="00383C97">
      <w:pPr>
        <w:ind w:right="180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4F456C">
        <w:rPr>
          <w:rFonts w:ascii="Angsana New" w:hAnsi="Angsana New" w:cs="Angsana New"/>
          <w:sz w:val="32"/>
          <w:szCs w:val="32"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745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8449CC">
        <w:rPr>
          <w:rFonts w:ascii="Angsana New" w:hAnsi="Angsana New" w:cs="Angsana New"/>
          <w:sz w:val="32"/>
          <w:szCs w:val="32"/>
        </w:rPr>
        <w:t>1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4F456C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4F456C">
        <w:rPr>
          <w:rFonts w:ascii="Angsana New" w:hAnsi="Angsana New" w:cs="Angsana New"/>
          <w:sz w:val="32"/>
          <w:szCs w:val="32"/>
        </w:rPr>
        <w:t xml:space="preserve"> </w:t>
      </w:r>
      <w:r w:rsidR="001E2E63" w:rsidRPr="004F456C">
        <w:rPr>
          <w:rFonts w:ascii="Angsana New" w:hAnsi="Angsana New" w:cs="Angsana New"/>
          <w:sz w:val="32"/>
          <w:szCs w:val="32"/>
        </w:rPr>
        <w:t>4</w:t>
      </w:r>
      <w:r w:rsidR="000E04BA" w:rsidRPr="004F456C">
        <w:rPr>
          <w:rFonts w:ascii="Angsana New" w:hAnsi="Angsana New" w:cs="Angsana New"/>
          <w:sz w:val="32"/>
          <w:szCs w:val="32"/>
        </w:rPr>
        <w:t>5</w:t>
      </w:r>
      <w:r w:rsidR="00A47774" w:rsidRPr="004F456C">
        <w:rPr>
          <w:rFonts w:ascii="Angsana New" w:hAnsi="Angsana New" w:cs="Angsana New"/>
          <w:sz w:val="32"/>
          <w:szCs w:val="32"/>
        </w:rPr>
        <w:t xml:space="preserve">0 </w:t>
      </w:r>
      <w:r w:rsidR="00A47774" w:rsidRPr="004F456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267B2" w:rsidRPr="005112AB" w:rsidRDefault="00581AE2" w:rsidP="00383C97">
      <w:pPr>
        <w:ind w:left="892" w:right="180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7267B2" w:rsidRPr="005112AB">
        <w:rPr>
          <w:rFonts w:ascii="Angsana New" w:hAnsi="Angsana New" w:cs="Angsana New"/>
          <w:sz w:val="32"/>
          <w:szCs w:val="32"/>
        </w:rPr>
        <w:t>.2</w:t>
      </w:r>
      <w:r w:rsidR="007267B2" w:rsidRPr="005112AB"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383C97">
      <w:pPr>
        <w:ind w:left="902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cs="Angsana New" w:hint="cs"/>
          <w:sz w:val="32"/>
          <w:szCs w:val="32"/>
          <w:cs/>
        </w:rPr>
        <w:t>เครื่องใช้สำนักงานและ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C26AA6">
        <w:rPr>
          <w:rFonts w:ascii="Angsana New" w:hAnsi="Angsana New" w:cs="Angsana New"/>
          <w:sz w:val="32"/>
          <w:szCs w:val="32"/>
        </w:rPr>
        <w:t>4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1F2CD8" w:rsidRDefault="00E85163" w:rsidP="00383C97">
      <w:pPr>
        <w:ind w:left="902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DF2869">
        <w:rPr>
          <w:rFonts w:ascii="Angsana New" w:hAnsi="Angsana New" w:cs="Angsana New"/>
          <w:sz w:val="32"/>
          <w:szCs w:val="32"/>
        </w:rPr>
        <w:t>0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7453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A43F8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383C97">
      <w:pPr>
        <w:spacing w:line="276" w:lineRule="auto"/>
        <w:ind w:left="4320" w:right="180" w:firstLine="3760"/>
        <w:jc w:val="right"/>
        <w:rPr>
          <w:rFonts w:ascii="Angsana New" w:hAnsi="Angsana New" w:cs="Angsana New"/>
          <w:sz w:val="32"/>
          <w:szCs w:val="32"/>
        </w:rPr>
      </w:pP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385"/>
      </w:tblGrid>
      <w:tr w:rsidR="004E4E5A" w:rsidRPr="002F37CC" w:rsidTr="00A43F8C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4E4E5A" w:rsidRPr="006A0FD8" w:rsidRDefault="004E4E5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4E5A" w:rsidRPr="006A0FD8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6A0FD8" w:rsidRDefault="004E4E5A" w:rsidP="00833E2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221268" w:rsidRDefault="003A2D3E" w:rsidP="00127F65">
            <w:pPr>
              <w:tabs>
                <w:tab w:val="left" w:pos="2162"/>
                <w:tab w:val="left" w:pos="2252"/>
              </w:tabs>
              <w:spacing w:line="276" w:lineRule="auto"/>
              <w:ind w:right="1692" w:firstLine="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6A0FD8" w:rsidRDefault="004E4E5A" w:rsidP="00F15C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22126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221268" w:rsidRDefault="003A2D3E" w:rsidP="00127F65">
            <w:pPr>
              <w:tabs>
                <w:tab w:val="left" w:pos="2297"/>
                <w:tab w:val="left" w:pos="2477"/>
              </w:tabs>
              <w:spacing w:line="276" w:lineRule="auto"/>
              <w:ind w:right="1692" w:firstLine="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00BB0">
              <w:rPr>
                <w:rFonts w:ascii="Angsana New" w:hAnsi="Angsana New" w:cs="Angsana New"/>
                <w:sz w:val="32"/>
                <w:szCs w:val="32"/>
              </w:rPr>
              <w:t>364</w:t>
            </w:r>
          </w:p>
        </w:tc>
      </w:tr>
    </w:tbl>
    <w:p w:rsidR="00C61E4B" w:rsidRPr="0040067B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E512FE">
      <w:pPr>
        <w:numPr>
          <w:ilvl w:val="0"/>
          <w:numId w:val="1"/>
        </w:numPr>
        <w:spacing w:before="120" w:after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</w:t>
      </w:r>
      <w:r w:rsidRPr="003A1BC6">
        <w:rPr>
          <w:rFonts w:ascii="Angsana New" w:hAnsi="Angsana New" w:cs="Angsana New"/>
          <w:spacing w:val="-6"/>
          <w:sz w:val="32"/>
          <w:szCs w:val="32"/>
          <w:cs/>
        </w:rPr>
        <w:t>บริษัทแล้ว</w:t>
      </w:r>
      <w:r w:rsidRPr="003A1BC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A1BC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57453" w:rsidRPr="003A1BC6">
        <w:rPr>
          <w:rFonts w:ascii="Angsana New" w:hAnsi="Angsana New" w:cs="Angsana New"/>
          <w:spacing w:val="-6"/>
          <w:sz w:val="32"/>
          <w:szCs w:val="32"/>
        </w:rPr>
        <w:t>13</w:t>
      </w:r>
      <w:r w:rsidR="00AC6F51" w:rsidRPr="003A1BC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57453" w:rsidRPr="003A1BC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DB050B" w:rsidRPr="003A1BC6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3A1BC6">
        <w:rPr>
          <w:rFonts w:ascii="Angsana New" w:hAnsi="Angsana New" w:cs="Angsana New" w:hint="cs"/>
          <w:sz w:val="32"/>
          <w:szCs w:val="32"/>
          <w:cs/>
        </w:rPr>
        <w:t>6</w:t>
      </w:r>
      <w:r w:rsidR="00A43F8C" w:rsidRPr="003A1BC6">
        <w:rPr>
          <w:rFonts w:ascii="Angsana New" w:hAnsi="Angsana New" w:cs="Angsana New"/>
          <w:sz w:val="32"/>
          <w:szCs w:val="32"/>
        </w:rPr>
        <w:t>1</w:t>
      </w:r>
    </w:p>
    <w:sectPr w:rsidR="00E20CF3" w:rsidRPr="004F28FB" w:rsidSect="00A21C0B">
      <w:headerReference w:type="default" r:id="rId9"/>
      <w:pgSz w:w="11909" w:h="16834" w:code="9"/>
      <w:pgMar w:top="1224" w:right="659" w:bottom="284" w:left="1440" w:header="850" w:footer="0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CC9" w:rsidRDefault="00027CC9" w:rsidP="007167DA">
      <w:r>
        <w:separator/>
      </w:r>
    </w:p>
  </w:endnote>
  <w:endnote w:type="continuationSeparator" w:id="1">
    <w:p w:rsidR="00027CC9" w:rsidRDefault="00027CC9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CC9" w:rsidRDefault="00027CC9" w:rsidP="007167DA">
      <w:r>
        <w:separator/>
      </w:r>
    </w:p>
  </w:footnote>
  <w:footnote w:type="continuationSeparator" w:id="1">
    <w:p w:rsidR="00027CC9" w:rsidRDefault="00027CC9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51" w:rsidRPr="00B1083A" w:rsidRDefault="00D22351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51" w:rsidRPr="00D25B05" w:rsidRDefault="00D22351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D25B05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1169030504"/>
        <w:docPartObj>
          <w:docPartGallery w:val="Page Numbers (Top of Page)"/>
          <w:docPartUnique/>
        </w:docPartObj>
      </w:sdtPr>
      <w:sdtContent>
        <w:r w:rsidR="00CD06D7" w:rsidRPr="00D25B0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5B0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CD06D7" w:rsidRPr="00D25B0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54AA8"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="00CD06D7" w:rsidRPr="00D25B05">
          <w:rPr>
            <w:rFonts w:asciiTheme="majorBidi" w:hAnsiTheme="majorBidi" w:cstheme="majorBidi"/>
            <w:sz w:val="32"/>
            <w:szCs w:val="32"/>
          </w:rPr>
          <w:fldChar w:fldCharType="end"/>
        </w:r>
        <w:r w:rsidRPr="00D25B05">
          <w:rPr>
            <w:rFonts w:asciiTheme="majorBidi" w:hAnsiTheme="majorBidi" w:cstheme="majorBidi"/>
            <w:sz w:val="32"/>
            <w:szCs w:val="32"/>
          </w:rPr>
          <w:t xml:space="preserve"> -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3">
    <w:nsid w:val="3D214C04"/>
    <w:multiLevelType w:val="hybridMultilevel"/>
    <w:tmpl w:val="748A3748"/>
    <w:lvl w:ilvl="0" w:tplc="1A407E7A">
      <w:start w:val="4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983749"/>
    <w:multiLevelType w:val="multilevel"/>
    <w:tmpl w:val="BDCE1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6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A36C97"/>
    <w:multiLevelType w:val="multilevel"/>
    <w:tmpl w:val="BDCE1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8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2180"/>
    <w:rsid w:val="00002257"/>
    <w:rsid w:val="000028A5"/>
    <w:rsid w:val="000032CA"/>
    <w:rsid w:val="00003454"/>
    <w:rsid w:val="000037F4"/>
    <w:rsid w:val="00003860"/>
    <w:rsid w:val="00003892"/>
    <w:rsid w:val="0000397A"/>
    <w:rsid w:val="00003C3A"/>
    <w:rsid w:val="000043C1"/>
    <w:rsid w:val="000055CC"/>
    <w:rsid w:val="00006804"/>
    <w:rsid w:val="000073B8"/>
    <w:rsid w:val="00007DAE"/>
    <w:rsid w:val="000100E8"/>
    <w:rsid w:val="000103E9"/>
    <w:rsid w:val="000109D8"/>
    <w:rsid w:val="000111A3"/>
    <w:rsid w:val="000113BC"/>
    <w:rsid w:val="00011B72"/>
    <w:rsid w:val="000125E7"/>
    <w:rsid w:val="0001308E"/>
    <w:rsid w:val="00013113"/>
    <w:rsid w:val="00014110"/>
    <w:rsid w:val="00014DD1"/>
    <w:rsid w:val="00015E54"/>
    <w:rsid w:val="00016AA6"/>
    <w:rsid w:val="000178D1"/>
    <w:rsid w:val="00017D1F"/>
    <w:rsid w:val="00020A14"/>
    <w:rsid w:val="00020F06"/>
    <w:rsid w:val="00024A20"/>
    <w:rsid w:val="00024A5E"/>
    <w:rsid w:val="00025526"/>
    <w:rsid w:val="0002568A"/>
    <w:rsid w:val="00026FD4"/>
    <w:rsid w:val="00026FF9"/>
    <w:rsid w:val="00027CC9"/>
    <w:rsid w:val="00027D0E"/>
    <w:rsid w:val="00030090"/>
    <w:rsid w:val="0003072B"/>
    <w:rsid w:val="00030880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AD2"/>
    <w:rsid w:val="00044011"/>
    <w:rsid w:val="0004433E"/>
    <w:rsid w:val="0004436D"/>
    <w:rsid w:val="000454A3"/>
    <w:rsid w:val="000463C6"/>
    <w:rsid w:val="0004651C"/>
    <w:rsid w:val="00046D55"/>
    <w:rsid w:val="00047A0B"/>
    <w:rsid w:val="00051337"/>
    <w:rsid w:val="000527E1"/>
    <w:rsid w:val="00052E08"/>
    <w:rsid w:val="00054886"/>
    <w:rsid w:val="00054C80"/>
    <w:rsid w:val="000550F8"/>
    <w:rsid w:val="000551F7"/>
    <w:rsid w:val="000554C5"/>
    <w:rsid w:val="0005655D"/>
    <w:rsid w:val="000566AC"/>
    <w:rsid w:val="000601DF"/>
    <w:rsid w:val="00060953"/>
    <w:rsid w:val="00064464"/>
    <w:rsid w:val="000645B2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EE1"/>
    <w:rsid w:val="0007456D"/>
    <w:rsid w:val="0007458B"/>
    <w:rsid w:val="00074854"/>
    <w:rsid w:val="00074929"/>
    <w:rsid w:val="00074A5A"/>
    <w:rsid w:val="00074C0E"/>
    <w:rsid w:val="000753E8"/>
    <w:rsid w:val="00075FCF"/>
    <w:rsid w:val="00076599"/>
    <w:rsid w:val="0007670F"/>
    <w:rsid w:val="0007698A"/>
    <w:rsid w:val="00077114"/>
    <w:rsid w:val="00077E02"/>
    <w:rsid w:val="0008047E"/>
    <w:rsid w:val="00080591"/>
    <w:rsid w:val="00080947"/>
    <w:rsid w:val="00080D4F"/>
    <w:rsid w:val="00080EB7"/>
    <w:rsid w:val="000810C9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2719"/>
    <w:rsid w:val="00092C07"/>
    <w:rsid w:val="0009419E"/>
    <w:rsid w:val="00094AD6"/>
    <w:rsid w:val="00096D1E"/>
    <w:rsid w:val="00096E57"/>
    <w:rsid w:val="00097687"/>
    <w:rsid w:val="000A03DD"/>
    <w:rsid w:val="000A0DF2"/>
    <w:rsid w:val="000A0E10"/>
    <w:rsid w:val="000A2B3F"/>
    <w:rsid w:val="000A3E25"/>
    <w:rsid w:val="000A48F3"/>
    <w:rsid w:val="000A4E5A"/>
    <w:rsid w:val="000A5E8A"/>
    <w:rsid w:val="000A610E"/>
    <w:rsid w:val="000A6170"/>
    <w:rsid w:val="000A64F6"/>
    <w:rsid w:val="000A672E"/>
    <w:rsid w:val="000A6BB2"/>
    <w:rsid w:val="000A7109"/>
    <w:rsid w:val="000A7C58"/>
    <w:rsid w:val="000B2535"/>
    <w:rsid w:val="000B3282"/>
    <w:rsid w:val="000B4169"/>
    <w:rsid w:val="000B49BB"/>
    <w:rsid w:val="000B59CC"/>
    <w:rsid w:val="000B5D8A"/>
    <w:rsid w:val="000B6510"/>
    <w:rsid w:val="000B6B6D"/>
    <w:rsid w:val="000B76E9"/>
    <w:rsid w:val="000C1154"/>
    <w:rsid w:val="000C1607"/>
    <w:rsid w:val="000C18E9"/>
    <w:rsid w:val="000C27BF"/>
    <w:rsid w:val="000C2A5D"/>
    <w:rsid w:val="000C3AF3"/>
    <w:rsid w:val="000C3D27"/>
    <w:rsid w:val="000C423E"/>
    <w:rsid w:val="000C45B7"/>
    <w:rsid w:val="000C58FA"/>
    <w:rsid w:val="000C5ECE"/>
    <w:rsid w:val="000C5FB2"/>
    <w:rsid w:val="000C6C7D"/>
    <w:rsid w:val="000C7673"/>
    <w:rsid w:val="000C7F07"/>
    <w:rsid w:val="000D1419"/>
    <w:rsid w:val="000D14C2"/>
    <w:rsid w:val="000D1B96"/>
    <w:rsid w:val="000D26F4"/>
    <w:rsid w:val="000D296F"/>
    <w:rsid w:val="000D2DF6"/>
    <w:rsid w:val="000D353C"/>
    <w:rsid w:val="000D3E65"/>
    <w:rsid w:val="000D552E"/>
    <w:rsid w:val="000D6028"/>
    <w:rsid w:val="000D646D"/>
    <w:rsid w:val="000D64D6"/>
    <w:rsid w:val="000D64F9"/>
    <w:rsid w:val="000D72F0"/>
    <w:rsid w:val="000D73B6"/>
    <w:rsid w:val="000D74AB"/>
    <w:rsid w:val="000D7A32"/>
    <w:rsid w:val="000D7B03"/>
    <w:rsid w:val="000E04BA"/>
    <w:rsid w:val="000E2A95"/>
    <w:rsid w:val="000E2AD7"/>
    <w:rsid w:val="000E2CFB"/>
    <w:rsid w:val="000E2D02"/>
    <w:rsid w:val="000E30A3"/>
    <w:rsid w:val="000E35D0"/>
    <w:rsid w:val="000E3B9E"/>
    <w:rsid w:val="000E43D3"/>
    <w:rsid w:val="000E59ED"/>
    <w:rsid w:val="000E601A"/>
    <w:rsid w:val="000E7073"/>
    <w:rsid w:val="000F10CC"/>
    <w:rsid w:val="000F238E"/>
    <w:rsid w:val="000F2C59"/>
    <w:rsid w:val="000F450D"/>
    <w:rsid w:val="000F4D3F"/>
    <w:rsid w:val="000F4E9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EDA"/>
    <w:rsid w:val="00104F96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234C"/>
    <w:rsid w:val="00113DA7"/>
    <w:rsid w:val="00115A73"/>
    <w:rsid w:val="0011641D"/>
    <w:rsid w:val="00116890"/>
    <w:rsid w:val="00116BB8"/>
    <w:rsid w:val="001173B9"/>
    <w:rsid w:val="001175A7"/>
    <w:rsid w:val="001179DC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506F"/>
    <w:rsid w:val="00127F65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63A"/>
    <w:rsid w:val="0013594C"/>
    <w:rsid w:val="00135A0D"/>
    <w:rsid w:val="00135BFC"/>
    <w:rsid w:val="00135F06"/>
    <w:rsid w:val="00136B2F"/>
    <w:rsid w:val="00136B70"/>
    <w:rsid w:val="0013711D"/>
    <w:rsid w:val="001415CB"/>
    <w:rsid w:val="001415F9"/>
    <w:rsid w:val="0014278C"/>
    <w:rsid w:val="00142BF2"/>
    <w:rsid w:val="00143B92"/>
    <w:rsid w:val="00144AF9"/>
    <w:rsid w:val="00144CB2"/>
    <w:rsid w:val="00145265"/>
    <w:rsid w:val="00145378"/>
    <w:rsid w:val="0014571F"/>
    <w:rsid w:val="0014655E"/>
    <w:rsid w:val="00146DA8"/>
    <w:rsid w:val="0015196A"/>
    <w:rsid w:val="00151AC0"/>
    <w:rsid w:val="00151DA3"/>
    <w:rsid w:val="00151F14"/>
    <w:rsid w:val="00152545"/>
    <w:rsid w:val="0015254B"/>
    <w:rsid w:val="0015255C"/>
    <w:rsid w:val="00153708"/>
    <w:rsid w:val="00154B7C"/>
    <w:rsid w:val="001550A6"/>
    <w:rsid w:val="00155987"/>
    <w:rsid w:val="001561FB"/>
    <w:rsid w:val="00156EAD"/>
    <w:rsid w:val="00157453"/>
    <w:rsid w:val="001604DA"/>
    <w:rsid w:val="001607D9"/>
    <w:rsid w:val="00160970"/>
    <w:rsid w:val="0016166D"/>
    <w:rsid w:val="00163643"/>
    <w:rsid w:val="0016370B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1C0"/>
    <w:rsid w:val="00175F4F"/>
    <w:rsid w:val="00176701"/>
    <w:rsid w:val="001767C9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7EF"/>
    <w:rsid w:val="00187C94"/>
    <w:rsid w:val="00187E05"/>
    <w:rsid w:val="00190B93"/>
    <w:rsid w:val="0019129B"/>
    <w:rsid w:val="00191D48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156"/>
    <w:rsid w:val="00197918"/>
    <w:rsid w:val="001A1054"/>
    <w:rsid w:val="001A280C"/>
    <w:rsid w:val="001A2886"/>
    <w:rsid w:val="001A3669"/>
    <w:rsid w:val="001A3877"/>
    <w:rsid w:val="001A4153"/>
    <w:rsid w:val="001A42E1"/>
    <w:rsid w:val="001A48F7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42E"/>
    <w:rsid w:val="001B2BC5"/>
    <w:rsid w:val="001B2C62"/>
    <w:rsid w:val="001B3044"/>
    <w:rsid w:val="001B38D0"/>
    <w:rsid w:val="001B402F"/>
    <w:rsid w:val="001B4E25"/>
    <w:rsid w:val="001B56FC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017"/>
    <w:rsid w:val="001D29C2"/>
    <w:rsid w:val="001D3589"/>
    <w:rsid w:val="001D3877"/>
    <w:rsid w:val="001D3FAF"/>
    <w:rsid w:val="001D5E70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37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5964"/>
    <w:rsid w:val="00216A77"/>
    <w:rsid w:val="00217E0D"/>
    <w:rsid w:val="00220157"/>
    <w:rsid w:val="002201EE"/>
    <w:rsid w:val="002205B3"/>
    <w:rsid w:val="00220D85"/>
    <w:rsid w:val="00221268"/>
    <w:rsid w:val="00221FB8"/>
    <w:rsid w:val="0022212A"/>
    <w:rsid w:val="002228FF"/>
    <w:rsid w:val="00222AAE"/>
    <w:rsid w:val="00223967"/>
    <w:rsid w:val="00223B0C"/>
    <w:rsid w:val="00223E1B"/>
    <w:rsid w:val="00224045"/>
    <w:rsid w:val="002241ED"/>
    <w:rsid w:val="0022538C"/>
    <w:rsid w:val="002259CB"/>
    <w:rsid w:val="00227421"/>
    <w:rsid w:val="0022781E"/>
    <w:rsid w:val="00227C0A"/>
    <w:rsid w:val="00227E49"/>
    <w:rsid w:val="002306C7"/>
    <w:rsid w:val="00230795"/>
    <w:rsid w:val="0023171D"/>
    <w:rsid w:val="00231EC3"/>
    <w:rsid w:val="00231EE8"/>
    <w:rsid w:val="00233D71"/>
    <w:rsid w:val="00233DF7"/>
    <w:rsid w:val="0023439B"/>
    <w:rsid w:val="0023470E"/>
    <w:rsid w:val="00234AC3"/>
    <w:rsid w:val="00234BB3"/>
    <w:rsid w:val="002350EE"/>
    <w:rsid w:val="002350F3"/>
    <w:rsid w:val="00235CBC"/>
    <w:rsid w:val="00235E26"/>
    <w:rsid w:val="00236B2D"/>
    <w:rsid w:val="00236D0D"/>
    <w:rsid w:val="00237D4B"/>
    <w:rsid w:val="0024037C"/>
    <w:rsid w:val="002404CF"/>
    <w:rsid w:val="002407E0"/>
    <w:rsid w:val="002408B1"/>
    <w:rsid w:val="00240CDE"/>
    <w:rsid w:val="00241191"/>
    <w:rsid w:val="0024227A"/>
    <w:rsid w:val="002430FE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2234"/>
    <w:rsid w:val="002531B0"/>
    <w:rsid w:val="00254062"/>
    <w:rsid w:val="00254124"/>
    <w:rsid w:val="002543FA"/>
    <w:rsid w:val="0025462E"/>
    <w:rsid w:val="00254A6C"/>
    <w:rsid w:val="00254F3B"/>
    <w:rsid w:val="00257BCE"/>
    <w:rsid w:val="00257C38"/>
    <w:rsid w:val="00257DFA"/>
    <w:rsid w:val="0026086A"/>
    <w:rsid w:val="00260CED"/>
    <w:rsid w:val="00261076"/>
    <w:rsid w:val="002613DD"/>
    <w:rsid w:val="00261575"/>
    <w:rsid w:val="002626F6"/>
    <w:rsid w:val="00262AF4"/>
    <w:rsid w:val="002638A6"/>
    <w:rsid w:val="00263DA7"/>
    <w:rsid w:val="00264272"/>
    <w:rsid w:val="00265C8F"/>
    <w:rsid w:val="00266BF4"/>
    <w:rsid w:val="002676C5"/>
    <w:rsid w:val="00267DB2"/>
    <w:rsid w:val="00267F0B"/>
    <w:rsid w:val="00271475"/>
    <w:rsid w:val="00271BB6"/>
    <w:rsid w:val="00272252"/>
    <w:rsid w:val="00272286"/>
    <w:rsid w:val="002727DE"/>
    <w:rsid w:val="00272901"/>
    <w:rsid w:val="00272EE4"/>
    <w:rsid w:val="00274564"/>
    <w:rsid w:val="00274609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6F6"/>
    <w:rsid w:val="00292C72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5D3"/>
    <w:rsid w:val="002A7688"/>
    <w:rsid w:val="002A77BF"/>
    <w:rsid w:val="002A7A33"/>
    <w:rsid w:val="002B01C7"/>
    <w:rsid w:val="002B04E7"/>
    <w:rsid w:val="002B3C08"/>
    <w:rsid w:val="002B42A6"/>
    <w:rsid w:val="002B42C2"/>
    <w:rsid w:val="002B477E"/>
    <w:rsid w:val="002B4788"/>
    <w:rsid w:val="002B4918"/>
    <w:rsid w:val="002B59EE"/>
    <w:rsid w:val="002B6916"/>
    <w:rsid w:val="002B6DB8"/>
    <w:rsid w:val="002B7C0D"/>
    <w:rsid w:val="002C0540"/>
    <w:rsid w:val="002C075E"/>
    <w:rsid w:val="002C0854"/>
    <w:rsid w:val="002C18C2"/>
    <w:rsid w:val="002C2099"/>
    <w:rsid w:val="002C4595"/>
    <w:rsid w:val="002C4744"/>
    <w:rsid w:val="002C4B20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B0E"/>
    <w:rsid w:val="002D1C2C"/>
    <w:rsid w:val="002D2228"/>
    <w:rsid w:val="002D260F"/>
    <w:rsid w:val="002D28F9"/>
    <w:rsid w:val="002D29D3"/>
    <w:rsid w:val="002D3470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0F07"/>
    <w:rsid w:val="002E1381"/>
    <w:rsid w:val="002E1D73"/>
    <w:rsid w:val="002E1D7E"/>
    <w:rsid w:val="002E1D82"/>
    <w:rsid w:val="002E2068"/>
    <w:rsid w:val="002E2550"/>
    <w:rsid w:val="002E2D65"/>
    <w:rsid w:val="002E3427"/>
    <w:rsid w:val="002E5520"/>
    <w:rsid w:val="002E685E"/>
    <w:rsid w:val="002E6ED0"/>
    <w:rsid w:val="002E7F0E"/>
    <w:rsid w:val="002F0157"/>
    <w:rsid w:val="002F254C"/>
    <w:rsid w:val="002F2B9A"/>
    <w:rsid w:val="002F37CC"/>
    <w:rsid w:val="002F4767"/>
    <w:rsid w:val="002F74DB"/>
    <w:rsid w:val="002F7A0A"/>
    <w:rsid w:val="00300807"/>
    <w:rsid w:val="003008DD"/>
    <w:rsid w:val="00301201"/>
    <w:rsid w:val="00301463"/>
    <w:rsid w:val="003018FE"/>
    <w:rsid w:val="00301A65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090"/>
    <w:rsid w:val="00310573"/>
    <w:rsid w:val="0031092A"/>
    <w:rsid w:val="00310BCD"/>
    <w:rsid w:val="003119D1"/>
    <w:rsid w:val="00311EDD"/>
    <w:rsid w:val="00312280"/>
    <w:rsid w:val="00312A49"/>
    <w:rsid w:val="00312A69"/>
    <w:rsid w:val="00312C04"/>
    <w:rsid w:val="00313048"/>
    <w:rsid w:val="003131EA"/>
    <w:rsid w:val="00313BDD"/>
    <w:rsid w:val="00314503"/>
    <w:rsid w:val="00314538"/>
    <w:rsid w:val="0031599A"/>
    <w:rsid w:val="003169B8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6BC"/>
    <w:rsid w:val="00334706"/>
    <w:rsid w:val="00334E53"/>
    <w:rsid w:val="003369B1"/>
    <w:rsid w:val="00336C4B"/>
    <w:rsid w:val="00337EDF"/>
    <w:rsid w:val="00340875"/>
    <w:rsid w:val="00341444"/>
    <w:rsid w:val="003417D4"/>
    <w:rsid w:val="0034221A"/>
    <w:rsid w:val="00343B43"/>
    <w:rsid w:val="00343E2F"/>
    <w:rsid w:val="00344171"/>
    <w:rsid w:val="003441E9"/>
    <w:rsid w:val="003443AA"/>
    <w:rsid w:val="00345BBF"/>
    <w:rsid w:val="00345CB4"/>
    <w:rsid w:val="003464CE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C7"/>
    <w:rsid w:val="00356A47"/>
    <w:rsid w:val="00356D91"/>
    <w:rsid w:val="00357174"/>
    <w:rsid w:val="003574C1"/>
    <w:rsid w:val="00360922"/>
    <w:rsid w:val="00361FC1"/>
    <w:rsid w:val="00362849"/>
    <w:rsid w:val="00362F0E"/>
    <w:rsid w:val="00363325"/>
    <w:rsid w:val="003635CA"/>
    <w:rsid w:val="00367A66"/>
    <w:rsid w:val="0037004A"/>
    <w:rsid w:val="00370FA3"/>
    <w:rsid w:val="003714D3"/>
    <w:rsid w:val="00371725"/>
    <w:rsid w:val="00371863"/>
    <w:rsid w:val="00371BA5"/>
    <w:rsid w:val="00371EA2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ED6"/>
    <w:rsid w:val="00383075"/>
    <w:rsid w:val="00383AA1"/>
    <w:rsid w:val="00383C97"/>
    <w:rsid w:val="00385E2C"/>
    <w:rsid w:val="00386073"/>
    <w:rsid w:val="003868A3"/>
    <w:rsid w:val="003878D4"/>
    <w:rsid w:val="00387B23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3F8"/>
    <w:rsid w:val="0039674D"/>
    <w:rsid w:val="0039675F"/>
    <w:rsid w:val="003979AC"/>
    <w:rsid w:val="003A1BC6"/>
    <w:rsid w:val="003A202A"/>
    <w:rsid w:val="003A20A2"/>
    <w:rsid w:val="003A2D3E"/>
    <w:rsid w:val="003A2D89"/>
    <w:rsid w:val="003A2EFB"/>
    <w:rsid w:val="003A321A"/>
    <w:rsid w:val="003A44FC"/>
    <w:rsid w:val="003A4DFD"/>
    <w:rsid w:val="003A5239"/>
    <w:rsid w:val="003A68EB"/>
    <w:rsid w:val="003A71D0"/>
    <w:rsid w:val="003B08E5"/>
    <w:rsid w:val="003B0D64"/>
    <w:rsid w:val="003B1329"/>
    <w:rsid w:val="003B253C"/>
    <w:rsid w:val="003B2749"/>
    <w:rsid w:val="003B2E41"/>
    <w:rsid w:val="003B37C9"/>
    <w:rsid w:val="003B38D1"/>
    <w:rsid w:val="003B3F8D"/>
    <w:rsid w:val="003B6AA8"/>
    <w:rsid w:val="003B6ADD"/>
    <w:rsid w:val="003B703A"/>
    <w:rsid w:val="003B727C"/>
    <w:rsid w:val="003B76EE"/>
    <w:rsid w:val="003B7E16"/>
    <w:rsid w:val="003C1B00"/>
    <w:rsid w:val="003C1B33"/>
    <w:rsid w:val="003C2462"/>
    <w:rsid w:val="003C2A0A"/>
    <w:rsid w:val="003C2B1F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C99"/>
    <w:rsid w:val="003D31A2"/>
    <w:rsid w:val="003D3DF9"/>
    <w:rsid w:val="003D4763"/>
    <w:rsid w:val="003D47DE"/>
    <w:rsid w:val="003D53A7"/>
    <w:rsid w:val="003D59C0"/>
    <w:rsid w:val="003D670E"/>
    <w:rsid w:val="003D6BB6"/>
    <w:rsid w:val="003D7F40"/>
    <w:rsid w:val="003E08A6"/>
    <w:rsid w:val="003E1507"/>
    <w:rsid w:val="003E2800"/>
    <w:rsid w:val="003E2D54"/>
    <w:rsid w:val="003E3545"/>
    <w:rsid w:val="003E37D7"/>
    <w:rsid w:val="003E4EB2"/>
    <w:rsid w:val="003E6BC8"/>
    <w:rsid w:val="003E6F4E"/>
    <w:rsid w:val="003E7B0A"/>
    <w:rsid w:val="003F06F0"/>
    <w:rsid w:val="003F1421"/>
    <w:rsid w:val="003F1466"/>
    <w:rsid w:val="003F1BB7"/>
    <w:rsid w:val="003F3574"/>
    <w:rsid w:val="003F3CB9"/>
    <w:rsid w:val="003F61FA"/>
    <w:rsid w:val="0040067B"/>
    <w:rsid w:val="00401479"/>
    <w:rsid w:val="00401873"/>
    <w:rsid w:val="004019D3"/>
    <w:rsid w:val="004027A9"/>
    <w:rsid w:val="00403903"/>
    <w:rsid w:val="0040416E"/>
    <w:rsid w:val="004060A1"/>
    <w:rsid w:val="0040784D"/>
    <w:rsid w:val="00407C39"/>
    <w:rsid w:val="00407C69"/>
    <w:rsid w:val="00407D9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4FBE"/>
    <w:rsid w:val="00425DA0"/>
    <w:rsid w:val="00425FBE"/>
    <w:rsid w:val="004267AB"/>
    <w:rsid w:val="004269C2"/>
    <w:rsid w:val="0043061C"/>
    <w:rsid w:val="00430AC4"/>
    <w:rsid w:val="00430D13"/>
    <w:rsid w:val="00431FF9"/>
    <w:rsid w:val="004323F6"/>
    <w:rsid w:val="0043269A"/>
    <w:rsid w:val="004327B9"/>
    <w:rsid w:val="00432BCC"/>
    <w:rsid w:val="004333A7"/>
    <w:rsid w:val="004338BA"/>
    <w:rsid w:val="0043442D"/>
    <w:rsid w:val="00434E1B"/>
    <w:rsid w:val="004352E3"/>
    <w:rsid w:val="00435B5B"/>
    <w:rsid w:val="00435B8F"/>
    <w:rsid w:val="004361B6"/>
    <w:rsid w:val="004368E1"/>
    <w:rsid w:val="0043770D"/>
    <w:rsid w:val="00437B21"/>
    <w:rsid w:val="00441353"/>
    <w:rsid w:val="00441D79"/>
    <w:rsid w:val="00442970"/>
    <w:rsid w:val="00442BDD"/>
    <w:rsid w:val="004430F3"/>
    <w:rsid w:val="004433AC"/>
    <w:rsid w:val="004437A6"/>
    <w:rsid w:val="00443883"/>
    <w:rsid w:val="00444C96"/>
    <w:rsid w:val="00444DCD"/>
    <w:rsid w:val="00446313"/>
    <w:rsid w:val="00446EC1"/>
    <w:rsid w:val="00450490"/>
    <w:rsid w:val="004505F5"/>
    <w:rsid w:val="00450661"/>
    <w:rsid w:val="004515B0"/>
    <w:rsid w:val="0045278C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07B"/>
    <w:rsid w:val="00457B39"/>
    <w:rsid w:val="00457F23"/>
    <w:rsid w:val="00460B68"/>
    <w:rsid w:val="00460E7B"/>
    <w:rsid w:val="0046155B"/>
    <w:rsid w:val="0046156F"/>
    <w:rsid w:val="00461D32"/>
    <w:rsid w:val="00461F95"/>
    <w:rsid w:val="00462A69"/>
    <w:rsid w:val="004632F4"/>
    <w:rsid w:val="004636FB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DA2"/>
    <w:rsid w:val="004726D2"/>
    <w:rsid w:val="00472D95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5C2"/>
    <w:rsid w:val="00480F19"/>
    <w:rsid w:val="00480F24"/>
    <w:rsid w:val="004811F3"/>
    <w:rsid w:val="004814A9"/>
    <w:rsid w:val="004818D5"/>
    <w:rsid w:val="00483A33"/>
    <w:rsid w:val="00483DE0"/>
    <w:rsid w:val="0048572B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6A5"/>
    <w:rsid w:val="00497CC4"/>
    <w:rsid w:val="004A0448"/>
    <w:rsid w:val="004A0869"/>
    <w:rsid w:val="004A23A5"/>
    <w:rsid w:val="004A251B"/>
    <w:rsid w:val="004A318C"/>
    <w:rsid w:val="004A51C5"/>
    <w:rsid w:val="004A5E18"/>
    <w:rsid w:val="004A61A9"/>
    <w:rsid w:val="004A6E4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8"/>
    <w:rsid w:val="004B36FD"/>
    <w:rsid w:val="004B3C56"/>
    <w:rsid w:val="004B3C85"/>
    <w:rsid w:val="004B40D4"/>
    <w:rsid w:val="004B49CA"/>
    <w:rsid w:val="004B52BC"/>
    <w:rsid w:val="004B59DC"/>
    <w:rsid w:val="004B72D9"/>
    <w:rsid w:val="004B78E9"/>
    <w:rsid w:val="004B7F7F"/>
    <w:rsid w:val="004C080E"/>
    <w:rsid w:val="004C1BA7"/>
    <w:rsid w:val="004C1BE5"/>
    <w:rsid w:val="004C1F23"/>
    <w:rsid w:val="004C2232"/>
    <w:rsid w:val="004C236F"/>
    <w:rsid w:val="004C2EE1"/>
    <w:rsid w:val="004C3308"/>
    <w:rsid w:val="004C473B"/>
    <w:rsid w:val="004C4F49"/>
    <w:rsid w:val="004C57CB"/>
    <w:rsid w:val="004C592D"/>
    <w:rsid w:val="004C5DD4"/>
    <w:rsid w:val="004C6751"/>
    <w:rsid w:val="004C690E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4E1"/>
    <w:rsid w:val="004E5D0F"/>
    <w:rsid w:val="004E65EF"/>
    <w:rsid w:val="004E6C5E"/>
    <w:rsid w:val="004E6EEF"/>
    <w:rsid w:val="004E6EFD"/>
    <w:rsid w:val="004E7066"/>
    <w:rsid w:val="004E70D2"/>
    <w:rsid w:val="004E7421"/>
    <w:rsid w:val="004E7831"/>
    <w:rsid w:val="004E7FCA"/>
    <w:rsid w:val="004F0A4E"/>
    <w:rsid w:val="004F0EB9"/>
    <w:rsid w:val="004F1472"/>
    <w:rsid w:val="004F14F9"/>
    <w:rsid w:val="004F1FD4"/>
    <w:rsid w:val="004F2020"/>
    <w:rsid w:val="004F28FB"/>
    <w:rsid w:val="004F396C"/>
    <w:rsid w:val="004F456C"/>
    <w:rsid w:val="004F4940"/>
    <w:rsid w:val="004F54C1"/>
    <w:rsid w:val="004F5CC3"/>
    <w:rsid w:val="004F5F2A"/>
    <w:rsid w:val="004F63A9"/>
    <w:rsid w:val="004F648F"/>
    <w:rsid w:val="00500D13"/>
    <w:rsid w:val="00502084"/>
    <w:rsid w:val="005031F3"/>
    <w:rsid w:val="005034FB"/>
    <w:rsid w:val="00503633"/>
    <w:rsid w:val="00503A54"/>
    <w:rsid w:val="005044F5"/>
    <w:rsid w:val="005047FF"/>
    <w:rsid w:val="005054E2"/>
    <w:rsid w:val="005055EC"/>
    <w:rsid w:val="00506A66"/>
    <w:rsid w:val="00506C85"/>
    <w:rsid w:val="005072D0"/>
    <w:rsid w:val="005079AA"/>
    <w:rsid w:val="005101A4"/>
    <w:rsid w:val="005111B8"/>
    <w:rsid w:val="005112AB"/>
    <w:rsid w:val="0051259B"/>
    <w:rsid w:val="005127E3"/>
    <w:rsid w:val="00513054"/>
    <w:rsid w:val="00513271"/>
    <w:rsid w:val="00513E2A"/>
    <w:rsid w:val="005143C4"/>
    <w:rsid w:val="005144E7"/>
    <w:rsid w:val="005155C9"/>
    <w:rsid w:val="00515BA7"/>
    <w:rsid w:val="00515DA9"/>
    <w:rsid w:val="00515E5E"/>
    <w:rsid w:val="00516077"/>
    <w:rsid w:val="00516508"/>
    <w:rsid w:val="00517992"/>
    <w:rsid w:val="00520964"/>
    <w:rsid w:val="00521A85"/>
    <w:rsid w:val="00521BE8"/>
    <w:rsid w:val="00521EEC"/>
    <w:rsid w:val="0052297B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28CD"/>
    <w:rsid w:val="00532C7C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E90"/>
    <w:rsid w:val="00537FED"/>
    <w:rsid w:val="00540C26"/>
    <w:rsid w:val="0054171E"/>
    <w:rsid w:val="00542410"/>
    <w:rsid w:val="00542ADC"/>
    <w:rsid w:val="00542B68"/>
    <w:rsid w:val="00543223"/>
    <w:rsid w:val="0054336E"/>
    <w:rsid w:val="005435AF"/>
    <w:rsid w:val="0054380E"/>
    <w:rsid w:val="0054511A"/>
    <w:rsid w:val="00545775"/>
    <w:rsid w:val="00546832"/>
    <w:rsid w:val="00546D2D"/>
    <w:rsid w:val="00546E26"/>
    <w:rsid w:val="0054734B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4AA8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70957"/>
    <w:rsid w:val="0057098A"/>
    <w:rsid w:val="00570F61"/>
    <w:rsid w:val="00571B5D"/>
    <w:rsid w:val="005721BE"/>
    <w:rsid w:val="00572958"/>
    <w:rsid w:val="00572C21"/>
    <w:rsid w:val="005733E1"/>
    <w:rsid w:val="005750E0"/>
    <w:rsid w:val="00576593"/>
    <w:rsid w:val="005766FD"/>
    <w:rsid w:val="00576865"/>
    <w:rsid w:val="005772E8"/>
    <w:rsid w:val="005809B7"/>
    <w:rsid w:val="00580BC4"/>
    <w:rsid w:val="00580CE0"/>
    <w:rsid w:val="00581402"/>
    <w:rsid w:val="00581A05"/>
    <w:rsid w:val="00581AE2"/>
    <w:rsid w:val="00581F14"/>
    <w:rsid w:val="00582547"/>
    <w:rsid w:val="00582CAB"/>
    <w:rsid w:val="00583133"/>
    <w:rsid w:val="0058538E"/>
    <w:rsid w:val="00585BB6"/>
    <w:rsid w:val="00587265"/>
    <w:rsid w:val="00587836"/>
    <w:rsid w:val="0059136D"/>
    <w:rsid w:val="00591BD5"/>
    <w:rsid w:val="00591D24"/>
    <w:rsid w:val="005921EF"/>
    <w:rsid w:val="00592509"/>
    <w:rsid w:val="00592845"/>
    <w:rsid w:val="0059288F"/>
    <w:rsid w:val="00593807"/>
    <w:rsid w:val="005938C0"/>
    <w:rsid w:val="005938DE"/>
    <w:rsid w:val="00593C3D"/>
    <w:rsid w:val="005949E9"/>
    <w:rsid w:val="005954C0"/>
    <w:rsid w:val="0059588D"/>
    <w:rsid w:val="005962B1"/>
    <w:rsid w:val="00596DFA"/>
    <w:rsid w:val="00597516"/>
    <w:rsid w:val="00597E56"/>
    <w:rsid w:val="00597F1B"/>
    <w:rsid w:val="005A0037"/>
    <w:rsid w:val="005A02A7"/>
    <w:rsid w:val="005A0597"/>
    <w:rsid w:val="005A166D"/>
    <w:rsid w:val="005A1757"/>
    <w:rsid w:val="005A1EA2"/>
    <w:rsid w:val="005A2352"/>
    <w:rsid w:val="005A2731"/>
    <w:rsid w:val="005A2B1B"/>
    <w:rsid w:val="005A2E50"/>
    <w:rsid w:val="005A3384"/>
    <w:rsid w:val="005A4B0A"/>
    <w:rsid w:val="005A50A6"/>
    <w:rsid w:val="005A5C07"/>
    <w:rsid w:val="005A6B17"/>
    <w:rsid w:val="005A6C10"/>
    <w:rsid w:val="005A7440"/>
    <w:rsid w:val="005A7F18"/>
    <w:rsid w:val="005B1CEA"/>
    <w:rsid w:val="005B1F0D"/>
    <w:rsid w:val="005B2D55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0FCF"/>
    <w:rsid w:val="005C192F"/>
    <w:rsid w:val="005C2EA2"/>
    <w:rsid w:val="005C3F0F"/>
    <w:rsid w:val="005C4B53"/>
    <w:rsid w:val="005C4FA8"/>
    <w:rsid w:val="005C5207"/>
    <w:rsid w:val="005C5613"/>
    <w:rsid w:val="005C5B9A"/>
    <w:rsid w:val="005C650E"/>
    <w:rsid w:val="005C670F"/>
    <w:rsid w:val="005C67E1"/>
    <w:rsid w:val="005C6E28"/>
    <w:rsid w:val="005D0EF1"/>
    <w:rsid w:val="005D1841"/>
    <w:rsid w:val="005D1FAA"/>
    <w:rsid w:val="005D1FDD"/>
    <w:rsid w:val="005D20E5"/>
    <w:rsid w:val="005D2C5A"/>
    <w:rsid w:val="005D321E"/>
    <w:rsid w:val="005D4793"/>
    <w:rsid w:val="005D47FF"/>
    <w:rsid w:val="005D482E"/>
    <w:rsid w:val="005D4B21"/>
    <w:rsid w:val="005D6A77"/>
    <w:rsid w:val="005D75F8"/>
    <w:rsid w:val="005E060D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17D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145"/>
    <w:rsid w:val="0062655D"/>
    <w:rsid w:val="006266E8"/>
    <w:rsid w:val="00627099"/>
    <w:rsid w:val="006279CB"/>
    <w:rsid w:val="00630419"/>
    <w:rsid w:val="00630E3B"/>
    <w:rsid w:val="00631267"/>
    <w:rsid w:val="00632994"/>
    <w:rsid w:val="00632D0B"/>
    <w:rsid w:val="006330B2"/>
    <w:rsid w:val="00633790"/>
    <w:rsid w:val="00634144"/>
    <w:rsid w:val="0063558C"/>
    <w:rsid w:val="006356C0"/>
    <w:rsid w:val="00636763"/>
    <w:rsid w:val="0063685E"/>
    <w:rsid w:val="00637033"/>
    <w:rsid w:val="006372D8"/>
    <w:rsid w:val="006411E3"/>
    <w:rsid w:val="006415CE"/>
    <w:rsid w:val="006419D4"/>
    <w:rsid w:val="0064221A"/>
    <w:rsid w:val="00642FA1"/>
    <w:rsid w:val="00643701"/>
    <w:rsid w:val="00644AE6"/>
    <w:rsid w:val="00644C7C"/>
    <w:rsid w:val="00650EDA"/>
    <w:rsid w:val="006512CA"/>
    <w:rsid w:val="00651B83"/>
    <w:rsid w:val="00652470"/>
    <w:rsid w:val="006524E2"/>
    <w:rsid w:val="0065281C"/>
    <w:rsid w:val="0065328E"/>
    <w:rsid w:val="00653581"/>
    <w:rsid w:val="00654621"/>
    <w:rsid w:val="0066005D"/>
    <w:rsid w:val="006601BA"/>
    <w:rsid w:val="00660373"/>
    <w:rsid w:val="00660762"/>
    <w:rsid w:val="00660801"/>
    <w:rsid w:val="00662EDA"/>
    <w:rsid w:val="006633BF"/>
    <w:rsid w:val="00663CE6"/>
    <w:rsid w:val="006650B0"/>
    <w:rsid w:val="00665EB2"/>
    <w:rsid w:val="00665FFC"/>
    <w:rsid w:val="0066648A"/>
    <w:rsid w:val="00666AA3"/>
    <w:rsid w:val="0066708E"/>
    <w:rsid w:val="006674E3"/>
    <w:rsid w:val="0067155C"/>
    <w:rsid w:val="006717B1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2AD"/>
    <w:rsid w:val="00680319"/>
    <w:rsid w:val="006807CE"/>
    <w:rsid w:val="00680CDA"/>
    <w:rsid w:val="0068130C"/>
    <w:rsid w:val="00683016"/>
    <w:rsid w:val="006839A3"/>
    <w:rsid w:val="00683F84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EF0"/>
    <w:rsid w:val="00695FF2"/>
    <w:rsid w:val="0069609C"/>
    <w:rsid w:val="006963AC"/>
    <w:rsid w:val="00696F26"/>
    <w:rsid w:val="00697718"/>
    <w:rsid w:val="0069784E"/>
    <w:rsid w:val="00697BA7"/>
    <w:rsid w:val="006A0DC3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D2B"/>
    <w:rsid w:val="006B3164"/>
    <w:rsid w:val="006B3D49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5A8D"/>
    <w:rsid w:val="006C6A7D"/>
    <w:rsid w:val="006C7266"/>
    <w:rsid w:val="006C7738"/>
    <w:rsid w:val="006C7F44"/>
    <w:rsid w:val="006D0A37"/>
    <w:rsid w:val="006D0F09"/>
    <w:rsid w:val="006D183F"/>
    <w:rsid w:val="006D25CE"/>
    <w:rsid w:val="006D3251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BFC"/>
    <w:rsid w:val="006E07E7"/>
    <w:rsid w:val="006E0834"/>
    <w:rsid w:val="006E0B5B"/>
    <w:rsid w:val="006E0FAD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A7D"/>
    <w:rsid w:val="006E7D10"/>
    <w:rsid w:val="006F03F9"/>
    <w:rsid w:val="006F045B"/>
    <w:rsid w:val="006F11B3"/>
    <w:rsid w:val="006F2502"/>
    <w:rsid w:val="006F2E15"/>
    <w:rsid w:val="006F35EA"/>
    <w:rsid w:val="006F4E7E"/>
    <w:rsid w:val="006F5CEF"/>
    <w:rsid w:val="006F69F3"/>
    <w:rsid w:val="006F721B"/>
    <w:rsid w:val="0070047A"/>
    <w:rsid w:val="007004CC"/>
    <w:rsid w:val="007007AE"/>
    <w:rsid w:val="00700852"/>
    <w:rsid w:val="00700C6E"/>
    <w:rsid w:val="00701074"/>
    <w:rsid w:val="007015F6"/>
    <w:rsid w:val="0070192A"/>
    <w:rsid w:val="00702172"/>
    <w:rsid w:val="00703595"/>
    <w:rsid w:val="00703BA3"/>
    <w:rsid w:val="00704489"/>
    <w:rsid w:val="007044C1"/>
    <w:rsid w:val="00704B0D"/>
    <w:rsid w:val="00705E80"/>
    <w:rsid w:val="00706C67"/>
    <w:rsid w:val="00707062"/>
    <w:rsid w:val="0070747C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254"/>
    <w:rsid w:val="00720293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A47"/>
    <w:rsid w:val="00730E87"/>
    <w:rsid w:val="007317B5"/>
    <w:rsid w:val="00732B97"/>
    <w:rsid w:val="00732C50"/>
    <w:rsid w:val="00733A92"/>
    <w:rsid w:val="00733D60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41A95"/>
    <w:rsid w:val="00742AFA"/>
    <w:rsid w:val="00742FFF"/>
    <w:rsid w:val="0074318A"/>
    <w:rsid w:val="00743672"/>
    <w:rsid w:val="0074372F"/>
    <w:rsid w:val="007447C5"/>
    <w:rsid w:val="007447CA"/>
    <w:rsid w:val="00746111"/>
    <w:rsid w:val="007464E7"/>
    <w:rsid w:val="007466CA"/>
    <w:rsid w:val="007477A5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0D7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6AA"/>
    <w:rsid w:val="00770BB3"/>
    <w:rsid w:val="007711C2"/>
    <w:rsid w:val="0077146E"/>
    <w:rsid w:val="0077167D"/>
    <w:rsid w:val="007722DA"/>
    <w:rsid w:val="00772B21"/>
    <w:rsid w:val="007730BD"/>
    <w:rsid w:val="007736DD"/>
    <w:rsid w:val="007745A2"/>
    <w:rsid w:val="0077469B"/>
    <w:rsid w:val="007752AC"/>
    <w:rsid w:val="00776312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5FA0"/>
    <w:rsid w:val="00795FE2"/>
    <w:rsid w:val="007967D4"/>
    <w:rsid w:val="007970F3"/>
    <w:rsid w:val="0079753E"/>
    <w:rsid w:val="00797A48"/>
    <w:rsid w:val="007A0D4D"/>
    <w:rsid w:val="007A178F"/>
    <w:rsid w:val="007A29D0"/>
    <w:rsid w:val="007A2BFD"/>
    <w:rsid w:val="007A341A"/>
    <w:rsid w:val="007A344B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17C8"/>
    <w:rsid w:val="007B3F3B"/>
    <w:rsid w:val="007B4B3C"/>
    <w:rsid w:val="007B53D2"/>
    <w:rsid w:val="007B586F"/>
    <w:rsid w:val="007B5E0C"/>
    <w:rsid w:val="007B6132"/>
    <w:rsid w:val="007B6379"/>
    <w:rsid w:val="007B64D4"/>
    <w:rsid w:val="007B6835"/>
    <w:rsid w:val="007B6C41"/>
    <w:rsid w:val="007B6EAC"/>
    <w:rsid w:val="007B7262"/>
    <w:rsid w:val="007B77A7"/>
    <w:rsid w:val="007B7951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6A18"/>
    <w:rsid w:val="007C74F9"/>
    <w:rsid w:val="007D03E7"/>
    <w:rsid w:val="007D0A91"/>
    <w:rsid w:val="007D1068"/>
    <w:rsid w:val="007D11D9"/>
    <w:rsid w:val="007D136D"/>
    <w:rsid w:val="007D148E"/>
    <w:rsid w:val="007D2817"/>
    <w:rsid w:val="007D324F"/>
    <w:rsid w:val="007D3306"/>
    <w:rsid w:val="007D33C5"/>
    <w:rsid w:val="007D35AC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66D"/>
    <w:rsid w:val="007E6E8C"/>
    <w:rsid w:val="007E793B"/>
    <w:rsid w:val="007E7C99"/>
    <w:rsid w:val="007F004B"/>
    <w:rsid w:val="007F0884"/>
    <w:rsid w:val="007F1B2D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4DC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6F9"/>
    <w:rsid w:val="00827867"/>
    <w:rsid w:val="00827ABB"/>
    <w:rsid w:val="00831A60"/>
    <w:rsid w:val="00831CF0"/>
    <w:rsid w:val="00831E74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559A"/>
    <w:rsid w:val="00836135"/>
    <w:rsid w:val="00836367"/>
    <w:rsid w:val="00836F85"/>
    <w:rsid w:val="0083702D"/>
    <w:rsid w:val="00840747"/>
    <w:rsid w:val="008409D8"/>
    <w:rsid w:val="00841A6C"/>
    <w:rsid w:val="0084206F"/>
    <w:rsid w:val="00842AFA"/>
    <w:rsid w:val="00843740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04"/>
    <w:rsid w:val="00851D80"/>
    <w:rsid w:val="00851FE9"/>
    <w:rsid w:val="00852F78"/>
    <w:rsid w:val="00853AAF"/>
    <w:rsid w:val="008552BC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4CA6"/>
    <w:rsid w:val="00865CBF"/>
    <w:rsid w:val="008662B6"/>
    <w:rsid w:val="00866336"/>
    <w:rsid w:val="0086737A"/>
    <w:rsid w:val="00867B20"/>
    <w:rsid w:val="00867D17"/>
    <w:rsid w:val="00870959"/>
    <w:rsid w:val="008712AD"/>
    <w:rsid w:val="00871401"/>
    <w:rsid w:val="0087236A"/>
    <w:rsid w:val="00872409"/>
    <w:rsid w:val="00872F03"/>
    <w:rsid w:val="00872F15"/>
    <w:rsid w:val="00872F36"/>
    <w:rsid w:val="00875562"/>
    <w:rsid w:val="008757AB"/>
    <w:rsid w:val="008758BC"/>
    <w:rsid w:val="00875DCA"/>
    <w:rsid w:val="00876DE3"/>
    <w:rsid w:val="008771C1"/>
    <w:rsid w:val="00877376"/>
    <w:rsid w:val="00880498"/>
    <w:rsid w:val="00881193"/>
    <w:rsid w:val="008816EF"/>
    <w:rsid w:val="00881829"/>
    <w:rsid w:val="00881CF1"/>
    <w:rsid w:val="008826B8"/>
    <w:rsid w:val="00882F83"/>
    <w:rsid w:val="0088481E"/>
    <w:rsid w:val="00885AEC"/>
    <w:rsid w:val="00885AFA"/>
    <w:rsid w:val="00886777"/>
    <w:rsid w:val="008867B2"/>
    <w:rsid w:val="00886C73"/>
    <w:rsid w:val="008871B2"/>
    <w:rsid w:val="008904A1"/>
    <w:rsid w:val="00890D88"/>
    <w:rsid w:val="00891E47"/>
    <w:rsid w:val="0089287A"/>
    <w:rsid w:val="00893343"/>
    <w:rsid w:val="00893989"/>
    <w:rsid w:val="00894160"/>
    <w:rsid w:val="00894AFE"/>
    <w:rsid w:val="00894FB2"/>
    <w:rsid w:val="008955EC"/>
    <w:rsid w:val="00896199"/>
    <w:rsid w:val="00896F50"/>
    <w:rsid w:val="00896FEF"/>
    <w:rsid w:val="00897228"/>
    <w:rsid w:val="008972C3"/>
    <w:rsid w:val="00897A30"/>
    <w:rsid w:val="00897A47"/>
    <w:rsid w:val="00897A9C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E5F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819"/>
    <w:rsid w:val="008B0F6D"/>
    <w:rsid w:val="008B1F9F"/>
    <w:rsid w:val="008B202B"/>
    <w:rsid w:val="008B397F"/>
    <w:rsid w:val="008B4001"/>
    <w:rsid w:val="008B4161"/>
    <w:rsid w:val="008B41A7"/>
    <w:rsid w:val="008B492C"/>
    <w:rsid w:val="008B5C43"/>
    <w:rsid w:val="008B5ECA"/>
    <w:rsid w:val="008B6897"/>
    <w:rsid w:val="008B773B"/>
    <w:rsid w:val="008B7776"/>
    <w:rsid w:val="008C0DCE"/>
    <w:rsid w:val="008C1A1A"/>
    <w:rsid w:val="008C2188"/>
    <w:rsid w:val="008C2385"/>
    <w:rsid w:val="008C3142"/>
    <w:rsid w:val="008C3628"/>
    <w:rsid w:val="008C4562"/>
    <w:rsid w:val="008C5D80"/>
    <w:rsid w:val="008C6153"/>
    <w:rsid w:val="008C675D"/>
    <w:rsid w:val="008C76DC"/>
    <w:rsid w:val="008C7DE7"/>
    <w:rsid w:val="008D0893"/>
    <w:rsid w:val="008D17A3"/>
    <w:rsid w:val="008D200D"/>
    <w:rsid w:val="008D2123"/>
    <w:rsid w:val="008D2907"/>
    <w:rsid w:val="008D3237"/>
    <w:rsid w:val="008D394C"/>
    <w:rsid w:val="008D40D1"/>
    <w:rsid w:val="008D54EF"/>
    <w:rsid w:val="008D5F07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CF8"/>
    <w:rsid w:val="008E3FE9"/>
    <w:rsid w:val="008E50C7"/>
    <w:rsid w:val="008E56C7"/>
    <w:rsid w:val="008E59AE"/>
    <w:rsid w:val="008E66B8"/>
    <w:rsid w:val="008E7C5A"/>
    <w:rsid w:val="008F037C"/>
    <w:rsid w:val="008F1A64"/>
    <w:rsid w:val="008F3872"/>
    <w:rsid w:val="008F3954"/>
    <w:rsid w:val="008F3EBD"/>
    <w:rsid w:val="008F44E1"/>
    <w:rsid w:val="008F4531"/>
    <w:rsid w:val="008F4F1D"/>
    <w:rsid w:val="008F54F4"/>
    <w:rsid w:val="008F5525"/>
    <w:rsid w:val="008F55AF"/>
    <w:rsid w:val="008F5F42"/>
    <w:rsid w:val="008F7653"/>
    <w:rsid w:val="009003C7"/>
    <w:rsid w:val="0090061C"/>
    <w:rsid w:val="00900A19"/>
    <w:rsid w:val="00900C68"/>
    <w:rsid w:val="0090227C"/>
    <w:rsid w:val="009025A3"/>
    <w:rsid w:val="0090328F"/>
    <w:rsid w:val="0090339A"/>
    <w:rsid w:val="009064EA"/>
    <w:rsid w:val="00907618"/>
    <w:rsid w:val="00907BEF"/>
    <w:rsid w:val="009100A5"/>
    <w:rsid w:val="009110F0"/>
    <w:rsid w:val="00911B3E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3BC"/>
    <w:rsid w:val="00917CDE"/>
    <w:rsid w:val="00917DAC"/>
    <w:rsid w:val="0092061A"/>
    <w:rsid w:val="00920C51"/>
    <w:rsid w:val="00920CC8"/>
    <w:rsid w:val="00921523"/>
    <w:rsid w:val="00921A9B"/>
    <w:rsid w:val="0092295C"/>
    <w:rsid w:val="00923461"/>
    <w:rsid w:val="00924054"/>
    <w:rsid w:val="00924895"/>
    <w:rsid w:val="009253C4"/>
    <w:rsid w:val="0092568C"/>
    <w:rsid w:val="009263F5"/>
    <w:rsid w:val="00926605"/>
    <w:rsid w:val="00926DDE"/>
    <w:rsid w:val="00926E45"/>
    <w:rsid w:val="00926EA3"/>
    <w:rsid w:val="00927061"/>
    <w:rsid w:val="009309B9"/>
    <w:rsid w:val="00930C0C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5C41"/>
    <w:rsid w:val="00936886"/>
    <w:rsid w:val="00936DDB"/>
    <w:rsid w:val="00937185"/>
    <w:rsid w:val="00937426"/>
    <w:rsid w:val="00940879"/>
    <w:rsid w:val="00941768"/>
    <w:rsid w:val="00943437"/>
    <w:rsid w:val="00944D7A"/>
    <w:rsid w:val="00945F52"/>
    <w:rsid w:val="00946362"/>
    <w:rsid w:val="0094659D"/>
    <w:rsid w:val="00947BBE"/>
    <w:rsid w:val="00947BF7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373"/>
    <w:rsid w:val="0096150E"/>
    <w:rsid w:val="009616CC"/>
    <w:rsid w:val="00961EFC"/>
    <w:rsid w:val="0096225C"/>
    <w:rsid w:val="00962384"/>
    <w:rsid w:val="009624D4"/>
    <w:rsid w:val="009631C2"/>
    <w:rsid w:val="00964195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2E8B"/>
    <w:rsid w:val="00973534"/>
    <w:rsid w:val="009751AD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5A"/>
    <w:rsid w:val="00985D92"/>
    <w:rsid w:val="009862D0"/>
    <w:rsid w:val="00986EF7"/>
    <w:rsid w:val="009875E5"/>
    <w:rsid w:val="0098780D"/>
    <w:rsid w:val="009878B7"/>
    <w:rsid w:val="00987BC9"/>
    <w:rsid w:val="00987DCB"/>
    <w:rsid w:val="009903C4"/>
    <w:rsid w:val="0099086A"/>
    <w:rsid w:val="00991714"/>
    <w:rsid w:val="00991CE9"/>
    <w:rsid w:val="00992606"/>
    <w:rsid w:val="0099337B"/>
    <w:rsid w:val="0099371F"/>
    <w:rsid w:val="00993BE8"/>
    <w:rsid w:val="00994044"/>
    <w:rsid w:val="00995816"/>
    <w:rsid w:val="00995AA0"/>
    <w:rsid w:val="009972E3"/>
    <w:rsid w:val="009A08C1"/>
    <w:rsid w:val="009A12CF"/>
    <w:rsid w:val="009A1576"/>
    <w:rsid w:val="009A1A7E"/>
    <w:rsid w:val="009A26A0"/>
    <w:rsid w:val="009A42D2"/>
    <w:rsid w:val="009A4C67"/>
    <w:rsid w:val="009A53AF"/>
    <w:rsid w:val="009A53FF"/>
    <w:rsid w:val="009A6787"/>
    <w:rsid w:val="009A6A87"/>
    <w:rsid w:val="009A6AF1"/>
    <w:rsid w:val="009A7653"/>
    <w:rsid w:val="009B0C32"/>
    <w:rsid w:val="009B1C0A"/>
    <w:rsid w:val="009B2B98"/>
    <w:rsid w:val="009B2E45"/>
    <w:rsid w:val="009B3055"/>
    <w:rsid w:val="009B317D"/>
    <w:rsid w:val="009B3187"/>
    <w:rsid w:val="009B31BA"/>
    <w:rsid w:val="009B34B5"/>
    <w:rsid w:val="009B4820"/>
    <w:rsid w:val="009B5302"/>
    <w:rsid w:val="009B5DB0"/>
    <w:rsid w:val="009B6B06"/>
    <w:rsid w:val="009B788F"/>
    <w:rsid w:val="009C133E"/>
    <w:rsid w:val="009C1E4C"/>
    <w:rsid w:val="009C3156"/>
    <w:rsid w:val="009C3DA1"/>
    <w:rsid w:val="009C4921"/>
    <w:rsid w:val="009C4A45"/>
    <w:rsid w:val="009C5B8F"/>
    <w:rsid w:val="009C6722"/>
    <w:rsid w:val="009C6DC9"/>
    <w:rsid w:val="009C7AF8"/>
    <w:rsid w:val="009C7C41"/>
    <w:rsid w:val="009D0001"/>
    <w:rsid w:val="009D1D2E"/>
    <w:rsid w:val="009D1E24"/>
    <w:rsid w:val="009D2F08"/>
    <w:rsid w:val="009D37EC"/>
    <w:rsid w:val="009D3C41"/>
    <w:rsid w:val="009D466F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6B8F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07777"/>
    <w:rsid w:val="00A10A6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1C0B"/>
    <w:rsid w:val="00A22968"/>
    <w:rsid w:val="00A230CF"/>
    <w:rsid w:val="00A230D4"/>
    <w:rsid w:val="00A23508"/>
    <w:rsid w:val="00A23C8C"/>
    <w:rsid w:val="00A24363"/>
    <w:rsid w:val="00A24CA7"/>
    <w:rsid w:val="00A251A9"/>
    <w:rsid w:val="00A25DB4"/>
    <w:rsid w:val="00A26AB0"/>
    <w:rsid w:val="00A27365"/>
    <w:rsid w:val="00A27880"/>
    <w:rsid w:val="00A27EDB"/>
    <w:rsid w:val="00A308FB"/>
    <w:rsid w:val="00A31D22"/>
    <w:rsid w:val="00A330BE"/>
    <w:rsid w:val="00A342F1"/>
    <w:rsid w:val="00A35207"/>
    <w:rsid w:val="00A3524C"/>
    <w:rsid w:val="00A40823"/>
    <w:rsid w:val="00A40D0E"/>
    <w:rsid w:val="00A41467"/>
    <w:rsid w:val="00A426A9"/>
    <w:rsid w:val="00A42F1C"/>
    <w:rsid w:val="00A43259"/>
    <w:rsid w:val="00A4397C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BB0"/>
    <w:rsid w:val="00A559A3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7A"/>
    <w:rsid w:val="00A71095"/>
    <w:rsid w:val="00A714BD"/>
    <w:rsid w:val="00A718EA"/>
    <w:rsid w:val="00A71986"/>
    <w:rsid w:val="00A71B1E"/>
    <w:rsid w:val="00A720CB"/>
    <w:rsid w:val="00A732BA"/>
    <w:rsid w:val="00A73412"/>
    <w:rsid w:val="00A7495C"/>
    <w:rsid w:val="00A74B77"/>
    <w:rsid w:val="00A74E94"/>
    <w:rsid w:val="00A76A40"/>
    <w:rsid w:val="00A77973"/>
    <w:rsid w:val="00A77FF6"/>
    <w:rsid w:val="00A8048D"/>
    <w:rsid w:val="00A80F85"/>
    <w:rsid w:val="00A81F59"/>
    <w:rsid w:val="00A845E1"/>
    <w:rsid w:val="00A85392"/>
    <w:rsid w:val="00A863C4"/>
    <w:rsid w:val="00A87579"/>
    <w:rsid w:val="00A87899"/>
    <w:rsid w:val="00A90292"/>
    <w:rsid w:val="00A9091F"/>
    <w:rsid w:val="00A916EB"/>
    <w:rsid w:val="00A92C85"/>
    <w:rsid w:val="00A92FF5"/>
    <w:rsid w:val="00A93C31"/>
    <w:rsid w:val="00A93F4C"/>
    <w:rsid w:val="00A94D02"/>
    <w:rsid w:val="00A94D6B"/>
    <w:rsid w:val="00A95722"/>
    <w:rsid w:val="00A95C43"/>
    <w:rsid w:val="00A9675F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5EA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2F8"/>
    <w:rsid w:val="00AC69D3"/>
    <w:rsid w:val="00AC6F51"/>
    <w:rsid w:val="00AC7F9C"/>
    <w:rsid w:val="00AD2206"/>
    <w:rsid w:val="00AD24DF"/>
    <w:rsid w:val="00AD26C3"/>
    <w:rsid w:val="00AD2CAB"/>
    <w:rsid w:val="00AD43B6"/>
    <w:rsid w:val="00AD5232"/>
    <w:rsid w:val="00AD5338"/>
    <w:rsid w:val="00AD5D0C"/>
    <w:rsid w:val="00AD631A"/>
    <w:rsid w:val="00AD65F3"/>
    <w:rsid w:val="00AD66D4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1A98"/>
    <w:rsid w:val="00AF2867"/>
    <w:rsid w:val="00AF3590"/>
    <w:rsid w:val="00AF3B5B"/>
    <w:rsid w:val="00AF4AC2"/>
    <w:rsid w:val="00AF4DD6"/>
    <w:rsid w:val="00AF5018"/>
    <w:rsid w:val="00AF56F2"/>
    <w:rsid w:val="00AF6658"/>
    <w:rsid w:val="00AF6CBA"/>
    <w:rsid w:val="00AF70B6"/>
    <w:rsid w:val="00AF7107"/>
    <w:rsid w:val="00B00130"/>
    <w:rsid w:val="00B012C2"/>
    <w:rsid w:val="00B018A6"/>
    <w:rsid w:val="00B020D6"/>
    <w:rsid w:val="00B02494"/>
    <w:rsid w:val="00B024C8"/>
    <w:rsid w:val="00B02503"/>
    <w:rsid w:val="00B02D51"/>
    <w:rsid w:val="00B047D4"/>
    <w:rsid w:val="00B04AEB"/>
    <w:rsid w:val="00B04CCC"/>
    <w:rsid w:val="00B06546"/>
    <w:rsid w:val="00B0663F"/>
    <w:rsid w:val="00B06949"/>
    <w:rsid w:val="00B0723E"/>
    <w:rsid w:val="00B0737D"/>
    <w:rsid w:val="00B07EF1"/>
    <w:rsid w:val="00B07FE5"/>
    <w:rsid w:val="00B1083A"/>
    <w:rsid w:val="00B10D99"/>
    <w:rsid w:val="00B112E2"/>
    <w:rsid w:val="00B118E1"/>
    <w:rsid w:val="00B11945"/>
    <w:rsid w:val="00B12A9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401"/>
    <w:rsid w:val="00B24874"/>
    <w:rsid w:val="00B24CAB"/>
    <w:rsid w:val="00B2565F"/>
    <w:rsid w:val="00B25F93"/>
    <w:rsid w:val="00B262F6"/>
    <w:rsid w:val="00B26847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01D"/>
    <w:rsid w:val="00B41805"/>
    <w:rsid w:val="00B41A6D"/>
    <w:rsid w:val="00B42072"/>
    <w:rsid w:val="00B43FCD"/>
    <w:rsid w:val="00B4407E"/>
    <w:rsid w:val="00B4434E"/>
    <w:rsid w:val="00B44367"/>
    <w:rsid w:val="00B44A55"/>
    <w:rsid w:val="00B45762"/>
    <w:rsid w:val="00B4696B"/>
    <w:rsid w:val="00B47BFD"/>
    <w:rsid w:val="00B47F7D"/>
    <w:rsid w:val="00B47F96"/>
    <w:rsid w:val="00B47FDA"/>
    <w:rsid w:val="00B50202"/>
    <w:rsid w:val="00B50233"/>
    <w:rsid w:val="00B50B9B"/>
    <w:rsid w:val="00B50DA5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3984"/>
    <w:rsid w:val="00B6462A"/>
    <w:rsid w:val="00B64C3B"/>
    <w:rsid w:val="00B65D62"/>
    <w:rsid w:val="00B6650E"/>
    <w:rsid w:val="00B6702B"/>
    <w:rsid w:val="00B713AC"/>
    <w:rsid w:val="00B71777"/>
    <w:rsid w:val="00B71968"/>
    <w:rsid w:val="00B72C9D"/>
    <w:rsid w:val="00B72D95"/>
    <w:rsid w:val="00B72F66"/>
    <w:rsid w:val="00B73AC8"/>
    <w:rsid w:val="00B73C3A"/>
    <w:rsid w:val="00B73C98"/>
    <w:rsid w:val="00B74DC1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09E9"/>
    <w:rsid w:val="00B80E2E"/>
    <w:rsid w:val="00B82A8F"/>
    <w:rsid w:val="00B8348A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4B3E"/>
    <w:rsid w:val="00B951A7"/>
    <w:rsid w:val="00B953F3"/>
    <w:rsid w:val="00B957E5"/>
    <w:rsid w:val="00B95807"/>
    <w:rsid w:val="00B966CD"/>
    <w:rsid w:val="00B97645"/>
    <w:rsid w:val="00B97E83"/>
    <w:rsid w:val="00BA0BDA"/>
    <w:rsid w:val="00BA15C7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921"/>
    <w:rsid w:val="00BA779D"/>
    <w:rsid w:val="00BA7C99"/>
    <w:rsid w:val="00BB0242"/>
    <w:rsid w:val="00BB0DCC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E8B"/>
    <w:rsid w:val="00BC5EE3"/>
    <w:rsid w:val="00BC64F4"/>
    <w:rsid w:val="00BC72DD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4074"/>
    <w:rsid w:val="00BE52D2"/>
    <w:rsid w:val="00BE6449"/>
    <w:rsid w:val="00BE6790"/>
    <w:rsid w:val="00BE68C9"/>
    <w:rsid w:val="00BE68D3"/>
    <w:rsid w:val="00BE6978"/>
    <w:rsid w:val="00BE77CE"/>
    <w:rsid w:val="00BE7B95"/>
    <w:rsid w:val="00BE7C6C"/>
    <w:rsid w:val="00BF0DA1"/>
    <w:rsid w:val="00BF2CB9"/>
    <w:rsid w:val="00BF2CCB"/>
    <w:rsid w:val="00BF344A"/>
    <w:rsid w:val="00BF39AB"/>
    <w:rsid w:val="00BF401B"/>
    <w:rsid w:val="00BF4589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A6A"/>
    <w:rsid w:val="00C07598"/>
    <w:rsid w:val="00C076D3"/>
    <w:rsid w:val="00C07840"/>
    <w:rsid w:val="00C1023A"/>
    <w:rsid w:val="00C10551"/>
    <w:rsid w:val="00C107E9"/>
    <w:rsid w:val="00C10B22"/>
    <w:rsid w:val="00C10DCF"/>
    <w:rsid w:val="00C13227"/>
    <w:rsid w:val="00C1337C"/>
    <w:rsid w:val="00C13382"/>
    <w:rsid w:val="00C149F1"/>
    <w:rsid w:val="00C14C49"/>
    <w:rsid w:val="00C15934"/>
    <w:rsid w:val="00C15983"/>
    <w:rsid w:val="00C16EF7"/>
    <w:rsid w:val="00C200B8"/>
    <w:rsid w:val="00C203D2"/>
    <w:rsid w:val="00C2075C"/>
    <w:rsid w:val="00C208C8"/>
    <w:rsid w:val="00C21323"/>
    <w:rsid w:val="00C2219B"/>
    <w:rsid w:val="00C22819"/>
    <w:rsid w:val="00C24971"/>
    <w:rsid w:val="00C24C07"/>
    <w:rsid w:val="00C24F4E"/>
    <w:rsid w:val="00C2535B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C45"/>
    <w:rsid w:val="00C34029"/>
    <w:rsid w:val="00C34398"/>
    <w:rsid w:val="00C343F5"/>
    <w:rsid w:val="00C3494D"/>
    <w:rsid w:val="00C34D84"/>
    <w:rsid w:val="00C34FF6"/>
    <w:rsid w:val="00C35375"/>
    <w:rsid w:val="00C35716"/>
    <w:rsid w:val="00C35CDE"/>
    <w:rsid w:val="00C35F78"/>
    <w:rsid w:val="00C36298"/>
    <w:rsid w:val="00C3681C"/>
    <w:rsid w:val="00C368D9"/>
    <w:rsid w:val="00C3694C"/>
    <w:rsid w:val="00C3737B"/>
    <w:rsid w:val="00C408E7"/>
    <w:rsid w:val="00C4345B"/>
    <w:rsid w:val="00C44A63"/>
    <w:rsid w:val="00C44D0C"/>
    <w:rsid w:val="00C45184"/>
    <w:rsid w:val="00C45642"/>
    <w:rsid w:val="00C45985"/>
    <w:rsid w:val="00C45D44"/>
    <w:rsid w:val="00C45DED"/>
    <w:rsid w:val="00C47283"/>
    <w:rsid w:val="00C477A0"/>
    <w:rsid w:val="00C513B5"/>
    <w:rsid w:val="00C516F8"/>
    <w:rsid w:val="00C51B60"/>
    <w:rsid w:val="00C5209C"/>
    <w:rsid w:val="00C521B0"/>
    <w:rsid w:val="00C5281C"/>
    <w:rsid w:val="00C5413C"/>
    <w:rsid w:val="00C54228"/>
    <w:rsid w:val="00C54362"/>
    <w:rsid w:val="00C550AB"/>
    <w:rsid w:val="00C6006E"/>
    <w:rsid w:val="00C60B92"/>
    <w:rsid w:val="00C60F96"/>
    <w:rsid w:val="00C614F7"/>
    <w:rsid w:val="00C61532"/>
    <w:rsid w:val="00C61B86"/>
    <w:rsid w:val="00C61E4B"/>
    <w:rsid w:val="00C62852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B2D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0432"/>
    <w:rsid w:val="00C812FA"/>
    <w:rsid w:val="00C81933"/>
    <w:rsid w:val="00C81C3D"/>
    <w:rsid w:val="00C82604"/>
    <w:rsid w:val="00C82B68"/>
    <w:rsid w:val="00C82C6A"/>
    <w:rsid w:val="00C83718"/>
    <w:rsid w:val="00C83CCF"/>
    <w:rsid w:val="00C847A5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83D"/>
    <w:rsid w:val="00CA08F3"/>
    <w:rsid w:val="00CA31E6"/>
    <w:rsid w:val="00CA43F6"/>
    <w:rsid w:val="00CA6515"/>
    <w:rsid w:val="00CB0385"/>
    <w:rsid w:val="00CB19EF"/>
    <w:rsid w:val="00CB2011"/>
    <w:rsid w:val="00CB249E"/>
    <w:rsid w:val="00CB3116"/>
    <w:rsid w:val="00CB32BE"/>
    <w:rsid w:val="00CB34EC"/>
    <w:rsid w:val="00CB45E9"/>
    <w:rsid w:val="00CB4BC7"/>
    <w:rsid w:val="00CB540D"/>
    <w:rsid w:val="00CB5673"/>
    <w:rsid w:val="00CB610A"/>
    <w:rsid w:val="00CB70A0"/>
    <w:rsid w:val="00CC03E2"/>
    <w:rsid w:val="00CC09B2"/>
    <w:rsid w:val="00CC1589"/>
    <w:rsid w:val="00CC270C"/>
    <w:rsid w:val="00CC2DC2"/>
    <w:rsid w:val="00CC3F51"/>
    <w:rsid w:val="00CC5881"/>
    <w:rsid w:val="00CC7797"/>
    <w:rsid w:val="00CD06D7"/>
    <w:rsid w:val="00CD0A4D"/>
    <w:rsid w:val="00CD2528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1C02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A47"/>
    <w:rsid w:val="00CF3D7A"/>
    <w:rsid w:val="00CF4132"/>
    <w:rsid w:val="00CF476A"/>
    <w:rsid w:val="00CF5A44"/>
    <w:rsid w:val="00CF5C26"/>
    <w:rsid w:val="00CF5D85"/>
    <w:rsid w:val="00CF696C"/>
    <w:rsid w:val="00CF7832"/>
    <w:rsid w:val="00D007D6"/>
    <w:rsid w:val="00D00D9F"/>
    <w:rsid w:val="00D01E8C"/>
    <w:rsid w:val="00D0277F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10E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15F7"/>
    <w:rsid w:val="00D22351"/>
    <w:rsid w:val="00D23142"/>
    <w:rsid w:val="00D25232"/>
    <w:rsid w:val="00D25287"/>
    <w:rsid w:val="00D25B05"/>
    <w:rsid w:val="00D25C32"/>
    <w:rsid w:val="00D26CD6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ED3"/>
    <w:rsid w:val="00D32FBA"/>
    <w:rsid w:val="00D33C96"/>
    <w:rsid w:val="00D3448C"/>
    <w:rsid w:val="00D3458A"/>
    <w:rsid w:val="00D34B47"/>
    <w:rsid w:val="00D3578C"/>
    <w:rsid w:val="00D362CD"/>
    <w:rsid w:val="00D36361"/>
    <w:rsid w:val="00D37DA1"/>
    <w:rsid w:val="00D405C0"/>
    <w:rsid w:val="00D40691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4E"/>
    <w:rsid w:val="00D443E9"/>
    <w:rsid w:val="00D45791"/>
    <w:rsid w:val="00D45D6E"/>
    <w:rsid w:val="00D46435"/>
    <w:rsid w:val="00D4719B"/>
    <w:rsid w:val="00D47A7C"/>
    <w:rsid w:val="00D47BB8"/>
    <w:rsid w:val="00D50620"/>
    <w:rsid w:val="00D51CE2"/>
    <w:rsid w:val="00D51E1E"/>
    <w:rsid w:val="00D527F2"/>
    <w:rsid w:val="00D52DF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6E5E"/>
    <w:rsid w:val="00D775D5"/>
    <w:rsid w:val="00D77B75"/>
    <w:rsid w:val="00D77BA9"/>
    <w:rsid w:val="00D8023C"/>
    <w:rsid w:val="00D8049F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4E76"/>
    <w:rsid w:val="00D87D17"/>
    <w:rsid w:val="00D87EE0"/>
    <w:rsid w:val="00D9002D"/>
    <w:rsid w:val="00D91796"/>
    <w:rsid w:val="00D91B72"/>
    <w:rsid w:val="00D91D51"/>
    <w:rsid w:val="00D9224A"/>
    <w:rsid w:val="00D930A6"/>
    <w:rsid w:val="00D943DF"/>
    <w:rsid w:val="00D9554D"/>
    <w:rsid w:val="00D95919"/>
    <w:rsid w:val="00D95A02"/>
    <w:rsid w:val="00D96833"/>
    <w:rsid w:val="00D97312"/>
    <w:rsid w:val="00DA03FC"/>
    <w:rsid w:val="00DA0DA1"/>
    <w:rsid w:val="00DA144A"/>
    <w:rsid w:val="00DA14C7"/>
    <w:rsid w:val="00DA180F"/>
    <w:rsid w:val="00DA31A8"/>
    <w:rsid w:val="00DA3C17"/>
    <w:rsid w:val="00DA4A26"/>
    <w:rsid w:val="00DA4CED"/>
    <w:rsid w:val="00DA4FA5"/>
    <w:rsid w:val="00DA614A"/>
    <w:rsid w:val="00DA6813"/>
    <w:rsid w:val="00DA74DC"/>
    <w:rsid w:val="00DA77D3"/>
    <w:rsid w:val="00DA7B80"/>
    <w:rsid w:val="00DB0006"/>
    <w:rsid w:val="00DB050B"/>
    <w:rsid w:val="00DB0618"/>
    <w:rsid w:val="00DB0865"/>
    <w:rsid w:val="00DB15B4"/>
    <w:rsid w:val="00DB29F6"/>
    <w:rsid w:val="00DB2DCF"/>
    <w:rsid w:val="00DB3322"/>
    <w:rsid w:val="00DB3B13"/>
    <w:rsid w:val="00DB4E61"/>
    <w:rsid w:val="00DB54D1"/>
    <w:rsid w:val="00DB5658"/>
    <w:rsid w:val="00DB5729"/>
    <w:rsid w:val="00DB6D77"/>
    <w:rsid w:val="00DB73B8"/>
    <w:rsid w:val="00DB74C0"/>
    <w:rsid w:val="00DC11FC"/>
    <w:rsid w:val="00DC1812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D014E"/>
    <w:rsid w:val="00DD029B"/>
    <w:rsid w:val="00DD100D"/>
    <w:rsid w:val="00DD10F8"/>
    <w:rsid w:val="00DD1F70"/>
    <w:rsid w:val="00DD355E"/>
    <w:rsid w:val="00DD3DC8"/>
    <w:rsid w:val="00DD40E8"/>
    <w:rsid w:val="00DD4237"/>
    <w:rsid w:val="00DD4911"/>
    <w:rsid w:val="00DD524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CE"/>
    <w:rsid w:val="00DE4CED"/>
    <w:rsid w:val="00DE4CFE"/>
    <w:rsid w:val="00DE5353"/>
    <w:rsid w:val="00DE5922"/>
    <w:rsid w:val="00DE647D"/>
    <w:rsid w:val="00DE7480"/>
    <w:rsid w:val="00DE752D"/>
    <w:rsid w:val="00DF00F4"/>
    <w:rsid w:val="00DF2074"/>
    <w:rsid w:val="00DF2869"/>
    <w:rsid w:val="00DF33BB"/>
    <w:rsid w:val="00DF3628"/>
    <w:rsid w:val="00DF3BAA"/>
    <w:rsid w:val="00DF3D01"/>
    <w:rsid w:val="00DF4327"/>
    <w:rsid w:val="00DF4365"/>
    <w:rsid w:val="00DF4D00"/>
    <w:rsid w:val="00DF4F95"/>
    <w:rsid w:val="00DF54E8"/>
    <w:rsid w:val="00DF5ABF"/>
    <w:rsid w:val="00E00979"/>
    <w:rsid w:val="00E00BB0"/>
    <w:rsid w:val="00E01811"/>
    <w:rsid w:val="00E01E87"/>
    <w:rsid w:val="00E020C7"/>
    <w:rsid w:val="00E037AC"/>
    <w:rsid w:val="00E03AE2"/>
    <w:rsid w:val="00E047E3"/>
    <w:rsid w:val="00E05035"/>
    <w:rsid w:val="00E05557"/>
    <w:rsid w:val="00E059C0"/>
    <w:rsid w:val="00E05A0D"/>
    <w:rsid w:val="00E05F97"/>
    <w:rsid w:val="00E06B26"/>
    <w:rsid w:val="00E101FD"/>
    <w:rsid w:val="00E10358"/>
    <w:rsid w:val="00E10B19"/>
    <w:rsid w:val="00E10B97"/>
    <w:rsid w:val="00E10F1C"/>
    <w:rsid w:val="00E11177"/>
    <w:rsid w:val="00E11249"/>
    <w:rsid w:val="00E11968"/>
    <w:rsid w:val="00E11CE3"/>
    <w:rsid w:val="00E12856"/>
    <w:rsid w:val="00E13B12"/>
    <w:rsid w:val="00E14172"/>
    <w:rsid w:val="00E141CB"/>
    <w:rsid w:val="00E1423F"/>
    <w:rsid w:val="00E1435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7A9"/>
    <w:rsid w:val="00E2180B"/>
    <w:rsid w:val="00E21848"/>
    <w:rsid w:val="00E221B7"/>
    <w:rsid w:val="00E228CA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37F"/>
    <w:rsid w:val="00E327B2"/>
    <w:rsid w:val="00E32BF4"/>
    <w:rsid w:val="00E34927"/>
    <w:rsid w:val="00E349FB"/>
    <w:rsid w:val="00E3553A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F83"/>
    <w:rsid w:val="00E512FE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4A53"/>
    <w:rsid w:val="00E65548"/>
    <w:rsid w:val="00E66CCC"/>
    <w:rsid w:val="00E66D70"/>
    <w:rsid w:val="00E6764F"/>
    <w:rsid w:val="00E676F9"/>
    <w:rsid w:val="00E70526"/>
    <w:rsid w:val="00E70F0C"/>
    <w:rsid w:val="00E71246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87CA1"/>
    <w:rsid w:val="00E904F9"/>
    <w:rsid w:val="00E90A84"/>
    <w:rsid w:val="00E92247"/>
    <w:rsid w:val="00E9353C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4B31"/>
    <w:rsid w:val="00EA4C10"/>
    <w:rsid w:val="00EA63FF"/>
    <w:rsid w:val="00EA643C"/>
    <w:rsid w:val="00EA6939"/>
    <w:rsid w:val="00EA70BC"/>
    <w:rsid w:val="00EA70C6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467D"/>
    <w:rsid w:val="00EB46CE"/>
    <w:rsid w:val="00EB5D08"/>
    <w:rsid w:val="00EB76A7"/>
    <w:rsid w:val="00EC087E"/>
    <w:rsid w:val="00EC1080"/>
    <w:rsid w:val="00EC2E91"/>
    <w:rsid w:val="00EC3932"/>
    <w:rsid w:val="00EC4575"/>
    <w:rsid w:val="00EC5198"/>
    <w:rsid w:val="00EC528D"/>
    <w:rsid w:val="00EC5D99"/>
    <w:rsid w:val="00EC6FD6"/>
    <w:rsid w:val="00EC73D8"/>
    <w:rsid w:val="00ED04A8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1356"/>
    <w:rsid w:val="00EE1BBE"/>
    <w:rsid w:val="00EE200F"/>
    <w:rsid w:val="00EE2256"/>
    <w:rsid w:val="00EE3397"/>
    <w:rsid w:val="00EE391B"/>
    <w:rsid w:val="00EE3929"/>
    <w:rsid w:val="00EE3C08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17B"/>
    <w:rsid w:val="00EF6DB8"/>
    <w:rsid w:val="00EF7368"/>
    <w:rsid w:val="00EF7640"/>
    <w:rsid w:val="00EF78BD"/>
    <w:rsid w:val="00F0034B"/>
    <w:rsid w:val="00F00924"/>
    <w:rsid w:val="00F0269A"/>
    <w:rsid w:val="00F0343B"/>
    <w:rsid w:val="00F035CF"/>
    <w:rsid w:val="00F03657"/>
    <w:rsid w:val="00F03DCB"/>
    <w:rsid w:val="00F05081"/>
    <w:rsid w:val="00F05201"/>
    <w:rsid w:val="00F05CC7"/>
    <w:rsid w:val="00F07DA9"/>
    <w:rsid w:val="00F12085"/>
    <w:rsid w:val="00F12160"/>
    <w:rsid w:val="00F12446"/>
    <w:rsid w:val="00F132C9"/>
    <w:rsid w:val="00F1353C"/>
    <w:rsid w:val="00F137D8"/>
    <w:rsid w:val="00F13E7A"/>
    <w:rsid w:val="00F14696"/>
    <w:rsid w:val="00F146E5"/>
    <w:rsid w:val="00F152EF"/>
    <w:rsid w:val="00F15CD6"/>
    <w:rsid w:val="00F15F19"/>
    <w:rsid w:val="00F16438"/>
    <w:rsid w:val="00F16886"/>
    <w:rsid w:val="00F17A13"/>
    <w:rsid w:val="00F20211"/>
    <w:rsid w:val="00F20587"/>
    <w:rsid w:val="00F2069A"/>
    <w:rsid w:val="00F20EDE"/>
    <w:rsid w:val="00F214DC"/>
    <w:rsid w:val="00F21698"/>
    <w:rsid w:val="00F21932"/>
    <w:rsid w:val="00F2254A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2498"/>
    <w:rsid w:val="00F342CF"/>
    <w:rsid w:val="00F3471F"/>
    <w:rsid w:val="00F34D03"/>
    <w:rsid w:val="00F34E52"/>
    <w:rsid w:val="00F3566D"/>
    <w:rsid w:val="00F3577A"/>
    <w:rsid w:val="00F35E94"/>
    <w:rsid w:val="00F3680E"/>
    <w:rsid w:val="00F36BDB"/>
    <w:rsid w:val="00F373A1"/>
    <w:rsid w:val="00F4080C"/>
    <w:rsid w:val="00F41471"/>
    <w:rsid w:val="00F41C6B"/>
    <w:rsid w:val="00F422A9"/>
    <w:rsid w:val="00F4391C"/>
    <w:rsid w:val="00F43CFB"/>
    <w:rsid w:val="00F43E42"/>
    <w:rsid w:val="00F43F5B"/>
    <w:rsid w:val="00F44102"/>
    <w:rsid w:val="00F44740"/>
    <w:rsid w:val="00F447E3"/>
    <w:rsid w:val="00F45ABB"/>
    <w:rsid w:val="00F45C00"/>
    <w:rsid w:val="00F460A6"/>
    <w:rsid w:val="00F4681D"/>
    <w:rsid w:val="00F4731F"/>
    <w:rsid w:val="00F475ED"/>
    <w:rsid w:val="00F47D2D"/>
    <w:rsid w:val="00F5048C"/>
    <w:rsid w:val="00F504C9"/>
    <w:rsid w:val="00F52A3D"/>
    <w:rsid w:val="00F53E1E"/>
    <w:rsid w:val="00F5474F"/>
    <w:rsid w:val="00F5496C"/>
    <w:rsid w:val="00F54D1A"/>
    <w:rsid w:val="00F555BF"/>
    <w:rsid w:val="00F559C2"/>
    <w:rsid w:val="00F55C50"/>
    <w:rsid w:val="00F56024"/>
    <w:rsid w:val="00F5614C"/>
    <w:rsid w:val="00F56786"/>
    <w:rsid w:val="00F57A31"/>
    <w:rsid w:val="00F60A20"/>
    <w:rsid w:val="00F60E72"/>
    <w:rsid w:val="00F60F05"/>
    <w:rsid w:val="00F61740"/>
    <w:rsid w:val="00F628CF"/>
    <w:rsid w:val="00F62BF9"/>
    <w:rsid w:val="00F65209"/>
    <w:rsid w:val="00F65664"/>
    <w:rsid w:val="00F65685"/>
    <w:rsid w:val="00F666B5"/>
    <w:rsid w:val="00F6707E"/>
    <w:rsid w:val="00F67661"/>
    <w:rsid w:val="00F67D92"/>
    <w:rsid w:val="00F70120"/>
    <w:rsid w:val="00F70943"/>
    <w:rsid w:val="00F70D96"/>
    <w:rsid w:val="00F71A9D"/>
    <w:rsid w:val="00F71E4C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047"/>
    <w:rsid w:val="00F83291"/>
    <w:rsid w:val="00F839CB"/>
    <w:rsid w:val="00F85BA2"/>
    <w:rsid w:val="00F85C32"/>
    <w:rsid w:val="00F86034"/>
    <w:rsid w:val="00F86B8D"/>
    <w:rsid w:val="00F87722"/>
    <w:rsid w:val="00F877AD"/>
    <w:rsid w:val="00F904F9"/>
    <w:rsid w:val="00F908DA"/>
    <w:rsid w:val="00F90AA9"/>
    <w:rsid w:val="00F9161C"/>
    <w:rsid w:val="00F9168F"/>
    <w:rsid w:val="00F91C7E"/>
    <w:rsid w:val="00F92963"/>
    <w:rsid w:val="00F936EC"/>
    <w:rsid w:val="00F9408E"/>
    <w:rsid w:val="00F9418E"/>
    <w:rsid w:val="00F94617"/>
    <w:rsid w:val="00F952AE"/>
    <w:rsid w:val="00F95CB3"/>
    <w:rsid w:val="00F95DD0"/>
    <w:rsid w:val="00F95EA4"/>
    <w:rsid w:val="00F960B4"/>
    <w:rsid w:val="00F9618F"/>
    <w:rsid w:val="00F965D1"/>
    <w:rsid w:val="00F96F2A"/>
    <w:rsid w:val="00F977D4"/>
    <w:rsid w:val="00F97810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331"/>
    <w:rsid w:val="00FA79A1"/>
    <w:rsid w:val="00FB03FE"/>
    <w:rsid w:val="00FB0EA8"/>
    <w:rsid w:val="00FB17F1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282D"/>
    <w:rsid w:val="00FC4459"/>
    <w:rsid w:val="00FC71B8"/>
    <w:rsid w:val="00FC7337"/>
    <w:rsid w:val="00FD05AE"/>
    <w:rsid w:val="00FD06D7"/>
    <w:rsid w:val="00FD0770"/>
    <w:rsid w:val="00FD1528"/>
    <w:rsid w:val="00FD15E3"/>
    <w:rsid w:val="00FD208B"/>
    <w:rsid w:val="00FD26EF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016"/>
    <w:rsid w:val="00FE0B34"/>
    <w:rsid w:val="00FE164B"/>
    <w:rsid w:val="00FE1E9E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068"/>
    <w:rsid w:val="00FF0E37"/>
    <w:rsid w:val="00FF0FC2"/>
    <w:rsid w:val="00FF11C5"/>
    <w:rsid w:val="00FF20C6"/>
    <w:rsid w:val="00FF2826"/>
    <w:rsid w:val="00FF2E1E"/>
    <w:rsid w:val="00FF2F79"/>
    <w:rsid w:val="00FF38CB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paragraph" w:styleId="FootnoteText">
    <w:name w:val="footnote text"/>
    <w:basedOn w:val="Normal"/>
    <w:link w:val="FootnoteTextChar"/>
    <w:rsid w:val="00EE3397"/>
    <w:rPr>
      <w:rFonts w:cs="Angsana New"/>
      <w:szCs w:val="25"/>
    </w:rPr>
  </w:style>
  <w:style w:type="character" w:customStyle="1" w:styleId="FootnoteTextChar">
    <w:name w:val="Footnote Text Char"/>
    <w:basedOn w:val="DefaultParagraphFont"/>
    <w:link w:val="FootnoteText"/>
    <w:rsid w:val="00EE3397"/>
    <w:rPr>
      <w:rFonts w:ascii="CordiaUPC" w:hAnsi="CordiaUPC"/>
      <w:szCs w:val="25"/>
    </w:rPr>
  </w:style>
  <w:style w:type="character" w:styleId="FootnoteReference">
    <w:name w:val="footnote reference"/>
    <w:basedOn w:val="DefaultParagraphFont"/>
    <w:rsid w:val="00EE3397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847E7-B5B2-4DD5-B335-D4ED69A3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348</TotalTime>
  <Pages>1</Pages>
  <Words>3786</Words>
  <Characters>21582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WINDOWS</cp:lastModifiedBy>
  <cp:revision>50</cp:revision>
  <cp:lastPrinted>2018-11-05T04:04:00Z</cp:lastPrinted>
  <dcterms:created xsi:type="dcterms:W3CDTF">2018-10-25T11:16:00Z</dcterms:created>
  <dcterms:modified xsi:type="dcterms:W3CDTF">2018-11-05T04:04:00Z</dcterms:modified>
</cp:coreProperties>
</file>