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B6A3D0A" w:rsidR="00D15EA5" w:rsidRDefault="00D15EA5" w:rsidP="00D15EA5">
      <w:pPr>
        <w:pStyle w:val="BodyText"/>
        <w:rPr>
          <w:rFonts w:cstheme="minorBidi"/>
          <w:lang w:bidi="th-TH"/>
        </w:rPr>
      </w:pPr>
    </w:p>
    <w:p w14:paraId="35B49C10" w14:textId="77777777" w:rsidR="00017A85" w:rsidRPr="00D15EA5" w:rsidRDefault="00017A85" w:rsidP="00D15EA5">
      <w:pPr>
        <w:pStyle w:val="BodyText"/>
        <w:rPr>
          <w:rFonts w:cstheme="minorBidi"/>
          <w:cs/>
          <w:lang w:bidi="th-TH"/>
        </w:rPr>
      </w:pPr>
    </w:p>
    <w:p w14:paraId="300B4D61" w14:textId="7BB4A194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140AC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D03867" w:rsidRPr="00E430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ซีเฟรชอินดัสตรี จำกัด (มหาชน)</w:t>
      </w:r>
    </w:p>
    <w:p w14:paraId="580879B3" w14:textId="77777777" w:rsidR="00AD3B26" w:rsidRPr="00AD3B26" w:rsidRDefault="00AD3B26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02F74AF2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F7356D" w:rsidRPr="00F735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A017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F7356D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7033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D0386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7356D" w:rsidRPr="00F7356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ประกอบงบการเงินระหว่างกาลแบบย่อของบริษัท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ซีเฟรชอินดัสตรี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7356D" w:rsidRPr="00F7356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B82C8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D1F7A">
        <w:rPr>
          <w:rFonts w:ascii="Browallia New" w:hAnsi="Browallia New" w:cs="Browallia New" w:hint="cs"/>
          <w:sz w:val="28"/>
          <w:szCs w:val="28"/>
          <w:cs/>
          <w:lang w:bidi="th-TH"/>
        </w:rPr>
        <w:t>สำ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>หรับงวดสามเดือนและ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A0175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F7356D" w:rsidRPr="00F7356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A017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0175C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703303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03303" w:rsidRPr="00D03867">
        <w:rPr>
          <w:rFonts w:ascii="Browallia New" w:hAnsi="Browallia New" w:cs="Browallia New"/>
          <w:sz w:val="28"/>
          <w:szCs w:val="28"/>
          <w:lang w:bidi="th-TH"/>
        </w:rPr>
        <w:t>3</w:t>
      </w:r>
      <w:r w:rsidR="00703303">
        <w:rPr>
          <w:rFonts w:ascii="Browallia New" w:hAnsi="Browallia New" w:cs="Browallia New"/>
          <w:sz w:val="28"/>
          <w:szCs w:val="28"/>
          <w:lang w:bidi="th-TH"/>
        </w:rPr>
        <w:t>0</w:t>
      </w:r>
      <w:r w:rsidR="00703303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7356D" w:rsidRPr="00F7356D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และหมายเหตุประกอบงบการเงินระหว่างกาลแบบย่อของบริษัท</w:t>
      </w:r>
      <w:r w:rsidR="004D6145" w:rsidRPr="00D0386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03867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ซีเฟรชอินดัสตรี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D03867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D4FA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ทั้งนี้</w:t>
      </w:r>
      <w:r w:rsidRPr="00D0386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D03867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0386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D03867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</w:t>
      </w:r>
      <w:r w:rsidR="00142E5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F735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5B03CF69" w14:textId="543BEE8D" w:rsidR="00CD4D4E" w:rsidRPr="00F01358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CD4FA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  <w:r w:rsidR="00CD4FA9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นี้</w:t>
      </w:r>
    </w:p>
    <w:p w14:paraId="3C38D74C" w14:textId="0D93C59D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7910CF08" w14:textId="14E34C30" w:rsidR="009E3927" w:rsidRDefault="009E3927" w:rsidP="00CD4D4E">
      <w:pPr>
        <w:jc w:val="thaiDistribute"/>
        <w:rPr>
          <w:rFonts w:ascii="Browallia New" w:hAnsi="Browallia New" w:cs="Browallia New"/>
        </w:rPr>
      </w:pPr>
    </w:p>
    <w:p w14:paraId="6EEE7EAA" w14:textId="4E7E268F" w:rsidR="009E3927" w:rsidRDefault="009E3927" w:rsidP="00CD4D4E">
      <w:pPr>
        <w:jc w:val="thaiDistribute"/>
        <w:rPr>
          <w:rFonts w:ascii="Browallia New" w:hAnsi="Browallia New" w:cs="Browallia New"/>
        </w:rPr>
      </w:pPr>
    </w:p>
    <w:p w14:paraId="589A1DE1" w14:textId="77777777" w:rsidR="009E3927" w:rsidRDefault="009E3927" w:rsidP="00CD4D4E">
      <w:pPr>
        <w:jc w:val="thaiDistribute"/>
        <w:rPr>
          <w:rFonts w:ascii="Browallia New" w:hAnsi="Browallia New" w:cs="Browallia New"/>
        </w:rPr>
      </w:pPr>
      <w:bookmarkStart w:id="1" w:name="_GoBack"/>
      <w:bookmarkEnd w:id="1"/>
    </w:p>
    <w:p w14:paraId="315967DA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017A8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7808267A" w:rsidR="00142624" w:rsidRPr="00487E39" w:rsidRDefault="009A73BE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9DD62DF" w14:textId="77777777" w:rsidR="00D03867" w:rsidRDefault="00D03867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06F8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นายสมคิด  เตียตระกูล</w:t>
      </w:r>
    </w:p>
    <w:p w14:paraId="0E0FD2DC" w14:textId="66BF744C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67FE5AD" w:rsidR="00142624" w:rsidRPr="00D03867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03867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CD4FA9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CD4FA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14739E7" w:rsidR="00CD4D4E" w:rsidRPr="00D03867" w:rsidRDefault="00CF04B0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F04B0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F7356D" w:rsidRPr="00CF04B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F04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D03867" w:rsidRPr="00CF04B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03867" w:rsidRPr="00CF04B0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4658D" w14:textId="77777777" w:rsidR="00723B45" w:rsidRDefault="00723B45">
      <w:r>
        <w:separator/>
      </w:r>
    </w:p>
  </w:endnote>
  <w:endnote w:type="continuationSeparator" w:id="0">
    <w:p w14:paraId="10625970" w14:textId="77777777" w:rsidR="00723B45" w:rsidRDefault="0072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A40AD" w14:textId="77777777" w:rsidR="00723B45" w:rsidRDefault="00723B45">
      <w:bookmarkStart w:id="0" w:name="_Hlk482348182"/>
      <w:bookmarkEnd w:id="0"/>
      <w:r>
        <w:separator/>
      </w:r>
    </w:p>
  </w:footnote>
  <w:footnote w:type="continuationSeparator" w:id="0">
    <w:p w14:paraId="50332BA7" w14:textId="77777777" w:rsidR="00723B45" w:rsidRDefault="0072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6300E18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F69B00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7CFC7D5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A85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0ACF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931"/>
    <w:rsid w:val="002B5A4A"/>
    <w:rsid w:val="002C623D"/>
    <w:rsid w:val="002D5A0F"/>
    <w:rsid w:val="002D6E25"/>
    <w:rsid w:val="002E00D6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5A0B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0355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0D82"/>
    <w:rsid w:val="00547541"/>
    <w:rsid w:val="00551365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048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3303"/>
    <w:rsid w:val="007064E7"/>
    <w:rsid w:val="00714FD6"/>
    <w:rsid w:val="00723B45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4701"/>
    <w:rsid w:val="00884FF7"/>
    <w:rsid w:val="00894ACE"/>
    <w:rsid w:val="008A6CC4"/>
    <w:rsid w:val="008A769F"/>
    <w:rsid w:val="008B19D9"/>
    <w:rsid w:val="008B1FD3"/>
    <w:rsid w:val="008B204B"/>
    <w:rsid w:val="008B7AEA"/>
    <w:rsid w:val="008C49AE"/>
    <w:rsid w:val="008C59F7"/>
    <w:rsid w:val="008D64B5"/>
    <w:rsid w:val="008E7687"/>
    <w:rsid w:val="008F05CD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E3927"/>
    <w:rsid w:val="009F6EDC"/>
    <w:rsid w:val="00A0175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2A2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1F7A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06AD"/>
    <w:rsid w:val="00B55EE8"/>
    <w:rsid w:val="00B56E6C"/>
    <w:rsid w:val="00B63D0E"/>
    <w:rsid w:val="00B82C82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BF76B6"/>
    <w:rsid w:val="00C06939"/>
    <w:rsid w:val="00C173BF"/>
    <w:rsid w:val="00C21E3B"/>
    <w:rsid w:val="00C35B1A"/>
    <w:rsid w:val="00C41C7D"/>
    <w:rsid w:val="00C456F6"/>
    <w:rsid w:val="00C63023"/>
    <w:rsid w:val="00C63743"/>
    <w:rsid w:val="00C76C6C"/>
    <w:rsid w:val="00C80EC5"/>
    <w:rsid w:val="00C85669"/>
    <w:rsid w:val="00C86BB9"/>
    <w:rsid w:val="00C8772C"/>
    <w:rsid w:val="00C91A81"/>
    <w:rsid w:val="00CA43FD"/>
    <w:rsid w:val="00CA53F3"/>
    <w:rsid w:val="00CB18EB"/>
    <w:rsid w:val="00CB335B"/>
    <w:rsid w:val="00CB441E"/>
    <w:rsid w:val="00CC72E9"/>
    <w:rsid w:val="00CD25C2"/>
    <w:rsid w:val="00CD4D4E"/>
    <w:rsid w:val="00CD4FA9"/>
    <w:rsid w:val="00CE24E5"/>
    <w:rsid w:val="00CE41DB"/>
    <w:rsid w:val="00CE4D96"/>
    <w:rsid w:val="00CF04B0"/>
    <w:rsid w:val="00CF1EA0"/>
    <w:rsid w:val="00D03867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B629B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12D1"/>
    <w:rsid w:val="00E71A9F"/>
    <w:rsid w:val="00E86B53"/>
    <w:rsid w:val="00E8712E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356D"/>
    <w:rsid w:val="00F755E9"/>
    <w:rsid w:val="00F909CD"/>
    <w:rsid w:val="00F974D1"/>
    <w:rsid w:val="00FA121E"/>
    <w:rsid w:val="00FA16E0"/>
    <w:rsid w:val="00FC0EBE"/>
    <w:rsid w:val="00FC4397"/>
    <w:rsid w:val="00FC499D"/>
    <w:rsid w:val="00FD05AD"/>
    <w:rsid w:val="00FD0666"/>
    <w:rsid w:val="00FD7295"/>
    <w:rsid w:val="00FE2187"/>
    <w:rsid w:val="00FE320C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612C048A2524BADB90F45D5A93106" ma:contentTypeVersion="4" ma:contentTypeDescription="Create a new document." ma:contentTypeScope="" ma:versionID="10458e7832e06e9a30c1cff131b05f57">
  <xsd:schema xmlns:xsd="http://www.w3.org/2001/XMLSchema" xmlns:xs="http://www.w3.org/2001/XMLSchema" xmlns:p="http://schemas.microsoft.com/office/2006/metadata/properties" xmlns:ns2="637853d3-3c8a-4525-b7b2-7dbd8854d207" xmlns:ns3="af558644-f955-442f-a737-29339a49f4e6" targetNamespace="http://schemas.microsoft.com/office/2006/metadata/properties" ma:root="true" ma:fieldsID="f25b9f46fa53722cf63394bf3c9e409f" ns2:_="" ns3:_="">
    <xsd:import namespace="637853d3-3c8a-4525-b7b2-7dbd8854d207"/>
    <xsd:import namespace="af558644-f955-442f-a737-29339a49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853d3-3c8a-4525-b7b2-7dbd8854d2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58644-f955-442f-a737-29339a49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73111-4A0A-4AD6-865B-D04C762BEF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853d3-3c8a-4525-b7b2-7dbd8854d207"/>
    <ds:schemaRef ds:uri="af558644-f955-442f-a737-29339a49f4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FDCEB-88AE-4361-89C6-7869F078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150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56</cp:revision>
  <cp:lastPrinted>2018-08-13T07:41:00Z</cp:lastPrinted>
  <dcterms:created xsi:type="dcterms:W3CDTF">2017-09-05T10:07:00Z</dcterms:created>
  <dcterms:modified xsi:type="dcterms:W3CDTF">2018-11-13T07:44:00Z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0x010100394612C048A2524BADB90F45D5A93106</vt:lpwstr>
  </property>
</Properties>
</file>