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Pr="00063801" w:rsidRDefault="00DD1E47" w:rsidP="006771E8">
      <w:pPr>
        <w:pStyle w:val="BodyText"/>
        <w:rPr>
          <w:rFonts w:cstheme="minorBidi"/>
          <w:cs/>
          <w:lang w:bidi="th-TH"/>
        </w:rPr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5062BF">
      <w:pPr>
        <w:pStyle w:val="BodyText"/>
        <w:spacing w:after="240"/>
        <w:rPr>
          <w:rFonts w:cstheme="minorBidi"/>
          <w:cs/>
          <w:lang w:bidi="th-TH"/>
        </w:rPr>
      </w:pPr>
    </w:p>
    <w:p w14:paraId="300B4D61" w14:textId="77851181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เจนเนอรัล</w:t>
      </w:r>
      <w:r w:rsidR="001F336C" w:rsidRPr="00E469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เอนจิเนียริ่ง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5062B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65762859" w:rsidR="00CD4D4E" w:rsidRPr="001F336C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62B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506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62BF" w:rsidRPr="005062B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506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1F336C">
        <w:rPr>
          <w:rFonts w:ascii="Browallia New" w:hAnsi="Browallia New" w:cs="Browallia New"/>
          <w:sz w:val="28"/>
          <w:szCs w:val="28"/>
          <w:lang w:bidi="th-TH"/>
        </w:rPr>
        <w:t>3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0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62BF" w:rsidRPr="005062B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1F336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เจนเนอรัล</w:t>
      </w:r>
      <w:r w:rsidR="001F336C" w:rsidRPr="001F336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เอนจิเนียริ่ง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62BF" w:rsidRPr="005062B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4D20B1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D20B1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506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4D20B1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4D20B1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D20B1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62BF" w:rsidRPr="005062B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D20B1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493F2D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5062B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62BF" w:rsidRPr="005062BF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1F33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เจนเนอรัล</w:t>
      </w:r>
      <w:r w:rsidR="001F336C" w:rsidRPr="001F336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F336C">
        <w:rPr>
          <w:rFonts w:ascii="Browallia New" w:hAnsi="Browallia New" w:cs="Browallia New"/>
          <w:sz w:val="28"/>
          <w:szCs w:val="28"/>
          <w:lang w:val="en-US" w:bidi="th-TH"/>
        </w:rPr>
        <w:t xml:space="preserve">       </w:t>
      </w:r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เอนจิเนียริ่ง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1F336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1F336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 </w:t>
      </w:r>
      <w:r w:rsidRPr="001F336C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1F336C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1F336C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1F336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F336C" w:rsidRDefault="00CD4D4E" w:rsidP="005062BF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A50CF0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36C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1F33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C38D74C" w14:textId="76EB8FC0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5F6A64C" w14:textId="7E53630F" w:rsidR="005062BF" w:rsidRDefault="005062BF" w:rsidP="00CD4D4E">
      <w:pPr>
        <w:jc w:val="thaiDistribute"/>
        <w:rPr>
          <w:rFonts w:ascii="Browallia New" w:hAnsi="Browallia New" w:cs="Browallia New"/>
        </w:rPr>
      </w:pPr>
    </w:p>
    <w:p w14:paraId="600C1F92" w14:textId="4C241E3F" w:rsidR="007B27F1" w:rsidRDefault="007B27F1" w:rsidP="00CD4D4E">
      <w:pPr>
        <w:jc w:val="thaiDistribute"/>
        <w:rPr>
          <w:rFonts w:ascii="Browallia New" w:hAnsi="Browallia New" w:cs="Browallia New"/>
        </w:rPr>
      </w:pPr>
    </w:p>
    <w:p w14:paraId="20A93A8B" w14:textId="1737B04E" w:rsidR="007B27F1" w:rsidRDefault="007B27F1" w:rsidP="00CD4D4E">
      <w:pPr>
        <w:jc w:val="thaiDistribute"/>
        <w:rPr>
          <w:rFonts w:ascii="Browallia New" w:hAnsi="Browallia New" w:cs="Browallia New"/>
        </w:rPr>
      </w:pPr>
    </w:p>
    <w:p w14:paraId="4E735097" w14:textId="77777777" w:rsidR="007B27F1" w:rsidRDefault="007B27F1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4DF1DF40" w14:textId="77777777" w:rsidR="00CD4D4E" w:rsidRPr="00C85669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91517CA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F336C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593E6B89" w14:textId="4AB047BA" w:rsidR="004550FE" w:rsidRDefault="004550F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bidi="th-TH"/>
        </w:rPr>
      </w:pPr>
    </w:p>
    <w:p w14:paraId="161BB238" w14:textId="07CBDA26" w:rsidR="004550FE" w:rsidRDefault="004550FE" w:rsidP="004550F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50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327C88F8" w14:textId="77777777" w:rsidR="004550FE" w:rsidRPr="004550FE" w:rsidRDefault="004550FE" w:rsidP="004550F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F90D4DA" w14:textId="68F69683" w:rsidR="004550FE" w:rsidRDefault="004550FE" w:rsidP="004550F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CE5FE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DE5C0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ของบริษัท </w:t>
      </w:r>
      <w:r w:rsidR="00DE5C0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เจนเนอรัล</w:t>
      </w:r>
      <w:r w:rsidR="00DE5C0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E5C0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เอนจิเนียริ่ง</w:t>
      </w:r>
      <w:r w:rsidR="00DE5C0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E5C0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DE5C0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(มหาชน)</w:t>
      </w:r>
      <w:r w:rsidR="0001016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5FE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DE5C0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="005D7EF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D7E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และงบแสดงฐานะการเงินเฉพาะของบริษัท</w:t>
      </w:r>
      <w:r w:rsidR="005D7EF5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5D7EF5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เจนเนอรัล</w:t>
      </w:r>
      <w:r w:rsidR="005D7EF5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5D7EF5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เอนจิเนียริ่ง</w:t>
      </w:r>
      <w:r w:rsidR="005D7EF5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5D7EF5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5D7EF5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(มหาชน)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โดยแสดงความเห็นอย่างไม่มีเงื่อนไขตามรายงานลงวันที่ </w:t>
      </w:r>
      <w:r w:rsidR="00007D61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AA01387" w14:textId="77777777" w:rsidR="001856BE" w:rsidRPr="004550FE" w:rsidRDefault="001856BE" w:rsidP="004550F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242861D" w14:textId="28D5C71F" w:rsidR="004550FE" w:rsidRPr="004550FE" w:rsidRDefault="004550FE" w:rsidP="004550F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="00AE54C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AE54C7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สำหรับงวดสามเดือนและเก้าเดือนสิ้นสุดวันที่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กันยายน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="00AE54C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และงบกระแสเงินสด</w:t>
      </w:r>
      <w:r w:rsidR="00AE54C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AE54C7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สำหรับงวดเก้าเดือนสิ้นสุดวันที่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กันยายน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ของบริษัท </w:t>
      </w:r>
      <w:r w:rsidR="00007D6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เจนเนอรัล</w:t>
      </w:r>
      <w:r w:rsidR="00007D6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07D6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เอนจิเนียริ่ง</w:t>
      </w:r>
      <w:r w:rsidR="00007D6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07D6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007D6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(มหาชน)</w:t>
      </w:r>
      <w:r w:rsidR="0001016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602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และบริษัทย่อย </w:t>
      </w:r>
      <w:r w:rsidR="00024F5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C602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</w:t>
      </w:r>
      <w:r w:rsidR="00A65CC8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และกำไรขาดทุนเบ็ดเสร็จอื่น</w:t>
      </w:r>
      <w:r w:rsidR="00C602C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602CD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สำหรับงวดสามเดือนและเก้าเดือนสิ้นสุดวันที่ </w:t>
      </w:r>
      <w:r w:rsidR="00C602CD"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C602CD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กันยายน </w:t>
      </w:r>
      <w:r w:rsidR="00C602CD"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="00C602CD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="009613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6137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และงบกระแสเงินสด</w:t>
      </w:r>
      <w:r w:rsidR="009613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6137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สำหรับงวดเก้าเดือนสิ้นสุดวันที่ </w:t>
      </w:r>
      <w:r w:rsidR="00961371"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96137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กันยายน </w:t>
      </w:r>
      <w:r w:rsidR="00961371"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="0085298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96137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ขอ</w:t>
      </w:r>
      <w:r w:rsidR="00F630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</w:t>
      </w:r>
      <w:r w:rsidR="0096137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 </w:t>
      </w:r>
      <w:r w:rsidR="0096137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เจนเนอรัล</w:t>
      </w:r>
      <w:r w:rsidR="0096137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6137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เอนจิเนียริ่ง</w:t>
      </w:r>
      <w:r w:rsidR="0096137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61371" w:rsidRPr="004550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9613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61371"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(มหาชน)</w:t>
      </w:r>
      <w:r w:rsidR="009155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613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Pr="00A65CC8">
        <w:rPr>
          <w:rFonts w:ascii="Browallia New" w:hAnsi="Browallia New" w:cs="Browallia New"/>
          <w:sz w:val="28"/>
          <w:szCs w:val="28"/>
          <w:cs/>
          <w:lang w:val="en-US" w:bidi="th-TH"/>
        </w:rPr>
        <w:t>ที่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34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เรื่อง </w:t>
      </w:r>
      <w:r w:rsidR="005D7EF5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="005D7EF5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ในสาระสำคัญ ตามรายงานลงวันที่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007D6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550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พฤศจิกายน </w:t>
      </w:r>
      <w:r w:rsidRPr="004550FE">
        <w:rPr>
          <w:rFonts w:ascii="Browallia New" w:hAnsi="Browallia New" w:cs="Browallia New"/>
          <w:sz w:val="28"/>
          <w:szCs w:val="28"/>
          <w:lang w:val="en-US" w:bidi="th-TH"/>
        </w:rPr>
        <w:t>2560</w:t>
      </w:r>
    </w:p>
    <w:p w14:paraId="67BC860E" w14:textId="77777777" w:rsidR="004550FE" w:rsidRPr="004550FE" w:rsidRDefault="004550F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5B95F694" w14:textId="143C7307" w:rsidR="003C08B4" w:rsidRPr="003C57DC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E1598D9" w14:textId="4D95BDB5" w:rsidR="001F336C" w:rsidRDefault="001F336C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E718F98" w14:textId="64738595" w:rsidR="001F336C" w:rsidRDefault="00891684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916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ฉั่วศรีสกุล</w:t>
      </w:r>
    </w:p>
    <w:p w14:paraId="0E0FD2DC" w14:textId="7884EC7E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61DD6B5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F336C" w:rsidRPr="001F336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891684">
        <w:rPr>
          <w:rFonts w:ascii="Browallia New" w:hAnsi="Browallia New" w:cs="Browallia New"/>
          <w:sz w:val="28"/>
          <w:szCs w:val="28"/>
          <w:lang w:val="en-US" w:bidi="th-TH"/>
        </w:rPr>
        <w:t>624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141150EA" w:rsidR="00CD4D4E" w:rsidRDefault="00A4047E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4047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82D12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A4047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4047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พฤศจิกายน </w:t>
      </w:r>
      <w:r w:rsidR="005062BF" w:rsidRPr="00A4047E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0D76BAE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9F7C5" w14:textId="77777777" w:rsidR="00DF27C2" w:rsidRDefault="00DF27C2">
      <w:r>
        <w:separator/>
      </w:r>
    </w:p>
  </w:endnote>
  <w:endnote w:type="continuationSeparator" w:id="0">
    <w:p w14:paraId="3AE9A6B4" w14:textId="77777777" w:rsidR="00DF27C2" w:rsidRDefault="00DF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131C6" w14:textId="77777777" w:rsidR="00DF27C2" w:rsidRDefault="00DF27C2">
      <w:bookmarkStart w:id="0" w:name="_Hlk482348182"/>
      <w:bookmarkEnd w:id="0"/>
      <w:r>
        <w:separator/>
      </w:r>
    </w:p>
  </w:footnote>
  <w:footnote w:type="continuationSeparator" w:id="0">
    <w:p w14:paraId="363668CC" w14:textId="77777777" w:rsidR="00DF27C2" w:rsidRDefault="00DF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539161A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D49DC81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31D6C6A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D61"/>
    <w:rsid w:val="00010167"/>
    <w:rsid w:val="000162B0"/>
    <w:rsid w:val="00023D4C"/>
    <w:rsid w:val="00024F52"/>
    <w:rsid w:val="0003023B"/>
    <w:rsid w:val="00031D17"/>
    <w:rsid w:val="00044ACE"/>
    <w:rsid w:val="0004550E"/>
    <w:rsid w:val="00052614"/>
    <w:rsid w:val="00063801"/>
    <w:rsid w:val="00067A2B"/>
    <w:rsid w:val="000723F7"/>
    <w:rsid w:val="00074485"/>
    <w:rsid w:val="000828F1"/>
    <w:rsid w:val="00082F59"/>
    <w:rsid w:val="000875D8"/>
    <w:rsid w:val="00094333"/>
    <w:rsid w:val="00097FAB"/>
    <w:rsid w:val="000A1F5E"/>
    <w:rsid w:val="000B65E3"/>
    <w:rsid w:val="000B7090"/>
    <w:rsid w:val="000E52CE"/>
    <w:rsid w:val="000E6738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856BE"/>
    <w:rsid w:val="00187905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336C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67C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57DC"/>
    <w:rsid w:val="003D2605"/>
    <w:rsid w:val="003D64D6"/>
    <w:rsid w:val="003E034A"/>
    <w:rsid w:val="003E3E21"/>
    <w:rsid w:val="003F1162"/>
    <w:rsid w:val="003F56F1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50FE"/>
    <w:rsid w:val="00456EA9"/>
    <w:rsid w:val="00462BCB"/>
    <w:rsid w:val="0046385D"/>
    <w:rsid w:val="00481FE7"/>
    <w:rsid w:val="0048532C"/>
    <w:rsid w:val="00487E39"/>
    <w:rsid w:val="00490078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62BF"/>
    <w:rsid w:val="005070FA"/>
    <w:rsid w:val="0052186A"/>
    <w:rsid w:val="00525A9F"/>
    <w:rsid w:val="005321DA"/>
    <w:rsid w:val="00547541"/>
    <w:rsid w:val="00551365"/>
    <w:rsid w:val="0055362F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494C"/>
    <w:rsid w:val="005D7025"/>
    <w:rsid w:val="005D7EF5"/>
    <w:rsid w:val="005E2D67"/>
    <w:rsid w:val="005E5578"/>
    <w:rsid w:val="005F4D62"/>
    <w:rsid w:val="00610ED7"/>
    <w:rsid w:val="0061772F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628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E0A2E"/>
    <w:rsid w:val="006E20BF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56E6F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B27F1"/>
    <w:rsid w:val="007C6354"/>
    <w:rsid w:val="007D41A1"/>
    <w:rsid w:val="007D45F4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298B"/>
    <w:rsid w:val="008534AA"/>
    <w:rsid w:val="008541C2"/>
    <w:rsid w:val="00854985"/>
    <w:rsid w:val="008719C2"/>
    <w:rsid w:val="00884701"/>
    <w:rsid w:val="00884FF7"/>
    <w:rsid w:val="00891684"/>
    <w:rsid w:val="00894ACE"/>
    <w:rsid w:val="008A769F"/>
    <w:rsid w:val="008B19D9"/>
    <w:rsid w:val="008B1FD3"/>
    <w:rsid w:val="008B204B"/>
    <w:rsid w:val="008C49AE"/>
    <w:rsid w:val="008C546A"/>
    <w:rsid w:val="008C59F7"/>
    <w:rsid w:val="008E7687"/>
    <w:rsid w:val="008F0E3C"/>
    <w:rsid w:val="008F11FA"/>
    <w:rsid w:val="008F1C7D"/>
    <w:rsid w:val="008F33AE"/>
    <w:rsid w:val="008F4ACA"/>
    <w:rsid w:val="008F714A"/>
    <w:rsid w:val="00912F98"/>
    <w:rsid w:val="009155F6"/>
    <w:rsid w:val="00917FBB"/>
    <w:rsid w:val="009219CA"/>
    <w:rsid w:val="009223D3"/>
    <w:rsid w:val="009230F5"/>
    <w:rsid w:val="0092766D"/>
    <w:rsid w:val="00931D7A"/>
    <w:rsid w:val="00935D8D"/>
    <w:rsid w:val="00942FE8"/>
    <w:rsid w:val="00957E70"/>
    <w:rsid w:val="00961371"/>
    <w:rsid w:val="00970DAB"/>
    <w:rsid w:val="0097321D"/>
    <w:rsid w:val="00973827"/>
    <w:rsid w:val="00987338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0C58"/>
    <w:rsid w:val="00A035CE"/>
    <w:rsid w:val="00A0537F"/>
    <w:rsid w:val="00A0602E"/>
    <w:rsid w:val="00A06C1F"/>
    <w:rsid w:val="00A07C79"/>
    <w:rsid w:val="00A07FFA"/>
    <w:rsid w:val="00A11FB4"/>
    <w:rsid w:val="00A1550B"/>
    <w:rsid w:val="00A21134"/>
    <w:rsid w:val="00A30D5D"/>
    <w:rsid w:val="00A35782"/>
    <w:rsid w:val="00A357C1"/>
    <w:rsid w:val="00A362F9"/>
    <w:rsid w:val="00A4047E"/>
    <w:rsid w:val="00A43EE6"/>
    <w:rsid w:val="00A4585A"/>
    <w:rsid w:val="00A60F49"/>
    <w:rsid w:val="00A61E15"/>
    <w:rsid w:val="00A65CC8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54C7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2D12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02C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5FEC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6AA0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DE5C01"/>
    <w:rsid w:val="00DF27C2"/>
    <w:rsid w:val="00E04361"/>
    <w:rsid w:val="00E064FD"/>
    <w:rsid w:val="00E1053A"/>
    <w:rsid w:val="00E13654"/>
    <w:rsid w:val="00E16418"/>
    <w:rsid w:val="00E16ED3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C6DA6"/>
    <w:rsid w:val="00EE0F65"/>
    <w:rsid w:val="00EE44DA"/>
    <w:rsid w:val="00EE59BD"/>
    <w:rsid w:val="00EF190C"/>
    <w:rsid w:val="00F01358"/>
    <w:rsid w:val="00F218D1"/>
    <w:rsid w:val="00F246A1"/>
    <w:rsid w:val="00F33DB7"/>
    <w:rsid w:val="00F37917"/>
    <w:rsid w:val="00F5513E"/>
    <w:rsid w:val="00F630BB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2" ma:contentTypeDescription="Create a new document." ma:contentTypeScope="" ma:versionID="35b986017389181e3208be5d2e26b54d">
  <xsd:schema xmlns:xsd="http://www.w3.org/2001/XMLSchema" xmlns:xs="http://www.w3.org/2001/XMLSchema" xmlns:p="http://schemas.microsoft.com/office/2006/metadata/properties" xmlns:ns2="8b8e6b98-2366-44e3-bdf5-9048ff7dbb44" targetNamespace="http://schemas.microsoft.com/office/2006/metadata/properties" ma:root="true" ma:fieldsID="a2e4f5e52350550e748609da20251285" ns2:_="">
    <xsd:import namespace="8b8e6b98-2366-44e3-bdf5-9048ff7db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CF64D-2A48-4397-87AF-0D0D0FA2A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69C07C-78CE-4D64-A0FC-0766347B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2018-11-12T08:29:00Z</cp:lastPrinted>
  <dcterms:created xsi:type="dcterms:W3CDTF">2018-11-13T07:47:00Z</dcterms:created>
  <dcterms:modified xsi:type="dcterms:W3CDTF">2018-11-13T11:01:00Z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