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D454C" w14:textId="77777777" w:rsidR="00371706" w:rsidRPr="008F2A3E" w:rsidRDefault="00371706" w:rsidP="00616A61">
      <w:pPr>
        <w:rPr>
          <w:rFonts w:ascii="Browallia New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เจนเนอรัล เอนจิเนียริ่ง จำกัด </w:t>
      </w:r>
      <w:r w:rsidRPr="008F2A3E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8F2A3E">
        <w:rPr>
          <w:rFonts w:ascii="Browallia New" w:hAnsi="Browallia New" w:cs="Browallia New"/>
          <w:b/>
          <w:bCs/>
          <w:sz w:val="28"/>
          <w:szCs w:val="28"/>
        </w:rPr>
        <w:t xml:space="preserve">) 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และบริษัทย่อย </w:t>
      </w:r>
    </w:p>
    <w:p w14:paraId="76F84741" w14:textId="6331F67B" w:rsidR="00234D67" w:rsidRPr="008F2A3E" w:rsidRDefault="00234D67" w:rsidP="00234D67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2DD26FDE" w14:textId="03038EFC" w:rsidR="00234D67" w:rsidRPr="008F2A3E" w:rsidRDefault="00237B9B" w:rsidP="00234D67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สำหรับงวดสามเดือน</w:t>
      </w:r>
      <w:r w:rsidR="008C46C7">
        <w:rPr>
          <w:rFonts w:ascii="Browallia New" w:hAnsi="Browallia New" w:cs="Browallia New" w:hint="cs"/>
          <w:b/>
          <w:bCs/>
          <w:sz w:val="28"/>
          <w:szCs w:val="28"/>
          <w:cs/>
        </w:rPr>
        <w:t>และ</w:t>
      </w:r>
      <w:r w:rsidR="00500149">
        <w:rPr>
          <w:rFonts w:ascii="Browallia New" w:hAnsi="Browallia New" w:cs="Browallia New" w:hint="cs"/>
          <w:b/>
          <w:bCs/>
          <w:sz w:val="28"/>
          <w:szCs w:val="28"/>
          <w:cs/>
        </w:rPr>
        <w:t>เก้า</w:t>
      </w:r>
      <w:r w:rsidR="008C46C7">
        <w:rPr>
          <w:rFonts w:ascii="Browallia New" w:hAnsi="Browallia New" w:cs="Browallia New" w:hint="cs"/>
          <w:b/>
          <w:bCs/>
          <w:sz w:val="28"/>
          <w:szCs w:val="28"/>
          <w:cs/>
        </w:rPr>
        <w:t>เดือน</w:t>
      </w:r>
      <w:r w:rsidRPr="008F2A3E">
        <w:rPr>
          <w:rFonts w:ascii="Browallia New" w:hAnsi="Browallia New" w:cs="Browallia New" w:hint="cs"/>
          <w:b/>
          <w:bCs/>
          <w:sz w:val="28"/>
          <w:szCs w:val="28"/>
          <w:cs/>
        </w:rPr>
        <w:t>สิ้นสุด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BD6F20"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8C46C7">
        <w:rPr>
          <w:rFonts w:ascii="Browallia New" w:hAnsi="Browallia New" w:cs="Browallia New"/>
          <w:b/>
          <w:bCs/>
          <w:sz w:val="28"/>
          <w:szCs w:val="28"/>
        </w:rPr>
        <w:t>0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bookmarkStart w:id="1" w:name="_Hlk522191415"/>
      <w:r w:rsidR="00500149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bookmarkEnd w:id="1"/>
      <w:r w:rsidR="008C46C7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BD6F20"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>2561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 แต่สอบทานแล้ว)</w:t>
      </w:r>
    </w:p>
    <w:p w14:paraId="7D1A56CF" w14:textId="77777777" w:rsidR="00234D67" w:rsidRPr="008F2A3E" w:rsidRDefault="00234D67" w:rsidP="00234D67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</w:rPr>
      </w:pPr>
    </w:p>
    <w:p w14:paraId="7681481E" w14:textId="77777777" w:rsidR="00234D67" w:rsidRPr="008F2A3E" w:rsidRDefault="00234D67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ลักษณะการดำเนินธุรกิจ</w:t>
      </w:r>
    </w:p>
    <w:p w14:paraId="58B8B017" w14:textId="77777777" w:rsidR="00234D67" w:rsidRPr="008B77BD" w:rsidRDefault="00234D67" w:rsidP="0023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404852AC" w14:textId="2C2D7627" w:rsidR="00234D67" w:rsidRPr="006A68C4" w:rsidRDefault="00D123D7" w:rsidP="00234D67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บริษัท เจนเนอรัล เอนจิ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เนียริ่ง จำกัด </w:t>
      </w:r>
      <w:r w:rsidRPr="006A68C4">
        <w:rPr>
          <w:rFonts w:ascii="Browallia New" w:hAnsi="Browallia New" w:cs="Browallia New"/>
          <w:sz w:val="28"/>
          <w:szCs w:val="28"/>
        </w:rPr>
        <w:t>(</w:t>
      </w:r>
      <w:r w:rsidRPr="006A68C4">
        <w:rPr>
          <w:rFonts w:ascii="Browallia New" w:hAnsi="Browallia New" w:cs="Browallia New"/>
          <w:sz w:val="28"/>
          <w:szCs w:val="28"/>
          <w:cs/>
        </w:rPr>
        <w:t>มหาชน</w:t>
      </w:r>
      <w:r w:rsidRPr="006A68C4">
        <w:rPr>
          <w:rFonts w:ascii="Browallia New" w:hAnsi="Browallia New" w:cs="Browallia New"/>
          <w:sz w:val="28"/>
          <w:szCs w:val="28"/>
        </w:rPr>
        <w:t>) (“</w:t>
      </w:r>
      <w:r w:rsidRPr="006A68C4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A68C4">
        <w:rPr>
          <w:rFonts w:ascii="Browallia New" w:hAnsi="Browallia New" w:cs="Browallia New"/>
          <w:sz w:val="28"/>
          <w:szCs w:val="28"/>
        </w:rPr>
        <w:t xml:space="preserve">”) </w:t>
      </w:r>
      <w:r w:rsidR="00234D67" w:rsidRPr="006A68C4">
        <w:rPr>
          <w:rFonts w:ascii="Browallia New" w:hAnsi="Browallia New" w:cs="Browallia New"/>
          <w:sz w:val="28"/>
          <w:szCs w:val="28"/>
          <w:cs/>
        </w:rPr>
        <w:t>ดำเนินธุรกิจหลักเกี่ยวกับการผลิต</w:t>
      </w:r>
      <w:r w:rsidR="00234D67" w:rsidRPr="006A68C4">
        <w:rPr>
          <w:rFonts w:ascii="Browallia New" w:hAnsi="Browallia New" w:cs="Browallia New" w:hint="cs"/>
          <w:sz w:val="28"/>
          <w:szCs w:val="28"/>
          <w:cs/>
        </w:rPr>
        <w:t>และจำหน่าย</w:t>
      </w:r>
      <w:r w:rsidR="00234D67" w:rsidRPr="006A68C4">
        <w:rPr>
          <w:rFonts w:ascii="Browallia New" w:hAnsi="Browallia New" w:cs="Browallia New"/>
          <w:sz w:val="28"/>
          <w:szCs w:val="28"/>
          <w:cs/>
        </w:rPr>
        <w:t>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พื้นและผนังคอนกรีตสำเร็จรูปและให้บริการงานก่อสร้างและติดตั้งผลิตภัณฑ์ดังกล่า</w:t>
      </w:r>
      <w:r w:rsidR="00234D67" w:rsidRPr="006A68C4">
        <w:rPr>
          <w:rFonts w:ascii="Browallia New" w:hAnsi="Browallia New" w:cs="Browallia New" w:hint="cs"/>
          <w:sz w:val="28"/>
          <w:szCs w:val="28"/>
          <w:cs/>
        </w:rPr>
        <w:t>ว โดยบริษัทย่อย</w:t>
      </w:r>
      <w:r w:rsidR="008A2A54" w:rsidRPr="006A68C4">
        <w:rPr>
          <w:rFonts w:ascii="Browallia New" w:hAnsi="Browallia New" w:cs="Browallia New" w:hint="cs"/>
          <w:sz w:val="28"/>
          <w:szCs w:val="28"/>
          <w:cs/>
        </w:rPr>
        <w:t>แห่งหนึ่ง</w:t>
      </w:r>
      <w:r w:rsidR="008C1815" w:rsidRPr="006A68C4">
        <w:rPr>
          <w:rFonts w:ascii="Browallia New" w:hAnsi="Browallia New" w:cs="Browallia New" w:hint="cs"/>
          <w:sz w:val="28"/>
          <w:szCs w:val="28"/>
          <w:cs/>
        </w:rPr>
        <w:t>อยู่ระหว่างการ</w:t>
      </w:r>
      <w:r w:rsidR="003105DA" w:rsidRPr="006A68C4">
        <w:rPr>
          <w:rFonts w:ascii="Browallia New" w:hAnsi="Browallia New" w:cs="Browallia New" w:hint="cs"/>
          <w:sz w:val="28"/>
          <w:szCs w:val="28"/>
          <w:cs/>
        </w:rPr>
        <w:t>ก่อสร้าง</w:t>
      </w:r>
      <w:r w:rsidR="00310A4D" w:rsidRPr="006A68C4">
        <w:rPr>
          <w:rFonts w:ascii="Browallia New" w:hAnsi="Browallia New" w:cs="Browallia New"/>
          <w:sz w:val="28"/>
          <w:szCs w:val="28"/>
        </w:rPr>
        <w:t xml:space="preserve"> </w:t>
      </w:r>
      <w:r w:rsidR="008A2A54" w:rsidRPr="006A68C4">
        <w:rPr>
          <w:rFonts w:ascii="Browallia New" w:hAnsi="Browallia New" w:cs="Browallia New" w:hint="cs"/>
          <w:sz w:val="28"/>
          <w:szCs w:val="28"/>
          <w:cs/>
        </w:rPr>
        <w:t>และบริษัทย่อยอีกแห่งหนึ่งอยู่ระหว่าง</w:t>
      </w:r>
      <w:r w:rsidR="003105DA" w:rsidRPr="006A68C4">
        <w:rPr>
          <w:rFonts w:ascii="Browallia New" w:hAnsi="Browallia New" w:cs="Browallia New" w:hint="cs"/>
          <w:sz w:val="28"/>
          <w:szCs w:val="28"/>
          <w:cs/>
        </w:rPr>
        <w:t>เริ่ม</w:t>
      </w:r>
      <w:r w:rsidR="008A2A54" w:rsidRPr="006A68C4">
        <w:rPr>
          <w:rFonts w:ascii="Browallia New" w:hAnsi="Browallia New" w:cs="Browallia New" w:hint="cs"/>
          <w:sz w:val="28"/>
          <w:szCs w:val="28"/>
          <w:cs/>
        </w:rPr>
        <w:t>การดำเนินงานและขายสินค้า</w:t>
      </w:r>
      <w:r w:rsidR="003105DA" w:rsidRPr="006A68C4">
        <w:rPr>
          <w:rFonts w:ascii="Browallia New" w:hAnsi="Browallia New" w:cs="Browallia New" w:hint="cs"/>
          <w:sz w:val="28"/>
          <w:szCs w:val="28"/>
          <w:cs/>
        </w:rPr>
        <w:t>ได้</w:t>
      </w:r>
      <w:r w:rsidR="008A2A54" w:rsidRPr="006A68C4">
        <w:rPr>
          <w:rFonts w:ascii="Browallia New" w:hAnsi="Browallia New" w:cs="Browallia New" w:hint="cs"/>
          <w:sz w:val="28"/>
          <w:szCs w:val="28"/>
          <w:cs/>
        </w:rPr>
        <w:t xml:space="preserve">ตั้งแต่เดือนตุลาคม </w:t>
      </w:r>
      <w:r w:rsidR="008A2A54" w:rsidRPr="006A68C4">
        <w:rPr>
          <w:rFonts w:ascii="Browallia New" w:hAnsi="Browallia New" w:cs="Browallia New"/>
          <w:sz w:val="28"/>
          <w:szCs w:val="28"/>
        </w:rPr>
        <w:t xml:space="preserve">2561 </w:t>
      </w:r>
    </w:p>
    <w:p w14:paraId="3198750A" w14:textId="77777777" w:rsidR="00234D67" w:rsidRPr="006A68C4" w:rsidRDefault="00234D67" w:rsidP="00234D67">
      <w:pPr>
        <w:spacing w:line="240" w:lineRule="auto"/>
        <w:jc w:val="both"/>
        <w:rPr>
          <w:rFonts w:ascii="Browallia New" w:hAnsi="Browallia New" w:cs="Browallia New"/>
          <w:sz w:val="28"/>
          <w:szCs w:val="28"/>
        </w:rPr>
      </w:pPr>
    </w:p>
    <w:p w14:paraId="40CED155" w14:textId="77777777" w:rsidR="00234D67" w:rsidRPr="006A68C4" w:rsidRDefault="009368AB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6A68C4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ข้อมูลทั่วไปและ</w:t>
      </w:r>
      <w:r w:rsidR="00234D67" w:rsidRPr="006A68C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เกณฑ์ในการจัดทำงบการเงินระหว่างกาล</w:t>
      </w:r>
    </w:p>
    <w:p w14:paraId="59417568" w14:textId="77777777" w:rsidR="00234D67" w:rsidRPr="006A68C4" w:rsidRDefault="00234D67" w:rsidP="00234D67">
      <w:pPr>
        <w:tabs>
          <w:tab w:val="left" w:pos="360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F41F438" w14:textId="52C9495E" w:rsidR="001F56AB" w:rsidRPr="008F2A3E" w:rsidRDefault="001F56AB" w:rsidP="0067565B">
      <w:pPr>
        <w:tabs>
          <w:tab w:val="clear" w:pos="454"/>
          <w:tab w:val="left" w:pos="639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2" w:name="_Hlk482306634"/>
      <w:r w:rsidRPr="006A68C4">
        <w:rPr>
          <w:rFonts w:ascii="Browallia New" w:hAnsi="Browallia New" w:cs="Browallia New"/>
          <w:sz w:val="28"/>
          <w:szCs w:val="28"/>
          <w:cs/>
        </w:rPr>
        <w:t>บริษัทเป็นนิติบุคคลที่จัดตั้งขึ้นในประเทศไทย หุ้นของบริษัทได้รับการจดทะเบียนซื้อขายในตลาดหลักทรัพย์</w:t>
      </w:r>
      <w:r w:rsidR="000D1D4B" w:rsidRPr="006A68C4">
        <w:rPr>
          <w:rFonts w:ascii="Browallia New" w:hAnsi="Browallia New" w:cs="Browallia New"/>
          <w:sz w:val="28"/>
          <w:szCs w:val="28"/>
        </w:rPr>
        <w:t xml:space="preserve">              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แห่งประเทศไทยตั้งแต่ปี </w:t>
      </w:r>
      <w:r w:rsidR="00BD6F20" w:rsidRPr="006A68C4">
        <w:rPr>
          <w:rFonts w:ascii="Browallia New" w:hAnsi="Browallia New" w:cs="Browallia New"/>
          <w:sz w:val="28"/>
          <w:szCs w:val="28"/>
          <w:lang w:val="en-GB"/>
        </w:rPr>
        <w:t>2534</w:t>
      </w:r>
      <w:r w:rsidRPr="006A68C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123D7" w:rsidRPr="006A68C4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ตั้งอยู่ที่ เลขที่ </w:t>
      </w:r>
      <w:r w:rsidR="00BD6F20" w:rsidRPr="006A68C4">
        <w:rPr>
          <w:rFonts w:ascii="Browallia New" w:hAnsi="Browallia New" w:cs="Browallia New"/>
          <w:sz w:val="28"/>
          <w:szCs w:val="28"/>
          <w:lang w:val="en-GB"/>
        </w:rPr>
        <w:t>44</w:t>
      </w:r>
      <w:r w:rsidRPr="006A68C4">
        <w:rPr>
          <w:rFonts w:ascii="Browallia New" w:hAnsi="Browallia New" w:cs="Browallia New"/>
          <w:sz w:val="28"/>
          <w:szCs w:val="28"/>
        </w:rPr>
        <w:t>/</w:t>
      </w:r>
      <w:r w:rsidR="00BD6F20" w:rsidRPr="006A68C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6A68C4">
        <w:rPr>
          <w:rFonts w:ascii="Browallia New" w:hAnsi="Browallia New" w:cs="Browallia New"/>
          <w:sz w:val="28"/>
          <w:szCs w:val="28"/>
        </w:rPr>
        <w:t xml:space="preserve"> 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หมู่ </w:t>
      </w:r>
      <w:r w:rsidR="00BD6F20" w:rsidRPr="006A68C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 ถนนติวานนท์ ตำบลบางกะดี อำเภอเมืองปทุมธานี </w:t>
      </w:r>
      <w:r w:rsidRPr="006A68C4">
        <w:rPr>
          <w:rFonts w:ascii="Browallia New" w:hAnsi="Browallia New" w:cs="Browallia New"/>
          <w:sz w:val="28"/>
          <w:szCs w:val="28"/>
          <w:cs/>
          <w:lang w:val="en-GB"/>
        </w:rPr>
        <w:t>จังหวัด</w:t>
      </w:r>
      <w:r w:rsidRPr="006A68C4">
        <w:rPr>
          <w:rFonts w:ascii="Browallia New" w:hAnsi="Browallia New" w:cs="Browallia New"/>
          <w:sz w:val="28"/>
          <w:szCs w:val="28"/>
          <w:cs/>
        </w:rPr>
        <w:t>ปทุมธานี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</w:p>
    <w:bookmarkEnd w:id="2"/>
    <w:p w14:paraId="6042CF39" w14:textId="77777777" w:rsidR="008C718D" w:rsidRPr="008F2A3E" w:rsidRDefault="008C718D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E14B776" w14:textId="6AC83EFA" w:rsidR="007A783E" w:rsidRPr="008F2A3E" w:rsidRDefault="007A783E" w:rsidP="0067565B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งบการเงินรวมและงบการเงินเฉพาะของบริษัทระหว่างกาล (งบการเงินระหว่างกาล) จัดทำขึ้นสำหรับงวดสามเดือน</w:t>
      </w:r>
      <w:r w:rsidR="008C46C7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500149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8C46C7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8C46C7">
        <w:rPr>
          <w:rFonts w:ascii="Browallia New" w:hAnsi="Browallia New" w:cs="Browallia New"/>
          <w:sz w:val="28"/>
          <w:szCs w:val="28"/>
        </w:rPr>
        <w:t xml:space="preserve">30 </w:t>
      </w:r>
      <w:r w:rsidR="00500149" w:rsidRPr="00500149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และได้นำเสนอในสกุลเงินไทยบาทซึ่งเป็นสกุลเงินที่ใช้ในการดำเนินงานของบริษัทใหญ่ กลุ่มบริษัทจัดทำงบการเงินระหว่างกาลตามมาตรฐานการบัญชีฉบับที่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F113D" w:rsidRPr="008F2A3E">
        <w:rPr>
          <w:rFonts w:ascii="Browallia New" w:hAnsi="Browallia New" w:cs="Browallia New" w:hint="cs"/>
          <w:sz w:val="28"/>
          <w:szCs w:val="28"/>
          <w:cs/>
        </w:rPr>
        <w:t>(ปรับปรุง</w:t>
      </w:r>
      <w:r w:rsidR="00AF113D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="00FA679A">
        <w:rPr>
          <w:rFonts w:ascii="Browallia New" w:hAnsi="Browallia New" w:cs="Browallia New"/>
          <w:sz w:val="28"/>
          <w:szCs w:val="28"/>
          <w:lang w:val="en-GB"/>
        </w:rPr>
        <w:t>2560</w:t>
      </w:r>
      <w:r w:rsidR="00AF113D" w:rsidRPr="008F2A3E">
        <w:rPr>
          <w:rFonts w:ascii="Browallia New" w:hAnsi="Browallia New" w:cs="Browallia New" w:hint="cs"/>
          <w:sz w:val="28"/>
          <w:szCs w:val="28"/>
          <w:cs/>
        </w:rPr>
        <w:t>)</w:t>
      </w:r>
      <w:r w:rsidR="00AF113D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="00500149">
        <w:rPr>
          <w:rFonts w:ascii="Browallia New" w:hAnsi="Browallia New" w:cs="Browallia New" w:hint="cs"/>
          <w:sz w:val="28"/>
          <w:szCs w:val="28"/>
          <w:cs/>
        </w:rPr>
        <w:t xml:space="preserve">             </w:t>
      </w:r>
      <w:r w:rsidRPr="008F2A3E">
        <w:rPr>
          <w:rFonts w:ascii="Browallia New" w:hAnsi="Browallia New" w:cs="Browallia New"/>
          <w:sz w:val="28"/>
          <w:szCs w:val="28"/>
          <w:cs/>
        </w:rPr>
        <w:t>เรื่อง</w:t>
      </w:r>
      <w:r w:rsidR="008C46C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F71BD5" w:rsidRPr="008F2A3E">
        <w:rPr>
          <w:rFonts w:ascii="Browallia New" w:hAnsi="Browallia New" w:cs="Browallia New" w:hint="cs"/>
          <w:sz w:val="28"/>
          <w:szCs w:val="28"/>
          <w:cs/>
        </w:rPr>
        <w:t>การรายงานทางการเงิน</w:t>
      </w:r>
      <w:r w:rsidRPr="008F2A3E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="00F71BD5"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โดยไม่ได้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รวบ</w:t>
      </w:r>
      <w:r w:rsidRPr="008F2A3E">
        <w:rPr>
          <w:rFonts w:ascii="Browallia New" w:hAnsi="Browallia New" w:cs="Browallia New"/>
          <w:sz w:val="28"/>
          <w:szCs w:val="28"/>
          <w:cs/>
        </w:rPr>
        <w:t>รวมข้อมูลทั้งหมดในงบการเงินประจำปีที่ได้จัดทำตามมาตรฐานการรายงานทางการเงินของไทย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ผู้ใช้งบการเงินควรใช้งบการเงินระหว่างกาลนี้ควบคู่กับงบการเงินสำหรับ</w:t>
      </w:r>
      <w:r w:rsidR="00500149">
        <w:rPr>
          <w:rFonts w:ascii="Browallia New" w:hAnsi="Browallia New" w:cs="Browallia New" w:hint="cs"/>
          <w:sz w:val="28"/>
          <w:szCs w:val="28"/>
          <w:cs/>
        </w:rPr>
        <w:t xml:space="preserve">         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ปีสิ้นสุดวันที่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2560</w:t>
      </w:r>
    </w:p>
    <w:p w14:paraId="7BCF306F" w14:textId="77777777" w:rsidR="007A783E" w:rsidRPr="008F2A3E" w:rsidRDefault="007A783E" w:rsidP="000D1D4B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6821B38" w14:textId="2E9116F9" w:rsidR="007A783E" w:rsidRPr="008F2A3E" w:rsidRDefault="007A783E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งบการเงินระหว่างกาลอย่างเป็นทางการจัดทำขึ้นโดยภาษาไทย งบการเงินฉบับภาษาอังกฤษเป็นการแปลจาก</w:t>
      </w:r>
      <w:r w:rsidR="000D1D4B">
        <w:rPr>
          <w:rFonts w:ascii="Browallia New" w:hAnsi="Browallia New" w:cs="Browallia New"/>
          <w:sz w:val="28"/>
          <w:szCs w:val="28"/>
        </w:rPr>
        <w:t xml:space="preserve">            </w:t>
      </w:r>
      <w:r w:rsidRPr="008F2A3E">
        <w:rPr>
          <w:rFonts w:ascii="Browallia New" w:hAnsi="Browallia New" w:cs="Browallia New"/>
          <w:sz w:val="28"/>
          <w:szCs w:val="28"/>
          <w:cs/>
        </w:rPr>
        <w:t>งบการเงินฉบับภาษาไทย</w:t>
      </w:r>
    </w:p>
    <w:p w14:paraId="585B07C9" w14:textId="77777777" w:rsidR="007A783E" w:rsidRPr="008F2A3E" w:rsidRDefault="007A783E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37469F0F" w14:textId="6AC283D9" w:rsidR="007A783E" w:rsidRPr="0092165C" w:rsidRDefault="007A783E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A76AA">
        <w:rPr>
          <w:rFonts w:ascii="Browallia New" w:hAnsi="Browallia New" w:cs="Browallia New"/>
          <w:sz w:val="28"/>
          <w:szCs w:val="28"/>
          <w:cs/>
          <w:lang w:val="en-GB"/>
        </w:rPr>
        <w:t xml:space="preserve">งบการเงินระหว่างกาลนี้ได้รับอนุมัติจากคณะกรรมการของบริษัทแล้ว </w:t>
      </w:r>
      <w:r w:rsidRPr="0092165C">
        <w:rPr>
          <w:rFonts w:ascii="Browallia New" w:hAnsi="Browallia New" w:cs="Browallia New"/>
          <w:sz w:val="28"/>
          <w:szCs w:val="28"/>
          <w:cs/>
          <w:lang w:val="en-GB"/>
        </w:rPr>
        <w:t>เมื่อวันที่</w:t>
      </w:r>
      <w:r w:rsidRPr="0092165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2165C" w:rsidRPr="0092165C">
        <w:rPr>
          <w:rFonts w:ascii="Browallia New" w:hAnsi="Browallia New" w:cs="Browallia New"/>
          <w:sz w:val="28"/>
          <w:szCs w:val="28"/>
          <w:lang w:val="en-GB"/>
        </w:rPr>
        <w:t>1</w:t>
      </w:r>
      <w:r w:rsidR="007436E8">
        <w:rPr>
          <w:rFonts w:ascii="Browallia New" w:hAnsi="Browallia New" w:cs="Browallia New"/>
          <w:sz w:val="28"/>
          <w:szCs w:val="28"/>
          <w:lang w:val="en-GB"/>
        </w:rPr>
        <w:t>3</w:t>
      </w:r>
      <w:r w:rsidR="0092165C" w:rsidRPr="0092165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2165C" w:rsidRPr="0092165C">
        <w:rPr>
          <w:rFonts w:ascii="Browallia New" w:hAnsi="Browallia New" w:cs="Browallia New" w:hint="cs"/>
          <w:sz w:val="28"/>
          <w:szCs w:val="28"/>
          <w:cs/>
          <w:lang w:val="en-GB"/>
        </w:rPr>
        <w:t>พฤศจิกายน</w:t>
      </w:r>
      <w:r w:rsidRPr="0092165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D6F20" w:rsidRPr="0092165C">
        <w:rPr>
          <w:rFonts w:ascii="Browallia New" w:hAnsi="Browallia New" w:cs="Browallia New"/>
          <w:sz w:val="28"/>
          <w:szCs w:val="28"/>
          <w:lang w:val="en-GB"/>
        </w:rPr>
        <w:t>2561</w:t>
      </w:r>
    </w:p>
    <w:p w14:paraId="2B50D1A6" w14:textId="77777777" w:rsidR="00234D67" w:rsidRPr="008F2A3E" w:rsidRDefault="00234D67" w:rsidP="00234D6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D1B6881" w14:textId="533E6B13" w:rsidR="00234D67" w:rsidRPr="00F236B0" w:rsidRDefault="00234D67" w:rsidP="00F236B0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1" w:hanging="43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นโยบายการบัญชีที่สำคัญ</w:t>
      </w:r>
    </w:p>
    <w:p w14:paraId="20D802FF" w14:textId="0CF3367F" w:rsidR="00F236B0" w:rsidRDefault="00F236B0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236B0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บริษัทและบริษัทย่อยสำหรับปีสิ้นสุดวันที่</w:t>
      </w:r>
      <w:r w:rsidR="00A16FD6">
        <w:rPr>
          <w:rFonts w:ascii="Browallia New" w:hAnsi="Browallia New" w:cs="Browallia New"/>
          <w:color w:val="000000"/>
          <w:sz w:val="28"/>
          <w:szCs w:val="28"/>
        </w:rPr>
        <w:t xml:space="preserve"> 31 </w:t>
      </w:r>
      <w:r w:rsidRPr="00F236B0">
        <w:rPr>
          <w:rFonts w:ascii="Browallia New" w:hAnsi="Browallia New" w:cs="Browallia New"/>
          <w:color w:val="000000"/>
          <w:sz w:val="28"/>
          <w:szCs w:val="28"/>
          <w:cs/>
        </w:rPr>
        <w:t>ธันวาคม</w:t>
      </w:r>
      <w:r w:rsidR="00A16FD6">
        <w:rPr>
          <w:rFonts w:ascii="Browallia New" w:hAnsi="Browallia New" w:cs="Browallia New"/>
          <w:color w:val="000000"/>
          <w:sz w:val="28"/>
          <w:szCs w:val="28"/>
        </w:rPr>
        <w:t xml:space="preserve"> 2560 </w:t>
      </w:r>
      <w:r w:rsidRPr="00F236B0">
        <w:rPr>
          <w:rFonts w:ascii="Browallia New" w:hAnsi="Browallia New" w:cs="Browallia New"/>
          <w:color w:val="000000"/>
          <w:sz w:val="28"/>
          <w:szCs w:val="28"/>
          <w:cs/>
        </w:rPr>
        <w:t>บริษัทและบริษัทย่อยได้นำมาตรฐานการรายงานทางการเงินฉบับปรับปรุงใหม่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ที่เริ่มในหรือหลังวันที่</w:t>
      </w:r>
      <w:r w:rsidR="00A16FD6">
        <w:rPr>
          <w:rFonts w:ascii="Browallia New" w:hAnsi="Browallia New" w:cs="Browallia New"/>
          <w:color w:val="000000"/>
          <w:sz w:val="28"/>
          <w:szCs w:val="28"/>
        </w:rPr>
        <w:t xml:space="preserve"> 1 </w:t>
      </w:r>
      <w:r w:rsidRPr="00F236B0">
        <w:rPr>
          <w:rFonts w:ascii="Browallia New" w:hAnsi="Browallia New" w:cs="Browallia New"/>
          <w:color w:val="000000"/>
          <w:sz w:val="28"/>
          <w:szCs w:val="28"/>
          <w:cs/>
        </w:rPr>
        <w:t>มกราคม</w:t>
      </w:r>
      <w:r w:rsidR="00A16FD6">
        <w:rPr>
          <w:rFonts w:ascii="Browallia New" w:hAnsi="Browallia New" w:cs="Browallia New"/>
          <w:color w:val="000000"/>
          <w:sz w:val="28"/>
          <w:szCs w:val="28"/>
        </w:rPr>
        <w:t xml:space="preserve"> 2561 </w:t>
      </w:r>
      <w:r w:rsidRPr="00F236B0">
        <w:rPr>
          <w:rFonts w:ascii="Browallia New" w:hAnsi="Browallia New" w:cs="Browallia New"/>
          <w:color w:val="000000"/>
          <w:sz w:val="28"/>
          <w:szCs w:val="28"/>
          <w:cs/>
        </w:rPr>
        <w:t>มาถือปฏิบัติ การปรับปรุงมาตรฐานรายงานทางการเงินดังกล่าวมีขึ้นเพื่อให้มีเนื้อหาเท่าเทียมกับมาตรฐานรายงานทางการเงินระหว่างประเทศ ซึ่งส่วนใหญ่เป็นการปรับปรุงถ้อยคำและคำศัพท์ การตีความมาตรฐานและการให้แนวปฏิบัติทางการบัญชีกับผู้ใช้มาตรฐาน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และบริษัทย่อย</w:t>
      </w:r>
    </w:p>
    <w:p w14:paraId="0A9D53F3" w14:textId="77777777" w:rsidR="00F236B0" w:rsidRPr="00F236B0" w:rsidRDefault="00F236B0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27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9F7A46A" w14:textId="77777777" w:rsidR="00F236B0" w:rsidRPr="00F236B0" w:rsidRDefault="00F236B0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236B0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>ในระหว่างงวด สภาวิชาชีพบัญชีได้เผยแพร่มาตรฐานการรายงานทางการเงินฉบับใหม่ ดังต่อไปนี้</w:t>
      </w:r>
    </w:p>
    <w:p w14:paraId="430C4C72" w14:textId="4808C07E" w:rsidR="003105DA" w:rsidRDefault="00F236B0" w:rsidP="003105DA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236B0">
        <w:rPr>
          <w:rFonts w:ascii="Browallia New" w:hAnsi="Browallia New" w:cs="Browallia New"/>
          <w:color w:val="000000"/>
          <w:sz w:val="28"/>
          <w:szCs w:val="28"/>
          <w:cs/>
        </w:rPr>
        <w:t>มาตรฐานการรายงานทางการเงินฉบับที่</w:t>
      </w:r>
      <w:r w:rsidR="00A16FD6">
        <w:rPr>
          <w:rFonts w:ascii="Browallia New" w:hAnsi="Browallia New" w:cs="Browallia New"/>
          <w:color w:val="000000"/>
          <w:sz w:val="28"/>
          <w:szCs w:val="28"/>
        </w:rPr>
        <w:t xml:space="preserve"> 15 </w:t>
      </w:r>
      <w:r w:rsidRPr="00F236B0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เรื่อง “รายได้จากสัญญาที่ทำกับลูกค้า” </w:t>
      </w:r>
    </w:p>
    <w:p w14:paraId="12CD8C1A" w14:textId="77777777" w:rsidR="00BE6EB4" w:rsidRDefault="00BE6EB4" w:rsidP="00BE6E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1425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92A7835" w14:textId="44D354FC" w:rsidR="00F236B0" w:rsidRDefault="00F236B0" w:rsidP="003105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1425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3105DA">
        <w:rPr>
          <w:rFonts w:ascii="Browallia New" w:hAnsi="Browallia New" w:cs="Browallia New"/>
          <w:color w:val="000000"/>
          <w:sz w:val="28"/>
          <w:szCs w:val="28"/>
          <w:cs/>
        </w:rPr>
        <w:t>มีผลบังคับใช้ตั้งแต่วันที่</w:t>
      </w:r>
      <w:r w:rsidR="00A16FD6" w:rsidRPr="003105DA">
        <w:rPr>
          <w:rFonts w:ascii="Browallia New" w:hAnsi="Browallia New" w:cs="Browallia New"/>
          <w:color w:val="000000"/>
          <w:sz w:val="28"/>
          <w:szCs w:val="28"/>
        </w:rPr>
        <w:t xml:space="preserve"> 1 </w:t>
      </w:r>
      <w:r w:rsidRPr="003105DA">
        <w:rPr>
          <w:rFonts w:ascii="Browallia New" w:hAnsi="Browallia New" w:cs="Browallia New"/>
          <w:color w:val="000000"/>
          <w:sz w:val="28"/>
          <w:szCs w:val="28"/>
          <w:cs/>
        </w:rPr>
        <w:t>มกราคม</w:t>
      </w:r>
      <w:r w:rsidR="00A16FD6" w:rsidRPr="003105DA">
        <w:rPr>
          <w:rFonts w:ascii="Browallia New" w:hAnsi="Browallia New" w:cs="Browallia New"/>
          <w:color w:val="000000"/>
          <w:sz w:val="28"/>
          <w:szCs w:val="28"/>
        </w:rPr>
        <w:t xml:space="preserve"> 2562 </w:t>
      </w:r>
      <w:r w:rsidRPr="003105DA">
        <w:rPr>
          <w:rFonts w:ascii="Browallia New" w:hAnsi="Browallia New" w:cs="Browallia New"/>
          <w:color w:val="000000"/>
          <w:sz w:val="28"/>
          <w:szCs w:val="28"/>
          <w:cs/>
        </w:rPr>
        <w:t>โดยมาตรฐานการรายงานทางการเงิน ฉบับที่</w:t>
      </w:r>
      <w:r w:rsidR="00A16FD6" w:rsidRPr="003105DA">
        <w:rPr>
          <w:rFonts w:ascii="Browallia New" w:hAnsi="Browallia New" w:cs="Browallia New"/>
          <w:color w:val="000000"/>
          <w:sz w:val="28"/>
          <w:szCs w:val="28"/>
        </w:rPr>
        <w:t xml:space="preserve"> 15 </w:t>
      </w:r>
      <w:r w:rsidRPr="003105DA">
        <w:rPr>
          <w:rFonts w:ascii="Browallia New" w:hAnsi="Browallia New" w:cs="Browallia New"/>
          <w:color w:val="000000"/>
          <w:sz w:val="28"/>
          <w:szCs w:val="28"/>
          <w:cs/>
        </w:rPr>
        <w:t>นำเสนอหลักการการรับรู้รายได้ใหม่แทนที่มาตรฐานการบัญชี ฉบับที่</w:t>
      </w:r>
      <w:r w:rsidR="00A16FD6" w:rsidRPr="003105DA">
        <w:rPr>
          <w:rFonts w:ascii="Browallia New" w:hAnsi="Browallia New" w:cs="Browallia New"/>
          <w:color w:val="000000"/>
          <w:sz w:val="28"/>
          <w:szCs w:val="28"/>
        </w:rPr>
        <w:t xml:space="preserve"> 18 </w:t>
      </w:r>
      <w:r w:rsidRPr="003105DA">
        <w:rPr>
          <w:rFonts w:ascii="Browallia New" w:hAnsi="Browallia New" w:cs="Browallia New"/>
          <w:color w:val="000000"/>
          <w:sz w:val="28"/>
          <w:szCs w:val="28"/>
          <w:cs/>
        </w:rPr>
        <w:t>เรื่อง “รายได้” มาตรฐานการบัญชี ฉบับที่</w:t>
      </w:r>
      <w:r w:rsidR="00A16FD6" w:rsidRPr="003105DA">
        <w:rPr>
          <w:rFonts w:ascii="Browallia New" w:hAnsi="Browallia New" w:cs="Browallia New"/>
          <w:color w:val="000000"/>
          <w:sz w:val="28"/>
          <w:szCs w:val="28"/>
        </w:rPr>
        <w:t xml:space="preserve"> 11 </w:t>
      </w:r>
      <w:r w:rsidRPr="003105DA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เรื่อง “สัญญาก่อสร้าง” รวมถึงการตีความมาตรฐานที่เกี่ยวข้องกับรายได้อีกหลายฉบับ มาตรฐานฉบับใหม่ได้มีการกำหนดหลักการในการรับรู้รายได้และให้แนวปฏิบัติทางการบัญชีเพิ่มเติมในหลายเรื่อง ซึ่งมีรายละเอียดจำกัดในมาตรฐานการรายงานทางการเงินที่ใช้ในปัจจุบัน </w:t>
      </w:r>
    </w:p>
    <w:p w14:paraId="7A702355" w14:textId="77777777" w:rsidR="002118E5" w:rsidRPr="003105DA" w:rsidRDefault="002118E5" w:rsidP="003105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1425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498F323" w14:textId="3B086146" w:rsidR="003105DA" w:rsidRDefault="00F236B0" w:rsidP="003105D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236B0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มาตรฐานการรายงานทางการเงินที่เกี่ยวข้องกับกลุ่มเครื่องมือทางการเงิน </w:t>
      </w:r>
    </w:p>
    <w:p w14:paraId="4B889BC3" w14:textId="77777777" w:rsidR="002118E5" w:rsidRDefault="002118E5" w:rsidP="002118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1425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B2C52D9" w14:textId="535AFC96" w:rsidR="00F236B0" w:rsidRPr="003105DA" w:rsidRDefault="00F236B0" w:rsidP="003105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1425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3105DA">
        <w:rPr>
          <w:rFonts w:ascii="Browallia New" w:hAnsi="Browallia New" w:cs="Browallia New"/>
          <w:color w:val="000000"/>
          <w:sz w:val="28"/>
          <w:szCs w:val="28"/>
          <w:cs/>
        </w:rPr>
        <w:t>มีผลบังคับใช้ตั้งแต่วันที่</w:t>
      </w:r>
      <w:r w:rsidR="00A16FD6" w:rsidRPr="003105DA">
        <w:rPr>
          <w:rFonts w:ascii="Browallia New" w:hAnsi="Browallia New" w:cs="Browallia New"/>
          <w:color w:val="000000"/>
          <w:sz w:val="28"/>
          <w:szCs w:val="28"/>
        </w:rPr>
        <w:t xml:space="preserve"> 1 </w:t>
      </w:r>
      <w:r w:rsidRPr="003105DA">
        <w:rPr>
          <w:rFonts w:ascii="Browallia New" w:hAnsi="Browallia New" w:cs="Browallia New"/>
          <w:color w:val="000000"/>
          <w:sz w:val="28"/>
          <w:szCs w:val="28"/>
          <w:cs/>
        </w:rPr>
        <w:t>มกราคม</w:t>
      </w:r>
      <w:r w:rsidR="00A16FD6" w:rsidRPr="003105DA">
        <w:rPr>
          <w:rFonts w:ascii="Browallia New" w:hAnsi="Browallia New" w:cs="Browallia New"/>
          <w:color w:val="000000"/>
          <w:sz w:val="28"/>
          <w:szCs w:val="28"/>
        </w:rPr>
        <w:t xml:space="preserve"> 2563 </w:t>
      </w:r>
      <w:r w:rsidRPr="003105DA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ที่ให้ข้อกำหนดเกี่ยวกับนิยาม การรับรู้ การจัดประเภทรายการ การวัดมูลค่า การด้อยค่า การตัดรายการของสินทรัพย์และหนี้สินทางการเงิน และการบัญชีป้องกันความเสี่ยง </w:t>
      </w:r>
    </w:p>
    <w:p w14:paraId="570452A0" w14:textId="5AB46E17" w:rsidR="007270FE" w:rsidRPr="003105DA" w:rsidRDefault="00F236B0" w:rsidP="00310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236B0">
        <w:rPr>
          <w:rFonts w:ascii="Browallia New" w:hAnsi="Browallia New" w:cs="Browallia New"/>
          <w:color w:val="000000"/>
          <w:sz w:val="28"/>
          <w:szCs w:val="28"/>
          <w:cs/>
        </w:rPr>
        <w:t>บริษัทและบริษัทย่อยจะนำมาตรฐานฉบับใหม่นี้มาถือป</w:t>
      </w:r>
      <w:r w:rsidR="008A2A54">
        <w:rPr>
          <w:rFonts w:ascii="Browallia New" w:hAnsi="Browallia New" w:cs="Browallia New" w:hint="cs"/>
          <w:color w:val="000000"/>
          <w:sz w:val="28"/>
          <w:szCs w:val="28"/>
          <w:cs/>
        </w:rPr>
        <w:t>ฏิ</w:t>
      </w:r>
      <w:r w:rsidRPr="00F236B0">
        <w:rPr>
          <w:rFonts w:ascii="Browallia New" w:hAnsi="Browallia New" w:cs="Browallia New"/>
          <w:color w:val="000000"/>
          <w:sz w:val="28"/>
          <w:szCs w:val="28"/>
          <w:cs/>
        </w:rPr>
        <w:t>บัติ เมื่อมีผลบังคับใช้ ปัจจุบันฝ่ายบริหารอยู่ระหว่างการประเมินผลกระทบต่องบการเงินในงวดที่เริ่มต้นใช้มาตรฐานเหล่านี้</w:t>
      </w:r>
    </w:p>
    <w:p w14:paraId="3EA4158A" w14:textId="77777777" w:rsidR="00234D67" w:rsidRPr="008F2A3E" w:rsidRDefault="00234D67" w:rsidP="0024092F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41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การประมาณการ</w:t>
      </w:r>
    </w:p>
    <w:p w14:paraId="37DB2A65" w14:textId="77777777" w:rsidR="00234D67" w:rsidRPr="008F2A3E" w:rsidRDefault="00234D67" w:rsidP="0023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DF647AB" w14:textId="77777777" w:rsidR="00234D67" w:rsidRPr="008F2A3E" w:rsidRDefault="00234D67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ในการจัดทำงบการเงินระหว่างกาล ฝ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่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ายบริหารใช้ดุลยพินิจ การประมาณการ และข้อสมมติฐานเกี่ยวกับการรับรู้ </w:t>
      </w:r>
      <w:r w:rsidR="005A50E4" w:rsidRPr="008F2A3E">
        <w:rPr>
          <w:rFonts w:ascii="Browallia New" w:hAnsi="Browallia New" w:cs="Browallia New"/>
          <w:sz w:val="28"/>
          <w:szCs w:val="28"/>
        </w:rPr>
        <w:t xml:space="preserve"> 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ผลที่เกิดขึ้นจริงอาจจะแตกต่างจากดุลยพินิจ </w:t>
      </w:r>
      <w:r w:rsidR="005A50E4" w:rsidRPr="008F2A3E">
        <w:rPr>
          <w:rFonts w:ascii="Browallia New" w:hAnsi="Browallia New" w:cs="Browallia New"/>
          <w:sz w:val="28"/>
          <w:szCs w:val="28"/>
        </w:rPr>
        <w:t xml:space="preserve">            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1C28694E" w14:textId="77777777" w:rsidR="00234D67" w:rsidRPr="008F2A3E" w:rsidRDefault="00234D67" w:rsidP="00E67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4F75699" w14:textId="77777777" w:rsidR="00F236B0" w:rsidRDefault="00234D67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ถือตามเกณฑ์</w:t>
      </w:r>
      <w:r w:rsidRPr="008F2A3E">
        <w:rPr>
          <w:rFonts w:ascii="Browallia New" w:hAnsi="Browallia New" w:cs="Browallia New"/>
          <w:sz w:val="28"/>
          <w:szCs w:val="28"/>
          <w:cs/>
        </w:rPr>
        <w:t>เหมือนกับที่ใช้ในการจัดทำงบการเงินประจำปีสิ้นสุดวันที่</w:t>
      </w:r>
      <w:r w:rsidRPr="008F2A3E">
        <w:rPr>
          <w:rFonts w:ascii="Browallia New" w:hAnsi="Browallia New" w:cs="Browallia New"/>
          <w:cs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2560</w:t>
      </w:r>
    </w:p>
    <w:p w14:paraId="6E5194B1" w14:textId="6CE45CC0" w:rsidR="00F236B0" w:rsidRDefault="00F236B0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FC7146F" w14:textId="6367A257" w:rsidR="0005273C" w:rsidRDefault="0005273C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9CBD067" w14:textId="3B06CF5E" w:rsidR="0005273C" w:rsidRDefault="0005273C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F4E1BB9" w14:textId="428A4220" w:rsidR="0005273C" w:rsidRDefault="0005273C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D17AF20" w14:textId="20A62EE0" w:rsidR="0005273C" w:rsidRDefault="0005273C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2610F75" w14:textId="56F0432B" w:rsidR="0005273C" w:rsidRDefault="0005273C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A4DA827" w14:textId="7038D0B5" w:rsidR="003105DA" w:rsidRDefault="003105DA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EABA936" w14:textId="2A876764" w:rsidR="003105DA" w:rsidRDefault="003105DA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7963AF3" w14:textId="49604B07" w:rsidR="003105DA" w:rsidRDefault="003105DA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E2B21B7" w14:textId="27B9189D" w:rsidR="003105DA" w:rsidRDefault="003105DA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2F1FC2E" w14:textId="18642C95" w:rsidR="003105DA" w:rsidRDefault="003105DA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60F08A0" w14:textId="19CAD152" w:rsidR="003105DA" w:rsidRDefault="003105DA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28654C1" w14:textId="77777777" w:rsidR="003105DA" w:rsidRDefault="003105DA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72CB6BE" w14:textId="222EDA76" w:rsidR="00E9348B" w:rsidRPr="000839D0" w:rsidRDefault="00E9348B" w:rsidP="00F236B0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39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ลูกหนี้การค้า</w:t>
      </w:r>
      <w:r w:rsidRPr="000839D0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และลูกหนี้อื่น</w:t>
      </w:r>
      <w:r w:rsidRPr="000839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</w:p>
    <w:p w14:paraId="096B9B80" w14:textId="77777777" w:rsidR="00D44E65" w:rsidRPr="008F2A3E" w:rsidRDefault="00D44E65" w:rsidP="00D44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00393660" w14:textId="49FBF6AE" w:rsidR="00E9348B" w:rsidRPr="008F2A3E" w:rsidRDefault="00D44E65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24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</w:rPr>
        <w:t xml:space="preserve">  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E9348B" w:rsidRPr="008F2A3E">
        <w:rPr>
          <w:rFonts w:ascii="Browallia New" w:hAnsi="Browallia New" w:cs="Browallia New"/>
          <w:sz w:val="28"/>
          <w:szCs w:val="28"/>
        </w:rPr>
        <w:t>3</w:t>
      </w:r>
      <w:r w:rsidR="0067565B">
        <w:rPr>
          <w:rFonts w:ascii="Browallia New" w:hAnsi="Browallia New" w:cs="Browallia New"/>
          <w:sz w:val="28"/>
          <w:szCs w:val="28"/>
        </w:rPr>
        <w:t>0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="00500149" w:rsidRPr="00500149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9348B" w:rsidRPr="008F2A3E">
        <w:rPr>
          <w:rFonts w:ascii="Browallia New" w:hAnsi="Browallia New" w:cs="Browallia New"/>
          <w:sz w:val="28"/>
          <w:szCs w:val="28"/>
        </w:rPr>
        <w:t>256</w:t>
      </w:r>
      <w:r w:rsidRPr="008F2A3E">
        <w:rPr>
          <w:rFonts w:ascii="Browallia New" w:hAnsi="Browallia New" w:cs="Browallia New"/>
          <w:sz w:val="28"/>
          <w:szCs w:val="28"/>
        </w:rPr>
        <w:t>1</w:t>
      </w:r>
      <w:r w:rsidR="00122B86" w:rsidRPr="008F2A3E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E9348B" w:rsidRPr="008F2A3E">
        <w:rPr>
          <w:rFonts w:ascii="Browallia New" w:hAnsi="Browallia New" w:cs="Browallia New"/>
          <w:sz w:val="28"/>
          <w:szCs w:val="28"/>
        </w:rPr>
        <w:t>31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9348B" w:rsidRPr="008F2A3E">
        <w:rPr>
          <w:rFonts w:ascii="Browallia New" w:hAnsi="Browallia New" w:cs="Browallia New"/>
          <w:sz w:val="28"/>
          <w:szCs w:val="28"/>
        </w:rPr>
        <w:t>25</w:t>
      </w:r>
      <w:r w:rsidR="00EE6CAE" w:rsidRPr="008F2A3E">
        <w:rPr>
          <w:rFonts w:ascii="Browallia New" w:hAnsi="Browallia New" w:cs="Browallia New"/>
          <w:sz w:val="28"/>
          <w:szCs w:val="28"/>
        </w:rPr>
        <w:t>60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 มียอดคงเหลือลูกหนี้การค้า</w:t>
      </w:r>
      <w:r w:rsidR="00E9348B" w:rsidRPr="008F2A3E">
        <w:rPr>
          <w:rFonts w:ascii="Browallia New" w:hAnsi="Browallia New" w:cs="Browallia New" w:hint="cs"/>
          <w:sz w:val="28"/>
          <w:szCs w:val="28"/>
          <w:cs/>
        </w:rPr>
        <w:t>และลูกหนี้อื่น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2DE7AF2F" w14:textId="77777777" w:rsidR="00D44E65" w:rsidRPr="008F2A3E" w:rsidRDefault="00D44E65" w:rsidP="00E9348B">
      <w:pPr>
        <w:pStyle w:val="ListParagraph"/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tbl>
      <w:tblPr>
        <w:tblW w:w="89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7"/>
        <w:gridCol w:w="1107"/>
        <w:gridCol w:w="236"/>
        <w:gridCol w:w="1069"/>
        <w:gridCol w:w="236"/>
        <w:gridCol w:w="1076"/>
        <w:gridCol w:w="236"/>
        <w:gridCol w:w="1143"/>
      </w:tblGrid>
      <w:tr w:rsidR="00D44E65" w:rsidRPr="008F2A3E" w14:paraId="3D5E5A89" w14:textId="77777777" w:rsidTr="0024092F">
        <w:trPr>
          <w:cantSplit/>
        </w:trPr>
        <w:tc>
          <w:tcPr>
            <w:tcW w:w="3827" w:type="dxa"/>
          </w:tcPr>
          <w:p w14:paraId="2C385B4B" w14:textId="77777777" w:rsidR="00D44E65" w:rsidRPr="00056382" w:rsidRDefault="00D44E65" w:rsidP="00402E81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5103" w:type="dxa"/>
            <w:gridSpan w:val="7"/>
          </w:tcPr>
          <w:p w14:paraId="09131D79" w14:textId="77777777" w:rsidR="00D44E65" w:rsidRPr="00056382" w:rsidRDefault="00D44E65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(หน่วย : พันบาท)</w:t>
            </w:r>
          </w:p>
        </w:tc>
      </w:tr>
      <w:tr w:rsidR="00D44E65" w:rsidRPr="008F2A3E" w14:paraId="24BF4EA2" w14:textId="77777777" w:rsidTr="0024092F">
        <w:trPr>
          <w:cantSplit/>
          <w:trHeight w:val="346"/>
        </w:trPr>
        <w:tc>
          <w:tcPr>
            <w:tcW w:w="3827" w:type="dxa"/>
          </w:tcPr>
          <w:p w14:paraId="67C420B8" w14:textId="77777777" w:rsidR="00D44E65" w:rsidRPr="00056382" w:rsidRDefault="00D44E65" w:rsidP="00402E81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2412" w:type="dxa"/>
            <w:gridSpan w:val="3"/>
          </w:tcPr>
          <w:p w14:paraId="6A2822B6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0C8813A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55" w:type="dxa"/>
            <w:gridSpan w:val="3"/>
            <w:tcBorders>
              <w:bottom w:val="single" w:sz="4" w:space="0" w:color="auto"/>
            </w:tcBorders>
          </w:tcPr>
          <w:p w14:paraId="47125122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D44E65" w:rsidRPr="008F2A3E" w14:paraId="40C4214B" w14:textId="77777777" w:rsidTr="0024092F">
        <w:trPr>
          <w:cantSplit/>
        </w:trPr>
        <w:tc>
          <w:tcPr>
            <w:tcW w:w="3827" w:type="dxa"/>
          </w:tcPr>
          <w:p w14:paraId="5A38690D" w14:textId="77777777" w:rsidR="00D44E65" w:rsidRPr="00056382" w:rsidRDefault="00D44E65" w:rsidP="00402E8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30D83" w14:textId="7107CEEE" w:rsidR="00D44E65" w:rsidRPr="00056382" w:rsidRDefault="0067565B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="00500149" w:rsidRPr="00500149">
              <w:rPr>
                <w:rFonts w:ascii="Browallia New" w:hAnsi="Browallia New" w:cs="Browallia New"/>
                <w:sz w:val="27"/>
                <w:szCs w:val="27"/>
                <w:cs/>
              </w:rPr>
              <w:t>กันยายน</w:t>
            </w:r>
            <w:r w:rsidR="00D44E65" w:rsidRPr="00056382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 w:rsidR="008A135E" w:rsidRPr="00056382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8CA22BE" w14:textId="77777777" w:rsidR="00D44E65" w:rsidRPr="00056382" w:rsidRDefault="00D44E65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3D026" w14:textId="77777777" w:rsidR="00D44E65" w:rsidRPr="00056382" w:rsidRDefault="00D44E65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056382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056382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="00F76C48" w:rsidRPr="00056382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236" w:type="dxa"/>
            <w:vAlign w:val="bottom"/>
          </w:tcPr>
          <w:p w14:paraId="10754F33" w14:textId="77777777" w:rsidR="00D44E65" w:rsidRPr="00056382" w:rsidRDefault="00D44E65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7F6C01B5" w14:textId="3D9FED52" w:rsidR="00D44E65" w:rsidRPr="00056382" w:rsidRDefault="0067565B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="00500149" w:rsidRPr="00500149">
              <w:rPr>
                <w:rFonts w:ascii="Browallia New" w:hAnsi="Browallia New" w:cs="Browallia New"/>
                <w:sz w:val="27"/>
                <w:szCs w:val="27"/>
                <w:cs/>
              </w:rPr>
              <w:t>กันยายน</w:t>
            </w:r>
            <w:r w:rsidR="008A135E" w:rsidRPr="00056382">
              <w:rPr>
                <w:rFonts w:ascii="Browallia New" w:hAnsi="Browallia New" w:cs="Browallia New"/>
                <w:sz w:val="27"/>
                <w:szCs w:val="27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8A8712" w14:textId="77777777" w:rsidR="00D44E65" w:rsidRPr="00056382" w:rsidRDefault="00D44E65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CA35D" w14:textId="77777777" w:rsidR="00D44E65" w:rsidRPr="00056382" w:rsidRDefault="00D44E65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056382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056382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="00F76C48" w:rsidRPr="00056382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</w:tr>
      <w:tr w:rsidR="00D44E65" w:rsidRPr="008F2A3E" w14:paraId="77C9A7BF" w14:textId="77777777" w:rsidTr="0024092F">
        <w:trPr>
          <w:cantSplit/>
        </w:trPr>
        <w:tc>
          <w:tcPr>
            <w:tcW w:w="3827" w:type="dxa"/>
          </w:tcPr>
          <w:p w14:paraId="3F3E137C" w14:textId="77777777" w:rsidR="00D44E65" w:rsidRPr="00056382" w:rsidRDefault="00D44E65" w:rsidP="00402E8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107" w:type="dxa"/>
          </w:tcPr>
          <w:p w14:paraId="4B7E62B3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4A9D4106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</w:tcPr>
          <w:p w14:paraId="0DD44E69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4D0D3B5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</w:tcPr>
          <w:p w14:paraId="7A569E1E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67FCDD28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43" w:type="dxa"/>
          </w:tcPr>
          <w:p w14:paraId="6ABD35E6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44E65" w:rsidRPr="008F2A3E" w14:paraId="24501869" w14:textId="77777777" w:rsidTr="0024092F">
        <w:trPr>
          <w:cantSplit/>
        </w:trPr>
        <w:tc>
          <w:tcPr>
            <w:tcW w:w="3827" w:type="dxa"/>
          </w:tcPr>
          <w:p w14:paraId="0E353982" w14:textId="77777777" w:rsidR="00D44E65" w:rsidRPr="00056382" w:rsidRDefault="00D44E65" w:rsidP="00402E81">
            <w:pPr>
              <w:pStyle w:val="a4"/>
              <w:widowControl/>
              <w:ind w:right="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56382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ลูกหนี้การค้า – </w:t>
            </w:r>
            <w:r w:rsidRPr="00056382">
              <w:rPr>
                <w:rFonts w:ascii="Browallia New" w:hAnsi="Browallia New" w:cs="Browallia New" w:hint="cs"/>
                <w:sz w:val="27"/>
                <w:szCs w:val="27"/>
                <w:cs/>
              </w:rPr>
              <w:t>ลูกค้าทั่วไป</w:t>
            </w:r>
          </w:p>
        </w:tc>
        <w:tc>
          <w:tcPr>
            <w:tcW w:w="1107" w:type="dxa"/>
          </w:tcPr>
          <w:p w14:paraId="2AEBF217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38B3293C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</w:tcPr>
          <w:p w14:paraId="4C41A435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D45750D" w14:textId="77777777" w:rsidR="00D44E65" w:rsidRPr="00056382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</w:tcPr>
          <w:p w14:paraId="3CA82780" w14:textId="77777777" w:rsidR="00D44E65" w:rsidRPr="00056382" w:rsidRDefault="00D44E65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1A0020AF" w14:textId="77777777" w:rsidR="00D44E65" w:rsidRPr="00056382" w:rsidRDefault="00D44E65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</w:tcPr>
          <w:p w14:paraId="11F2A27C" w14:textId="77777777" w:rsidR="00D44E65" w:rsidRPr="00056382" w:rsidRDefault="00D44E65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692A79" w:rsidRPr="0092165C" w14:paraId="4B17EBED" w14:textId="77777777" w:rsidTr="0045302F">
        <w:trPr>
          <w:cantSplit/>
        </w:trPr>
        <w:tc>
          <w:tcPr>
            <w:tcW w:w="3827" w:type="dxa"/>
          </w:tcPr>
          <w:p w14:paraId="2FC531D0" w14:textId="77777777" w:rsidR="00692A79" w:rsidRPr="0092165C" w:rsidRDefault="00692A79" w:rsidP="00692A79">
            <w:pPr>
              <w:pStyle w:val="a4"/>
              <w:widowControl/>
              <w:ind w:right="0"/>
              <w:rPr>
                <w:rFonts w:ascii="Browallia New" w:hAnsi="Browallia New" w:cs="Browallia New"/>
                <w:sz w:val="27"/>
                <w:szCs w:val="27"/>
              </w:rPr>
            </w:pPr>
            <w:r w:rsidRPr="00056382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 </w:t>
            </w:r>
            <w:r w:rsidRPr="00056382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92165C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07" w:type="dxa"/>
          </w:tcPr>
          <w:p w14:paraId="3B14BED9" w14:textId="1FC13649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373,827 </w:t>
            </w:r>
          </w:p>
        </w:tc>
        <w:tc>
          <w:tcPr>
            <w:tcW w:w="236" w:type="dxa"/>
          </w:tcPr>
          <w:p w14:paraId="25EA4CD9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</w:tcPr>
          <w:p w14:paraId="2892D549" w14:textId="148B7FF6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431,768</w:t>
            </w:r>
          </w:p>
        </w:tc>
        <w:tc>
          <w:tcPr>
            <w:tcW w:w="236" w:type="dxa"/>
          </w:tcPr>
          <w:p w14:paraId="240D0AB1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</w:tcPr>
          <w:p w14:paraId="235FF27B" w14:textId="44241E2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127CF">
              <w:rPr>
                <w:rFonts w:ascii="Browallia New" w:hAnsi="Browallia New" w:cs="Browallia New"/>
                <w:sz w:val="27"/>
                <w:szCs w:val="27"/>
              </w:rPr>
              <w:t xml:space="preserve"> 373,827 </w:t>
            </w:r>
          </w:p>
        </w:tc>
        <w:tc>
          <w:tcPr>
            <w:tcW w:w="236" w:type="dxa"/>
          </w:tcPr>
          <w:p w14:paraId="32E62BC8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</w:tcPr>
          <w:p w14:paraId="432A5BFE" w14:textId="3784AF62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431,768</w:t>
            </w:r>
          </w:p>
        </w:tc>
      </w:tr>
      <w:tr w:rsidR="00692A79" w:rsidRPr="0092165C" w14:paraId="6AFFAC85" w14:textId="77777777" w:rsidTr="0045302F">
        <w:trPr>
          <w:cantSplit/>
        </w:trPr>
        <w:tc>
          <w:tcPr>
            <w:tcW w:w="3827" w:type="dxa"/>
          </w:tcPr>
          <w:p w14:paraId="6FC2B5F7" w14:textId="77777777" w:rsidR="00692A79" w:rsidRPr="0092165C" w:rsidRDefault="00692A79" w:rsidP="00692A79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</w:pPr>
            <w:r w:rsidRPr="0092165C">
              <w:rPr>
                <w:rFonts w:ascii="Browallia New" w:hAnsi="Browallia New" w:cs="Browallia New" w:hint="cs"/>
                <w:color w:val="auto"/>
                <w:sz w:val="27"/>
                <w:szCs w:val="27"/>
                <w:cs/>
              </w:rPr>
              <w:t xml:space="preserve">  </w:t>
            </w:r>
            <w:r w:rsidRPr="0092165C">
              <w:rPr>
                <w:rFonts w:ascii="Browallia New" w:hAnsi="Browallia New" w:cs="Browallia New"/>
                <w:color w:val="auto"/>
                <w:sz w:val="27"/>
                <w:szCs w:val="27"/>
              </w:rPr>
              <w:t xml:space="preserve"> </w:t>
            </w:r>
            <w:r w:rsidRPr="0092165C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>เช็ครับลงวันที่ล่วงหน้า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BCBC0E4" w14:textId="524C5148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2,162 </w:t>
            </w:r>
          </w:p>
        </w:tc>
        <w:tc>
          <w:tcPr>
            <w:tcW w:w="236" w:type="dxa"/>
          </w:tcPr>
          <w:p w14:paraId="72B39D8D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FB0294C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26</w:t>
            </w:r>
          </w:p>
        </w:tc>
        <w:tc>
          <w:tcPr>
            <w:tcW w:w="236" w:type="dxa"/>
          </w:tcPr>
          <w:p w14:paraId="542D4B35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8AB212B" w14:textId="43F63433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127CF">
              <w:rPr>
                <w:rFonts w:ascii="Browallia New" w:hAnsi="Browallia New" w:cs="Browallia New"/>
                <w:sz w:val="27"/>
                <w:szCs w:val="27"/>
              </w:rPr>
              <w:t xml:space="preserve"> 2,162 </w:t>
            </w:r>
          </w:p>
        </w:tc>
        <w:tc>
          <w:tcPr>
            <w:tcW w:w="236" w:type="dxa"/>
          </w:tcPr>
          <w:p w14:paraId="08246490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732980A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26</w:t>
            </w:r>
          </w:p>
        </w:tc>
      </w:tr>
      <w:tr w:rsidR="00692A79" w:rsidRPr="0092165C" w14:paraId="16B93C5E" w14:textId="77777777" w:rsidTr="0045302F">
        <w:trPr>
          <w:cantSplit/>
        </w:trPr>
        <w:tc>
          <w:tcPr>
            <w:tcW w:w="3827" w:type="dxa"/>
          </w:tcPr>
          <w:p w14:paraId="6D8A51F1" w14:textId="77777777" w:rsidR="00692A79" w:rsidRPr="0092165C" w:rsidRDefault="00692A79" w:rsidP="00692A79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</w:pPr>
            <w:r w:rsidRPr="0092165C">
              <w:rPr>
                <w:rFonts w:ascii="Browallia New" w:hAnsi="Browallia New" w:cs="Browallia New" w:hint="cs"/>
                <w:color w:val="auto"/>
                <w:sz w:val="27"/>
                <w:szCs w:val="27"/>
                <w:cs/>
              </w:rPr>
              <w:t>รวม</w:t>
            </w:r>
            <w:r w:rsidRPr="0092165C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>ลูกหนี้การค้า – ลูกค้าทั่วไป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E766C7B" w14:textId="54D70AED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375,989 </w:t>
            </w:r>
          </w:p>
        </w:tc>
        <w:tc>
          <w:tcPr>
            <w:tcW w:w="236" w:type="dxa"/>
          </w:tcPr>
          <w:p w14:paraId="502C941B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93ABF87" w14:textId="194DCD5C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431,794</w:t>
            </w:r>
          </w:p>
        </w:tc>
        <w:tc>
          <w:tcPr>
            <w:tcW w:w="236" w:type="dxa"/>
          </w:tcPr>
          <w:p w14:paraId="3DD27137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D4E1648" w14:textId="69E21716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127CF">
              <w:rPr>
                <w:rFonts w:ascii="Browallia New" w:hAnsi="Browallia New" w:cs="Browallia New"/>
                <w:sz w:val="27"/>
                <w:szCs w:val="27"/>
              </w:rPr>
              <w:t xml:space="preserve"> 375,989 </w:t>
            </w:r>
          </w:p>
        </w:tc>
        <w:tc>
          <w:tcPr>
            <w:tcW w:w="236" w:type="dxa"/>
          </w:tcPr>
          <w:p w14:paraId="47B9B70D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AB040F8" w14:textId="22D6538A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431,794</w:t>
            </w:r>
          </w:p>
        </w:tc>
      </w:tr>
      <w:tr w:rsidR="00692A79" w:rsidRPr="0092165C" w14:paraId="3A040C90" w14:textId="77777777" w:rsidTr="0045302F">
        <w:trPr>
          <w:cantSplit/>
        </w:trPr>
        <w:tc>
          <w:tcPr>
            <w:tcW w:w="3827" w:type="dxa"/>
          </w:tcPr>
          <w:p w14:paraId="5B4DA68E" w14:textId="77777777" w:rsidR="00692A79" w:rsidRPr="0092165C" w:rsidRDefault="00692A79" w:rsidP="00692A79">
            <w:pPr>
              <w:pStyle w:val="a4"/>
              <w:widowControl/>
              <w:ind w:right="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ลูกหนี้การค้า – </w:t>
            </w:r>
            <w:r w:rsidRPr="0092165C">
              <w:rPr>
                <w:rFonts w:ascii="Browallia New" w:hAnsi="Browallia New" w:cs="Browallia New" w:hint="cs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CFB8F92" w14:textId="05613F7F" w:rsidR="00692A79" w:rsidRPr="00E61568" w:rsidRDefault="001B2368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B2368">
              <w:rPr>
                <w:rFonts w:ascii="Browallia New" w:hAnsi="Browallia New" w:cs="Browallia New"/>
                <w:sz w:val="27"/>
                <w:szCs w:val="27"/>
              </w:rPr>
              <w:t>5,884</w:t>
            </w:r>
          </w:p>
        </w:tc>
        <w:tc>
          <w:tcPr>
            <w:tcW w:w="236" w:type="dxa"/>
          </w:tcPr>
          <w:p w14:paraId="69BFA2C9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7D4F58C" w14:textId="76357F1D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6,581</w:t>
            </w:r>
          </w:p>
        </w:tc>
        <w:tc>
          <w:tcPr>
            <w:tcW w:w="236" w:type="dxa"/>
          </w:tcPr>
          <w:p w14:paraId="3FDCF7B7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B180B10" w14:textId="0C719845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127CF">
              <w:rPr>
                <w:rFonts w:ascii="Browallia New" w:hAnsi="Browallia New" w:cs="Browallia New"/>
                <w:sz w:val="27"/>
                <w:szCs w:val="27"/>
              </w:rPr>
              <w:t xml:space="preserve"> 7,042 </w:t>
            </w:r>
          </w:p>
        </w:tc>
        <w:tc>
          <w:tcPr>
            <w:tcW w:w="236" w:type="dxa"/>
          </w:tcPr>
          <w:p w14:paraId="046D27A7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A96E60A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10,386</w:t>
            </w:r>
          </w:p>
        </w:tc>
      </w:tr>
      <w:tr w:rsidR="001B2368" w:rsidRPr="0092165C" w14:paraId="27699216" w14:textId="77777777" w:rsidTr="0045302F">
        <w:trPr>
          <w:cantSplit/>
        </w:trPr>
        <w:tc>
          <w:tcPr>
            <w:tcW w:w="3827" w:type="dxa"/>
          </w:tcPr>
          <w:p w14:paraId="4862BE9D" w14:textId="77777777" w:rsidR="001B2368" w:rsidRPr="0092165C" w:rsidRDefault="001B2368" w:rsidP="001B2368">
            <w:pPr>
              <w:pStyle w:val="a4"/>
              <w:widowControl/>
              <w:ind w:right="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  <w:r w:rsidRPr="0092165C">
              <w:rPr>
                <w:rFonts w:ascii="Browallia New" w:hAnsi="Browallia New" w:cs="Browallia New" w:hint="cs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F375FC2" w14:textId="3315AB1C" w:rsidR="001B2368" w:rsidRPr="00E61568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B2368">
              <w:rPr>
                <w:rFonts w:ascii="Browallia New" w:hAnsi="Browallia New" w:cs="Browallia New"/>
                <w:sz w:val="27"/>
                <w:szCs w:val="27"/>
              </w:rPr>
              <w:t xml:space="preserve"> 381,873 </w:t>
            </w:r>
          </w:p>
        </w:tc>
        <w:tc>
          <w:tcPr>
            <w:tcW w:w="236" w:type="dxa"/>
          </w:tcPr>
          <w:p w14:paraId="5A615D55" w14:textId="77777777" w:rsidR="001B2368" w:rsidRPr="0092165C" w:rsidRDefault="001B2368" w:rsidP="001B2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64466722" w14:textId="77777777" w:rsidR="001B2368" w:rsidRPr="0092165C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438,375</w:t>
            </w:r>
          </w:p>
        </w:tc>
        <w:tc>
          <w:tcPr>
            <w:tcW w:w="236" w:type="dxa"/>
          </w:tcPr>
          <w:p w14:paraId="7BEF7AB6" w14:textId="77777777" w:rsidR="001B2368" w:rsidRPr="0092165C" w:rsidRDefault="001B2368" w:rsidP="001B2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D437F85" w14:textId="6878BF43" w:rsidR="001B2368" w:rsidRPr="0092165C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127CF">
              <w:rPr>
                <w:rFonts w:ascii="Browallia New" w:hAnsi="Browallia New" w:cs="Browallia New"/>
                <w:sz w:val="27"/>
                <w:szCs w:val="27"/>
              </w:rPr>
              <w:t xml:space="preserve"> 383,031 </w:t>
            </w:r>
          </w:p>
        </w:tc>
        <w:tc>
          <w:tcPr>
            <w:tcW w:w="236" w:type="dxa"/>
          </w:tcPr>
          <w:p w14:paraId="117FDE45" w14:textId="77777777" w:rsidR="001B2368" w:rsidRPr="0092165C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17EC572" w14:textId="169D60B6" w:rsidR="001B2368" w:rsidRPr="0092165C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442,180</w:t>
            </w:r>
          </w:p>
        </w:tc>
      </w:tr>
      <w:tr w:rsidR="001B2368" w:rsidRPr="0092165C" w14:paraId="2C088B83" w14:textId="77777777" w:rsidTr="0045302F">
        <w:trPr>
          <w:cantSplit/>
        </w:trPr>
        <w:tc>
          <w:tcPr>
            <w:tcW w:w="3827" w:type="dxa"/>
          </w:tcPr>
          <w:p w14:paraId="18163095" w14:textId="77777777" w:rsidR="001B2368" w:rsidRPr="0092165C" w:rsidRDefault="001B2368" w:rsidP="001B2368">
            <w:pPr>
              <w:pStyle w:val="a4"/>
              <w:widowControl/>
              <w:ind w:right="0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92165C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</w:t>
            </w:r>
            <w:r w:rsidRPr="0092165C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6528EC2" w14:textId="259422EE" w:rsidR="001B2368" w:rsidRPr="00E61568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B2368">
              <w:rPr>
                <w:rFonts w:ascii="Browallia New" w:hAnsi="Browallia New" w:cs="Browallia New"/>
                <w:sz w:val="27"/>
                <w:szCs w:val="27"/>
              </w:rPr>
              <w:t xml:space="preserve"> (17,899)</w:t>
            </w:r>
          </w:p>
        </w:tc>
        <w:tc>
          <w:tcPr>
            <w:tcW w:w="236" w:type="dxa"/>
          </w:tcPr>
          <w:p w14:paraId="483B7F05" w14:textId="77777777" w:rsidR="001B2368" w:rsidRPr="0092165C" w:rsidRDefault="001B2368" w:rsidP="001B2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2D84B4CA" w14:textId="77777777" w:rsidR="001B2368" w:rsidRPr="0092165C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2165C">
              <w:rPr>
                <w:rFonts w:ascii="Browallia New" w:hAnsi="Browallia New" w:cs="Browallia New" w:hint="cs"/>
                <w:sz w:val="27"/>
                <w:szCs w:val="27"/>
                <w:cs/>
              </w:rPr>
              <w:t>(15</w:t>
            </w:r>
            <w:r w:rsidRPr="0092165C">
              <w:rPr>
                <w:rFonts w:ascii="Browallia New" w:hAnsi="Browallia New" w:cs="Browallia New"/>
                <w:sz w:val="27"/>
                <w:szCs w:val="27"/>
              </w:rPr>
              <w:t>,097</w:t>
            </w:r>
            <w:r w:rsidRPr="0092165C">
              <w:rPr>
                <w:rFonts w:ascii="Browallia New" w:hAnsi="Browallia New" w:cs="Browallia New" w:hint="cs"/>
                <w:sz w:val="27"/>
                <w:szCs w:val="27"/>
                <w:cs/>
              </w:rPr>
              <w:t>)</w:t>
            </w:r>
          </w:p>
        </w:tc>
        <w:tc>
          <w:tcPr>
            <w:tcW w:w="236" w:type="dxa"/>
          </w:tcPr>
          <w:p w14:paraId="57187848" w14:textId="77777777" w:rsidR="001B2368" w:rsidRPr="0092165C" w:rsidRDefault="001B2368" w:rsidP="001B2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0CB4642" w14:textId="066C319C" w:rsidR="001B2368" w:rsidRPr="0092165C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D127CF">
              <w:rPr>
                <w:rFonts w:ascii="Browallia New" w:hAnsi="Browallia New" w:cs="Browallia New"/>
                <w:sz w:val="27"/>
                <w:szCs w:val="27"/>
              </w:rPr>
              <w:t xml:space="preserve"> (17,899)</w:t>
            </w:r>
          </w:p>
        </w:tc>
        <w:tc>
          <w:tcPr>
            <w:tcW w:w="236" w:type="dxa"/>
          </w:tcPr>
          <w:p w14:paraId="71534597" w14:textId="77777777" w:rsidR="001B2368" w:rsidRPr="0092165C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2A1961D" w14:textId="77777777" w:rsidR="001B2368" w:rsidRPr="0092165C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2165C">
              <w:rPr>
                <w:rFonts w:ascii="Browallia New" w:hAnsi="Browallia New" w:cs="Browallia New" w:hint="cs"/>
                <w:sz w:val="27"/>
                <w:szCs w:val="27"/>
                <w:cs/>
              </w:rPr>
              <w:t>(15</w:t>
            </w:r>
            <w:r w:rsidRPr="0092165C">
              <w:rPr>
                <w:rFonts w:ascii="Browallia New" w:hAnsi="Browallia New" w:cs="Browallia New"/>
                <w:sz w:val="27"/>
                <w:szCs w:val="27"/>
              </w:rPr>
              <w:t>,097</w:t>
            </w:r>
            <w:r w:rsidRPr="0092165C">
              <w:rPr>
                <w:rFonts w:ascii="Browallia New" w:hAnsi="Browallia New" w:cs="Browallia New" w:hint="cs"/>
                <w:sz w:val="27"/>
                <w:szCs w:val="27"/>
                <w:cs/>
              </w:rPr>
              <w:t>)</w:t>
            </w:r>
          </w:p>
        </w:tc>
      </w:tr>
      <w:tr w:rsidR="001B2368" w:rsidRPr="0092165C" w14:paraId="28C879BA" w14:textId="77777777" w:rsidTr="0045302F">
        <w:trPr>
          <w:cantSplit/>
        </w:trPr>
        <w:tc>
          <w:tcPr>
            <w:tcW w:w="3827" w:type="dxa"/>
          </w:tcPr>
          <w:p w14:paraId="5EDCE42C" w14:textId="77777777" w:rsidR="001B2368" w:rsidRPr="0092165C" w:rsidRDefault="001B2368" w:rsidP="001B236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</w:pPr>
            <w:r w:rsidRPr="0092165C">
              <w:rPr>
                <w:rFonts w:ascii="Browallia New" w:hAnsi="Browallia New" w:cs="Browallia New" w:hint="cs"/>
                <w:color w:val="auto"/>
                <w:sz w:val="27"/>
                <w:szCs w:val="27"/>
                <w:cs/>
              </w:rPr>
              <w:t xml:space="preserve">ลูกหนี้การค้า </w:t>
            </w:r>
            <w:r w:rsidRPr="0092165C">
              <w:rPr>
                <w:rFonts w:ascii="Browallia New" w:hAnsi="Browallia New" w:cs="Browallia New"/>
                <w:sz w:val="27"/>
                <w:szCs w:val="27"/>
                <w:cs/>
              </w:rPr>
              <w:t>–</w:t>
            </w:r>
            <w:r w:rsidRPr="0092165C">
              <w:rPr>
                <w:rFonts w:ascii="Browallia New" w:hAnsi="Browallia New" w:cs="Browallia New" w:hint="cs"/>
                <w:color w:val="auto"/>
                <w:sz w:val="27"/>
                <w:szCs w:val="27"/>
                <w:cs/>
              </w:rPr>
              <w:t xml:space="preserve"> </w:t>
            </w:r>
            <w:r w:rsidRPr="0092165C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B2A660B" w14:textId="6B03E9CA" w:rsidR="001B2368" w:rsidRPr="00E61568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B2368">
              <w:rPr>
                <w:rFonts w:ascii="Browallia New" w:hAnsi="Browallia New" w:cs="Browallia New"/>
                <w:sz w:val="27"/>
                <w:szCs w:val="27"/>
              </w:rPr>
              <w:t xml:space="preserve"> 363,974 </w:t>
            </w:r>
          </w:p>
        </w:tc>
        <w:tc>
          <w:tcPr>
            <w:tcW w:w="236" w:type="dxa"/>
          </w:tcPr>
          <w:p w14:paraId="049989B8" w14:textId="77777777" w:rsidR="001B2368" w:rsidRPr="0092165C" w:rsidRDefault="001B2368" w:rsidP="001B2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1450388" w14:textId="77777777" w:rsidR="001B2368" w:rsidRPr="0092165C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 w:hint="cs"/>
                <w:sz w:val="27"/>
                <w:szCs w:val="27"/>
                <w:cs/>
              </w:rPr>
              <w:t>423</w:t>
            </w:r>
            <w:r w:rsidRPr="0092165C">
              <w:rPr>
                <w:rFonts w:ascii="Browallia New" w:hAnsi="Browallia New" w:cs="Browallia New"/>
                <w:sz w:val="27"/>
                <w:szCs w:val="27"/>
              </w:rPr>
              <w:t>,278</w:t>
            </w:r>
          </w:p>
        </w:tc>
        <w:tc>
          <w:tcPr>
            <w:tcW w:w="236" w:type="dxa"/>
          </w:tcPr>
          <w:p w14:paraId="1FA527EA" w14:textId="77777777" w:rsidR="001B2368" w:rsidRPr="0092165C" w:rsidRDefault="001B2368" w:rsidP="001B2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DF8F5A1" w14:textId="4B98C83C" w:rsidR="001B2368" w:rsidRPr="0092165C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127CF">
              <w:rPr>
                <w:rFonts w:ascii="Browallia New" w:hAnsi="Browallia New" w:cs="Browallia New"/>
                <w:sz w:val="27"/>
                <w:szCs w:val="27"/>
              </w:rPr>
              <w:t xml:space="preserve"> 365,132 </w:t>
            </w:r>
          </w:p>
        </w:tc>
        <w:tc>
          <w:tcPr>
            <w:tcW w:w="236" w:type="dxa"/>
          </w:tcPr>
          <w:p w14:paraId="72F3EF1C" w14:textId="77777777" w:rsidR="001B2368" w:rsidRPr="0092165C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3290C45" w14:textId="310B6D9C" w:rsidR="001B2368" w:rsidRPr="0092165C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427,083</w:t>
            </w:r>
          </w:p>
        </w:tc>
      </w:tr>
      <w:tr w:rsidR="001B2368" w:rsidRPr="0092165C" w14:paraId="33E06841" w14:textId="77777777" w:rsidTr="0045302F">
        <w:trPr>
          <w:cantSplit/>
        </w:trPr>
        <w:tc>
          <w:tcPr>
            <w:tcW w:w="3827" w:type="dxa"/>
          </w:tcPr>
          <w:p w14:paraId="2DF29310" w14:textId="77777777" w:rsidR="001B2368" w:rsidRPr="0092165C" w:rsidRDefault="001B2368" w:rsidP="001B236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</w:pPr>
            <w:r w:rsidRPr="0092165C">
              <w:rPr>
                <w:rFonts w:ascii="Browallia New" w:hAnsi="Browallia New" w:cs="Browallia New" w:hint="cs"/>
                <w:color w:val="auto"/>
                <w:sz w:val="27"/>
                <w:szCs w:val="27"/>
                <w:cs/>
              </w:rPr>
              <w:t>ลูกหนี้อื่น</w:t>
            </w:r>
            <w:r w:rsidRPr="0092165C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 xml:space="preserve"> – </w:t>
            </w:r>
            <w:r w:rsidRPr="0092165C">
              <w:rPr>
                <w:rFonts w:ascii="Browallia New" w:hAnsi="Browallia New" w:cs="Browallia New" w:hint="cs"/>
                <w:color w:val="auto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1107" w:type="dxa"/>
          </w:tcPr>
          <w:p w14:paraId="4E009305" w14:textId="24C8FE7B" w:rsidR="001B2368" w:rsidRPr="00E61568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B2368">
              <w:rPr>
                <w:rFonts w:ascii="Browallia New" w:hAnsi="Browallia New" w:cs="Browallia New"/>
                <w:sz w:val="27"/>
                <w:szCs w:val="27"/>
              </w:rPr>
              <w:t xml:space="preserve"> 1,118 </w:t>
            </w:r>
          </w:p>
        </w:tc>
        <w:tc>
          <w:tcPr>
            <w:tcW w:w="236" w:type="dxa"/>
          </w:tcPr>
          <w:p w14:paraId="0715083A" w14:textId="77777777" w:rsidR="001B2368" w:rsidRPr="0092165C" w:rsidRDefault="001B2368" w:rsidP="001B2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</w:tcPr>
          <w:p w14:paraId="4CE951A4" w14:textId="77777777" w:rsidR="001B2368" w:rsidRPr="0092165C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1,947</w:t>
            </w:r>
          </w:p>
        </w:tc>
        <w:tc>
          <w:tcPr>
            <w:tcW w:w="236" w:type="dxa"/>
          </w:tcPr>
          <w:p w14:paraId="2DEDDFBD" w14:textId="77777777" w:rsidR="001B2368" w:rsidRPr="0092165C" w:rsidRDefault="001B2368" w:rsidP="001B2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</w:tcPr>
          <w:p w14:paraId="19AD235D" w14:textId="111F44EC" w:rsidR="001B2368" w:rsidRPr="0092165C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127CF">
              <w:rPr>
                <w:rFonts w:ascii="Browallia New" w:hAnsi="Browallia New" w:cs="Browallia New"/>
                <w:sz w:val="27"/>
                <w:szCs w:val="27"/>
              </w:rPr>
              <w:t xml:space="preserve"> 5,782 </w:t>
            </w:r>
          </w:p>
        </w:tc>
        <w:tc>
          <w:tcPr>
            <w:tcW w:w="236" w:type="dxa"/>
          </w:tcPr>
          <w:p w14:paraId="22326820" w14:textId="77777777" w:rsidR="001B2368" w:rsidRPr="0092165C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</w:tcPr>
          <w:p w14:paraId="02D15617" w14:textId="77777777" w:rsidR="001B2368" w:rsidRPr="0092165C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10,633</w:t>
            </w:r>
          </w:p>
        </w:tc>
      </w:tr>
      <w:tr w:rsidR="001B2368" w:rsidRPr="008F2A3E" w14:paraId="1C56CADE" w14:textId="77777777" w:rsidTr="0045302F">
        <w:trPr>
          <w:cantSplit/>
        </w:trPr>
        <w:tc>
          <w:tcPr>
            <w:tcW w:w="3827" w:type="dxa"/>
          </w:tcPr>
          <w:p w14:paraId="430C4C6C" w14:textId="77777777" w:rsidR="001B2368" w:rsidRPr="0092165C" w:rsidRDefault="001B2368" w:rsidP="001B2368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cs/>
              </w:rPr>
            </w:pPr>
            <w:r w:rsidRPr="0092165C">
              <w:rPr>
                <w:rFonts w:ascii="Browallia New" w:hAnsi="Browallia New" w:cs="Browallia New" w:hint="cs"/>
                <w:b/>
                <w:bCs/>
                <w:color w:val="auto"/>
                <w:sz w:val="27"/>
                <w:szCs w:val="27"/>
                <w:cs/>
              </w:rPr>
              <w:t>รวมลูกหนี้การค้าและลูกหนี้อื่น</w:t>
            </w:r>
            <w:r w:rsidRPr="0092165C"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cs/>
              </w:rPr>
              <w:t xml:space="preserve"> – 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49DCAEAA" w14:textId="603EAAF7" w:rsidR="001B2368" w:rsidRPr="00E61568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B2368">
              <w:rPr>
                <w:rFonts w:ascii="Browallia New" w:hAnsi="Browallia New" w:cs="Browallia New"/>
                <w:sz w:val="27"/>
                <w:szCs w:val="27"/>
              </w:rPr>
              <w:t xml:space="preserve"> 365,092 </w:t>
            </w:r>
          </w:p>
        </w:tc>
        <w:tc>
          <w:tcPr>
            <w:tcW w:w="236" w:type="dxa"/>
          </w:tcPr>
          <w:p w14:paraId="32258B06" w14:textId="77777777" w:rsidR="001B2368" w:rsidRPr="0092165C" w:rsidRDefault="001B2368" w:rsidP="001B2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2" w:space="0" w:color="auto"/>
            </w:tcBorders>
          </w:tcPr>
          <w:p w14:paraId="655321CB" w14:textId="77777777" w:rsidR="001B2368" w:rsidRPr="0092165C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425,225</w:t>
            </w:r>
          </w:p>
        </w:tc>
        <w:tc>
          <w:tcPr>
            <w:tcW w:w="236" w:type="dxa"/>
          </w:tcPr>
          <w:p w14:paraId="414466ED" w14:textId="77777777" w:rsidR="001B2368" w:rsidRPr="0092165C" w:rsidRDefault="001B2368" w:rsidP="001B2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12" w:space="0" w:color="auto"/>
            </w:tcBorders>
          </w:tcPr>
          <w:p w14:paraId="782D6770" w14:textId="60643F34" w:rsidR="001B2368" w:rsidRPr="0092165C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127CF">
              <w:rPr>
                <w:rFonts w:ascii="Browallia New" w:hAnsi="Browallia New" w:cs="Browallia New"/>
                <w:sz w:val="27"/>
                <w:szCs w:val="27"/>
              </w:rPr>
              <w:t xml:space="preserve"> 370,914 </w:t>
            </w:r>
          </w:p>
        </w:tc>
        <w:tc>
          <w:tcPr>
            <w:tcW w:w="236" w:type="dxa"/>
          </w:tcPr>
          <w:p w14:paraId="00E62FA0" w14:textId="77777777" w:rsidR="001B2368" w:rsidRPr="0092165C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19BDAB06" w14:textId="6E7BD890" w:rsidR="001B2368" w:rsidRPr="00056382" w:rsidRDefault="001B2368" w:rsidP="001B236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437,716</w:t>
            </w:r>
          </w:p>
        </w:tc>
      </w:tr>
    </w:tbl>
    <w:p w14:paraId="45BB908A" w14:textId="77777777" w:rsidR="00A24AF5" w:rsidRDefault="00A24AF5" w:rsidP="0005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59BDB5" w14:textId="77CE706A" w:rsidR="0020040C" w:rsidRPr="008F2A3E" w:rsidRDefault="0020040C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ยอดคงเหลือลูกหนี้การค้าแยกตามอายุหนี้ได้ดังนี้</w:t>
      </w:r>
    </w:p>
    <w:p w14:paraId="6ECFB912" w14:textId="77777777" w:rsidR="0020040C" w:rsidRPr="00C27E81" w:rsidRDefault="0020040C" w:rsidP="00FA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80"/>
        <w:gridCol w:w="270"/>
        <w:gridCol w:w="1080"/>
        <w:gridCol w:w="270"/>
        <w:gridCol w:w="1170"/>
        <w:gridCol w:w="270"/>
        <w:gridCol w:w="1080"/>
      </w:tblGrid>
      <w:tr w:rsidR="0020040C" w:rsidRPr="006349A6" w14:paraId="37FDE524" w14:textId="77777777" w:rsidTr="00B4771A">
        <w:trPr>
          <w:cantSplit/>
          <w:tblHeader/>
        </w:trPr>
        <w:tc>
          <w:tcPr>
            <w:tcW w:w="3780" w:type="dxa"/>
          </w:tcPr>
          <w:p w14:paraId="31FBCC18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220" w:type="dxa"/>
            <w:gridSpan w:val="7"/>
          </w:tcPr>
          <w:p w14:paraId="23D18592" w14:textId="77777777" w:rsidR="0020040C" w:rsidRPr="006349A6" w:rsidRDefault="0020040C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(หน่วย : พันบาท)</w:t>
            </w:r>
          </w:p>
        </w:tc>
      </w:tr>
      <w:tr w:rsidR="0020040C" w:rsidRPr="006349A6" w14:paraId="41AF11AD" w14:textId="77777777" w:rsidTr="00B4771A">
        <w:trPr>
          <w:cantSplit/>
          <w:tblHeader/>
        </w:trPr>
        <w:tc>
          <w:tcPr>
            <w:tcW w:w="3780" w:type="dxa"/>
          </w:tcPr>
          <w:p w14:paraId="224C6B46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8BC240F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4C0462B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2F50969F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20040C" w:rsidRPr="006349A6" w14:paraId="26F6C2BD" w14:textId="77777777" w:rsidTr="00B4771A">
        <w:trPr>
          <w:cantSplit/>
          <w:tblHeader/>
        </w:trPr>
        <w:tc>
          <w:tcPr>
            <w:tcW w:w="3780" w:type="dxa"/>
          </w:tcPr>
          <w:p w14:paraId="7445F15C" w14:textId="77777777" w:rsidR="0020040C" w:rsidRPr="006349A6" w:rsidRDefault="0020040C" w:rsidP="00402E8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95C9E" w14:textId="7BBA448E" w:rsidR="0020040C" w:rsidRPr="006349A6" w:rsidRDefault="0067565B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="00500149" w:rsidRPr="00500149">
              <w:rPr>
                <w:rFonts w:ascii="Browallia New" w:hAnsi="Browallia New" w:cs="Browallia New"/>
                <w:sz w:val="27"/>
                <w:szCs w:val="27"/>
                <w:cs/>
              </w:rPr>
              <w:t>กันยายน</w:t>
            </w:r>
            <w:r w:rsidR="000D1D4B" w:rsidRPr="006349A6">
              <w:rPr>
                <w:rFonts w:ascii="Browallia New" w:eastAsia="SimSun" w:hAnsi="Browallia New" w:cs="Browallia New"/>
                <w:sz w:val="27"/>
                <w:szCs w:val="27"/>
                <w:lang w:val="en-GB"/>
              </w:rPr>
              <w:t xml:space="preserve">   </w:t>
            </w:r>
            <w:r w:rsidR="0020040C" w:rsidRPr="006349A6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 w:rsidR="009C2D91" w:rsidRPr="006349A6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B72FF87" w14:textId="77777777" w:rsidR="0020040C" w:rsidRPr="006349A6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1A79F" w14:textId="77777777" w:rsidR="0020040C" w:rsidRPr="006349A6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="009C2D91" w:rsidRPr="006349A6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270" w:type="dxa"/>
            <w:vAlign w:val="bottom"/>
          </w:tcPr>
          <w:p w14:paraId="214866D7" w14:textId="77777777" w:rsidR="0020040C" w:rsidRPr="006349A6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9E051E" w14:textId="431EDAD3" w:rsidR="0020040C" w:rsidRPr="006349A6" w:rsidRDefault="0067565B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="00500149" w:rsidRPr="00500149">
              <w:rPr>
                <w:rFonts w:ascii="Browallia New" w:hAnsi="Browallia New" w:cs="Browallia New"/>
                <w:sz w:val="27"/>
                <w:szCs w:val="27"/>
                <w:cs/>
              </w:rPr>
              <w:t>กันยายน</w:t>
            </w:r>
            <w:r w:rsidR="009C2D91" w:rsidRPr="006349A6">
              <w:rPr>
                <w:rFonts w:ascii="Browallia New" w:hAnsi="Browallia New" w:cs="Browallia New"/>
                <w:sz w:val="27"/>
                <w:szCs w:val="27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63746E2" w14:textId="77777777" w:rsidR="0020040C" w:rsidRPr="006349A6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73707" w14:textId="77777777" w:rsidR="0020040C" w:rsidRPr="006349A6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="009C2D91" w:rsidRPr="006349A6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</w:tr>
      <w:tr w:rsidR="0020040C" w:rsidRPr="006349A6" w14:paraId="0B08E317" w14:textId="77777777" w:rsidTr="00F50C9A">
        <w:trPr>
          <w:cantSplit/>
        </w:trPr>
        <w:tc>
          <w:tcPr>
            <w:tcW w:w="3780" w:type="dxa"/>
            <w:vAlign w:val="center"/>
          </w:tcPr>
          <w:p w14:paraId="6399932A" w14:textId="77777777" w:rsidR="0020040C" w:rsidRPr="006349A6" w:rsidRDefault="0020040C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15AFAF8A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0FEE0F96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AD8A7C9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24A9B000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CD1ABA5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2B2A2E6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A200FC0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20040C" w:rsidRPr="006349A6" w14:paraId="7E0F6B26" w14:textId="77777777" w:rsidTr="00F50C9A">
        <w:trPr>
          <w:cantSplit/>
        </w:trPr>
        <w:tc>
          <w:tcPr>
            <w:tcW w:w="3780" w:type="dxa"/>
          </w:tcPr>
          <w:p w14:paraId="6EFC8E84" w14:textId="3844DAC2" w:rsidR="0020040C" w:rsidRPr="006349A6" w:rsidRDefault="0020040C" w:rsidP="00402E81">
            <w:pPr>
              <w:jc w:val="thaiDistribute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ลูกหนี้การค้า – ลูกค้าทั่วไป</w:t>
            </w:r>
          </w:p>
        </w:tc>
        <w:tc>
          <w:tcPr>
            <w:tcW w:w="1080" w:type="dxa"/>
            <w:vAlign w:val="bottom"/>
          </w:tcPr>
          <w:p w14:paraId="69F461C0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5F56F012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544BCE8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590FC601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D2BF745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AB9E2EA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8430479" w14:textId="77777777" w:rsidR="0020040C" w:rsidRPr="006349A6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692A79" w:rsidRPr="006349A6" w14:paraId="499185CF" w14:textId="77777777" w:rsidTr="00F50C9A">
        <w:trPr>
          <w:cantSplit/>
        </w:trPr>
        <w:tc>
          <w:tcPr>
            <w:tcW w:w="3780" w:type="dxa"/>
          </w:tcPr>
          <w:p w14:paraId="308E7ECD" w14:textId="77777777" w:rsidR="00692A79" w:rsidRPr="006349A6" w:rsidRDefault="00692A79" w:rsidP="00692A79">
            <w:pPr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65A34AD3" w14:textId="2DB4BB7C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258,006 </w:t>
            </w:r>
          </w:p>
        </w:tc>
        <w:tc>
          <w:tcPr>
            <w:tcW w:w="270" w:type="dxa"/>
          </w:tcPr>
          <w:p w14:paraId="447A5E03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</w:tcPr>
          <w:p w14:paraId="25757F5E" w14:textId="77777777" w:rsidR="00692A79" w:rsidRPr="006349A6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 299,334</w:t>
            </w:r>
          </w:p>
        </w:tc>
        <w:tc>
          <w:tcPr>
            <w:tcW w:w="270" w:type="dxa"/>
          </w:tcPr>
          <w:p w14:paraId="27A410AB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C202997" w14:textId="30DA3205" w:rsidR="00692A79" w:rsidRPr="00C25DEF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167E8">
              <w:rPr>
                <w:rFonts w:ascii="Browallia New" w:hAnsi="Browallia New" w:cs="Browallia New"/>
                <w:sz w:val="27"/>
                <w:szCs w:val="27"/>
              </w:rPr>
              <w:t xml:space="preserve"> 258,006 </w:t>
            </w:r>
          </w:p>
        </w:tc>
        <w:tc>
          <w:tcPr>
            <w:tcW w:w="270" w:type="dxa"/>
          </w:tcPr>
          <w:p w14:paraId="58E86BE8" w14:textId="77777777" w:rsidR="00692A79" w:rsidRPr="006349A6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7808C41" w14:textId="77777777" w:rsidR="00692A79" w:rsidRPr="006349A6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  299,334</w:t>
            </w:r>
          </w:p>
        </w:tc>
      </w:tr>
      <w:tr w:rsidR="00692A79" w:rsidRPr="006349A6" w14:paraId="67970815" w14:textId="77777777" w:rsidTr="00F50C9A">
        <w:trPr>
          <w:cantSplit/>
        </w:trPr>
        <w:tc>
          <w:tcPr>
            <w:tcW w:w="3780" w:type="dxa"/>
          </w:tcPr>
          <w:p w14:paraId="6EC73B20" w14:textId="77777777" w:rsidR="00692A79" w:rsidRPr="006349A6" w:rsidRDefault="00692A79" w:rsidP="00692A79">
            <w:pPr>
              <w:jc w:val="thaiDistribute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6C342E29" w14:textId="77777777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8DBDEB2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</w:tcPr>
          <w:p w14:paraId="15FB19A0" w14:textId="77777777" w:rsidR="00692A79" w:rsidRPr="006349A6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D12C320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3D47EB7" w14:textId="77777777" w:rsidR="00692A79" w:rsidRPr="00C25DEF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7A0DEF05" w14:textId="77777777" w:rsidR="00692A79" w:rsidRPr="006349A6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3978A08" w14:textId="77777777" w:rsidR="00692A79" w:rsidRPr="006349A6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692A79" w:rsidRPr="0092165C" w14:paraId="581E6AA0" w14:textId="77777777" w:rsidTr="00F50C9A">
        <w:trPr>
          <w:cantSplit/>
        </w:trPr>
        <w:tc>
          <w:tcPr>
            <w:tcW w:w="3780" w:type="dxa"/>
          </w:tcPr>
          <w:p w14:paraId="281DE9CB" w14:textId="77777777" w:rsidR="00692A79" w:rsidRPr="006349A6" w:rsidRDefault="00692A79" w:rsidP="00692A79">
            <w:pPr>
              <w:ind w:left="317" w:right="141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ไม่เกิน </w:t>
            </w:r>
            <w:r w:rsidRPr="006349A6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3 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เดือน</w:t>
            </w:r>
          </w:p>
        </w:tc>
        <w:tc>
          <w:tcPr>
            <w:tcW w:w="1080" w:type="dxa"/>
          </w:tcPr>
          <w:p w14:paraId="1E9ED442" w14:textId="09895B58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47,089 </w:t>
            </w:r>
          </w:p>
        </w:tc>
        <w:tc>
          <w:tcPr>
            <w:tcW w:w="270" w:type="dxa"/>
          </w:tcPr>
          <w:p w14:paraId="4E41B4B4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</w:tcPr>
          <w:p w14:paraId="49BE373B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72,637</w:t>
            </w:r>
          </w:p>
        </w:tc>
        <w:tc>
          <w:tcPr>
            <w:tcW w:w="270" w:type="dxa"/>
          </w:tcPr>
          <w:p w14:paraId="2159A41C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6F97934" w14:textId="328F46A5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167E8">
              <w:rPr>
                <w:rFonts w:ascii="Browallia New" w:hAnsi="Browallia New" w:cs="Browallia New"/>
                <w:sz w:val="27"/>
                <w:szCs w:val="27"/>
              </w:rPr>
              <w:t xml:space="preserve"> 47,089 </w:t>
            </w:r>
          </w:p>
        </w:tc>
        <w:tc>
          <w:tcPr>
            <w:tcW w:w="270" w:type="dxa"/>
          </w:tcPr>
          <w:p w14:paraId="2BAB67C1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9B822DD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72,637</w:t>
            </w:r>
          </w:p>
        </w:tc>
      </w:tr>
      <w:tr w:rsidR="00692A79" w:rsidRPr="0092165C" w14:paraId="42D19DC3" w14:textId="77777777" w:rsidTr="00F50C9A">
        <w:trPr>
          <w:cantSplit/>
        </w:trPr>
        <w:tc>
          <w:tcPr>
            <w:tcW w:w="3780" w:type="dxa"/>
          </w:tcPr>
          <w:p w14:paraId="21ED5D02" w14:textId="77777777" w:rsidR="00692A79" w:rsidRPr="006349A6" w:rsidRDefault="00692A79" w:rsidP="00692A79">
            <w:pPr>
              <w:ind w:left="317" w:right="141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– 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6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A15EA3F" w14:textId="7581E388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25,781 </w:t>
            </w:r>
          </w:p>
        </w:tc>
        <w:tc>
          <w:tcPr>
            <w:tcW w:w="270" w:type="dxa"/>
          </w:tcPr>
          <w:p w14:paraId="25C84888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</w:tcPr>
          <w:p w14:paraId="0F93547D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17,029</w:t>
            </w:r>
          </w:p>
        </w:tc>
        <w:tc>
          <w:tcPr>
            <w:tcW w:w="270" w:type="dxa"/>
          </w:tcPr>
          <w:p w14:paraId="221CF30A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BA47FE1" w14:textId="3F284352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167E8">
              <w:rPr>
                <w:rFonts w:ascii="Browallia New" w:hAnsi="Browallia New" w:cs="Browallia New"/>
                <w:sz w:val="27"/>
                <w:szCs w:val="27"/>
              </w:rPr>
              <w:t xml:space="preserve"> 25,781 </w:t>
            </w:r>
          </w:p>
        </w:tc>
        <w:tc>
          <w:tcPr>
            <w:tcW w:w="270" w:type="dxa"/>
          </w:tcPr>
          <w:p w14:paraId="00CAABE4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A30F270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17,029</w:t>
            </w:r>
          </w:p>
        </w:tc>
      </w:tr>
      <w:tr w:rsidR="00692A79" w:rsidRPr="0092165C" w14:paraId="291BC31D" w14:textId="77777777" w:rsidTr="00F50C9A">
        <w:trPr>
          <w:cantSplit/>
        </w:trPr>
        <w:tc>
          <w:tcPr>
            <w:tcW w:w="3780" w:type="dxa"/>
          </w:tcPr>
          <w:p w14:paraId="7E9E1695" w14:textId="77777777" w:rsidR="00692A79" w:rsidRPr="006349A6" w:rsidRDefault="00692A79" w:rsidP="00692A79">
            <w:pPr>
              <w:ind w:left="317" w:right="141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– 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12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1D53CAE" w14:textId="1302CAD3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8,851 </w:t>
            </w:r>
          </w:p>
        </w:tc>
        <w:tc>
          <w:tcPr>
            <w:tcW w:w="270" w:type="dxa"/>
          </w:tcPr>
          <w:p w14:paraId="3C859E14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</w:tcPr>
          <w:p w14:paraId="6D0E27F3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24,029</w:t>
            </w:r>
          </w:p>
        </w:tc>
        <w:tc>
          <w:tcPr>
            <w:tcW w:w="270" w:type="dxa"/>
          </w:tcPr>
          <w:p w14:paraId="531F8871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BC237EE" w14:textId="79953ACA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167E8">
              <w:rPr>
                <w:rFonts w:ascii="Browallia New" w:hAnsi="Browallia New" w:cs="Browallia New"/>
                <w:sz w:val="27"/>
                <w:szCs w:val="27"/>
              </w:rPr>
              <w:t xml:space="preserve"> 8,851 </w:t>
            </w:r>
          </w:p>
        </w:tc>
        <w:tc>
          <w:tcPr>
            <w:tcW w:w="270" w:type="dxa"/>
          </w:tcPr>
          <w:p w14:paraId="64E8A057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B5C259D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24,029</w:t>
            </w:r>
          </w:p>
        </w:tc>
      </w:tr>
      <w:tr w:rsidR="00692A79" w:rsidRPr="0092165C" w14:paraId="7D18C598" w14:textId="77777777" w:rsidTr="00F50C9A">
        <w:trPr>
          <w:cantSplit/>
        </w:trPr>
        <w:tc>
          <w:tcPr>
            <w:tcW w:w="3780" w:type="dxa"/>
          </w:tcPr>
          <w:p w14:paraId="29190987" w14:textId="095E4C40" w:rsidR="00692A79" w:rsidRPr="006349A6" w:rsidRDefault="003105DA" w:rsidP="00692A79">
            <w:pPr>
              <w:ind w:left="317" w:right="141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เกิน </w:t>
            </w:r>
            <w:r w:rsidR="00692A79" w:rsidRPr="006349A6">
              <w:rPr>
                <w:rFonts w:ascii="Browallia New" w:hAnsi="Browallia New" w:cs="Browallia New"/>
                <w:sz w:val="27"/>
                <w:szCs w:val="27"/>
              </w:rPr>
              <w:t>12</w:t>
            </w:r>
            <w:r w:rsidR="00692A79"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เดือนขึ้นไป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8F394A" w14:textId="6D2BC236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34,100 </w:t>
            </w:r>
          </w:p>
        </w:tc>
        <w:tc>
          <w:tcPr>
            <w:tcW w:w="270" w:type="dxa"/>
          </w:tcPr>
          <w:p w14:paraId="51959D08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B60AE1" w14:textId="1A2EC120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18,739</w:t>
            </w:r>
          </w:p>
        </w:tc>
        <w:tc>
          <w:tcPr>
            <w:tcW w:w="270" w:type="dxa"/>
          </w:tcPr>
          <w:p w14:paraId="29CC44D0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78A8C5" w14:textId="4CDC9569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167E8">
              <w:rPr>
                <w:rFonts w:ascii="Browallia New" w:hAnsi="Browallia New" w:cs="Browallia New"/>
                <w:sz w:val="27"/>
                <w:szCs w:val="27"/>
              </w:rPr>
              <w:t xml:space="preserve"> 34,100 </w:t>
            </w:r>
          </w:p>
        </w:tc>
        <w:tc>
          <w:tcPr>
            <w:tcW w:w="270" w:type="dxa"/>
          </w:tcPr>
          <w:p w14:paraId="5BEF52CC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485606" w14:textId="54F88AB0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18,739</w:t>
            </w:r>
          </w:p>
        </w:tc>
      </w:tr>
      <w:tr w:rsidR="00692A79" w:rsidRPr="0092165C" w14:paraId="00B2A8C3" w14:textId="77777777" w:rsidTr="00F50C9A">
        <w:trPr>
          <w:cantSplit/>
        </w:trPr>
        <w:tc>
          <w:tcPr>
            <w:tcW w:w="3780" w:type="dxa"/>
            <w:vAlign w:val="bottom"/>
          </w:tcPr>
          <w:p w14:paraId="3A6158DF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9B3835" w14:textId="42C68F59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373,827 </w:t>
            </w:r>
          </w:p>
        </w:tc>
        <w:tc>
          <w:tcPr>
            <w:tcW w:w="270" w:type="dxa"/>
          </w:tcPr>
          <w:p w14:paraId="34C810E3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3CA0D0" w14:textId="6A69C45B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431,768</w:t>
            </w:r>
          </w:p>
        </w:tc>
        <w:tc>
          <w:tcPr>
            <w:tcW w:w="270" w:type="dxa"/>
          </w:tcPr>
          <w:p w14:paraId="02F24F4A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D889F3" w14:textId="3A3A7453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F701E">
              <w:rPr>
                <w:rFonts w:ascii="Browallia New" w:hAnsi="Browallia New" w:cs="Browallia New"/>
                <w:sz w:val="27"/>
                <w:szCs w:val="27"/>
              </w:rPr>
              <w:t xml:space="preserve"> 373,827 </w:t>
            </w:r>
          </w:p>
        </w:tc>
        <w:tc>
          <w:tcPr>
            <w:tcW w:w="270" w:type="dxa"/>
          </w:tcPr>
          <w:p w14:paraId="2230EE5F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357ABE" w14:textId="7B41EA82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431,768</w:t>
            </w:r>
          </w:p>
        </w:tc>
      </w:tr>
      <w:tr w:rsidR="00692A79" w:rsidRPr="0092165C" w14:paraId="163419BD" w14:textId="77777777" w:rsidTr="00F50C9A">
        <w:trPr>
          <w:cantSplit/>
        </w:trPr>
        <w:tc>
          <w:tcPr>
            <w:tcW w:w="3780" w:type="dxa"/>
            <w:vAlign w:val="bottom"/>
          </w:tcPr>
          <w:p w14:paraId="6100FD3B" w14:textId="77777777" w:rsidR="00692A79" w:rsidRPr="006349A6" w:rsidRDefault="00692A79" w:rsidP="00692A79">
            <w:pPr>
              <w:ind w:right="141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เช็ครับลงวันที่ล่วงหน้า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FFA9B5" w14:textId="56761B61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2,162 </w:t>
            </w:r>
          </w:p>
        </w:tc>
        <w:tc>
          <w:tcPr>
            <w:tcW w:w="270" w:type="dxa"/>
          </w:tcPr>
          <w:p w14:paraId="541E71EC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055D9A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26</w:t>
            </w:r>
          </w:p>
        </w:tc>
        <w:tc>
          <w:tcPr>
            <w:tcW w:w="270" w:type="dxa"/>
          </w:tcPr>
          <w:p w14:paraId="7BE4A1E0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2312C7" w14:textId="21316A65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F701E">
              <w:rPr>
                <w:rFonts w:ascii="Browallia New" w:hAnsi="Browallia New" w:cs="Browallia New"/>
                <w:sz w:val="27"/>
                <w:szCs w:val="27"/>
              </w:rPr>
              <w:t xml:space="preserve"> 2,162 </w:t>
            </w:r>
          </w:p>
        </w:tc>
        <w:tc>
          <w:tcPr>
            <w:tcW w:w="270" w:type="dxa"/>
          </w:tcPr>
          <w:p w14:paraId="15940E46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F44CD3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26</w:t>
            </w:r>
          </w:p>
        </w:tc>
      </w:tr>
      <w:tr w:rsidR="00692A79" w:rsidRPr="0092165C" w14:paraId="2617F547" w14:textId="77777777" w:rsidTr="00F50C9A">
        <w:trPr>
          <w:cantSplit/>
        </w:trPr>
        <w:tc>
          <w:tcPr>
            <w:tcW w:w="3780" w:type="dxa"/>
            <w:vAlign w:val="bottom"/>
          </w:tcPr>
          <w:p w14:paraId="67CC2E77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1F7E06" w14:textId="0C052E1C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375,989 </w:t>
            </w:r>
          </w:p>
        </w:tc>
        <w:tc>
          <w:tcPr>
            <w:tcW w:w="270" w:type="dxa"/>
          </w:tcPr>
          <w:p w14:paraId="16326A26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1EEF99" w14:textId="63A8CBB2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431,794</w:t>
            </w:r>
          </w:p>
        </w:tc>
        <w:tc>
          <w:tcPr>
            <w:tcW w:w="270" w:type="dxa"/>
          </w:tcPr>
          <w:p w14:paraId="68DA9879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183645" w14:textId="3866AB42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F701E">
              <w:rPr>
                <w:rFonts w:ascii="Browallia New" w:hAnsi="Browallia New" w:cs="Browallia New"/>
                <w:sz w:val="27"/>
                <w:szCs w:val="27"/>
              </w:rPr>
              <w:t xml:space="preserve"> 375,989 </w:t>
            </w:r>
          </w:p>
        </w:tc>
        <w:tc>
          <w:tcPr>
            <w:tcW w:w="270" w:type="dxa"/>
          </w:tcPr>
          <w:p w14:paraId="2CE6C684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5A7A70" w14:textId="5109D506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431,794</w:t>
            </w:r>
          </w:p>
        </w:tc>
      </w:tr>
      <w:tr w:rsidR="00692A79" w:rsidRPr="0092165C" w14:paraId="2A5BCD21" w14:textId="77777777" w:rsidTr="00F50C9A">
        <w:trPr>
          <w:cantSplit/>
        </w:trPr>
        <w:tc>
          <w:tcPr>
            <w:tcW w:w="3780" w:type="dxa"/>
            <w:vAlign w:val="bottom"/>
          </w:tcPr>
          <w:p w14:paraId="00296F6D" w14:textId="77777777" w:rsidR="00692A79" w:rsidRPr="000D1D4B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A458C7" w14:textId="77777777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4BEE9C44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EDB9FE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A04FE39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9985FA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B5CDA5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9EF64D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4771A" w:rsidRPr="006349A6" w14:paraId="4081AD42" w14:textId="77777777" w:rsidTr="00F50C9A">
        <w:trPr>
          <w:cantSplit/>
        </w:trPr>
        <w:tc>
          <w:tcPr>
            <w:tcW w:w="3780" w:type="dxa"/>
          </w:tcPr>
          <w:p w14:paraId="51EF7286" w14:textId="77777777" w:rsidR="00B4771A" w:rsidRPr="006349A6" w:rsidRDefault="00B4771A" w:rsidP="00692A79">
            <w:pPr>
              <w:jc w:val="thaiDistribute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1080" w:type="dxa"/>
          </w:tcPr>
          <w:p w14:paraId="6A0952F9" w14:textId="77777777" w:rsidR="00B4771A" w:rsidRPr="00E61568" w:rsidRDefault="00B4771A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2C10190" w14:textId="77777777" w:rsidR="00B4771A" w:rsidRPr="006349A6" w:rsidRDefault="00B4771A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</w:tcPr>
          <w:p w14:paraId="4165A264" w14:textId="77777777" w:rsidR="00B4771A" w:rsidRPr="006349A6" w:rsidRDefault="00B4771A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7313AF31" w14:textId="77777777" w:rsidR="00B4771A" w:rsidRPr="006349A6" w:rsidRDefault="00B4771A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534EBFA" w14:textId="77777777" w:rsidR="00B4771A" w:rsidRPr="006349A6" w:rsidRDefault="00B4771A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6A4DB55A" w14:textId="77777777" w:rsidR="00B4771A" w:rsidRPr="006349A6" w:rsidRDefault="00B4771A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2332E3D" w14:textId="77777777" w:rsidR="00B4771A" w:rsidRPr="006349A6" w:rsidRDefault="00B4771A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4771A" w:rsidRPr="006349A6" w14:paraId="510D55E3" w14:textId="77777777" w:rsidTr="00F50C9A">
        <w:trPr>
          <w:cantSplit/>
        </w:trPr>
        <w:tc>
          <w:tcPr>
            <w:tcW w:w="3780" w:type="dxa"/>
          </w:tcPr>
          <w:p w14:paraId="49E08150" w14:textId="77777777" w:rsidR="00B4771A" w:rsidRPr="006349A6" w:rsidRDefault="00B4771A" w:rsidP="00692A79">
            <w:pPr>
              <w:jc w:val="thaiDistribute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1080" w:type="dxa"/>
          </w:tcPr>
          <w:p w14:paraId="44CDA6B7" w14:textId="77777777" w:rsidR="00B4771A" w:rsidRPr="00E61568" w:rsidRDefault="00B4771A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0818D5A" w14:textId="77777777" w:rsidR="00B4771A" w:rsidRPr="006349A6" w:rsidRDefault="00B4771A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</w:tcPr>
          <w:p w14:paraId="25188B7D" w14:textId="77777777" w:rsidR="00B4771A" w:rsidRPr="006349A6" w:rsidRDefault="00B4771A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39AC136D" w14:textId="77777777" w:rsidR="00B4771A" w:rsidRPr="006349A6" w:rsidRDefault="00B4771A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9720E59" w14:textId="77777777" w:rsidR="00B4771A" w:rsidRPr="006349A6" w:rsidRDefault="00B4771A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479D2654" w14:textId="77777777" w:rsidR="00B4771A" w:rsidRPr="006349A6" w:rsidRDefault="00B4771A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2D42E9E" w14:textId="77777777" w:rsidR="00B4771A" w:rsidRPr="006349A6" w:rsidRDefault="00B4771A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B4771A" w:rsidRPr="006349A6" w14:paraId="42C56178" w14:textId="77777777" w:rsidTr="00F50C9A">
        <w:trPr>
          <w:cantSplit/>
        </w:trPr>
        <w:tc>
          <w:tcPr>
            <w:tcW w:w="3780" w:type="dxa"/>
          </w:tcPr>
          <w:p w14:paraId="57CD1BD1" w14:textId="77777777" w:rsidR="00B4771A" w:rsidRPr="006349A6" w:rsidRDefault="00B4771A" w:rsidP="00692A79">
            <w:pPr>
              <w:jc w:val="thaiDistribute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1080" w:type="dxa"/>
          </w:tcPr>
          <w:p w14:paraId="72B0FCA3" w14:textId="77777777" w:rsidR="00B4771A" w:rsidRPr="00E61568" w:rsidRDefault="00B4771A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AD8DFA5" w14:textId="77777777" w:rsidR="00B4771A" w:rsidRPr="006349A6" w:rsidRDefault="00B4771A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</w:tcPr>
          <w:p w14:paraId="3D087C1B" w14:textId="77777777" w:rsidR="00B4771A" w:rsidRPr="006349A6" w:rsidRDefault="00B4771A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098DF65F" w14:textId="77777777" w:rsidR="00B4771A" w:rsidRPr="006349A6" w:rsidRDefault="00B4771A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63156D5" w14:textId="77777777" w:rsidR="00B4771A" w:rsidRPr="006349A6" w:rsidRDefault="00B4771A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4DDCE552" w14:textId="77777777" w:rsidR="00B4771A" w:rsidRPr="006349A6" w:rsidRDefault="00B4771A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E56609E" w14:textId="77777777" w:rsidR="00B4771A" w:rsidRPr="006349A6" w:rsidRDefault="00B4771A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692A79" w:rsidRPr="006349A6" w14:paraId="7E951306" w14:textId="77777777" w:rsidTr="00F50C9A">
        <w:trPr>
          <w:cantSplit/>
        </w:trPr>
        <w:tc>
          <w:tcPr>
            <w:tcW w:w="3780" w:type="dxa"/>
          </w:tcPr>
          <w:p w14:paraId="1ED926B5" w14:textId="77777777" w:rsidR="00692A79" w:rsidRPr="006349A6" w:rsidRDefault="00692A79" w:rsidP="00692A79">
            <w:pPr>
              <w:jc w:val="thaiDistribute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 xml:space="preserve">ลูกหนี้การค้า – </w:t>
            </w:r>
            <w:r w:rsidRPr="006349A6">
              <w:rPr>
                <w:rFonts w:ascii="Browallia New" w:hAnsi="Browallia New" w:cs="Browallia New" w:hint="cs"/>
                <w:sz w:val="27"/>
                <w:szCs w:val="27"/>
                <w:u w:val="single"/>
                <w:cs/>
              </w:rPr>
              <w:t>บริษัทที่เกี่ยวข้อง</w:t>
            </w:r>
          </w:p>
        </w:tc>
        <w:tc>
          <w:tcPr>
            <w:tcW w:w="1080" w:type="dxa"/>
          </w:tcPr>
          <w:p w14:paraId="0BAEBEAE" w14:textId="77777777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49D5D348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</w:tcPr>
          <w:p w14:paraId="2B17423B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</w:tcPr>
          <w:p w14:paraId="36549971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68F4CE1" w14:textId="77777777" w:rsidR="00692A79" w:rsidRPr="006349A6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28542DC" w14:textId="77777777" w:rsidR="00692A79" w:rsidRPr="006349A6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D62B3B5" w14:textId="77777777" w:rsidR="00692A79" w:rsidRPr="006349A6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692A79" w:rsidRPr="006349A6" w14:paraId="2505C5F0" w14:textId="77777777" w:rsidTr="00F50C9A">
        <w:trPr>
          <w:cantSplit/>
        </w:trPr>
        <w:tc>
          <w:tcPr>
            <w:tcW w:w="3780" w:type="dxa"/>
          </w:tcPr>
          <w:p w14:paraId="3807B927" w14:textId="77777777" w:rsidR="00692A79" w:rsidRPr="006349A6" w:rsidRDefault="00692A79" w:rsidP="00692A79">
            <w:pPr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B56DD45" w14:textId="6DC53516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B4771A">
              <w:rPr>
                <w:rFonts w:ascii="Browallia New" w:hAnsi="Browallia New" w:cs="Browallia New"/>
                <w:sz w:val="27"/>
                <w:szCs w:val="27"/>
              </w:rPr>
              <w:t>5,145</w:t>
            </w: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</w:tcPr>
          <w:p w14:paraId="6E735A35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</w:tcPr>
          <w:p w14:paraId="5A58A1A8" w14:textId="77777777" w:rsidR="00692A79" w:rsidRPr="006349A6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2,617</w:t>
            </w:r>
          </w:p>
        </w:tc>
        <w:tc>
          <w:tcPr>
            <w:tcW w:w="270" w:type="dxa"/>
          </w:tcPr>
          <w:p w14:paraId="153E945C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CCE373C" w14:textId="4FED196F" w:rsidR="00692A79" w:rsidRPr="003C645E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F701E">
              <w:rPr>
                <w:rFonts w:ascii="Browallia New" w:hAnsi="Browallia New" w:cs="Browallia New"/>
                <w:sz w:val="27"/>
                <w:szCs w:val="27"/>
              </w:rPr>
              <w:t xml:space="preserve"> 6,303 </w:t>
            </w:r>
          </w:p>
        </w:tc>
        <w:tc>
          <w:tcPr>
            <w:tcW w:w="270" w:type="dxa"/>
          </w:tcPr>
          <w:p w14:paraId="2E29B9E9" w14:textId="77777777" w:rsidR="00692A79" w:rsidRPr="006349A6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1CDF391" w14:textId="77777777" w:rsidR="00692A79" w:rsidRPr="006349A6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5,422</w:t>
            </w:r>
          </w:p>
        </w:tc>
      </w:tr>
      <w:tr w:rsidR="00692A79" w:rsidRPr="006349A6" w14:paraId="5AB6DB36" w14:textId="77777777" w:rsidTr="00F50C9A">
        <w:trPr>
          <w:cantSplit/>
        </w:trPr>
        <w:tc>
          <w:tcPr>
            <w:tcW w:w="3780" w:type="dxa"/>
          </w:tcPr>
          <w:p w14:paraId="69874DDE" w14:textId="77777777" w:rsidR="00692A79" w:rsidRPr="006349A6" w:rsidRDefault="00692A79" w:rsidP="00692A79">
            <w:pPr>
              <w:jc w:val="thaiDistribute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06C33B02" w14:textId="77777777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ABB6AC9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</w:tcPr>
          <w:p w14:paraId="52FC5731" w14:textId="77777777" w:rsidR="00692A79" w:rsidRPr="006349A6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35A9D927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FFC8BA7" w14:textId="77777777" w:rsidR="00692A79" w:rsidRPr="003C645E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26866162" w14:textId="77777777" w:rsidR="00692A79" w:rsidRPr="006349A6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C52ACAB" w14:textId="77777777" w:rsidR="00692A79" w:rsidRPr="006349A6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692A79" w:rsidRPr="006349A6" w14:paraId="6A0C5838" w14:textId="77777777" w:rsidTr="00F50C9A">
        <w:trPr>
          <w:cantSplit/>
        </w:trPr>
        <w:tc>
          <w:tcPr>
            <w:tcW w:w="3780" w:type="dxa"/>
          </w:tcPr>
          <w:p w14:paraId="34047E36" w14:textId="77777777" w:rsidR="00692A79" w:rsidRPr="006349A6" w:rsidRDefault="00692A79" w:rsidP="00692A79">
            <w:pPr>
              <w:ind w:left="317" w:right="141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ไม่เกิน </w:t>
            </w:r>
            <w:r w:rsidRPr="006349A6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3 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เดือน</w:t>
            </w:r>
          </w:p>
        </w:tc>
        <w:tc>
          <w:tcPr>
            <w:tcW w:w="1080" w:type="dxa"/>
          </w:tcPr>
          <w:p w14:paraId="2B6A9E0F" w14:textId="0839B660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484 </w:t>
            </w:r>
          </w:p>
        </w:tc>
        <w:tc>
          <w:tcPr>
            <w:tcW w:w="270" w:type="dxa"/>
          </w:tcPr>
          <w:p w14:paraId="343E6105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</w:tcPr>
          <w:p w14:paraId="581CBFCD" w14:textId="77777777" w:rsidR="00692A79" w:rsidRPr="006349A6" w:rsidRDefault="00692A79" w:rsidP="00692A79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795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3,203</w:t>
            </w:r>
          </w:p>
        </w:tc>
        <w:tc>
          <w:tcPr>
            <w:tcW w:w="270" w:type="dxa"/>
          </w:tcPr>
          <w:p w14:paraId="61F70425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C66F620" w14:textId="49952102" w:rsidR="00692A79" w:rsidRPr="003C645E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F701E">
              <w:rPr>
                <w:rFonts w:ascii="Browallia New" w:hAnsi="Browallia New" w:cs="Browallia New"/>
                <w:sz w:val="27"/>
                <w:szCs w:val="27"/>
              </w:rPr>
              <w:t xml:space="preserve"> 484 </w:t>
            </w:r>
          </w:p>
        </w:tc>
        <w:tc>
          <w:tcPr>
            <w:tcW w:w="270" w:type="dxa"/>
          </w:tcPr>
          <w:p w14:paraId="74FD1F09" w14:textId="77777777" w:rsidR="00692A79" w:rsidRPr="006349A6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D9C8E50" w14:textId="77777777" w:rsidR="00692A79" w:rsidRPr="006349A6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4,202</w:t>
            </w:r>
          </w:p>
        </w:tc>
      </w:tr>
      <w:tr w:rsidR="00692A79" w:rsidRPr="006349A6" w14:paraId="7321F668" w14:textId="77777777" w:rsidTr="00F50C9A">
        <w:trPr>
          <w:cantSplit/>
        </w:trPr>
        <w:tc>
          <w:tcPr>
            <w:tcW w:w="3780" w:type="dxa"/>
          </w:tcPr>
          <w:p w14:paraId="76A14F48" w14:textId="77777777" w:rsidR="00692A79" w:rsidRPr="006349A6" w:rsidRDefault="00692A79" w:rsidP="00692A79">
            <w:pPr>
              <w:ind w:left="317" w:right="141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– 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6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56B6F6D" w14:textId="29163B3F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72 </w:t>
            </w:r>
          </w:p>
        </w:tc>
        <w:tc>
          <w:tcPr>
            <w:tcW w:w="270" w:type="dxa"/>
          </w:tcPr>
          <w:p w14:paraId="259E5C3A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</w:tcPr>
          <w:p w14:paraId="4744D651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630"/>
              </w:tabs>
              <w:spacing w:line="240" w:lineRule="auto"/>
              <w:ind w:right="-9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    </w:t>
            </w:r>
            <w:r w:rsidRPr="0092165C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</w:tcPr>
          <w:p w14:paraId="36DEB293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8758061" w14:textId="5E917F69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F701E">
              <w:rPr>
                <w:rFonts w:ascii="Browallia New" w:hAnsi="Browallia New" w:cs="Browallia New"/>
                <w:sz w:val="27"/>
                <w:szCs w:val="27"/>
              </w:rPr>
              <w:t xml:space="preserve"> 72 </w:t>
            </w:r>
          </w:p>
        </w:tc>
        <w:tc>
          <w:tcPr>
            <w:tcW w:w="270" w:type="dxa"/>
          </w:tcPr>
          <w:p w14:paraId="6ECACDF2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54BAC68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675"/>
              </w:tabs>
              <w:spacing w:line="240" w:lineRule="auto"/>
              <w:ind w:right="-9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    </w:t>
            </w:r>
            <w:r w:rsidRPr="0092165C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</w:tr>
      <w:tr w:rsidR="00692A79" w:rsidRPr="006349A6" w14:paraId="51CE20A5" w14:textId="77777777" w:rsidTr="00F50C9A">
        <w:trPr>
          <w:cantSplit/>
        </w:trPr>
        <w:tc>
          <w:tcPr>
            <w:tcW w:w="3780" w:type="dxa"/>
          </w:tcPr>
          <w:p w14:paraId="78F6F1E2" w14:textId="77777777" w:rsidR="00692A79" w:rsidRPr="006349A6" w:rsidRDefault="00692A79" w:rsidP="00692A79">
            <w:pPr>
              <w:ind w:left="317" w:right="141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– 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12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4AA5FEA" w14:textId="54EBA678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5 </w:t>
            </w:r>
          </w:p>
        </w:tc>
        <w:tc>
          <w:tcPr>
            <w:tcW w:w="270" w:type="dxa"/>
          </w:tcPr>
          <w:p w14:paraId="072E74BE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</w:tcPr>
          <w:p w14:paraId="1C41639C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728</w:t>
            </w:r>
          </w:p>
        </w:tc>
        <w:tc>
          <w:tcPr>
            <w:tcW w:w="270" w:type="dxa"/>
          </w:tcPr>
          <w:p w14:paraId="13970F32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52EBB7F" w14:textId="206D194E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F701E">
              <w:rPr>
                <w:rFonts w:ascii="Browallia New" w:hAnsi="Browallia New" w:cs="Browallia New"/>
                <w:sz w:val="27"/>
                <w:szCs w:val="27"/>
              </w:rPr>
              <w:t xml:space="preserve"> 5 </w:t>
            </w:r>
          </w:p>
        </w:tc>
        <w:tc>
          <w:tcPr>
            <w:tcW w:w="270" w:type="dxa"/>
          </w:tcPr>
          <w:p w14:paraId="0CDBB1CF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3410E4A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728</w:t>
            </w:r>
          </w:p>
        </w:tc>
      </w:tr>
      <w:tr w:rsidR="00692A79" w:rsidRPr="006349A6" w14:paraId="6B8F91A7" w14:textId="77777777" w:rsidTr="00F50C9A">
        <w:trPr>
          <w:cantSplit/>
        </w:trPr>
        <w:tc>
          <w:tcPr>
            <w:tcW w:w="3780" w:type="dxa"/>
          </w:tcPr>
          <w:p w14:paraId="6BC74C21" w14:textId="5E9A4E4C" w:rsidR="00692A79" w:rsidRPr="006349A6" w:rsidRDefault="003105DA" w:rsidP="00692A79">
            <w:pPr>
              <w:ind w:left="317" w:right="141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เกิน </w:t>
            </w:r>
            <w:r w:rsidR="00692A79" w:rsidRPr="006349A6">
              <w:rPr>
                <w:rFonts w:ascii="Browallia New" w:hAnsi="Browallia New" w:cs="Browallia New"/>
                <w:sz w:val="27"/>
                <w:szCs w:val="27"/>
              </w:rPr>
              <w:t>12</w:t>
            </w:r>
            <w:r w:rsidR="00692A79"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เดือนขึ้นไป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C0874C" w14:textId="6F5E277A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178 </w:t>
            </w:r>
          </w:p>
        </w:tc>
        <w:tc>
          <w:tcPr>
            <w:tcW w:w="270" w:type="dxa"/>
          </w:tcPr>
          <w:p w14:paraId="10134B73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423047" w14:textId="58F7C71B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33</w:t>
            </w:r>
          </w:p>
        </w:tc>
        <w:tc>
          <w:tcPr>
            <w:tcW w:w="270" w:type="dxa"/>
          </w:tcPr>
          <w:p w14:paraId="3942E1CB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DD05F5" w14:textId="3C66F7C0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F701E">
              <w:rPr>
                <w:rFonts w:ascii="Browallia New" w:hAnsi="Browallia New" w:cs="Browallia New"/>
                <w:sz w:val="27"/>
                <w:szCs w:val="27"/>
              </w:rPr>
              <w:t xml:space="preserve"> 178 </w:t>
            </w:r>
          </w:p>
        </w:tc>
        <w:tc>
          <w:tcPr>
            <w:tcW w:w="270" w:type="dxa"/>
          </w:tcPr>
          <w:p w14:paraId="1B3A6059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8EEFBB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34</w:t>
            </w:r>
          </w:p>
        </w:tc>
      </w:tr>
      <w:tr w:rsidR="00692A79" w:rsidRPr="006349A6" w14:paraId="7005E560" w14:textId="77777777" w:rsidTr="00F50C9A">
        <w:trPr>
          <w:cantSplit/>
        </w:trPr>
        <w:tc>
          <w:tcPr>
            <w:tcW w:w="3780" w:type="dxa"/>
            <w:vAlign w:val="bottom"/>
          </w:tcPr>
          <w:p w14:paraId="7DD3A0C3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B44AA" w14:textId="299D0EAA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B4771A">
              <w:rPr>
                <w:rFonts w:ascii="Browallia New" w:hAnsi="Browallia New" w:cs="Browallia New"/>
                <w:sz w:val="27"/>
                <w:szCs w:val="27"/>
              </w:rPr>
              <w:t>5</w:t>
            </w:r>
            <w:r w:rsidRPr="00E6156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B4771A">
              <w:rPr>
                <w:rFonts w:ascii="Browallia New" w:hAnsi="Browallia New" w:cs="Browallia New"/>
                <w:sz w:val="27"/>
                <w:szCs w:val="27"/>
              </w:rPr>
              <w:t>884</w:t>
            </w: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</w:tcPr>
          <w:p w14:paraId="2315EFEC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A1F320" w14:textId="3D269A64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6,581</w:t>
            </w:r>
          </w:p>
        </w:tc>
        <w:tc>
          <w:tcPr>
            <w:tcW w:w="270" w:type="dxa"/>
          </w:tcPr>
          <w:p w14:paraId="2EF8C38E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872E984" w14:textId="5E2985E4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F701E">
              <w:rPr>
                <w:rFonts w:ascii="Browallia New" w:hAnsi="Browallia New" w:cs="Browallia New"/>
                <w:sz w:val="27"/>
                <w:szCs w:val="27"/>
              </w:rPr>
              <w:t xml:space="preserve"> 7,042 </w:t>
            </w:r>
          </w:p>
        </w:tc>
        <w:tc>
          <w:tcPr>
            <w:tcW w:w="270" w:type="dxa"/>
          </w:tcPr>
          <w:p w14:paraId="0B753902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18C337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10,386</w:t>
            </w:r>
          </w:p>
        </w:tc>
      </w:tr>
      <w:tr w:rsidR="00692A79" w:rsidRPr="006349A6" w14:paraId="516E675A" w14:textId="77777777" w:rsidTr="00F50C9A">
        <w:trPr>
          <w:cantSplit/>
        </w:trPr>
        <w:tc>
          <w:tcPr>
            <w:tcW w:w="3780" w:type="dxa"/>
            <w:vAlign w:val="bottom"/>
          </w:tcPr>
          <w:p w14:paraId="2D3D9042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รวม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DD3FB89" w14:textId="2075C443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3</w:t>
            </w:r>
            <w:r w:rsidR="00B4771A">
              <w:rPr>
                <w:rFonts w:ascii="Browallia New" w:hAnsi="Browallia New" w:cs="Browallia New"/>
                <w:sz w:val="27"/>
                <w:szCs w:val="27"/>
              </w:rPr>
              <w:t>81,873</w:t>
            </w: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</w:tcPr>
          <w:p w14:paraId="38657C27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58C5A7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438,375</w:t>
            </w:r>
          </w:p>
        </w:tc>
        <w:tc>
          <w:tcPr>
            <w:tcW w:w="270" w:type="dxa"/>
          </w:tcPr>
          <w:p w14:paraId="70A35734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55674B" w14:textId="4AA8243C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F701E">
              <w:rPr>
                <w:rFonts w:ascii="Browallia New" w:hAnsi="Browallia New" w:cs="Browallia New"/>
                <w:sz w:val="27"/>
                <w:szCs w:val="27"/>
              </w:rPr>
              <w:t xml:space="preserve"> 383,031 </w:t>
            </w:r>
          </w:p>
        </w:tc>
        <w:tc>
          <w:tcPr>
            <w:tcW w:w="270" w:type="dxa"/>
          </w:tcPr>
          <w:p w14:paraId="78687665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92EBD6" w14:textId="1C2CEAFA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442,180</w:t>
            </w:r>
          </w:p>
        </w:tc>
      </w:tr>
      <w:tr w:rsidR="00692A79" w:rsidRPr="006349A6" w14:paraId="4D2CC1CA" w14:textId="77777777" w:rsidTr="00F50C9A">
        <w:trPr>
          <w:cantSplit/>
        </w:trPr>
        <w:tc>
          <w:tcPr>
            <w:tcW w:w="3780" w:type="dxa"/>
            <w:vAlign w:val="bottom"/>
          </w:tcPr>
          <w:p w14:paraId="137FD625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46F2E1" w14:textId="29488FB8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(17,899)</w:t>
            </w:r>
          </w:p>
        </w:tc>
        <w:tc>
          <w:tcPr>
            <w:tcW w:w="270" w:type="dxa"/>
          </w:tcPr>
          <w:p w14:paraId="7EE0665E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C4330A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2165C">
              <w:rPr>
                <w:rFonts w:ascii="Browallia New" w:hAnsi="Browallia New" w:cs="Browallia New" w:hint="cs"/>
                <w:sz w:val="27"/>
                <w:szCs w:val="27"/>
                <w:cs/>
              </w:rPr>
              <w:t>(15</w:t>
            </w:r>
            <w:r w:rsidRPr="0092165C">
              <w:rPr>
                <w:rFonts w:ascii="Browallia New" w:hAnsi="Browallia New" w:cs="Browallia New"/>
                <w:sz w:val="27"/>
                <w:szCs w:val="27"/>
              </w:rPr>
              <w:t>,097</w:t>
            </w:r>
            <w:r w:rsidRPr="0092165C">
              <w:rPr>
                <w:rFonts w:ascii="Browallia New" w:hAnsi="Browallia New" w:cs="Browallia New" w:hint="cs"/>
                <w:sz w:val="27"/>
                <w:szCs w:val="27"/>
                <w:cs/>
              </w:rPr>
              <w:t>)</w:t>
            </w:r>
          </w:p>
        </w:tc>
        <w:tc>
          <w:tcPr>
            <w:tcW w:w="270" w:type="dxa"/>
          </w:tcPr>
          <w:p w14:paraId="5EE6C918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BD7BFB" w14:textId="4E6E08AD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F701E">
              <w:rPr>
                <w:rFonts w:ascii="Browallia New" w:hAnsi="Browallia New" w:cs="Browallia New"/>
                <w:sz w:val="27"/>
                <w:szCs w:val="27"/>
              </w:rPr>
              <w:t xml:space="preserve"> (17,899)</w:t>
            </w:r>
          </w:p>
        </w:tc>
        <w:tc>
          <w:tcPr>
            <w:tcW w:w="270" w:type="dxa"/>
          </w:tcPr>
          <w:p w14:paraId="3E4A29FF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39DEFF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2165C">
              <w:rPr>
                <w:rFonts w:ascii="Browallia New" w:hAnsi="Browallia New" w:cs="Browallia New" w:hint="cs"/>
                <w:sz w:val="27"/>
                <w:szCs w:val="27"/>
                <w:cs/>
              </w:rPr>
              <w:t>(15</w:t>
            </w:r>
            <w:r w:rsidRPr="0092165C">
              <w:rPr>
                <w:rFonts w:ascii="Browallia New" w:hAnsi="Browallia New" w:cs="Browallia New"/>
                <w:sz w:val="27"/>
                <w:szCs w:val="27"/>
              </w:rPr>
              <w:t>,097</w:t>
            </w:r>
            <w:r w:rsidRPr="0092165C">
              <w:rPr>
                <w:rFonts w:ascii="Browallia New" w:hAnsi="Browallia New" w:cs="Browallia New" w:hint="cs"/>
                <w:sz w:val="27"/>
                <w:szCs w:val="27"/>
                <w:cs/>
              </w:rPr>
              <w:t>)</w:t>
            </w:r>
          </w:p>
        </w:tc>
      </w:tr>
      <w:tr w:rsidR="00692A79" w:rsidRPr="006349A6" w14:paraId="5F91C050" w14:textId="77777777" w:rsidTr="00F50C9A">
        <w:trPr>
          <w:cantSplit/>
        </w:trPr>
        <w:tc>
          <w:tcPr>
            <w:tcW w:w="3780" w:type="dxa"/>
            <w:vAlign w:val="bottom"/>
          </w:tcPr>
          <w:p w14:paraId="49134477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 –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03365A28" w14:textId="3402C7D8" w:rsidR="00692A79" w:rsidRPr="00E61568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36</w:t>
            </w:r>
            <w:r w:rsidR="00B4771A">
              <w:rPr>
                <w:rFonts w:ascii="Browallia New" w:hAnsi="Browallia New" w:cs="Browallia New"/>
                <w:sz w:val="27"/>
                <w:szCs w:val="27"/>
              </w:rPr>
              <w:t>3,974</w:t>
            </w:r>
            <w:r w:rsidRPr="00E61568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</w:tcPr>
          <w:p w14:paraId="572D6A99" w14:textId="77777777" w:rsidR="00692A79" w:rsidRPr="006349A6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045F6706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2165C">
              <w:rPr>
                <w:rFonts w:ascii="Browallia New" w:hAnsi="Browallia New" w:cs="Browallia New"/>
                <w:sz w:val="27"/>
                <w:szCs w:val="27"/>
              </w:rPr>
              <w:t>423,278</w:t>
            </w:r>
          </w:p>
        </w:tc>
        <w:tc>
          <w:tcPr>
            <w:tcW w:w="270" w:type="dxa"/>
          </w:tcPr>
          <w:p w14:paraId="5B0009D3" w14:textId="77777777" w:rsidR="00692A79" w:rsidRPr="0092165C" w:rsidRDefault="00692A79" w:rsidP="00692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</w:tcPr>
          <w:p w14:paraId="2B85C9C8" w14:textId="040F8F0B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F701E">
              <w:rPr>
                <w:rFonts w:ascii="Browallia New" w:hAnsi="Browallia New" w:cs="Browallia New"/>
                <w:sz w:val="27"/>
                <w:szCs w:val="27"/>
              </w:rPr>
              <w:t xml:space="preserve"> 365,132 </w:t>
            </w:r>
          </w:p>
        </w:tc>
        <w:tc>
          <w:tcPr>
            <w:tcW w:w="270" w:type="dxa"/>
          </w:tcPr>
          <w:p w14:paraId="469AC73C" w14:textId="77777777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3ADA30DF" w14:textId="7E57AC6F" w:rsidR="00692A79" w:rsidRPr="0092165C" w:rsidRDefault="00692A79" w:rsidP="00692A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2165C">
              <w:rPr>
                <w:rFonts w:ascii="Browallia New" w:hAnsi="Browallia New" w:cs="Browallia New" w:hint="cs"/>
                <w:sz w:val="27"/>
                <w:szCs w:val="27"/>
                <w:cs/>
              </w:rPr>
              <w:t>427</w:t>
            </w:r>
            <w:r w:rsidRPr="0092165C">
              <w:rPr>
                <w:rFonts w:ascii="Browallia New" w:hAnsi="Browallia New" w:cs="Browallia New"/>
                <w:sz w:val="27"/>
                <w:szCs w:val="27"/>
              </w:rPr>
              <w:t>,083</w:t>
            </w:r>
          </w:p>
        </w:tc>
      </w:tr>
    </w:tbl>
    <w:p w14:paraId="758BAD14" w14:textId="77777777" w:rsidR="0020040C" w:rsidRPr="00500149" w:rsidRDefault="0020040C" w:rsidP="00FA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420BCE" w14:textId="77777777" w:rsidR="00C270DF" w:rsidRDefault="0020040C" w:rsidP="0031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Pr="008F2A3E">
        <w:rPr>
          <w:rFonts w:ascii="Browallia New" w:hAnsi="Browallia New" w:cs="Browallia New"/>
          <w:sz w:val="28"/>
          <w:szCs w:val="28"/>
        </w:rPr>
        <w:t>30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วันถึง </w:t>
      </w:r>
      <w:r w:rsidRPr="008F2A3E">
        <w:rPr>
          <w:rFonts w:ascii="Browallia New" w:hAnsi="Browallia New" w:cs="Browallia New"/>
          <w:sz w:val="28"/>
          <w:szCs w:val="28"/>
        </w:rPr>
        <w:t>60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วัน</w:t>
      </w:r>
      <w:r w:rsidR="00314159">
        <w:rPr>
          <w:rFonts w:ascii="Browallia New" w:hAnsi="Browallia New" w:cs="Browallia New"/>
          <w:sz w:val="28"/>
          <w:szCs w:val="28"/>
        </w:rPr>
        <w:t xml:space="preserve"> </w:t>
      </w:r>
    </w:p>
    <w:p w14:paraId="3CC42F5D" w14:textId="77777777" w:rsidR="00C270DF" w:rsidRDefault="00C270DF" w:rsidP="0031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3E7D731" w14:textId="77777777" w:rsidR="00C81E12" w:rsidRDefault="0020040C" w:rsidP="00C81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ฝ่ายบริหารประเมินสถานะลูกหนี้และเชื่อว่าค่าเผื่อหนี้สงสัยจะสูญ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ที่ได้บันทึกไว้ในบัญชีนั้น</w:t>
      </w:r>
      <w:r w:rsidRPr="008F2A3E">
        <w:rPr>
          <w:rFonts w:ascii="Browallia New" w:hAnsi="Browallia New" w:cs="Browallia New"/>
          <w:sz w:val="28"/>
          <w:szCs w:val="28"/>
          <w:cs/>
        </w:rPr>
        <w:t>เพียงพอต่อผลเสียหายที่อาจจะเกิดขึ้นจากการเรียกเก็บเงินจากลูกหนี้ไม่ได้</w:t>
      </w:r>
    </w:p>
    <w:p w14:paraId="20C3EC72" w14:textId="77777777" w:rsidR="00C81E12" w:rsidRDefault="00C81E12" w:rsidP="00C81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7404993" w14:textId="4037339D" w:rsidR="0020040C" w:rsidRPr="008F2A3E" w:rsidRDefault="0020040C" w:rsidP="00C81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ในระหว่างงวด รายการเคลื่อนไหวของค่าเผื่อหนี้สงสัยจะสูญมีดังต่อไปนี้</w:t>
      </w:r>
    </w:p>
    <w:p w14:paraId="68535142" w14:textId="77777777" w:rsidR="0020040C" w:rsidRPr="00500149" w:rsidRDefault="0020040C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23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813"/>
        <w:gridCol w:w="335"/>
        <w:gridCol w:w="1791"/>
        <w:gridCol w:w="283"/>
        <w:gridCol w:w="1701"/>
      </w:tblGrid>
      <w:tr w:rsidR="0020040C" w:rsidRPr="006349A6" w14:paraId="1950F20A" w14:textId="77777777" w:rsidTr="00402E81">
        <w:tc>
          <w:tcPr>
            <w:tcW w:w="4813" w:type="dxa"/>
          </w:tcPr>
          <w:p w14:paraId="5F614E68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110" w:type="dxa"/>
            <w:gridSpan w:val="4"/>
          </w:tcPr>
          <w:p w14:paraId="3309C82B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(หน่วย : พันบาท)</w:t>
            </w:r>
          </w:p>
        </w:tc>
      </w:tr>
      <w:tr w:rsidR="0020040C" w:rsidRPr="006349A6" w14:paraId="192F9007" w14:textId="77777777" w:rsidTr="000D1D4B">
        <w:trPr>
          <w:trHeight w:val="351"/>
        </w:trPr>
        <w:tc>
          <w:tcPr>
            <w:tcW w:w="4813" w:type="dxa"/>
          </w:tcPr>
          <w:p w14:paraId="516229FF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35" w:type="dxa"/>
          </w:tcPr>
          <w:p w14:paraId="3DF1F69A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775" w:type="dxa"/>
            <w:gridSpan w:val="3"/>
            <w:tcBorders>
              <w:bottom w:val="single" w:sz="4" w:space="0" w:color="auto"/>
            </w:tcBorders>
          </w:tcPr>
          <w:p w14:paraId="068E390E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งบการเงินรวมและ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20040C" w:rsidRPr="006349A6" w14:paraId="15308D1F" w14:textId="77777777" w:rsidTr="000D1D4B">
        <w:trPr>
          <w:trHeight w:val="351"/>
        </w:trPr>
        <w:tc>
          <w:tcPr>
            <w:tcW w:w="4813" w:type="dxa"/>
          </w:tcPr>
          <w:p w14:paraId="50B50A06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35" w:type="dxa"/>
            <w:vAlign w:val="bottom"/>
          </w:tcPr>
          <w:p w14:paraId="4C4E6BD5" w14:textId="77777777" w:rsidR="0020040C" w:rsidRPr="006349A6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778BBA8B" w14:textId="112DF29E" w:rsidR="0020040C" w:rsidRPr="006349A6" w:rsidRDefault="0067565B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7"/>
                <w:szCs w:val="27"/>
                <w:lang w:bidi="lo-LA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="00500149" w:rsidRPr="00500149">
              <w:rPr>
                <w:rFonts w:ascii="Browallia New" w:hAnsi="Browallia New" w:cs="Browallia New"/>
                <w:sz w:val="27"/>
                <w:szCs w:val="27"/>
                <w:cs/>
              </w:rPr>
              <w:t>กันยายน</w:t>
            </w:r>
            <w:r w:rsidR="0020040C"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="0020040C" w:rsidRPr="006349A6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 w:rsidR="00FC64BD" w:rsidRPr="006349A6">
              <w:rPr>
                <w:rFonts w:ascii="Browallia New" w:hAnsi="Browallia New" w:cs="DokChampa"/>
                <w:sz w:val="27"/>
                <w:szCs w:val="27"/>
                <w:lang w:bidi="lo-LA"/>
              </w:rPr>
              <w:t>1</w:t>
            </w:r>
          </w:p>
        </w:tc>
        <w:tc>
          <w:tcPr>
            <w:tcW w:w="283" w:type="dxa"/>
            <w:vAlign w:val="bottom"/>
          </w:tcPr>
          <w:p w14:paraId="4680637A" w14:textId="77777777" w:rsidR="0020040C" w:rsidRPr="006349A6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6751843" w14:textId="77777777" w:rsidR="0020040C" w:rsidRPr="006349A6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="00FC64BD" w:rsidRPr="006349A6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</w:tr>
      <w:tr w:rsidR="0020040C" w:rsidRPr="006349A6" w14:paraId="2383C621" w14:textId="77777777" w:rsidTr="0067565B">
        <w:trPr>
          <w:trHeight w:val="354"/>
        </w:trPr>
        <w:tc>
          <w:tcPr>
            <w:tcW w:w="4813" w:type="dxa"/>
          </w:tcPr>
          <w:p w14:paraId="02A29C62" w14:textId="77777777" w:rsidR="0020040C" w:rsidRPr="006349A6" w:rsidRDefault="0020040C" w:rsidP="00402E81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sz w:val="27"/>
                <w:szCs w:val="27"/>
                <w:cs/>
              </w:rPr>
            </w:pPr>
          </w:p>
        </w:tc>
        <w:tc>
          <w:tcPr>
            <w:tcW w:w="335" w:type="dxa"/>
          </w:tcPr>
          <w:p w14:paraId="3355FEF8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14:paraId="05233FC0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34515017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7A43B2" w14:textId="77777777" w:rsidR="0020040C" w:rsidRPr="006349A6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C25DEF" w:rsidRPr="006349A6" w14:paraId="266749A8" w14:textId="77777777" w:rsidTr="00565467">
        <w:trPr>
          <w:trHeight w:val="113"/>
        </w:trPr>
        <w:tc>
          <w:tcPr>
            <w:tcW w:w="4813" w:type="dxa"/>
          </w:tcPr>
          <w:p w14:paraId="115497E3" w14:textId="77777777" w:rsidR="00C25DEF" w:rsidRPr="006349A6" w:rsidRDefault="00C25DEF" w:rsidP="00C25DEF">
            <w:pPr>
              <w:pStyle w:val="a4"/>
              <w:widowControl/>
              <w:ind w:right="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ยอดต้น</w:t>
            </w: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งวด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/</w:t>
            </w: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ปี</w:t>
            </w:r>
          </w:p>
        </w:tc>
        <w:tc>
          <w:tcPr>
            <w:tcW w:w="335" w:type="dxa"/>
          </w:tcPr>
          <w:p w14:paraId="7553A645" w14:textId="77777777" w:rsidR="00C25DEF" w:rsidRPr="006349A6" w:rsidRDefault="00C25DEF" w:rsidP="00C25D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91" w:type="dxa"/>
          </w:tcPr>
          <w:p w14:paraId="251E97DC" w14:textId="105402A4" w:rsidR="00C25DEF" w:rsidRPr="001F49C7" w:rsidRDefault="00C25DEF" w:rsidP="00C25D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25DEF">
              <w:rPr>
                <w:rFonts w:ascii="Browallia New" w:hAnsi="Browallia New" w:cs="Browallia New"/>
                <w:sz w:val="27"/>
                <w:szCs w:val="27"/>
              </w:rPr>
              <w:t xml:space="preserve"> 15,097 </w:t>
            </w:r>
          </w:p>
        </w:tc>
        <w:tc>
          <w:tcPr>
            <w:tcW w:w="283" w:type="dxa"/>
          </w:tcPr>
          <w:p w14:paraId="21B490E4" w14:textId="77777777" w:rsidR="00C25DEF" w:rsidRPr="006349A6" w:rsidRDefault="00C25DEF" w:rsidP="00C25D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01" w:type="dxa"/>
          </w:tcPr>
          <w:p w14:paraId="2727369F" w14:textId="77777777" w:rsidR="00C25DEF" w:rsidRPr="006349A6" w:rsidRDefault="00C25DEF" w:rsidP="00C25D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7,348</w:t>
            </w:r>
          </w:p>
        </w:tc>
      </w:tr>
      <w:tr w:rsidR="00C25DEF" w:rsidRPr="006349A6" w14:paraId="34CCB9EC" w14:textId="77777777" w:rsidTr="000D1D4B">
        <w:trPr>
          <w:trHeight w:val="113"/>
        </w:trPr>
        <w:tc>
          <w:tcPr>
            <w:tcW w:w="4813" w:type="dxa"/>
          </w:tcPr>
          <w:p w14:paraId="638167FA" w14:textId="62A1704F" w:rsidR="00C25DEF" w:rsidRPr="006349A6" w:rsidRDefault="00C25DEF" w:rsidP="00C25DEF">
            <w:pPr>
              <w:pStyle w:val="a4"/>
              <w:widowControl/>
              <w:ind w:right="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เพิ่มขึ้น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</w:p>
        </w:tc>
        <w:tc>
          <w:tcPr>
            <w:tcW w:w="335" w:type="dxa"/>
          </w:tcPr>
          <w:p w14:paraId="767ED9A1" w14:textId="77777777" w:rsidR="00C25DEF" w:rsidRPr="006349A6" w:rsidRDefault="00C25DEF" w:rsidP="00C25D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91" w:type="dxa"/>
          </w:tcPr>
          <w:p w14:paraId="7B6FE055" w14:textId="01F60926" w:rsidR="00C25DEF" w:rsidRPr="001F49C7" w:rsidRDefault="00C25DEF" w:rsidP="00C25D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25DEF">
              <w:rPr>
                <w:rFonts w:ascii="Browallia New" w:hAnsi="Browallia New" w:cs="Browallia New"/>
                <w:sz w:val="27"/>
                <w:szCs w:val="27"/>
              </w:rPr>
              <w:t xml:space="preserve"> 2,802 </w:t>
            </w:r>
          </w:p>
        </w:tc>
        <w:tc>
          <w:tcPr>
            <w:tcW w:w="283" w:type="dxa"/>
          </w:tcPr>
          <w:p w14:paraId="0DFE1DFC" w14:textId="77777777" w:rsidR="00C25DEF" w:rsidRPr="006349A6" w:rsidRDefault="00C25DEF" w:rsidP="00C25D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01" w:type="dxa"/>
          </w:tcPr>
          <w:p w14:paraId="68D0FED2" w14:textId="77777777" w:rsidR="00C25DEF" w:rsidRPr="006349A6" w:rsidRDefault="00C25DEF" w:rsidP="00C25D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7</w:t>
            </w:r>
            <w:r w:rsidRPr="006349A6">
              <w:rPr>
                <w:rFonts w:ascii="Browallia New" w:hAnsi="Browallia New" w:cs="Browallia New"/>
                <w:sz w:val="27"/>
                <w:szCs w:val="27"/>
              </w:rPr>
              <w:t>,749</w:t>
            </w:r>
          </w:p>
        </w:tc>
      </w:tr>
      <w:tr w:rsidR="00C25DEF" w:rsidRPr="006349A6" w14:paraId="3A21F8DF" w14:textId="77777777" w:rsidTr="000D1D4B">
        <w:trPr>
          <w:trHeight w:val="318"/>
        </w:trPr>
        <w:tc>
          <w:tcPr>
            <w:tcW w:w="4813" w:type="dxa"/>
          </w:tcPr>
          <w:p w14:paraId="2D056156" w14:textId="77777777" w:rsidR="00C25DEF" w:rsidRPr="006349A6" w:rsidRDefault="00C25DEF" w:rsidP="00C2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ยอดสิ้น</w:t>
            </w: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งวด</w:t>
            </w:r>
            <w:r w:rsidRPr="006349A6">
              <w:rPr>
                <w:rFonts w:ascii="Browallia New" w:hAnsi="Browallia New" w:cs="Browallia New"/>
                <w:sz w:val="27"/>
                <w:szCs w:val="27"/>
                <w:cs/>
              </w:rPr>
              <w:t>/</w:t>
            </w:r>
            <w:r w:rsidRPr="006349A6">
              <w:rPr>
                <w:rFonts w:ascii="Browallia New" w:hAnsi="Browallia New" w:cs="Browalli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335" w:type="dxa"/>
          </w:tcPr>
          <w:p w14:paraId="4273E879" w14:textId="77777777" w:rsidR="00C25DEF" w:rsidRPr="006349A6" w:rsidRDefault="00C25DEF" w:rsidP="00C2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12" w:space="0" w:color="auto"/>
            </w:tcBorders>
          </w:tcPr>
          <w:p w14:paraId="73AA47B1" w14:textId="56C9B9CA" w:rsidR="00C25DEF" w:rsidRPr="001F49C7" w:rsidRDefault="00C25DEF" w:rsidP="00C25D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25DEF">
              <w:rPr>
                <w:rFonts w:ascii="Browallia New" w:hAnsi="Browallia New" w:cs="Browallia New"/>
                <w:sz w:val="27"/>
                <w:szCs w:val="27"/>
              </w:rPr>
              <w:t xml:space="preserve"> 17,899 </w:t>
            </w:r>
          </w:p>
        </w:tc>
        <w:tc>
          <w:tcPr>
            <w:tcW w:w="283" w:type="dxa"/>
          </w:tcPr>
          <w:p w14:paraId="668D340E" w14:textId="77777777" w:rsidR="00C25DEF" w:rsidRPr="006349A6" w:rsidRDefault="00C25DEF" w:rsidP="00C2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</w:tcPr>
          <w:p w14:paraId="5212E682" w14:textId="77777777" w:rsidR="00C25DEF" w:rsidRPr="006349A6" w:rsidRDefault="00C25DEF" w:rsidP="00C25D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349A6">
              <w:rPr>
                <w:rFonts w:ascii="Browallia New" w:hAnsi="Browallia New" w:cs="Browallia New"/>
                <w:sz w:val="27"/>
                <w:szCs w:val="27"/>
              </w:rPr>
              <w:t>15,097</w:t>
            </w:r>
          </w:p>
        </w:tc>
      </w:tr>
    </w:tbl>
    <w:p w14:paraId="25066A5F" w14:textId="53EFC134" w:rsidR="00F236B0" w:rsidRDefault="00F236B0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FD3D955" w14:textId="6D456BDE" w:rsidR="003C1016" w:rsidRDefault="003C1016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B480342" w14:textId="34B1CC20" w:rsidR="003C1016" w:rsidRDefault="003C1016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3F0B69A" w14:textId="6499F6A7" w:rsidR="003C1016" w:rsidRDefault="003C1016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198542A" w14:textId="4BE18D86" w:rsidR="003C1016" w:rsidRDefault="003C1016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6FF2559" w14:textId="25489A34" w:rsidR="003C1016" w:rsidRDefault="003C1016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D5092AE" w14:textId="47181C97" w:rsidR="003C1016" w:rsidRDefault="003C1016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30D9E9B" w14:textId="3C8A5A4E" w:rsidR="003C1016" w:rsidRDefault="003C1016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2B72C72" w14:textId="77777777" w:rsidR="003C1016" w:rsidRDefault="003C1016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4554F37" w14:textId="09874248" w:rsidR="00371706" w:rsidRPr="008F2A3E" w:rsidRDefault="00371706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รายการบัญชีกับบุคคลและบริษัทที่เกี่ยวข้อง</w:t>
      </w:r>
    </w:p>
    <w:p w14:paraId="17CCC068" w14:textId="77777777" w:rsidR="00371706" w:rsidRPr="00D328F2" w:rsidRDefault="00371706" w:rsidP="00530D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FE1DF0" w14:textId="77777777" w:rsidR="00E41F91" w:rsidRPr="008F2A3E" w:rsidRDefault="00371706" w:rsidP="000D1D4B">
      <w:pPr>
        <w:tabs>
          <w:tab w:val="clear" w:pos="454"/>
          <w:tab w:val="clear" w:pos="680"/>
          <w:tab w:val="left" w:pos="657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บริษัทมีรายการบัญชีที่สำคัญซึ่งเกิดขึ้นกับ</w:t>
      </w:r>
      <w:r w:rsidR="00C10E96" w:rsidRPr="008F2A3E">
        <w:rPr>
          <w:rFonts w:ascii="Browallia New" w:hAnsi="Browallia New" w:cs="Browallia New"/>
          <w:sz w:val="28"/>
          <w:szCs w:val="28"/>
          <w:cs/>
        </w:rPr>
        <w:t>บุคคลและบริษัทที่เกี่ยวข้อง</w:t>
      </w:r>
      <w:r w:rsidR="00C10E96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บริษัทเหล่านี้เกี่ยวข้องกันโดยการมีผู้ถือหุ้นและ</w:t>
      </w:r>
      <w:r w:rsidR="0049374F" w:rsidRPr="008F2A3E">
        <w:rPr>
          <w:rFonts w:ascii="Browallia New" w:hAnsi="Browallia New" w:cs="Browallia New"/>
          <w:sz w:val="28"/>
          <w:szCs w:val="28"/>
        </w:rPr>
        <w:t>/</w:t>
      </w:r>
      <w:r w:rsidRPr="008F2A3E">
        <w:rPr>
          <w:rFonts w:ascii="Browallia New" w:hAnsi="Browallia New" w:cs="Browallia New"/>
          <w:sz w:val="28"/>
          <w:szCs w:val="28"/>
          <w:cs/>
        </w:rPr>
        <w:t>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 ซึ่งมูลฐานที่ใช้บางกรณีอาจแตกต่างจากมูลฐานที่ใช้สำหรับรายการที่เกิดขึ้นกับบุค</w:t>
      </w:r>
      <w:r w:rsidR="002C557B" w:rsidRPr="008F2A3E">
        <w:rPr>
          <w:rFonts w:ascii="Browallia New" w:hAnsi="Browallia New" w:cs="Browallia New"/>
          <w:sz w:val="28"/>
          <w:szCs w:val="28"/>
          <w:cs/>
        </w:rPr>
        <w:t>คลหรือบริษัทที่ไม่เกี่ยวข้อง</w:t>
      </w:r>
    </w:p>
    <w:p w14:paraId="70C293EE" w14:textId="0951E279" w:rsidR="006349A6" w:rsidRDefault="00634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0447B585" w14:textId="535EA3E6" w:rsidR="00F976C2" w:rsidRDefault="007373B0" w:rsidP="000D1D4B">
      <w:pPr>
        <w:tabs>
          <w:tab w:val="clear" w:pos="454"/>
          <w:tab w:val="clear" w:pos="680"/>
          <w:tab w:val="left" w:pos="657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กิจการที่เกี่ยวข้องโดยสรุป</w:t>
      </w:r>
      <w:r w:rsidR="00F976C2" w:rsidRPr="008F2A3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E0B71DA" w14:textId="77777777" w:rsidR="007219DD" w:rsidRPr="00500149" w:rsidRDefault="007219DD" w:rsidP="00530D0F">
      <w:pPr>
        <w:spacing w:line="240" w:lineRule="auto"/>
        <w:ind w:left="448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3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57"/>
        <w:gridCol w:w="1620"/>
        <w:gridCol w:w="3060"/>
      </w:tblGrid>
      <w:tr w:rsidR="00EF66B8" w:rsidRPr="00F3180F" w14:paraId="6788BC98" w14:textId="77777777" w:rsidTr="00F3180F">
        <w:trPr>
          <w:tblHeader/>
        </w:trPr>
        <w:tc>
          <w:tcPr>
            <w:tcW w:w="4257" w:type="dxa"/>
            <w:vAlign w:val="bottom"/>
          </w:tcPr>
          <w:p w14:paraId="281B9D6D" w14:textId="77777777" w:rsidR="00EF66B8" w:rsidRPr="00F3180F" w:rsidRDefault="00EF66B8" w:rsidP="00402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</w:rPr>
              <w:t>ชื่อ</w:t>
            </w:r>
          </w:p>
        </w:tc>
        <w:tc>
          <w:tcPr>
            <w:tcW w:w="1620" w:type="dxa"/>
          </w:tcPr>
          <w:p w14:paraId="46732149" w14:textId="77777777" w:rsidR="00EF66B8" w:rsidRPr="00F3180F" w:rsidRDefault="00EF66B8" w:rsidP="00402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จัดตั้งในประเทศ/สัญชาติ</w:t>
            </w:r>
          </w:p>
        </w:tc>
        <w:tc>
          <w:tcPr>
            <w:tcW w:w="3060" w:type="dxa"/>
            <w:vAlign w:val="bottom"/>
          </w:tcPr>
          <w:p w14:paraId="49D0BA52" w14:textId="77777777" w:rsidR="00EF66B8" w:rsidRPr="00F3180F" w:rsidRDefault="00EF66B8" w:rsidP="00402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F66B8" w:rsidRPr="00F3180F" w14:paraId="2D129B75" w14:textId="77777777" w:rsidTr="00F3180F">
        <w:trPr>
          <w:tblHeader/>
        </w:trPr>
        <w:tc>
          <w:tcPr>
            <w:tcW w:w="4257" w:type="dxa"/>
          </w:tcPr>
          <w:p w14:paraId="03B80723" w14:textId="77777777" w:rsidR="00EF66B8" w:rsidRPr="00F3180F" w:rsidRDefault="00EF66B8" w:rsidP="00402E81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45F67D1E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C2AB29B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F66B8" w:rsidRPr="00F3180F" w14:paraId="61FD51E0" w14:textId="77777777" w:rsidTr="00F3180F">
        <w:tc>
          <w:tcPr>
            <w:tcW w:w="4257" w:type="dxa"/>
          </w:tcPr>
          <w:p w14:paraId="3DE2A55B" w14:textId="77777777" w:rsidR="00EF66B8" w:rsidRPr="00F3180F" w:rsidRDefault="00EF66B8" w:rsidP="00402E81">
            <w:pPr>
              <w:spacing w:line="240" w:lineRule="auto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F3180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620" w:type="dxa"/>
          </w:tcPr>
          <w:p w14:paraId="3AEE6355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659476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F66B8" w:rsidRPr="00F3180F" w14:paraId="3C76CDEE" w14:textId="77777777" w:rsidTr="00F3180F">
        <w:tc>
          <w:tcPr>
            <w:tcW w:w="4257" w:type="dxa"/>
          </w:tcPr>
          <w:p w14:paraId="4E3AE480" w14:textId="77777777" w:rsidR="00EF66B8" w:rsidRPr="00F3180F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 เซเว่น ไวร์ จำกัด</w:t>
            </w:r>
          </w:p>
        </w:tc>
        <w:tc>
          <w:tcPr>
            <w:tcW w:w="1620" w:type="dxa"/>
          </w:tcPr>
          <w:p w14:paraId="445CF271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060" w:type="dxa"/>
          </w:tcPr>
          <w:p w14:paraId="3CCDC120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ถือหุ้นโดยตรง</w:t>
            </w:r>
          </w:p>
        </w:tc>
      </w:tr>
      <w:tr w:rsidR="00EF66B8" w:rsidRPr="00F3180F" w14:paraId="6E07AA4E" w14:textId="77777777" w:rsidTr="00F3180F">
        <w:tc>
          <w:tcPr>
            <w:tcW w:w="4257" w:type="dxa"/>
          </w:tcPr>
          <w:p w14:paraId="34C6ED1E" w14:textId="77777777" w:rsidR="00EF66B8" w:rsidRPr="00F3180F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lang w:val="en-GB"/>
              </w:rPr>
              <w:t>General Engineering Mauritius Limited</w:t>
            </w:r>
          </w:p>
        </w:tc>
        <w:tc>
          <w:tcPr>
            <w:tcW w:w="1620" w:type="dxa"/>
          </w:tcPr>
          <w:p w14:paraId="4E836094" w14:textId="77777777" w:rsidR="00EF66B8" w:rsidRPr="00F3180F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lang w:val="en-GB"/>
              </w:rPr>
              <w:t>Mauritius</w:t>
            </w:r>
          </w:p>
        </w:tc>
        <w:tc>
          <w:tcPr>
            <w:tcW w:w="3060" w:type="dxa"/>
          </w:tcPr>
          <w:p w14:paraId="211CEEF3" w14:textId="77777777" w:rsidR="00EF66B8" w:rsidRPr="00F3180F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ถือหุ้นโดยตรง</w:t>
            </w:r>
          </w:p>
        </w:tc>
      </w:tr>
      <w:tr w:rsidR="00EF66B8" w:rsidRPr="00F3180F" w14:paraId="2AFA3A60" w14:textId="77777777" w:rsidTr="00F3180F">
        <w:tc>
          <w:tcPr>
            <w:tcW w:w="4257" w:type="dxa"/>
          </w:tcPr>
          <w:p w14:paraId="371D5DDC" w14:textId="77777777" w:rsidR="00EF66B8" w:rsidRPr="00F3180F" w:rsidRDefault="00EF66B8" w:rsidP="00EF66B8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620" w:type="dxa"/>
          </w:tcPr>
          <w:p w14:paraId="7CA68D92" w14:textId="77777777" w:rsidR="00EF66B8" w:rsidRPr="00F3180F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060" w:type="dxa"/>
          </w:tcPr>
          <w:p w14:paraId="1C921347" w14:textId="77777777" w:rsidR="00EF66B8" w:rsidRPr="00F3180F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ถือหุ้นโดยตรง</w:t>
            </w:r>
          </w:p>
        </w:tc>
      </w:tr>
      <w:tr w:rsidR="00EF66B8" w:rsidRPr="00F3180F" w14:paraId="702328D7" w14:textId="77777777" w:rsidTr="00F3180F">
        <w:tc>
          <w:tcPr>
            <w:tcW w:w="4257" w:type="dxa"/>
          </w:tcPr>
          <w:p w14:paraId="5C9E3576" w14:textId="77777777" w:rsidR="00EF66B8" w:rsidRPr="00F3180F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0" w:type="dxa"/>
          </w:tcPr>
          <w:p w14:paraId="3C75DFBC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151068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F66B8" w:rsidRPr="00F3180F" w14:paraId="04A14C1E" w14:textId="77777777" w:rsidTr="00F3180F">
        <w:tc>
          <w:tcPr>
            <w:tcW w:w="4257" w:type="dxa"/>
          </w:tcPr>
          <w:p w14:paraId="0FE2AFC0" w14:textId="77777777" w:rsidR="00EF66B8" w:rsidRPr="00F3180F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eastAsia="en-GB"/>
              </w:rPr>
            </w:pPr>
            <w:r w:rsidRPr="00F3180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eastAsia="en-GB"/>
              </w:rPr>
              <w:t>บริษัทร่วม</w:t>
            </w:r>
          </w:p>
        </w:tc>
        <w:tc>
          <w:tcPr>
            <w:tcW w:w="1620" w:type="dxa"/>
          </w:tcPr>
          <w:p w14:paraId="067D251B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A0533CF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F66B8" w:rsidRPr="00F3180F" w14:paraId="19038D31" w14:textId="77777777" w:rsidTr="00F3180F">
        <w:tc>
          <w:tcPr>
            <w:tcW w:w="4257" w:type="dxa"/>
          </w:tcPr>
          <w:p w14:paraId="3AF1CC0D" w14:textId="77777777" w:rsidR="00EF66B8" w:rsidRPr="00F3180F" w:rsidRDefault="00EF66B8" w:rsidP="00B4608C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620" w:type="dxa"/>
          </w:tcPr>
          <w:p w14:paraId="692DEE8E" w14:textId="77777777" w:rsidR="00EF66B8" w:rsidRPr="00F3180F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060" w:type="dxa"/>
          </w:tcPr>
          <w:p w14:paraId="2225A3A4" w14:textId="77777777" w:rsidR="00EF66B8" w:rsidRPr="00F3180F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ถือหุ้นโดยตรง</w:t>
            </w:r>
          </w:p>
        </w:tc>
      </w:tr>
      <w:tr w:rsidR="00EF66B8" w:rsidRPr="00F3180F" w14:paraId="478FCAAA" w14:textId="77777777" w:rsidTr="00F3180F">
        <w:tc>
          <w:tcPr>
            <w:tcW w:w="4257" w:type="dxa"/>
          </w:tcPr>
          <w:p w14:paraId="384C56A2" w14:textId="77777777" w:rsidR="00EF66B8" w:rsidRPr="00F3180F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0" w:type="dxa"/>
          </w:tcPr>
          <w:p w14:paraId="63A469C7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7AEAD5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F66B8" w:rsidRPr="00F3180F" w14:paraId="59C70E43" w14:textId="77777777" w:rsidTr="00F3180F">
        <w:tc>
          <w:tcPr>
            <w:tcW w:w="4257" w:type="dxa"/>
          </w:tcPr>
          <w:p w14:paraId="725EBB10" w14:textId="77777777" w:rsidR="00EF66B8" w:rsidRPr="00F3180F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eastAsia="en-GB"/>
              </w:rPr>
            </w:pPr>
            <w:r w:rsidRPr="00F3180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eastAsia="en-GB"/>
              </w:rPr>
              <w:t>การร่วมค้า</w:t>
            </w:r>
          </w:p>
        </w:tc>
        <w:tc>
          <w:tcPr>
            <w:tcW w:w="1620" w:type="dxa"/>
          </w:tcPr>
          <w:p w14:paraId="373B56D0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A7E4918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F66B8" w:rsidRPr="00F3180F" w14:paraId="79B67CA7" w14:textId="77777777" w:rsidTr="00F3180F">
        <w:tc>
          <w:tcPr>
            <w:tcW w:w="4257" w:type="dxa"/>
          </w:tcPr>
          <w:p w14:paraId="447AF396" w14:textId="77777777" w:rsidR="00EF66B8" w:rsidRPr="00F3180F" w:rsidRDefault="00EF66B8" w:rsidP="00B4608C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Wisdom Tree Investment </w:t>
            </w: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Pr="00F3180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S</w:t>
            </w: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) </w:t>
            </w:r>
            <w:r w:rsidRPr="00F3180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PTE</w:t>
            </w: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. </w:t>
            </w:r>
            <w:r w:rsidRPr="00F3180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Limited </w:t>
            </w:r>
          </w:p>
        </w:tc>
        <w:tc>
          <w:tcPr>
            <w:tcW w:w="1620" w:type="dxa"/>
          </w:tcPr>
          <w:p w14:paraId="3BDF93C4" w14:textId="77777777" w:rsidR="00EF66B8" w:rsidRPr="00F3180F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3060" w:type="dxa"/>
          </w:tcPr>
          <w:p w14:paraId="0B348A9E" w14:textId="77777777" w:rsidR="00EF66B8" w:rsidRPr="00F3180F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ถือหุ้นโดยตรง</w:t>
            </w:r>
          </w:p>
        </w:tc>
      </w:tr>
      <w:tr w:rsidR="00EF66B8" w:rsidRPr="00F3180F" w14:paraId="011DDDD7" w14:textId="77777777" w:rsidTr="00F3180F">
        <w:tc>
          <w:tcPr>
            <w:tcW w:w="4257" w:type="dxa"/>
          </w:tcPr>
          <w:p w14:paraId="68D907C7" w14:textId="77777777" w:rsidR="00EF66B8" w:rsidRPr="00F3180F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บริษัท มิลคอน ติฮา จีอีแอล จำกัด</w:t>
            </w:r>
          </w:p>
        </w:tc>
        <w:tc>
          <w:tcPr>
            <w:tcW w:w="1620" w:type="dxa"/>
          </w:tcPr>
          <w:p w14:paraId="690C59E6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พม่า</w:t>
            </w:r>
          </w:p>
        </w:tc>
        <w:tc>
          <w:tcPr>
            <w:tcW w:w="3060" w:type="dxa"/>
          </w:tcPr>
          <w:p w14:paraId="19E1A905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บริษัทย่อยของ</w:t>
            </w:r>
            <w:r w:rsidRPr="00F3180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</w:tr>
      <w:tr w:rsidR="00EF66B8" w:rsidRPr="00F3180F" w14:paraId="2ED3DE44" w14:textId="77777777" w:rsidTr="00F3180F">
        <w:tc>
          <w:tcPr>
            <w:tcW w:w="4257" w:type="dxa"/>
          </w:tcPr>
          <w:p w14:paraId="71D43D58" w14:textId="77777777" w:rsidR="00EF66B8" w:rsidRPr="00F3180F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20" w:type="dxa"/>
          </w:tcPr>
          <w:p w14:paraId="76425AAB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A9D47AE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F66B8" w:rsidRPr="00F3180F" w14:paraId="7EC7DA7F" w14:textId="77777777" w:rsidTr="00F3180F">
        <w:tc>
          <w:tcPr>
            <w:tcW w:w="4257" w:type="dxa"/>
          </w:tcPr>
          <w:p w14:paraId="11029A71" w14:textId="64F4DB3B" w:rsidR="00EF66B8" w:rsidRPr="00F3180F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6"/>
                <w:szCs w:val="26"/>
                <w:lang w:eastAsia="en-GB"/>
              </w:rPr>
            </w:pPr>
            <w:r w:rsidRPr="00F3180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eastAsia="en-GB"/>
              </w:rPr>
              <w:t>บริษัทที่เกี่ยวข้อง</w:t>
            </w:r>
          </w:p>
        </w:tc>
        <w:tc>
          <w:tcPr>
            <w:tcW w:w="1620" w:type="dxa"/>
          </w:tcPr>
          <w:p w14:paraId="2BEB9C52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D8C345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E626B" w:rsidRPr="00F3180F" w14:paraId="5C0894ED" w14:textId="77777777" w:rsidTr="00F3180F">
        <w:tc>
          <w:tcPr>
            <w:tcW w:w="4257" w:type="dxa"/>
          </w:tcPr>
          <w:p w14:paraId="4CF0330C" w14:textId="01F14FFD" w:rsidR="00EE626B" w:rsidRPr="00EE626B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620" w:type="dxa"/>
          </w:tcPr>
          <w:p w14:paraId="35E34062" w14:textId="21964DFE" w:rsidR="00EE626B" w:rsidRPr="00F3180F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6A29AE17" w14:textId="1E3ABBC8" w:rsidR="00EE626B" w:rsidRPr="00EE626B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กิจการที่บริษัทลงทุน</w:t>
            </w:r>
          </w:p>
        </w:tc>
      </w:tr>
      <w:tr w:rsidR="00EE626B" w:rsidRPr="00F3180F" w14:paraId="341DAC02" w14:textId="77777777" w:rsidTr="00F3180F">
        <w:tc>
          <w:tcPr>
            <w:tcW w:w="4257" w:type="dxa"/>
          </w:tcPr>
          <w:p w14:paraId="497AD898" w14:textId="4E429C1B" w:rsidR="00EE626B" w:rsidRPr="00EE626B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 ซันเทคเมทัลส์ จำกัด</w:t>
            </w:r>
          </w:p>
        </w:tc>
        <w:tc>
          <w:tcPr>
            <w:tcW w:w="1620" w:type="dxa"/>
          </w:tcPr>
          <w:p w14:paraId="08D42CB1" w14:textId="6C6B9757" w:rsidR="00EE626B" w:rsidRPr="00F3180F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4EC3443D" w14:textId="7699D525" w:rsidR="00EE626B" w:rsidRPr="00EE626B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EE626B" w:rsidRPr="00F3180F" w14:paraId="09133F38" w14:textId="77777777" w:rsidTr="00F3180F">
        <w:tc>
          <w:tcPr>
            <w:tcW w:w="4257" w:type="dxa"/>
          </w:tcPr>
          <w:p w14:paraId="68529D0D" w14:textId="0692E60E" w:rsidR="00EE626B" w:rsidRPr="00EE626B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 มิลล์คอนบูรพา จำกัด</w:t>
            </w:r>
          </w:p>
        </w:tc>
        <w:tc>
          <w:tcPr>
            <w:tcW w:w="1620" w:type="dxa"/>
          </w:tcPr>
          <w:p w14:paraId="445FEF69" w14:textId="4C905312" w:rsidR="00EE626B" w:rsidRPr="00F3180F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2F707A5E" w14:textId="57CFA4EA" w:rsidR="00EE626B" w:rsidRPr="00EE626B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EE626B" w:rsidRPr="00F3180F" w14:paraId="2591E846" w14:textId="77777777" w:rsidTr="00F3180F">
        <w:tc>
          <w:tcPr>
            <w:tcW w:w="4257" w:type="dxa"/>
          </w:tcPr>
          <w:p w14:paraId="51E3DE04" w14:textId="53F69ADE" w:rsidR="00EE626B" w:rsidRPr="00EE626B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บริษัท โคเบลโก้ มิลล์คอน สตีล จำกัด    </w:t>
            </w:r>
          </w:p>
        </w:tc>
        <w:tc>
          <w:tcPr>
            <w:tcW w:w="1620" w:type="dxa"/>
          </w:tcPr>
          <w:p w14:paraId="2DC92EDF" w14:textId="36A02C23" w:rsidR="00EE626B" w:rsidRPr="00F3180F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1A17FEAD" w14:textId="39CA0D5D" w:rsidR="00EE626B" w:rsidRPr="00EE626B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บริษัทร่วมของกิจการที่บริษัทลงทุน</w:t>
            </w:r>
          </w:p>
        </w:tc>
      </w:tr>
      <w:tr w:rsidR="00EE626B" w:rsidRPr="00F3180F" w14:paraId="007B5E10" w14:textId="77777777" w:rsidTr="00F3180F">
        <w:tc>
          <w:tcPr>
            <w:tcW w:w="4257" w:type="dxa"/>
          </w:tcPr>
          <w:p w14:paraId="222C05D4" w14:textId="176F69AD" w:rsidR="00EE626B" w:rsidRPr="00EE626B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บริษัท ไอเจน เอนจิเนียริ่ง จำกัด  </w:t>
            </w:r>
          </w:p>
        </w:tc>
        <w:tc>
          <w:tcPr>
            <w:tcW w:w="1620" w:type="dxa"/>
          </w:tcPr>
          <w:p w14:paraId="0DE84F7D" w14:textId="2835D0DD" w:rsidR="00EE626B" w:rsidRPr="00F3180F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243E2E1A" w14:textId="339A7EE9" w:rsidR="00EE626B" w:rsidRPr="00EE626B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บริษัทร่วมของกิจการที่บริษัทลงทุน</w:t>
            </w:r>
          </w:p>
        </w:tc>
      </w:tr>
      <w:tr w:rsidR="00EE626B" w:rsidRPr="00F3180F" w14:paraId="7613E640" w14:textId="77777777" w:rsidTr="00F3180F">
        <w:tc>
          <w:tcPr>
            <w:tcW w:w="4257" w:type="dxa"/>
          </w:tcPr>
          <w:p w14:paraId="51E46986" w14:textId="49037534" w:rsidR="00EE626B" w:rsidRPr="00EE626B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 มิลล์คอน สตีล ไพพ์ จำกัด</w:t>
            </w:r>
          </w:p>
        </w:tc>
        <w:tc>
          <w:tcPr>
            <w:tcW w:w="1620" w:type="dxa"/>
          </w:tcPr>
          <w:p w14:paraId="42B1117F" w14:textId="24B42D73" w:rsidR="00EE626B" w:rsidRPr="00F3180F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1DF90A7C" w14:textId="2F405B49" w:rsidR="00EE626B" w:rsidRPr="00EE626B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EE626B" w:rsidRPr="00F3180F" w14:paraId="03544671" w14:textId="77777777" w:rsidTr="00F3180F">
        <w:tc>
          <w:tcPr>
            <w:tcW w:w="4257" w:type="dxa"/>
          </w:tcPr>
          <w:p w14:paraId="4DBBFAC1" w14:textId="52FAD66F" w:rsidR="00EE626B" w:rsidRPr="00EE626B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proofErr w:type="spellStart"/>
            <w:r w:rsidRPr="00EE626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Millcon</w:t>
            </w:r>
            <w:proofErr w:type="spellEnd"/>
            <w:r w:rsidRPr="00EE626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EE626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Thiha</w:t>
            </w:r>
            <w:proofErr w:type="spellEnd"/>
            <w:r w:rsidRPr="00EE626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Limited</w:t>
            </w:r>
          </w:p>
        </w:tc>
        <w:tc>
          <w:tcPr>
            <w:tcW w:w="1620" w:type="dxa"/>
          </w:tcPr>
          <w:p w14:paraId="3F8F9747" w14:textId="7C015522" w:rsidR="00EE626B" w:rsidRPr="00F3180F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พม่า</w:t>
            </w:r>
          </w:p>
        </w:tc>
        <w:tc>
          <w:tcPr>
            <w:tcW w:w="3060" w:type="dxa"/>
          </w:tcPr>
          <w:p w14:paraId="02AB5E7B" w14:textId="5A2C005F" w:rsidR="00EE626B" w:rsidRPr="00EE626B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EE626B" w:rsidRPr="00F3180F" w14:paraId="28CB8097" w14:textId="77777777" w:rsidTr="00F3180F">
        <w:tc>
          <w:tcPr>
            <w:tcW w:w="4257" w:type="dxa"/>
          </w:tcPr>
          <w:p w14:paraId="47DDD1B6" w14:textId="651722A3" w:rsidR="00EE626B" w:rsidRPr="00EE626B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 สหร่วมวัสดุก่อสร้าง จำกัด</w:t>
            </w:r>
          </w:p>
        </w:tc>
        <w:tc>
          <w:tcPr>
            <w:tcW w:w="1620" w:type="dxa"/>
          </w:tcPr>
          <w:p w14:paraId="23C31BCB" w14:textId="4398B728" w:rsidR="00EE626B" w:rsidRPr="00F3180F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0F0E0B13" w14:textId="54B7619B" w:rsidR="00EE626B" w:rsidRPr="00EE626B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E626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EF66B8" w:rsidRPr="00D127CF" w14:paraId="3F17AE53" w14:textId="77777777" w:rsidTr="00F3180F">
        <w:tc>
          <w:tcPr>
            <w:tcW w:w="4257" w:type="dxa"/>
          </w:tcPr>
          <w:p w14:paraId="48341A82" w14:textId="77777777" w:rsidR="00EF66B8" w:rsidRPr="00D127CF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127C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กิจการร่วมค้า ไอบีซีไอ – แมคทริค</w:t>
            </w:r>
          </w:p>
        </w:tc>
        <w:tc>
          <w:tcPr>
            <w:tcW w:w="1620" w:type="dxa"/>
          </w:tcPr>
          <w:p w14:paraId="11E9D4B5" w14:textId="77777777" w:rsidR="00EF66B8" w:rsidRPr="00D127C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27CF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060" w:type="dxa"/>
          </w:tcPr>
          <w:p w14:paraId="5291D14F" w14:textId="77777777" w:rsidR="00EF66B8" w:rsidRPr="00D127C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การร่วมค้าของบริษัทร่วม</w:t>
            </w:r>
          </w:p>
        </w:tc>
      </w:tr>
      <w:tr w:rsidR="00544CAE" w:rsidRPr="00D127CF" w14:paraId="21B07449" w14:textId="77777777" w:rsidTr="00F3180F">
        <w:tc>
          <w:tcPr>
            <w:tcW w:w="4257" w:type="dxa"/>
          </w:tcPr>
          <w:p w14:paraId="325BD521" w14:textId="59ED1954" w:rsidR="00544CAE" w:rsidRPr="00D127CF" w:rsidRDefault="009F122D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27C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กิจการร่วมค้า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 xml:space="preserve">เทพมงคล 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–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ไทยมีเดีย</w:t>
            </w:r>
          </w:p>
        </w:tc>
        <w:tc>
          <w:tcPr>
            <w:tcW w:w="1620" w:type="dxa"/>
          </w:tcPr>
          <w:p w14:paraId="080C1381" w14:textId="407AD44E" w:rsidR="00544CAE" w:rsidRPr="00D127CF" w:rsidRDefault="009F122D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27CF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060" w:type="dxa"/>
          </w:tcPr>
          <w:p w14:paraId="5254FE66" w14:textId="06F0E603" w:rsidR="00544CAE" w:rsidRPr="00D127CF" w:rsidRDefault="009F122D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การร่วมค้าของบริษัทร่วม</w:t>
            </w:r>
          </w:p>
        </w:tc>
      </w:tr>
      <w:tr w:rsidR="00EF66B8" w:rsidRPr="00D127CF" w14:paraId="55FAE504" w14:textId="77777777" w:rsidTr="00F3180F">
        <w:tc>
          <w:tcPr>
            <w:tcW w:w="4257" w:type="dxa"/>
          </w:tcPr>
          <w:p w14:paraId="0A876BD7" w14:textId="77777777" w:rsidR="00EF66B8" w:rsidRPr="00D127CF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127CF">
              <w:rPr>
                <w:rFonts w:ascii="Browallia New" w:hAnsi="Browallia New" w:cs="Browallia New"/>
                <w:sz w:val="26"/>
                <w:szCs w:val="26"/>
              </w:rPr>
              <w:t>Nippon Concrete Industries Co</w:t>
            </w:r>
            <w:r w:rsidRPr="00D127C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D127CF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D127C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</w:tcPr>
          <w:p w14:paraId="0840C7BD" w14:textId="77777777" w:rsidR="00EF66B8" w:rsidRPr="00D127C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27CF">
              <w:rPr>
                <w:rFonts w:ascii="Browallia New" w:hAnsi="Browallia New" w:cs="Browalli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3060" w:type="dxa"/>
          </w:tcPr>
          <w:p w14:paraId="383B4CB7" w14:textId="77777777" w:rsidR="00EF66B8" w:rsidRPr="00D127C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ผู้ถือหุ้นของบริษัทย่อย</w:t>
            </w:r>
          </w:p>
        </w:tc>
      </w:tr>
      <w:tr w:rsidR="00EF66B8" w:rsidRPr="00D127CF" w14:paraId="55145AED" w14:textId="77777777" w:rsidTr="00F3180F">
        <w:tc>
          <w:tcPr>
            <w:tcW w:w="4257" w:type="dxa"/>
          </w:tcPr>
          <w:p w14:paraId="1530B0CF" w14:textId="77777777" w:rsidR="00EF66B8" w:rsidRPr="00D127CF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7FBAD53" w14:textId="77777777" w:rsidR="00EF66B8" w:rsidRPr="00D127C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34FE80" w14:textId="77777777" w:rsidR="00EF66B8" w:rsidRPr="00D127C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F66B8" w:rsidRPr="00F3180F" w14:paraId="395A9AB8" w14:textId="77777777" w:rsidTr="00F3180F">
        <w:tc>
          <w:tcPr>
            <w:tcW w:w="4257" w:type="dxa"/>
          </w:tcPr>
          <w:p w14:paraId="08F11B8E" w14:textId="77777777" w:rsidR="00EF66B8" w:rsidRPr="00F3180F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D127C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</w:rPr>
              <w:t>ผู้บริหารที่สำคัญ</w:t>
            </w:r>
          </w:p>
        </w:tc>
        <w:tc>
          <w:tcPr>
            <w:tcW w:w="1620" w:type="dxa"/>
          </w:tcPr>
          <w:p w14:paraId="24BAC7D1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C905D5E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F66B8" w:rsidRPr="00F3180F" w14:paraId="541F3F2C" w14:textId="77777777" w:rsidTr="00F3180F">
        <w:tc>
          <w:tcPr>
            <w:tcW w:w="4257" w:type="dxa"/>
          </w:tcPr>
          <w:p w14:paraId="63EE47D4" w14:textId="77777777" w:rsidR="00EF66B8" w:rsidRPr="00F3180F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กรรมการและผู้บริหาร</w:t>
            </w:r>
          </w:p>
        </w:tc>
        <w:tc>
          <w:tcPr>
            <w:tcW w:w="1620" w:type="dxa"/>
          </w:tcPr>
          <w:p w14:paraId="474678B1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180F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060" w:type="dxa"/>
          </w:tcPr>
          <w:p w14:paraId="7590EE9F" w14:textId="77777777" w:rsidR="00EF66B8" w:rsidRPr="00F3180F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</w:tbl>
    <w:p w14:paraId="4DC76D1A" w14:textId="77777777" w:rsidR="00E67498" w:rsidRPr="00F3180F" w:rsidRDefault="00E67498" w:rsidP="001E624C">
      <w:pPr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6A5F9668" w14:textId="2F2D98DE" w:rsidR="00F3180F" w:rsidRDefault="00F31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034E4BDA" w14:textId="6DC09D72" w:rsidR="00FE29FE" w:rsidRDefault="00FE2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6B14A6B" w14:textId="56CCDC3B" w:rsidR="001845FA" w:rsidRPr="008F2A3E" w:rsidRDefault="00371706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รายการบัญชีที่สำคัญกับบุคคล</w:t>
      </w:r>
      <w:r w:rsidRPr="00F5610C">
        <w:rPr>
          <w:rFonts w:ascii="Browallia New" w:hAnsi="Browallia New" w:cs="Browallia New"/>
          <w:sz w:val="28"/>
          <w:szCs w:val="28"/>
          <w:cs/>
        </w:rPr>
        <w:t>และบริษัทที่เกี่ยวข้อง</w:t>
      </w:r>
      <w:r w:rsidR="00D73270" w:rsidRPr="00F5610C">
        <w:rPr>
          <w:rFonts w:ascii="Browallia New" w:hAnsi="Browallia New" w:cs="Browallia New" w:hint="cs"/>
          <w:sz w:val="28"/>
          <w:szCs w:val="28"/>
          <w:cs/>
        </w:rPr>
        <w:t>กัน</w:t>
      </w:r>
      <w:r w:rsidR="007A4E5F" w:rsidRPr="00F5610C">
        <w:rPr>
          <w:rFonts w:ascii="Browallia New" w:hAnsi="Browallia New" w:cs="Browallia New"/>
          <w:sz w:val="28"/>
          <w:szCs w:val="28"/>
          <w:cs/>
        </w:rPr>
        <w:t>สำหรับงวดสามเดือน</w:t>
      </w:r>
      <w:r w:rsidR="00D328F2" w:rsidRPr="00F5610C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500149" w:rsidRPr="00F5610C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D328F2" w:rsidRPr="00F5610C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="007A4E5F" w:rsidRPr="00F5610C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D328F2" w:rsidRPr="00F5610C">
        <w:rPr>
          <w:rFonts w:ascii="Browallia New" w:hAnsi="Browallia New" w:cs="Browallia New"/>
          <w:sz w:val="28"/>
          <w:szCs w:val="28"/>
        </w:rPr>
        <w:t xml:space="preserve">30 </w:t>
      </w:r>
      <w:r w:rsidR="00500149" w:rsidRPr="00F5610C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7A4E5F" w:rsidRPr="00F5610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D6F20" w:rsidRPr="00F5610C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7A4E5F" w:rsidRPr="00F5610C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BD6F20" w:rsidRPr="00F5610C">
        <w:rPr>
          <w:rFonts w:ascii="Browallia New" w:hAnsi="Browallia New" w:cs="Browallia New"/>
          <w:sz w:val="28"/>
          <w:szCs w:val="28"/>
          <w:lang w:val="en-GB"/>
        </w:rPr>
        <w:t>2560</w:t>
      </w:r>
      <w:r w:rsidR="007A4E5F" w:rsidRPr="00F5610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5610C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0A80F21F" w14:textId="77777777" w:rsidR="001845FA" w:rsidRPr="00D328F2" w:rsidRDefault="001845FA" w:rsidP="00982AC5">
      <w:pPr>
        <w:spacing w:line="240" w:lineRule="auto"/>
        <w:ind w:left="448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4" w:type="dxa"/>
        <w:tblInd w:w="426" w:type="dxa"/>
        <w:tblLook w:val="01E0" w:firstRow="1" w:lastRow="1" w:firstColumn="1" w:lastColumn="1" w:noHBand="0" w:noVBand="0"/>
      </w:tblPr>
      <w:tblGrid>
        <w:gridCol w:w="3010"/>
        <w:gridCol w:w="1883"/>
        <w:gridCol w:w="1084"/>
        <w:gridCol w:w="1022"/>
        <w:gridCol w:w="1026"/>
        <w:gridCol w:w="999"/>
      </w:tblGrid>
      <w:tr w:rsidR="00D328F2" w:rsidRPr="0000608E" w14:paraId="75BB3ABF" w14:textId="77777777" w:rsidTr="008A76AA">
        <w:trPr>
          <w:tblHeader/>
        </w:trPr>
        <w:tc>
          <w:tcPr>
            <w:tcW w:w="3010" w:type="dxa"/>
          </w:tcPr>
          <w:p w14:paraId="31EF4587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434B18C6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31" w:type="dxa"/>
            <w:gridSpan w:val="4"/>
          </w:tcPr>
          <w:p w14:paraId="33022E69" w14:textId="77777777" w:rsidR="00D328F2" w:rsidRPr="00AA60F0" w:rsidRDefault="00D328F2" w:rsidP="008A76A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D328F2" w:rsidRPr="0000608E" w14:paraId="7CF640E4" w14:textId="77777777" w:rsidTr="008A76AA">
        <w:trPr>
          <w:tblHeader/>
        </w:trPr>
        <w:tc>
          <w:tcPr>
            <w:tcW w:w="3010" w:type="dxa"/>
          </w:tcPr>
          <w:p w14:paraId="2AC9B1F7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16BD1EE2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06" w:type="dxa"/>
            <w:gridSpan w:val="2"/>
          </w:tcPr>
          <w:p w14:paraId="705688E2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14:paraId="42CE3C90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D328F2" w:rsidRPr="0000608E" w14:paraId="0BAB30C0" w14:textId="77777777" w:rsidTr="008A76AA">
        <w:trPr>
          <w:tblHeader/>
        </w:trPr>
        <w:tc>
          <w:tcPr>
            <w:tcW w:w="3010" w:type="dxa"/>
          </w:tcPr>
          <w:p w14:paraId="0E247034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26F13AA8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131" w:type="dxa"/>
            <w:gridSpan w:val="4"/>
          </w:tcPr>
          <w:p w14:paraId="0F64089D" w14:textId="36BB2272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A60F0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00149" w:rsidRPr="00500149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</w:p>
        </w:tc>
      </w:tr>
      <w:tr w:rsidR="00D328F2" w:rsidRPr="0000608E" w14:paraId="175B66F3" w14:textId="77777777" w:rsidTr="008A76AA">
        <w:trPr>
          <w:tblHeader/>
        </w:trPr>
        <w:tc>
          <w:tcPr>
            <w:tcW w:w="3010" w:type="dxa"/>
          </w:tcPr>
          <w:p w14:paraId="4179F4B1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7EACF3F4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084" w:type="dxa"/>
          </w:tcPr>
          <w:p w14:paraId="4C17C6AF" w14:textId="10C81E73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14:paraId="472E08E8" w14:textId="19DB6C55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026" w:type="dxa"/>
          </w:tcPr>
          <w:p w14:paraId="4C18843F" w14:textId="6287C3C2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6396482A" w14:textId="6FA30FD8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D328F2" w:rsidRPr="00D127CF" w14:paraId="26D841EE" w14:textId="77777777" w:rsidTr="008A76AA">
        <w:tc>
          <w:tcPr>
            <w:tcW w:w="3010" w:type="dxa"/>
          </w:tcPr>
          <w:p w14:paraId="28893D23" w14:textId="77777777" w:rsidR="00D328F2" w:rsidRPr="00D127CF" w:rsidRDefault="00D328F2" w:rsidP="008A76AA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1883" w:type="dxa"/>
          </w:tcPr>
          <w:p w14:paraId="33FB3EC8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4" w:type="dxa"/>
          </w:tcPr>
          <w:p w14:paraId="48A45B0B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4458D69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B4EDBDF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7B55D4F9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49EF" w:rsidRPr="00D127CF" w14:paraId="5F1527A5" w14:textId="77777777" w:rsidTr="00692A79">
        <w:tc>
          <w:tcPr>
            <w:tcW w:w="3010" w:type="dxa"/>
            <w:shd w:val="clear" w:color="auto" w:fill="auto"/>
          </w:tcPr>
          <w:p w14:paraId="51660979" w14:textId="77777777" w:rsidR="009B49EF" w:rsidRPr="00D127CF" w:rsidRDefault="009B49EF" w:rsidP="009B49EF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883" w:type="dxa"/>
            <w:shd w:val="clear" w:color="auto" w:fill="auto"/>
          </w:tcPr>
          <w:p w14:paraId="528641C5" w14:textId="77777777" w:rsidR="009B49EF" w:rsidRPr="00D127CF" w:rsidRDefault="009B49EF" w:rsidP="009B49E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  <w:shd w:val="clear" w:color="auto" w:fill="auto"/>
          </w:tcPr>
          <w:p w14:paraId="0396021B" w14:textId="3B598A6F" w:rsidR="009B49EF" w:rsidRPr="00E6156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2CDB69A0" w14:textId="560A8E45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786FF238" w14:textId="2A522DE8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4,281</w:t>
            </w:r>
          </w:p>
        </w:tc>
        <w:tc>
          <w:tcPr>
            <w:tcW w:w="999" w:type="dxa"/>
            <w:shd w:val="clear" w:color="auto" w:fill="auto"/>
          </w:tcPr>
          <w:p w14:paraId="79AC390A" w14:textId="3094F446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334</w:t>
            </w:r>
          </w:p>
        </w:tc>
      </w:tr>
      <w:tr w:rsidR="009B49EF" w:rsidRPr="00D127CF" w14:paraId="484D8711" w14:textId="77777777" w:rsidTr="00692A79">
        <w:tc>
          <w:tcPr>
            <w:tcW w:w="3010" w:type="dxa"/>
            <w:shd w:val="clear" w:color="auto" w:fill="auto"/>
          </w:tcPr>
          <w:p w14:paraId="499EDE40" w14:textId="77777777" w:rsidR="009B49EF" w:rsidRPr="00D127CF" w:rsidRDefault="009B49EF" w:rsidP="009B49EF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รายได้ค่าเช่า</w:t>
            </w:r>
          </w:p>
        </w:tc>
        <w:tc>
          <w:tcPr>
            <w:tcW w:w="1883" w:type="dxa"/>
            <w:shd w:val="clear" w:color="auto" w:fill="auto"/>
          </w:tcPr>
          <w:p w14:paraId="6EC11A02" w14:textId="77777777" w:rsidR="009B49EF" w:rsidRPr="00D127CF" w:rsidRDefault="009B49EF" w:rsidP="009B49E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084" w:type="dxa"/>
            <w:shd w:val="clear" w:color="auto" w:fill="auto"/>
          </w:tcPr>
          <w:p w14:paraId="010FB9FD" w14:textId="75209C37" w:rsidR="009B49EF" w:rsidRPr="00E6156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535ECABE" w14:textId="6E00C6FA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7694BED3" w14:textId="2DB7E9EF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1,250</w:t>
            </w:r>
          </w:p>
        </w:tc>
        <w:tc>
          <w:tcPr>
            <w:tcW w:w="999" w:type="dxa"/>
            <w:shd w:val="clear" w:color="auto" w:fill="auto"/>
          </w:tcPr>
          <w:p w14:paraId="4369AE39" w14:textId="405066F6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1</w:t>
            </w: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250</w:t>
            </w:r>
          </w:p>
        </w:tc>
      </w:tr>
      <w:tr w:rsidR="009B49EF" w:rsidRPr="00D127CF" w14:paraId="1F59D8C7" w14:textId="77777777" w:rsidTr="00692A79">
        <w:tc>
          <w:tcPr>
            <w:tcW w:w="3010" w:type="dxa"/>
            <w:shd w:val="clear" w:color="auto" w:fill="auto"/>
          </w:tcPr>
          <w:p w14:paraId="61436027" w14:textId="77777777" w:rsidR="009B49EF" w:rsidRPr="00D127CF" w:rsidRDefault="009B49EF" w:rsidP="009B49EF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1883" w:type="dxa"/>
            <w:shd w:val="clear" w:color="auto" w:fill="auto"/>
          </w:tcPr>
          <w:p w14:paraId="70CCB538" w14:textId="77777777" w:rsidR="009B49EF" w:rsidRPr="00D127CF" w:rsidRDefault="009B49EF" w:rsidP="009B49E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084" w:type="dxa"/>
            <w:shd w:val="clear" w:color="auto" w:fill="auto"/>
          </w:tcPr>
          <w:p w14:paraId="78512B9D" w14:textId="7F15DD4B" w:rsidR="009B49EF" w:rsidRPr="00E6156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5D03130E" w14:textId="2EDE63D3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59FEE503" w14:textId="3CF29F71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2A497A2" w14:textId="60B07AA3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2</w:t>
            </w: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386</w:t>
            </w:r>
          </w:p>
        </w:tc>
      </w:tr>
      <w:tr w:rsidR="009B49EF" w:rsidRPr="00D127CF" w14:paraId="2E3B15A7" w14:textId="77777777" w:rsidTr="00692A79">
        <w:tc>
          <w:tcPr>
            <w:tcW w:w="3010" w:type="dxa"/>
            <w:shd w:val="clear" w:color="auto" w:fill="auto"/>
          </w:tcPr>
          <w:p w14:paraId="54DE033D" w14:textId="77777777" w:rsidR="009B49EF" w:rsidRPr="00D127CF" w:rsidRDefault="009B49EF" w:rsidP="009B49EF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883" w:type="dxa"/>
            <w:shd w:val="clear" w:color="auto" w:fill="auto"/>
          </w:tcPr>
          <w:p w14:paraId="642F16CC" w14:textId="77777777" w:rsidR="009B49EF" w:rsidRPr="00D127CF" w:rsidRDefault="009B49EF" w:rsidP="009B49E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D127CF">
              <w:rPr>
                <w:rFonts w:ascii="Browallia New" w:hAnsi="Browallia New" w:cs="Browallia New"/>
                <w:sz w:val="24"/>
                <w:szCs w:val="24"/>
              </w:rPr>
              <w:t xml:space="preserve"> MLR – 0.5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84" w:type="dxa"/>
            <w:shd w:val="clear" w:color="auto" w:fill="auto"/>
          </w:tcPr>
          <w:p w14:paraId="7D8A6F91" w14:textId="04D77512" w:rsidR="009B49EF" w:rsidRPr="00E6156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42E6F740" w14:textId="24A86AFF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31A8298B" w14:textId="376FAA75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3,139</w:t>
            </w:r>
          </w:p>
        </w:tc>
        <w:tc>
          <w:tcPr>
            <w:tcW w:w="999" w:type="dxa"/>
            <w:shd w:val="clear" w:color="auto" w:fill="auto"/>
          </w:tcPr>
          <w:p w14:paraId="1B4E846D" w14:textId="1F57091D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3</w:t>
            </w: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777</w:t>
            </w:r>
          </w:p>
        </w:tc>
      </w:tr>
      <w:tr w:rsidR="00DC2B94" w:rsidRPr="00D127CF" w14:paraId="19755BBF" w14:textId="77777777" w:rsidTr="008A76AA">
        <w:tc>
          <w:tcPr>
            <w:tcW w:w="3010" w:type="dxa"/>
          </w:tcPr>
          <w:p w14:paraId="2BBA6928" w14:textId="77777777" w:rsidR="00DC2B94" w:rsidRPr="00D127CF" w:rsidRDefault="00DC2B94" w:rsidP="00DC2B94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83" w:type="dxa"/>
          </w:tcPr>
          <w:p w14:paraId="2960F3EE" w14:textId="77777777" w:rsidR="00DC2B94" w:rsidRPr="00D127CF" w:rsidRDefault="00DC2B94" w:rsidP="00D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4" w:type="dxa"/>
          </w:tcPr>
          <w:p w14:paraId="077AC77B" w14:textId="77777777" w:rsidR="00DC2B94" w:rsidRPr="00E61568" w:rsidRDefault="00DC2B94" w:rsidP="00D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C43813E" w14:textId="77777777" w:rsidR="00DC2B94" w:rsidRPr="00D127CF" w:rsidRDefault="00DC2B94" w:rsidP="00D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4C1ECE9" w14:textId="77777777" w:rsidR="00DC2B94" w:rsidRPr="00D127CF" w:rsidRDefault="00DC2B94" w:rsidP="00D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6EAA61C3" w14:textId="77777777" w:rsidR="00DC2B94" w:rsidRPr="00D127CF" w:rsidRDefault="00DC2B94" w:rsidP="00D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2B94" w:rsidRPr="00D127CF" w14:paraId="0E022974" w14:textId="77777777" w:rsidTr="008A76AA">
        <w:tc>
          <w:tcPr>
            <w:tcW w:w="3010" w:type="dxa"/>
          </w:tcPr>
          <w:p w14:paraId="464D6310" w14:textId="77777777" w:rsidR="00DC2B94" w:rsidRPr="00D127CF" w:rsidRDefault="00DC2B94" w:rsidP="00DC2B94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รายการธุรกิจกับบริษัทร่วม             </w:t>
            </w:r>
          </w:p>
        </w:tc>
        <w:tc>
          <w:tcPr>
            <w:tcW w:w="1883" w:type="dxa"/>
          </w:tcPr>
          <w:p w14:paraId="21DE2AE4" w14:textId="77777777" w:rsidR="00DC2B94" w:rsidRPr="00D127CF" w:rsidRDefault="00DC2B94" w:rsidP="00D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4" w:type="dxa"/>
          </w:tcPr>
          <w:p w14:paraId="63202AA4" w14:textId="77777777" w:rsidR="00DC2B94" w:rsidRPr="00E61568" w:rsidRDefault="00DC2B94" w:rsidP="00D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410D029" w14:textId="77777777" w:rsidR="00DC2B94" w:rsidRPr="00D127CF" w:rsidRDefault="00DC2B94" w:rsidP="00D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40E9506" w14:textId="77777777" w:rsidR="00DC2B94" w:rsidRPr="00D127CF" w:rsidRDefault="00DC2B94" w:rsidP="00D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6E78091A" w14:textId="77777777" w:rsidR="00DC2B94" w:rsidRPr="00D127CF" w:rsidRDefault="00DC2B94" w:rsidP="00D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10D9E" w:rsidRPr="00D127CF" w14:paraId="5E60D868" w14:textId="77777777" w:rsidTr="008A76AA">
        <w:tc>
          <w:tcPr>
            <w:tcW w:w="3010" w:type="dxa"/>
          </w:tcPr>
          <w:p w14:paraId="03FCF620" w14:textId="77777777" w:rsidR="00810D9E" w:rsidRPr="00D127CF" w:rsidRDefault="00810D9E" w:rsidP="00810D9E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รายได้จากการขายและบริการและอื่นๆ</w:t>
            </w:r>
          </w:p>
        </w:tc>
        <w:tc>
          <w:tcPr>
            <w:tcW w:w="1883" w:type="dxa"/>
          </w:tcPr>
          <w:p w14:paraId="1A7AD8D5" w14:textId="77777777" w:rsidR="00810D9E" w:rsidRPr="00D127CF" w:rsidRDefault="00810D9E" w:rsidP="00810D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</w:tcPr>
          <w:p w14:paraId="75DD277C" w14:textId="091C0190" w:rsidR="00810D9E" w:rsidRPr="00E61568" w:rsidRDefault="00810D9E" w:rsidP="0081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</w:p>
        </w:tc>
        <w:tc>
          <w:tcPr>
            <w:tcW w:w="1022" w:type="dxa"/>
          </w:tcPr>
          <w:p w14:paraId="4040C485" w14:textId="786BE6C6" w:rsidR="00810D9E" w:rsidRPr="00D127CF" w:rsidRDefault="00810D9E" w:rsidP="0081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1,185</w:t>
            </w:r>
          </w:p>
        </w:tc>
        <w:tc>
          <w:tcPr>
            <w:tcW w:w="1026" w:type="dxa"/>
            <w:shd w:val="clear" w:color="auto" w:fill="auto"/>
          </w:tcPr>
          <w:p w14:paraId="0FC0018E" w14:textId="51EB2385" w:rsidR="00810D9E" w:rsidRPr="00D127CF" w:rsidRDefault="00810D9E" w:rsidP="0081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</w:p>
        </w:tc>
        <w:tc>
          <w:tcPr>
            <w:tcW w:w="999" w:type="dxa"/>
          </w:tcPr>
          <w:p w14:paraId="540852E4" w14:textId="48C5304A" w:rsidR="00810D9E" w:rsidRPr="00D127CF" w:rsidRDefault="00810D9E" w:rsidP="0081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1,185</w:t>
            </w:r>
          </w:p>
        </w:tc>
      </w:tr>
      <w:tr w:rsidR="00A47607" w:rsidRPr="00D127CF" w14:paraId="54B656EB" w14:textId="77777777" w:rsidTr="008A76AA">
        <w:tc>
          <w:tcPr>
            <w:tcW w:w="3010" w:type="dxa"/>
          </w:tcPr>
          <w:p w14:paraId="445AF6FB" w14:textId="77777777" w:rsidR="00A47607" w:rsidRPr="00D127CF" w:rsidRDefault="00A47607" w:rsidP="00A47607">
            <w:pPr>
              <w:tabs>
                <w:tab w:val="clear" w:pos="454"/>
                <w:tab w:val="left" w:pos="180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ค่าก่อสร้าง</w:t>
            </w:r>
          </w:p>
        </w:tc>
        <w:tc>
          <w:tcPr>
            <w:tcW w:w="1883" w:type="dxa"/>
          </w:tcPr>
          <w:p w14:paraId="70C1D5EB" w14:textId="11FBC19F" w:rsidR="00A47607" w:rsidRPr="00D127CF" w:rsidRDefault="00A47607" w:rsidP="00A47607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084" w:type="dxa"/>
          </w:tcPr>
          <w:p w14:paraId="5738974C" w14:textId="551D0896" w:rsidR="00A47607" w:rsidRPr="00E61568" w:rsidRDefault="00810D9E" w:rsidP="00A4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24,038</w:t>
            </w:r>
          </w:p>
        </w:tc>
        <w:tc>
          <w:tcPr>
            <w:tcW w:w="1022" w:type="dxa"/>
          </w:tcPr>
          <w:p w14:paraId="3111336C" w14:textId="5E813675" w:rsidR="00A47607" w:rsidRPr="00D127CF" w:rsidRDefault="00A47607" w:rsidP="00A4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26,737</w:t>
            </w:r>
          </w:p>
        </w:tc>
        <w:tc>
          <w:tcPr>
            <w:tcW w:w="1026" w:type="dxa"/>
          </w:tcPr>
          <w:p w14:paraId="7BEE96E3" w14:textId="57B079E1" w:rsidR="00A47607" w:rsidRPr="00D127CF" w:rsidRDefault="00A47607" w:rsidP="00A4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</w:tcPr>
          <w:p w14:paraId="0B1F8ECF" w14:textId="4FDA5D46" w:rsidR="00A47607" w:rsidRPr="00D127CF" w:rsidRDefault="00A47607" w:rsidP="00A4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6,335</w:t>
            </w:r>
          </w:p>
        </w:tc>
      </w:tr>
      <w:tr w:rsidR="00DC2B94" w:rsidRPr="00D127CF" w14:paraId="62092981" w14:textId="77777777" w:rsidTr="008A76AA">
        <w:tc>
          <w:tcPr>
            <w:tcW w:w="3010" w:type="dxa"/>
          </w:tcPr>
          <w:p w14:paraId="7231464A" w14:textId="77777777" w:rsidR="00DC2B94" w:rsidRPr="00D127CF" w:rsidRDefault="00DC2B94" w:rsidP="00DC2B94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83" w:type="dxa"/>
          </w:tcPr>
          <w:p w14:paraId="67628BAD" w14:textId="77777777" w:rsidR="00DC2B94" w:rsidRPr="00D127CF" w:rsidRDefault="00DC2B94" w:rsidP="00DC2B94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</w:tcPr>
          <w:p w14:paraId="4A95635C" w14:textId="77777777" w:rsidR="00DC2B94" w:rsidRPr="00E61568" w:rsidRDefault="00DC2B94" w:rsidP="00DC2B94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0118F65" w14:textId="77777777" w:rsidR="00DC2B94" w:rsidRPr="00D127CF" w:rsidRDefault="00DC2B94" w:rsidP="00DC2B94">
            <w:pPr>
              <w:spacing w:line="240" w:lineRule="auto"/>
              <w:ind w:left="448"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CB700C4" w14:textId="77777777" w:rsidR="00DC2B94" w:rsidRPr="00D127CF" w:rsidRDefault="00DC2B94" w:rsidP="00D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33A52856" w14:textId="77777777" w:rsidR="00DC2B94" w:rsidRPr="00D127CF" w:rsidRDefault="00DC2B94" w:rsidP="00DC2B94">
            <w:pPr>
              <w:spacing w:line="240" w:lineRule="auto"/>
              <w:ind w:left="448"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2B94" w:rsidRPr="00D127CF" w14:paraId="41FBD66E" w14:textId="77777777" w:rsidTr="008A76AA">
        <w:tc>
          <w:tcPr>
            <w:tcW w:w="3010" w:type="dxa"/>
          </w:tcPr>
          <w:p w14:paraId="148A37E5" w14:textId="4CBB18B8" w:rsidR="00DC2B94" w:rsidRPr="00D127CF" w:rsidRDefault="00DC2B94" w:rsidP="00DC2B94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รายการธุรกิจกับกิจการที่เกี่ยวข้อง</w:t>
            </w:r>
          </w:p>
        </w:tc>
        <w:tc>
          <w:tcPr>
            <w:tcW w:w="1883" w:type="dxa"/>
          </w:tcPr>
          <w:p w14:paraId="158F139A" w14:textId="77777777" w:rsidR="00DC2B94" w:rsidRPr="00D127CF" w:rsidRDefault="00DC2B94" w:rsidP="00D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4" w:type="dxa"/>
          </w:tcPr>
          <w:p w14:paraId="2CEFB265" w14:textId="77777777" w:rsidR="00DC2B94" w:rsidRPr="00D127CF" w:rsidRDefault="00DC2B94" w:rsidP="00D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29B900E" w14:textId="77777777" w:rsidR="00DC2B94" w:rsidRPr="00D127CF" w:rsidRDefault="00DC2B94" w:rsidP="00D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4F227E1" w14:textId="77777777" w:rsidR="00DC2B94" w:rsidRPr="00D127CF" w:rsidRDefault="00DC2B94" w:rsidP="00D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78F09E75" w14:textId="77777777" w:rsidR="00DC2B94" w:rsidRPr="00D127CF" w:rsidRDefault="00DC2B94" w:rsidP="00DC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6E04" w:rsidRPr="00D127CF" w14:paraId="3ED104FE" w14:textId="77777777" w:rsidTr="008A76AA">
        <w:tc>
          <w:tcPr>
            <w:tcW w:w="3010" w:type="dxa"/>
          </w:tcPr>
          <w:p w14:paraId="755E1166" w14:textId="77777777" w:rsidR="00826E04" w:rsidRPr="00D127CF" w:rsidRDefault="00826E04" w:rsidP="00826E04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รายได้จากการขายและบริการและอื่นๆ</w:t>
            </w:r>
          </w:p>
        </w:tc>
        <w:tc>
          <w:tcPr>
            <w:tcW w:w="1883" w:type="dxa"/>
          </w:tcPr>
          <w:p w14:paraId="34CE7549" w14:textId="77777777" w:rsidR="00826E04" w:rsidRPr="00D127CF" w:rsidRDefault="00826E04" w:rsidP="00826E0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</w:tcPr>
          <w:p w14:paraId="6F76357A" w14:textId="074734DF" w:rsidR="00826E04" w:rsidRPr="00E61568" w:rsidRDefault="00826E04" w:rsidP="0082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spacing w:line="240" w:lineRule="auto"/>
              <w:ind w:right="-720"/>
              <w:jc w:val="center"/>
              <w:rPr>
                <w:rFonts w:ascii="Browallia New" w:hAnsi="Browallia New" w:cs="Browallia New"/>
                <w:sz w:val="24"/>
                <w:szCs w:val="24"/>
                <w:highlight w:val="green"/>
                <w:cs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022" w:type="dxa"/>
          </w:tcPr>
          <w:p w14:paraId="24EE7FDC" w14:textId="5FBEFE05" w:rsidR="00826E04" w:rsidRPr="00D127CF" w:rsidRDefault="00826E04" w:rsidP="0082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026" w:type="dxa"/>
          </w:tcPr>
          <w:p w14:paraId="6CABDC2F" w14:textId="59EA812B" w:rsidR="00826E04" w:rsidRPr="00D127CF" w:rsidRDefault="00826E04" w:rsidP="0082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999" w:type="dxa"/>
          </w:tcPr>
          <w:p w14:paraId="182AD8EF" w14:textId="483F240D" w:rsidR="00826E04" w:rsidRPr="00D127CF" w:rsidRDefault="00826E04" w:rsidP="0082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</w:tr>
      <w:tr w:rsidR="00826E04" w:rsidRPr="00D127CF" w14:paraId="042BD52D" w14:textId="77777777" w:rsidTr="008A76AA">
        <w:tc>
          <w:tcPr>
            <w:tcW w:w="3010" w:type="dxa"/>
          </w:tcPr>
          <w:p w14:paraId="73B958A4" w14:textId="77777777" w:rsidR="00826E04" w:rsidRPr="00D127CF" w:rsidRDefault="00826E04" w:rsidP="00826E04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ซื้อวัตถุดิบ</w:t>
            </w:r>
          </w:p>
        </w:tc>
        <w:tc>
          <w:tcPr>
            <w:tcW w:w="1883" w:type="dxa"/>
          </w:tcPr>
          <w:p w14:paraId="288A79A6" w14:textId="77777777" w:rsidR="00826E04" w:rsidRPr="00D127CF" w:rsidRDefault="00826E04" w:rsidP="0082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</w:tcPr>
          <w:p w14:paraId="6369A8B3" w14:textId="250B7A54" w:rsidR="00826E04" w:rsidRPr="00826E04" w:rsidRDefault="000C3C7A" w:rsidP="0082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highlight w:val="green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D6E1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D6E11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022" w:type="dxa"/>
          </w:tcPr>
          <w:p w14:paraId="6779BB3C" w14:textId="238A7D68" w:rsidR="00826E04" w:rsidRPr="00D127CF" w:rsidRDefault="00826E04" w:rsidP="0082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49,110</w:t>
            </w:r>
          </w:p>
        </w:tc>
        <w:tc>
          <w:tcPr>
            <w:tcW w:w="1026" w:type="dxa"/>
            <w:shd w:val="clear" w:color="auto" w:fill="auto"/>
          </w:tcPr>
          <w:p w14:paraId="4410CF54" w14:textId="1F1F7582" w:rsidR="00826E04" w:rsidRPr="00D127CF" w:rsidRDefault="00CD6E11" w:rsidP="0082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19,927</w:t>
            </w:r>
          </w:p>
        </w:tc>
        <w:tc>
          <w:tcPr>
            <w:tcW w:w="999" w:type="dxa"/>
          </w:tcPr>
          <w:p w14:paraId="53EE9DE2" w14:textId="4AB5CC4B" w:rsidR="00826E04" w:rsidRPr="00D127CF" w:rsidRDefault="00826E04" w:rsidP="0082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49,110</w:t>
            </w:r>
          </w:p>
        </w:tc>
      </w:tr>
      <w:tr w:rsidR="00826E04" w:rsidRPr="00D127CF" w14:paraId="6E19C169" w14:textId="77777777" w:rsidTr="008A76AA">
        <w:tc>
          <w:tcPr>
            <w:tcW w:w="3010" w:type="dxa"/>
          </w:tcPr>
          <w:p w14:paraId="209DCC4F" w14:textId="77777777" w:rsidR="00826E04" w:rsidRPr="00D127CF" w:rsidRDefault="00826E04" w:rsidP="00826E04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ค่าขนส่ง</w:t>
            </w:r>
          </w:p>
        </w:tc>
        <w:tc>
          <w:tcPr>
            <w:tcW w:w="1883" w:type="dxa"/>
          </w:tcPr>
          <w:p w14:paraId="60B3A593" w14:textId="77777777" w:rsidR="00826E04" w:rsidRPr="00D127CF" w:rsidRDefault="00826E04" w:rsidP="0082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  <w:shd w:val="clear" w:color="auto" w:fill="auto"/>
          </w:tcPr>
          <w:p w14:paraId="66E3DF0D" w14:textId="67164D4A" w:rsidR="00826E04" w:rsidRPr="00E61568" w:rsidRDefault="00826E04" w:rsidP="0082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6,425</w:t>
            </w:r>
          </w:p>
        </w:tc>
        <w:tc>
          <w:tcPr>
            <w:tcW w:w="1022" w:type="dxa"/>
            <w:shd w:val="clear" w:color="auto" w:fill="auto"/>
          </w:tcPr>
          <w:p w14:paraId="4EF0F014" w14:textId="1A44DE7A" w:rsidR="00826E04" w:rsidRPr="00D127CF" w:rsidRDefault="00826E04" w:rsidP="0082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2,713</w:t>
            </w:r>
          </w:p>
        </w:tc>
        <w:tc>
          <w:tcPr>
            <w:tcW w:w="1026" w:type="dxa"/>
            <w:shd w:val="clear" w:color="auto" w:fill="auto"/>
          </w:tcPr>
          <w:p w14:paraId="0C3720DC" w14:textId="4B03217B" w:rsidR="00826E04" w:rsidRPr="00D127CF" w:rsidRDefault="00826E04" w:rsidP="0082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6,425</w:t>
            </w:r>
          </w:p>
        </w:tc>
        <w:tc>
          <w:tcPr>
            <w:tcW w:w="999" w:type="dxa"/>
          </w:tcPr>
          <w:p w14:paraId="39F4597C" w14:textId="10F35462" w:rsidR="00826E04" w:rsidRPr="00D127CF" w:rsidRDefault="00826E04" w:rsidP="0082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2,713</w:t>
            </w:r>
          </w:p>
        </w:tc>
      </w:tr>
      <w:tr w:rsidR="00A47607" w:rsidRPr="00D127CF" w14:paraId="44021BD7" w14:textId="77777777" w:rsidTr="008A76AA">
        <w:tc>
          <w:tcPr>
            <w:tcW w:w="3010" w:type="dxa"/>
          </w:tcPr>
          <w:p w14:paraId="6D1DD167" w14:textId="0E6D0CE8" w:rsidR="00A47607" w:rsidRPr="00D127CF" w:rsidRDefault="00A47607" w:rsidP="00A47607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ค่าก่อสร้าง</w:t>
            </w:r>
          </w:p>
        </w:tc>
        <w:tc>
          <w:tcPr>
            <w:tcW w:w="1883" w:type="dxa"/>
          </w:tcPr>
          <w:p w14:paraId="2BF74ACA" w14:textId="7B610C07" w:rsidR="00A47607" w:rsidRPr="00D127CF" w:rsidRDefault="00A47607" w:rsidP="00A47607">
            <w:pPr>
              <w:tabs>
                <w:tab w:val="left" w:pos="1080"/>
              </w:tabs>
              <w:spacing w:line="240" w:lineRule="auto"/>
              <w:ind w:left="176" w:hanging="17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084" w:type="dxa"/>
          </w:tcPr>
          <w:p w14:paraId="48FCF04A" w14:textId="2DFAD0A0" w:rsidR="00A47607" w:rsidRPr="00E61568" w:rsidRDefault="00AD29A8" w:rsidP="00A4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="00826E04"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17,214</w:t>
            </w:r>
            <w:r w:rsidR="00D7327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</w:p>
        </w:tc>
        <w:tc>
          <w:tcPr>
            <w:tcW w:w="1022" w:type="dxa"/>
          </w:tcPr>
          <w:p w14:paraId="2A9B169C" w14:textId="6E0409E3" w:rsidR="00A47607" w:rsidRPr="00D127CF" w:rsidRDefault="00A47607" w:rsidP="00A4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</w:tcPr>
          <w:p w14:paraId="1ABF1C57" w14:textId="36B5AE96" w:rsidR="00A47607" w:rsidRPr="00D127CF" w:rsidRDefault="00A47607" w:rsidP="00A4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</w:tcPr>
          <w:p w14:paraId="30AEFBE4" w14:textId="3744A985" w:rsidR="00A47607" w:rsidRPr="00D127CF" w:rsidRDefault="00A47607" w:rsidP="00A4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A47607" w:rsidRPr="00D127CF" w14:paraId="6A11E388" w14:textId="77777777" w:rsidTr="008A76AA">
        <w:tc>
          <w:tcPr>
            <w:tcW w:w="3010" w:type="dxa"/>
          </w:tcPr>
          <w:p w14:paraId="2AE8E1FE" w14:textId="77777777" w:rsidR="00A47607" w:rsidRPr="00D127CF" w:rsidRDefault="00A47607" w:rsidP="00A47607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83" w:type="dxa"/>
          </w:tcPr>
          <w:p w14:paraId="43328DDD" w14:textId="77777777" w:rsidR="00A47607" w:rsidRPr="00D127CF" w:rsidRDefault="00A47607" w:rsidP="00A47607">
            <w:pPr>
              <w:tabs>
                <w:tab w:val="left" w:pos="1080"/>
              </w:tabs>
              <w:spacing w:line="240" w:lineRule="auto"/>
              <w:ind w:left="176" w:hanging="1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</w:tcPr>
          <w:p w14:paraId="057920CB" w14:textId="77777777" w:rsidR="00A47607" w:rsidRPr="00D127CF" w:rsidRDefault="00A47607" w:rsidP="00A4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2" w:type="dxa"/>
          </w:tcPr>
          <w:p w14:paraId="12EBC67E" w14:textId="77777777" w:rsidR="00A47607" w:rsidRPr="00D127CF" w:rsidRDefault="00A47607" w:rsidP="00A4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7A2A92D5" w14:textId="77777777" w:rsidR="00A47607" w:rsidRPr="00D127CF" w:rsidRDefault="00A47607" w:rsidP="00A4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4E4FE506" w14:textId="77777777" w:rsidR="00A47607" w:rsidRPr="00D127CF" w:rsidRDefault="00A47607" w:rsidP="00A4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47607" w:rsidRPr="00D127CF" w14:paraId="171761E4" w14:textId="77777777" w:rsidTr="008A76AA">
        <w:tc>
          <w:tcPr>
            <w:tcW w:w="3010" w:type="dxa"/>
          </w:tcPr>
          <w:p w14:paraId="1FF2E1EC" w14:textId="77777777" w:rsidR="00A47607" w:rsidRPr="00D127CF" w:rsidRDefault="00A47607" w:rsidP="00A47607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883" w:type="dxa"/>
          </w:tcPr>
          <w:p w14:paraId="43D1D3E8" w14:textId="77777777" w:rsidR="00A47607" w:rsidRPr="00D127CF" w:rsidRDefault="00A47607" w:rsidP="00A47607">
            <w:pPr>
              <w:tabs>
                <w:tab w:val="left" w:pos="1080"/>
              </w:tabs>
              <w:spacing w:line="240" w:lineRule="auto"/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3BB3575" w14:textId="77777777" w:rsidR="00A47607" w:rsidRPr="00D127CF" w:rsidRDefault="00A47607" w:rsidP="00A4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FFEC2F7" w14:textId="77777777" w:rsidR="00A47607" w:rsidRPr="00D127CF" w:rsidRDefault="00A47607" w:rsidP="00A4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0B8A4212" w14:textId="77777777" w:rsidR="00A47607" w:rsidRPr="00D127CF" w:rsidRDefault="00A47607" w:rsidP="00A4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21552D4" w14:textId="77777777" w:rsidR="00A47607" w:rsidRPr="00D127CF" w:rsidRDefault="00A47607" w:rsidP="00A4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26E04" w:rsidRPr="00D127CF" w14:paraId="34058A87" w14:textId="77777777" w:rsidTr="008A76AA">
        <w:tc>
          <w:tcPr>
            <w:tcW w:w="3010" w:type="dxa"/>
          </w:tcPr>
          <w:p w14:paraId="77131741" w14:textId="77777777" w:rsidR="00826E04" w:rsidRPr="00D127CF" w:rsidRDefault="00826E04" w:rsidP="00826E04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ผลประโยชน์ปัจจุบัน</w:t>
            </w:r>
          </w:p>
        </w:tc>
        <w:tc>
          <w:tcPr>
            <w:tcW w:w="1883" w:type="dxa"/>
          </w:tcPr>
          <w:p w14:paraId="327017FE" w14:textId="77777777" w:rsidR="00826E04" w:rsidRPr="00D127CF" w:rsidRDefault="00826E04" w:rsidP="00826E04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4" w:type="dxa"/>
          </w:tcPr>
          <w:p w14:paraId="11553D06" w14:textId="13620E05" w:rsidR="00826E04" w:rsidRPr="00E61568" w:rsidRDefault="00826E04" w:rsidP="0082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5,839</w:t>
            </w:r>
          </w:p>
        </w:tc>
        <w:tc>
          <w:tcPr>
            <w:tcW w:w="1022" w:type="dxa"/>
          </w:tcPr>
          <w:p w14:paraId="0E12C92D" w14:textId="1F386199" w:rsidR="00826E04" w:rsidRPr="00D127CF" w:rsidRDefault="00826E04" w:rsidP="0082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6,055</w:t>
            </w:r>
          </w:p>
        </w:tc>
        <w:tc>
          <w:tcPr>
            <w:tcW w:w="1026" w:type="dxa"/>
          </w:tcPr>
          <w:p w14:paraId="01BC8D75" w14:textId="2CC4E279" w:rsidR="00826E04" w:rsidRPr="00D127CF" w:rsidRDefault="00826E04" w:rsidP="0082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5,839</w:t>
            </w:r>
          </w:p>
        </w:tc>
        <w:tc>
          <w:tcPr>
            <w:tcW w:w="999" w:type="dxa"/>
          </w:tcPr>
          <w:p w14:paraId="398B6745" w14:textId="2BF8BB33" w:rsidR="00826E04" w:rsidRPr="00D127CF" w:rsidRDefault="00826E04" w:rsidP="0082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6,055</w:t>
            </w:r>
          </w:p>
        </w:tc>
      </w:tr>
      <w:tr w:rsidR="00826E04" w:rsidRPr="00D127CF" w14:paraId="09332892" w14:textId="77777777" w:rsidTr="008A76AA">
        <w:tc>
          <w:tcPr>
            <w:tcW w:w="3010" w:type="dxa"/>
          </w:tcPr>
          <w:p w14:paraId="53A019F5" w14:textId="77777777" w:rsidR="00826E04" w:rsidRPr="00D127CF" w:rsidRDefault="00826E04" w:rsidP="00826E04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83" w:type="dxa"/>
          </w:tcPr>
          <w:p w14:paraId="4010BFB2" w14:textId="77777777" w:rsidR="00826E04" w:rsidRPr="00D127CF" w:rsidRDefault="00826E04" w:rsidP="00826E04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4" w:type="dxa"/>
          </w:tcPr>
          <w:p w14:paraId="5D96D486" w14:textId="33C0A398" w:rsidR="00826E04" w:rsidRPr="00E61568" w:rsidRDefault="00826E04" w:rsidP="00826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1022" w:type="dxa"/>
          </w:tcPr>
          <w:p w14:paraId="7E63EFBE" w14:textId="5104DA63" w:rsidR="00826E04" w:rsidRPr="00D127CF" w:rsidRDefault="00826E04" w:rsidP="00826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</w:p>
        </w:tc>
        <w:tc>
          <w:tcPr>
            <w:tcW w:w="1026" w:type="dxa"/>
          </w:tcPr>
          <w:p w14:paraId="5AF14EC6" w14:textId="2ADC6A4A" w:rsidR="00826E04" w:rsidRPr="00D127CF" w:rsidRDefault="00826E04" w:rsidP="00826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999" w:type="dxa"/>
          </w:tcPr>
          <w:p w14:paraId="7667DA6B" w14:textId="00325BD6" w:rsidR="00826E04" w:rsidRPr="00D127CF" w:rsidRDefault="00826E04" w:rsidP="00826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</w:p>
        </w:tc>
      </w:tr>
      <w:tr w:rsidR="00826E04" w:rsidRPr="0000608E" w14:paraId="0451C50E" w14:textId="77777777" w:rsidTr="008A76AA">
        <w:tc>
          <w:tcPr>
            <w:tcW w:w="3010" w:type="dxa"/>
          </w:tcPr>
          <w:p w14:paraId="0AA81985" w14:textId="77777777" w:rsidR="00826E04" w:rsidRPr="00D127CF" w:rsidRDefault="00826E04" w:rsidP="00826E04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883" w:type="dxa"/>
          </w:tcPr>
          <w:p w14:paraId="6DE7CACC" w14:textId="77777777" w:rsidR="00826E04" w:rsidRPr="00D127CF" w:rsidRDefault="00826E04" w:rsidP="00826E04">
            <w:pPr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84" w:type="dxa"/>
          </w:tcPr>
          <w:p w14:paraId="705BD8E3" w14:textId="0050C687" w:rsidR="00826E04" w:rsidRPr="00E61568" w:rsidRDefault="00826E04" w:rsidP="00826E0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6,103</w:t>
            </w:r>
          </w:p>
        </w:tc>
        <w:tc>
          <w:tcPr>
            <w:tcW w:w="1022" w:type="dxa"/>
          </w:tcPr>
          <w:p w14:paraId="0E9C6225" w14:textId="423ADD75" w:rsidR="00826E04" w:rsidRPr="00D127CF" w:rsidRDefault="00826E04" w:rsidP="00826E0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6,347</w:t>
            </w:r>
          </w:p>
        </w:tc>
        <w:tc>
          <w:tcPr>
            <w:tcW w:w="1026" w:type="dxa"/>
          </w:tcPr>
          <w:p w14:paraId="206DEBA7" w14:textId="72DB2DC8" w:rsidR="00826E04" w:rsidRPr="00D127CF" w:rsidRDefault="00826E04" w:rsidP="00826E0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6,103</w:t>
            </w:r>
          </w:p>
        </w:tc>
        <w:tc>
          <w:tcPr>
            <w:tcW w:w="999" w:type="dxa"/>
          </w:tcPr>
          <w:p w14:paraId="33F620B6" w14:textId="26F9DF16" w:rsidR="00826E04" w:rsidRPr="00AA60F0" w:rsidRDefault="00826E04" w:rsidP="00826E0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6,347</w:t>
            </w:r>
          </w:p>
        </w:tc>
      </w:tr>
    </w:tbl>
    <w:p w14:paraId="4461D3BE" w14:textId="2569F97A" w:rsidR="003A0793" w:rsidRDefault="003A0793"/>
    <w:p w14:paraId="5FF6AA25" w14:textId="77777777" w:rsidR="008C550D" w:rsidRDefault="008C550D">
      <w:r>
        <w:br w:type="page"/>
      </w:r>
    </w:p>
    <w:tbl>
      <w:tblPr>
        <w:tblW w:w="8912" w:type="dxa"/>
        <w:tblInd w:w="426" w:type="dxa"/>
        <w:tblLook w:val="01E0" w:firstRow="1" w:lastRow="1" w:firstColumn="1" w:lastColumn="1" w:noHBand="0" w:noVBand="0"/>
      </w:tblPr>
      <w:tblGrid>
        <w:gridCol w:w="3010"/>
        <w:gridCol w:w="1883"/>
        <w:gridCol w:w="972"/>
        <w:gridCol w:w="1022"/>
        <w:gridCol w:w="1026"/>
        <w:gridCol w:w="999"/>
      </w:tblGrid>
      <w:tr w:rsidR="00D328F2" w:rsidRPr="0000608E" w14:paraId="73FBBCF1" w14:textId="77777777" w:rsidTr="00D328F2">
        <w:trPr>
          <w:tblHeader/>
        </w:trPr>
        <w:tc>
          <w:tcPr>
            <w:tcW w:w="3010" w:type="dxa"/>
          </w:tcPr>
          <w:p w14:paraId="46AF72D1" w14:textId="130272B1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lastRenderedPageBreak/>
              <w:t xml:space="preserve">     </w:t>
            </w:r>
          </w:p>
        </w:tc>
        <w:tc>
          <w:tcPr>
            <w:tcW w:w="1883" w:type="dxa"/>
          </w:tcPr>
          <w:p w14:paraId="53D4A6C6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019" w:type="dxa"/>
            <w:gridSpan w:val="4"/>
          </w:tcPr>
          <w:p w14:paraId="200ED485" w14:textId="77777777" w:rsidR="00D328F2" w:rsidRPr="00AA60F0" w:rsidRDefault="00D328F2" w:rsidP="008A76A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D328F2" w:rsidRPr="0000608E" w14:paraId="2CD057F9" w14:textId="77777777" w:rsidTr="00D328F2">
        <w:trPr>
          <w:tblHeader/>
        </w:trPr>
        <w:tc>
          <w:tcPr>
            <w:tcW w:w="3010" w:type="dxa"/>
          </w:tcPr>
          <w:p w14:paraId="1B8C6675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7443688C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4" w:type="dxa"/>
            <w:gridSpan w:val="2"/>
          </w:tcPr>
          <w:p w14:paraId="590EBF17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14:paraId="25C5B57E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D328F2" w:rsidRPr="0000608E" w14:paraId="0991D270" w14:textId="77777777" w:rsidTr="00D328F2">
        <w:trPr>
          <w:tblHeader/>
        </w:trPr>
        <w:tc>
          <w:tcPr>
            <w:tcW w:w="3010" w:type="dxa"/>
          </w:tcPr>
          <w:p w14:paraId="4FCBC3F2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5729089C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019" w:type="dxa"/>
            <w:gridSpan w:val="4"/>
          </w:tcPr>
          <w:p w14:paraId="5C3C1F83" w14:textId="6B4B0724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="00500149">
              <w:rPr>
                <w:rFonts w:ascii="Browallia New" w:hAnsi="Browallia New" w:cs="Browallia New" w:hint="cs"/>
                <w:sz w:val="24"/>
                <w:szCs w:val="24"/>
                <w:cs/>
              </w:rPr>
              <w:t>เก้า</w:t>
            </w: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เดือนสิ้นสุดวันที่ 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A60F0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500149" w:rsidRPr="00500149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</w:p>
        </w:tc>
      </w:tr>
      <w:tr w:rsidR="00D328F2" w:rsidRPr="0000608E" w14:paraId="178EECAF" w14:textId="77777777" w:rsidTr="008A76AA">
        <w:trPr>
          <w:tblHeader/>
        </w:trPr>
        <w:tc>
          <w:tcPr>
            <w:tcW w:w="3010" w:type="dxa"/>
          </w:tcPr>
          <w:p w14:paraId="3A42D11A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305CB80D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972" w:type="dxa"/>
          </w:tcPr>
          <w:p w14:paraId="700D89E2" w14:textId="18E199A8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14:paraId="526FA806" w14:textId="7EA5AAB9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026" w:type="dxa"/>
          </w:tcPr>
          <w:p w14:paraId="208DD103" w14:textId="6E103020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14:paraId="7B9829F7" w14:textId="25995DFD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D328F2" w:rsidRPr="00D127CF" w14:paraId="629D6F2B" w14:textId="77777777" w:rsidTr="008A76AA">
        <w:tc>
          <w:tcPr>
            <w:tcW w:w="3010" w:type="dxa"/>
          </w:tcPr>
          <w:p w14:paraId="4CC0798C" w14:textId="77777777" w:rsidR="00D328F2" w:rsidRPr="00D127CF" w:rsidRDefault="00D328F2" w:rsidP="008A76AA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1883" w:type="dxa"/>
          </w:tcPr>
          <w:p w14:paraId="0F03CEF2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2" w:type="dxa"/>
          </w:tcPr>
          <w:p w14:paraId="2026E0A6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E8505C4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03AF24B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106DE2AB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49EF" w:rsidRPr="00E61568" w14:paraId="7B759157" w14:textId="77777777" w:rsidTr="00692A79">
        <w:tc>
          <w:tcPr>
            <w:tcW w:w="3010" w:type="dxa"/>
            <w:shd w:val="clear" w:color="auto" w:fill="auto"/>
          </w:tcPr>
          <w:p w14:paraId="4CBEB58A" w14:textId="77777777" w:rsidR="009B49EF" w:rsidRPr="00E61568" w:rsidRDefault="009B49EF" w:rsidP="00E61568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883" w:type="dxa"/>
            <w:shd w:val="clear" w:color="auto" w:fill="auto"/>
          </w:tcPr>
          <w:p w14:paraId="4B473EB5" w14:textId="77777777" w:rsidR="009B49EF" w:rsidRPr="00E61568" w:rsidRDefault="009B49EF" w:rsidP="00E6156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</w:rPr>
              <w:t>ตลาด</w:t>
            </w:r>
          </w:p>
        </w:tc>
        <w:tc>
          <w:tcPr>
            <w:tcW w:w="972" w:type="dxa"/>
            <w:shd w:val="clear" w:color="auto" w:fill="auto"/>
          </w:tcPr>
          <w:p w14:paraId="073D7BDA" w14:textId="7C695CD9" w:rsidR="009B49EF" w:rsidRPr="00E61568" w:rsidRDefault="009B49EF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5CC5025B" w14:textId="313D9DA1" w:rsidR="009B49EF" w:rsidRPr="00E61568" w:rsidRDefault="009B49EF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0CF844B0" w14:textId="62EF0C87" w:rsidR="009B49EF" w:rsidRPr="00E61568" w:rsidRDefault="009B49EF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15,921</w:t>
            </w:r>
          </w:p>
        </w:tc>
        <w:tc>
          <w:tcPr>
            <w:tcW w:w="999" w:type="dxa"/>
            <w:shd w:val="clear" w:color="auto" w:fill="auto"/>
          </w:tcPr>
          <w:p w14:paraId="2B6FCF6F" w14:textId="51FFF278" w:rsidR="009B49EF" w:rsidRPr="00E61568" w:rsidRDefault="009B49EF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6,456</w:t>
            </w:r>
          </w:p>
        </w:tc>
      </w:tr>
      <w:tr w:rsidR="009B49EF" w:rsidRPr="00E61568" w14:paraId="6846AA74" w14:textId="77777777" w:rsidTr="00692A79">
        <w:tc>
          <w:tcPr>
            <w:tcW w:w="3010" w:type="dxa"/>
            <w:shd w:val="clear" w:color="auto" w:fill="auto"/>
          </w:tcPr>
          <w:p w14:paraId="6855A366" w14:textId="77777777" w:rsidR="009B49EF" w:rsidRPr="00E61568" w:rsidRDefault="009B49EF" w:rsidP="00E61568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รายได้ค่าเช่า</w:t>
            </w:r>
          </w:p>
        </w:tc>
        <w:tc>
          <w:tcPr>
            <w:tcW w:w="1883" w:type="dxa"/>
            <w:shd w:val="clear" w:color="auto" w:fill="auto"/>
          </w:tcPr>
          <w:p w14:paraId="386A765E" w14:textId="77777777" w:rsidR="009B49EF" w:rsidRPr="00E61568" w:rsidRDefault="009B49EF" w:rsidP="00E6156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72" w:type="dxa"/>
            <w:shd w:val="clear" w:color="auto" w:fill="auto"/>
          </w:tcPr>
          <w:p w14:paraId="674BC6B8" w14:textId="711BEF88" w:rsidR="009B49EF" w:rsidRPr="00E61568" w:rsidRDefault="009B49EF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61136120" w14:textId="39785288" w:rsidR="009B49EF" w:rsidRPr="00E61568" w:rsidRDefault="009B49EF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3F81F220" w14:textId="07C07648" w:rsidR="009B49EF" w:rsidRPr="00E61568" w:rsidRDefault="009B49EF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3,750</w:t>
            </w:r>
          </w:p>
        </w:tc>
        <w:tc>
          <w:tcPr>
            <w:tcW w:w="999" w:type="dxa"/>
            <w:shd w:val="clear" w:color="auto" w:fill="auto"/>
          </w:tcPr>
          <w:p w14:paraId="773285DF" w14:textId="3DA39762" w:rsidR="009B49EF" w:rsidRPr="00E61568" w:rsidRDefault="009B49EF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3,750</w:t>
            </w:r>
          </w:p>
        </w:tc>
      </w:tr>
      <w:tr w:rsidR="009B49EF" w:rsidRPr="00E61568" w14:paraId="2C3AAF31" w14:textId="77777777" w:rsidTr="00692A79">
        <w:tc>
          <w:tcPr>
            <w:tcW w:w="3010" w:type="dxa"/>
            <w:shd w:val="clear" w:color="auto" w:fill="auto"/>
          </w:tcPr>
          <w:p w14:paraId="7A061A73" w14:textId="77777777" w:rsidR="009B49EF" w:rsidRPr="00E61568" w:rsidRDefault="009B49EF" w:rsidP="00E61568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1883" w:type="dxa"/>
            <w:shd w:val="clear" w:color="auto" w:fill="auto"/>
          </w:tcPr>
          <w:p w14:paraId="5731A6B6" w14:textId="77777777" w:rsidR="009B49EF" w:rsidRPr="00E61568" w:rsidRDefault="009B49EF" w:rsidP="00E6156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72" w:type="dxa"/>
            <w:shd w:val="clear" w:color="auto" w:fill="auto"/>
          </w:tcPr>
          <w:p w14:paraId="26D5748D" w14:textId="57C13A9A" w:rsidR="009B49EF" w:rsidRPr="00E61568" w:rsidRDefault="009B49EF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65E5164B" w14:textId="04D38BBF" w:rsidR="009B49EF" w:rsidRPr="00E61568" w:rsidRDefault="009B49EF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2095299E" w14:textId="7D865675" w:rsidR="009B49EF" w:rsidRPr="00E61568" w:rsidRDefault="009B49EF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999" w:type="dxa"/>
            <w:shd w:val="clear" w:color="auto" w:fill="auto"/>
          </w:tcPr>
          <w:p w14:paraId="156A5B3B" w14:textId="6D768AAE" w:rsidR="009B49EF" w:rsidRPr="00E61568" w:rsidRDefault="009B49EF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7,158</w:t>
            </w:r>
          </w:p>
        </w:tc>
      </w:tr>
      <w:tr w:rsidR="009B49EF" w:rsidRPr="00E61568" w14:paraId="0967F4BA" w14:textId="77777777" w:rsidTr="00692A79">
        <w:tc>
          <w:tcPr>
            <w:tcW w:w="3010" w:type="dxa"/>
            <w:shd w:val="clear" w:color="auto" w:fill="auto"/>
          </w:tcPr>
          <w:p w14:paraId="625FAC96" w14:textId="77777777" w:rsidR="009B49EF" w:rsidRPr="00E61568" w:rsidRDefault="009B49EF" w:rsidP="00E61568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883" w:type="dxa"/>
            <w:shd w:val="clear" w:color="auto" w:fill="auto"/>
          </w:tcPr>
          <w:p w14:paraId="0B6CE2C4" w14:textId="77777777" w:rsidR="009B49EF" w:rsidRPr="00E61568" w:rsidRDefault="009B49EF" w:rsidP="00E6156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E61568">
              <w:rPr>
                <w:rFonts w:ascii="Browallia New" w:hAnsi="Browallia New" w:cs="Browallia New"/>
                <w:sz w:val="24"/>
                <w:szCs w:val="24"/>
              </w:rPr>
              <w:t xml:space="preserve"> MLR – 0.5</w:t>
            </w: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E61568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72" w:type="dxa"/>
            <w:shd w:val="clear" w:color="auto" w:fill="auto"/>
          </w:tcPr>
          <w:p w14:paraId="6B443EBC" w14:textId="2AF20C13" w:rsidR="009B49EF" w:rsidRPr="00E61568" w:rsidRDefault="009B49EF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3427A1B7" w14:textId="4883F7EA" w:rsidR="009B49EF" w:rsidRPr="00E61568" w:rsidRDefault="009B49EF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6F73C737" w14:textId="25AFD073" w:rsidR="009B49EF" w:rsidRPr="00E61568" w:rsidRDefault="009B49EF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10,383</w:t>
            </w:r>
          </w:p>
        </w:tc>
        <w:tc>
          <w:tcPr>
            <w:tcW w:w="999" w:type="dxa"/>
            <w:shd w:val="clear" w:color="auto" w:fill="auto"/>
          </w:tcPr>
          <w:p w14:paraId="47AE6BBC" w14:textId="7B093A5C" w:rsidR="009B49EF" w:rsidRPr="00E61568" w:rsidRDefault="009B49EF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11,20</w:t>
            </w:r>
            <w:r w:rsidRPr="00E61568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DC2B94" w:rsidRPr="00E61568" w14:paraId="5F0BFD85" w14:textId="77777777" w:rsidTr="00D328F2">
        <w:trPr>
          <w:trHeight w:val="292"/>
        </w:trPr>
        <w:tc>
          <w:tcPr>
            <w:tcW w:w="3010" w:type="dxa"/>
            <w:shd w:val="clear" w:color="auto" w:fill="auto"/>
          </w:tcPr>
          <w:p w14:paraId="7424267C" w14:textId="77777777" w:rsidR="00DC2B94" w:rsidRPr="00E61568" w:rsidRDefault="00DC2B94" w:rsidP="00E6156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83" w:type="dxa"/>
            <w:shd w:val="clear" w:color="auto" w:fill="auto"/>
          </w:tcPr>
          <w:p w14:paraId="29E5559D" w14:textId="77777777" w:rsidR="00DC2B94" w:rsidRPr="00E61568" w:rsidRDefault="00DC2B94" w:rsidP="00E6156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5E123788" w14:textId="77777777" w:rsidR="00DC2B94" w:rsidRPr="00E61568" w:rsidRDefault="00DC2B94" w:rsidP="00E6156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</w:tcPr>
          <w:p w14:paraId="7BE951E4" w14:textId="77777777" w:rsidR="00DC2B94" w:rsidRPr="00E61568" w:rsidRDefault="00DC2B94" w:rsidP="00E6156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40F790D6" w14:textId="77777777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shd w:val="clear" w:color="auto" w:fill="auto"/>
          </w:tcPr>
          <w:p w14:paraId="747C4911" w14:textId="77777777" w:rsidR="00DC2B94" w:rsidRPr="00E61568" w:rsidRDefault="00DC2B94" w:rsidP="00E6156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C2B94" w:rsidRPr="00E61568" w14:paraId="5BBA090C" w14:textId="77777777" w:rsidTr="008A76AA">
        <w:tc>
          <w:tcPr>
            <w:tcW w:w="3010" w:type="dxa"/>
          </w:tcPr>
          <w:p w14:paraId="6A09CA54" w14:textId="77777777" w:rsidR="00DC2B94" w:rsidRPr="00E61568" w:rsidRDefault="00DC2B94" w:rsidP="00E61568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6156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รายการธุรกิจกับบริษัทร่วม             </w:t>
            </w:r>
          </w:p>
        </w:tc>
        <w:tc>
          <w:tcPr>
            <w:tcW w:w="1883" w:type="dxa"/>
          </w:tcPr>
          <w:p w14:paraId="14A3F1C1" w14:textId="77777777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72" w:type="dxa"/>
          </w:tcPr>
          <w:p w14:paraId="707E288A" w14:textId="77777777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2E63583" w14:textId="77777777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49FB456" w14:textId="77777777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3DD6279A" w14:textId="77777777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2B94" w:rsidRPr="00E61568" w14:paraId="507E631E" w14:textId="77777777" w:rsidTr="00314159">
        <w:tc>
          <w:tcPr>
            <w:tcW w:w="3010" w:type="dxa"/>
          </w:tcPr>
          <w:p w14:paraId="0AFA03DA" w14:textId="77777777" w:rsidR="00DC2B94" w:rsidRPr="00E61568" w:rsidRDefault="00DC2B94" w:rsidP="00E61568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รายได้จากการขายและบริการและอื่นๆ</w:t>
            </w:r>
          </w:p>
        </w:tc>
        <w:tc>
          <w:tcPr>
            <w:tcW w:w="1883" w:type="dxa"/>
          </w:tcPr>
          <w:p w14:paraId="34728AA7" w14:textId="77777777" w:rsidR="00DC2B94" w:rsidRPr="00E61568" w:rsidRDefault="00DC2B94" w:rsidP="00E6156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72" w:type="dxa"/>
            <w:vAlign w:val="bottom"/>
          </w:tcPr>
          <w:p w14:paraId="293DF4F2" w14:textId="2B65194F" w:rsidR="00DC2B94" w:rsidRPr="00E61568" w:rsidRDefault="00826E0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2,629</w:t>
            </w:r>
          </w:p>
        </w:tc>
        <w:tc>
          <w:tcPr>
            <w:tcW w:w="1022" w:type="dxa"/>
          </w:tcPr>
          <w:p w14:paraId="48EABE4E" w14:textId="444DD0A7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17,400</w:t>
            </w:r>
          </w:p>
        </w:tc>
        <w:tc>
          <w:tcPr>
            <w:tcW w:w="1026" w:type="dxa"/>
          </w:tcPr>
          <w:p w14:paraId="7093A0BB" w14:textId="64DC8EB0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2,629</w:t>
            </w:r>
          </w:p>
        </w:tc>
        <w:tc>
          <w:tcPr>
            <w:tcW w:w="999" w:type="dxa"/>
          </w:tcPr>
          <w:p w14:paraId="6A8A2370" w14:textId="4182CEE7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17,400</w:t>
            </w:r>
          </w:p>
        </w:tc>
      </w:tr>
      <w:tr w:rsidR="00DC2B94" w:rsidRPr="00E61568" w14:paraId="5C44A4B6" w14:textId="77777777" w:rsidTr="008A76AA">
        <w:tc>
          <w:tcPr>
            <w:tcW w:w="3010" w:type="dxa"/>
          </w:tcPr>
          <w:p w14:paraId="1BAD512A" w14:textId="77777777" w:rsidR="00DC2B94" w:rsidRPr="00E61568" w:rsidRDefault="00DC2B94" w:rsidP="00E61568">
            <w:pPr>
              <w:tabs>
                <w:tab w:val="clear" w:pos="454"/>
                <w:tab w:val="left" w:pos="180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ค่าก่อสร้าง</w:t>
            </w:r>
          </w:p>
        </w:tc>
        <w:tc>
          <w:tcPr>
            <w:tcW w:w="1883" w:type="dxa"/>
          </w:tcPr>
          <w:p w14:paraId="630F74DF" w14:textId="7874C055" w:rsidR="00DC2B94" w:rsidRPr="00E61568" w:rsidRDefault="00DC2B94" w:rsidP="00E6156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72" w:type="dxa"/>
            <w:shd w:val="clear" w:color="auto" w:fill="auto"/>
          </w:tcPr>
          <w:p w14:paraId="63038D30" w14:textId="77F2A91D" w:rsidR="00DC2B94" w:rsidRPr="00E61568" w:rsidRDefault="00826E0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78,058</w:t>
            </w:r>
          </w:p>
        </w:tc>
        <w:tc>
          <w:tcPr>
            <w:tcW w:w="1022" w:type="dxa"/>
          </w:tcPr>
          <w:p w14:paraId="1A4C6626" w14:textId="784A7839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111,797</w:t>
            </w:r>
          </w:p>
        </w:tc>
        <w:tc>
          <w:tcPr>
            <w:tcW w:w="1026" w:type="dxa"/>
          </w:tcPr>
          <w:p w14:paraId="7FF76F02" w14:textId="7C5AD7A4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1,492</w:t>
            </w:r>
          </w:p>
        </w:tc>
        <w:tc>
          <w:tcPr>
            <w:tcW w:w="999" w:type="dxa"/>
          </w:tcPr>
          <w:p w14:paraId="526A8A33" w14:textId="52485147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91,395</w:t>
            </w:r>
          </w:p>
        </w:tc>
      </w:tr>
      <w:tr w:rsidR="00DC2B94" w:rsidRPr="00E61568" w14:paraId="579B84BB" w14:textId="77777777" w:rsidTr="00D328F2">
        <w:trPr>
          <w:trHeight w:val="301"/>
        </w:trPr>
        <w:tc>
          <w:tcPr>
            <w:tcW w:w="3010" w:type="dxa"/>
          </w:tcPr>
          <w:p w14:paraId="506FC052" w14:textId="77777777" w:rsidR="00DC2B94" w:rsidRPr="00E61568" w:rsidRDefault="00DC2B94" w:rsidP="00E6156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83" w:type="dxa"/>
          </w:tcPr>
          <w:p w14:paraId="6A31DA56" w14:textId="77777777" w:rsidR="00DC2B94" w:rsidRPr="00E61568" w:rsidRDefault="00DC2B94" w:rsidP="00E6156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14:paraId="1591F933" w14:textId="77777777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2" w:type="dxa"/>
          </w:tcPr>
          <w:p w14:paraId="1C11D8D8" w14:textId="77777777" w:rsidR="00DC2B94" w:rsidRPr="00E61568" w:rsidRDefault="00DC2B94" w:rsidP="00E61568">
            <w:pPr>
              <w:spacing w:line="240" w:lineRule="auto"/>
              <w:ind w:left="448" w:right="-1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73B89C99" w14:textId="77777777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0C5C9A63" w14:textId="77777777" w:rsidR="00DC2B94" w:rsidRPr="00E61568" w:rsidRDefault="00DC2B94" w:rsidP="00E6156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C2B94" w:rsidRPr="00E61568" w14:paraId="31E0EF24" w14:textId="77777777" w:rsidTr="008A76AA">
        <w:tc>
          <w:tcPr>
            <w:tcW w:w="3010" w:type="dxa"/>
          </w:tcPr>
          <w:p w14:paraId="043FDFB1" w14:textId="70181A8D" w:rsidR="00DC2B94" w:rsidRPr="00E61568" w:rsidRDefault="00DC2B94" w:rsidP="00E61568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6156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รายการธุรกิจกับกิจการที่เกี่ยวข้อง</w:t>
            </w:r>
          </w:p>
        </w:tc>
        <w:tc>
          <w:tcPr>
            <w:tcW w:w="1883" w:type="dxa"/>
          </w:tcPr>
          <w:p w14:paraId="2175300A" w14:textId="77777777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72" w:type="dxa"/>
          </w:tcPr>
          <w:p w14:paraId="27C0C5F4" w14:textId="77777777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2" w:type="dxa"/>
          </w:tcPr>
          <w:p w14:paraId="2976DEB5" w14:textId="77777777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04AA104" w14:textId="77777777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A0FF96F" w14:textId="77777777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2B94" w:rsidRPr="00E61568" w14:paraId="4028AEED" w14:textId="77777777" w:rsidTr="008A76AA">
        <w:tc>
          <w:tcPr>
            <w:tcW w:w="3010" w:type="dxa"/>
          </w:tcPr>
          <w:p w14:paraId="1D430D6D" w14:textId="77777777" w:rsidR="00DC2B94" w:rsidRPr="00E61568" w:rsidRDefault="00DC2B94" w:rsidP="00E61568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รายได้จากการขายและบริการและอื่นๆ</w:t>
            </w:r>
          </w:p>
        </w:tc>
        <w:tc>
          <w:tcPr>
            <w:tcW w:w="1883" w:type="dxa"/>
          </w:tcPr>
          <w:p w14:paraId="3066BDCE" w14:textId="77777777" w:rsidR="00DC2B94" w:rsidRPr="00E61568" w:rsidRDefault="00DC2B94" w:rsidP="00E6156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72" w:type="dxa"/>
          </w:tcPr>
          <w:p w14:paraId="708C4BF1" w14:textId="7F9CD0DC" w:rsidR="00DC2B94" w:rsidRPr="00E61568" w:rsidRDefault="00826E0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022" w:type="dxa"/>
          </w:tcPr>
          <w:p w14:paraId="514A6106" w14:textId="599D999C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13,352</w:t>
            </w:r>
          </w:p>
        </w:tc>
        <w:tc>
          <w:tcPr>
            <w:tcW w:w="1026" w:type="dxa"/>
          </w:tcPr>
          <w:p w14:paraId="2D79026A" w14:textId="440FA963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999" w:type="dxa"/>
          </w:tcPr>
          <w:p w14:paraId="165E712E" w14:textId="47C25E53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13,352</w:t>
            </w:r>
          </w:p>
        </w:tc>
      </w:tr>
      <w:tr w:rsidR="00DC2B94" w:rsidRPr="00E61568" w14:paraId="7165E55D" w14:textId="77777777" w:rsidTr="00314159">
        <w:tc>
          <w:tcPr>
            <w:tcW w:w="3010" w:type="dxa"/>
          </w:tcPr>
          <w:p w14:paraId="73CBA34B" w14:textId="77777777" w:rsidR="00DC2B94" w:rsidRPr="00E61568" w:rsidRDefault="00DC2B94" w:rsidP="00E61568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ซื้อวัตถุดิบ</w:t>
            </w:r>
          </w:p>
        </w:tc>
        <w:tc>
          <w:tcPr>
            <w:tcW w:w="1883" w:type="dxa"/>
          </w:tcPr>
          <w:p w14:paraId="66447558" w14:textId="77777777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B56AFF8" w14:textId="2B41A759" w:rsidR="00DC2B94" w:rsidRPr="00C22177" w:rsidRDefault="00C22177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21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51AB4">
              <w:rPr>
                <w:rFonts w:ascii="Browallia New" w:hAnsi="Browallia New" w:cs="Browallia New"/>
                <w:sz w:val="24"/>
                <w:szCs w:val="24"/>
                <w:lang w:val="en-GB"/>
              </w:rPr>
              <w:t>39,875</w:t>
            </w:r>
          </w:p>
        </w:tc>
        <w:tc>
          <w:tcPr>
            <w:tcW w:w="1022" w:type="dxa"/>
          </w:tcPr>
          <w:p w14:paraId="77A9B8B9" w14:textId="0E1AD881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125,476</w:t>
            </w:r>
          </w:p>
        </w:tc>
        <w:tc>
          <w:tcPr>
            <w:tcW w:w="1026" w:type="dxa"/>
          </w:tcPr>
          <w:p w14:paraId="45208652" w14:textId="2F89209B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A51AB4">
              <w:rPr>
                <w:rFonts w:ascii="Browallia New" w:hAnsi="Browallia New" w:cs="Browallia New"/>
                <w:sz w:val="24"/>
                <w:szCs w:val="24"/>
                <w:lang w:val="en-GB"/>
              </w:rPr>
              <w:t>3,666</w:t>
            </w:r>
          </w:p>
        </w:tc>
        <w:tc>
          <w:tcPr>
            <w:tcW w:w="999" w:type="dxa"/>
          </w:tcPr>
          <w:p w14:paraId="0BCDCE09" w14:textId="06A980A1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125,476</w:t>
            </w:r>
          </w:p>
        </w:tc>
      </w:tr>
      <w:tr w:rsidR="00DC2B94" w:rsidRPr="00E61568" w14:paraId="20F076A9" w14:textId="77777777" w:rsidTr="008A76AA">
        <w:tc>
          <w:tcPr>
            <w:tcW w:w="3010" w:type="dxa"/>
          </w:tcPr>
          <w:p w14:paraId="6D1D2688" w14:textId="77777777" w:rsidR="00DC2B94" w:rsidRPr="00E61568" w:rsidRDefault="00DC2B94" w:rsidP="00E61568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ค่าขนส่ง</w:t>
            </w:r>
          </w:p>
        </w:tc>
        <w:tc>
          <w:tcPr>
            <w:tcW w:w="1883" w:type="dxa"/>
          </w:tcPr>
          <w:p w14:paraId="125C1217" w14:textId="77777777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72" w:type="dxa"/>
          </w:tcPr>
          <w:p w14:paraId="712EB85F" w14:textId="68E86EB5" w:rsidR="00DC2B94" w:rsidRPr="00E61568" w:rsidRDefault="00826E0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15,476</w:t>
            </w:r>
          </w:p>
        </w:tc>
        <w:tc>
          <w:tcPr>
            <w:tcW w:w="1022" w:type="dxa"/>
          </w:tcPr>
          <w:p w14:paraId="2864014F" w14:textId="36F096BE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6,300</w:t>
            </w:r>
          </w:p>
        </w:tc>
        <w:tc>
          <w:tcPr>
            <w:tcW w:w="1026" w:type="dxa"/>
          </w:tcPr>
          <w:p w14:paraId="1F9303A6" w14:textId="259B87A6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15,476</w:t>
            </w:r>
          </w:p>
        </w:tc>
        <w:tc>
          <w:tcPr>
            <w:tcW w:w="999" w:type="dxa"/>
            <w:shd w:val="clear" w:color="auto" w:fill="auto"/>
          </w:tcPr>
          <w:p w14:paraId="65FFC9E0" w14:textId="2FB8583C" w:rsidR="00DC2B94" w:rsidRPr="00E61568" w:rsidRDefault="00DC2B9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6,300</w:t>
            </w:r>
          </w:p>
        </w:tc>
      </w:tr>
      <w:tr w:rsidR="00A47607" w:rsidRPr="00E61568" w14:paraId="6CBA278C" w14:textId="77777777" w:rsidTr="00D127CF">
        <w:tc>
          <w:tcPr>
            <w:tcW w:w="3010" w:type="dxa"/>
          </w:tcPr>
          <w:p w14:paraId="63D97D92" w14:textId="28FDCB52" w:rsidR="00A47607" w:rsidRPr="00E61568" w:rsidRDefault="00A47607" w:rsidP="00E61568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ค่าก่อสร้าง</w:t>
            </w:r>
          </w:p>
        </w:tc>
        <w:tc>
          <w:tcPr>
            <w:tcW w:w="1883" w:type="dxa"/>
          </w:tcPr>
          <w:p w14:paraId="29B3394F" w14:textId="1F607719" w:rsidR="00A47607" w:rsidRPr="00E61568" w:rsidRDefault="00A47607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72" w:type="dxa"/>
          </w:tcPr>
          <w:p w14:paraId="5BAA5B6C" w14:textId="2DEA5E3C" w:rsidR="00A47607" w:rsidRPr="00E61568" w:rsidRDefault="00826E0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20,498</w:t>
            </w:r>
          </w:p>
        </w:tc>
        <w:tc>
          <w:tcPr>
            <w:tcW w:w="1022" w:type="dxa"/>
          </w:tcPr>
          <w:p w14:paraId="31822244" w14:textId="194997E9" w:rsidR="00A47607" w:rsidRPr="00E61568" w:rsidRDefault="006644D6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="00A47607"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</w:tcPr>
          <w:p w14:paraId="686950FC" w14:textId="12229604" w:rsidR="00A47607" w:rsidRPr="00E61568" w:rsidRDefault="00A47607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B54BBEC" w14:textId="4E1DD508" w:rsidR="00A47607" w:rsidRPr="00E61568" w:rsidRDefault="00A47607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A47607" w:rsidRPr="00E61568" w14:paraId="5054DC32" w14:textId="77777777" w:rsidTr="00172AFB">
        <w:trPr>
          <w:trHeight w:val="310"/>
        </w:trPr>
        <w:tc>
          <w:tcPr>
            <w:tcW w:w="3010" w:type="dxa"/>
          </w:tcPr>
          <w:p w14:paraId="4404F488" w14:textId="77777777" w:rsidR="00A47607" w:rsidRPr="00E61568" w:rsidRDefault="00A47607" w:rsidP="00E6156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83" w:type="dxa"/>
          </w:tcPr>
          <w:p w14:paraId="0D25D5A8" w14:textId="77777777" w:rsidR="00A47607" w:rsidRPr="00E61568" w:rsidRDefault="00A47607" w:rsidP="00E6156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2" w:type="dxa"/>
            <w:vAlign w:val="bottom"/>
          </w:tcPr>
          <w:p w14:paraId="7F82561C" w14:textId="77777777" w:rsidR="00A47607" w:rsidRPr="00E61568" w:rsidRDefault="00A47607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2" w:type="dxa"/>
          </w:tcPr>
          <w:p w14:paraId="462E6655" w14:textId="77777777" w:rsidR="00A47607" w:rsidRPr="00E61568" w:rsidRDefault="00A47607" w:rsidP="00E61568">
            <w:pPr>
              <w:spacing w:line="240" w:lineRule="auto"/>
              <w:ind w:left="448" w:right="-1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7D18B5F3" w14:textId="20FD58D3" w:rsidR="00A47607" w:rsidRPr="00E61568" w:rsidRDefault="00A47607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38091AC5" w14:textId="77777777" w:rsidR="00A47607" w:rsidRPr="00E61568" w:rsidRDefault="00A47607" w:rsidP="00E6156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47607" w:rsidRPr="00E61568" w14:paraId="209C21E8" w14:textId="77777777" w:rsidTr="00621950">
        <w:tc>
          <w:tcPr>
            <w:tcW w:w="3010" w:type="dxa"/>
          </w:tcPr>
          <w:p w14:paraId="629041D4" w14:textId="77777777" w:rsidR="00A47607" w:rsidRPr="00E61568" w:rsidRDefault="00A47607" w:rsidP="00E61568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61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883" w:type="dxa"/>
          </w:tcPr>
          <w:p w14:paraId="533A4FC9" w14:textId="77777777" w:rsidR="00A47607" w:rsidRPr="00E61568" w:rsidRDefault="00A47607" w:rsidP="00E61568">
            <w:pPr>
              <w:tabs>
                <w:tab w:val="left" w:pos="1080"/>
              </w:tabs>
              <w:spacing w:line="240" w:lineRule="auto"/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7F13AFD4" w14:textId="3AA32FAB" w:rsidR="00A47607" w:rsidRPr="00E61568" w:rsidRDefault="00A47607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22" w:type="dxa"/>
            <w:vAlign w:val="bottom"/>
          </w:tcPr>
          <w:p w14:paraId="314D41BE" w14:textId="77777777" w:rsidR="00A47607" w:rsidRPr="00E61568" w:rsidRDefault="00A47607" w:rsidP="00E61568">
            <w:pPr>
              <w:pStyle w:val="a3"/>
              <w:tabs>
                <w:tab w:val="clear" w:pos="1080"/>
                <w:tab w:val="left" w:pos="113"/>
              </w:tabs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26" w:type="dxa"/>
          </w:tcPr>
          <w:p w14:paraId="7BDFD4E3" w14:textId="77777777" w:rsidR="00A47607" w:rsidRPr="00E61568" w:rsidRDefault="00A47607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54F6F183" w14:textId="77777777" w:rsidR="00A47607" w:rsidRPr="00E61568" w:rsidRDefault="00A47607" w:rsidP="00E61568">
            <w:pPr>
              <w:pStyle w:val="a3"/>
              <w:tabs>
                <w:tab w:val="clear" w:pos="1080"/>
                <w:tab w:val="left" w:pos="113"/>
              </w:tabs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</w:tr>
      <w:tr w:rsidR="00826E04" w:rsidRPr="00E61568" w14:paraId="33287A5C" w14:textId="77777777" w:rsidTr="00314159">
        <w:tc>
          <w:tcPr>
            <w:tcW w:w="3010" w:type="dxa"/>
          </w:tcPr>
          <w:p w14:paraId="20CD89AA" w14:textId="77777777" w:rsidR="00826E04" w:rsidRPr="00E61568" w:rsidRDefault="00826E04" w:rsidP="00E61568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ผลประโยชน์ปัจจุบัน</w:t>
            </w:r>
          </w:p>
        </w:tc>
        <w:tc>
          <w:tcPr>
            <w:tcW w:w="1883" w:type="dxa"/>
          </w:tcPr>
          <w:p w14:paraId="08270412" w14:textId="77777777" w:rsidR="00826E04" w:rsidRPr="00E61568" w:rsidRDefault="00826E04" w:rsidP="00E61568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72" w:type="dxa"/>
          </w:tcPr>
          <w:p w14:paraId="5BD3DAB0" w14:textId="39CC830F" w:rsidR="00826E04" w:rsidRPr="00E61568" w:rsidRDefault="00826E0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17,218</w:t>
            </w:r>
          </w:p>
        </w:tc>
        <w:tc>
          <w:tcPr>
            <w:tcW w:w="1022" w:type="dxa"/>
          </w:tcPr>
          <w:p w14:paraId="69797BF5" w14:textId="74C92967" w:rsidR="00826E04" w:rsidRPr="00E61568" w:rsidRDefault="00826E0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18,210</w:t>
            </w:r>
          </w:p>
        </w:tc>
        <w:tc>
          <w:tcPr>
            <w:tcW w:w="1026" w:type="dxa"/>
          </w:tcPr>
          <w:p w14:paraId="74956707" w14:textId="2209AA45" w:rsidR="00826E04" w:rsidRPr="00E61568" w:rsidRDefault="00826E0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17,218</w:t>
            </w:r>
          </w:p>
        </w:tc>
        <w:tc>
          <w:tcPr>
            <w:tcW w:w="999" w:type="dxa"/>
          </w:tcPr>
          <w:p w14:paraId="229E6F81" w14:textId="5FE3CBD4" w:rsidR="00826E04" w:rsidRPr="00E61568" w:rsidRDefault="00826E04" w:rsidP="00E6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18,210</w:t>
            </w:r>
          </w:p>
        </w:tc>
      </w:tr>
      <w:tr w:rsidR="00826E04" w:rsidRPr="00E61568" w14:paraId="04E1CB1E" w14:textId="77777777" w:rsidTr="00314159">
        <w:tc>
          <w:tcPr>
            <w:tcW w:w="3010" w:type="dxa"/>
          </w:tcPr>
          <w:p w14:paraId="32EAF4BD" w14:textId="77777777" w:rsidR="00826E04" w:rsidRPr="00E61568" w:rsidRDefault="00826E04" w:rsidP="00E61568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83" w:type="dxa"/>
          </w:tcPr>
          <w:p w14:paraId="7ABBBDEA" w14:textId="77777777" w:rsidR="00826E04" w:rsidRPr="00E61568" w:rsidRDefault="00826E04" w:rsidP="00E61568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72" w:type="dxa"/>
          </w:tcPr>
          <w:p w14:paraId="0F71B03F" w14:textId="75CCBC0D" w:rsidR="00826E04" w:rsidRPr="00E61568" w:rsidRDefault="00826E04" w:rsidP="00E61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</w:p>
        </w:tc>
        <w:tc>
          <w:tcPr>
            <w:tcW w:w="1022" w:type="dxa"/>
          </w:tcPr>
          <w:p w14:paraId="17832CA4" w14:textId="64465C43" w:rsidR="00826E04" w:rsidRPr="00E61568" w:rsidRDefault="00826E04" w:rsidP="00E61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026" w:type="dxa"/>
          </w:tcPr>
          <w:p w14:paraId="1E545B8F" w14:textId="10D55982" w:rsidR="00826E04" w:rsidRPr="00E61568" w:rsidRDefault="00826E04" w:rsidP="00E61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</w:p>
        </w:tc>
        <w:tc>
          <w:tcPr>
            <w:tcW w:w="999" w:type="dxa"/>
          </w:tcPr>
          <w:p w14:paraId="25493778" w14:textId="410F60DA" w:rsidR="00826E04" w:rsidRPr="00E61568" w:rsidRDefault="00826E04" w:rsidP="00E61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</w:tr>
      <w:tr w:rsidR="00826E04" w:rsidRPr="0000608E" w14:paraId="0E824C11" w14:textId="77777777" w:rsidTr="00314159">
        <w:tc>
          <w:tcPr>
            <w:tcW w:w="3010" w:type="dxa"/>
            <w:vAlign w:val="bottom"/>
          </w:tcPr>
          <w:p w14:paraId="6539ED2D" w14:textId="77777777" w:rsidR="00826E04" w:rsidRPr="00E61568" w:rsidRDefault="00826E04" w:rsidP="00E61568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883" w:type="dxa"/>
            <w:vAlign w:val="bottom"/>
          </w:tcPr>
          <w:p w14:paraId="7A4CC8C9" w14:textId="77777777" w:rsidR="00826E04" w:rsidRPr="00E61568" w:rsidRDefault="00826E04" w:rsidP="00E61568">
            <w:pPr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2" w:type="dxa"/>
          </w:tcPr>
          <w:p w14:paraId="6EBFC75F" w14:textId="4A572440" w:rsidR="00826E04" w:rsidRPr="00E61568" w:rsidRDefault="00826E04" w:rsidP="00E615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18,011</w:t>
            </w:r>
          </w:p>
        </w:tc>
        <w:tc>
          <w:tcPr>
            <w:tcW w:w="1022" w:type="dxa"/>
          </w:tcPr>
          <w:p w14:paraId="4E506732" w14:textId="7A4E5C50" w:rsidR="00826E04" w:rsidRPr="00E61568" w:rsidRDefault="00826E04" w:rsidP="00E615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19,087</w:t>
            </w:r>
          </w:p>
        </w:tc>
        <w:tc>
          <w:tcPr>
            <w:tcW w:w="1026" w:type="dxa"/>
          </w:tcPr>
          <w:p w14:paraId="7D93C15A" w14:textId="5CB0CFE6" w:rsidR="00826E04" w:rsidRPr="00E61568" w:rsidRDefault="00826E04" w:rsidP="00E615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18,011</w:t>
            </w:r>
          </w:p>
        </w:tc>
        <w:tc>
          <w:tcPr>
            <w:tcW w:w="999" w:type="dxa"/>
          </w:tcPr>
          <w:p w14:paraId="286D91E2" w14:textId="06036710" w:rsidR="00826E04" w:rsidRPr="009664ED" w:rsidRDefault="00826E04" w:rsidP="00E615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19,087</w:t>
            </w:r>
          </w:p>
        </w:tc>
      </w:tr>
    </w:tbl>
    <w:p w14:paraId="0944F35C" w14:textId="77777777" w:rsidR="00D328F2" w:rsidRPr="00E61568" w:rsidRDefault="00D328F2" w:rsidP="00E61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691F6CC6" w14:textId="08B9B948" w:rsidR="00371706" w:rsidRPr="008F2A3E" w:rsidRDefault="00371706" w:rsidP="00B2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ยอดคงเหลือกับบุคคลและ</w:t>
      </w:r>
      <w:r w:rsidRPr="000F55CE">
        <w:rPr>
          <w:rFonts w:ascii="Browallia New" w:hAnsi="Browallia New" w:cs="Browallia New"/>
          <w:sz w:val="28"/>
          <w:szCs w:val="28"/>
          <w:cs/>
        </w:rPr>
        <w:t>บริษัทที่เกี่ยวข้อง</w:t>
      </w:r>
      <w:r w:rsidR="00D73270" w:rsidRPr="000F55CE">
        <w:rPr>
          <w:rFonts w:ascii="Browallia New" w:hAnsi="Browallia New" w:cs="Browallia New" w:hint="cs"/>
          <w:sz w:val="28"/>
          <w:szCs w:val="28"/>
          <w:cs/>
        </w:rPr>
        <w:t>กัน</w:t>
      </w:r>
      <w:r w:rsidRPr="000F55CE">
        <w:rPr>
          <w:rFonts w:ascii="Browallia New" w:hAnsi="Browallia New" w:cs="Browallia New"/>
          <w:sz w:val="28"/>
          <w:szCs w:val="28"/>
          <w:cs/>
        </w:rPr>
        <w:t xml:space="preserve">ที่มีสาระสำคัญ </w:t>
      </w:r>
      <w:r w:rsidR="007A4E5F" w:rsidRPr="000F55C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D328F2" w:rsidRPr="000F55CE">
        <w:rPr>
          <w:rFonts w:ascii="Browallia New" w:hAnsi="Browallia New" w:cs="Browallia New"/>
          <w:sz w:val="28"/>
          <w:szCs w:val="28"/>
        </w:rPr>
        <w:t xml:space="preserve">30 </w:t>
      </w:r>
      <w:r w:rsidR="00F90408" w:rsidRPr="000F55CE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7A4E5F" w:rsidRPr="000F55C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D6F20" w:rsidRPr="000F55CE">
        <w:rPr>
          <w:rFonts w:ascii="Browallia New" w:hAnsi="Browallia New" w:cs="Browallia New"/>
          <w:sz w:val="28"/>
          <w:szCs w:val="28"/>
          <w:lang w:val="en-GB"/>
        </w:rPr>
        <w:t>25</w:t>
      </w:r>
      <w:r w:rsidR="00375416" w:rsidRPr="000F55CE">
        <w:rPr>
          <w:rFonts w:ascii="Browallia New" w:hAnsi="Browallia New" w:cs="Browallia New"/>
          <w:sz w:val="28"/>
          <w:szCs w:val="28"/>
          <w:lang w:val="en-GB"/>
        </w:rPr>
        <w:t>61</w:t>
      </w:r>
      <w:r w:rsidR="007A4E5F" w:rsidRPr="000F55CE">
        <w:rPr>
          <w:rFonts w:ascii="Browallia New" w:hAnsi="Browallia New" w:cs="Browallia New"/>
          <w:sz w:val="28"/>
          <w:szCs w:val="28"/>
          <w:cs/>
        </w:rPr>
        <w:t xml:space="preserve"> และวันที่ </w:t>
      </w:r>
      <w:r w:rsidR="00BD6F20" w:rsidRPr="000F55CE">
        <w:rPr>
          <w:rFonts w:ascii="Browallia New" w:hAnsi="Browallia New" w:cs="Browallia New"/>
          <w:sz w:val="28"/>
          <w:szCs w:val="28"/>
          <w:lang w:val="en-GB"/>
        </w:rPr>
        <w:t>31</w:t>
      </w:r>
      <w:r w:rsidR="007A4E5F" w:rsidRPr="000F55C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BD6F20" w:rsidRPr="000F55CE">
        <w:rPr>
          <w:rFonts w:ascii="Browallia New" w:hAnsi="Browallia New" w:cs="Browallia New"/>
          <w:sz w:val="28"/>
          <w:szCs w:val="28"/>
          <w:lang w:val="en-GB"/>
        </w:rPr>
        <w:t>25</w:t>
      </w:r>
      <w:r w:rsidR="00375416" w:rsidRPr="000F55CE">
        <w:rPr>
          <w:rFonts w:ascii="Browallia New" w:hAnsi="Browallia New" w:cs="Browallia New"/>
          <w:sz w:val="28"/>
          <w:szCs w:val="28"/>
          <w:lang w:val="en-GB"/>
        </w:rPr>
        <w:t>60</w:t>
      </w:r>
      <w:r w:rsidR="00D73270" w:rsidRPr="000F55C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0F55C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759CD4DF" w14:textId="77777777" w:rsidR="008F12BD" w:rsidRPr="00E61568" w:rsidRDefault="008F1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889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528"/>
        <w:gridCol w:w="1215"/>
        <w:gridCol w:w="240"/>
        <w:gridCol w:w="1085"/>
        <w:gridCol w:w="7"/>
        <w:gridCol w:w="235"/>
        <w:gridCol w:w="7"/>
        <w:gridCol w:w="1162"/>
        <w:gridCol w:w="242"/>
        <w:gridCol w:w="1171"/>
      </w:tblGrid>
      <w:tr w:rsidR="00CB5A99" w:rsidRPr="00F90408" w14:paraId="5404B006" w14:textId="77777777" w:rsidTr="009B49EF">
        <w:trPr>
          <w:cantSplit/>
          <w:tblHeader/>
        </w:trPr>
        <w:tc>
          <w:tcPr>
            <w:tcW w:w="3528" w:type="dxa"/>
            <w:vAlign w:val="center"/>
          </w:tcPr>
          <w:p w14:paraId="1C9F7343" w14:textId="77777777" w:rsidR="00CB5A99" w:rsidRPr="00F90408" w:rsidRDefault="00CB5A99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64" w:type="dxa"/>
            <w:gridSpan w:val="9"/>
          </w:tcPr>
          <w:p w14:paraId="2C159BBF" w14:textId="77777777" w:rsidR="00CB5A99" w:rsidRPr="00F90408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CB5A99" w:rsidRPr="00F90408" w14:paraId="21397FEC" w14:textId="77777777" w:rsidTr="009B49EF">
        <w:trPr>
          <w:cantSplit/>
          <w:tblHeader/>
        </w:trPr>
        <w:tc>
          <w:tcPr>
            <w:tcW w:w="3528" w:type="dxa"/>
            <w:vAlign w:val="center"/>
          </w:tcPr>
          <w:p w14:paraId="52E1B483" w14:textId="77777777" w:rsidR="00CB5A99" w:rsidRPr="00F90408" w:rsidRDefault="00CB5A99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40" w:type="dxa"/>
            <w:gridSpan w:val="3"/>
            <w:tcBorders>
              <w:bottom w:val="single" w:sz="4" w:space="0" w:color="auto"/>
            </w:tcBorders>
          </w:tcPr>
          <w:p w14:paraId="37D6F9BB" w14:textId="77777777" w:rsidR="00CB5A99" w:rsidRPr="00F90408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</w:tcPr>
          <w:p w14:paraId="4D37433D" w14:textId="77777777" w:rsidR="00CB5A99" w:rsidRPr="00F90408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82" w:type="dxa"/>
            <w:gridSpan w:val="4"/>
            <w:tcBorders>
              <w:bottom w:val="single" w:sz="4" w:space="0" w:color="auto"/>
            </w:tcBorders>
          </w:tcPr>
          <w:p w14:paraId="5C1B5FDD" w14:textId="77777777" w:rsidR="00CB5A99" w:rsidRPr="00F90408" w:rsidRDefault="00CB5A99" w:rsidP="0090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B5A99" w:rsidRPr="00F90408" w14:paraId="64B44768" w14:textId="77777777" w:rsidTr="009B49EF">
        <w:trPr>
          <w:cantSplit/>
          <w:tblHeader/>
        </w:trPr>
        <w:tc>
          <w:tcPr>
            <w:tcW w:w="3528" w:type="dxa"/>
            <w:vAlign w:val="center"/>
          </w:tcPr>
          <w:p w14:paraId="35ED4405" w14:textId="77777777" w:rsidR="00CB5A99" w:rsidRPr="00F90408" w:rsidRDefault="00CB5A99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A575200" w14:textId="43208119" w:rsidR="00CB5A99" w:rsidRPr="00F90408" w:rsidRDefault="00D328F2" w:rsidP="00D3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8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F90408"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</w:p>
          <w:p w14:paraId="32F1B034" w14:textId="77777777" w:rsidR="00CB5A99" w:rsidRPr="00F90408" w:rsidRDefault="00CB5A99" w:rsidP="0021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10AF8" w:rsidRPr="00F90408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7D018B6F" w14:textId="77777777" w:rsidR="00CB5A99" w:rsidRPr="00F90408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vAlign w:val="bottom"/>
          </w:tcPr>
          <w:p w14:paraId="3F4F2BA4" w14:textId="77777777" w:rsidR="00CB5A99" w:rsidRPr="00F90408" w:rsidRDefault="00CB5A99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7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  <w:p w14:paraId="5B4A1868" w14:textId="77777777" w:rsidR="00CB5A99" w:rsidRPr="00F90408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90408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210AF8" w:rsidRPr="00F90408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42" w:type="dxa"/>
            <w:gridSpan w:val="2"/>
          </w:tcPr>
          <w:p w14:paraId="449721DA" w14:textId="77777777" w:rsidR="00CB5A99" w:rsidRPr="00F90408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74FA7A64" w14:textId="4D48A6F5" w:rsidR="00210AF8" w:rsidRPr="00F90408" w:rsidRDefault="00D328F2" w:rsidP="00D3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F90408"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</w:p>
          <w:p w14:paraId="48363222" w14:textId="77777777" w:rsidR="00CB5A99" w:rsidRPr="00F90408" w:rsidRDefault="00210AF8" w:rsidP="0021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60" w:right="3" w:firstLine="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42" w:type="dxa"/>
          </w:tcPr>
          <w:p w14:paraId="622E1A17" w14:textId="77777777" w:rsidR="00CB5A99" w:rsidRPr="00F90408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DABD919" w14:textId="77777777" w:rsidR="00CB5A99" w:rsidRPr="00F90408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57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="00210AF8" w:rsidRPr="00F90408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</w:tr>
      <w:tr w:rsidR="00F627E1" w:rsidRPr="00D127CF" w14:paraId="30B0A4E8" w14:textId="77777777" w:rsidTr="009B49EF">
        <w:trPr>
          <w:cantSplit/>
        </w:trPr>
        <w:tc>
          <w:tcPr>
            <w:tcW w:w="3528" w:type="dxa"/>
            <w:vAlign w:val="center"/>
          </w:tcPr>
          <w:p w14:paraId="73244AE0" w14:textId="77777777" w:rsidR="00F627E1" w:rsidRPr="00D127CF" w:rsidRDefault="00F627E1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15" w:type="dxa"/>
            <w:vAlign w:val="bottom"/>
          </w:tcPr>
          <w:p w14:paraId="52597B5E" w14:textId="77777777" w:rsidR="00F627E1" w:rsidRPr="00D127CF" w:rsidRDefault="00F627E1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4DDEB910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746E7493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4C7B1C78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2A00052E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DD38A87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vAlign w:val="bottom"/>
          </w:tcPr>
          <w:p w14:paraId="17764E90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B49EF" w:rsidRPr="004C67BB" w14:paraId="3D1681C0" w14:textId="77777777" w:rsidTr="00E80CC9">
        <w:trPr>
          <w:cantSplit/>
          <w:trHeight w:val="382"/>
        </w:trPr>
        <w:tc>
          <w:tcPr>
            <w:tcW w:w="3528" w:type="dxa"/>
          </w:tcPr>
          <w:p w14:paraId="03B333C6" w14:textId="77777777" w:rsidR="009B49EF" w:rsidRPr="00D127CF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0CD5DE18" w14:textId="7BEC824B" w:rsidR="009B49EF" w:rsidRPr="00E61568" w:rsidRDefault="009B49EF" w:rsidP="004C67B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</w:rPr>
            </w:pPr>
            <w:r w:rsidRPr="00E61568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E6156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Pr="00E6156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6156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03B5E3D0" w14:textId="77777777" w:rsidR="009B49EF" w:rsidRPr="004C67BB" w:rsidRDefault="009B49EF" w:rsidP="004C67B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</w:tcPr>
          <w:p w14:paraId="73F152AA" w14:textId="30425610" w:rsidR="009B49EF" w:rsidRPr="00D127CF" w:rsidRDefault="009B49EF" w:rsidP="004C67B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gridSpan w:val="2"/>
          </w:tcPr>
          <w:p w14:paraId="0BFD3521" w14:textId="77777777" w:rsidR="009B49EF" w:rsidRPr="00D127CF" w:rsidRDefault="009B49EF" w:rsidP="004C67B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BEBDFB9" w14:textId="4DE6C26C" w:rsidR="009B49EF" w:rsidRPr="00D127CF" w:rsidRDefault="009B49EF" w:rsidP="00E80CC9">
            <w:pPr>
              <w:tabs>
                <w:tab w:val="clear" w:pos="227"/>
                <w:tab w:val="clear" w:pos="454"/>
                <w:tab w:val="clear" w:pos="680"/>
                <w:tab w:val="left" w:pos="345"/>
              </w:tabs>
              <w:spacing w:line="240" w:lineRule="auto"/>
              <w:ind w:left="-15" w:hanging="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1,158</w:t>
            </w:r>
          </w:p>
        </w:tc>
        <w:tc>
          <w:tcPr>
            <w:tcW w:w="242" w:type="dxa"/>
          </w:tcPr>
          <w:p w14:paraId="72F2808A" w14:textId="77777777" w:rsidR="009B49EF" w:rsidRPr="004C67BB" w:rsidRDefault="009B49EF" w:rsidP="004C67B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5C3A2125" w14:textId="3A268B37" w:rsidR="009B49EF" w:rsidRPr="00D127CF" w:rsidRDefault="009B49EF" w:rsidP="00E80CC9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</w:rPr>
              <w:t>3,804</w:t>
            </w:r>
            <w:r w:rsidR="00E80CC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20C12" w:rsidRPr="00D127CF" w14:paraId="181A8982" w14:textId="77777777" w:rsidTr="009B49EF">
        <w:trPr>
          <w:cantSplit/>
        </w:trPr>
        <w:tc>
          <w:tcPr>
            <w:tcW w:w="3528" w:type="dxa"/>
          </w:tcPr>
          <w:p w14:paraId="237C7F83" w14:textId="77777777" w:rsidR="00920C12" w:rsidRPr="00D127CF" w:rsidRDefault="00920C12" w:rsidP="00920C12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5" w:type="dxa"/>
          </w:tcPr>
          <w:p w14:paraId="7A34997B" w14:textId="004B9098" w:rsidR="00920C12" w:rsidRPr="00E61568" w:rsidRDefault="00920C12" w:rsidP="0092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568">
              <w:rPr>
                <w:rFonts w:ascii="Browallia New" w:hAnsi="Browallia New" w:cs="Browallia New"/>
                <w:sz w:val="28"/>
                <w:szCs w:val="28"/>
              </w:rPr>
              <w:t>5,557</w:t>
            </w:r>
          </w:p>
        </w:tc>
        <w:tc>
          <w:tcPr>
            <w:tcW w:w="240" w:type="dxa"/>
          </w:tcPr>
          <w:p w14:paraId="4EF0FC2B" w14:textId="77777777" w:rsidR="00920C12" w:rsidRPr="00D127CF" w:rsidRDefault="00920C12" w:rsidP="0092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0E06DA76" w14:textId="77777777" w:rsidR="00920C12" w:rsidRPr="00D127CF" w:rsidRDefault="00920C12" w:rsidP="0092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</w:rPr>
              <w:t>1,684</w:t>
            </w:r>
          </w:p>
        </w:tc>
        <w:tc>
          <w:tcPr>
            <w:tcW w:w="242" w:type="dxa"/>
            <w:gridSpan w:val="2"/>
          </w:tcPr>
          <w:p w14:paraId="37F7965E" w14:textId="77777777" w:rsidR="00920C12" w:rsidRPr="00D127CF" w:rsidRDefault="00920C12" w:rsidP="0092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0506226" w14:textId="05ECBEDD" w:rsidR="00920C12" w:rsidRPr="00D127CF" w:rsidRDefault="00920C12" w:rsidP="0092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</w:rPr>
              <w:t>5,557</w:t>
            </w:r>
          </w:p>
        </w:tc>
        <w:tc>
          <w:tcPr>
            <w:tcW w:w="242" w:type="dxa"/>
          </w:tcPr>
          <w:p w14:paraId="16D22905" w14:textId="77777777" w:rsidR="00920C12" w:rsidRPr="00D127CF" w:rsidRDefault="00920C12" w:rsidP="0092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177C56CC" w14:textId="77777777" w:rsidR="00920C12" w:rsidRPr="00D127CF" w:rsidRDefault="00920C12" w:rsidP="0092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</w:rPr>
              <w:t>1,684</w:t>
            </w:r>
          </w:p>
        </w:tc>
      </w:tr>
      <w:tr w:rsidR="00920C12" w:rsidRPr="00D127CF" w14:paraId="485E0162" w14:textId="77777777" w:rsidTr="009B49EF">
        <w:trPr>
          <w:cantSplit/>
        </w:trPr>
        <w:tc>
          <w:tcPr>
            <w:tcW w:w="3528" w:type="dxa"/>
          </w:tcPr>
          <w:p w14:paraId="4D19F8F2" w14:textId="77777777" w:rsidR="00920C12" w:rsidRPr="00D127CF" w:rsidRDefault="00920C12" w:rsidP="00920C12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8704902" w14:textId="6DF6B4E3" w:rsidR="00920C12" w:rsidRPr="00E61568" w:rsidRDefault="00920C12" w:rsidP="0092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568">
              <w:rPr>
                <w:rFonts w:ascii="Browallia New" w:hAnsi="Browallia New" w:cs="Browallia New"/>
                <w:sz w:val="28"/>
                <w:szCs w:val="28"/>
              </w:rPr>
              <w:t>327</w:t>
            </w:r>
          </w:p>
        </w:tc>
        <w:tc>
          <w:tcPr>
            <w:tcW w:w="240" w:type="dxa"/>
          </w:tcPr>
          <w:p w14:paraId="06ADBD8D" w14:textId="77777777" w:rsidR="00920C12" w:rsidRPr="00D127CF" w:rsidRDefault="00920C12" w:rsidP="0092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524D8C62" w14:textId="264F01C0" w:rsidR="00920C12" w:rsidRPr="00D127CF" w:rsidRDefault="00920C12" w:rsidP="0092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lang w:val="en-GB"/>
              </w:rPr>
              <w:t>4,897</w:t>
            </w:r>
          </w:p>
        </w:tc>
        <w:tc>
          <w:tcPr>
            <w:tcW w:w="242" w:type="dxa"/>
            <w:gridSpan w:val="2"/>
          </w:tcPr>
          <w:p w14:paraId="040F745B" w14:textId="77777777" w:rsidR="00920C12" w:rsidRPr="00D127CF" w:rsidRDefault="00920C12" w:rsidP="0092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FEF77FC" w14:textId="0FF78343" w:rsidR="00920C12" w:rsidRPr="00D127CF" w:rsidRDefault="00920C12" w:rsidP="0092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</w:rPr>
              <w:t>327</w:t>
            </w:r>
          </w:p>
        </w:tc>
        <w:tc>
          <w:tcPr>
            <w:tcW w:w="242" w:type="dxa"/>
          </w:tcPr>
          <w:p w14:paraId="00DAEFD8" w14:textId="77777777" w:rsidR="00920C12" w:rsidRPr="00D127CF" w:rsidRDefault="00920C12" w:rsidP="0092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A2FD728" w14:textId="77777777" w:rsidR="00920C12" w:rsidRPr="00D127CF" w:rsidRDefault="00920C12" w:rsidP="00920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lang w:val="en-GB"/>
              </w:rPr>
              <w:t>4,898</w:t>
            </w:r>
          </w:p>
        </w:tc>
      </w:tr>
      <w:tr w:rsidR="009B49EF" w:rsidRPr="00D127CF" w14:paraId="3AC12FD1" w14:textId="77777777" w:rsidTr="009B49EF">
        <w:trPr>
          <w:cantSplit/>
        </w:trPr>
        <w:tc>
          <w:tcPr>
            <w:tcW w:w="3528" w:type="dxa"/>
            <w:vAlign w:val="center"/>
          </w:tcPr>
          <w:p w14:paraId="5967E876" w14:textId="77777777" w:rsidR="009B49EF" w:rsidRPr="00D127CF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12" w:space="0" w:color="auto"/>
            </w:tcBorders>
          </w:tcPr>
          <w:p w14:paraId="024DEB3C" w14:textId="1FB7C4C7" w:rsidR="009B49EF" w:rsidRPr="00E61568" w:rsidRDefault="00920C12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568">
              <w:rPr>
                <w:rFonts w:ascii="Browallia New" w:hAnsi="Browallia New" w:cs="Browallia New"/>
                <w:sz w:val="28"/>
                <w:szCs w:val="28"/>
              </w:rPr>
              <w:t>5,884</w:t>
            </w:r>
          </w:p>
        </w:tc>
        <w:tc>
          <w:tcPr>
            <w:tcW w:w="240" w:type="dxa"/>
          </w:tcPr>
          <w:p w14:paraId="024613A6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556C7949" w14:textId="77AC0885" w:rsidR="009B49EF" w:rsidRPr="00D127CF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lang w:val="en-GB"/>
              </w:rPr>
              <w:t>6,581</w:t>
            </w:r>
          </w:p>
        </w:tc>
        <w:tc>
          <w:tcPr>
            <w:tcW w:w="242" w:type="dxa"/>
            <w:gridSpan w:val="2"/>
          </w:tcPr>
          <w:p w14:paraId="3D75B5EA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67D0A061" w14:textId="2E4830D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7,042</w:t>
            </w:r>
          </w:p>
        </w:tc>
        <w:tc>
          <w:tcPr>
            <w:tcW w:w="242" w:type="dxa"/>
          </w:tcPr>
          <w:p w14:paraId="49A5A94A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735C65FA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D127CF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D127CF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Pr="00D127CF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10,386</w:t>
            </w:r>
            <w:r w:rsidRPr="00D127CF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  <w:tr w:rsidR="009B49EF" w:rsidRPr="00D127CF" w14:paraId="4A9C66D8" w14:textId="77777777" w:rsidTr="009B49EF">
        <w:trPr>
          <w:cantSplit/>
          <w:trHeight w:hRule="exact" w:val="216"/>
        </w:trPr>
        <w:tc>
          <w:tcPr>
            <w:tcW w:w="3528" w:type="dxa"/>
            <w:vAlign w:val="center"/>
          </w:tcPr>
          <w:p w14:paraId="2054327B" w14:textId="77777777" w:rsidR="009B49EF" w:rsidRPr="00D127CF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12" w:space="0" w:color="auto"/>
            </w:tcBorders>
            <w:vAlign w:val="bottom"/>
          </w:tcPr>
          <w:p w14:paraId="59214C15" w14:textId="77777777" w:rsidR="009B49EF" w:rsidRPr="00E6156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6D70B2B1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  <w:vAlign w:val="bottom"/>
          </w:tcPr>
          <w:p w14:paraId="1784342D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45D27033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  <w:vAlign w:val="bottom"/>
          </w:tcPr>
          <w:p w14:paraId="352723CD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3995500E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  <w:vAlign w:val="bottom"/>
          </w:tcPr>
          <w:p w14:paraId="302D0819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B49EF" w:rsidRPr="00D127CF" w14:paraId="69110667" w14:textId="77777777" w:rsidTr="009B49EF">
        <w:trPr>
          <w:cantSplit/>
        </w:trPr>
        <w:tc>
          <w:tcPr>
            <w:tcW w:w="3528" w:type="dxa"/>
            <w:vAlign w:val="center"/>
          </w:tcPr>
          <w:p w14:paraId="6D225C69" w14:textId="77777777" w:rsidR="009B49EF" w:rsidRPr="00D127CF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15" w:type="dxa"/>
            <w:vAlign w:val="bottom"/>
          </w:tcPr>
          <w:p w14:paraId="5A401038" w14:textId="77777777" w:rsidR="009B49EF" w:rsidRPr="00E6156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66BB19B8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32D69ED5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6E9815F0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B8E79BE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03E15B0C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vAlign w:val="bottom"/>
          </w:tcPr>
          <w:p w14:paraId="776E99D9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B49EF" w:rsidRPr="00D127CF" w14:paraId="2E7A0450" w14:textId="77777777" w:rsidTr="009B49EF">
        <w:trPr>
          <w:cantSplit/>
        </w:trPr>
        <w:tc>
          <w:tcPr>
            <w:tcW w:w="3528" w:type="dxa"/>
          </w:tcPr>
          <w:p w14:paraId="4D2F7EE6" w14:textId="77777777" w:rsidR="009B49EF" w:rsidRPr="00D127CF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32242375" w14:textId="2FB02ECE" w:rsidR="009B49EF" w:rsidRPr="00E6156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8" w:right="114" w:firstLine="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61568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E6156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Pr="00E6156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6156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2F711A8B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21141493" w14:textId="4210B260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gridSpan w:val="2"/>
          </w:tcPr>
          <w:p w14:paraId="1A660939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77C7D90" w14:textId="267140C9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7"/>
                <w:szCs w:val="27"/>
              </w:rPr>
              <w:t>5,782</w:t>
            </w:r>
          </w:p>
        </w:tc>
        <w:tc>
          <w:tcPr>
            <w:tcW w:w="242" w:type="dxa"/>
          </w:tcPr>
          <w:p w14:paraId="5DE9DD72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6FE139F9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</w:rPr>
              <w:t>9,139</w:t>
            </w:r>
          </w:p>
        </w:tc>
      </w:tr>
      <w:tr w:rsidR="009B49EF" w:rsidRPr="00D127CF" w14:paraId="03FAF597" w14:textId="77777777" w:rsidTr="009B49EF">
        <w:trPr>
          <w:cantSplit/>
        </w:trPr>
        <w:tc>
          <w:tcPr>
            <w:tcW w:w="3528" w:type="dxa"/>
          </w:tcPr>
          <w:p w14:paraId="1A043879" w14:textId="77777777" w:rsidR="009B49EF" w:rsidRPr="00D127CF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5" w:type="dxa"/>
          </w:tcPr>
          <w:p w14:paraId="2EF73168" w14:textId="5BC2BAF0" w:rsidR="009B49EF" w:rsidRPr="00E61568" w:rsidRDefault="00920C12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568">
              <w:rPr>
                <w:rFonts w:ascii="Browallia New" w:hAnsi="Browallia New" w:cs="Browallia New"/>
                <w:sz w:val="28"/>
                <w:szCs w:val="28"/>
              </w:rPr>
              <w:t>1,067</w:t>
            </w:r>
          </w:p>
        </w:tc>
        <w:tc>
          <w:tcPr>
            <w:tcW w:w="240" w:type="dxa"/>
          </w:tcPr>
          <w:p w14:paraId="5C2F2624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17D7183C" w14:textId="739BF7AA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</w:rPr>
              <w:t>454</w:t>
            </w:r>
          </w:p>
        </w:tc>
        <w:tc>
          <w:tcPr>
            <w:tcW w:w="242" w:type="dxa"/>
            <w:gridSpan w:val="2"/>
          </w:tcPr>
          <w:p w14:paraId="31C97184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814A5E1" w14:textId="0FB23A18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4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6B2C62CE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20D77046" w14:textId="65607FB8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</w:rPr>
              <w:t xml:space="preserve">           </w:t>
            </w: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9B49EF" w:rsidRPr="00D127CF" w14:paraId="3E18592C" w14:textId="77777777" w:rsidTr="009B49EF">
        <w:trPr>
          <w:cantSplit/>
        </w:trPr>
        <w:tc>
          <w:tcPr>
            <w:tcW w:w="3528" w:type="dxa"/>
          </w:tcPr>
          <w:p w14:paraId="4DAC5242" w14:textId="77777777" w:rsidR="009B49EF" w:rsidRPr="00D127CF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215" w:type="dxa"/>
          </w:tcPr>
          <w:p w14:paraId="66DC94DA" w14:textId="529DD757" w:rsidR="009B49EF" w:rsidRPr="00E61568" w:rsidRDefault="00920C12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568">
              <w:rPr>
                <w:rFonts w:ascii="Browallia New" w:hAnsi="Browallia New" w:cs="Browallia New"/>
                <w:sz w:val="28"/>
                <w:szCs w:val="28"/>
              </w:rPr>
              <w:t>51</w:t>
            </w:r>
          </w:p>
        </w:tc>
        <w:tc>
          <w:tcPr>
            <w:tcW w:w="240" w:type="dxa"/>
          </w:tcPr>
          <w:p w14:paraId="37475819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470B75F2" w14:textId="5EC9D78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lang w:val="en-GB"/>
              </w:rPr>
              <w:t>1,493</w:t>
            </w:r>
          </w:p>
        </w:tc>
        <w:tc>
          <w:tcPr>
            <w:tcW w:w="242" w:type="dxa"/>
            <w:gridSpan w:val="2"/>
          </w:tcPr>
          <w:p w14:paraId="1DB8ADF7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0F6A988" w14:textId="1136FF4A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</w:tabs>
              <w:spacing w:line="240" w:lineRule="auto"/>
              <w:ind w:left="-108" w:right="23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21D2A737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2965B688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lang w:val="en-GB"/>
              </w:rPr>
              <w:t>1,494</w:t>
            </w:r>
          </w:p>
        </w:tc>
      </w:tr>
      <w:tr w:rsidR="009B49EF" w:rsidRPr="00F90408" w14:paraId="657EC6DE" w14:textId="77777777" w:rsidTr="009B49EF">
        <w:trPr>
          <w:cantSplit/>
        </w:trPr>
        <w:tc>
          <w:tcPr>
            <w:tcW w:w="3528" w:type="dxa"/>
          </w:tcPr>
          <w:p w14:paraId="4721B7B0" w14:textId="77777777" w:rsidR="009B49EF" w:rsidRPr="00D127CF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12" w:space="0" w:color="auto"/>
            </w:tcBorders>
          </w:tcPr>
          <w:p w14:paraId="7390B872" w14:textId="5828C79C" w:rsidR="009B49EF" w:rsidRPr="00E61568" w:rsidRDefault="00920C12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61568">
              <w:rPr>
                <w:rFonts w:ascii="Browallia New" w:hAnsi="Browallia New" w:cs="Browallia New"/>
                <w:sz w:val="28"/>
                <w:szCs w:val="28"/>
              </w:rPr>
              <w:t>1,118</w:t>
            </w:r>
          </w:p>
        </w:tc>
        <w:tc>
          <w:tcPr>
            <w:tcW w:w="240" w:type="dxa"/>
          </w:tcPr>
          <w:p w14:paraId="1200E1A2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6DCACD6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lang w:val="en-GB"/>
              </w:rPr>
              <w:t>1,947</w:t>
            </w:r>
          </w:p>
        </w:tc>
        <w:tc>
          <w:tcPr>
            <w:tcW w:w="242" w:type="dxa"/>
            <w:gridSpan w:val="2"/>
          </w:tcPr>
          <w:p w14:paraId="1ADF754C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09A39923" w14:textId="34EBB4C5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</w:rPr>
              <w:t>5,782</w:t>
            </w:r>
          </w:p>
        </w:tc>
        <w:tc>
          <w:tcPr>
            <w:tcW w:w="242" w:type="dxa"/>
          </w:tcPr>
          <w:p w14:paraId="643693DA" w14:textId="77777777" w:rsidR="009B49EF" w:rsidRPr="00D127CF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1CD2FE9E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lang w:val="en-GB"/>
              </w:rPr>
              <w:t>10,633</w:t>
            </w:r>
          </w:p>
        </w:tc>
      </w:tr>
      <w:tr w:rsidR="009B49EF" w:rsidRPr="00D127CF" w14:paraId="0F1C9FAF" w14:textId="77777777" w:rsidTr="009B49EF">
        <w:trPr>
          <w:cantSplit/>
        </w:trPr>
        <w:tc>
          <w:tcPr>
            <w:tcW w:w="3528" w:type="dxa"/>
            <w:shd w:val="clear" w:color="auto" w:fill="auto"/>
          </w:tcPr>
          <w:p w14:paraId="6C69C2CE" w14:textId="77777777" w:rsidR="009B49EF" w:rsidRPr="00D127CF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lastRenderedPageBreak/>
              <w:t>ลูกหนี้เงินประกันผลงาน</w:t>
            </w:r>
          </w:p>
        </w:tc>
        <w:tc>
          <w:tcPr>
            <w:tcW w:w="1215" w:type="dxa"/>
            <w:shd w:val="clear" w:color="auto" w:fill="auto"/>
          </w:tcPr>
          <w:p w14:paraId="30633E97" w14:textId="77777777" w:rsidR="009B49EF" w:rsidRPr="00D127CF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A64F41B" w14:textId="77777777" w:rsidR="009B49EF" w:rsidRPr="00D127CF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3DF59410" w14:textId="77777777" w:rsidR="009B49EF" w:rsidRPr="00D127CF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113E0501" w14:textId="77777777" w:rsidR="009B49EF" w:rsidRPr="00D127CF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352AD04" w14:textId="77777777" w:rsidR="009B49EF" w:rsidRPr="00D127CF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65C42806" w14:textId="77777777" w:rsidR="009B49EF" w:rsidRPr="00D127CF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1406983" w14:textId="77777777" w:rsidR="009B49EF" w:rsidRPr="00D127CF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7355C" w:rsidRPr="00D127CF" w14:paraId="52C59BE9" w14:textId="77777777" w:rsidTr="009B49EF">
        <w:trPr>
          <w:cantSplit/>
        </w:trPr>
        <w:tc>
          <w:tcPr>
            <w:tcW w:w="3528" w:type="dxa"/>
            <w:shd w:val="clear" w:color="auto" w:fill="auto"/>
          </w:tcPr>
          <w:p w14:paraId="392A5752" w14:textId="77777777" w:rsidR="0087355C" w:rsidRPr="00D127CF" w:rsidRDefault="0087355C" w:rsidP="0087355C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215" w:type="dxa"/>
            <w:shd w:val="clear" w:color="auto" w:fill="auto"/>
          </w:tcPr>
          <w:p w14:paraId="2864A8E7" w14:textId="4200D7E2" w:rsidR="0087355C" w:rsidRPr="006B2C49" w:rsidRDefault="0087355C" w:rsidP="000F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38B05DAA" w14:textId="77777777" w:rsidR="0087355C" w:rsidRPr="00D127CF" w:rsidRDefault="0087355C" w:rsidP="0087355C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610621FD" w14:textId="77777777" w:rsidR="0087355C" w:rsidRPr="00D127CF" w:rsidRDefault="0087355C" w:rsidP="0087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line="240" w:lineRule="auto"/>
              <w:ind w:right="-25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352E1F1" w14:textId="77777777" w:rsidR="0087355C" w:rsidRPr="00D127CF" w:rsidRDefault="0087355C" w:rsidP="0087355C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5DB2BE21" w14:textId="3AAF3763" w:rsidR="0087355C" w:rsidRPr="00D127CF" w:rsidRDefault="0087355C" w:rsidP="0087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14:paraId="2D34E130" w14:textId="77777777" w:rsidR="0087355C" w:rsidRPr="00D127CF" w:rsidRDefault="0087355C" w:rsidP="0087355C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0AFC92D" w14:textId="77777777" w:rsidR="0087355C" w:rsidRPr="00D127CF" w:rsidRDefault="0087355C" w:rsidP="0087355C">
            <w:pPr>
              <w:tabs>
                <w:tab w:val="clear" w:pos="227"/>
                <w:tab w:val="clear" w:pos="454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87355C" w:rsidRPr="00D127CF" w14:paraId="5CFDFDA2" w14:textId="77777777" w:rsidTr="009B49EF">
        <w:trPr>
          <w:cantSplit/>
        </w:trPr>
        <w:tc>
          <w:tcPr>
            <w:tcW w:w="3528" w:type="dxa"/>
            <w:shd w:val="clear" w:color="auto" w:fill="auto"/>
          </w:tcPr>
          <w:p w14:paraId="5826AEED" w14:textId="77777777" w:rsidR="0087355C" w:rsidRPr="00D127CF" w:rsidRDefault="0087355C" w:rsidP="0087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5F119655" w14:textId="3566D02B" w:rsidR="0087355C" w:rsidRPr="006B2C49" w:rsidRDefault="0087355C" w:rsidP="000F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</w:rPr>
              <w:t>988</w:t>
            </w:r>
          </w:p>
        </w:tc>
        <w:tc>
          <w:tcPr>
            <w:tcW w:w="240" w:type="dxa"/>
            <w:shd w:val="clear" w:color="auto" w:fill="auto"/>
          </w:tcPr>
          <w:p w14:paraId="40C12BB9" w14:textId="77777777" w:rsidR="0087355C" w:rsidRPr="00D127CF" w:rsidRDefault="0087355C" w:rsidP="0087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B720D0" w14:textId="77777777" w:rsidR="0087355C" w:rsidRPr="00D127CF" w:rsidRDefault="0087355C" w:rsidP="0087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</w:rPr>
              <w:t>988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572A5C8" w14:textId="77777777" w:rsidR="0087355C" w:rsidRPr="00D127CF" w:rsidRDefault="0087355C" w:rsidP="0087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A4E9172" w14:textId="439F75D2" w:rsidR="0087355C" w:rsidRPr="00D127CF" w:rsidRDefault="0087355C" w:rsidP="0087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</w:rPr>
              <w:t>988</w:t>
            </w:r>
          </w:p>
        </w:tc>
        <w:tc>
          <w:tcPr>
            <w:tcW w:w="242" w:type="dxa"/>
            <w:shd w:val="clear" w:color="auto" w:fill="auto"/>
          </w:tcPr>
          <w:p w14:paraId="532E8733" w14:textId="77777777" w:rsidR="0087355C" w:rsidRPr="00D127CF" w:rsidRDefault="0087355C" w:rsidP="0087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B057FA0" w14:textId="77777777" w:rsidR="0087355C" w:rsidRPr="00D127CF" w:rsidRDefault="0087355C" w:rsidP="0087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</w:rPr>
              <w:t>988</w:t>
            </w:r>
          </w:p>
        </w:tc>
      </w:tr>
      <w:tr w:rsidR="0087355C" w:rsidRPr="00F90408" w14:paraId="10D3583B" w14:textId="77777777" w:rsidTr="009B49EF">
        <w:trPr>
          <w:cantSplit/>
        </w:trPr>
        <w:tc>
          <w:tcPr>
            <w:tcW w:w="3528" w:type="dxa"/>
          </w:tcPr>
          <w:p w14:paraId="25C02B69" w14:textId="77777777" w:rsidR="0087355C" w:rsidRPr="00D127CF" w:rsidRDefault="0087355C" w:rsidP="0087355C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12" w:space="0" w:color="auto"/>
            </w:tcBorders>
          </w:tcPr>
          <w:p w14:paraId="584E2A1E" w14:textId="444CDE02" w:rsidR="0087355C" w:rsidRPr="006B2C49" w:rsidRDefault="0087355C" w:rsidP="000F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</w:rPr>
              <w:t>993</w:t>
            </w:r>
          </w:p>
        </w:tc>
        <w:tc>
          <w:tcPr>
            <w:tcW w:w="240" w:type="dxa"/>
          </w:tcPr>
          <w:p w14:paraId="49B2ABF8" w14:textId="77777777" w:rsidR="0087355C" w:rsidRPr="00D127CF" w:rsidRDefault="0087355C" w:rsidP="0087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67C3896" w14:textId="45A0B6E9" w:rsidR="0087355C" w:rsidRPr="00D127CF" w:rsidRDefault="0087355C" w:rsidP="0087355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</w:rPr>
              <w:t>988</w:t>
            </w:r>
          </w:p>
        </w:tc>
        <w:tc>
          <w:tcPr>
            <w:tcW w:w="242" w:type="dxa"/>
            <w:gridSpan w:val="2"/>
          </w:tcPr>
          <w:p w14:paraId="4693B71F" w14:textId="77777777" w:rsidR="0087355C" w:rsidRPr="00D127CF" w:rsidRDefault="0087355C" w:rsidP="0087355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2BE4F7EE" w14:textId="2C033F0B" w:rsidR="0087355C" w:rsidRPr="00D127CF" w:rsidRDefault="0087355C" w:rsidP="0087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</w:rPr>
              <w:t>993</w:t>
            </w:r>
          </w:p>
        </w:tc>
        <w:tc>
          <w:tcPr>
            <w:tcW w:w="242" w:type="dxa"/>
          </w:tcPr>
          <w:p w14:paraId="0A082CDF" w14:textId="77777777" w:rsidR="0087355C" w:rsidRPr="00D127CF" w:rsidRDefault="0087355C" w:rsidP="0087355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76AE1E75" w14:textId="61AEAF84" w:rsidR="0087355C" w:rsidRPr="00F90408" w:rsidRDefault="0087355C" w:rsidP="0087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</w:rPr>
              <w:t>988</w:t>
            </w:r>
          </w:p>
        </w:tc>
      </w:tr>
      <w:tr w:rsidR="009B49EF" w:rsidRPr="00F90408" w14:paraId="341D59C9" w14:textId="77777777" w:rsidTr="009B49EF">
        <w:trPr>
          <w:cantSplit/>
        </w:trPr>
        <w:tc>
          <w:tcPr>
            <w:tcW w:w="3528" w:type="dxa"/>
          </w:tcPr>
          <w:p w14:paraId="5AB0C986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12" w:space="0" w:color="auto"/>
            </w:tcBorders>
          </w:tcPr>
          <w:p w14:paraId="4B300B7F" w14:textId="77777777" w:rsidR="009B49EF" w:rsidRPr="006B2C4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0D35DD9B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66834E4F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56602615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41A1D75C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8CFB531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536711A9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B49EF" w:rsidRPr="00F90408" w14:paraId="4E9EECED" w14:textId="77777777" w:rsidTr="009B49EF">
        <w:trPr>
          <w:cantSplit/>
        </w:trPr>
        <w:tc>
          <w:tcPr>
            <w:tcW w:w="3528" w:type="dxa"/>
            <w:shd w:val="clear" w:color="auto" w:fill="auto"/>
          </w:tcPr>
          <w:p w14:paraId="66BBFCC4" w14:textId="77777777" w:rsidR="009B49EF" w:rsidRPr="00F90408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เงินมัดจำค่าก่อสร้าง</w:t>
            </w:r>
          </w:p>
        </w:tc>
        <w:tc>
          <w:tcPr>
            <w:tcW w:w="1215" w:type="dxa"/>
            <w:shd w:val="clear" w:color="auto" w:fill="auto"/>
          </w:tcPr>
          <w:p w14:paraId="54DCCF28" w14:textId="77777777" w:rsidR="009B49EF" w:rsidRPr="006B2C4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6041736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55FB38C0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1BCF831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98A2C7E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74D9BC8E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0238B2B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B49EF" w:rsidRPr="00F90408" w14:paraId="08A914E0" w14:textId="77777777" w:rsidTr="009B49EF">
        <w:trPr>
          <w:cantSplit/>
        </w:trPr>
        <w:tc>
          <w:tcPr>
            <w:tcW w:w="3528" w:type="dxa"/>
            <w:shd w:val="clear" w:color="auto" w:fill="auto"/>
          </w:tcPr>
          <w:p w14:paraId="41F4270D" w14:textId="77777777" w:rsidR="009B49EF" w:rsidRPr="00F90408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5" w:type="dxa"/>
            <w:shd w:val="clear" w:color="auto" w:fill="auto"/>
          </w:tcPr>
          <w:p w14:paraId="4E8AE73A" w14:textId="5EF7E70F" w:rsidR="009B49EF" w:rsidRPr="006B2C49" w:rsidRDefault="000F2126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</w:rPr>
              <w:t>554</w:t>
            </w:r>
          </w:p>
        </w:tc>
        <w:tc>
          <w:tcPr>
            <w:tcW w:w="240" w:type="dxa"/>
            <w:shd w:val="clear" w:color="auto" w:fill="auto"/>
          </w:tcPr>
          <w:p w14:paraId="41D57D2D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363010C6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>1,420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D004535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E6BF4D2" w14:textId="201678F7" w:rsidR="009B49EF" w:rsidRPr="000F5CC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F5CC9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F5CC9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E9BEBCA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shd w:val="clear" w:color="auto" w:fill="auto"/>
          </w:tcPr>
          <w:p w14:paraId="4EB17382" w14:textId="61E8AB39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9B49EF" w:rsidRPr="00F90408" w14:paraId="69697356" w14:textId="77777777" w:rsidTr="009B49EF">
        <w:trPr>
          <w:cantSplit/>
        </w:trPr>
        <w:tc>
          <w:tcPr>
            <w:tcW w:w="3528" w:type="dxa"/>
            <w:shd w:val="clear" w:color="auto" w:fill="auto"/>
          </w:tcPr>
          <w:p w14:paraId="59929643" w14:textId="77777777" w:rsidR="009B49EF" w:rsidRPr="00F90408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679B6DB7" w14:textId="68B684C7" w:rsidR="009B49EF" w:rsidRPr="006B2C49" w:rsidRDefault="000F2126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</w:rPr>
              <w:t>146</w:t>
            </w:r>
          </w:p>
        </w:tc>
        <w:tc>
          <w:tcPr>
            <w:tcW w:w="240" w:type="dxa"/>
            <w:shd w:val="clear" w:color="auto" w:fill="auto"/>
          </w:tcPr>
          <w:p w14:paraId="50CCFC77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FE4C27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>1,221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0BC55B9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4318713" w14:textId="192B54AE" w:rsidR="009B49EF" w:rsidRPr="000F5CC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F5CC9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F5CC9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B17E12E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E269686" w14:textId="5E1EB051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9B49EF" w:rsidRPr="00F90408" w14:paraId="289FF8E2" w14:textId="77777777" w:rsidTr="009B49EF">
        <w:trPr>
          <w:cantSplit/>
        </w:trPr>
        <w:tc>
          <w:tcPr>
            <w:tcW w:w="3528" w:type="dxa"/>
            <w:shd w:val="clear" w:color="auto" w:fill="auto"/>
          </w:tcPr>
          <w:p w14:paraId="0D7A9039" w14:textId="77777777" w:rsidR="009B49EF" w:rsidRPr="00F90408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1FB965A" w14:textId="19315386" w:rsidR="009B49EF" w:rsidRPr="006B2C49" w:rsidRDefault="000F2126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</w:rPr>
              <w:t>700</w:t>
            </w:r>
          </w:p>
        </w:tc>
        <w:tc>
          <w:tcPr>
            <w:tcW w:w="240" w:type="dxa"/>
            <w:shd w:val="clear" w:color="auto" w:fill="auto"/>
          </w:tcPr>
          <w:p w14:paraId="1BC3C4A7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05BF8DC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>2,641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366E09F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CC3FF4A" w14:textId="2E5C4C7D" w:rsidR="009B49EF" w:rsidRPr="000F5CC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F5CC9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F5CC9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6259751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B2AEBAC" w14:textId="09563DA2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9B49EF" w:rsidRPr="00F90408" w14:paraId="7A9E1D21" w14:textId="77777777" w:rsidTr="009B49EF">
        <w:trPr>
          <w:cantSplit/>
        </w:trPr>
        <w:tc>
          <w:tcPr>
            <w:tcW w:w="3528" w:type="dxa"/>
            <w:shd w:val="clear" w:color="auto" w:fill="auto"/>
          </w:tcPr>
          <w:p w14:paraId="1C1BAFF3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12" w:space="0" w:color="auto"/>
            </w:tcBorders>
            <w:shd w:val="clear" w:color="auto" w:fill="auto"/>
          </w:tcPr>
          <w:p w14:paraId="6D39B971" w14:textId="77777777" w:rsidR="009B49EF" w:rsidRPr="006B2C4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A8C1EC8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C85CCE0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4118EA2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  <w:shd w:val="clear" w:color="auto" w:fill="auto"/>
          </w:tcPr>
          <w:p w14:paraId="7099ADD9" w14:textId="77777777" w:rsidR="009B49EF" w:rsidRPr="000F5CC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2AF453B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  <w:shd w:val="clear" w:color="auto" w:fill="auto"/>
          </w:tcPr>
          <w:p w14:paraId="28FFDBC0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B49EF" w:rsidRPr="00F90408" w14:paraId="31C44E8F" w14:textId="77777777" w:rsidTr="009B49EF">
        <w:trPr>
          <w:cantSplit/>
        </w:trPr>
        <w:tc>
          <w:tcPr>
            <w:tcW w:w="3528" w:type="dxa"/>
            <w:shd w:val="clear" w:color="auto" w:fill="auto"/>
          </w:tcPr>
          <w:p w14:paraId="1ED066AA" w14:textId="77777777" w:rsidR="009B49EF" w:rsidRPr="00F90408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15" w:type="dxa"/>
            <w:shd w:val="clear" w:color="auto" w:fill="auto"/>
          </w:tcPr>
          <w:p w14:paraId="3BFF3BFC" w14:textId="77777777" w:rsidR="009B49EF" w:rsidRPr="006B2C4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9ACFD2D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0C797DE5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BDF65CD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4513860" w14:textId="77777777" w:rsidR="009B49EF" w:rsidRPr="000F5CC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AEC789E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CDC12A6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B49EF" w:rsidRPr="00F90408" w14:paraId="421898D3" w14:textId="77777777" w:rsidTr="009B49EF">
        <w:trPr>
          <w:cantSplit/>
        </w:trPr>
        <w:tc>
          <w:tcPr>
            <w:tcW w:w="3528" w:type="dxa"/>
            <w:shd w:val="clear" w:color="auto" w:fill="auto"/>
          </w:tcPr>
          <w:p w14:paraId="53069F23" w14:textId="77777777" w:rsidR="009B49EF" w:rsidRPr="00F90408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215" w:type="dxa"/>
            <w:tcBorders>
              <w:bottom w:val="single" w:sz="12" w:space="0" w:color="auto"/>
            </w:tcBorders>
            <w:shd w:val="clear" w:color="auto" w:fill="auto"/>
          </w:tcPr>
          <w:p w14:paraId="4013DDBA" w14:textId="224C6B35" w:rsidR="009B49EF" w:rsidRPr="006B2C49" w:rsidRDefault="001C692C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</w:rPr>
              <w:t>56,</w:t>
            </w:r>
            <w:r w:rsidR="00FD20A9">
              <w:rPr>
                <w:rFonts w:ascii="Browallia New" w:hAnsi="Browallia New" w:cs="Browallia New"/>
                <w:sz w:val="28"/>
                <w:szCs w:val="28"/>
              </w:rPr>
              <w:t>103</w:t>
            </w:r>
          </w:p>
        </w:tc>
        <w:tc>
          <w:tcPr>
            <w:tcW w:w="240" w:type="dxa"/>
            <w:shd w:val="clear" w:color="auto" w:fill="auto"/>
          </w:tcPr>
          <w:p w14:paraId="552E0482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616FC432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>47,683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7C68B42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12" w:space="0" w:color="auto"/>
            </w:tcBorders>
            <w:shd w:val="clear" w:color="auto" w:fill="auto"/>
          </w:tcPr>
          <w:p w14:paraId="36D91554" w14:textId="46EA3703" w:rsidR="009B49EF" w:rsidRPr="000F5CC9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5CC9">
              <w:rPr>
                <w:rFonts w:ascii="Browallia New" w:hAnsi="Browallia New" w:cs="Browallia New"/>
                <w:sz w:val="28"/>
                <w:szCs w:val="28"/>
              </w:rPr>
              <w:t>38,400</w:t>
            </w:r>
          </w:p>
        </w:tc>
        <w:tc>
          <w:tcPr>
            <w:tcW w:w="242" w:type="dxa"/>
            <w:shd w:val="clear" w:color="auto" w:fill="auto"/>
          </w:tcPr>
          <w:p w14:paraId="411413C1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  <w:shd w:val="clear" w:color="auto" w:fill="auto"/>
          </w:tcPr>
          <w:p w14:paraId="3A469D98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>47,683</w:t>
            </w:r>
          </w:p>
        </w:tc>
      </w:tr>
      <w:tr w:rsidR="009B49EF" w:rsidRPr="00F90408" w14:paraId="128D90A9" w14:textId="77777777" w:rsidTr="009B49EF">
        <w:trPr>
          <w:cantSplit/>
          <w:trHeight w:val="262"/>
        </w:trPr>
        <w:tc>
          <w:tcPr>
            <w:tcW w:w="3528" w:type="dxa"/>
            <w:shd w:val="clear" w:color="auto" w:fill="auto"/>
          </w:tcPr>
          <w:p w14:paraId="44ABB0DE" w14:textId="77777777" w:rsidR="009B49EF" w:rsidRPr="00F90408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12" w:space="0" w:color="auto"/>
            </w:tcBorders>
            <w:shd w:val="clear" w:color="auto" w:fill="auto"/>
          </w:tcPr>
          <w:p w14:paraId="09AD02CD" w14:textId="77777777" w:rsidR="009B49EF" w:rsidRPr="006B2C4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D513742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3FC1AF13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4664C6A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  <w:shd w:val="clear" w:color="auto" w:fill="auto"/>
          </w:tcPr>
          <w:p w14:paraId="638E302F" w14:textId="77777777" w:rsidR="009B49EF" w:rsidRPr="000F5CC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60DB6552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  <w:shd w:val="clear" w:color="auto" w:fill="auto"/>
          </w:tcPr>
          <w:p w14:paraId="5BCAEA5B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B49EF" w:rsidRPr="00F90408" w14:paraId="496C27A7" w14:textId="77777777" w:rsidTr="009B49EF">
        <w:trPr>
          <w:cantSplit/>
        </w:trPr>
        <w:tc>
          <w:tcPr>
            <w:tcW w:w="3528" w:type="dxa"/>
            <w:shd w:val="clear" w:color="auto" w:fill="auto"/>
          </w:tcPr>
          <w:p w14:paraId="5BF35093" w14:textId="77777777" w:rsidR="009B49EF" w:rsidRPr="00F90408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215" w:type="dxa"/>
            <w:shd w:val="clear" w:color="auto" w:fill="auto"/>
          </w:tcPr>
          <w:p w14:paraId="2067058D" w14:textId="77777777" w:rsidR="009B49EF" w:rsidRPr="006B2C49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B4CA626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368ED4ED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08B48C3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A733151" w14:textId="77777777" w:rsidR="009B49EF" w:rsidRPr="000F5CC9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037A70C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210612A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B49EF" w:rsidRPr="00F90408" w14:paraId="0C771E32" w14:textId="77777777" w:rsidTr="009B49EF">
        <w:trPr>
          <w:cantSplit/>
        </w:trPr>
        <w:tc>
          <w:tcPr>
            <w:tcW w:w="3528" w:type="dxa"/>
            <w:shd w:val="clear" w:color="auto" w:fill="auto"/>
          </w:tcPr>
          <w:p w14:paraId="553A0FA1" w14:textId="77777777" w:rsidR="009B49EF" w:rsidRPr="00F90408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5" w:type="dxa"/>
            <w:shd w:val="clear" w:color="auto" w:fill="auto"/>
          </w:tcPr>
          <w:p w14:paraId="2F767BCA" w14:textId="39C2A8F9" w:rsidR="009B49EF" w:rsidRPr="006B2C49" w:rsidRDefault="001C692C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</w:rPr>
              <w:t>35,339</w:t>
            </w:r>
          </w:p>
        </w:tc>
        <w:tc>
          <w:tcPr>
            <w:tcW w:w="240" w:type="dxa"/>
            <w:shd w:val="clear" w:color="auto" w:fill="auto"/>
          </w:tcPr>
          <w:p w14:paraId="6F77C83A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61493CB9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>22,839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1AB7586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9C87A3C" w14:textId="558ED86D" w:rsidR="009B49EF" w:rsidRPr="000F5CC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F5CC9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F5CC9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B06207E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51973AB" w14:textId="75FC1898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9B49EF" w:rsidRPr="00F90408" w14:paraId="6438E059" w14:textId="77777777" w:rsidTr="009B49EF">
        <w:trPr>
          <w:cantSplit/>
        </w:trPr>
        <w:tc>
          <w:tcPr>
            <w:tcW w:w="3528" w:type="dxa"/>
            <w:shd w:val="clear" w:color="auto" w:fill="auto"/>
          </w:tcPr>
          <w:p w14:paraId="50CE2B0C" w14:textId="77777777" w:rsidR="009B49EF" w:rsidRPr="00F90408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10563EC2" w14:textId="08CC53B6" w:rsidR="009B49EF" w:rsidRPr="006B2C49" w:rsidRDefault="001C692C" w:rsidP="009B49EF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63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</w:rPr>
              <w:t>14,681</w:t>
            </w:r>
          </w:p>
        </w:tc>
        <w:tc>
          <w:tcPr>
            <w:tcW w:w="240" w:type="dxa"/>
            <w:shd w:val="clear" w:color="auto" w:fill="auto"/>
          </w:tcPr>
          <w:p w14:paraId="57B25252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0CF651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>17,893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F527C28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A71F8BF" w14:textId="1429072C" w:rsidR="009B49EF" w:rsidRPr="000F5CC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F5CC9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F5CC9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160BF03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78C80DF" w14:textId="6F9500AC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9B49EF" w:rsidRPr="00F90408" w14:paraId="7BBBC2C5" w14:textId="77777777" w:rsidTr="009B49EF">
        <w:trPr>
          <w:cantSplit/>
        </w:trPr>
        <w:tc>
          <w:tcPr>
            <w:tcW w:w="3528" w:type="dxa"/>
            <w:shd w:val="clear" w:color="auto" w:fill="auto"/>
          </w:tcPr>
          <w:p w14:paraId="7503ACF1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90E87FF" w14:textId="650FEFC2" w:rsidR="009B49EF" w:rsidRPr="006B2C49" w:rsidRDefault="001C692C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</w:rPr>
              <w:t>50,020</w:t>
            </w:r>
          </w:p>
        </w:tc>
        <w:tc>
          <w:tcPr>
            <w:tcW w:w="240" w:type="dxa"/>
            <w:shd w:val="clear" w:color="auto" w:fill="auto"/>
          </w:tcPr>
          <w:p w14:paraId="2D841196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EA37A10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>40,732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08E9819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96DBA38" w14:textId="28789DF3" w:rsidR="009B49EF" w:rsidRPr="000F5CC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F5CC9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F5CC9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18DC698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7087D4C" w14:textId="529BEDED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9B49EF" w:rsidRPr="00F90408" w14:paraId="09648EB1" w14:textId="77777777" w:rsidTr="009B49EF">
        <w:trPr>
          <w:cantSplit/>
        </w:trPr>
        <w:tc>
          <w:tcPr>
            <w:tcW w:w="3528" w:type="dxa"/>
          </w:tcPr>
          <w:p w14:paraId="6D2BEA90" w14:textId="77777777" w:rsidR="009B49EF" w:rsidRPr="00F90408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12" w:space="0" w:color="auto"/>
            </w:tcBorders>
          </w:tcPr>
          <w:p w14:paraId="48D27ED6" w14:textId="77777777" w:rsidR="009B49EF" w:rsidRPr="006B2C4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4E58C091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3DE058F0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62C0B5FE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1612C411" w14:textId="77777777" w:rsidR="009B49EF" w:rsidRPr="000F5CC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68F87E24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200C0D3D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B49EF" w:rsidRPr="00F90408" w14:paraId="4D1CB835" w14:textId="77777777" w:rsidTr="009B49EF">
        <w:trPr>
          <w:cantSplit/>
        </w:trPr>
        <w:tc>
          <w:tcPr>
            <w:tcW w:w="3528" w:type="dxa"/>
          </w:tcPr>
          <w:p w14:paraId="71C2D23F" w14:textId="77777777" w:rsidR="009B49EF" w:rsidRPr="00F90408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15" w:type="dxa"/>
          </w:tcPr>
          <w:p w14:paraId="5A08B2B2" w14:textId="77777777" w:rsidR="009B49EF" w:rsidRPr="006B2C4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ABC4197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432CF90D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242" w:type="dxa"/>
            <w:gridSpan w:val="2"/>
          </w:tcPr>
          <w:p w14:paraId="2F5B2E3B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8096459" w14:textId="77777777" w:rsidR="009B49EF" w:rsidRPr="000F5CC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B5B9F24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04F52F1A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B49EF" w:rsidRPr="00F90408" w14:paraId="29046F2D" w14:textId="77777777" w:rsidTr="009B49EF">
        <w:trPr>
          <w:cantSplit/>
        </w:trPr>
        <w:tc>
          <w:tcPr>
            <w:tcW w:w="3528" w:type="dxa"/>
          </w:tcPr>
          <w:p w14:paraId="61D3B932" w14:textId="77777777" w:rsidR="009B49EF" w:rsidRPr="00F90408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5" w:type="dxa"/>
          </w:tcPr>
          <w:p w14:paraId="12749B3E" w14:textId="1337B25D" w:rsidR="009B49EF" w:rsidRPr="006B2C49" w:rsidRDefault="001C692C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</w:rPr>
              <w:t>7,663</w:t>
            </w:r>
          </w:p>
        </w:tc>
        <w:tc>
          <w:tcPr>
            <w:tcW w:w="240" w:type="dxa"/>
          </w:tcPr>
          <w:p w14:paraId="1E745877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707296E2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>10,917</w:t>
            </w:r>
          </w:p>
        </w:tc>
        <w:tc>
          <w:tcPr>
            <w:tcW w:w="242" w:type="dxa"/>
            <w:gridSpan w:val="2"/>
          </w:tcPr>
          <w:p w14:paraId="77134B24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A36ABC6" w14:textId="1AF9D295" w:rsidR="009B49EF" w:rsidRPr="000F5CC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5CC9">
              <w:rPr>
                <w:rFonts w:ascii="Browallia New" w:hAnsi="Browallia New" w:cs="Browallia New"/>
                <w:sz w:val="28"/>
                <w:szCs w:val="28"/>
              </w:rPr>
              <w:t>7,663</w:t>
            </w:r>
          </w:p>
        </w:tc>
        <w:tc>
          <w:tcPr>
            <w:tcW w:w="242" w:type="dxa"/>
          </w:tcPr>
          <w:p w14:paraId="5E68A2F8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F40EE57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lang w:val="en-GB"/>
              </w:rPr>
              <w:t>7,708</w:t>
            </w:r>
          </w:p>
        </w:tc>
      </w:tr>
      <w:tr w:rsidR="009B49EF" w:rsidRPr="00F90408" w14:paraId="54668935" w14:textId="77777777" w:rsidTr="009B49EF">
        <w:trPr>
          <w:cantSplit/>
        </w:trPr>
        <w:tc>
          <w:tcPr>
            <w:tcW w:w="3528" w:type="dxa"/>
          </w:tcPr>
          <w:p w14:paraId="2A29D6A8" w14:textId="77777777" w:rsidR="009B49EF" w:rsidRPr="00F90408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215" w:type="dxa"/>
          </w:tcPr>
          <w:p w14:paraId="221CC58C" w14:textId="3A3D14BF" w:rsidR="009B49EF" w:rsidRPr="006B2C49" w:rsidRDefault="001C692C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</w:rPr>
              <w:t>1,490</w:t>
            </w:r>
          </w:p>
        </w:tc>
        <w:tc>
          <w:tcPr>
            <w:tcW w:w="240" w:type="dxa"/>
          </w:tcPr>
          <w:p w14:paraId="44D34F85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799E7BFA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>540</w:t>
            </w:r>
          </w:p>
        </w:tc>
        <w:tc>
          <w:tcPr>
            <w:tcW w:w="242" w:type="dxa"/>
            <w:gridSpan w:val="2"/>
          </w:tcPr>
          <w:p w14:paraId="50071DC8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C0E5427" w14:textId="49CCE0EF" w:rsidR="009B49EF" w:rsidRPr="000F5CC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5CC9">
              <w:rPr>
                <w:rFonts w:ascii="Browallia New" w:hAnsi="Browallia New" w:cs="Browallia New"/>
                <w:sz w:val="28"/>
                <w:szCs w:val="28"/>
              </w:rPr>
              <w:t>85</w:t>
            </w:r>
          </w:p>
        </w:tc>
        <w:tc>
          <w:tcPr>
            <w:tcW w:w="242" w:type="dxa"/>
          </w:tcPr>
          <w:p w14:paraId="0CBF357C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1E739D4E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>357</w:t>
            </w:r>
          </w:p>
        </w:tc>
      </w:tr>
      <w:tr w:rsidR="009B49EF" w:rsidRPr="00F90408" w14:paraId="6414AE6B" w14:textId="77777777" w:rsidTr="009B49EF">
        <w:trPr>
          <w:cantSplit/>
        </w:trPr>
        <w:tc>
          <w:tcPr>
            <w:tcW w:w="3528" w:type="dxa"/>
          </w:tcPr>
          <w:p w14:paraId="7CAAA837" w14:textId="77777777" w:rsidR="009B49EF" w:rsidRPr="00F90408" w:rsidRDefault="009B49EF" w:rsidP="009B49EF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12" w:space="0" w:color="auto"/>
            </w:tcBorders>
          </w:tcPr>
          <w:p w14:paraId="3A0450C0" w14:textId="1B430463" w:rsidR="009B49EF" w:rsidRPr="006B2C49" w:rsidRDefault="001C692C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</w:rPr>
              <w:t>9,153</w:t>
            </w:r>
          </w:p>
        </w:tc>
        <w:tc>
          <w:tcPr>
            <w:tcW w:w="240" w:type="dxa"/>
          </w:tcPr>
          <w:p w14:paraId="529A9883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FD9AD5D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lang w:val="en-GB"/>
              </w:rPr>
              <w:t>11,457</w:t>
            </w:r>
          </w:p>
        </w:tc>
        <w:tc>
          <w:tcPr>
            <w:tcW w:w="242" w:type="dxa"/>
            <w:gridSpan w:val="2"/>
          </w:tcPr>
          <w:p w14:paraId="2CDC7F1C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22052319" w14:textId="38C64C76" w:rsidR="009B49EF" w:rsidRPr="000F5CC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5CC9">
              <w:rPr>
                <w:rFonts w:ascii="Browallia New" w:hAnsi="Browallia New" w:cs="Browallia New"/>
                <w:sz w:val="28"/>
                <w:szCs w:val="28"/>
              </w:rPr>
              <w:t>7,748</w:t>
            </w:r>
          </w:p>
        </w:tc>
        <w:tc>
          <w:tcPr>
            <w:tcW w:w="242" w:type="dxa"/>
          </w:tcPr>
          <w:p w14:paraId="3A204C53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041CE89E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>8,065</w:t>
            </w:r>
          </w:p>
        </w:tc>
      </w:tr>
      <w:tr w:rsidR="009B49EF" w:rsidRPr="00F90408" w14:paraId="77A2E54E" w14:textId="77777777" w:rsidTr="009B49EF">
        <w:trPr>
          <w:cantSplit/>
        </w:trPr>
        <w:tc>
          <w:tcPr>
            <w:tcW w:w="3528" w:type="dxa"/>
          </w:tcPr>
          <w:p w14:paraId="0874217B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12" w:space="0" w:color="auto"/>
            </w:tcBorders>
          </w:tcPr>
          <w:p w14:paraId="6A3520A8" w14:textId="77777777" w:rsidR="009B49EF" w:rsidRPr="006B2C4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332B6FC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1BA28EE2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46502375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0B6D118E" w14:textId="77777777" w:rsidR="009B49EF" w:rsidRPr="000F5CC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2472416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2E406657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B49EF" w:rsidRPr="00F90408" w14:paraId="7E588465" w14:textId="77777777" w:rsidTr="009B49EF">
        <w:trPr>
          <w:cantSplit/>
        </w:trPr>
        <w:tc>
          <w:tcPr>
            <w:tcW w:w="3528" w:type="dxa"/>
          </w:tcPr>
          <w:p w14:paraId="3F43C909" w14:textId="77777777" w:rsidR="009B49EF" w:rsidRPr="00F90408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215" w:type="dxa"/>
          </w:tcPr>
          <w:p w14:paraId="26844719" w14:textId="77777777" w:rsidR="009B49EF" w:rsidRPr="006B2C49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3BA841FB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</w:tcPr>
          <w:p w14:paraId="40F800FE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054ADCB4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401A35C" w14:textId="77777777" w:rsidR="009B49EF" w:rsidRPr="000F5CC9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6DE4BC36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B1561DE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B49EF" w:rsidRPr="00F90408" w14:paraId="14EAE702" w14:textId="77777777" w:rsidTr="009B49EF">
        <w:trPr>
          <w:cantSplit/>
        </w:trPr>
        <w:tc>
          <w:tcPr>
            <w:tcW w:w="3528" w:type="dxa"/>
          </w:tcPr>
          <w:p w14:paraId="24DC158C" w14:textId="77777777" w:rsidR="009B49EF" w:rsidRPr="00F90408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A336345" w14:textId="24EC7FB0" w:rsidR="009B49EF" w:rsidRPr="006B2C49" w:rsidRDefault="003629F8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240" w:type="dxa"/>
          </w:tcPr>
          <w:p w14:paraId="10740584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4E045C50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242" w:type="dxa"/>
            <w:gridSpan w:val="2"/>
          </w:tcPr>
          <w:p w14:paraId="18564E38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2037610" w14:textId="389976BA" w:rsidR="009B49EF" w:rsidRPr="000F5CC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5CC9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242" w:type="dxa"/>
          </w:tcPr>
          <w:p w14:paraId="19D514BD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E8950BB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</w:p>
        </w:tc>
      </w:tr>
      <w:tr w:rsidR="009B49EF" w:rsidRPr="00F90408" w14:paraId="37C084BC" w14:textId="77777777" w:rsidTr="009B49EF">
        <w:trPr>
          <w:cantSplit/>
          <w:trHeight w:val="190"/>
        </w:trPr>
        <w:tc>
          <w:tcPr>
            <w:tcW w:w="3528" w:type="dxa"/>
          </w:tcPr>
          <w:p w14:paraId="12ACFFBC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12" w:space="0" w:color="auto"/>
            </w:tcBorders>
          </w:tcPr>
          <w:p w14:paraId="11DB9821" w14:textId="77777777" w:rsidR="009B49EF" w:rsidRPr="006B2C4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067F2BF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1ED84B2D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6AC8C341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32F78083" w14:textId="77777777" w:rsidR="009B49EF" w:rsidRPr="000F5CC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C09EAA5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037B999B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B49EF" w:rsidRPr="00F90408" w14:paraId="12F6503F" w14:textId="77777777" w:rsidTr="009B49EF">
        <w:trPr>
          <w:cantSplit/>
        </w:trPr>
        <w:tc>
          <w:tcPr>
            <w:tcW w:w="3528" w:type="dxa"/>
          </w:tcPr>
          <w:p w14:paraId="6FB0E754" w14:textId="77777777" w:rsidR="009B49EF" w:rsidRPr="00F90408" w:rsidRDefault="009B49EF" w:rsidP="009B49EF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เงินกู้ยืมและดอกเบี้ยค้างจ่าย</w:t>
            </w:r>
          </w:p>
        </w:tc>
        <w:tc>
          <w:tcPr>
            <w:tcW w:w="1215" w:type="dxa"/>
          </w:tcPr>
          <w:p w14:paraId="70A762D8" w14:textId="77777777" w:rsidR="009B49EF" w:rsidRPr="006B2C49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087F6DF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</w:tcPr>
          <w:p w14:paraId="5B16B355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10EABA6B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7FE5BFD" w14:textId="77777777" w:rsidR="009B49EF" w:rsidRPr="000F5CC9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41BA678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3CE0DDC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B49EF" w:rsidRPr="00F90408" w14:paraId="60F60E98" w14:textId="77777777" w:rsidTr="009B49EF">
        <w:trPr>
          <w:cantSplit/>
        </w:trPr>
        <w:tc>
          <w:tcPr>
            <w:tcW w:w="3528" w:type="dxa"/>
          </w:tcPr>
          <w:p w14:paraId="0E713185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tcBorders>
              <w:bottom w:val="single" w:sz="12" w:space="0" w:color="auto"/>
            </w:tcBorders>
          </w:tcPr>
          <w:p w14:paraId="27856A60" w14:textId="239B4062" w:rsidR="009B49EF" w:rsidRPr="006B2C4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B2C49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444E9B0C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bottom w:val="single" w:sz="12" w:space="0" w:color="auto"/>
            </w:tcBorders>
          </w:tcPr>
          <w:p w14:paraId="169F01B7" w14:textId="743DAE90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gridSpan w:val="2"/>
          </w:tcPr>
          <w:p w14:paraId="6D118199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12" w:space="0" w:color="auto"/>
            </w:tcBorders>
          </w:tcPr>
          <w:p w14:paraId="53A5CCA8" w14:textId="66E9B376" w:rsidR="009B49EF" w:rsidRPr="000F5CC9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5CC9">
              <w:rPr>
                <w:rFonts w:ascii="Browallia New" w:hAnsi="Browallia New" w:cs="Browallia New"/>
                <w:sz w:val="28"/>
                <w:szCs w:val="28"/>
              </w:rPr>
              <w:t>201,986</w:t>
            </w:r>
          </w:p>
        </w:tc>
        <w:tc>
          <w:tcPr>
            <w:tcW w:w="242" w:type="dxa"/>
          </w:tcPr>
          <w:p w14:paraId="1AA92F76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678E80F4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</w:rPr>
              <w:t>262,005</w:t>
            </w:r>
          </w:p>
        </w:tc>
      </w:tr>
      <w:tr w:rsidR="009B49EF" w:rsidRPr="00F90408" w14:paraId="70975DC4" w14:textId="77777777" w:rsidTr="009B49EF">
        <w:trPr>
          <w:cantSplit/>
        </w:trPr>
        <w:tc>
          <w:tcPr>
            <w:tcW w:w="3528" w:type="dxa"/>
          </w:tcPr>
          <w:p w14:paraId="5A9AC405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12" w:space="0" w:color="auto"/>
            </w:tcBorders>
          </w:tcPr>
          <w:p w14:paraId="7E5ED5BF" w14:textId="77777777" w:rsidR="009B49EF" w:rsidRPr="006B2C4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73AE9BD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4A25BA1F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24621586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61E07C7C" w14:textId="77777777" w:rsidR="009B49EF" w:rsidRPr="000F5CC9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C1493D5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3C785D12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B49EF" w:rsidRPr="00F90408" w14:paraId="10FD2C70" w14:textId="77777777" w:rsidTr="009B49EF">
        <w:trPr>
          <w:cantSplit/>
        </w:trPr>
        <w:tc>
          <w:tcPr>
            <w:tcW w:w="3528" w:type="dxa"/>
          </w:tcPr>
          <w:p w14:paraId="79F52D6C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215" w:type="dxa"/>
          </w:tcPr>
          <w:p w14:paraId="4DDC86F0" w14:textId="77777777" w:rsidR="009B49EF" w:rsidRPr="006B2C49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0318506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26C8F6DF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  <w:gridSpan w:val="2"/>
          </w:tcPr>
          <w:p w14:paraId="06B38BA0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162" w:type="dxa"/>
          </w:tcPr>
          <w:p w14:paraId="31003EF6" w14:textId="77777777" w:rsidR="009B49EF" w:rsidRPr="000F5CC9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17C21EE" w14:textId="77777777" w:rsidR="009B49EF" w:rsidRPr="00F90408" w:rsidRDefault="009B49EF" w:rsidP="009B4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71" w:type="dxa"/>
          </w:tcPr>
          <w:p w14:paraId="422E9B00" w14:textId="77777777" w:rsidR="009B49EF" w:rsidRPr="00F90408" w:rsidRDefault="009B49EF" w:rsidP="009B49E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600828" w:rsidRPr="00F90408" w14:paraId="32F4AE5E" w14:textId="77777777" w:rsidTr="009B49EF">
        <w:trPr>
          <w:cantSplit/>
        </w:trPr>
        <w:tc>
          <w:tcPr>
            <w:tcW w:w="3528" w:type="dxa"/>
          </w:tcPr>
          <w:p w14:paraId="5B9E8B91" w14:textId="77777777" w:rsidR="00600828" w:rsidRPr="00F90408" w:rsidRDefault="00600828" w:rsidP="00600828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 w:hint="cs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215" w:type="dxa"/>
            <w:tcBorders>
              <w:bottom w:val="single" w:sz="12" w:space="0" w:color="auto"/>
            </w:tcBorders>
          </w:tcPr>
          <w:p w14:paraId="6C5D336F" w14:textId="5A958266" w:rsidR="00600828" w:rsidRPr="006B2C49" w:rsidRDefault="00600828" w:rsidP="0060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  <w:lang w:val="en-GB"/>
              </w:rPr>
              <w:t>4,324</w:t>
            </w:r>
          </w:p>
        </w:tc>
        <w:tc>
          <w:tcPr>
            <w:tcW w:w="240" w:type="dxa"/>
          </w:tcPr>
          <w:p w14:paraId="4E8B0988" w14:textId="77777777" w:rsidR="00600828" w:rsidRPr="00F90408" w:rsidRDefault="00600828" w:rsidP="0060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092" w:type="dxa"/>
            <w:gridSpan w:val="2"/>
            <w:tcBorders>
              <w:bottom w:val="single" w:sz="12" w:space="0" w:color="auto"/>
            </w:tcBorders>
          </w:tcPr>
          <w:p w14:paraId="46F988F0" w14:textId="77777777" w:rsidR="00600828" w:rsidRPr="00F90408" w:rsidRDefault="00600828" w:rsidP="0060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lang w:val="en-GB"/>
              </w:rPr>
              <w:t>3,530</w:t>
            </w:r>
          </w:p>
        </w:tc>
        <w:tc>
          <w:tcPr>
            <w:tcW w:w="242" w:type="dxa"/>
            <w:gridSpan w:val="2"/>
          </w:tcPr>
          <w:p w14:paraId="6E07338E" w14:textId="77777777" w:rsidR="00600828" w:rsidRPr="00F90408" w:rsidRDefault="00600828" w:rsidP="0060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162" w:type="dxa"/>
            <w:tcBorders>
              <w:bottom w:val="single" w:sz="12" w:space="0" w:color="auto"/>
            </w:tcBorders>
          </w:tcPr>
          <w:p w14:paraId="2551BCA8" w14:textId="31A76D13" w:rsidR="00600828" w:rsidRPr="000F5CC9" w:rsidRDefault="00600828" w:rsidP="0060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5CC9">
              <w:rPr>
                <w:rFonts w:ascii="Browallia New" w:hAnsi="Browallia New" w:cs="Browallia New"/>
                <w:sz w:val="28"/>
                <w:szCs w:val="28"/>
                <w:lang w:val="en-GB"/>
              </w:rPr>
              <w:t>4,324</w:t>
            </w:r>
          </w:p>
        </w:tc>
        <w:tc>
          <w:tcPr>
            <w:tcW w:w="242" w:type="dxa"/>
          </w:tcPr>
          <w:p w14:paraId="4BBF4C6D" w14:textId="77777777" w:rsidR="00600828" w:rsidRPr="00F90408" w:rsidRDefault="00600828" w:rsidP="0060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04E3D1CF" w14:textId="77777777" w:rsidR="00600828" w:rsidRPr="00F90408" w:rsidRDefault="00600828" w:rsidP="00600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lang w:val="en-GB"/>
              </w:rPr>
              <w:t>3,530</w:t>
            </w:r>
          </w:p>
        </w:tc>
      </w:tr>
    </w:tbl>
    <w:p w14:paraId="561E9B27" w14:textId="0F029FB3" w:rsidR="005D0215" w:rsidRDefault="005D0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2B54382" w14:textId="2EEBB5E2" w:rsidR="00A24AF5" w:rsidRDefault="00A24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3AD690F" w14:textId="77777777" w:rsidR="00A24AF5" w:rsidRDefault="00A24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6B365605" w14:textId="3680D60E" w:rsidR="00402E81" w:rsidRPr="008F2A3E" w:rsidRDefault="00402E81" w:rsidP="00402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รายการเคลื่อนไหวของเงิน</w:t>
      </w:r>
      <w:r w:rsidR="0049374F" w:rsidRPr="008F2A3E">
        <w:rPr>
          <w:rFonts w:ascii="Browallia New" w:hAnsi="Browallia New" w:cs="Browallia New" w:hint="cs"/>
          <w:sz w:val="28"/>
          <w:szCs w:val="28"/>
          <w:cs/>
        </w:rPr>
        <w:t>ให้</w:t>
      </w:r>
      <w:r w:rsidRPr="008F2A3E">
        <w:rPr>
          <w:rFonts w:ascii="Browallia New" w:hAnsi="Browallia New" w:cs="Browallia New"/>
          <w:sz w:val="28"/>
          <w:szCs w:val="28"/>
          <w:cs/>
        </w:rPr>
        <w:t>กู้ยืมและดอกเบี้ยค้าง</w:t>
      </w:r>
      <w:r w:rsidR="0049374F" w:rsidRPr="008F2A3E">
        <w:rPr>
          <w:rFonts w:ascii="Browallia New" w:hAnsi="Browallia New" w:cs="Browallia New" w:hint="cs"/>
          <w:sz w:val="28"/>
          <w:szCs w:val="28"/>
          <w:cs/>
        </w:rPr>
        <w:t>รับ</w:t>
      </w:r>
      <w:r w:rsidR="00497BF5">
        <w:rPr>
          <w:rFonts w:ascii="Browallia New" w:hAnsi="Browallia New" w:cs="Browallia New" w:hint="cs"/>
          <w:sz w:val="28"/>
          <w:szCs w:val="28"/>
          <w:cs/>
        </w:rPr>
        <w:t>แก่</w:t>
      </w:r>
      <w:r w:rsidRPr="008F2A3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8F2A3E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82485B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D328F2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82485B" w:rsidRPr="0082485B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1E8EF794" w14:textId="77777777" w:rsidR="00402E81" w:rsidRPr="005D0215" w:rsidRDefault="00402E81" w:rsidP="00402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914" w:type="dxa"/>
        <w:tblInd w:w="426" w:type="dxa"/>
        <w:tblLook w:val="01E0" w:firstRow="1" w:lastRow="1" w:firstColumn="1" w:lastColumn="1" w:noHBand="0" w:noVBand="0"/>
      </w:tblPr>
      <w:tblGrid>
        <w:gridCol w:w="3561"/>
        <w:gridCol w:w="1134"/>
        <w:gridCol w:w="283"/>
        <w:gridCol w:w="1085"/>
        <w:gridCol w:w="282"/>
        <w:gridCol w:w="1140"/>
        <w:gridCol w:w="282"/>
        <w:gridCol w:w="1147"/>
      </w:tblGrid>
      <w:tr w:rsidR="00402E81" w:rsidRPr="0082485B" w14:paraId="122E9227" w14:textId="77777777" w:rsidTr="00D328F2">
        <w:tc>
          <w:tcPr>
            <w:tcW w:w="3561" w:type="dxa"/>
          </w:tcPr>
          <w:p w14:paraId="6DBCA2AF" w14:textId="77777777" w:rsidR="00402E81" w:rsidRPr="0082485B" w:rsidRDefault="00402E81" w:rsidP="00402E81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53" w:type="dxa"/>
            <w:gridSpan w:val="7"/>
          </w:tcPr>
          <w:p w14:paraId="78B9FD12" w14:textId="77777777" w:rsidR="00402E81" w:rsidRPr="0082485B" w:rsidRDefault="00402E81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402E81" w:rsidRPr="0082485B" w14:paraId="287B0640" w14:textId="77777777" w:rsidTr="00D328F2">
        <w:tc>
          <w:tcPr>
            <w:tcW w:w="3561" w:type="dxa"/>
          </w:tcPr>
          <w:p w14:paraId="1FA9AA54" w14:textId="77777777" w:rsidR="00402E81" w:rsidRPr="0082485B" w:rsidRDefault="00402E81" w:rsidP="00402E81">
            <w:pPr>
              <w:tabs>
                <w:tab w:val="clear" w:pos="454"/>
                <w:tab w:val="clear" w:pos="680"/>
              </w:tabs>
              <w:spacing w:line="240" w:lineRule="auto"/>
              <w:ind w:left="252" w:right="-18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53" w:type="dxa"/>
            <w:gridSpan w:val="7"/>
            <w:tcBorders>
              <w:bottom w:val="single" w:sz="4" w:space="0" w:color="auto"/>
            </w:tcBorders>
          </w:tcPr>
          <w:p w14:paraId="4AF808EB" w14:textId="77777777" w:rsidR="00402E81" w:rsidRPr="0082485B" w:rsidRDefault="00402E81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402E81" w:rsidRPr="0082485B" w14:paraId="679F78A7" w14:textId="77777777" w:rsidTr="00D328F2">
        <w:trPr>
          <w:trHeight w:val="56"/>
        </w:trPr>
        <w:tc>
          <w:tcPr>
            <w:tcW w:w="3561" w:type="dxa"/>
          </w:tcPr>
          <w:p w14:paraId="12AB87CA" w14:textId="77777777" w:rsidR="00402E81" w:rsidRPr="0082485B" w:rsidRDefault="00402E81" w:rsidP="00402E81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9850F3F" w14:textId="77777777" w:rsidR="00402E81" w:rsidRPr="0082485B" w:rsidRDefault="00402E81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83" w:type="dxa"/>
            <w:vAlign w:val="bottom"/>
          </w:tcPr>
          <w:p w14:paraId="60A6CCEF" w14:textId="77777777" w:rsidR="00402E81" w:rsidRPr="0082485B" w:rsidRDefault="00402E81" w:rsidP="00402E8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A10DFFC" w14:textId="77777777" w:rsidR="00402E81" w:rsidRPr="0082485B" w:rsidRDefault="00402E81" w:rsidP="000D1D4B">
            <w:pPr>
              <w:tabs>
                <w:tab w:val="clear" w:pos="4451"/>
                <w:tab w:val="left" w:pos="540"/>
              </w:tabs>
              <w:spacing w:line="240" w:lineRule="auto"/>
              <w:ind w:right="-74" w:hanging="4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282" w:type="dxa"/>
            <w:vAlign w:val="bottom"/>
          </w:tcPr>
          <w:p w14:paraId="746DCDB7" w14:textId="77777777" w:rsidR="00402E81" w:rsidRPr="0082485B" w:rsidRDefault="00402E81" w:rsidP="00402E8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3379D965" w14:textId="77777777" w:rsidR="00402E81" w:rsidRPr="0082485B" w:rsidRDefault="00402E81" w:rsidP="000D1D4B">
            <w:pPr>
              <w:tabs>
                <w:tab w:val="clear" w:pos="4451"/>
                <w:tab w:val="left" w:pos="540"/>
              </w:tabs>
              <w:spacing w:line="240" w:lineRule="auto"/>
              <w:ind w:right="-74" w:hanging="36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6495D187" w14:textId="77777777" w:rsidR="00402E81" w:rsidRPr="0082485B" w:rsidRDefault="00402E81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62942014" w14:textId="7EC4BEC9" w:rsidR="00402E81" w:rsidRPr="0082485B" w:rsidRDefault="00D328F2" w:rsidP="000D1D4B">
            <w:pPr>
              <w:tabs>
                <w:tab w:val="clear" w:pos="4451"/>
                <w:tab w:val="left" w:pos="540"/>
              </w:tabs>
              <w:spacing w:line="240" w:lineRule="auto"/>
              <w:ind w:left="-114"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82485B"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402E81"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02E81"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</w:tr>
      <w:tr w:rsidR="00F52E70" w:rsidRPr="0082485B" w14:paraId="36CF32D8" w14:textId="77777777" w:rsidTr="00D328F2">
        <w:trPr>
          <w:trHeight w:val="56"/>
        </w:trPr>
        <w:tc>
          <w:tcPr>
            <w:tcW w:w="3561" w:type="dxa"/>
          </w:tcPr>
          <w:p w14:paraId="6BE49341" w14:textId="77777777" w:rsidR="00F52E70" w:rsidRPr="0082485B" w:rsidRDefault="00F52E70" w:rsidP="00F52E70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</w:t>
            </w:r>
            <w:r w:rsidR="004D0BD5" w:rsidRPr="008248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ให้</w:t>
            </w:r>
            <w:r w:rsidRPr="008248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กู้ยืมและดอกเบี้ยค้าง</w:t>
            </w:r>
            <w:r w:rsidRPr="0082485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รับ</w:t>
            </w:r>
          </w:p>
        </w:tc>
        <w:tc>
          <w:tcPr>
            <w:tcW w:w="1134" w:type="dxa"/>
            <w:vAlign w:val="bottom"/>
          </w:tcPr>
          <w:p w14:paraId="3AF216BB" w14:textId="77777777" w:rsidR="00F52E70" w:rsidRPr="0082485B" w:rsidRDefault="00F52E70" w:rsidP="00F52E7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745ECFFC" w14:textId="77777777" w:rsidR="00F52E70" w:rsidRPr="0082485B" w:rsidRDefault="00F52E70" w:rsidP="00F52E7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745DDE65" w14:textId="77777777" w:rsidR="00F52E70" w:rsidRPr="0082485B" w:rsidRDefault="00F52E70" w:rsidP="00F52E7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2" w:type="dxa"/>
            <w:vAlign w:val="bottom"/>
          </w:tcPr>
          <w:p w14:paraId="5029BF9A" w14:textId="77777777" w:rsidR="00F52E70" w:rsidRPr="0082485B" w:rsidRDefault="00F52E70" w:rsidP="00F52E7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6CA85AF9" w14:textId="77777777" w:rsidR="00F52E70" w:rsidRPr="0082485B" w:rsidRDefault="00F52E70" w:rsidP="00F52E7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2" w:type="dxa"/>
            <w:vAlign w:val="bottom"/>
          </w:tcPr>
          <w:p w14:paraId="11B6EF1B" w14:textId="77777777" w:rsidR="00F52E70" w:rsidRPr="0082485B" w:rsidRDefault="00F52E70" w:rsidP="00F52E7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7" w:type="dxa"/>
            <w:vAlign w:val="bottom"/>
          </w:tcPr>
          <w:p w14:paraId="31FFA0F9" w14:textId="77777777" w:rsidR="00F52E70" w:rsidRPr="0082485B" w:rsidRDefault="00F52E70" w:rsidP="00F52E7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52E70" w:rsidRPr="0082485B" w14:paraId="4C5FFDE3" w14:textId="77777777" w:rsidTr="00D328F2">
        <w:trPr>
          <w:trHeight w:val="56"/>
        </w:trPr>
        <w:tc>
          <w:tcPr>
            <w:tcW w:w="3561" w:type="dxa"/>
          </w:tcPr>
          <w:p w14:paraId="45DE5FC3" w14:textId="77777777" w:rsidR="00F52E70" w:rsidRPr="0082485B" w:rsidRDefault="00F52E70" w:rsidP="00F52E70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</w:t>
            </w: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ย่อย</w:t>
            </w:r>
          </w:p>
        </w:tc>
        <w:tc>
          <w:tcPr>
            <w:tcW w:w="1134" w:type="dxa"/>
            <w:vAlign w:val="bottom"/>
          </w:tcPr>
          <w:p w14:paraId="7F0C86C4" w14:textId="77777777" w:rsidR="00F52E70" w:rsidRPr="0082485B" w:rsidRDefault="00F52E70" w:rsidP="003C0DD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1E9AFF9F" w14:textId="77777777" w:rsidR="00F52E70" w:rsidRPr="0082485B" w:rsidRDefault="00F52E70" w:rsidP="003C0DDB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3B4D3853" w14:textId="77777777" w:rsidR="00F52E70" w:rsidRPr="0082485B" w:rsidRDefault="00F52E70" w:rsidP="003C0DD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2" w:type="dxa"/>
            <w:vAlign w:val="bottom"/>
          </w:tcPr>
          <w:p w14:paraId="1C769F85" w14:textId="77777777" w:rsidR="00F52E70" w:rsidRPr="0082485B" w:rsidRDefault="00F52E70" w:rsidP="003C0DDB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0DD28337" w14:textId="77777777" w:rsidR="00F52E70" w:rsidRPr="0082485B" w:rsidRDefault="00F52E70" w:rsidP="003C0DD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2" w:type="dxa"/>
            <w:vAlign w:val="bottom"/>
          </w:tcPr>
          <w:p w14:paraId="60009CE9" w14:textId="77777777" w:rsidR="00F52E70" w:rsidRPr="0082485B" w:rsidRDefault="00F52E70" w:rsidP="003C0DD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7" w:type="dxa"/>
            <w:vAlign w:val="bottom"/>
          </w:tcPr>
          <w:p w14:paraId="12907EDF" w14:textId="77777777" w:rsidR="00F52E70" w:rsidRPr="0082485B" w:rsidRDefault="00F52E70" w:rsidP="003C0DD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E0C9B" w:rsidRPr="004A5064" w14:paraId="68C9E2DF" w14:textId="77777777" w:rsidTr="00EF13DF">
        <w:trPr>
          <w:trHeight w:val="56"/>
        </w:trPr>
        <w:tc>
          <w:tcPr>
            <w:tcW w:w="3561" w:type="dxa"/>
          </w:tcPr>
          <w:p w14:paraId="199BD53E" w14:textId="77777777" w:rsidR="003E0C9B" w:rsidRPr="004A5064" w:rsidRDefault="003E0C9B" w:rsidP="003E0C9B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4A5064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34" w:type="dxa"/>
          </w:tcPr>
          <w:p w14:paraId="0A5074F5" w14:textId="6C70B26B" w:rsidR="003E0C9B" w:rsidRPr="004A5064" w:rsidRDefault="003E0C9B" w:rsidP="003E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4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4BA38EC7" w14:textId="77777777" w:rsidR="003E0C9B" w:rsidRPr="004A5064" w:rsidRDefault="003E0C9B" w:rsidP="003E0C9B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5CA955D6" w14:textId="4498FC21" w:rsidR="003E0C9B" w:rsidRPr="004A5064" w:rsidRDefault="003E0C9B" w:rsidP="003E0C9B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15,150</w:t>
            </w:r>
          </w:p>
        </w:tc>
        <w:tc>
          <w:tcPr>
            <w:tcW w:w="282" w:type="dxa"/>
            <w:vAlign w:val="bottom"/>
          </w:tcPr>
          <w:p w14:paraId="674EE202" w14:textId="77777777" w:rsidR="003E0C9B" w:rsidRPr="004A5064" w:rsidRDefault="003E0C9B" w:rsidP="003E0C9B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14:paraId="58415CD0" w14:textId="63EFED6E" w:rsidR="003E0C9B" w:rsidRPr="004A5064" w:rsidRDefault="003E0C9B" w:rsidP="003E0C9B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(15,150)</w:t>
            </w:r>
          </w:p>
        </w:tc>
        <w:tc>
          <w:tcPr>
            <w:tcW w:w="282" w:type="dxa"/>
            <w:vAlign w:val="bottom"/>
          </w:tcPr>
          <w:p w14:paraId="5E927B97" w14:textId="77777777" w:rsidR="003E0C9B" w:rsidRPr="004A5064" w:rsidRDefault="003E0C9B" w:rsidP="003E0C9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7" w:type="dxa"/>
          </w:tcPr>
          <w:p w14:paraId="349C3C81" w14:textId="00B7BFBB" w:rsidR="003E0C9B" w:rsidRPr="004A5064" w:rsidRDefault="003E0C9B" w:rsidP="003E0C9B">
            <w:pPr>
              <w:tabs>
                <w:tab w:val="clear" w:pos="680"/>
                <w:tab w:val="clear" w:pos="907"/>
                <w:tab w:val="clear" w:pos="4451"/>
                <w:tab w:val="left" w:pos="540"/>
                <w:tab w:val="left" w:pos="696"/>
              </w:tabs>
              <w:spacing w:line="240" w:lineRule="auto"/>
              <w:ind w:right="-31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3E0C9B" w:rsidRPr="004A5064" w14:paraId="1B4C9F63" w14:textId="77777777" w:rsidTr="00EF13DF">
        <w:trPr>
          <w:trHeight w:val="56"/>
        </w:trPr>
        <w:tc>
          <w:tcPr>
            <w:tcW w:w="3561" w:type="dxa"/>
          </w:tcPr>
          <w:p w14:paraId="24118631" w14:textId="77777777" w:rsidR="003E0C9B" w:rsidRPr="004A5064" w:rsidRDefault="003E0C9B" w:rsidP="003E0C9B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ดอกเบี้ยค้าง</w:t>
            </w:r>
            <w:r w:rsidRPr="004A5064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55BEF8" w14:textId="10E27EC3" w:rsidR="003E0C9B" w:rsidRPr="004A5064" w:rsidRDefault="003E0C9B" w:rsidP="003E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4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278C20A3" w14:textId="77777777" w:rsidR="003E0C9B" w:rsidRPr="004A5064" w:rsidRDefault="003E0C9B" w:rsidP="003E0C9B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5CCE04F" w14:textId="6EF194D8" w:rsidR="003E0C9B" w:rsidRPr="004A5064" w:rsidRDefault="003E0C9B" w:rsidP="003E0C9B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282" w:type="dxa"/>
            <w:vAlign w:val="bottom"/>
          </w:tcPr>
          <w:p w14:paraId="5FC62165" w14:textId="77777777" w:rsidR="003E0C9B" w:rsidRPr="004A5064" w:rsidRDefault="003E0C9B" w:rsidP="003E0C9B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4EFC12B5" w14:textId="067482E2" w:rsidR="003E0C9B" w:rsidRPr="004A5064" w:rsidRDefault="003E0C9B" w:rsidP="003E0C9B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(120)</w:t>
            </w:r>
          </w:p>
        </w:tc>
        <w:tc>
          <w:tcPr>
            <w:tcW w:w="282" w:type="dxa"/>
            <w:vAlign w:val="bottom"/>
          </w:tcPr>
          <w:p w14:paraId="37667CA0" w14:textId="77777777" w:rsidR="003E0C9B" w:rsidRPr="004A5064" w:rsidRDefault="003E0C9B" w:rsidP="003E0C9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71C7DBEA" w14:textId="24432A7F" w:rsidR="003E0C9B" w:rsidRPr="004A5064" w:rsidRDefault="003E0C9B" w:rsidP="003E0C9B">
            <w:pPr>
              <w:tabs>
                <w:tab w:val="clear" w:pos="680"/>
                <w:tab w:val="clear" w:pos="907"/>
                <w:tab w:val="clear" w:pos="4451"/>
                <w:tab w:val="left" w:pos="540"/>
                <w:tab w:val="left" w:pos="696"/>
              </w:tabs>
              <w:spacing w:line="240" w:lineRule="auto"/>
              <w:ind w:right="-31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3E0C9B" w:rsidRPr="0082485B" w14:paraId="0808D5D1" w14:textId="77777777" w:rsidTr="00EF13DF">
        <w:trPr>
          <w:trHeight w:val="56"/>
        </w:trPr>
        <w:tc>
          <w:tcPr>
            <w:tcW w:w="3561" w:type="dxa"/>
          </w:tcPr>
          <w:p w14:paraId="658B6AB6" w14:textId="77777777" w:rsidR="003E0C9B" w:rsidRPr="004A5064" w:rsidRDefault="003E0C9B" w:rsidP="003E0C9B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3089A87A" w14:textId="37306DBB" w:rsidR="003E0C9B" w:rsidRPr="004A5064" w:rsidRDefault="003E0C9B" w:rsidP="003E0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48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2C111A6D" w14:textId="77777777" w:rsidR="003E0C9B" w:rsidRPr="004A5064" w:rsidRDefault="003E0C9B" w:rsidP="003E0C9B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72F93BA" w14:textId="2D992D97" w:rsidR="003E0C9B" w:rsidRPr="004A5064" w:rsidRDefault="003E0C9B" w:rsidP="003E0C9B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15,270</w:t>
            </w:r>
          </w:p>
        </w:tc>
        <w:tc>
          <w:tcPr>
            <w:tcW w:w="282" w:type="dxa"/>
            <w:vAlign w:val="bottom"/>
          </w:tcPr>
          <w:p w14:paraId="67430F06" w14:textId="77777777" w:rsidR="003E0C9B" w:rsidRPr="004A5064" w:rsidRDefault="003E0C9B" w:rsidP="003E0C9B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12" w:space="0" w:color="auto"/>
            </w:tcBorders>
          </w:tcPr>
          <w:p w14:paraId="12A44BD3" w14:textId="3ECDDD7C" w:rsidR="003E0C9B" w:rsidRPr="004A5064" w:rsidRDefault="003E0C9B" w:rsidP="003E0C9B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(15,270)</w:t>
            </w:r>
          </w:p>
        </w:tc>
        <w:tc>
          <w:tcPr>
            <w:tcW w:w="282" w:type="dxa"/>
            <w:vAlign w:val="bottom"/>
          </w:tcPr>
          <w:p w14:paraId="43FD8DAE" w14:textId="77777777" w:rsidR="003E0C9B" w:rsidRPr="004A5064" w:rsidRDefault="003E0C9B" w:rsidP="003E0C9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12" w:space="0" w:color="auto"/>
            </w:tcBorders>
          </w:tcPr>
          <w:p w14:paraId="7131369B" w14:textId="3FC22181" w:rsidR="003E0C9B" w:rsidRPr="004A5064" w:rsidRDefault="003E0C9B" w:rsidP="003E0C9B">
            <w:pPr>
              <w:tabs>
                <w:tab w:val="clear" w:pos="680"/>
                <w:tab w:val="clear" w:pos="907"/>
                <w:tab w:val="clear" w:pos="4451"/>
                <w:tab w:val="left" w:pos="540"/>
                <w:tab w:val="left" w:pos="696"/>
              </w:tabs>
              <w:spacing w:line="240" w:lineRule="auto"/>
              <w:ind w:right="-31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</w:tbl>
    <w:p w14:paraId="55FF6FFE" w14:textId="77777777" w:rsidR="00B706E7" w:rsidRPr="0082485B" w:rsidRDefault="00B706E7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43783E89" w14:textId="77777777" w:rsidR="00854033" w:rsidRPr="008F2A3E" w:rsidRDefault="00854033" w:rsidP="000D1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>เงินให้</w:t>
      </w:r>
      <w:r w:rsidR="00B96016" w:rsidRPr="008F2A3E">
        <w:rPr>
          <w:rFonts w:ascii="Browallia New" w:hAnsi="Browallia New" w:cs="Browallia New" w:hint="cs"/>
          <w:sz w:val="28"/>
          <w:szCs w:val="28"/>
          <w:cs/>
        </w:rPr>
        <w:t>กู้ยืมแก่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บริษัทย่อยไม่มีหลักประกัน และมีกำหนดชำระคืนเมื่อทวงถาม มีอัตราดอกเบี้ยร้อยละ 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MLR – 0.5 </w:t>
      </w:r>
      <w:r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ต่อปี</w:t>
      </w:r>
    </w:p>
    <w:p w14:paraId="7703F0BF" w14:textId="77777777" w:rsidR="00854033" w:rsidRPr="0082485B" w:rsidRDefault="00854033" w:rsidP="00493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D37CD90" w14:textId="252B2544" w:rsidR="0049374F" w:rsidRPr="008F2A3E" w:rsidRDefault="0049374F" w:rsidP="00493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รายการเคลื่อนไหวของเงินกู้ยืมและดอกเบี้ยค้าง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จ่าย</w:t>
      </w:r>
      <w:r w:rsidR="00497BF5">
        <w:rPr>
          <w:rFonts w:ascii="Browallia New" w:hAnsi="Browallia New" w:cs="Browallia New" w:hint="cs"/>
          <w:sz w:val="28"/>
          <w:szCs w:val="28"/>
          <w:cs/>
        </w:rPr>
        <w:t>จาก</w:t>
      </w:r>
      <w:r w:rsidRPr="008F2A3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8F2A3E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82485B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D328F2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82485B" w:rsidRPr="0082485B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10D60906" w14:textId="77777777" w:rsidR="0049374F" w:rsidRPr="0082485B" w:rsidRDefault="0049374F" w:rsidP="00493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871" w:type="dxa"/>
        <w:tblInd w:w="426" w:type="dxa"/>
        <w:tblLook w:val="01E0" w:firstRow="1" w:lastRow="1" w:firstColumn="1" w:lastColumn="1" w:noHBand="0" w:noVBand="0"/>
      </w:tblPr>
      <w:tblGrid>
        <w:gridCol w:w="3570"/>
        <w:gridCol w:w="1114"/>
        <w:gridCol w:w="283"/>
        <w:gridCol w:w="1078"/>
        <w:gridCol w:w="282"/>
        <w:gridCol w:w="1140"/>
        <w:gridCol w:w="282"/>
        <w:gridCol w:w="1122"/>
      </w:tblGrid>
      <w:tr w:rsidR="0049374F" w:rsidRPr="0082485B" w14:paraId="611A3D0D" w14:textId="77777777" w:rsidTr="00D328F2">
        <w:tc>
          <w:tcPr>
            <w:tcW w:w="3570" w:type="dxa"/>
          </w:tcPr>
          <w:p w14:paraId="7E24DA75" w14:textId="77777777" w:rsidR="0049374F" w:rsidRPr="0082485B" w:rsidRDefault="0049374F" w:rsidP="004D0BD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01" w:type="dxa"/>
            <w:gridSpan w:val="7"/>
          </w:tcPr>
          <w:p w14:paraId="66DDABF1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49374F" w:rsidRPr="0082485B" w14:paraId="676B742E" w14:textId="77777777" w:rsidTr="00D328F2">
        <w:tc>
          <w:tcPr>
            <w:tcW w:w="3570" w:type="dxa"/>
          </w:tcPr>
          <w:p w14:paraId="46A50945" w14:textId="77777777" w:rsidR="0049374F" w:rsidRPr="0082485B" w:rsidRDefault="0049374F" w:rsidP="004D0BD5">
            <w:pPr>
              <w:tabs>
                <w:tab w:val="clear" w:pos="454"/>
                <w:tab w:val="clear" w:pos="680"/>
              </w:tabs>
              <w:spacing w:line="240" w:lineRule="auto"/>
              <w:ind w:left="252" w:right="-18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01" w:type="dxa"/>
            <w:gridSpan w:val="7"/>
            <w:tcBorders>
              <w:bottom w:val="single" w:sz="4" w:space="0" w:color="auto"/>
            </w:tcBorders>
          </w:tcPr>
          <w:p w14:paraId="446164F9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49374F" w:rsidRPr="0082485B" w14:paraId="75CC06CE" w14:textId="77777777" w:rsidTr="00D328F2">
        <w:trPr>
          <w:trHeight w:val="56"/>
        </w:trPr>
        <w:tc>
          <w:tcPr>
            <w:tcW w:w="3570" w:type="dxa"/>
          </w:tcPr>
          <w:p w14:paraId="2054ECBE" w14:textId="77777777" w:rsidR="0049374F" w:rsidRPr="0082485B" w:rsidRDefault="0049374F" w:rsidP="004D0BD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50AFB4E" w14:textId="77777777" w:rsidR="0049374F" w:rsidRPr="0082485B" w:rsidRDefault="0049374F" w:rsidP="00D328F2">
            <w:pPr>
              <w:tabs>
                <w:tab w:val="clear" w:pos="4451"/>
                <w:tab w:val="left" w:pos="540"/>
              </w:tabs>
              <w:spacing w:line="240" w:lineRule="auto"/>
              <w:ind w:left="-54"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83" w:type="dxa"/>
            <w:vAlign w:val="bottom"/>
          </w:tcPr>
          <w:p w14:paraId="4157C7B6" w14:textId="77777777" w:rsidR="0049374F" w:rsidRPr="0082485B" w:rsidRDefault="0049374F" w:rsidP="004D0BD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F956C01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282" w:type="dxa"/>
            <w:vAlign w:val="bottom"/>
          </w:tcPr>
          <w:p w14:paraId="025D48DF" w14:textId="77777777" w:rsidR="0049374F" w:rsidRPr="0082485B" w:rsidRDefault="0049374F" w:rsidP="004D0BD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4FC132B5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41C31D3A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754511E2" w14:textId="0F436A2B" w:rsidR="0049374F" w:rsidRPr="0082485B" w:rsidRDefault="00D328F2" w:rsidP="00D328F2">
            <w:pPr>
              <w:tabs>
                <w:tab w:val="clear" w:pos="4451"/>
                <w:tab w:val="left" w:pos="540"/>
              </w:tabs>
              <w:spacing w:line="240" w:lineRule="auto"/>
              <w:ind w:left="-90"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82485B"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49374F"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9374F"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</w:tr>
      <w:tr w:rsidR="0049374F" w:rsidRPr="0082485B" w14:paraId="2A3E8FB3" w14:textId="77777777" w:rsidTr="00D328F2">
        <w:trPr>
          <w:trHeight w:val="113"/>
        </w:trPr>
        <w:tc>
          <w:tcPr>
            <w:tcW w:w="3570" w:type="dxa"/>
          </w:tcPr>
          <w:p w14:paraId="2F2E08D8" w14:textId="77777777" w:rsidR="0049374F" w:rsidRPr="0082485B" w:rsidRDefault="0049374F" w:rsidP="004D0BD5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เงินกู้ยืมและดอกเบี้ยค้างจ่าย</w:t>
            </w:r>
          </w:p>
        </w:tc>
        <w:tc>
          <w:tcPr>
            <w:tcW w:w="1114" w:type="dxa"/>
          </w:tcPr>
          <w:p w14:paraId="141611A0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14:paraId="2DAEE1B8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</w:tcPr>
          <w:p w14:paraId="29162B55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52892D66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</w:tcPr>
          <w:p w14:paraId="739F93DE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4BF8A87B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22" w:type="dxa"/>
          </w:tcPr>
          <w:p w14:paraId="1D6441D7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</w:tr>
      <w:tr w:rsidR="0049374F" w:rsidRPr="0082485B" w14:paraId="397A3E77" w14:textId="77777777" w:rsidTr="00D328F2">
        <w:trPr>
          <w:trHeight w:val="113"/>
        </w:trPr>
        <w:tc>
          <w:tcPr>
            <w:tcW w:w="3570" w:type="dxa"/>
          </w:tcPr>
          <w:p w14:paraId="3D1BA184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</w:t>
            </w: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ย่อย</w:t>
            </w:r>
          </w:p>
        </w:tc>
        <w:tc>
          <w:tcPr>
            <w:tcW w:w="1114" w:type="dxa"/>
          </w:tcPr>
          <w:p w14:paraId="68101679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14:paraId="4C3B11C6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</w:tcPr>
          <w:p w14:paraId="1125AF66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6DC6A70E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</w:tcPr>
          <w:p w14:paraId="7903BD77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1F888853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22" w:type="dxa"/>
          </w:tcPr>
          <w:p w14:paraId="53E2A900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</w:tr>
      <w:tr w:rsidR="00A54BE2" w:rsidRPr="0082485B" w14:paraId="5450AD47" w14:textId="77777777" w:rsidTr="00D328F2">
        <w:trPr>
          <w:trHeight w:val="113"/>
        </w:trPr>
        <w:tc>
          <w:tcPr>
            <w:tcW w:w="3570" w:type="dxa"/>
          </w:tcPr>
          <w:p w14:paraId="21BB306D" w14:textId="77777777" w:rsidR="00A54BE2" w:rsidRPr="0082485B" w:rsidRDefault="00A54BE2" w:rsidP="00A54BE2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เงินกู้ยืม</w:t>
            </w:r>
          </w:p>
        </w:tc>
        <w:tc>
          <w:tcPr>
            <w:tcW w:w="1114" w:type="dxa"/>
            <w:vAlign w:val="bottom"/>
          </w:tcPr>
          <w:p w14:paraId="253D8D3B" w14:textId="77777777" w:rsidR="00A54BE2" w:rsidRPr="004A5064" w:rsidRDefault="00A54BE2" w:rsidP="00A54B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259,500</w:t>
            </w:r>
          </w:p>
        </w:tc>
        <w:tc>
          <w:tcPr>
            <w:tcW w:w="283" w:type="dxa"/>
            <w:vAlign w:val="bottom"/>
          </w:tcPr>
          <w:p w14:paraId="455FDCC9" w14:textId="77777777" w:rsidR="00A54BE2" w:rsidRPr="004A5064" w:rsidRDefault="00A54BE2" w:rsidP="00A54B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9A5E862" w14:textId="4C1662D0" w:rsidR="00A54BE2" w:rsidRPr="004A5064" w:rsidRDefault="00A54BE2" w:rsidP="00A54B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30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3CD0B784" w14:textId="77777777" w:rsidR="00A54BE2" w:rsidRPr="004A5064" w:rsidRDefault="00A54BE2" w:rsidP="00A54B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E1D1A79" w14:textId="10DD3564" w:rsidR="00A54BE2" w:rsidRPr="004A5064" w:rsidRDefault="00A54BE2" w:rsidP="00A54B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(59,500)</w:t>
            </w:r>
          </w:p>
        </w:tc>
        <w:tc>
          <w:tcPr>
            <w:tcW w:w="282" w:type="dxa"/>
            <w:vAlign w:val="bottom"/>
          </w:tcPr>
          <w:p w14:paraId="2D8D4D6E" w14:textId="77777777" w:rsidR="00A54BE2" w:rsidRPr="004A5064" w:rsidRDefault="00A54BE2" w:rsidP="00A54B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20E034A7" w14:textId="73F86920" w:rsidR="00A54BE2" w:rsidRPr="004A5064" w:rsidRDefault="00A54BE2" w:rsidP="00A54B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200,000</w:t>
            </w:r>
          </w:p>
        </w:tc>
      </w:tr>
      <w:tr w:rsidR="00221FAC" w:rsidRPr="0082485B" w14:paraId="2727DCC7" w14:textId="77777777" w:rsidTr="00D328F2">
        <w:trPr>
          <w:trHeight w:val="113"/>
        </w:trPr>
        <w:tc>
          <w:tcPr>
            <w:tcW w:w="3570" w:type="dxa"/>
          </w:tcPr>
          <w:p w14:paraId="361468FE" w14:textId="77777777" w:rsidR="00221FAC" w:rsidRPr="0082485B" w:rsidRDefault="00221FAC" w:rsidP="00221FAC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ดอกเบี้ยค้าง</w:t>
            </w: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14" w:type="dxa"/>
            <w:vAlign w:val="bottom"/>
          </w:tcPr>
          <w:p w14:paraId="480C96D7" w14:textId="77777777" w:rsidR="00221FAC" w:rsidRPr="004A5064" w:rsidRDefault="00221FAC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2,505</w:t>
            </w:r>
          </w:p>
        </w:tc>
        <w:tc>
          <w:tcPr>
            <w:tcW w:w="283" w:type="dxa"/>
            <w:vAlign w:val="bottom"/>
          </w:tcPr>
          <w:p w14:paraId="26038349" w14:textId="77777777" w:rsidR="00221FAC" w:rsidRPr="004A5064" w:rsidRDefault="00221FAC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FD03E70" w14:textId="450A9503" w:rsidR="00221FAC" w:rsidRPr="004A5064" w:rsidRDefault="00F90E3E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10,366</w:t>
            </w:r>
          </w:p>
        </w:tc>
        <w:tc>
          <w:tcPr>
            <w:tcW w:w="282" w:type="dxa"/>
            <w:vAlign w:val="bottom"/>
          </w:tcPr>
          <w:p w14:paraId="22F8545D" w14:textId="77777777" w:rsidR="00221FAC" w:rsidRPr="004A5064" w:rsidRDefault="00221FAC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BC92910" w14:textId="71FC468D" w:rsidR="00221FAC" w:rsidRPr="004A5064" w:rsidRDefault="00A54BE2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90E3E">
              <w:rPr>
                <w:rFonts w:ascii="Browallia New" w:hAnsi="Browallia New" w:cs="Browallia New"/>
                <w:sz w:val="28"/>
                <w:szCs w:val="28"/>
                <w:lang w:val="en-GB"/>
              </w:rPr>
              <w:t>10,855</w:t>
            </w: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2" w:type="dxa"/>
            <w:vAlign w:val="bottom"/>
          </w:tcPr>
          <w:p w14:paraId="5F3903E8" w14:textId="77777777" w:rsidR="00221FAC" w:rsidRPr="004A5064" w:rsidRDefault="00221FAC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2957C4DB" w14:textId="66AECE81" w:rsidR="00221FAC" w:rsidRPr="004A5064" w:rsidRDefault="00F90E3E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1,986</w:t>
            </w:r>
          </w:p>
        </w:tc>
      </w:tr>
      <w:tr w:rsidR="00221FAC" w:rsidRPr="0082485B" w14:paraId="6E1004D7" w14:textId="77777777" w:rsidTr="00D328F2">
        <w:trPr>
          <w:trHeight w:val="113"/>
        </w:trPr>
        <w:tc>
          <w:tcPr>
            <w:tcW w:w="3570" w:type="dxa"/>
          </w:tcPr>
          <w:p w14:paraId="3F4D8241" w14:textId="77777777" w:rsidR="00221FAC" w:rsidRPr="0082485B" w:rsidRDefault="00221FAC" w:rsidP="00221FAC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B8AC7CA" w14:textId="77777777" w:rsidR="00221FAC" w:rsidRPr="004A5064" w:rsidRDefault="00221FAC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Pr="004A50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283" w:type="dxa"/>
            <w:vAlign w:val="bottom"/>
          </w:tcPr>
          <w:p w14:paraId="361F517F" w14:textId="77777777" w:rsidR="00221FAC" w:rsidRPr="004A5064" w:rsidRDefault="00221FAC" w:rsidP="00221FAC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A86490E" w14:textId="71CDB938" w:rsidR="00221FAC" w:rsidRPr="004A5064" w:rsidRDefault="00F90E3E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10,366</w:t>
            </w:r>
          </w:p>
        </w:tc>
        <w:tc>
          <w:tcPr>
            <w:tcW w:w="282" w:type="dxa"/>
            <w:vAlign w:val="bottom"/>
          </w:tcPr>
          <w:p w14:paraId="3CAD88B6" w14:textId="77777777" w:rsidR="00221FAC" w:rsidRPr="004A5064" w:rsidRDefault="00221FAC" w:rsidP="00221FAC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86273CC" w14:textId="1C763463" w:rsidR="00221FAC" w:rsidRPr="004A5064" w:rsidRDefault="00A54BE2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90E3E">
              <w:rPr>
                <w:rFonts w:ascii="Browallia New" w:hAnsi="Browallia New" w:cs="Browallia New"/>
                <w:sz w:val="28"/>
                <w:szCs w:val="28"/>
                <w:lang w:val="en-GB"/>
              </w:rPr>
              <w:t>70,385</w:t>
            </w: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2" w:type="dxa"/>
            <w:vAlign w:val="bottom"/>
          </w:tcPr>
          <w:p w14:paraId="24015677" w14:textId="77777777" w:rsidR="00221FAC" w:rsidRPr="004A5064" w:rsidRDefault="00221FAC" w:rsidP="00221FAC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25EE8A6" w14:textId="17F3C9D4" w:rsidR="00221FAC" w:rsidRPr="004A5064" w:rsidRDefault="00A54BE2" w:rsidP="00221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201,986</w:t>
            </w:r>
          </w:p>
        </w:tc>
      </w:tr>
    </w:tbl>
    <w:p w14:paraId="77969274" w14:textId="77777777" w:rsidR="0049374F" w:rsidRPr="0082485B" w:rsidRDefault="0049374F" w:rsidP="00402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67D7123" w14:textId="77777777" w:rsidR="00EE542D" w:rsidRDefault="00402E81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เงินกู้ยืมจากบริษัทย่อยไม่มีหลักประกัน และมีกำหนดชำระคืนเมื่อทวงถาม มีอัตราดอกเบี้ยร้อยละ 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MLR – 0.5 </w:t>
      </w:r>
      <w:r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ต่อปี</w:t>
      </w:r>
    </w:p>
    <w:p w14:paraId="0DF5012A" w14:textId="793ADDB5" w:rsidR="009A5996" w:rsidRDefault="009A5996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p w14:paraId="62585BFE" w14:textId="12FCCE9D" w:rsidR="0082485B" w:rsidRDefault="0082485B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p w14:paraId="078F2858" w14:textId="4A89EDA1" w:rsidR="0082485B" w:rsidRDefault="0082485B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p w14:paraId="286E2802" w14:textId="021440EF" w:rsidR="0082485B" w:rsidRDefault="0082485B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p w14:paraId="5E0BBA42" w14:textId="41458B48" w:rsidR="0082485B" w:rsidRDefault="0082485B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p w14:paraId="23FD235F" w14:textId="46B0B8AF" w:rsidR="0082485B" w:rsidRDefault="0082485B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p w14:paraId="04A9E306" w14:textId="794FA5CF" w:rsidR="0082485B" w:rsidRDefault="0082485B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p w14:paraId="7F98F69F" w14:textId="0860EDF2" w:rsidR="0082485B" w:rsidRDefault="0082485B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p w14:paraId="09950DB2" w14:textId="7B2BCCFF" w:rsidR="0082485B" w:rsidRDefault="0082485B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p w14:paraId="5A643F35" w14:textId="4A88CF00" w:rsidR="0082485B" w:rsidRDefault="0082485B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p w14:paraId="7D7A1DC5" w14:textId="7890EDB8" w:rsidR="0082485B" w:rsidRDefault="0082485B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p w14:paraId="6AFCAD6E" w14:textId="204E35E0" w:rsidR="0082485B" w:rsidRDefault="0082485B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p w14:paraId="73759117" w14:textId="77777777" w:rsidR="0082485B" w:rsidRPr="00027FB1" w:rsidRDefault="0082485B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2"/>
          <w:szCs w:val="22"/>
          <w:cs/>
          <w:lang w:val="en-GB"/>
        </w:rPr>
      </w:pPr>
    </w:p>
    <w:p w14:paraId="0690EED8" w14:textId="00B57CCF" w:rsidR="00477C94" w:rsidRDefault="00371706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 xml:space="preserve">สินค้าคงเหลือ </w:t>
      </w:r>
    </w:p>
    <w:p w14:paraId="03A14B37" w14:textId="5DCF38D9" w:rsidR="00F814DE" w:rsidRPr="0082485B" w:rsidRDefault="00F814DE" w:rsidP="00F8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889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00"/>
        <w:gridCol w:w="1143"/>
        <w:gridCol w:w="240"/>
        <w:gridCol w:w="1085"/>
        <w:gridCol w:w="7"/>
        <w:gridCol w:w="235"/>
        <w:gridCol w:w="7"/>
        <w:gridCol w:w="1162"/>
        <w:gridCol w:w="242"/>
        <w:gridCol w:w="1171"/>
      </w:tblGrid>
      <w:tr w:rsidR="00F814DE" w:rsidRPr="0082485B" w14:paraId="578188BE" w14:textId="77777777" w:rsidTr="00F814DE">
        <w:trPr>
          <w:cantSplit/>
          <w:tblHeader/>
        </w:trPr>
        <w:tc>
          <w:tcPr>
            <w:tcW w:w="3600" w:type="dxa"/>
            <w:vAlign w:val="center"/>
          </w:tcPr>
          <w:p w14:paraId="46FEED79" w14:textId="77777777" w:rsidR="00F814DE" w:rsidRPr="0082485B" w:rsidRDefault="00F814DE" w:rsidP="00F814D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92" w:type="dxa"/>
            <w:gridSpan w:val="9"/>
          </w:tcPr>
          <w:p w14:paraId="3CE926C8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814DE" w:rsidRPr="0082485B" w14:paraId="40EBF563" w14:textId="77777777" w:rsidTr="00F814DE">
        <w:trPr>
          <w:cantSplit/>
          <w:tblHeader/>
        </w:trPr>
        <w:tc>
          <w:tcPr>
            <w:tcW w:w="3600" w:type="dxa"/>
            <w:vAlign w:val="center"/>
          </w:tcPr>
          <w:p w14:paraId="1F67C2CF" w14:textId="77777777" w:rsidR="00F814DE" w:rsidRPr="0082485B" w:rsidRDefault="00F814DE" w:rsidP="00F814D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  <w:tcBorders>
              <w:bottom w:val="single" w:sz="4" w:space="0" w:color="auto"/>
            </w:tcBorders>
          </w:tcPr>
          <w:p w14:paraId="6AA9343F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</w:tcPr>
          <w:p w14:paraId="784645CD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82" w:type="dxa"/>
            <w:gridSpan w:val="4"/>
            <w:tcBorders>
              <w:bottom w:val="single" w:sz="4" w:space="0" w:color="auto"/>
            </w:tcBorders>
          </w:tcPr>
          <w:p w14:paraId="3AF0BF69" w14:textId="77777777" w:rsidR="00F814DE" w:rsidRPr="0082485B" w:rsidRDefault="00F814DE" w:rsidP="0090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814DE" w:rsidRPr="0082485B" w14:paraId="4442A93B" w14:textId="77777777" w:rsidTr="00F814DE">
        <w:trPr>
          <w:cantSplit/>
          <w:tblHeader/>
        </w:trPr>
        <w:tc>
          <w:tcPr>
            <w:tcW w:w="3600" w:type="dxa"/>
            <w:vAlign w:val="center"/>
          </w:tcPr>
          <w:p w14:paraId="3731B36D" w14:textId="77777777" w:rsidR="00F814DE" w:rsidRPr="0082485B" w:rsidRDefault="00F814DE" w:rsidP="00F814D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8BD3BFC" w14:textId="35ACF6DB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8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82485B"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</w:p>
          <w:p w14:paraId="5EB2EECA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40" w:type="dxa"/>
          </w:tcPr>
          <w:p w14:paraId="117F96B9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vAlign w:val="bottom"/>
          </w:tcPr>
          <w:p w14:paraId="66C5FACA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7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  <w:p w14:paraId="54331171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2485B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42" w:type="dxa"/>
            <w:gridSpan w:val="2"/>
          </w:tcPr>
          <w:p w14:paraId="4630F1C5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5EB7E49D" w14:textId="56250345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1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82485B"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</w:p>
          <w:p w14:paraId="4FCA30E7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60" w:right="3" w:firstLine="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42" w:type="dxa"/>
          </w:tcPr>
          <w:p w14:paraId="1AC2EDE7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32D848B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57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2485B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</w:tr>
      <w:tr w:rsidR="00F814DE" w:rsidRPr="0082485B" w14:paraId="563A247B" w14:textId="77777777" w:rsidTr="0082485B">
        <w:trPr>
          <w:cantSplit/>
          <w:trHeight w:hRule="exact" w:val="245"/>
        </w:trPr>
        <w:tc>
          <w:tcPr>
            <w:tcW w:w="3600" w:type="dxa"/>
            <w:vAlign w:val="center"/>
          </w:tcPr>
          <w:p w14:paraId="4C630304" w14:textId="7DEF00DD" w:rsidR="00F814DE" w:rsidRPr="0082485B" w:rsidRDefault="00F814DE" w:rsidP="00F814D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0D778E57" w14:textId="77777777" w:rsidR="00F814DE" w:rsidRPr="0082485B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3E9C69EF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1198D6DC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2F777204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45DD0DB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6E222D62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vAlign w:val="bottom"/>
          </w:tcPr>
          <w:p w14:paraId="303401E9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629F8" w:rsidRPr="0082485B" w14:paraId="04ED4B8A" w14:textId="77777777" w:rsidTr="004A5064">
        <w:trPr>
          <w:cantSplit/>
        </w:trPr>
        <w:tc>
          <w:tcPr>
            <w:tcW w:w="3600" w:type="dxa"/>
          </w:tcPr>
          <w:p w14:paraId="0F965E8D" w14:textId="0D36E50A" w:rsidR="003629F8" w:rsidRPr="0082485B" w:rsidRDefault="003629F8" w:rsidP="003629F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2485B">
              <w:rPr>
                <w:rFonts w:ascii="Browallia New" w:hAnsi="Browallia New" w:cs="Browallia New"/>
                <w:color w:val="auto"/>
                <w:cs/>
              </w:rPr>
              <w:t>สินค้าสำเร็จรูป</w:t>
            </w:r>
          </w:p>
        </w:tc>
        <w:tc>
          <w:tcPr>
            <w:tcW w:w="1143" w:type="dxa"/>
          </w:tcPr>
          <w:p w14:paraId="16B5EEDD" w14:textId="0127651F" w:rsidR="003629F8" w:rsidRPr="00DC3319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3319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DC3319" w:rsidRPr="00DC3319">
              <w:rPr>
                <w:rFonts w:ascii="Browallia New" w:hAnsi="Browallia New" w:cs="Browallia New"/>
                <w:sz w:val="28"/>
                <w:szCs w:val="28"/>
                <w:lang w:val="en-GB"/>
              </w:rPr>
              <w:t>4,073</w:t>
            </w:r>
          </w:p>
        </w:tc>
        <w:tc>
          <w:tcPr>
            <w:tcW w:w="240" w:type="dxa"/>
          </w:tcPr>
          <w:p w14:paraId="5C994B22" w14:textId="77777777" w:rsidR="003629F8" w:rsidRPr="008248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7FE42FB0" w14:textId="516D6502" w:rsidR="003629F8" w:rsidRPr="0082485B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245,750</w:t>
            </w:r>
          </w:p>
        </w:tc>
        <w:tc>
          <w:tcPr>
            <w:tcW w:w="242" w:type="dxa"/>
            <w:gridSpan w:val="2"/>
          </w:tcPr>
          <w:p w14:paraId="7006790E" w14:textId="77777777" w:rsidR="003629F8" w:rsidRPr="008248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435F13AF" w14:textId="486B0D24" w:rsidR="003629F8" w:rsidRPr="004A5064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328,251</w:t>
            </w:r>
          </w:p>
        </w:tc>
        <w:tc>
          <w:tcPr>
            <w:tcW w:w="242" w:type="dxa"/>
          </w:tcPr>
          <w:p w14:paraId="3182F552" w14:textId="77777777" w:rsidR="003629F8" w:rsidRPr="008248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080A0EFA" w14:textId="02DB29F3" w:rsidR="003629F8" w:rsidRPr="0082485B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245,750</w:t>
            </w:r>
          </w:p>
        </w:tc>
      </w:tr>
      <w:tr w:rsidR="003629F8" w:rsidRPr="0082485B" w14:paraId="1D59F341" w14:textId="77777777" w:rsidTr="004A5064">
        <w:trPr>
          <w:cantSplit/>
        </w:trPr>
        <w:tc>
          <w:tcPr>
            <w:tcW w:w="3600" w:type="dxa"/>
          </w:tcPr>
          <w:p w14:paraId="3E663481" w14:textId="0DFD78F1" w:rsidR="003629F8" w:rsidRPr="0082485B" w:rsidRDefault="003629F8" w:rsidP="003629F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2485B">
              <w:rPr>
                <w:rFonts w:ascii="Browallia New" w:hAnsi="Browallia New" w:cs="Browallia New"/>
                <w:color w:val="auto"/>
                <w:cs/>
              </w:rPr>
              <w:t>สินค้าระหว่างผลิต</w:t>
            </w:r>
          </w:p>
        </w:tc>
        <w:tc>
          <w:tcPr>
            <w:tcW w:w="1143" w:type="dxa"/>
          </w:tcPr>
          <w:p w14:paraId="71F90729" w14:textId="1A043CCC" w:rsidR="003629F8" w:rsidRPr="00DC3319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3319">
              <w:rPr>
                <w:rFonts w:ascii="Browallia New" w:hAnsi="Browallia New" w:cs="Browallia New"/>
                <w:sz w:val="28"/>
                <w:szCs w:val="28"/>
                <w:lang w:val="en-GB"/>
              </w:rPr>
              <w:t>175,</w:t>
            </w:r>
            <w:r w:rsidR="00DC3319" w:rsidRPr="00DC3319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</w:p>
        </w:tc>
        <w:tc>
          <w:tcPr>
            <w:tcW w:w="240" w:type="dxa"/>
          </w:tcPr>
          <w:p w14:paraId="7994A8FA" w14:textId="77777777" w:rsidR="003629F8" w:rsidRPr="008248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57236D0A" w14:textId="6CC8DA43" w:rsidR="003629F8" w:rsidRPr="0082485B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167,360</w:t>
            </w:r>
          </w:p>
        </w:tc>
        <w:tc>
          <w:tcPr>
            <w:tcW w:w="242" w:type="dxa"/>
            <w:gridSpan w:val="2"/>
          </w:tcPr>
          <w:p w14:paraId="051AF9F8" w14:textId="77777777" w:rsidR="003629F8" w:rsidRPr="008248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6F450B1" w14:textId="5B8C6112" w:rsidR="003629F8" w:rsidRPr="004A5064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172,701</w:t>
            </w:r>
          </w:p>
        </w:tc>
        <w:tc>
          <w:tcPr>
            <w:tcW w:w="242" w:type="dxa"/>
          </w:tcPr>
          <w:p w14:paraId="15C89FF2" w14:textId="77777777" w:rsidR="003629F8" w:rsidRPr="008248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4CACD451" w14:textId="2CE50B26" w:rsidR="003629F8" w:rsidRPr="0082485B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167,360</w:t>
            </w:r>
          </w:p>
        </w:tc>
      </w:tr>
      <w:tr w:rsidR="003629F8" w:rsidRPr="0082485B" w14:paraId="6FFE2EE8" w14:textId="77777777" w:rsidTr="004A5064">
        <w:trPr>
          <w:cantSplit/>
        </w:trPr>
        <w:tc>
          <w:tcPr>
            <w:tcW w:w="3600" w:type="dxa"/>
          </w:tcPr>
          <w:p w14:paraId="1E77A1E2" w14:textId="620BD076" w:rsidR="003629F8" w:rsidRPr="0082485B" w:rsidRDefault="003629F8" w:rsidP="003629F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2485B">
              <w:rPr>
                <w:rFonts w:ascii="Browallia New" w:hAnsi="Browallia New" w:cs="Browallia New"/>
                <w:color w:val="auto"/>
                <w:cs/>
              </w:rPr>
              <w:t>วัตถุดิบและอะไหล่</w:t>
            </w:r>
          </w:p>
        </w:tc>
        <w:tc>
          <w:tcPr>
            <w:tcW w:w="1143" w:type="dxa"/>
          </w:tcPr>
          <w:p w14:paraId="6E8A3025" w14:textId="5834F836" w:rsidR="003629F8" w:rsidRPr="00DC3319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3319">
              <w:rPr>
                <w:rFonts w:ascii="Browallia New" w:hAnsi="Browallia New" w:cs="Browallia New"/>
                <w:sz w:val="28"/>
                <w:szCs w:val="28"/>
                <w:lang w:val="en-GB"/>
              </w:rPr>
              <w:t>71,010</w:t>
            </w:r>
          </w:p>
        </w:tc>
        <w:tc>
          <w:tcPr>
            <w:tcW w:w="240" w:type="dxa"/>
          </w:tcPr>
          <w:p w14:paraId="4665DB80" w14:textId="77777777" w:rsidR="003629F8" w:rsidRPr="008248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4CA2923E" w14:textId="706A22B0" w:rsidR="003629F8" w:rsidRPr="0082485B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66,958</w:t>
            </w:r>
          </w:p>
        </w:tc>
        <w:tc>
          <w:tcPr>
            <w:tcW w:w="242" w:type="dxa"/>
            <w:gridSpan w:val="2"/>
          </w:tcPr>
          <w:p w14:paraId="13D13F13" w14:textId="77777777" w:rsidR="003629F8" w:rsidRPr="008248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5D6D7A9E" w14:textId="21E21322" w:rsidR="003629F8" w:rsidRPr="004A5064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58,876</w:t>
            </w:r>
          </w:p>
        </w:tc>
        <w:tc>
          <w:tcPr>
            <w:tcW w:w="242" w:type="dxa"/>
          </w:tcPr>
          <w:p w14:paraId="4C05DA83" w14:textId="77777777" w:rsidR="003629F8" w:rsidRPr="008248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179CA8A3" w14:textId="69E9694D" w:rsidR="003629F8" w:rsidRPr="0082485B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66,958</w:t>
            </w:r>
          </w:p>
        </w:tc>
      </w:tr>
      <w:tr w:rsidR="003629F8" w:rsidRPr="0082485B" w14:paraId="67FC6B0E" w14:textId="77777777" w:rsidTr="004A5064">
        <w:trPr>
          <w:cantSplit/>
        </w:trPr>
        <w:tc>
          <w:tcPr>
            <w:tcW w:w="3600" w:type="dxa"/>
          </w:tcPr>
          <w:p w14:paraId="055A753E" w14:textId="63A42E23" w:rsidR="003629F8" w:rsidRPr="0082485B" w:rsidRDefault="003629F8" w:rsidP="003629F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2485B">
              <w:rPr>
                <w:rFonts w:ascii="Browallia New" w:hAnsi="Browallia New" w:cs="Browallia New"/>
                <w:color w:val="auto"/>
                <w:cs/>
              </w:rPr>
              <w:t>สินค้าระหว่างทาง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A5081D8" w14:textId="2529203D" w:rsidR="003629F8" w:rsidRPr="00DC3319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3319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8641ED" w:rsidRPr="00DC33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C3319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8641ED" w:rsidRPr="00DC3319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240" w:type="dxa"/>
          </w:tcPr>
          <w:p w14:paraId="7D922FC1" w14:textId="77777777" w:rsidR="003629F8" w:rsidRPr="008248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6C3EFBB7" w14:textId="32C1BEF0" w:rsidR="003629F8" w:rsidRPr="0082485B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242" w:type="dxa"/>
            <w:gridSpan w:val="2"/>
          </w:tcPr>
          <w:p w14:paraId="474B9E61" w14:textId="77777777" w:rsidR="003629F8" w:rsidRPr="008248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B07D5AA" w14:textId="7DA51010" w:rsidR="003629F8" w:rsidRPr="004A5064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F074F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242" w:type="dxa"/>
          </w:tcPr>
          <w:p w14:paraId="369CC036" w14:textId="77777777" w:rsidR="003629F8" w:rsidRPr="008248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686AF36" w14:textId="3A799E2B" w:rsidR="003629F8" w:rsidRPr="0082485B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</w:p>
        </w:tc>
      </w:tr>
      <w:tr w:rsidR="003629F8" w:rsidRPr="0082485B" w14:paraId="5C000547" w14:textId="77777777" w:rsidTr="004A5064">
        <w:trPr>
          <w:cantSplit/>
        </w:trPr>
        <w:tc>
          <w:tcPr>
            <w:tcW w:w="3600" w:type="dxa"/>
          </w:tcPr>
          <w:p w14:paraId="2C25AC84" w14:textId="2C8ADAFE" w:rsidR="003629F8" w:rsidRPr="0082485B" w:rsidRDefault="003629F8" w:rsidP="003629F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2485B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C57FF5F" w14:textId="1E486FB6" w:rsidR="003629F8" w:rsidRPr="007C5D9C" w:rsidRDefault="007C5D9C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639,464</w:t>
            </w:r>
          </w:p>
        </w:tc>
        <w:tc>
          <w:tcPr>
            <w:tcW w:w="240" w:type="dxa"/>
          </w:tcPr>
          <w:p w14:paraId="16ECBAED" w14:textId="77777777" w:rsidR="003629F8" w:rsidRPr="008248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</w:tcPr>
          <w:p w14:paraId="12CBE0A8" w14:textId="4DC6C08C" w:rsidR="003629F8" w:rsidRPr="0082485B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480,410</w:t>
            </w:r>
          </w:p>
        </w:tc>
        <w:tc>
          <w:tcPr>
            <w:tcW w:w="242" w:type="dxa"/>
            <w:gridSpan w:val="2"/>
          </w:tcPr>
          <w:p w14:paraId="3276363E" w14:textId="77777777" w:rsidR="003629F8" w:rsidRPr="008248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7C0BBE9D" w14:textId="338A8510" w:rsidR="003629F8" w:rsidRPr="004A5064" w:rsidRDefault="008641ED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560,41</w:t>
            </w:r>
            <w:r w:rsidR="00566F4A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42" w:type="dxa"/>
          </w:tcPr>
          <w:p w14:paraId="699C81EC" w14:textId="77777777" w:rsidR="003629F8" w:rsidRPr="008248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431225C" w14:textId="66B5A060" w:rsidR="003629F8" w:rsidRPr="0082485B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480,410</w:t>
            </w:r>
          </w:p>
        </w:tc>
      </w:tr>
      <w:tr w:rsidR="008641ED" w:rsidRPr="0082485B" w14:paraId="101DC109" w14:textId="77777777" w:rsidTr="004A5064">
        <w:trPr>
          <w:cantSplit/>
        </w:trPr>
        <w:tc>
          <w:tcPr>
            <w:tcW w:w="3600" w:type="dxa"/>
          </w:tcPr>
          <w:p w14:paraId="1C9A9E7D" w14:textId="660019CA" w:rsidR="008641ED" w:rsidRPr="0082485B" w:rsidRDefault="008641ED" w:rsidP="008641ED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2485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2485B">
              <w:rPr>
                <w:rFonts w:ascii="Browallia New" w:hAnsi="Browallia New" w:cs="Browallia New"/>
                <w:color w:val="auto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43" w:type="dxa"/>
          </w:tcPr>
          <w:p w14:paraId="72BEE66B" w14:textId="048A8ED6" w:rsidR="008641ED" w:rsidRPr="006B2C49" w:rsidRDefault="008641ED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</w:t>
            </w:r>
            <w:r w:rsidRPr="008641ED">
              <w:rPr>
                <w:rFonts w:ascii="Browallia New" w:hAnsi="Browallia New" w:cs="Browallia New"/>
                <w:sz w:val="28"/>
                <w:szCs w:val="28"/>
                <w:lang w:val="en-GB"/>
              </w:rPr>
              <w:t>,914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40" w:type="dxa"/>
          </w:tcPr>
          <w:p w14:paraId="209A7BE0" w14:textId="77777777" w:rsidR="008641ED" w:rsidRPr="0082485B" w:rsidRDefault="008641ED" w:rsidP="008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618F1485" w14:textId="5CD5A003" w:rsidR="008641ED" w:rsidRPr="0082485B" w:rsidRDefault="008641ED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(3,254)</w:t>
            </w:r>
          </w:p>
        </w:tc>
        <w:tc>
          <w:tcPr>
            <w:tcW w:w="242" w:type="dxa"/>
            <w:gridSpan w:val="2"/>
          </w:tcPr>
          <w:p w14:paraId="49130B7B" w14:textId="77777777" w:rsidR="008641ED" w:rsidRPr="0082485B" w:rsidRDefault="008641ED" w:rsidP="008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AAC4D5D" w14:textId="10BEA8C7" w:rsidR="008641ED" w:rsidRPr="004A5064" w:rsidRDefault="008641ED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(1,914)</w:t>
            </w:r>
          </w:p>
        </w:tc>
        <w:tc>
          <w:tcPr>
            <w:tcW w:w="242" w:type="dxa"/>
          </w:tcPr>
          <w:p w14:paraId="3F20E744" w14:textId="77777777" w:rsidR="008641ED" w:rsidRPr="0082485B" w:rsidRDefault="008641ED" w:rsidP="008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6C54E68E" w14:textId="60D66B06" w:rsidR="008641ED" w:rsidRPr="0082485B" w:rsidRDefault="008641ED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(3,254)</w:t>
            </w:r>
          </w:p>
        </w:tc>
      </w:tr>
      <w:tr w:rsidR="008641ED" w:rsidRPr="0082485B" w14:paraId="56D96340" w14:textId="77777777" w:rsidTr="004A5064">
        <w:trPr>
          <w:cantSplit/>
        </w:trPr>
        <w:tc>
          <w:tcPr>
            <w:tcW w:w="3600" w:type="dxa"/>
          </w:tcPr>
          <w:p w14:paraId="059DD033" w14:textId="5BCD6459" w:rsidR="008641ED" w:rsidRPr="0082485B" w:rsidRDefault="008641ED" w:rsidP="008641ED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bookmarkStart w:id="3" w:name="_Hlk521668581"/>
            <w:r w:rsidRPr="0082485B">
              <w:rPr>
                <w:rFonts w:ascii="Browallia New" w:hAnsi="Browallia New" w:cs="Browallia New"/>
                <w:color w:val="auto"/>
              </w:rPr>
              <w:t xml:space="preserve">     </w:t>
            </w:r>
            <w:r w:rsidRPr="0082485B">
              <w:rPr>
                <w:rFonts w:ascii="Browallia New" w:hAnsi="Browallia New" w:cs="Browallia New" w:hint="cs"/>
                <w:color w:val="auto"/>
                <w:cs/>
              </w:rPr>
              <w:t>ค่าเผื่อมูลค่าสินค้าลดลง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248DB91" w14:textId="7BD9088D" w:rsidR="008641ED" w:rsidRPr="006B2C49" w:rsidRDefault="008641ED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8641ED">
              <w:rPr>
                <w:rFonts w:ascii="Browallia New" w:hAnsi="Browallia New" w:cs="Browallia New"/>
                <w:sz w:val="28"/>
                <w:szCs w:val="28"/>
                <w:lang w:val="en-GB"/>
              </w:rPr>
              <w:t>10,150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40" w:type="dxa"/>
          </w:tcPr>
          <w:p w14:paraId="101C1582" w14:textId="77777777" w:rsidR="008641ED" w:rsidRPr="0082485B" w:rsidRDefault="008641ED" w:rsidP="008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2071C8D0" w14:textId="4A811970" w:rsidR="008641ED" w:rsidRPr="0082485B" w:rsidRDefault="008641ED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-</w:t>
            </w:r>
          </w:p>
        </w:tc>
        <w:tc>
          <w:tcPr>
            <w:tcW w:w="242" w:type="dxa"/>
            <w:gridSpan w:val="2"/>
          </w:tcPr>
          <w:p w14:paraId="483189F6" w14:textId="77777777" w:rsidR="008641ED" w:rsidRPr="0082485B" w:rsidRDefault="008641ED" w:rsidP="008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F867743" w14:textId="292DCC11" w:rsidR="008641ED" w:rsidRPr="004A5064" w:rsidRDefault="008641ED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(9,65</w:t>
            </w:r>
            <w:r w:rsidR="00F074F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42" w:type="dxa"/>
          </w:tcPr>
          <w:p w14:paraId="549A1776" w14:textId="77777777" w:rsidR="008641ED" w:rsidRPr="0082485B" w:rsidRDefault="008641ED" w:rsidP="008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682E6B4" w14:textId="537188CE" w:rsidR="008641ED" w:rsidRPr="0082485B" w:rsidRDefault="008641ED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-</w:t>
            </w:r>
          </w:p>
        </w:tc>
      </w:tr>
      <w:bookmarkEnd w:id="3"/>
      <w:tr w:rsidR="003629F8" w:rsidRPr="0082485B" w14:paraId="4BD1AEC9" w14:textId="77777777" w:rsidTr="004A5064">
        <w:trPr>
          <w:cantSplit/>
        </w:trPr>
        <w:tc>
          <w:tcPr>
            <w:tcW w:w="3600" w:type="dxa"/>
          </w:tcPr>
          <w:p w14:paraId="59A3DA04" w14:textId="0B459987" w:rsidR="003629F8" w:rsidRPr="0082485B" w:rsidRDefault="003629F8" w:rsidP="003629F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2485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7DEFB4CD" w14:textId="409FE317" w:rsidR="003629F8" w:rsidRPr="006B2C49" w:rsidRDefault="008641ED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7C5D9C">
              <w:rPr>
                <w:rFonts w:ascii="Browallia New" w:hAnsi="Browallia New" w:cs="Browallia New"/>
                <w:sz w:val="28"/>
                <w:szCs w:val="28"/>
                <w:lang w:val="en-GB"/>
              </w:rPr>
              <w:t>7,400</w:t>
            </w:r>
          </w:p>
        </w:tc>
        <w:tc>
          <w:tcPr>
            <w:tcW w:w="240" w:type="dxa"/>
          </w:tcPr>
          <w:p w14:paraId="6FF80525" w14:textId="77777777" w:rsidR="003629F8" w:rsidRPr="008248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18EA5335" w14:textId="0A68752D" w:rsidR="003629F8" w:rsidRPr="0082485B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477,156</w:t>
            </w:r>
          </w:p>
        </w:tc>
        <w:tc>
          <w:tcPr>
            <w:tcW w:w="242" w:type="dxa"/>
            <w:gridSpan w:val="2"/>
          </w:tcPr>
          <w:p w14:paraId="7086C7FB" w14:textId="77777777" w:rsidR="003629F8" w:rsidRPr="008248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DB2DD11" w14:textId="6EF1069B" w:rsidR="003629F8" w:rsidRPr="004A5064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  <w:lang w:val="en-GB"/>
              </w:rPr>
              <w:t>548,8</w:t>
            </w:r>
            <w:r>
              <w:rPr>
                <w:rFonts w:ascii="Browallia New" w:hAnsi="Browallia New" w:cs="Browallia New"/>
                <w:sz w:val="28"/>
                <w:szCs w:val="28"/>
              </w:rPr>
              <w:t>48</w:t>
            </w:r>
          </w:p>
        </w:tc>
        <w:tc>
          <w:tcPr>
            <w:tcW w:w="242" w:type="dxa"/>
          </w:tcPr>
          <w:p w14:paraId="51D7E32A" w14:textId="77777777" w:rsidR="003629F8" w:rsidRPr="008248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6232A430" w14:textId="1CD4B174" w:rsidR="003629F8" w:rsidRPr="0082485B" w:rsidRDefault="003629F8" w:rsidP="003629F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477,156</w:t>
            </w:r>
          </w:p>
        </w:tc>
      </w:tr>
    </w:tbl>
    <w:p w14:paraId="2921BD68" w14:textId="77777777" w:rsidR="0082485B" w:rsidRDefault="0082485B" w:rsidP="008B6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018ED9E" w14:textId="6CBE2EB3" w:rsidR="008B601D" w:rsidRDefault="008B601D" w:rsidP="008B6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ในระหว่างงวด รายการเคลื่อนไหวของค่าเผื่อสินค้าเสื่อมคุณภาพ</w:t>
      </w:r>
      <w:r w:rsidR="004B11EE">
        <w:rPr>
          <w:rFonts w:ascii="Browallia New" w:hAnsi="Browallia New" w:cs="Browallia New" w:hint="cs"/>
          <w:sz w:val="28"/>
          <w:szCs w:val="28"/>
          <w:cs/>
        </w:rPr>
        <w:t>และมูลค่าของสินค้าลดลง</w:t>
      </w:r>
      <w:r w:rsidRPr="008F2A3E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57127F43" w14:textId="77777777" w:rsidR="00AC66C5" w:rsidRPr="008F2A3E" w:rsidRDefault="00AC66C5" w:rsidP="008B6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6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618"/>
        <w:gridCol w:w="1080"/>
        <w:gridCol w:w="180"/>
        <w:gridCol w:w="90"/>
        <w:gridCol w:w="1080"/>
        <w:gridCol w:w="270"/>
        <w:gridCol w:w="1080"/>
        <w:gridCol w:w="360"/>
        <w:gridCol w:w="1210"/>
      </w:tblGrid>
      <w:tr w:rsidR="002D5327" w:rsidRPr="0082485B" w14:paraId="2DF2F8F1" w14:textId="77777777" w:rsidTr="002D5327">
        <w:tc>
          <w:tcPr>
            <w:tcW w:w="4878" w:type="dxa"/>
            <w:gridSpan w:val="3"/>
          </w:tcPr>
          <w:p w14:paraId="7C746367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90" w:type="dxa"/>
            <w:gridSpan w:val="6"/>
          </w:tcPr>
          <w:p w14:paraId="1816637A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D5327" w:rsidRPr="0082485B" w14:paraId="54FDFA31" w14:textId="77777777" w:rsidTr="008641ED">
        <w:trPr>
          <w:trHeight w:val="351"/>
        </w:trPr>
        <w:tc>
          <w:tcPr>
            <w:tcW w:w="3618" w:type="dxa"/>
          </w:tcPr>
          <w:p w14:paraId="5D45032D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tcBorders>
              <w:bottom w:val="single" w:sz="4" w:space="0" w:color="auto"/>
            </w:tcBorders>
          </w:tcPr>
          <w:p w14:paraId="3B97B615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310A36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50" w:type="dxa"/>
            <w:gridSpan w:val="3"/>
            <w:tcBorders>
              <w:bottom w:val="single" w:sz="4" w:space="0" w:color="auto"/>
            </w:tcBorders>
          </w:tcPr>
          <w:p w14:paraId="62619780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D5327" w:rsidRPr="0082485B" w14:paraId="4AED9B28" w14:textId="77777777" w:rsidTr="008641ED">
        <w:trPr>
          <w:trHeight w:val="351"/>
        </w:trPr>
        <w:tc>
          <w:tcPr>
            <w:tcW w:w="3618" w:type="dxa"/>
          </w:tcPr>
          <w:p w14:paraId="2E740AD6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06FD6" w14:textId="77777777" w:rsidR="002D5327" w:rsidRPr="0082485B" w:rsidRDefault="002D5327" w:rsidP="008641ED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82485B">
              <w:rPr>
                <w:rFonts w:ascii="Browallia New" w:eastAsia="SimSun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3B5F3225" w14:textId="77777777" w:rsidR="002D5327" w:rsidRPr="0082485B" w:rsidRDefault="002D5327" w:rsidP="008641ED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38145" w14:textId="77777777" w:rsidR="002D5327" w:rsidRPr="0082485B" w:rsidRDefault="002D5327" w:rsidP="008641ED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2485B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82485B">
              <w:rPr>
                <w:rFonts w:ascii="Browallia New" w:hAnsi="Browallia New" w:cs="DokChampa"/>
                <w:sz w:val="28"/>
                <w:szCs w:val="28"/>
                <w:lang w:bidi="lo-LA"/>
              </w:rPr>
              <w:t>60</w:t>
            </w:r>
          </w:p>
        </w:tc>
        <w:tc>
          <w:tcPr>
            <w:tcW w:w="270" w:type="dxa"/>
            <w:vAlign w:val="bottom"/>
          </w:tcPr>
          <w:p w14:paraId="5D530703" w14:textId="77777777" w:rsidR="002D5327" w:rsidRPr="0082485B" w:rsidRDefault="002D5327" w:rsidP="008641ED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40DADA" w14:textId="77777777" w:rsidR="002D5327" w:rsidRPr="0082485B" w:rsidRDefault="002D5327" w:rsidP="008641ED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82485B">
              <w:rPr>
                <w:rFonts w:ascii="Browallia New" w:eastAsia="SimSun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360" w:type="dxa"/>
            <w:vAlign w:val="bottom"/>
          </w:tcPr>
          <w:p w14:paraId="3418B217" w14:textId="77777777" w:rsidR="002D5327" w:rsidRPr="0082485B" w:rsidRDefault="002D5327" w:rsidP="008641ED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3274EE7A" w14:textId="77777777" w:rsidR="002D5327" w:rsidRPr="0082485B" w:rsidRDefault="002D5327" w:rsidP="008641ED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8"/>
                <w:szCs w:val="28"/>
                <w:lang w:bidi="lo-LA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2485B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82485B">
              <w:rPr>
                <w:rFonts w:ascii="Browallia New" w:hAnsi="Browallia New" w:cs="DokChampa"/>
                <w:sz w:val="28"/>
                <w:szCs w:val="28"/>
                <w:lang w:bidi="lo-LA"/>
              </w:rPr>
              <w:t>60</w:t>
            </w:r>
          </w:p>
        </w:tc>
      </w:tr>
      <w:tr w:rsidR="002D5327" w:rsidRPr="0082485B" w14:paraId="3A54EBB6" w14:textId="77777777" w:rsidTr="008641ED">
        <w:trPr>
          <w:trHeight w:hRule="exact" w:val="245"/>
        </w:trPr>
        <w:tc>
          <w:tcPr>
            <w:tcW w:w="3618" w:type="dxa"/>
          </w:tcPr>
          <w:p w14:paraId="18662965" w14:textId="77777777" w:rsidR="002D5327" w:rsidRPr="0082485B" w:rsidRDefault="002D5327" w:rsidP="008641ED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4ED5B2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568C483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47ADEE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E86338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333A6D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15554B2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319EF620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1651F" w:rsidRPr="0082485B" w14:paraId="7AE07B13" w14:textId="77777777" w:rsidTr="008641ED">
        <w:trPr>
          <w:trHeight w:val="113"/>
        </w:trPr>
        <w:tc>
          <w:tcPr>
            <w:tcW w:w="3618" w:type="dxa"/>
          </w:tcPr>
          <w:p w14:paraId="66E386E6" w14:textId="77777777" w:rsidR="0021651F" w:rsidRPr="0082485B" w:rsidRDefault="0021651F" w:rsidP="0021651F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82485B">
              <w:rPr>
                <w:rFonts w:ascii="Browallia New" w:hAnsi="Browallia New" w:cs="Browallia New"/>
                <w:cs/>
                <w:lang w:val="en-GB"/>
              </w:rPr>
              <w:t>ยอดต้น</w:t>
            </w: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งวด</w:t>
            </w:r>
            <w:r w:rsidRPr="0082485B">
              <w:rPr>
                <w:rFonts w:ascii="Browallia New" w:hAnsi="Browallia New" w:cs="Browallia New"/>
                <w:cs/>
                <w:lang w:val="en-GB"/>
              </w:rPr>
              <w:t>/</w:t>
            </w: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080" w:type="dxa"/>
          </w:tcPr>
          <w:p w14:paraId="41BB00F8" w14:textId="54700D18" w:rsidR="0021651F" w:rsidRPr="0082485B" w:rsidRDefault="0021651F" w:rsidP="0021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651F">
              <w:rPr>
                <w:rFonts w:ascii="Browallia New" w:hAnsi="Browallia New" w:cs="Browallia New"/>
                <w:sz w:val="28"/>
                <w:szCs w:val="28"/>
              </w:rPr>
              <w:t xml:space="preserve"> 3,254 </w:t>
            </w:r>
          </w:p>
        </w:tc>
        <w:tc>
          <w:tcPr>
            <w:tcW w:w="270" w:type="dxa"/>
            <w:gridSpan w:val="2"/>
          </w:tcPr>
          <w:p w14:paraId="3E20F4A6" w14:textId="77777777" w:rsidR="0021651F" w:rsidRPr="0082485B" w:rsidRDefault="0021651F" w:rsidP="0021651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5653E2" w14:textId="77777777" w:rsidR="0021651F" w:rsidRPr="0082485B" w:rsidRDefault="0021651F" w:rsidP="0021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>4,121</w:t>
            </w:r>
          </w:p>
        </w:tc>
        <w:tc>
          <w:tcPr>
            <w:tcW w:w="270" w:type="dxa"/>
          </w:tcPr>
          <w:p w14:paraId="37DCB4D5" w14:textId="77777777" w:rsidR="0021651F" w:rsidRPr="0082485B" w:rsidRDefault="0021651F" w:rsidP="0021651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121DE8" w14:textId="77777777" w:rsidR="0021651F" w:rsidRPr="004A5064" w:rsidRDefault="0021651F" w:rsidP="0021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</w:rPr>
              <w:t>3,254</w:t>
            </w:r>
          </w:p>
        </w:tc>
        <w:tc>
          <w:tcPr>
            <w:tcW w:w="360" w:type="dxa"/>
          </w:tcPr>
          <w:p w14:paraId="37120E8B" w14:textId="77777777" w:rsidR="0021651F" w:rsidRPr="0082485B" w:rsidRDefault="0021651F" w:rsidP="0021651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4AC4CC5A" w14:textId="77777777" w:rsidR="0021651F" w:rsidRPr="0082485B" w:rsidRDefault="0021651F" w:rsidP="0021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>4,121</w:t>
            </w:r>
          </w:p>
        </w:tc>
      </w:tr>
      <w:tr w:rsidR="0021651F" w:rsidRPr="0082485B" w14:paraId="3D3BA7C5" w14:textId="77777777" w:rsidTr="008641ED">
        <w:trPr>
          <w:trHeight w:val="113"/>
        </w:trPr>
        <w:tc>
          <w:tcPr>
            <w:tcW w:w="3618" w:type="dxa"/>
          </w:tcPr>
          <w:p w14:paraId="10DE74B4" w14:textId="77777777" w:rsidR="0021651F" w:rsidRPr="0082485B" w:rsidRDefault="0021651F" w:rsidP="0021651F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เพิ่มขึ้น</w:t>
            </w:r>
          </w:p>
        </w:tc>
        <w:tc>
          <w:tcPr>
            <w:tcW w:w="1080" w:type="dxa"/>
          </w:tcPr>
          <w:p w14:paraId="412FC6FA" w14:textId="06D001A3" w:rsidR="0021651F" w:rsidRPr="0082485B" w:rsidRDefault="0021651F" w:rsidP="0021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651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C5D9C">
              <w:rPr>
                <w:rFonts w:ascii="Browallia New" w:hAnsi="Browallia New" w:cs="Browallia New"/>
                <w:sz w:val="28"/>
                <w:szCs w:val="28"/>
              </w:rPr>
              <w:t>10,150</w:t>
            </w:r>
          </w:p>
        </w:tc>
        <w:tc>
          <w:tcPr>
            <w:tcW w:w="270" w:type="dxa"/>
            <w:gridSpan w:val="2"/>
          </w:tcPr>
          <w:p w14:paraId="60F13764" w14:textId="77777777" w:rsidR="0021651F" w:rsidRPr="0082485B" w:rsidRDefault="0021651F" w:rsidP="0021651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E6D79D" w14:textId="77777777" w:rsidR="0021651F" w:rsidRPr="0082485B" w:rsidRDefault="0021651F" w:rsidP="0021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82485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EA652C" w14:textId="77777777" w:rsidR="0021651F" w:rsidRPr="0082485B" w:rsidRDefault="0021651F" w:rsidP="0021651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38193D" w14:textId="4AD7B865" w:rsidR="0021651F" w:rsidRPr="004A5064" w:rsidRDefault="0021651F" w:rsidP="0021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</w:rPr>
              <w:t>9,65</w:t>
            </w:r>
            <w:r w:rsidR="007A6F82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14:paraId="542CDAE1" w14:textId="77777777" w:rsidR="0021651F" w:rsidRPr="0082485B" w:rsidRDefault="0021651F" w:rsidP="0021651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57D5B989" w14:textId="77777777" w:rsidR="0021651F" w:rsidRPr="0082485B" w:rsidRDefault="0021651F" w:rsidP="0021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 xml:space="preserve">          -</w:t>
            </w:r>
          </w:p>
        </w:tc>
      </w:tr>
      <w:tr w:rsidR="0021651F" w:rsidRPr="0082485B" w14:paraId="01FC81FF" w14:textId="77777777" w:rsidTr="008641ED">
        <w:trPr>
          <w:trHeight w:val="113"/>
        </w:trPr>
        <w:tc>
          <w:tcPr>
            <w:tcW w:w="3618" w:type="dxa"/>
          </w:tcPr>
          <w:p w14:paraId="349FF2BB" w14:textId="77777777" w:rsidR="0021651F" w:rsidRPr="0082485B" w:rsidRDefault="0021651F" w:rsidP="0021651F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  <w:r w:rsidRPr="0082485B">
              <w:rPr>
                <w:rFonts w:ascii="Browallia New" w:hAnsi="Browallia New" w:cs="Browallia New"/>
                <w:cs/>
                <w:lang w:val="en-GB"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2FB251" w14:textId="499F6434" w:rsidR="0021651F" w:rsidRPr="0021651F" w:rsidRDefault="0021651F" w:rsidP="0021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651F">
              <w:rPr>
                <w:rFonts w:ascii="Browallia New" w:hAnsi="Browallia New" w:cs="Browallia New"/>
                <w:sz w:val="28"/>
                <w:szCs w:val="28"/>
              </w:rPr>
              <w:t xml:space="preserve"> (1,</w:t>
            </w:r>
            <w:r w:rsidR="007C5D9C">
              <w:rPr>
                <w:rFonts w:ascii="Browallia New" w:hAnsi="Browallia New" w:cs="Browallia New"/>
                <w:sz w:val="28"/>
                <w:szCs w:val="28"/>
              </w:rPr>
              <w:t>340</w:t>
            </w:r>
            <w:r w:rsidRPr="0021651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BD8CB14" w14:textId="77777777" w:rsidR="0021651F" w:rsidRPr="0082485B" w:rsidRDefault="0021651F" w:rsidP="0021651F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F3AFA2" w14:textId="77777777" w:rsidR="0021651F" w:rsidRPr="003B5F52" w:rsidRDefault="0021651F" w:rsidP="0021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5F52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3B5F52">
              <w:rPr>
                <w:rFonts w:ascii="Browallia New" w:hAnsi="Browallia New" w:cs="Browallia New"/>
                <w:sz w:val="28"/>
                <w:szCs w:val="28"/>
              </w:rPr>
              <w:t>867</w:t>
            </w:r>
            <w:r w:rsidRPr="003B5F52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DA5ACF3" w14:textId="77777777" w:rsidR="0021651F" w:rsidRPr="0082485B" w:rsidRDefault="0021651F" w:rsidP="0021651F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E8AA9D" w14:textId="6D12F2BC" w:rsidR="0021651F" w:rsidRPr="004A5064" w:rsidRDefault="0021651F" w:rsidP="0021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</w:rPr>
              <w:t>(1,34</w:t>
            </w:r>
            <w:r w:rsidR="007A6F82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4A506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360" w:type="dxa"/>
          </w:tcPr>
          <w:p w14:paraId="23E615B0" w14:textId="77777777" w:rsidR="0021651F" w:rsidRPr="0082485B" w:rsidRDefault="0021651F" w:rsidP="0021651F">
            <w:pPr>
              <w:pStyle w:val="a4"/>
              <w:widowControl/>
              <w:ind w:right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CDAD3CF" w14:textId="77777777" w:rsidR="0021651F" w:rsidRPr="0082485B" w:rsidRDefault="0021651F" w:rsidP="0021651F">
            <w:pPr>
              <w:pStyle w:val="a4"/>
              <w:widowControl/>
              <w:ind w:right="0"/>
              <w:jc w:val="right"/>
              <w:rPr>
                <w:rFonts w:ascii="Browallia New" w:hAnsi="Browallia New" w:cs="Browallia New"/>
                <w:lang w:val="en-GB"/>
              </w:rPr>
            </w:pPr>
            <w:r w:rsidRPr="0082485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82485B">
              <w:rPr>
                <w:rFonts w:ascii="Browallia New" w:hAnsi="Browallia New" w:cs="Browallia New"/>
                <w:lang w:val="en-GB"/>
              </w:rPr>
              <w:t>867</w:t>
            </w:r>
            <w:r w:rsidRPr="0082485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2D5327" w:rsidRPr="0082485B" w14:paraId="2375054F" w14:textId="77777777" w:rsidTr="008641ED">
        <w:trPr>
          <w:trHeight w:val="299"/>
        </w:trPr>
        <w:tc>
          <w:tcPr>
            <w:tcW w:w="3618" w:type="dxa"/>
          </w:tcPr>
          <w:p w14:paraId="4F13C64A" w14:textId="77777777" w:rsidR="002D5327" w:rsidRPr="0082485B" w:rsidRDefault="002D5327" w:rsidP="008641ED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ยอดสิ้นงวด</w:t>
            </w:r>
            <w:r w:rsidRPr="0082485B">
              <w:rPr>
                <w:rFonts w:ascii="Browallia New" w:hAnsi="Browallia New" w:cs="Browallia New"/>
                <w:lang w:val="en-GB"/>
              </w:rPr>
              <w:t>/</w:t>
            </w: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44AAD6A2" w14:textId="05A36F86" w:rsidR="002D5327" w:rsidRPr="0021651F" w:rsidRDefault="007C5D9C" w:rsidP="00216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12,064</w:t>
            </w:r>
          </w:p>
        </w:tc>
        <w:tc>
          <w:tcPr>
            <w:tcW w:w="270" w:type="dxa"/>
            <w:gridSpan w:val="2"/>
          </w:tcPr>
          <w:p w14:paraId="68F8D5D9" w14:textId="77777777" w:rsidR="002D5327" w:rsidRPr="0082485B" w:rsidRDefault="002D5327" w:rsidP="008641ED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2D30CD3C" w14:textId="77777777" w:rsidR="002D5327" w:rsidRPr="003B5F52" w:rsidRDefault="002D5327" w:rsidP="008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>3,254</w:t>
            </w:r>
          </w:p>
        </w:tc>
        <w:tc>
          <w:tcPr>
            <w:tcW w:w="270" w:type="dxa"/>
          </w:tcPr>
          <w:p w14:paraId="443E43C0" w14:textId="77777777" w:rsidR="002D5327" w:rsidRPr="0082485B" w:rsidRDefault="002D5327" w:rsidP="008641ED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3B9E522" w14:textId="77777777" w:rsidR="002D5327" w:rsidRPr="004A5064" w:rsidRDefault="002D5327" w:rsidP="008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A5064">
              <w:rPr>
                <w:rFonts w:ascii="Browallia New" w:hAnsi="Browallia New" w:cs="Browallia New"/>
                <w:sz w:val="28"/>
                <w:szCs w:val="28"/>
              </w:rPr>
              <w:t>11,570</w:t>
            </w:r>
          </w:p>
        </w:tc>
        <w:tc>
          <w:tcPr>
            <w:tcW w:w="360" w:type="dxa"/>
          </w:tcPr>
          <w:p w14:paraId="2D980EA9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12" w:space="0" w:color="auto"/>
            </w:tcBorders>
          </w:tcPr>
          <w:p w14:paraId="3D7743E9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>3,254</w:t>
            </w:r>
          </w:p>
        </w:tc>
      </w:tr>
    </w:tbl>
    <w:p w14:paraId="2C11D3D1" w14:textId="7A056B74" w:rsidR="00B706E7" w:rsidRDefault="00B70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42F7BDA3" w14:textId="2CA86C81" w:rsidR="00572677" w:rsidRPr="004A5064" w:rsidRDefault="00572677" w:rsidP="00572677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A506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เงินลงทุนในหลักทรัพย์เผื่อขาย</w:t>
      </w:r>
      <w:r w:rsidRPr="004A5064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และเงินลงทุนทั่วไป </w:t>
      </w:r>
    </w:p>
    <w:p w14:paraId="3532DF59" w14:textId="77777777" w:rsidR="00572677" w:rsidRPr="0082485B" w:rsidRDefault="00572677" w:rsidP="00572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7BAF1798" w14:textId="0F6CD0D5" w:rsidR="00572677" w:rsidRPr="008F2A3E" w:rsidRDefault="00DF2D36" w:rsidP="00572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DF2D36">
        <w:rPr>
          <w:rFonts w:ascii="Browallia New" w:hAnsi="Browallia New" w:cs="Browallia New"/>
          <w:sz w:val="28"/>
          <w:szCs w:val="28"/>
          <w:lang w:val="en-GB"/>
        </w:rPr>
        <w:t xml:space="preserve">8.1 </w:t>
      </w:r>
      <w:r w:rsidR="00572677" w:rsidRPr="008F2A3E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>เงินลงทุนในหลักทรัพย์เผื่อขาย</w:t>
      </w:r>
    </w:p>
    <w:p w14:paraId="07292040" w14:textId="77777777" w:rsidR="00DA15D9" w:rsidRPr="0082485B" w:rsidRDefault="00DA15D9" w:rsidP="00572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90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30"/>
        <w:gridCol w:w="900"/>
        <w:gridCol w:w="900"/>
        <w:gridCol w:w="900"/>
        <w:gridCol w:w="900"/>
        <w:gridCol w:w="900"/>
        <w:gridCol w:w="900"/>
      </w:tblGrid>
      <w:tr w:rsidR="00DA15D9" w:rsidRPr="008F2A3E" w14:paraId="19551DAD" w14:textId="77777777" w:rsidTr="0091210F">
        <w:trPr>
          <w:cantSplit/>
          <w:trHeight w:val="283"/>
        </w:trPr>
        <w:tc>
          <w:tcPr>
            <w:tcW w:w="3630" w:type="dxa"/>
          </w:tcPr>
          <w:p w14:paraId="4FC6FECE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2A1096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CB059D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A31792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CC3D70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hideMark/>
          </w:tcPr>
          <w:p w14:paraId="5C5DE633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(</w:t>
            </w:r>
            <w:proofErr w:type="gramStart"/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หน่วย :</w:t>
            </w:r>
            <w:proofErr w:type="gramEnd"/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DA15D9" w:rsidRPr="008F2A3E" w14:paraId="59D64846" w14:textId="77777777" w:rsidTr="0091210F">
        <w:trPr>
          <w:cantSplit/>
          <w:trHeight w:val="283"/>
        </w:trPr>
        <w:tc>
          <w:tcPr>
            <w:tcW w:w="3630" w:type="dxa"/>
          </w:tcPr>
          <w:p w14:paraId="716045F1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00" w:type="dxa"/>
            <w:gridSpan w:val="6"/>
          </w:tcPr>
          <w:p w14:paraId="1568356D" w14:textId="77777777" w:rsidR="00DA15D9" w:rsidRPr="008F2A3E" w:rsidRDefault="00DA15D9" w:rsidP="0091210F">
            <w:pPr>
              <w:pBdr>
                <w:bottom w:val="single" w:sz="4" w:space="1" w:color="auto"/>
              </w:pBdr>
              <w:tabs>
                <w:tab w:val="clear" w:pos="907"/>
                <w:tab w:val="left" w:pos="67"/>
                <w:tab w:val="left" w:pos="101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งบการเงินรวมและงบการเงิน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เฉพาะของบริษัท</w:t>
            </w:r>
          </w:p>
        </w:tc>
      </w:tr>
      <w:tr w:rsidR="00DA15D9" w:rsidRPr="008F2A3E" w14:paraId="497836D7" w14:textId="77777777" w:rsidTr="0091210F">
        <w:trPr>
          <w:cantSplit/>
          <w:trHeight w:val="306"/>
        </w:trPr>
        <w:tc>
          <w:tcPr>
            <w:tcW w:w="3630" w:type="dxa"/>
          </w:tcPr>
          <w:p w14:paraId="0C9F8FAE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2"/>
            <w:hideMark/>
          </w:tcPr>
          <w:p w14:paraId="6057CF6A" w14:textId="77777777" w:rsidR="00DA15D9" w:rsidRPr="008F2A3E" w:rsidRDefault="00DA15D9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จำนวนหุ้นที่ถือ</w:t>
            </w:r>
          </w:p>
        </w:tc>
        <w:tc>
          <w:tcPr>
            <w:tcW w:w="1800" w:type="dxa"/>
            <w:gridSpan w:val="2"/>
            <w:hideMark/>
          </w:tcPr>
          <w:p w14:paraId="23BD011B" w14:textId="77777777" w:rsidR="00DA15D9" w:rsidRPr="008F2A3E" w:rsidRDefault="00DA15D9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800" w:type="dxa"/>
            <w:gridSpan w:val="2"/>
            <w:hideMark/>
          </w:tcPr>
          <w:p w14:paraId="24E03C5B" w14:textId="77777777" w:rsidR="00DA15D9" w:rsidRPr="008F2A3E" w:rsidRDefault="00DA15D9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มูลค่าเงินลงทุน</w:t>
            </w:r>
          </w:p>
        </w:tc>
      </w:tr>
      <w:tr w:rsidR="00DA15D9" w:rsidRPr="008F2A3E" w14:paraId="4AC9AC88" w14:textId="77777777" w:rsidTr="0091210F">
        <w:trPr>
          <w:cantSplit/>
          <w:trHeight w:val="306"/>
        </w:trPr>
        <w:tc>
          <w:tcPr>
            <w:tcW w:w="3630" w:type="dxa"/>
          </w:tcPr>
          <w:p w14:paraId="23DCB065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6467E7CF" w14:textId="77D481CF" w:rsidR="00DA15D9" w:rsidRPr="008F2A3E" w:rsidRDefault="00BD6F20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B0AB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82485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ก.</w:t>
            </w:r>
            <w:r w:rsidR="002B0ABD">
              <w:rPr>
                <w:rFonts w:ascii="Browallia New" w:hAnsi="Browallia New" w:cs="Browallia New" w:hint="cs"/>
                <w:sz w:val="24"/>
                <w:szCs w:val="24"/>
                <w:cs/>
              </w:rPr>
              <w:t>ย.</w:t>
            </w:r>
            <w:r w:rsidR="00DA15D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0134D73B" w14:textId="77777777" w:rsidR="00DA15D9" w:rsidRPr="008F2A3E" w:rsidRDefault="00BD6F20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="00DA15D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900" w:type="dxa"/>
            <w:hideMark/>
          </w:tcPr>
          <w:p w14:paraId="63319C8B" w14:textId="078A6D84" w:rsidR="00DA15D9" w:rsidRPr="008F2A3E" w:rsidRDefault="002B0ABD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2485B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.ย.</w:t>
            </w:r>
            <w:r w:rsidR="00DA15D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BD6F20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014F5D7D" w14:textId="77777777" w:rsidR="00DA15D9" w:rsidRPr="008F2A3E" w:rsidRDefault="00BD6F20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="00DA15D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900" w:type="dxa"/>
            <w:hideMark/>
          </w:tcPr>
          <w:p w14:paraId="5CC22CF2" w14:textId="6BA63194" w:rsidR="00DA15D9" w:rsidRPr="008F2A3E" w:rsidRDefault="002B0ABD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2485B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.ย.</w:t>
            </w:r>
            <w:r w:rsidR="00DA15D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BD6F20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20432406" w14:textId="77777777" w:rsidR="00DA15D9" w:rsidRPr="008F2A3E" w:rsidRDefault="00BD6F20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="00DA15D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</w:tr>
      <w:tr w:rsidR="00796D14" w:rsidRPr="008F2A3E" w14:paraId="6B5D441C" w14:textId="77777777" w:rsidTr="0091210F">
        <w:trPr>
          <w:cantSplit/>
          <w:trHeight w:val="207"/>
        </w:trPr>
        <w:tc>
          <w:tcPr>
            <w:tcW w:w="3630" w:type="dxa"/>
          </w:tcPr>
          <w:p w14:paraId="35ECB9A5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9AB96B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2BC82CD7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396D0E52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CB2DF1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AE3B56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272258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485B" w:rsidRPr="008F2A3E" w14:paraId="57B15CFD" w14:textId="77777777" w:rsidTr="0082485B">
        <w:trPr>
          <w:cantSplit/>
          <w:trHeight w:hRule="exact" w:val="216"/>
        </w:trPr>
        <w:tc>
          <w:tcPr>
            <w:tcW w:w="3630" w:type="dxa"/>
          </w:tcPr>
          <w:p w14:paraId="4EE8354D" w14:textId="77777777" w:rsidR="0082485B" w:rsidRPr="008F2A3E" w:rsidRDefault="0082485B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519B39" w14:textId="77777777" w:rsidR="0082485B" w:rsidRPr="008F2A3E" w:rsidRDefault="0082485B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BCA1C9" w14:textId="77777777" w:rsidR="0082485B" w:rsidRPr="008F2A3E" w:rsidRDefault="0082485B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97922F" w14:textId="77777777" w:rsidR="0082485B" w:rsidRPr="008F2A3E" w:rsidRDefault="0082485B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CFD9C9" w14:textId="77777777" w:rsidR="0082485B" w:rsidRPr="008F2A3E" w:rsidRDefault="0082485B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E2BD26" w14:textId="77777777" w:rsidR="0082485B" w:rsidRPr="008F2A3E" w:rsidRDefault="0082485B" w:rsidP="00796D14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7F3F6F" w14:textId="77777777" w:rsidR="0082485B" w:rsidRPr="008F2A3E" w:rsidRDefault="0082485B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E61BD" w:rsidRPr="008F2A3E" w14:paraId="05EF8032" w14:textId="77777777" w:rsidTr="0091210F">
        <w:trPr>
          <w:cantSplit/>
          <w:trHeight w:val="207"/>
        </w:trPr>
        <w:tc>
          <w:tcPr>
            <w:tcW w:w="3630" w:type="dxa"/>
          </w:tcPr>
          <w:p w14:paraId="740AE493" w14:textId="77777777" w:rsidR="000E61BD" w:rsidRPr="000C3FE3" w:rsidRDefault="000E61BD" w:rsidP="000E61BD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C3FE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ตราสารทุน </w:t>
            </w:r>
            <w:r w:rsidRPr="000C3FE3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- </w:t>
            </w:r>
            <w:r w:rsidRPr="000C3FE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บริษัท มิลล์คอน สตีล จำกัด </w:t>
            </w:r>
            <w:r w:rsidRPr="000C3FE3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Pr="000C3FE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มหาชน</w:t>
            </w:r>
            <w:r w:rsidRPr="000C3FE3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60EFC5B9" w14:textId="2AA06A91" w:rsidR="000E61BD" w:rsidRPr="000C3FE3" w:rsidRDefault="008169A4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778,560</w:t>
            </w:r>
          </w:p>
        </w:tc>
        <w:tc>
          <w:tcPr>
            <w:tcW w:w="900" w:type="dxa"/>
          </w:tcPr>
          <w:p w14:paraId="698140D1" w14:textId="635F962D" w:rsidR="000E61BD" w:rsidRPr="000C3FE3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D07A2">
              <w:rPr>
                <w:rFonts w:ascii="Browallia New" w:hAnsi="Browallia New" w:cs="Browallia New"/>
                <w:sz w:val="24"/>
                <w:szCs w:val="24"/>
              </w:rPr>
              <w:t>729,900</w:t>
            </w:r>
          </w:p>
        </w:tc>
        <w:tc>
          <w:tcPr>
            <w:tcW w:w="900" w:type="dxa"/>
          </w:tcPr>
          <w:p w14:paraId="1EA0805F" w14:textId="16A11BF9" w:rsidR="000E61BD" w:rsidRPr="000C3FE3" w:rsidRDefault="008169A4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17.</w:t>
            </w:r>
            <w:r w:rsidR="00996B04">
              <w:rPr>
                <w:rFonts w:ascii="Browallia New" w:hAnsi="Browallia New" w:cs="Browallia New"/>
                <w:sz w:val="24"/>
                <w:szCs w:val="24"/>
              </w:rPr>
              <w:t>97</w:t>
            </w:r>
          </w:p>
        </w:tc>
        <w:tc>
          <w:tcPr>
            <w:tcW w:w="900" w:type="dxa"/>
          </w:tcPr>
          <w:p w14:paraId="0E698C50" w14:textId="7AA09DAB" w:rsidR="000E61BD" w:rsidRPr="000C3FE3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D07A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ED07A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D07A2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900" w:type="dxa"/>
          </w:tcPr>
          <w:p w14:paraId="02389DB3" w14:textId="3F6D4FC5" w:rsidR="000E61BD" w:rsidRPr="000C3FE3" w:rsidRDefault="000D2B91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3FE3">
              <w:rPr>
                <w:rFonts w:ascii="Browallia New" w:hAnsi="Browallia New" w:cs="Browallia New"/>
                <w:sz w:val="24"/>
                <w:szCs w:val="24"/>
              </w:rPr>
              <w:t>1,279,101</w:t>
            </w:r>
          </w:p>
        </w:tc>
        <w:tc>
          <w:tcPr>
            <w:tcW w:w="900" w:type="dxa"/>
          </w:tcPr>
          <w:p w14:paraId="51069E30" w14:textId="77777777" w:rsidR="000E61BD" w:rsidRPr="000C3FE3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3FE3">
              <w:rPr>
                <w:rFonts w:ascii="Browallia New" w:hAnsi="Browallia New" w:cs="Browallia New"/>
                <w:sz w:val="24"/>
                <w:szCs w:val="24"/>
              </w:rPr>
              <w:t>1,279,101</w:t>
            </w:r>
          </w:p>
        </w:tc>
      </w:tr>
      <w:tr w:rsidR="000E61BD" w:rsidRPr="008F2A3E" w14:paraId="1FE9CB1C" w14:textId="77777777" w:rsidTr="004732BD">
        <w:trPr>
          <w:cantSplit/>
          <w:trHeight w:val="327"/>
        </w:trPr>
        <w:tc>
          <w:tcPr>
            <w:tcW w:w="3630" w:type="dxa"/>
            <w:hideMark/>
          </w:tcPr>
          <w:p w14:paraId="50159FBB" w14:textId="417AC52F" w:rsidR="000E61BD" w:rsidRPr="008F2A3E" w:rsidRDefault="000E61BD" w:rsidP="000E61BD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กำไร</w:t>
            </w: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ที่ยังไม่เกิดขึ้นจริง</w:t>
            </w:r>
          </w:p>
        </w:tc>
        <w:tc>
          <w:tcPr>
            <w:tcW w:w="900" w:type="dxa"/>
            <w:vAlign w:val="bottom"/>
          </w:tcPr>
          <w:p w14:paraId="689DB128" w14:textId="77777777" w:rsidR="000E61BD" w:rsidRPr="008F2A3E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A23EC6" w14:textId="77777777" w:rsidR="000E61BD" w:rsidRPr="008F2A3E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4EF357" w14:textId="77777777" w:rsidR="000E61BD" w:rsidRPr="008F2A3E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DA4065" w14:textId="77777777" w:rsidR="000E61BD" w:rsidRPr="008F2A3E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E56332" w14:textId="2B0072CF" w:rsidR="000E61BD" w:rsidRPr="008F2A3E" w:rsidRDefault="008169A4" w:rsidP="000E61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169A4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69A4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900" w:type="dxa"/>
            <w:vAlign w:val="bottom"/>
          </w:tcPr>
          <w:p w14:paraId="301B3C6C" w14:textId="77777777" w:rsidR="000E61BD" w:rsidRPr="008F2A3E" w:rsidRDefault="000E61BD" w:rsidP="000E61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5,523</w:t>
            </w:r>
          </w:p>
        </w:tc>
      </w:tr>
      <w:tr w:rsidR="000E61BD" w:rsidRPr="008F2A3E" w14:paraId="0AD20AAC" w14:textId="77777777" w:rsidTr="0091210F">
        <w:trPr>
          <w:cantSplit/>
          <w:trHeight w:val="327"/>
        </w:trPr>
        <w:tc>
          <w:tcPr>
            <w:tcW w:w="3630" w:type="dxa"/>
          </w:tcPr>
          <w:p w14:paraId="6721BCC6" w14:textId="77777777" w:rsidR="000E61BD" w:rsidRPr="008F2A3E" w:rsidRDefault="000E61BD" w:rsidP="000E61BD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หลักทรัพย์เผื่อขาย - สุทธิ</w:t>
            </w:r>
          </w:p>
        </w:tc>
        <w:tc>
          <w:tcPr>
            <w:tcW w:w="900" w:type="dxa"/>
            <w:vAlign w:val="bottom"/>
          </w:tcPr>
          <w:p w14:paraId="1453DC56" w14:textId="77777777" w:rsidR="000E61BD" w:rsidRPr="008F2A3E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389200" w14:textId="77777777" w:rsidR="000E61BD" w:rsidRPr="008F2A3E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460422" w14:textId="77777777" w:rsidR="000E61BD" w:rsidRPr="008F2A3E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196930" w14:textId="77777777" w:rsidR="000E61BD" w:rsidRPr="008F2A3E" w:rsidRDefault="000E61BD" w:rsidP="000E61B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E5324D" w14:textId="3CB24F02" w:rsidR="000E61BD" w:rsidRPr="008F2A3E" w:rsidRDefault="008169A4" w:rsidP="000E61BD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1,393,622</w:t>
            </w:r>
          </w:p>
        </w:tc>
        <w:tc>
          <w:tcPr>
            <w:tcW w:w="900" w:type="dxa"/>
            <w:vAlign w:val="bottom"/>
          </w:tcPr>
          <w:p w14:paraId="12C781FA" w14:textId="77777777" w:rsidR="000E61BD" w:rsidRPr="008F2A3E" w:rsidRDefault="000E61BD" w:rsidP="000E61BD">
            <w:pPr>
              <w:pBdr>
                <w:bottom w:val="single" w:sz="12" w:space="1" w:color="auto"/>
              </w:pBd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1,284,624</w:t>
            </w:r>
          </w:p>
        </w:tc>
      </w:tr>
    </w:tbl>
    <w:p w14:paraId="2FEA1B56" w14:textId="09D703F5" w:rsidR="001D1FAF" w:rsidRDefault="00BE586B" w:rsidP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  <w:r w:rsidRPr="006D54BE">
        <w:rPr>
          <w:rFonts w:ascii="Browallia New" w:hAnsi="Browallia New" w:cs="Browallia New" w:hint="cs"/>
          <w:sz w:val="28"/>
          <w:szCs w:val="28"/>
          <w:cs/>
        </w:rPr>
        <w:lastRenderedPageBreak/>
        <w:t>ในระหว่าง</w:t>
      </w:r>
      <w:r w:rsidRPr="0092165C">
        <w:rPr>
          <w:rFonts w:ascii="Browallia New" w:hAnsi="Browallia New" w:cs="Browallia New" w:hint="cs"/>
          <w:sz w:val="28"/>
          <w:szCs w:val="28"/>
          <w:cs/>
        </w:rPr>
        <w:t>งวด</w:t>
      </w:r>
      <w:r w:rsidR="0082485B" w:rsidRPr="0092165C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2B0ABD" w:rsidRPr="0092165C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Pr="0092165C">
        <w:rPr>
          <w:rFonts w:ascii="Browallia New" w:hAnsi="Browallia New" w:cs="Browallia New" w:hint="cs"/>
          <w:sz w:val="28"/>
          <w:szCs w:val="28"/>
          <w:cs/>
        </w:rPr>
        <w:t xml:space="preserve">สิ้นสุดวันที่ </w:t>
      </w:r>
      <w:r w:rsidR="002B0ABD" w:rsidRPr="0092165C">
        <w:rPr>
          <w:rFonts w:ascii="Browallia New" w:hAnsi="Browallia New" w:cs="Browallia New"/>
          <w:sz w:val="28"/>
          <w:szCs w:val="28"/>
        </w:rPr>
        <w:t xml:space="preserve">30 </w:t>
      </w:r>
      <w:r w:rsidR="0082485B" w:rsidRPr="0092165C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92165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92165C">
        <w:rPr>
          <w:rFonts w:ascii="Browallia New" w:hAnsi="Browallia New" w:cs="Browallia New"/>
          <w:sz w:val="28"/>
          <w:szCs w:val="28"/>
        </w:rPr>
        <w:t xml:space="preserve">2561 </w:t>
      </w:r>
      <w:r w:rsidRPr="0092165C">
        <w:rPr>
          <w:rFonts w:ascii="Browallia New" w:hAnsi="Browallia New" w:cs="Browallia New"/>
          <w:sz w:val="28"/>
          <w:szCs w:val="28"/>
          <w:cs/>
        </w:rPr>
        <w:t xml:space="preserve">บริษัท มิลล์คอน สตีล จำกัด </w:t>
      </w:r>
      <w:r w:rsidRPr="0092165C">
        <w:rPr>
          <w:rFonts w:ascii="Browallia New" w:hAnsi="Browallia New" w:cs="Browallia New"/>
          <w:sz w:val="28"/>
          <w:szCs w:val="28"/>
        </w:rPr>
        <w:t>(</w:t>
      </w:r>
      <w:r w:rsidRPr="0092165C">
        <w:rPr>
          <w:rFonts w:ascii="Browallia New" w:hAnsi="Browallia New" w:cs="Browallia New"/>
          <w:sz w:val="28"/>
          <w:szCs w:val="28"/>
          <w:cs/>
        </w:rPr>
        <w:t>มหาชน</w:t>
      </w:r>
      <w:r w:rsidRPr="0092165C">
        <w:rPr>
          <w:rFonts w:ascii="Browallia New" w:hAnsi="Browallia New" w:cs="Browallia New"/>
          <w:sz w:val="28"/>
          <w:szCs w:val="28"/>
        </w:rPr>
        <w:t>)</w:t>
      </w:r>
      <w:r w:rsidRPr="0092165C">
        <w:rPr>
          <w:rFonts w:ascii="Browallia New" w:hAnsi="Browallia New" w:cs="Browallia New" w:hint="cs"/>
          <w:sz w:val="28"/>
          <w:szCs w:val="28"/>
          <w:cs/>
        </w:rPr>
        <w:t xml:space="preserve"> มีการเพิ่มทุน เป็นผลให้สัดส่วนการลงทุนของบริษัทลดลงร้อยละ </w:t>
      </w:r>
      <w:r w:rsidR="000C3FE3" w:rsidRPr="0092165C">
        <w:rPr>
          <w:rFonts w:ascii="Browallia New" w:hAnsi="Browallia New" w:cs="Browallia New"/>
          <w:sz w:val="28"/>
          <w:szCs w:val="28"/>
        </w:rPr>
        <w:t xml:space="preserve">0.93 </w:t>
      </w:r>
      <w:r w:rsidRPr="0092165C">
        <w:rPr>
          <w:rFonts w:ascii="Browallia New" w:hAnsi="Browallia New" w:cs="Browallia New" w:hint="cs"/>
          <w:sz w:val="28"/>
          <w:szCs w:val="28"/>
          <w:cs/>
        </w:rPr>
        <w:t>จากร้อย</w:t>
      </w:r>
      <w:r w:rsidRPr="008C3091">
        <w:rPr>
          <w:rFonts w:ascii="Browallia New" w:hAnsi="Browallia New" w:cs="Browallia New" w:hint="cs"/>
          <w:sz w:val="28"/>
          <w:szCs w:val="28"/>
          <w:cs/>
        </w:rPr>
        <w:t xml:space="preserve">ละ </w:t>
      </w:r>
      <w:r w:rsidR="000C3FE3" w:rsidRPr="008C3091">
        <w:rPr>
          <w:rFonts w:ascii="Browallia New" w:hAnsi="Browallia New" w:cs="Browallia New"/>
          <w:sz w:val="28"/>
          <w:szCs w:val="28"/>
        </w:rPr>
        <w:t>18.90</w:t>
      </w:r>
      <w:r w:rsidRPr="008C3091">
        <w:rPr>
          <w:rFonts w:ascii="Browallia New" w:hAnsi="Browallia New" w:cs="Browallia New" w:hint="cs"/>
          <w:sz w:val="28"/>
          <w:szCs w:val="28"/>
          <w:cs/>
        </w:rPr>
        <w:t xml:space="preserve"> เป็นร้อยละ</w:t>
      </w:r>
      <w:r w:rsidR="000C3FE3" w:rsidRPr="008C3091">
        <w:rPr>
          <w:rFonts w:ascii="Browallia New" w:hAnsi="Browallia New" w:cs="Browallia New"/>
          <w:sz w:val="28"/>
          <w:szCs w:val="28"/>
        </w:rPr>
        <w:t xml:space="preserve"> 17.97</w:t>
      </w:r>
    </w:p>
    <w:p w14:paraId="5C4D54CB" w14:textId="77777777" w:rsidR="001D1FAF" w:rsidRDefault="001D1FAF" w:rsidP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343400A0" w14:textId="6F315407" w:rsidR="00916230" w:rsidRDefault="001D1FAF" w:rsidP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27C40"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="0082485B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427C40">
        <w:rPr>
          <w:rFonts w:ascii="Browallia New" w:hAnsi="Browallia New" w:cs="Browallia New" w:hint="cs"/>
          <w:sz w:val="28"/>
          <w:szCs w:val="28"/>
          <w:cs/>
        </w:rPr>
        <w:t xml:space="preserve">เดือนสิ้นสุดวันที่ </w:t>
      </w:r>
      <w:r w:rsidRPr="00427C40">
        <w:rPr>
          <w:rFonts w:ascii="Browallia New" w:hAnsi="Browallia New" w:cs="Browallia New"/>
          <w:sz w:val="28"/>
          <w:szCs w:val="28"/>
        </w:rPr>
        <w:t xml:space="preserve">30 </w:t>
      </w:r>
      <w:r w:rsidR="0082485B" w:rsidRPr="0082485B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427C4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427C40">
        <w:rPr>
          <w:rFonts w:ascii="Browallia New" w:hAnsi="Browallia New" w:cs="Browallia New"/>
          <w:sz w:val="28"/>
          <w:szCs w:val="28"/>
        </w:rPr>
        <w:t xml:space="preserve">2561 </w:t>
      </w:r>
      <w:r w:rsidR="00BE19E3" w:rsidRPr="00427C40">
        <w:rPr>
          <w:rFonts w:ascii="Browallia New" w:hAnsi="Browallia New" w:cs="Browallia New" w:hint="cs"/>
          <w:sz w:val="28"/>
          <w:szCs w:val="28"/>
          <w:cs/>
        </w:rPr>
        <w:t>บริษัทได้รับ</w:t>
      </w:r>
      <w:r w:rsidR="00020DCE" w:rsidRPr="00427C40">
        <w:rPr>
          <w:rFonts w:ascii="Browallia New" w:hAnsi="Browallia New" w:cs="Browallia New" w:hint="cs"/>
          <w:sz w:val="28"/>
          <w:szCs w:val="28"/>
          <w:cs/>
        </w:rPr>
        <w:t>หุ้นปัน</w:t>
      </w:r>
      <w:r w:rsidR="00020DCE" w:rsidRPr="00964F37">
        <w:rPr>
          <w:rFonts w:ascii="Browallia New" w:hAnsi="Browallia New" w:cs="Browallia New" w:hint="cs"/>
          <w:sz w:val="28"/>
          <w:szCs w:val="28"/>
          <w:cs/>
        </w:rPr>
        <w:t>ผล</w:t>
      </w:r>
      <w:r w:rsidR="00020DCE">
        <w:rPr>
          <w:rFonts w:ascii="Browallia New" w:hAnsi="Browallia New" w:cs="Browallia New" w:hint="cs"/>
          <w:sz w:val="28"/>
          <w:szCs w:val="28"/>
          <w:cs/>
        </w:rPr>
        <w:t>จาก</w:t>
      </w:r>
      <w:r w:rsidR="008C3091">
        <w:rPr>
          <w:rFonts w:ascii="Browallia New" w:hAnsi="Browallia New" w:cs="Browallia New" w:hint="cs"/>
          <w:sz w:val="28"/>
          <w:szCs w:val="28"/>
          <w:cs/>
        </w:rPr>
        <w:t xml:space="preserve">บริษัท มิลล์คอน สตีล จำกัด (มหาชน) </w:t>
      </w:r>
      <w:r w:rsidR="00020DCE" w:rsidRPr="00964F37">
        <w:rPr>
          <w:rFonts w:ascii="Browallia New" w:hAnsi="Browallia New" w:cs="Browallia New" w:hint="cs"/>
          <w:sz w:val="28"/>
          <w:szCs w:val="28"/>
          <w:cs/>
        </w:rPr>
        <w:t>ในอัตรา</w:t>
      </w:r>
      <w:r w:rsidR="00020DCE">
        <w:rPr>
          <w:rFonts w:ascii="Browallia New" w:hAnsi="Browallia New" w:cs="Browallia New" w:hint="cs"/>
          <w:sz w:val="28"/>
          <w:szCs w:val="28"/>
          <w:cs/>
        </w:rPr>
        <w:t xml:space="preserve">หุ้นละ </w:t>
      </w:r>
      <w:r w:rsidR="00020DCE">
        <w:rPr>
          <w:rFonts w:ascii="Browallia New" w:hAnsi="Browallia New" w:cs="Browallia New"/>
          <w:sz w:val="28"/>
          <w:szCs w:val="28"/>
        </w:rPr>
        <w:t xml:space="preserve">0.0267 </w:t>
      </w:r>
      <w:r w:rsidR="00020DCE">
        <w:rPr>
          <w:rFonts w:ascii="Browallia New" w:hAnsi="Browallia New" w:cs="Browallia New" w:hint="cs"/>
          <w:sz w:val="28"/>
          <w:szCs w:val="28"/>
          <w:cs/>
        </w:rPr>
        <w:t>บาท ในอัตรา</w:t>
      </w:r>
      <w:r w:rsidR="00020DCE">
        <w:rPr>
          <w:rFonts w:ascii="Browallia New" w:hAnsi="Browallia New" w:cs="Browallia New"/>
          <w:sz w:val="28"/>
          <w:szCs w:val="28"/>
        </w:rPr>
        <w:t xml:space="preserve"> </w:t>
      </w:r>
      <w:r w:rsidR="00020DCE" w:rsidRPr="00964F37">
        <w:rPr>
          <w:rFonts w:ascii="Browallia New" w:hAnsi="Browallia New" w:cs="Browallia New"/>
          <w:sz w:val="28"/>
          <w:szCs w:val="28"/>
        </w:rPr>
        <w:t xml:space="preserve">15 </w:t>
      </w:r>
      <w:r w:rsidR="00020DCE" w:rsidRPr="00964F37">
        <w:rPr>
          <w:rFonts w:ascii="Browallia New" w:hAnsi="Browallia New" w:cs="Browallia New" w:hint="cs"/>
          <w:sz w:val="28"/>
          <w:szCs w:val="28"/>
          <w:cs/>
        </w:rPr>
        <w:t>หุ้นสามัญ</w:t>
      </w:r>
      <w:r w:rsidR="00CF65AC">
        <w:rPr>
          <w:rFonts w:ascii="Browallia New" w:hAnsi="Browallia New" w:cs="Browallia New" w:hint="cs"/>
          <w:sz w:val="28"/>
          <w:szCs w:val="28"/>
          <w:cs/>
        </w:rPr>
        <w:t>เดิม</w:t>
      </w:r>
      <w:r w:rsidR="00020DCE" w:rsidRPr="00964F37">
        <w:rPr>
          <w:rFonts w:ascii="Browallia New" w:hAnsi="Browallia New" w:cs="Browallia New" w:hint="cs"/>
          <w:sz w:val="28"/>
          <w:szCs w:val="28"/>
          <w:cs/>
        </w:rPr>
        <w:t xml:space="preserve">ต่อ </w:t>
      </w:r>
      <w:r w:rsidR="00020DCE" w:rsidRPr="00964F37">
        <w:rPr>
          <w:rFonts w:ascii="Browallia New" w:hAnsi="Browallia New" w:cs="Browallia New"/>
          <w:sz w:val="28"/>
          <w:szCs w:val="28"/>
        </w:rPr>
        <w:t xml:space="preserve">1 </w:t>
      </w:r>
      <w:r w:rsidR="00020DCE" w:rsidRPr="00964F37">
        <w:rPr>
          <w:rFonts w:ascii="Browallia New" w:hAnsi="Browallia New" w:cs="Browallia New" w:hint="cs"/>
          <w:sz w:val="28"/>
          <w:szCs w:val="28"/>
          <w:cs/>
        </w:rPr>
        <w:t>หุ้นสามัญ</w:t>
      </w:r>
      <w:r w:rsidR="00020DCE" w:rsidRPr="00BB2B1A">
        <w:rPr>
          <w:rFonts w:ascii="Browallia New" w:hAnsi="Browallia New" w:cs="Browallia New" w:hint="cs"/>
          <w:sz w:val="28"/>
          <w:szCs w:val="28"/>
          <w:cs/>
        </w:rPr>
        <w:t>ปันผล</w:t>
      </w:r>
      <w:r w:rsidR="00182500">
        <w:rPr>
          <w:rFonts w:ascii="Browallia New" w:hAnsi="Browallia New" w:cs="Browallia New" w:hint="cs"/>
          <w:sz w:val="28"/>
          <w:szCs w:val="28"/>
          <w:cs/>
        </w:rPr>
        <w:t xml:space="preserve"> โดยได้รับตามสัดส่วน</w:t>
      </w:r>
      <w:r w:rsidR="00020DCE" w:rsidRPr="00BB2B1A">
        <w:rPr>
          <w:rFonts w:ascii="Browallia New" w:hAnsi="Browallia New" w:cs="Browallia New" w:hint="cs"/>
          <w:sz w:val="28"/>
          <w:szCs w:val="28"/>
          <w:cs/>
        </w:rPr>
        <w:t xml:space="preserve">เป็นจำนวน </w:t>
      </w:r>
      <w:r w:rsidR="00020DCE" w:rsidRPr="00BB2B1A">
        <w:rPr>
          <w:rFonts w:ascii="Browallia New" w:hAnsi="Browallia New" w:cs="Browallia New"/>
          <w:sz w:val="28"/>
          <w:szCs w:val="28"/>
        </w:rPr>
        <w:t xml:space="preserve">48.66 </w:t>
      </w:r>
      <w:r w:rsidR="00020DCE" w:rsidRPr="00BB2B1A">
        <w:rPr>
          <w:rFonts w:ascii="Browallia New" w:hAnsi="Browallia New" w:cs="Browallia New" w:hint="cs"/>
          <w:sz w:val="28"/>
          <w:szCs w:val="28"/>
          <w:cs/>
        </w:rPr>
        <w:t>ล้านหุ้น</w:t>
      </w:r>
      <w:r w:rsidR="004B11EE">
        <w:rPr>
          <w:rFonts w:ascii="Browallia New" w:hAnsi="Browallia New" w:cs="Browallia New" w:hint="cs"/>
          <w:sz w:val="28"/>
          <w:szCs w:val="28"/>
          <w:cs/>
        </w:rPr>
        <w:t xml:space="preserve"> ซึ่งไม่ทำให้สัดส่วนการลงทุนเปลี่ยนแปลง</w:t>
      </w:r>
      <w:r w:rsidR="00020DCE" w:rsidRPr="00BB2B1A">
        <w:rPr>
          <w:rFonts w:ascii="Browallia New" w:hAnsi="Browallia New" w:cs="Browallia New"/>
          <w:sz w:val="28"/>
          <w:szCs w:val="28"/>
        </w:rPr>
        <w:t xml:space="preserve"> </w:t>
      </w:r>
      <w:r w:rsidR="00020DCE" w:rsidRPr="00BB2B1A">
        <w:rPr>
          <w:rFonts w:ascii="Browallia New" w:hAnsi="Browallia New" w:cs="Browallia New" w:hint="cs"/>
          <w:sz w:val="28"/>
          <w:szCs w:val="28"/>
          <w:cs/>
        </w:rPr>
        <w:t>และเงินปันผล</w:t>
      </w:r>
      <w:r w:rsidR="00020DCE">
        <w:rPr>
          <w:rFonts w:ascii="Browallia New" w:hAnsi="Browallia New" w:cs="Browallia New" w:hint="cs"/>
          <w:sz w:val="28"/>
          <w:szCs w:val="28"/>
          <w:cs/>
        </w:rPr>
        <w:t xml:space="preserve">ในอัตราหุ้นละ </w:t>
      </w:r>
      <w:r w:rsidR="00020DCE">
        <w:rPr>
          <w:rFonts w:ascii="Browallia New" w:hAnsi="Browallia New" w:cs="Browallia New"/>
          <w:sz w:val="28"/>
          <w:szCs w:val="28"/>
        </w:rPr>
        <w:t xml:space="preserve">0.0033 </w:t>
      </w:r>
      <w:r w:rsidR="00020DCE">
        <w:rPr>
          <w:rFonts w:ascii="Browallia New" w:hAnsi="Browallia New" w:cs="Browallia New" w:hint="cs"/>
          <w:sz w:val="28"/>
          <w:szCs w:val="28"/>
          <w:cs/>
        </w:rPr>
        <w:t>บาท</w:t>
      </w:r>
      <w:r w:rsidR="004B11EE">
        <w:rPr>
          <w:rFonts w:ascii="Browallia New" w:hAnsi="Browallia New" w:cs="Browallia New" w:hint="cs"/>
          <w:sz w:val="28"/>
          <w:szCs w:val="28"/>
          <w:cs/>
        </w:rPr>
        <w:t xml:space="preserve"> เป็นจำนวนเงิน </w:t>
      </w:r>
      <w:r w:rsidR="004B11EE">
        <w:rPr>
          <w:rFonts w:ascii="Browallia New" w:hAnsi="Browallia New" w:cs="Browallia New"/>
          <w:sz w:val="28"/>
          <w:szCs w:val="28"/>
        </w:rPr>
        <w:t xml:space="preserve">2.41 </w:t>
      </w:r>
      <w:r w:rsidR="004B11EE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020DCE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4A08D935" w14:textId="64A767EE" w:rsidR="00A25D57" w:rsidRDefault="00A25D57" w:rsidP="00BE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5081B359" w14:textId="424E5D5E" w:rsidR="00EE542D" w:rsidRDefault="00DA15D9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รายการเคลื่อนไหวสำหรับงวด</w:t>
      </w:r>
      <w:r w:rsidR="0082485B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2B0ABD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82485B" w:rsidRPr="0082485B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สำหรับปีสิ้นสุดวันที่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ธันวาคม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2560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ของเงินลงทุน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ในหลักทรัพย์</w:t>
      </w:r>
      <w:r w:rsidRPr="008F2A3E">
        <w:rPr>
          <w:rFonts w:ascii="Browallia New" w:hAnsi="Browallia New" w:cs="Browallia New"/>
          <w:sz w:val="28"/>
          <w:szCs w:val="28"/>
          <w:cs/>
        </w:rPr>
        <w:t>เผื่อขาย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ACA4928" w14:textId="77777777" w:rsidR="006F0042" w:rsidRPr="008F2A3E" w:rsidRDefault="006F0042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252"/>
        <w:gridCol w:w="632"/>
        <w:gridCol w:w="1890"/>
        <w:gridCol w:w="270"/>
        <w:gridCol w:w="1886"/>
      </w:tblGrid>
      <w:tr w:rsidR="00DA15D9" w:rsidRPr="0082485B" w14:paraId="7809E01F" w14:textId="77777777" w:rsidTr="0091210F">
        <w:tc>
          <w:tcPr>
            <w:tcW w:w="4252" w:type="dxa"/>
          </w:tcPr>
          <w:p w14:paraId="5D65459E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78" w:type="dxa"/>
            <w:gridSpan w:val="4"/>
          </w:tcPr>
          <w:p w14:paraId="112CA02F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DA15D9" w:rsidRPr="0082485B" w14:paraId="6285CF73" w14:textId="77777777" w:rsidTr="0082485B">
        <w:tc>
          <w:tcPr>
            <w:tcW w:w="4252" w:type="dxa"/>
          </w:tcPr>
          <w:p w14:paraId="2DE7F62E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2" w:type="dxa"/>
          </w:tcPr>
          <w:p w14:paraId="36DC125C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46" w:type="dxa"/>
            <w:gridSpan w:val="3"/>
            <w:tcBorders>
              <w:bottom w:val="single" w:sz="4" w:space="0" w:color="auto"/>
            </w:tcBorders>
          </w:tcPr>
          <w:p w14:paraId="33B9307C" w14:textId="77777777" w:rsidR="00DA15D9" w:rsidRPr="0082485B" w:rsidRDefault="00DA15D9" w:rsidP="009121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งบการเงินรวมและงบการเงิน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เฉพาะของบริษัท</w:t>
            </w:r>
          </w:p>
        </w:tc>
      </w:tr>
      <w:tr w:rsidR="00DA15D9" w:rsidRPr="0082485B" w14:paraId="353A9C99" w14:textId="77777777" w:rsidTr="0082485B">
        <w:trPr>
          <w:trHeight w:val="351"/>
        </w:trPr>
        <w:tc>
          <w:tcPr>
            <w:tcW w:w="4252" w:type="dxa"/>
          </w:tcPr>
          <w:p w14:paraId="427456C7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0431EEA2" w14:textId="77777777" w:rsidR="00DA15D9" w:rsidRPr="0082485B" w:rsidRDefault="00DA15D9" w:rsidP="009121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A9C6444" w14:textId="77E4CB1E" w:rsidR="00DA15D9" w:rsidRPr="0082485B" w:rsidRDefault="002B0ABD" w:rsidP="0091210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82485B"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DA15D9" w:rsidRPr="0082485B">
              <w:rPr>
                <w:rFonts w:ascii="Browallia New" w:eastAsia="SimSun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BD6F20"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70" w:type="dxa"/>
            <w:vAlign w:val="bottom"/>
          </w:tcPr>
          <w:p w14:paraId="2CBF4D03" w14:textId="77777777" w:rsidR="00DA15D9" w:rsidRPr="0082485B" w:rsidRDefault="00DA15D9" w:rsidP="0091210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</w:tcPr>
          <w:p w14:paraId="41FA2A6E" w14:textId="77777777" w:rsidR="00DA15D9" w:rsidRPr="0082485B" w:rsidRDefault="00BD6F20" w:rsidP="0091210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DA15D9"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DA15D9" w:rsidRPr="0082485B" w14:paraId="78937526" w14:textId="77777777" w:rsidTr="0082485B">
        <w:trPr>
          <w:trHeight w:val="113"/>
        </w:trPr>
        <w:tc>
          <w:tcPr>
            <w:tcW w:w="4252" w:type="dxa"/>
          </w:tcPr>
          <w:p w14:paraId="24965CDF" w14:textId="77777777" w:rsidR="00DA15D9" w:rsidRPr="0082485B" w:rsidRDefault="00DA15D9" w:rsidP="0091210F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632" w:type="dxa"/>
          </w:tcPr>
          <w:p w14:paraId="37758ED6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3F56795" w14:textId="77777777" w:rsidR="00DA15D9" w:rsidRPr="0082485B" w:rsidRDefault="00DA15D9" w:rsidP="0091210F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938FAD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6" w:type="dxa"/>
          </w:tcPr>
          <w:p w14:paraId="7FFBC3CC" w14:textId="77777777" w:rsidR="00DA15D9" w:rsidRPr="0082485B" w:rsidRDefault="00DA15D9" w:rsidP="0091210F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0E61BD" w:rsidRPr="0082485B" w14:paraId="742F03BC" w14:textId="77777777" w:rsidTr="0082485B">
        <w:trPr>
          <w:trHeight w:val="113"/>
        </w:trPr>
        <w:tc>
          <w:tcPr>
            <w:tcW w:w="4252" w:type="dxa"/>
          </w:tcPr>
          <w:p w14:paraId="4C021F60" w14:textId="77777777" w:rsidR="000E61BD" w:rsidRPr="0082485B" w:rsidRDefault="000E61BD" w:rsidP="000E61BD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2485B">
              <w:rPr>
                <w:rFonts w:ascii="Browallia New" w:hAnsi="Browallia New" w:cs="Browallia New"/>
                <w:color w:val="auto"/>
                <w:cs/>
              </w:rPr>
              <w:t>ราคาตามบัญชี ณ วันต้น</w:t>
            </w:r>
            <w:r w:rsidRPr="0082485B">
              <w:rPr>
                <w:rFonts w:ascii="Browallia New" w:hAnsi="Browallia New" w:cs="Browallia New" w:hint="cs"/>
                <w:color w:val="auto"/>
                <w:cs/>
              </w:rPr>
              <w:t>งวด</w:t>
            </w:r>
            <w:r w:rsidRPr="0082485B">
              <w:rPr>
                <w:rFonts w:ascii="Browallia New" w:hAnsi="Browallia New" w:cs="Browallia New"/>
                <w:color w:val="auto"/>
              </w:rPr>
              <w:t>/</w:t>
            </w:r>
            <w:r w:rsidRPr="0082485B">
              <w:rPr>
                <w:rFonts w:ascii="Browallia New" w:hAnsi="Browallia New" w:cs="Browallia New" w:hint="cs"/>
                <w:color w:val="auto"/>
                <w:cs/>
              </w:rPr>
              <w:t>ปี</w:t>
            </w:r>
          </w:p>
        </w:tc>
        <w:tc>
          <w:tcPr>
            <w:tcW w:w="632" w:type="dxa"/>
          </w:tcPr>
          <w:p w14:paraId="087A875C" w14:textId="77777777" w:rsidR="000E61BD" w:rsidRPr="0082485B" w:rsidRDefault="000E61BD" w:rsidP="000E61B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FA793F6" w14:textId="447DC748" w:rsidR="000E61BD" w:rsidRPr="0082485B" w:rsidRDefault="008169A4" w:rsidP="000E61BD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69A4">
              <w:rPr>
                <w:rFonts w:ascii="Browallia New" w:hAnsi="Browallia New" w:cs="Browallia New"/>
                <w:sz w:val="28"/>
                <w:szCs w:val="28"/>
                <w:lang w:val="en-GB"/>
              </w:rPr>
              <w:t>1,284,624</w:t>
            </w:r>
          </w:p>
        </w:tc>
        <w:tc>
          <w:tcPr>
            <w:tcW w:w="270" w:type="dxa"/>
          </w:tcPr>
          <w:p w14:paraId="3AE41F68" w14:textId="77777777" w:rsidR="000E61BD" w:rsidRPr="0082485B" w:rsidRDefault="000E61BD" w:rsidP="000E61B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6" w:type="dxa"/>
            <w:vAlign w:val="bottom"/>
          </w:tcPr>
          <w:p w14:paraId="5C95A6DB" w14:textId="77777777" w:rsidR="000E61BD" w:rsidRPr="0082485B" w:rsidRDefault="000E61BD" w:rsidP="000E61BD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2485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Pr="0082485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</w:p>
        </w:tc>
      </w:tr>
      <w:tr w:rsidR="000E61BD" w:rsidRPr="0082485B" w14:paraId="623CB864" w14:textId="77777777" w:rsidTr="0082485B">
        <w:trPr>
          <w:trHeight w:val="113"/>
        </w:trPr>
        <w:tc>
          <w:tcPr>
            <w:tcW w:w="4252" w:type="dxa"/>
          </w:tcPr>
          <w:p w14:paraId="4AAF3DE1" w14:textId="6F99FDB8" w:rsidR="000E61BD" w:rsidRPr="0082485B" w:rsidRDefault="000E61BD" w:rsidP="000E61BD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2485B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กำไร</w:t>
            </w:r>
            <w:r w:rsidRPr="0082485B">
              <w:rPr>
                <w:rFonts w:ascii="Browallia New" w:hAnsi="Browallia New" w:cs="Browallia New" w:hint="cs"/>
                <w:color w:val="auto"/>
                <w:cs/>
              </w:rPr>
              <w:t>ที่ยังไม่เกิดขึ้นจริง</w:t>
            </w:r>
          </w:p>
        </w:tc>
        <w:tc>
          <w:tcPr>
            <w:tcW w:w="632" w:type="dxa"/>
          </w:tcPr>
          <w:p w14:paraId="3FE5C0DF" w14:textId="77777777" w:rsidR="000E61BD" w:rsidRPr="0082485B" w:rsidRDefault="000E61BD" w:rsidP="000E61B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C250692" w14:textId="03827DDA" w:rsidR="000E61BD" w:rsidRPr="0082485B" w:rsidRDefault="008169A4" w:rsidP="000E61BD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108,998</w:t>
            </w:r>
          </w:p>
        </w:tc>
        <w:tc>
          <w:tcPr>
            <w:tcW w:w="270" w:type="dxa"/>
          </w:tcPr>
          <w:p w14:paraId="637A0DE4" w14:textId="77777777" w:rsidR="000E61BD" w:rsidRPr="0082485B" w:rsidRDefault="000E61BD" w:rsidP="000E61B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</w:tcPr>
          <w:p w14:paraId="5C73D199" w14:textId="77777777" w:rsidR="000E61BD" w:rsidRPr="0082485B" w:rsidRDefault="000E61BD" w:rsidP="000E61BD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Pr="0082485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</w:p>
        </w:tc>
      </w:tr>
      <w:tr w:rsidR="000E61BD" w:rsidRPr="0082485B" w14:paraId="5DC02EFB" w14:textId="77777777" w:rsidTr="0082485B">
        <w:trPr>
          <w:trHeight w:val="113"/>
        </w:trPr>
        <w:tc>
          <w:tcPr>
            <w:tcW w:w="4252" w:type="dxa"/>
          </w:tcPr>
          <w:p w14:paraId="4E7ABE0D" w14:textId="77777777" w:rsidR="000E61BD" w:rsidRPr="0082485B" w:rsidRDefault="000E61BD" w:rsidP="000E61BD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2485B">
              <w:rPr>
                <w:rFonts w:ascii="Browallia New" w:hAnsi="Browallia New" w:cs="Browallia New"/>
                <w:color w:val="auto"/>
                <w:cs/>
              </w:rPr>
              <w:t>ราคาตามบัญชี ณ</w:t>
            </w:r>
            <w:r w:rsidRPr="0082485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82485B">
              <w:rPr>
                <w:rFonts w:ascii="Browallia New" w:hAnsi="Browallia New" w:cs="Browallia New"/>
                <w:color w:val="auto"/>
                <w:cs/>
              </w:rPr>
              <w:t>วันสิ้น</w:t>
            </w:r>
            <w:r w:rsidRPr="0082485B">
              <w:rPr>
                <w:rFonts w:ascii="Browallia New" w:hAnsi="Browallia New" w:cs="Browallia New" w:hint="cs"/>
                <w:color w:val="auto"/>
                <w:cs/>
              </w:rPr>
              <w:t>งวด</w:t>
            </w:r>
            <w:r w:rsidRPr="0082485B">
              <w:rPr>
                <w:rFonts w:ascii="Browallia New" w:hAnsi="Browallia New" w:cs="Browallia New"/>
                <w:color w:val="auto"/>
              </w:rPr>
              <w:t>/</w:t>
            </w:r>
            <w:r w:rsidRPr="0082485B">
              <w:rPr>
                <w:rFonts w:ascii="Browallia New" w:hAnsi="Browallia New" w:cs="Browallia New" w:hint="cs"/>
                <w:color w:val="auto"/>
                <w:cs/>
              </w:rPr>
              <w:t>ปี</w:t>
            </w:r>
          </w:p>
        </w:tc>
        <w:tc>
          <w:tcPr>
            <w:tcW w:w="632" w:type="dxa"/>
          </w:tcPr>
          <w:p w14:paraId="55D9DDE0" w14:textId="77777777" w:rsidR="000E61BD" w:rsidRPr="0082485B" w:rsidRDefault="000E61BD" w:rsidP="000E61B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221BC75" w14:textId="532CDBCA" w:rsidR="000E61BD" w:rsidRPr="0082485B" w:rsidRDefault="008169A4" w:rsidP="000E61BD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1,393,622</w:t>
            </w:r>
          </w:p>
        </w:tc>
        <w:tc>
          <w:tcPr>
            <w:tcW w:w="270" w:type="dxa"/>
          </w:tcPr>
          <w:p w14:paraId="0347A56E" w14:textId="77777777" w:rsidR="000E61BD" w:rsidRPr="0082485B" w:rsidRDefault="000E61BD" w:rsidP="000E61BD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EA22707" w14:textId="77777777" w:rsidR="000E61BD" w:rsidRPr="0082485B" w:rsidRDefault="000E61BD" w:rsidP="000E61BD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2485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Pr="0082485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</w:tr>
    </w:tbl>
    <w:p w14:paraId="30D73245" w14:textId="77777777" w:rsidR="00030743" w:rsidRPr="005D0215" w:rsidRDefault="00030743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AB047CC" w14:textId="0CB60A41" w:rsidR="00F115E8" w:rsidRPr="008F2A3E" w:rsidRDefault="00F115E8" w:rsidP="00F11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2B0ABD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82485B" w:rsidRPr="0082485B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</w:rPr>
        <w:t>256</w:t>
      </w:r>
      <w:r w:rsidRPr="008F2A3E">
        <w:rPr>
          <w:rFonts w:ascii="Browallia New" w:hAnsi="Browallia New" w:cs="DokChampa"/>
          <w:sz w:val="28"/>
          <w:szCs w:val="28"/>
          <w:lang w:bidi="lo-LA"/>
        </w:rPr>
        <w:t>1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บริษัทมีใบสำคัญแสดงสิทธิ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ที่จะซื้อหุ้นสามัญของบริษัท มิลล์คอน สตีล จำกัด (มหาชน)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ดังนี้</w:t>
      </w:r>
    </w:p>
    <w:p w14:paraId="67BF48EE" w14:textId="77777777" w:rsidR="00F115E8" w:rsidRPr="008F2A3E" w:rsidRDefault="00F115E8" w:rsidP="00F11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89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1376"/>
        <w:gridCol w:w="1384"/>
        <w:gridCol w:w="1586"/>
        <w:gridCol w:w="1620"/>
        <w:gridCol w:w="1530"/>
      </w:tblGrid>
      <w:tr w:rsidR="00F115E8" w:rsidRPr="005D0215" w14:paraId="00A4EEFC" w14:textId="77777777" w:rsidTr="003049B6">
        <w:tc>
          <w:tcPr>
            <w:tcW w:w="1459" w:type="dxa"/>
          </w:tcPr>
          <w:p w14:paraId="305DBAEA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ใบสำคัญแสดงสิทธิ</w:t>
            </w:r>
          </w:p>
        </w:tc>
        <w:tc>
          <w:tcPr>
            <w:tcW w:w="1376" w:type="dxa"/>
          </w:tcPr>
          <w:p w14:paraId="16D85E6E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จำนวน</w:t>
            </w:r>
          </w:p>
          <w:p w14:paraId="05AB5704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(ล้านหน่วย)</w:t>
            </w:r>
          </w:p>
        </w:tc>
        <w:tc>
          <w:tcPr>
            <w:tcW w:w="1384" w:type="dxa"/>
          </w:tcPr>
          <w:p w14:paraId="1935D8A5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ราคาใช้สิทธิ</w:t>
            </w:r>
          </w:p>
          <w:p w14:paraId="41C50184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(บาทต่อหุ้น)</w:t>
            </w:r>
          </w:p>
        </w:tc>
        <w:tc>
          <w:tcPr>
            <w:tcW w:w="1586" w:type="dxa"/>
          </w:tcPr>
          <w:p w14:paraId="3DD7FB0C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อัตราการใช้สิทธิ</w:t>
            </w: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ต่อหุ้นสามัญ</w:t>
            </w:r>
          </w:p>
        </w:tc>
        <w:tc>
          <w:tcPr>
            <w:tcW w:w="1620" w:type="dxa"/>
          </w:tcPr>
          <w:p w14:paraId="21C6C9E3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23BCABA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ครบกำหนดอายุ</w:t>
            </w:r>
          </w:p>
        </w:tc>
        <w:tc>
          <w:tcPr>
            <w:tcW w:w="1530" w:type="dxa"/>
          </w:tcPr>
          <w:p w14:paraId="2ADD236E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มูลค่ายุติธรรม (บาทต่อหุ้น)</w:t>
            </w:r>
          </w:p>
        </w:tc>
      </w:tr>
      <w:tr w:rsidR="0082485B" w:rsidRPr="005D0215" w14:paraId="765522BE" w14:textId="77777777" w:rsidTr="003049B6">
        <w:tc>
          <w:tcPr>
            <w:tcW w:w="1459" w:type="dxa"/>
          </w:tcPr>
          <w:p w14:paraId="00CE5D7C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76" w:type="dxa"/>
          </w:tcPr>
          <w:p w14:paraId="07E520F6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84" w:type="dxa"/>
          </w:tcPr>
          <w:p w14:paraId="7C2E38B5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86" w:type="dxa"/>
          </w:tcPr>
          <w:p w14:paraId="14427E11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620" w:type="dxa"/>
          </w:tcPr>
          <w:p w14:paraId="55EB093F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34CEA322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</w:tr>
      <w:tr w:rsidR="00F115E8" w:rsidRPr="005D0215" w14:paraId="55B23D27" w14:textId="77777777" w:rsidTr="003049B6">
        <w:tc>
          <w:tcPr>
            <w:tcW w:w="1459" w:type="dxa"/>
          </w:tcPr>
          <w:p w14:paraId="5270D99E" w14:textId="77777777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MILL-W3</w:t>
            </w:r>
          </w:p>
        </w:tc>
        <w:tc>
          <w:tcPr>
            <w:tcW w:w="1376" w:type="dxa"/>
          </w:tcPr>
          <w:p w14:paraId="4E595259" w14:textId="56E7D9FC" w:rsidR="00F115E8" w:rsidRPr="005D0215" w:rsidRDefault="00952FAC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71.87</w:t>
            </w:r>
            <w:r w:rsidR="00F115E8"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1384" w:type="dxa"/>
          </w:tcPr>
          <w:p w14:paraId="53B8FE5E" w14:textId="77777777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3</w:t>
            </w:r>
          </w:p>
        </w:tc>
        <w:tc>
          <w:tcPr>
            <w:tcW w:w="1586" w:type="dxa"/>
          </w:tcPr>
          <w:p w14:paraId="7B033469" w14:textId="77777777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1</w:t>
            </w:r>
            <w:r w:rsidRPr="005D0215">
              <w:rPr>
                <w:rFonts w:ascii="Browallia New" w:hAnsi="Browallia New" w:cs="Browallia New"/>
                <w:sz w:val="27"/>
                <w:szCs w:val="27"/>
              </w:rPr>
              <w:t>:1</w:t>
            </w:r>
          </w:p>
        </w:tc>
        <w:tc>
          <w:tcPr>
            <w:tcW w:w="1620" w:type="dxa"/>
          </w:tcPr>
          <w:p w14:paraId="44FE9F4C" w14:textId="77777777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21</w:t>
            </w: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</w:t>
            </w:r>
            <w:r w:rsidRPr="005D0215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ค</w:t>
            </w:r>
            <w:r w:rsidRPr="005D0215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5D0215">
              <w:rPr>
                <w:rFonts w:ascii="Browallia New" w:hAnsi="Browallia New" w:cs="Browallia New"/>
                <w:sz w:val="27"/>
                <w:szCs w:val="27"/>
              </w:rPr>
              <w:t>2562</w:t>
            </w:r>
          </w:p>
        </w:tc>
        <w:tc>
          <w:tcPr>
            <w:tcW w:w="1530" w:type="dxa"/>
          </w:tcPr>
          <w:p w14:paraId="773209E3" w14:textId="78ADDFB3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0.</w:t>
            </w:r>
            <w:r w:rsidR="006F2051" w:rsidRPr="005D0215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="000E61BD" w:rsidRPr="005D0215">
              <w:rPr>
                <w:rFonts w:ascii="Browallia New" w:hAnsi="Browallia New" w:cs="Browallia New"/>
                <w:sz w:val="27"/>
                <w:szCs w:val="27"/>
              </w:rPr>
              <w:t>3</w:t>
            </w:r>
          </w:p>
        </w:tc>
      </w:tr>
      <w:tr w:rsidR="00F115E8" w:rsidRPr="005D0215" w14:paraId="27922F47" w14:textId="77777777" w:rsidTr="003049B6">
        <w:tc>
          <w:tcPr>
            <w:tcW w:w="1459" w:type="dxa"/>
          </w:tcPr>
          <w:p w14:paraId="31E0EC64" w14:textId="77777777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MILL-W4</w:t>
            </w:r>
          </w:p>
        </w:tc>
        <w:tc>
          <w:tcPr>
            <w:tcW w:w="1376" w:type="dxa"/>
          </w:tcPr>
          <w:p w14:paraId="1CD98F66" w14:textId="13C9D9DB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72.9</w:t>
            </w:r>
            <w:r w:rsidR="00952FAC">
              <w:rPr>
                <w:rFonts w:ascii="Browallia New" w:hAnsi="Browallia New" w:cs="Browallia New"/>
                <w:sz w:val="27"/>
                <w:szCs w:val="27"/>
              </w:rPr>
              <w:t>2</w:t>
            </w:r>
          </w:p>
        </w:tc>
        <w:tc>
          <w:tcPr>
            <w:tcW w:w="1384" w:type="dxa"/>
          </w:tcPr>
          <w:p w14:paraId="615EF214" w14:textId="77777777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2.20</w:t>
            </w:r>
          </w:p>
        </w:tc>
        <w:tc>
          <w:tcPr>
            <w:tcW w:w="1586" w:type="dxa"/>
          </w:tcPr>
          <w:p w14:paraId="1279C1AF" w14:textId="77777777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1</w:t>
            </w:r>
            <w:r w:rsidRPr="005D0215">
              <w:rPr>
                <w:rFonts w:ascii="Browallia New" w:hAnsi="Browallia New" w:cs="Browallia New"/>
                <w:sz w:val="27"/>
                <w:szCs w:val="27"/>
              </w:rPr>
              <w:t>:1</w:t>
            </w:r>
          </w:p>
        </w:tc>
        <w:tc>
          <w:tcPr>
            <w:tcW w:w="1620" w:type="dxa"/>
          </w:tcPr>
          <w:p w14:paraId="640816F0" w14:textId="77777777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11</w:t>
            </w: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ก</w:t>
            </w:r>
            <w:r w:rsidRPr="005D0215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ค</w:t>
            </w:r>
            <w:r w:rsidRPr="005D0215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5D0215">
              <w:rPr>
                <w:rFonts w:ascii="Browallia New" w:hAnsi="Browallia New" w:cs="Browallia New"/>
                <w:sz w:val="27"/>
                <w:szCs w:val="27"/>
              </w:rPr>
              <w:t>2565</w:t>
            </w:r>
          </w:p>
        </w:tc>
        <w:tc>
          <w:tcPr>
            <w:tcW w:w="1530" w:type="dxa"/>
          </w:tcPr>
          <w:p w14:paraId="2564D027" w14:textId="66DF0E99" w:rsidR="00F115E8" w:rsidRPr="005D0215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0.</w:t>
            </w:r>
            <w:r w:rsidR="004A7F7C">
              <w:rPr>
                <w:rFonts w:ascii="Browallia New" w:hAnsi="Browallia New" w:cs="Browallia New"/>
                <w:sz w:val="27"/>
                <w:szCs w:val="27"/>
              </w:rPr>
              <w:t>30</w:t>
            </w:r>
          </w:p>
        </w:tc>
      </w:tr>
      <w:tr w:rsidR="00AF050B" w:rsidRPr="005D0215" w14:paraId="27175628" w14:textId="77777777" w:rsidTr="003049B6">
        <w:tc>
          <w:tcPr>
            <w:tcW w:w="1459" w:type="dxa"/>
          </w:tcPr>
          <w:p w14:paraId="1A47C3F3" w14:textId="0C9B0024" w:rsidR="00AF050B" w:rsidRPr="005D0215" w:rsidRDefault="00AF050B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MILL-W5</w:t>
            </w:r>
          </w:p>
        </w:tc>
        <w:tc>
          <w:tcPr>
            <w:tcW w:w="1376" w:type="dxa"/>
          </w:tcPr>
          <w:p w14:paraId="4E34F6C7" w14:textId="01DC7266" w:rsidR="00AF050B" w:rsidRPr="005D0215" w:rsidRDefault="00AF050B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155.71</w:t>
            </w:r>
          </w:p>
        </w:tc>
        <w:tc>
          <w:tcPr>
            <w:tcW w:w="1384" w:type="dxa"/>
          </w:tcPr>
          <w:p w14:paraId="60EBFE4B" w14:textId="24CF694C" w:rsidR="00AF050B" w:rsidRPr="005D0215" w:rsidRDefault="00AF050B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1.80</w:t>
            </w:r>
          </w:p>
        </w:tc>
        <w:tc>
          <w:tcPr>
            <w:tcW w:w="1586" w:type="dxa"/>
          </w:tcPr>
          <w:p w14:paraId="58876075" w14:textId="03FA5D4E" w:rsidR="00AF050B" w:rsidRPr="005D0215" w:rsidRDefault="00AF050B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1:1</w:t>
            </w:r>
          </w:p>
        </w:tc>
        <w:tc>
          <w:tcPr>
            <w:tcW w:w="1620" w:type="dxa"/>
          </w:tcPr>
          <w:p w14:paraId="5C8C40D8" w14:textId="68CB0BD1" w:rsidR="00AF050B" w:rsidRPr="005D0215" w:rsidRDefault="00AF050B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10 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ก.ค. </w:t>
            </w:r>
            <w:r>
              <w:rPr>
                <w:rFonts w:ascii="Browallia New" w:hAnsi="Browallia New" w:cs="Browallia New"/>
                <w:sz w:val="27"/>
                <w:szCs w:val="27"/>
              </w:rPr>
              <w:t>2563</w:t>
            </w:r>
          </w:p>
        </w:tc>
        <w:tc>
          <w:tcPr>
            <w:tcW w:w="1530" w:type="dxa"/>
          </w:tcPr>
          <w:p w14:paraId="0BA07E3B" w14:textId="03EE236E" w:rsidR="00AF050B" w:rsidRPr="005D0215" w:rsidRDefault="00AF050B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0.28</w:t>
            </w:r>
          </w:p>
        </w:tc>
      </w:tr>
    </w:tbl>
    <w:p w14:paraId="2E2C78BB" w14:textId="77777777" w:rsidR="006A66B4" w:rsidRPr="005D0215" w:rsidRDefault="006A66B4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7"/>
          <w:szCs w:val="27"/>
          <w:lang w:val="en-GB"/>
        </w:rPr>
      </w:pPr>
    </w:p>
    <w:p w14:paraId="44B9FFAC" w14:textId="0A8653E0" w:rsidR="00E5563C" w:rsidRPr="008856DF" w:rsidRDefault="001C30B4" w:rsidP="0088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="0082485B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2B0ABD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สิ้นสุดวันที่ </w:t>
      </w:r>
      <w:r w:rsidR="002B0ABD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82485B" w:rsidRPr="0082485B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</w:rPr>
        <w:t xml:space="preserve">2561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บริษัทขายใบสำคัญแสดงสิทธิที่จะซื้อหุ้นสามัญ</w:t>
      </w:r>
      <w:r w:rsidR="00D45408"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45408" w:rsidRPr="008F2A3E">
        <w:rPr>
          <w:rFonts w:ascii="Browallia New" w:hAnsi="Browallia New" w:cs="Browallia New"/>
          <w:sz w:val="28"/>
          <w:szCs w:val="28"/>
        </w:rPr>
        <w:t>(MILL-W3</w:t>
      </w:r>
      <w:r w:rsidR="00E50C7B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="00952FAC">
        <w:rPr>
          <w:rFonts w:ascii="Browallia New" w:hAnsi="Browallia New" w:cs="Browallia New"/>
          <w:sz w:val="28"/>
          <w:szCs w:val="28"/>
        </w:rPr>
        <w:t xml:space="preserve"> MILL-W4)</w:t>
      </w:r>
      <w:r w:rsidR="00D45408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ของบริษัท มิลล์คอน สตีล จำกัด (มหาชน) </w:t>
      </w:r>
      <w:r w:rsidR="00D45408" w:rsidRPr="008F2A3E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952FAC">
        <w:rPr>
          <w:rFonts w:ascii="Browallia New" w:hAnsi="Browallia New" w:cs="Browallia New"/>
          <w:sz w:val="28"/>
          <w:szCs w:val="28"/>
        </w:rPr>
        <w:t>49.85</w:t>
      </w:r>
      <w:r w:rsidR="00D45408" w:rsidRPr="008F2A3E">
        <w:rPr>
          <w:rFonts w:ascii="Browallia New" w:hAnsi="Browallia New" w:cs="Browallia New" w:hint="cs"/>
          <w:sz w:val="28"/>
          <w:szCs w:val="28"/>
          <w:cs/>
        </w:rPr>
        <w:t xml:space="preserve"> ล้านหน่วย เป็นเงินจำนวน </w:t>
      </w:r>
      <w:r w:rsidR="00952FAC">
        <w:rPr>
          <w:rFonts w:ascii="Browallia New" w:hAnsi="Browallia New" w:cs="Browallia New"/>
          <w:sz w:val="28"/>
          <w:szCs w:val="28"/>
        </w:rPr>
        <w:t>1.48</w:t>
      </w:r>
      <w:r w:rsidR="00D45408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="00D45408" w:rsidRPr="008F2A3E">
        <w:rPr>
          <w:rFonts w:ascii="Browallia New" w:hAnsi="Browallia New" w:cs="Browallia New" w:hint="cs"/>
          <w:sz w:val="28"/>
          <w:szCs w:val="28"/>
          <w:cs/>
        </w:rPr>
        <w:t>ล้านบาท โดยขาย</w:t>
      </w:r>
      <w:r w:rsidR="00497BF5">
        <w:rPr>
          <w:rFonts w:ascii="Browallia New" w:hAnsi="Browallia New" w:cs="Browallia New" w:hint="cs"/>
          <w:sz w:val="28"/>
          <w:szCs w:val="28"/>
          <w:cs/>
        </w:rPr>
        <w:t>ผ่านตลาดหลักทรัพย์แห่งประเทศไทย</w:t>
      </w:r>
    </w:p>
    <w:p w14:paraId="398A91C1" w14:textId="408A76A1" w:rsidR="00E5563C" w:rsidRDefault="00E55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1AF5DDCD" w14:textId="259869B5" w:rsidR="0082485B" w:rsidRDefault="00824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631C0F88" w14:textId="2C798924" w:rsidR="0082485B" w:rsidRDefault="00824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4D8EE9EB" w14:textId="32A31DDF" w:rsidR="0082485B" w:rsidRDefault="00824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36BDCC34" w14:textId="1A31CDF5" w:rsidR="0082485B" w:rsidRDefault="00824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03B6FE88" w14:textId="4F50E74B" w:rsidR="0082485B" w:rsidRDefault="00824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6DC605FB" w14:textId="002350D1" w:rsidR="0082485B" w:rsidRDefault="00824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65E0109B" w14:textId="30BFC75D" w:rsidR="0082485B" w:rsidRDefault="00824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13C0F1FE" w14:textId="6BE20CF1" w:rsidR="00AE5094" w:rsidRPr="008F2A3E" w:rsidRDefault="003B3314" w:rsidP="00AE5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1763FF">
        <w:rPr>
          <w:rFonts w:ascii="Browallia New" w:hAnsi="Browallia New" w:cs="Browallia New"/>
          <w:sz w:val="28"/>
          <w:szCs w:val="28"/>
          <w:lang w:val="en-GB"/>
        </w:rPr>
        <w:lastRenderedPageBreak/>
        <w:t xml:space="preserve">8.2 </w:t>
      </w:r>
      <w:r w:rsidR="00AE5094" w:rsidRPr="008F2A3E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 xml:space="preserve">เงินลงทุนทั่วไป </w:t>
      </w:r>
    </w:p>
    <w:p w14:paraId="6C10479B" w14:textId="77777777" w:rsidR="00F115E8" w:rsidRPr="008F2A3E" w:rsidRDefault="00F115E8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8924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618"/>
        <w:gridCol w:w="961"/>
        <w:gridCol w:w="900"/>
        <w:gridCol w:w="900"/>
        <w:gridCol w:w="900"/>
        <w:gridCol w:w="795"/>
        <w:gridCol w:w="850"/>
      </w:tblGrid>
      <w:tr w:rsidR="0035542B" w:rsidRPr="008F2A3E" w14:paraId="1AB9A48A" w14:textId="77777777" w:rsidTr="00525B94">
        <w:trPr>
          <w:cantSplit/>
          <w:trHeight w:val="283"/>
        </w:trPr>
        <w:tc>
          <w:tcPr>
            <w:tcW w:w="3618" w:type="dxa"/>
          </w:tcPr>
          <w:p w14:paraId="4797F733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2BF33CF7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76969D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7CD86E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87D42C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hideMark/>
          </w:tcPr>
          <w:p w14:paraId="46E35827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35542B" w:rsidRPr="008F2A3E" w14:paraId="2F823ED7" w14:textId="77777777" w:rsidTr="00525B94">
        <w:trPr>
          <w:cantSplit/>
          <w:trHeight w:val="283"/>
        </w:trPr>
        <w:tc>
          <w:tcPr>
            <w:tcW w:w="3618" w:type="dxa"/>
          </w:tcPr>
          <w:p w14:paraId="5EEA09D6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06" w:type="dxa"/>
            <w:gridSpan w:val="6"/>
          </w:tcPr>
          <w:p w14:paraId="5388506D" w14:textId="77777777" w:rsidR="0035542B" w:rsidRPr="008F2A3E" w:rsidRDefault="0035542B" w:rsidP="003049B6">
            <w:pPr>
              <w:pBdr>
                <w:bottom w:val="single" w:sz="4" w:space="1" w:color="auto"/>
              </w:pBdr>
              <w:tabs>
                <w:tab w:val="clear" w:pos="907"/>
                <w:tab w:val="left" w:pos="67"/>
                <w:tab w:val="left" w:pos="101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งบการเงินรวมและงบการเงิน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เฉพาะของบริษัท</w:t>
            </w:r>
          </w:p>
        </w:tc>
      </w:tr>
      <w:tr w:rsidR="0035542B" w:rsidRPr="008F2A3E" w14:paraId="4A74D884" w14:textId="77777777" w:rsidTr="00525B94">
        <w:trPr>
          <w:cantSplit/>
          <w:trHeight w:val="306"/>
        </w:trPr>
        <w:tc>
          <w:tcPr>
            <w:tcW w:w="3618" w:type="dxa"/>
          </w:tcPr>
          <w:p w14:paraId="32B17E65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61" w:type="dxa"/>
            <w:gridSpan w:val="2"/>
            <w:hideMark/>
          </w:tcPr>
          <w:p w14:paraId="5E4ABCAF" w14:textId="77777777" w:rsidR="0035542B" w:rsidRPr="008F2A3E" w:rsidRDefault="0035542B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จำนวนหุ้นที่ถือ</w:t>
            </w:r>
          </w:p>
        </w:tc>
        <w:tc>
          <w:tcPr>
            <w:tcW w:w="1800" w:type="dxa"/>
            <w:gridSpan w:val="2"/>
            <w:hideMark/>
          </w:tcPr>
          <w:p w14:paraId="7435772A" w14:textId="77777777" w:rsidR="0035542B" w:rsidRPr="008F2A3E" w:rsidRDefault="0035542B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645" w:type="dxa"/>
            <w:gridSpan w:val="2"/>
            <w:hideMark/>
          </w:tcPr>
          <w:p w14:paraId="42296E2F" w14:textId="77777777" w:rsidR="0035542B" w:rsidRPr="008F2A3E" w:rsidRDefault="0035542B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มูลค่าเงินลงทุน</w:t>
            </w:r>
          </w:p>
        </w:tc>
      </w:tr>
      <w:tr w:rsidR="0035542B" w:rsidRPr="008F2A3E" w14:paraId="08616AF8" w14:textId="77777777" w:rsidTr="00525B94">
        <w:trPr>
          <w:cantSplit/>
          <w:trHeight w:val="68"/>
        </w:trPr>
        <w:tc>
          <w:tcPr>
            <w:tcW w:w="3618" w:type="dxa"/>
          </w:tcPr>
          <w:p w14:paraId="7FA318D1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1" w:type="dxa"/>
            <w:hideMark/>
          </w:tcPr>
          <w:p w14:paraId="2EFBF41A" w14:textId="76CF6D43" w:rsidR="0035542B" w:rsidRPr="008F2A3E" w:rsidRDefault="002B0ABD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2485B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.ย.</w:t>
            </w:r>
            <w:r w:rsidR="0035542B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35542B" w:rsidRPr="008F2A3E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8530C9" w:rsidRPr="008F2A3E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00" w:type="dxa"/>
            <w:hideMark/>
          </w:tcPr>
          <w:p w14:paraId="12D04BC3" w14:textId="77777777" w:rsidR="0035542B" w:rsidRPr="008F2A3E" w:rsidRDefault="0035542B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8530C9" w:rsidRPr="008F2A3E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900" w:type="dxa"/>
            <w:hideMark/>
          </w:tcPr>
          <w:p w14:paraId="5BF721CC" w14:textId="4886E53D" w:rsidR="0035542B" w:rsidRPr="008F2A3E" w:rsidRDefault="002B0ABD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2485B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.ย.</w:t>
            </w:r>
            <w:r w:rsidR="008530C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8530C9" w:rsidRPr="008F2A3E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900" w:type="dxa"/>
            <w:hideMark/>
          </w:tcPr>
          <w:p w14:paraId="32D88486" w14:textId="77777777" w:rsidR="0035542B" w:rsidRPr="008F2A3E" w:rsidRDefault="0035542B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8530C9" w:rsidRPr="008F2A3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795" w:type="dxa"/>
            <w:hideMark/>
          </w:tcPr>
          <w:p w14:paraId="3760D45C" w14:textId="7B999FCF" w:rsidR="0035542B" w:rsidRPr="008F2A3E" w:rsidRDefault="002B0ABD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2485B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.ย.</w:t>
            </w:r>
            <w:r w:rsidR="008530C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8530C9" w:rsidRPr="008F2A3E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850" w:type="dxa"/>
            <w:hideMark/>
          </w:tcPr>
          <w:p w14:paraId="18BF926F" w14:textId="77777777" w:rsidR="0035542B" w:rsidRPr="008F2A3E" w:rsidRDefault="0035542B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8530C9" w:rsidRPr="008F2A3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35542B" w:rsidRPr="008F2A3E" w14:paraId="32177378" w14:textId="77777777" w:rsidTr="00525B94">
        <w:trPr>
          <w:cantSplit/>
          <w:trHeight w:val="207"/>
        </w:trPr>
        <w:tc>
          <w:tcPr>
            <w:tcW w:w="3618" w:type="dxa"/>
          </w:tcPr>
          <w:p w14:paraId="1C5159E1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77F1BF89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104DF0D2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191C5A1E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BA02B8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4E07342B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69420C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485B" w:rsidRPr="008F2A3E" w14:paraId="7A6BA960" w14:textId="77777777" w:rsidTr="00525B94">
        <w:trPr>
          <w:cantSplit/>
          <w:trHeight w:val="207"/>
        </w:trPr>
        <w:tc>
          <w:tcPr>
            <w:tcW w:w="3618" w:type="dxa"/>
          </w:tcPr>
          <w:p w14:paraId="66F1E20C" w14:textId="77777777" w:rsidR="0082485B" w:rsidRPr="008F2A3E" w:rsidRDefault="0082485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6879E057" w14:textId="77777777" w:rsidR="0082485B" w:rsidRPr="008F2A3E" w:rsidRDefault="0082485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6A05EB8" w14:textId="77777777" w:rsidR="0082485B" w:rsidRPr="008F2A3E" w:rsidRDefault="0082485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15E8F02" w14:textId="77777777" w:rsidR="0082485B" w:rsidRPr="008F2A3E" w:rsidRDefault="0082485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A13B95" w14:textId="77777777" w:rsidR="0082485B" w:rsidRPr="008F2A3E" w:rsidRDefault="0082485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6B77A6B5" w14:textId="77777777" w:rsidR="0082485B" w:rsidRPr="008F2A3E" w:rsidRDefault="0082485B" w:rsidP="003049B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4356F3" w14:textId="77777777" w:rsidR="0082485B" w:rsidRPr="008F2A3E" w:rsidRDefault="0082485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F608B" w:rsidRPr="008F2A3E" w14:paraId="1F80E4E4" w14:textId="77777777" w:rsidTr="00525B94">
        <w:trPr>
          <w:cantSplit/>
          <w:trHeight w:val="207"/>
        </w:trPr>
        <w:tc>
          <w:tcPr>
            <w:tcW w:w="3618" w:type="dxa"/>
          </w:tcPr>
          <w:p w14:paraId="48B58368" w14:textId="77777777" w:rsidR="00CF608B" w:rsidRPr="008F2A3E" w:rsidRDefault="00CF608B" w:rsidP="00CF608B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ตราสารทุน </w:t>
            </w: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</w:rPr>
              <w:t>–</w:t>
            </w: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บริษัท </w:t>
            </w:r>
            <w:r w:rsidRPr="008F2A3E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ปรินดา</w:t>
            </w: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961" w:type="dxa"/>
          </w:tcPr>
          <w:p w14:paraId="767F0B30" w14:textId="03F5D46C" w:rsidR="00CF608B" w:rsidRPr="008F2A3E" w:rsidRDefault="00CF608B" w:rsidP="00CF608B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-</w:t>
            </w:r>
          </w:p>
        </w:tc>
        <w:tc>
          <w:tcPr>
            <w:tcW w:w="900" w:type="dxa"/>
          </w:tcPr>
          <w:p w14:paraId="02DD2B8C" w14:textId="667F0D6B" w:rsidR="00CF608B" w:rsidRPr="008F2A3E" w:rsidRDefault="00CF608B" w:rsidP="00CF608B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4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00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14:paraId="79DC5E1E" w14:textId="1F3D3EC9" w:rsidR="00CF608B" w:rsidRPr="008F2A3E" w:rsidRDefault="00CF608B" w:rsidP="00CF608B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-</w:t>
            </w:r>
          </w:p>
        </w:tc>
        <w:tc>
          <w:tcPr>
            <w:tcW w:w="900" w:type="dxa"/>
          </w:tcPr>
          <w:p w14:paraId="161390F3" w14:textId="799A7B4E" w:rsidR="00CF608B" w:rsidRPr="008F2A3E" w:rsidRDefault="00525C88" w:rsidP="00CF6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65"/>
                <w:tab w:val="left" w:pos="555"/>
              </w:tabs>
              <w:spacing w:after="0" w:line="240" w:lineRule="auto"/>
              <w:ind w:left="-42" w:right="-31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17.39</w:t>
            </w:r>
          </w:p>
        </w:tc>
        <w:tc>
          <w:tcPr>
            <w:tcW w:w="795" w:type="dxa"/>
          </w:tcPr>
          <w:p w14:paraId="07AC81FD" w14:textId="23C89D4D" w:rsidR="00CF608B" w:rsidRPr="008F2A3E" w:rsidRDefault="00CF608B" w:rsidP="00CF60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3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00373DF" w14:textId="77777777" w:rsidR="00CF608B" w:rsidRPr="008F2A3E" w:rsidRDefault="00CF608B" w:rsidP="00CF608B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87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126</w:t>
            </w:r>
          </w:p>
        </w:tc>
      </w:tr>
      <w:tr w:rsidR="00CF608B" w:rsidRPr="008F2A3E" w14:paraId="66B02134" w14:textId="77777777" w:rsidTr="00525B94">
        <w:trPr>
          <w:cantSplit/>
          <w:trHeight w:val="327"/>
        </w:trPr>
        <w:tc>
          <w:tcPr>
            <w:tcW w:w="3618" w:type="dxa"/>
            <w:hideMark/>
          </w:tcPr>
          <w:p w14:paraId="2ED9BF1F" w14:textId="77777777" w:rsidR="00CF608B" w:rsidRPr="008F2A3E" w:rsidRDefault="00CF608B" w:rsidP="00CF608B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961" w:type="dxa"/>
          </w:tcPr>
          <w:p w14:paraId="7285C3B7" w14:textId="77777777" w:rsidR="00CF608B" w:rsidRPr="008F2A3E" w:rsidRDefault="00CF608B" w:rsidP="00CF608B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B23590" w14:textId="77777777" w:rsidR="00CF608B" w:rsidRPr="008F2A3E" w:rsidRDefault="00CF608B" w:rsidP="00CF608B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BD8ABD" w14:textId="77777777" w:rsidR="00CF608B" w:rsidRPr="008F2A3E" w:rsidRDefault="00CF608B" w:rsidP="00CF608B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803BB1" w14:textId="77777777" w:rsidR="00CF608B" w:rsidRPr="008F2A3E" w:rsidRDefault="00CF608B" w:rsidP="00CF608B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637ED6A1" w14:textId="4AD7CDDB" w:rsidR="00CF608B" w:rsidRPr="008F2A3E" w:rsidRDefault="00CF608B" w:rsidP="00CF608B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8" w:right="-33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13FCDCD2" w14:textId="77777777" w:rsidR="00CF608B" w:rsidRPr="008F2A3E" w:rsidRDefault="00CF608B" w:rsidP="00CF608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left" w:pos="275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87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126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AF050B" w:rsidRPr="008F2A3E" w14:paraId="47D4F85A" w14:textId="77777777" w:rsidTr="00525B94">
        <w:trPr>
          <w:cantSplit/>
          <w:trHeight w:val="327"/>
        </w:trPr>
        <w:tc>
          <w:tcPr>
            <w:tcW w:w="3618" w:type="dxa"/>
          </w:tcPr>
          <w:p w14:paraId="644674FB" w14:textId="0EE9D42B" w:rsidR="00AF050B" w:rsidRPr="008F2A3E" w:rsidRDefault="00AF050B" w:rsidP="00AF050B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0093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เงินลงทุนทั่วไป – สุทธิ</w:t>
            </w:r>
          </w:p>
        </w:tc>
        <w:tc>
          <w:tcPr>
            <w:tcW w:w="961" w:type="dxa"/>
          </w:tcPr>
          <w:p w14:paraId="7E02B8FE" w14:textId="77777777" w:rsidR="00AF050B" w:rsidRPr="008F2A3E" w:rsidRDefault="00AF050B" w:rsidP="00AF050B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7FD31F" w14:textId="77777777" w:rsidR="00AF050B" w:rsidRPr="008F2A3E" w:rsidRDefault="00AF050B" w:rsidP="00AF050B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D32700" w14:textId="77777777" w:rsidR="00AF050B" w:rsidRPr="008F2A3E" w:rsidRDefault="00AF050B" w:rsidP="00AF050B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8C0392" w14:textId="77777777" w:rsidR="00AF050B" w:rsidRPr="008F2A3E" w:rsidRDefault="00AF050B" w:rsidP="00AF050B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38719FFA" w14:textId="04AB8C98" w:rsidR="00AF050B" w:rsidRPr="009C40A6" w:rsidRDefault="00AF050B" w:rsidP="00AF050B">
            <w:pPr>
              <w:pBdr>
                <w:bottom w:val="single" w:sz="12" w:space="1" w:color="auto"/>
              </w:pBdr>
              <w:tabs>
                <w:tab w:val="clear" w:pos="907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-</w:t>
            </w:r>
          </w:p>
        </w:tc>
        <w:tc>
          <w:tcPr>
            <w:tcW w:w="850" w:type="dxa"/>
          </w:tcPr>
          <w:p w14:paraId="7A130C8A" w14:textId="7D7CC0BB" w:rsidR="00AF050B" w:rsidRPr="008F2A3E" w:rsidRDefault="00AF050B" w:rsidP="00AF050B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left" w:pos="275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31A16748" w14:textId="77777777" w:rsidR="008856DF" w:rsidRPr="00C16CC5" w:rsidRDefault="008856DF" w:rsidP="00C16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both"/>
        <w:rPr>
          <w:rFonts w:ascii="Browallia New" w:hAnsi="Browallia New" w:cs="Browallia New"/>
          <w:sz w:val="28"/>
          <w:szCs w:val="28"/>
        </w:rPr>
      </w:pPr>
    </w:p>
    <w:p w14:paraId="717D7A6E" w14:textId="36F95E30" w:rsidR="008C3091" w:rsidRDefault="00C16CC5" w:rsidP="004B4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bookmarkStart w:id="4" w:name="_Hlk521669188"/>
      <w:r w:rsidRPr="00C16CC5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82485B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C16CC5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>
        <w:rPr>
          <w:rFonts w:ascii="Browallia New" w:hAnsi="Browallia New" w:cs="Browallia New"/>
          <w:sz w:val="28"/>
          <w:szCs w:val="28"/>
        </w:rPr>
        <w:t>30</w:t>
      </w:r>
      <w:r w:rsidRPr="00C16CC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2485B" w:rsidRPr="0082485B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C16CC5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>2561</w:t>
      </w:r>
      <w:r w:rsidRPr="00C16CC5">
        <w:rPr>
          <w:rFonts w:ascii="Browallia New" w:hAnsi="Browallia New" w:cs="Browallia New"/>
          <w:sz w:val="28"/>
          <w:szCs w:val="28"/>
          <w:cs/>
        </w:rPr>
        <w:t xml:space="preserve"> บริษัทจำหน่ายเงินลงทุน</w:t>
      </w:r>
      <w:r w:rsidR="004B432B" w:rsidRPr="004B432B">
        <w:rPr>
          <w:rFonts w:ascii="Browallia New" w:hAnsi="Browallia New" w:cs="Browallia New"/>
          <w:sz w:val="28"/>
          <w:szCs w:val="28"/>
          <w:cs/>
        </w:rPr>
        <w:t>ในบริษัท ปรินดา จำกัด (มหาชน) ทั้งหมดแก่</w:t>
      </w:r>
      <w:r w:rsidR="000661F5">
        <w:rPr>
          <w:rFonts w:ascii="Browallia New" w:hAnsi="Browallia New" w:cs="Browallia New" w:hint="cs"/>
          <w:sz w:val="28"/>
          <w:szCs w:val="28"/>
          <w:cs/>
        </w:rPr>
        <w:t>กิจการอื่น</w:t>
      </w:r>
      <w:r w:rsidR="004B432B" w:rsidRPr="004B432B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="003525F6">
        <w:rPr>
          <w:rFonts w:ascii="Browallia New" w:hAnsi="Browallia New" w:cs="Browallia New"/>
          <w:sz w:val="28"/>
          <w:szCs w:val="28"/>
        </w:rPr>
        <w:t>4</w:t>
      </w:r>
      <w:r w:rsidR="004B432B" w:rsidRPr="004B432B">
        <w:rPr>
          <w:rFonts w:ascii="Browallia New" w:hAnsi="Browallia New" w:cs="Browallia New"/>
          <w:sz w:val="28"/>
          <w:szCs w:val="28"/>
          <w:cs/>
        </w:rPr>
        <w:t xml:space="preserve"> ล้านหุ้น มูลค่าหุ้นละ </w:t>
      </w:r>
      <w:r w:rsidR="003525F6">
        <w:rPr>
          <w:rFonts w:ascii="Browallia New" w:hAnsi="Browallia New" w:cs="Browallia New"/>
          <w:sz w:val="28"/>
          <w:szCs w:val="28"/>
        </w:rPr>
        <w:t xml:space="preserve">10.50 </w:t>
      </w:r>
      <w:r w:rsidR="004B432B" w:rsidRPr="004B432B">
        <w:rPr>
          <w:rFonts w:ascii="Browallia New" w:hAnsi="Browallia New" w:cs="Browallia New"/>
          <w:sz w:val="28"/>
          <w:szCs w:val="28"/>
          <w:cs/>
        </w:rPr>
        <w:t xml:space="preserve">บาท เป็นเงิน </w:t>
      </w:r>
      <w:r w:rsidR="003525F6">
        <w:rPr>
          <w:rFonts w:ascii="Browallia New" w:hAnsi="Browallia New" w:cs="Browallia New"/>
          <w:sz w:val="28"/>
          <w:szCs w:val="28"/>
        </w:rPr>
        <w:t>42</w:t>
      </w:r>
      <w:r w:rsidR="004B432B" w:rsidRPr="004B432B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บริษัทได้รับชำระเงินพร้อมโอนหุ้นแล้ว</w:t>
      </w:r>
      <w:r w:rsidR="00AF050B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="00AF050B">
        <w:rPr>
          <w:rFonts w:ascii="Browallia New" w:hAnsi="Browallia New" w:cs="Browallia New"/>
          <w:sz w:val="28"/>
          <w:szCs w:val="28"/>
        </w:rPr>
        <w:t xml:space="preserve"> </w:t>
      </w:r>
      <w:r w:rsidR="00CF608B" w:rsidRPr="00CF608B">
        <w:rPr>
          <w:rFonts w:ascii="Browallia New" w:hAnsi="Browallia New" w:cs="Browallia New"/>
          <w:sz w:val="28"/>
          <w:szCs w:val="28"/>
        </w:rPr>
        <w:t>11</w:t>
      </w:r>
      <w:r w:rsidR="00D90840">
        <w:rPr>
          <w:rFonts w:ascii="Browallia New" w:hAnsi="Browallia New" w:cs="Browallia New"/>
          <w:sz w:val="28"/>
          <w:szCs w:val="28"/>
        </w:rPr>
        <w:t xml:space="preserve"> </w:t>
      </w:r>
      <w:r w:rsidR="004B432B" w:rsidRPr="004B432B">
        <w:rPr>
          <w:rFonts w:ascii="Browallia New" w:hAnsi="Browallia New" w:cs="Browallia New"/>
          <w:sz w:val="28"/>
          <w:szCs w:val="28"/>
          <w:cs/>
        </w:rPr>
        <w:t xml:space="preserve">กรกฎาคม </w:t>
      </w:r>
      <w:r w:rsidR="003525F6">
        <w:rPr>
          <w:rFonts w:ascii="Browallia New" w:hAnsi="Browallia New" w:cs="Browallia New"/>
          <w:sz w:val="28"/>
          <w:szCs w:val="28"/>
        </w:rPr>
        <w:t>2561</w:t>
      </w:r>
      <w:r w:rsidR="004B432B" w:rsidRPr="004B432B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A371CCC" w14:textId="77777777" w:rsidR="004B432B" w:rsidRPr="004B432B" w:rsidRDefault="004B432B" w:rsidP="004B4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8743C6C" w14:textId="10681E71" w:rsidR="008C3091" w:rsidRPr="008F2A3E" w:rsidRDefault="008C3091" w:rsidP="008C3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ในระหว่างงวด รายการเคลื่อนไหวของค่าเผื่อ</w:t>
      </w:r>
      <w:r>
        <w:rPr>
          <w:rFonts w:ascii="Browallia New" w:hAnsi="Browallia New" w:cs="Browallia New" w:hint="cs"/>
          <w:sz w:val="28"/>
          <w:szCs w:val="28"/>
          <w:cs/>
        </w:rPr>
        <w:t>การด้อยค่าของเงินลงทุนทั่วไป</w:t>
      </w:r>
      <w:r w:rsidRPr="008F2A3E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75780410" w14:textId="05648695" w:rsidR="008C3091" w:rsidRDefault="008C3091" w:rsidP="008C3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6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878"/>
        <w:gridCol w:w="236"/>
        <w:gridCol w:w="1800"/>
        <w:gridCol w:w="270"/>
        <w:gridCol w:w="1784"/>
      </w:tblGrid>
      <w:tr w:rsidR="008C3091" w:rsidRPr="0082485B" w14:paraId="0BC5902D" w14:textId="77777777" w:rsidTr="000E61BD">
        <w:tc>
          <w:tcPr>
            <w:tcW w:w="4878" w:type="dxa"/>
          </w:tcPr>
          <w:p w14:paraId="0781293E" w14:textId="77777777" w:rsidR="008C3091" w:rsidRPr="0082485B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90" w:type="dxa"/>
            <w:gridSpan w:val="4"/>
          </w:tcPr>
          <w:p w14:paraId="0117DEA8" w14:textId="77777777" w:rsidR="008C3091" w:rsidRPr="0082485B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C3091" w:rsidRPr="0082485B" w14:paraId="6D3A71AF" w14:textId="77777777" w:rsidTr="00427C40">
        <w:trPr>
          <w:trHeight w:val="351"/>
        </w:trPr>
        <w:tc>
          <w:tcPr>
            <w:tcW w:w="4878" w:type="dxa"/>
          </w:tcPr>
          <w:p w14:paraId="3538CA38" w14:textId="77777777" w:rsidR="008C3091" w:rsidRPr="0082485B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B28A57" w14:textId="77777777" w:rsidR="008C3091" w:rsidRPr="0082485B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54" w:type="dxa"/>
            <w:gridSpan w:val="3"/>
            <w:tcBorders>
              <w:bottom w:val="single" w:sz="4" w:space="0" w:color="auto"/>
            </w:tcBorders>
          </w:tcPr>
          <w:p w14:paraId="02721273" w14:textId="77777777" w:rsidR="008C3091" w:rsidRPr="0082485B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C3091" w:rsidRPr="0082485B" w14:paraId="7917E05D" w14:textId="77777777" w:rsidTr="00427C40">
        <w:trPr>
          <w:trHeight w:val="351"/>
        </w:trPr>
        <w:tc>
          <w:tcPr>
            <w:tcW w:w="4878" w:type="dxa"/>
          </w:tcPr>
          <w:p w14:paraId="76283159" w14:textId="77777777" w:rsidR="008C3091" w:rsidRPr="0082485B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FA0DF4" w14:textId="77777777" w:rsidR="008C3091" w:rsidRPr="0082485B" w:rsidRDefault="008C3091" w:rsidP="00427C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9F635C3" w14:textId="150D3FDB" w:rsidR="008C3091" w:rsidRPr="0082485B" w:rsidRDefault="008C3091" w:rsidP="00427C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82485B"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82485B">
              <w:rPr>
                <w:rFonts w:ascii="Browallia New" w:eastAsia="SimSun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70" w:type="dxa"/>
            <w:vAlign w:val="bottom"/>
          </w:tcPr>
          <w:p w14:paraId="557957E0" w14:textId="77777777" w:rsidR="008C3091" w:rsidRPr="0082485B" w:rsidRDefault="008C3091" w:rsidP="00427C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  <w:vAlign w:val="bottom"/>
          </w:tcPr>
          <w:p w14:paraId="2B2D04A4" w14:textId="77777777" w:rsidR="008C3091" w:rsidRPr="0082485B" w:rsidRDefault="008C3091" w:rsidP="00427C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8"/>
                <w:szCs w:val="28"/>
                <w:lang w:bidi="lo-LA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2485B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82485B">
              <w:rPr>
                <w:rFonts w:ascii="Browallia New" w:hAnsi="Browallia New" w:cs="DokChampa"/>
                <w:sz w:val="28"/>
                <w:szCs w:val="28"/>
                <w:lang w:bidi="lo-LA"/>
              </w:rPr>
              <w:t>60</w:t>
            </w:r>
          </w:p>
        </w:tc>
      </w:tr>
      <w:tr w:rsidR="008C3091" w:rsidRPr="0082485B" w14:paraId="0BC65968" w14:textId="77777777" w:rsidTr="00427C40">
        <w:trPr>
          <w:trHeight w:val="271"/>
        </w:trPr>
        <w:tc>
          <w:tcPr>
            <w:tcW w:w="4878" w:type="dxa"/>
          </w:tcPr>
          <w:p w14:paraId="2407595B" w14:textId="77777777" w:rsidR="008C3091" w:rsidRPr="0082485B" w:rsidRDefault="008C3091" w:rsidP="00427C40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36" w:type="dxa"/>
          </w:tcPr>
          <w:p w14:paraId="48FBBE6B" w14:textId="77777777" w:rsidR="008C3091" w:rsidRPr="0082485B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CC4D7D9" w14:textId="77777777" w:rsidR="008C3091" w:rsidRPr="0082485B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999CE4" w14:textId="77777777" w:rsidR="008C3091" w:rsidRPr="0082485B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single" w:sz="4" w:space="0" w:color="auto"/>
            </w:tcBorders>
          </w:tcPr>
          <w:p w14:paraId="6E249072" w14:textId="77777777" w:rsidR="008C3091" w:rsidRPr="0082485B" w:rsidRDefault="008C3091" w:rsidP="00427C4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E61BD" w:rsidRPr="0082485B" w14:paraId="59A2FB7F" w14:textId="77777777" w:rsidTr="00427C40">
        <w:trPr>
          <w:trHeight w:val="113"/>
        </w:trPr>
        <w:tc>
          <w:tcPr>
            <w:tcW w:w="4878" w:type="dxa"/>
          </w:tcPr>
          <w:p w14:paraId="5360A526" w14:textId="77777777" w:rsidR="000E61BD" w:rsidRPr="0082485B" w:rsidRDefault="000E61BD" w:rsidP="000E61BD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82485B">
              <w:rPr>
                <w:rFonts w:ascii="Browallia New" w:hAnsi="Browallia New" w:cs="Browallia New"/>
                <w:cs/>
                <w:lang w:val="en-GB"/>
              </w:rPr>
              <w:t>ยอดต้น</w:t>
            </w: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งวด</w:t>
            </w:r>
            <w:r w:rsidRPr="0082485B">
              <w:rPr>
                <w:rFonts w:ascii="Browallia New" w:hAnsi="Browallia New" w:cs="Browallia New"/>
                <w:cs/>
                <w:lang w:val="en-GB"/>
              </w:rPr>
              <w:t>/</w:t>
            </w: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236" w:type="dxa"/>
          </w:tcPr>
          <w:p w14:paraId="3DAC8FC0" w14:textId="77777777" w:rsidR="000E61BD" w:rsidRPr="0082485B" w:rsidRDefault="000E61BD" w:rsidP="000E61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1396A3" w14:textId="60E53C76" w:rsidR="000E61BD" w:rsidRPr="0082485B" w:rsidRDefault="00AF050B" w:rsidP="000E61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>87,126</w:t>
            </w:r>
          </w:p>
        </w:tc>
        <w:tc>
          <w:tcPr>
            <w:tcW w:w="270" w:type="dxa"/>
          </w:tcPr>
          <w:p w14:paraId="2A86B58C" w14:textId="77777777" w:rsidR="000E61BD" w:rsidRPr="0082485B" w:rsidRDefault="000E61BD" w:rsidP="000E61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CEF7688" w14:textId="4AC011D2" w:rsidR="000E61BD" w:rsidRPr="0082485B" w:rsidRDefault="000E61BD" w:rsidP="000E61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>87,126</w:t>
            </w:r>
          </w:p>
        </w:tc>
      </w:tr>
      <w:tr w:rsidR="00553AB3" w:rsidRPr="0082485B" w14:paraId="63D0B214" w14:textId="77777777" w:rsidTr="00427C40">
        <w:trPr>
          <w:trHeight w:val="113"/>
        </w:trPr>
        <w:tc>
          <w:tcPr>
            <w:tcW w:w="4878" w:type="dxa"/>
          </w:tcPr>
          <w:p w14:paraId="5C972AE6" w14:textId="44A85945" w:rsidR="00553AB3" w:rsidRPr="0082485B" w:rsidRDefault="004A7F7C" w:rsidP="00553AB3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ลดลง</w:t>
            </w:r>
          </w:p>
        </w:tc>
        <w:tc>
          <w:tcPr>
            <w:tcW w:w="236" w:type="dxa"/>
          </w:tcPr>
          <w:p w14:paraId="2E55ABBF" w14:textId="77777777" w:rsidR="00553AB3" w:rsidRPr="0082485B" w:rsidRDefault="00553AB3" w:rsidP="00553AB3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7AA9156" w14:textId="10CB8859" w:rsidR="00553AB3" w:rsidRPr="0082485B" w:rsidRDefault="00AF050B" w:rsidP="00553AB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82485B">
              <w:rPr>
                <w:rFonts w:ascii="Browallia New" w:hAnsi="Browallia New" w:cs="Browallia New"/>
                <w:sz w:val="28"/>
                <w:szCs w:val="28"/>
              </w:rPr>
              <w:t>87,126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9646A4" w14:textId="77777777" w:rsidR="00553AB3" w:rsidRPr="0082485B" w:rsidRDefault="00553AB3" w:rsidP="00553AB3">
            <w:pPr>
              <w:pStyle w:val="a4"/>
              <w:widowControl/>
              <w:ind w:right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0120D67A" w14:textId="54F156BD" w:rsidR="00553AB3" w:rsidRPr="0082485B" w:rsidRDefault="00553AB3" w:rsidP="004B432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20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 xml:space="preserve">               </w:t>
            </w:r>
            <w:r w:rsidR="001E7146" w:rsidRPr="0082485B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4B432B" w:rsidRPr="0082485B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82485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F050B" w:rsidRPr="0082485B" w14:paraId="09EE54B8" w14:textId="77777777" w:rsidTr="00427C40">
        <w:trPr>
          <w:trHeight w:val="299"/>
        </w:trPr>
        <w:tc>
          <w:tcPr>
            <w:tcW w:w="4878" w:type="dxa"/>
          </w:tcPr>
          <w:p w14:paraId="584C861A" w14:textId="77777777" w:rsidR="00AF050B" w:rsidRPr="0082485B" w:rsidRDefault="00AF050B" w:rsidP="00AF050B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ยอดสิ้นงวด</w:t>
            </w:r>
            <w:r w:rsidRPr="0082485B">
              <w:rPr>
                <w:rFonts w:ascii="Browallia New" w:hAnsi="Browallia New" w:cs="Browallia New"/>
                <w:lang w:val="en-GB"/>
              </w:rPr>
              <w:t>/</w:t>
            </w: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236" w:type="dxa"/>
          </w:tcPr>
          <w:p w14:paraId="0AC17AC6" w14:textId="77777777" w:rsidR="00AF050B" w:rsidRPr="0082485B" w:rsidRDefault="00AF050B" w:rsidP="00AF050B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12" w:space="0" w:color="auto"/>
            </w:tcBorders>
          </w:tcPr>
          <w:p w14:paraId="3B8FC3EA" w14:textId="1EAC2650" w:rsidR="00AF050B" w:rsidRPr="0082485B" w:rsidRDefault="00AF050B" w:rsidP="00AF05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70" w:type="dxa"/>
          </w:tcPr>
          <w:p w14:paraId="155BB483" w14:textId="77777777" w:rsidR="00AF050B" w:rsidRPr="0082485B" w:rsidRDefault="00AF050B" w:rsidP="00AF05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12" w:space="0" w:color="auto"/>
            </w:tcBorders>
          </w:tcPr>
          <w:p w14:paraId="7A28CA85" w14:textId="525EF458" w:rsidR="00AF050B" w:rsidRPr="0082485B" w:rsidRDefault="00AF050B" w:rsidP="00AF05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</w:rPr>
              <w:t>87,126</w:t>
            </w:r>
          </w:p>
        </w:tc>
      </w:tr>
    </w:tbl>
    <w:p w14:paraId="7C8BB813" w14:textId="0912A136" w:rsidR="008C3091" w:rsidRDefault="008C3091" w:rsidP="008C3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bookmarkEnd w:id="4"/>
    <w:p w14:paraId="2658D621" w14:textId="2E42B821" w:rsidR="007D0F72" w:rsidRPr="00D268ED" w:rsidRDefault="00371706" w:rsidP="004E6D30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268E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เง</w:t>
      </w:r>
      <w:r w:rsidR="00F8036C" w:rsidRPr="00D268E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ินลงทุนในบริษัทย่อย</w:t>
      </w:r>
      <w:r w:rsidR="00132BB8" w:rsidRPr="00D268ED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3A8B14A8" w14:textId="77777777" w:rsidR="003841D5" w:rsidRPr="008F2A3E" w:rsidRDefault="003841D5" w:rsidP="00384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0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30"/>
        <w:gridCol w:w="900"/>
        <w:gridCol w:w="900"/>
        <w:gridCol w:w="900"/>
        <w:gridCol w:w="900"/>
        <w:gridCol w:w="900"/>
        <w:gridCol w:w="900"/>
      </w:tblGrid>
      <w:tr w:rsidR="007D0F72" w:rsidRPr="008F2A3E" w14:paraId="6D185663" w14:textId="77777777" w:rsidTr="009E1B94">
        <w:trPr>
          <w:cantSplit/>
          <w:trHeight w:val="283"/>
        </w:trPr>
        <w:tc>
          <w:tcPr>
            <w:tcW w:w="3630" w:type="dxa"/>
          </w:tcPr>
          <w:p w14:paraId="04A451D8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EE472A8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D0F70CC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4670CD1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0636513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800" w:type="dxa"/>
            <w:gridSpan w:val="2"/>
            <w:hideMark/>
          </w:tcPr>
          <w:p w14:paraId="202957C1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proofErr w:type="gramStart"/>
            <w:r w:rsidRPr="008F2A3E">
              <w:rPr>
                <w:rFonts w:ascii="Browallia New" w:hAnsi="Browallia New" w:cs="Browallia New"/>
                <w:sz w:val="23"/>
                <w:szCs w:val="23"/>
                <w:cs/>
              </w:rPr>
              <w:t>หน่วย :</w:t>
            </w:r>
            <w:proofErr w:type="gramEnd"/>
            <w:r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พันบาท)</w:t>
            </w:r>
          </w:p>
        </w:tc>
      </w:tr>
      <w:tr w:rsidR="007D0F72" w:rsidRPr="008F2A3E" w14:paraId="40F25D4A" w14:textId="77777777" w:rsidTr="009E1B94">
        <w:trPr>
          <w:cantSplit/>
          <w:trHeight w:val="306"/>
        </w:trPr>
        <w:tc>
          <w:tcPr>
            <w:tcW w:w="3630" w:type="dxa"/>
          </w:tcPr>
          <w:p w14:paraId="59B6F48C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800" w:type="dxa"/>
            <w:gridSpan w:val="2"/>
            <w:hideMark/>
          </w:tcPr>
          <w:p w14:paraId="5AD07DF1" w14:textId="77777777" w:rsidR="007D0F72" w:rsidRPr="008F2A3E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  <w:hideMark/>
          </w:tcPr>
          <w:p w14:paraId="0B7C73A6" w14:textId="77777777" w:rsidR="007D0F72" w:rsidRPr="008F2A3E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cs/>
              </w:rPr>
              <w:t>สัดส่วนร้อยละการลงทุน</w:t>
            </w:r>
          </w:p>
        </w:tc>
        <w:tc>
          <w:tcPr>
            <w:tcW w:w="1800" w:type="dxa"/>
            <w:gridSpan w:val="2"/>
            <w:hideMark/>
          </w:tcPr>
          <w:p w14:paraId="406D6CC3" w14:textId="77777777" w:rsidR="007D0F72" w:rsidRPr="008F2A3E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cs/>
              </w:rPr>
              <w:t>วิธีราคาทุน</w:t>
            </w:r>
          </w:p>
        </w:tc>
      </w:tr>
      <w:tr w:rsidR="00957CFD" w:rsidRPr="008F2A3E" w14:paraId="3AAABAD6" w14:textId="77777777" w:rsidTr="00BF1A33">
        <w:trPr>
          <w:cantSplit/>
          <w:trHeight w:val="306"/>
        </w:trPr>
        <w:tc>
          <w:tcPr>
            <w:tcW w:w="3630" w:type="dxa"/>
          </w:tcPr>
          <w:p w14:paraId="2CF1C1AA" w14:textId="77777777" w:rsidR="00957CFD" w:rsidRPr="008F2A3E" w:rsidRDefault="00957CFD" w:rsidP="00957CF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519F722B" w14:textId="39D67272" w:rsidR="00957CFD" w:rsidRPr="008F2A3E" w:rsidRDefault="002B0ABD" w:rsidP="00957CF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7729E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.ย.</w:t>
            </w:r>
            <w:r w:rsidR="00957CFD" w:rsidRPr="008F2A3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BD6F20"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6CEBCC89" w14:textId="77777777" w:rsidR="00957CFD" w:rsidRPr="008F2A3E" w:rsidRDefault="00BD6F20" w:rsidP="00957CF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ธ.ค.</w:t>
            </w:r>
            <w:r w:rsidR="00957CFD" w:rsidRPr="008F2A3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2560</w:t>
            </w:r>
          </w:p>
        </w:tc>
        <w:tc>
          <w:tcPr>
            <w:tcW w:w="900" w:type="dxa"/>
            <w:hideMark/>
          </w:tcPr>
          <w:p w14:paraId="2D1299B5" w14:textId="41441B10" w:rsidR="00957CFD" w:rsidRPr="008F2A3E" w:rsidRDefault="002B0ABD" w:rsidP="00957CF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7729E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.ย.</w:t>
            </w:r>
            <w:r w:rsidR="00957CFD" w:rsidRPr="008F2A3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BD6F20"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3D9F8AFF" w14:textId="77777777" w:rsidR="00957CFD" w:rsidRPr="008F2A3E" w:rsidRDefault="00BD6F20" w:rsidP="00957CF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ธ.ค.</w:t>
            </w:r>
            <w:r w:rsidR="00957CFD" w:rsidRPr="008F2A3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2560</w:t>
            </w:r>
          </w:p>
        </w:tc>
        <w:tc>
          <w:tcPr>
            <w:tcW w:w="900" w:type="dxa"/>
            <w:hideMark/>
          </w:tcPr>
          <w:p w14:paraId="2CA4351A" w14:textId="4405D458" w:rsidR="00957CFD" w:rsidRPr="008F2A3E" w:rsidRDefault="002B0ABD" w:rsidP="00957CF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7729E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.ย.</w:t>
            </w:r>
            <w:r w:rsidR="00957CFD" w:rsidRPr="008F2A3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BD6F20"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3295DF78" w14:textId="77777777" w:rsidR="00957CFD" w:rsidRPr="008F2A3E" w:rsidRDefault="00BD6F20" w:rsidP="00957CF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ธ.ค.</w:t>
            </w:r>
            <w:r w:rsidR="00957CFD" w:rsidRPr="008F2A3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2560</w:t>
            </w:r>
          </w:p>
        </w:tc>
      </w:tr>
      <w:tr w:rsidR="007D0F72" w:rsidRPr="008F2A3E" w14:paraId="125AF818" w14:textId="77777777" w:rsidTr="009E1B94">
        <w:trPr>
          <w:cantSplit/>
          <w:trHeight w:val="207"/>
        </w:trPr>
        <w:tc>
          <w:tcPr>
            <w:tcW w:w="3630" w:type="dxa"/>
          </w:tcPr>
          <w:p w14:paraId="42CE7F14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6EE0C38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5576DAC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6175B91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9209BB9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302DE13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00E5EE4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8A0461" w:rsidRPr="008F2A3E" w14:paraId="3982CFCD" w14:textId="77777777" w:rsidTr="00692A79">
        <w:trPr>
          <w:cantSplit/>
          <w:trHeight w:val="193"/>
        </w:trPr>
        <w:tc>
          <w:tcPr>
            <w:tcW w:w="3630" w:type="dxa"/>
            <w:hideMark/>
          </w:tcPr>
          <w:p w14:paraId="46EC6B16" w14:textId="77777777" w:rsidR="008A0461" w:rsidRPr="008F2A3E" w:rsidRDefault="008A0461" w:rsidP="008A0461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  <w:t>General Engineering Mauritius Limited</w:t>
            </w:r>
          </w:p>
        </w:tc>
        <w:tc>
          <w:tcPr>
            <w:tcW w:w="900" w:type="dxa"/>
          </w:tcPr>
          <w:p w14:paraId="76D517EF" w14:textId="56F9AA28" w:rsidR="008A0461" w:rsidRPr="00C175F4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338</w:t>
            </w:r>
          </w:p>
        </w:tc>
        <w:tc>
          <w:tcPr>
            <w:tcW w:w="900" w:type="dxa"/>
            <w:hideMark/>
          </w:tcPr>
          <w:p w14:paraId="68043012" w14:textId="48D1A8FE" w:rsidR="008A0461" w:rsidRPr="00C175F4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338</w:t>
            </w:r>
          </w:p>
        </w:tc>
        <w:tc>
          <w:tcPr>
            <w:tcW w:w="900" w:type="dxa"/>
          </w:tcPr>
          <w:p w14:paraId="03B5134F" w14:textId="68AEF743" w:rsidR="008A0461" w:rsidRPr="00C175F4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99.99</w:t>
            </w:r>
          </w:p>
        </w:tc>
        <w:tc>
          <w:tcPr>
            <w:tcW w:w="900" w:type="dxa"/>
            <w:hideMark/>
          </w:tcPr>
          <w:p w14:paraId="54B27F56" w14:textId="3B5BBC02" w:rsidR="008A0461" w:rsidRPr="00C175F4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5ECBE493" w14:textId="42CA0815" w:rsidR="008A0461" w:rsidRPr="00C175F4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338</w:t>
            </w:r>
          </w:p>
        </w:tc>
        <w:tc>
          <w:tcPr>
            <w:tcW w:w="900" w:type="dxa"/>
            <w:vAlign w:val="bottom"/>
            <w:hideMark/>
          </w:tcPr>
          <w:p w14:paraId="4F0CCF8A" w14:textId="77777777" w:rsidR="008A0461" w:rsidRPr="008F2A3E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338</w:t>
            </w:r>
          </w:p>
        </w:tc>
      </w:tr>
      <w:tr w:rsidR="008A0461" w:rsidRPr="008F2A3E" w14:paraId="06C34F06" w14:textId="77777777" w:rsidTr="00692A79">
        <w:trPr>
          <w:cantSplit/>
          <w:trHeight w:val="265"/>
        </w:trPr>
        <w:tc>
          <w:tcPr>
            <w:tcW w:w="3630" w:type="dxa"/>
          </w:tcPr>
          <w:p w14:paraId="6A6AD02D" w14:textId="77777777" w:rsidR="008A0461" w:rsidRPr="008F2A3E" w:rsidRDefault="008A0461" w:rsidP="008A0461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cs/>
                <w:lang w:val="en-GB" w:eastAsia="en-GB"/>
              </w:rPr>
              <w:t>บริษัท เซเว่น ไวร์ จำกัด</w:t>
            </w:r>
          </w:p>
        </w:tc>
        <w:tc>
          <w:tcPr>
            <w:tcW w:w="900" w:type="dxa"/>
          </w:tcPr>
          <w:p w14:paraId="1EC12CFC" w14:textId="4301A2D6" w:rsidR="008A0461" w:rsidRPr="00C175F4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280,000</w:t>
            </w:r>
          </w:p>
        </w:tc>
        <w:tc>
          <w:tcPr>
            <w:tcW w:w="900" w:type="dxa"/>
          </w:tcPr>
          <w:p w14:paraId="73E782D4" w14:textId="1686895C" w:rsidR="008A0461" w:rsidRPr="00C175F4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280,000</w:t>
            </w:r>
          </w:p>
        </w:tc>
        <w:tc>
          <w:tcPr>
            <w:tcW w:w="900" w:type="dxa"/>
          </w:tcPr>
          <w:p w14:paraId="13930391" w14:textId="1B50B1FD" w:rsidR="008A0461" w:rsidRPr="00C175F4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99.99</w:t>
            </w:r>
          </w:p>
        </w:tc>
        <w:tc>
          <w:tcPr>
            <w:tcW w:w="900" w:type="dxa"/>
          </w:tcPr>
          <w:p w14:paraId="09FC9198" w14:textId="014A6AC9" w:rsidR="008A0461" w:rsidRPr="00C175F4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396A255F" w14:textId="5BA4F4CE" w:rsidR="008A0461" w:rsidRPr="00C175F4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279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999</w:t>
            </w:r>
          </w:p>
        </w:tc>
        <w:tc>
          <w:tcPr>
            <w:tcW w:w="900" w:type="dxa"/>
            <w:vAlign w:val="bottom"/>
          </w:tcPr>
          <w:p w14:paraId="38288D59" w14:textId="77777777" w:rsidR="008A0461" w:rsidRPr="008F2A3E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279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999</w:t>
            </w:r>
          </w:p>
        </w:tc>
      </w:tr>
      <w:tr w:rsidR="008A0461" w:rsidRPr="008F2A3E" w14:paraId="3D53C1A8" w14:textId="77777777" w:rsidTr="00692A79">
        <w:trPr>
          <w:cantSplit/>
          <w:trHeight w:val="256"/>
        </w:trPr>
        <w:tc>
          <w:tcPr>
            <w:tcW w:w="3630" w:type="dxa"/>
            <w:vAlign w:val="center"/>
          </w:tcPr>
          <w:p w14:paraId="0DBB5BCB" w14:textId="77777777" w:rsidR="008A0461" w:rsidRPr="008F2A3E" w:rsidRDefault="008A0461" w:rsidP="008A0461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3"/>
                <w:szCs w:val="23"/>
                <w:cs/>
                <w:lang w:val="en-GB" w:eastAsia="en-GB"/>
              </w:rPr>
            </w:pPr>
            <w:r w:rsidRPr="008F2A3E">
              <w:rPr>
                <w:rFonts w:ascii="Browallia New" w:hAnsi="Browallia New" w:cs="Browallia New" w:hint="cs"/>
                <w:sz w:val="23"/>
                <w:szCs w:val="23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900" w:type="dxa"/>
          </w:tcPr>
          <w:p w14:paraId="67BD4094" w14:textId="30D0D192" w:rsidR="008A0461" w:rsidRPr="00C175F4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280,000</w:t>
            </w:r>
          </w:p>
        </w:tc>
        <w:tc>
          <w:tcPr>
            <w:tcW w:w="900" w:type="dxa"/>
          </w:tcPr>
          <w:p w14:paraId="626352B1" w14:textId="700DCC91" w:rsidR="008A0461" w:rsidRPr="00C175F4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280,000</w:t>
            </w:r>
          </w:p>
        </w:tc>
        <w:tc>
          <w:tcPr>
            <w:tcW w:w="900" w:type="dxa"/>
          </w:tcPr>
          <w:p w14:paraId="176843D8" w14:textId="01C8F8ED" w:rsidR="008A0461" w:rsidRPr="00C175F4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82.50</w:t>
            </w:r>
          </w:p>
        </w:tc>
        <w:tc>
          <w:tcPr>
            <w:tcW w:w="900" w:type="dxa"/>
          </w:tcPr>
          <w:p w14:paraId="15FF6C65" w14:textId="5DD934C0" w:rsidR="008A0461" w:rsidRPr="00C175F4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C175F4">
              <w:rPr>
                <w:rFonts w:ascii="Browallia New" w:hAnsi="Browallia New" w:cs="Browallia New"/>
                <w:sz w:val="23"/>
                <w:szCs w:val="23"/>
                <w:lang w:val="en-GB"/>
              </w:rPr>
              <w:t>82.50</w:t>
            </w:r>
          </w:p>
        </w:tc>
        <w:tc>
          <w:tcPr>
            <w:tcW w:w="900" w:type="dxa"/>
            <w:vAlign w:val="bottom"/>
          </w:tcPr>
          <w:p w14:paraId="02EE17A4" w14:textId="6250613E" w:rsidR="008A0461" w:rsidRPr="00C175F4" w:rsidRDefault="008A0461" w:rsidP="008A046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165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900" w:type="dxa"/>
            <w:vAlign w:val="bottom"/>
          </w:tcPr>
          <w:p w14:paraId="030DA3DB" w14:textId="77777777" w:rsidR="008A0461" w:rsidRPr="008F2A3E" w:rsidRDefault="008A0461" w:rsidP="008A046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165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8A0461" w:rsidRPr="008F2A3E" w14:paraId="0FBE515A" w14:textId="77777777" w:rsidTr="009E1B94">
        <w:trPr>
          <w:cantSplit/>
          <w:trHeight w:val="235"/>
        </w:trPr>
        <w:tc>
          <w:tcPr>
            <w:tcW w:w="3630" w:type="dxa"/>
          </w:tcPr>
          <w:p w14:paraId="5139243D" w14:textId="77777777" w:rsidR="008A0461" w:rsidRPr="008F2A3E" w:rsidRDefault="008A0461" w:rsidP="008A0461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  <w:r w:rsidRPr="008F2A3E">
              <w:rPr>
                <w:rFonts w:ascii="Browallia New" w:hAnsi="Browallia New" w:cs="Browallia New" w:hint="cs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</w:tcPr>
          <w:p w14:paraId="18302509" w14:textId="77777777" w:rsidR="008A0461" w:rsidRPr="00C175F4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900" w:type="dxa"/>
          </w:tcPr>
          <w:p w14:paraId="0A097AD4" w14:textId="77777777" w:rsidR="008A0461" w:rsidRPr="00C175F4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900" w:type="dxa"/>
          </w:tcPr>
          <w:p w14:paraId="28B9BF1B" w14:textId="77777777" w:rsidR="008A0461" w:rsidRPr="00C175F4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900" w:type="dxa"/>
          </w:tcPr>
          <w:p w14:paraId="78E5291A" w14:textId="77777777" w:rsidR="008A0461" w:rsidRPr="00C175F4" w:rsidRDefault="008A0461" w:rsidP="008A046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900" w:type="dxa"/>
          </w:tcPr>
          <w:p w14:paraId="0A66B06D" w14:textId="40AF82A2" w:rsidR="008A0461" w:rsidRPr="00C175F4" w:rsidRDefault="008A0461" w:rsidP="008A0461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445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337</w:t>
            </w:r>
          </w:p>
        </w:tc>
        <w:tc>
          <w:tcPr>
            <w:tcW w:w="900" w:type="dxa"/>
            <w:hideMark/>
          </w:tcPr>
          <w:p w14:paraId="208B0151" w14:textId="77777777" w:rsidR="008A0461" w:rsidRPr="008F2A3E" w:rsidRDefault="008A0461" w:rsidP="008A0461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445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337</w:t>
            </w:r>
          </w:p>
        </w:tc>
      </w:tr>
    </w:tbl>
    <w:p w14:paraId="1343A3C5" w14:textId="77777777" w:rsidR="00150F18" w:rsidRPr="0057729E" w:rsidRDefault="00150F18" w:rsidP="008C668B">
      <w:pPr>
        <w:spacing w:line="240" w:lineRule="auto"/>
        <w:ind w:left="45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76DF1F53" w14:textId="77777777" w:rsidR="00AF050B" w:rsidRDefault="00AF0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br w:type="page"/>
      </w:r>
    </w:p>
    <w:p w14:paraId="24EE6747" w14:textId="2C6C5FFA" w:rsidR="00371706" w:rsidRPr="006B2C49" w:rsidRDefault="001D08BF" w:rsidP="001A0039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6B2C49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lastRenderedPageBreak/>
        <w:t>เงินลงทุนใน</w:t>
      </w:r>
      <w:r w:rsidR="00371706" w:rsidRPr="006B2C4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บริษัทร่วม</w:t>
      </w:r>
      <w:r w:rsidR="000357CE" w:rsidRPr="006B2C4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และ</w:t>
      </w:r>
      <w:r w:rsidR="00F8036C" w:rsidRPr="006B2C4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การร่วมค้า</w:t>
      </w:r>
      <w:r w:rsidR="00152EEC" w:rsidRPr="006B2C49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68FCD6CC" w14:textId="77777777" w:rsidR="00371706" w:rsidRPr="008856DF" w:rsidRDefault="00371706" w:rsidP="00530D0F">
      <w:pPr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01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72"/>
        <w:gridCol w:w="764"/>
        <w:gridCol w:w="800"/>
        <w:gridCol w:w="819"/>
        <w:gridCol w:w="860"/>
        <w:gridCol w:w="879"/>
        <w:gridCol w:w="810"/>
        <w:gridCol w:w="810"/>
        <w:gridCol w:w="801"/>
      </w:tblGrid>
      <w:tr w:rsidR="006827F3" w:rsidRPr="008F2A3E" w14:paraId="7CE67CFE" w14:textId="77777777" w:rsidTr="001A0039">
        <w:trPr>
          <w:cantSplit/>
        </w:trPr>
        <w:tc>
          <w:tcPr>
            <w:tcW w:w="2472" w:type="dxa"/>
          </w:tcPr>
          <w:p w14:paraId="46C93F4E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dxa"/>
          </w:tcPr>
          <w:p w14:paraId="318E5C18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3D6FC682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dxa"/>
          </w:tcPr>
          <w:p w14:paraId="041F2F23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3B601740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00" w:type="dxa"/>
            <w:gridSpan w:val="4"/>
          </w:tcPr>
          <w:p w14:paraId="7068BB4D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6827F3" w:rsidRPr="008F2A3E" w14:paraId="0DBA12B4" w14:textId="77777777" w:rsidTr="001A0039">
        <w:trPr>
          <w:cantSplit/>
        </w:trPr>
        <w:tc>
          <w:tcPr>
            <w:tcW w:w="2472" w:type="dxa"/>
          </w:tcPr>
          <w:p w14:paraId="31561E93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4" w:type="dxa"/>
            <w:gridSpan w:val="2"/>
          </w:tcPr>
          <w:p w14:paraId="4FDFC272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79" w:type="dxa"/>
            <w:gridSpan w:val="2"/>
          </w:tcPr>
          <w:p w14:paraId="56336F79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689" w:type="dxa"/>
            <w:gridSpan w:val="2"/>
          </w:tcPr>
          <w:p w14:paraId="0E48498E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11" w:type="dxa"/>
            <w:gridSpan w:val="2"/>
          </w:tcPr>
          <w:p w14:paraId="063A82D6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6827F3" w:rsidRPr="008F2A3E" w14:paraId="191AE99B" w14:textId="77777777" w:rsidTr="001A0039">
        <w:trPr>
          <w:cantSplit/>
        </w:trPr>
        <w:tc>
          <w:tcPr>
            <w:tcW w:w="2472" w:type="dxa"/>
          </w:tcPr>
          <w:p w14:paraId="366C3764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dxa"/>
          </w:tcPr>
          <w:p w14:paraId="7095D36A" w14:textId="5FDAD1A0" w:rsidR="006827F3" w:rsidRPr="002B0ABD" w:rsidRDefault="002B0ABD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B0AB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B0ABD">
              <w:rPr>
                <w:rFonts w:ascii="Browallia New" w:hAnsi="Browallia New" w:cs="Browallia New"/>
                <w:sz w:val="22"/>
                <w:szCs w:val="22"/>
              </w:rPr>
              <w:t xml:space="preserve">0 </w:t>
            </w:r>
            <w:r w:rsidR="0057729E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 w:rsidRPr="002B0ABD"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</w:p>
          <w:p w14:paraId="3EDC6C6A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DokChampa"/>
                <w:sz w:val="22"/>
                <w:szCs w:val="22"/>
                <w:lang w:val="en-GB" w:bidi="lo-LA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8F2A3E">
              <w:rPr>
                <w:rFonts w:ascii="Browallia New" w:hAnsi="Browallia New" w:cs="DokChampa"/>
                <w:sz w:val="22"/>
                <w:szCs w:val="22"/>
                <w:lang w:bidi="lo-LA"/>
              </w:rPr>
              <w:t>1</w:t>
            </w:r>
          </w:p>
        </w:tc>
        <w:tc>
          <w:tcPr>
            <w:tcW w:w="800" w:type="dxa"/>
          </w:tcPr>
          <w:p w14:paraId="2937EF5B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819" w:type="dxa"/>
          </w:tcPr>
          <w:p w14:paraId="00B20353" w14:textId="78855593" w:rsidR="002B0ABD" w:rsidRPr="002B0ABD" w:rsidRDefault="002B0ABD" w:rsidP="002B0A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B0AB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B0ABD">
              <w:rPr>
                <w:rFonts w:ascii="Browallia New" w:hAnsi="Browallia New" w:cs="Browallia New"/>
                <w:sz w:val="22"/>
                <w:szCs w:val="22"/>
              </w:rPr>
              <w:t xml:space="preserve">0 </w:t>
            </w:r>
            <w:r w:rsidR="0057729E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 w:rsidRPr="002B0ABD"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</w:p>
          <w:p w14:paraId="5B859CDF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8F2A3E">
              <w:rPr>
                <w:rFonts w:ascii="Browallia New" w:hAnsi="Browallia New" w:cs="DokChampa"/>
                <w:sz w:val="22"/>
                <w:szCs w:val="22"/>
                <w:lang w:bidi="lo-LA"/>
              </w:rPr>
              <w:t>1</w:t>
            </w:r>
          </w:p>
        </w:tc>
        <w:tc>
          <w:tcPr>
            <w:tcW w:w="860" w:type="dxa"/>
          </w:tcPr>
          <w:p w14:paraId="2FE00502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879" w:type="dxa"/>
          </w:tcPr>
          <w:p w14:paraId="6CDA999A" w14:textId="1A70E74B" w:rsidR="002B0ABD" w:rsidRPr="002B0ABD" w:rsidRDefault="002B0ABD" w:rsidP="002B0A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B0AB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B0ABD">
              <w:rPr>
                <w:rFonts w:ascii="Browallia New" w:hAnsi="Browallia New" w:cs="Browallia New"/>
                <w:sz w:val="22"/>
                <w:szCs w:val="22"/>
              </w:rPr>
              <w:t xml:space="preserve">0 </w:t>
            </w:r>
            <w:r w:rsidR="0057729E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 w:rsidRPr="002B0ABD"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</w:p>
          <w:p w14:paraId="161CDEA1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8F2A3E">
              <w:rPr>
                <w:rFonts w:ascii="Browallia New" w:hAnsi="Browallia New" w:cs="DokChampa"/>
                <w:sz w:val="22"/>
                <w:szCs w:val="22"/>
                <w:lang w:bidi="lo-LA"/>
              </w:rPr>
              <w:t>1</w:t>
            </w:r>
          </w:p>
        </w:tc>
        <w:tc>
          <w:tcPr>
            <w:tcW w:w="810" w:type="dxa"/>
          </w:tcPr>
          <w:p w14:paraId="6C958666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810" w:type="dxa"/>
          </w:tcPr>
          <w:p w14:paraId="11D79784" w14:textId="6C763285" w:rsidR="002B0ABD" w:rsidRPr="002B0ABD" w:rsidRDefault="002B0ABD" w:rsidP="002B0AB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B0AB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B0ABD">
              <w:rPr>
                <w:rFonts w:ascii="Browallia New" w:hAnsi="Browallia New" w:cs="Browallia New"/>
                <w:sz w:val="22"/>
                <w:szCs w:val="22"/>
              </w:rPr>
              <w:t xml:space="preserve">0 </w:t>
            </w:r>
            <w:r w:rsidR="0057729E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 w:rsidRPr="002B0ABD"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</w:p>
          <w:p w14:paraId="462E54A8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8F2A3E">
              <w:rPr>
                <w:rFonts w:ascii="Browallia New" w:hAnsi="Browallia New" w:cs="DokChampa"/>
                <w:sz w:val="22"/>
                <w:szCs w:val="22"/>
                <w:lang w:bidi="lo-LA"/>
              </w:rPr>
              <w:t>1</w:t>
            </w:r>
          </w:p>
        </w:tc>
        <w:tc>
          <w:tcPr>
            <w:tcW w:w="801" w:type="dxa"/>
          </w:tcPr>
          <w:p w14:paraId="7A729715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</w:tr>
      <w:tr w:rsidR="006827F3" w:rsidRPr="008F2A3E" w14:paraId="2FDA673C" w14:textId="77777777" w:rsidTr="001A0039">
        <w:trPr>
          <w:cantSplit/>
        </w:trPr>
        <w:tc>
          <w:tcPr>
            <w:tcW w:w="2472" w:type="dxa"/>
          </w:tcPr>
          <w:p w14:paraId="3880A538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4" w:type="dxa"/>
          </w:tcPr>
          <w:p w14:paraId="3A4F1AE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0" w:type="dxa"/>
          </w:tcPr>
          <w:p w14:paraId="07C6F2CC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765D3367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0" w:type="dxa"/>
          </w:tcPr>
          <w:p w14:paraId="7089F89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7811C025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0533D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EA1B3D0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</w:tcPr>
          <w:p w14:paraId="2C7C191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A2107" w:rsidRPr="008F2A3E" w14:paraId="5973A1CD" w14:textId="77777777" w:rsidTr="00334349">
        <w:trPr>
          <w:cantSplit/>
        </w:trPr>
        <w:tc>
          <w:tcPr>
            <w:tcW w:w="2472" w:type="dxa"/>
          </w:tcPr>
          <w:p w14:paraId="68B73C44" w14:textId="77777777" w:rsidR="007A2107" w:rsidRPr="008F2A3E" w:rsidRDefault="007A2107" w:rsidP="007A2107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บริษัท แมคทริค จำกัด 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(มหาชน)</w:t>
            </w:r>
          </w:p>
        </w:tc>
        <w:tc>
          <w:tcPr>
            <w:tcW w:w="764" w:type="dxa"/>
          </w:tcPr>
          <w:p w14:paraId="588FE3E1" w14:textId="7C3D38E5" w:rsidR="007A2107" w:rsidRPr="008F2A3E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300,000</w:t>
            </w:r>
          </w:p>
        </w:tc>
        <w:tc>
          <w:tcPr>
            <w:tcW w:w="800" w:type="dxa"/>
          </w:tcPr>
          <w:p w14:paraId="23260D26" w14:textId="77777777" w:rsidR="007A2107" w:rsidRPr="008F2A3E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300,000</w:t>
            </w:r>
          </w:p>
        </w:tc>
        <w:tc>
          <w:tcPr>
            <w:tcW w:w="819" w:type="dxa"/>
          </w:tcPr>
          <w:p w14:paraId="05D33F8D" w14:textId="66C6C1AD" w:rsidR="007A2107" w:rsidRPr="008F2A3E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32.65</w:t>
            </w:r>
          </w:p>
        </w:tc>
        <w:tc>
          <w:tcPr>
            <w:tcW w:w="860" w:type="dxa"/>
          </w:tcPr>
          <w:p w14:paraId="1439C869" w14:textId="77777777" w:rsidR="007A2107" w:rsidRPr="008F2A3E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32.65</w:t>
            </w:r>
          </w:p>
        </w:tc>
        <w:tc>
          <w:tcPr>
            <w:tcW w:w="879" w:type="dxa"/>
          </w:tcPr>
          <w:p w14:paraId="07CA22DD" w14:textId="2B19DF46" w:rsidR="007A2107" w:rsidRPr="008F2A3E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185,633</w:t>
            </w:r>
          </w:p>
        </w:tc>
        <w:tc>
          <w:tcPr>
            <w:tcW w:w="810" w:type="dxa"/>
          </w:tcPr>
          <w:p w14:paraId="70A82D08" w14:textId="77777777" w:rsidR="007A2107" w:rsidRPr="008F2A3E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185,633</w:t>
            </w:r>
          </w:p>
        </w:tc>
        <w:tc>
          <w:tcPr>
            <w:tcW w:w="810" w:type="dxa"/>
            <w:shd w:val="clear" w:color="auto" w:fill="auto"/>
          </w:tcPr>
          <w:p w14:paraId="7ED4874F" w14:textId="032FA211" w:rsidR="007A2107" w:rsidRPr="00334349" w:rsidRDefault="00D53F78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149,617</w:t>
            </w:r>
          </w:p>
        </w:tc>
        <w:tc>
          <w:tcPr>
            <w:tcW w:w="801" w:type="dxa"/>
          </w:tcPr>
          <w:p w14:paraId="3A57E832" w14:textId="77777777" w:rsidR="007A2107" w:rsidRPr="008F2A3E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135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,0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94</w:t>
            </w:r>
          </w:p>
        </w:tc>
      </w:tr>
      <w:tr w:rsidR="00D53F78" w:rsidRPr="008F2A3E" w14:paraId="32593665" w14:textId="77777777" w:rsidTr="00334349">
        <w:trPr>
          <w:cantSplit/>
        </w:trPr>
        <w:tc>
          <w:tcPr>
            <w:tcW w:w="2472" w:type="dxa"/>
          </w:tcPr>
          <w:p w14:paraId="441314EE" w14:textId="77777777" w:rsidR="00D53F78" w:rsidRPr="008F2A3E" w:rsidRDefault="00D53F78" w:rsidP="00D53F78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ค่าเผื่อการด้อยค่า</w:t>
            </w:r>
          </w:p>
        </w:tc>
        <w:tc>
          <w:tcPr>
            <w:tcW w:w="764" w:type="dxa"/>
          </w:tcPr>
          <w:p w14:paraId="2B16D809" w14:textId="77777777" w:rsidR="00D53F78" w:rsidRPr="008F2A3E" w:rsidRDefault="00D53F78" w:rsidP="00D53F78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00" w:type="dxa"/>
          </w:tcPr>
          <w:p w14:paraId="266AA87D" w14:textId="77777777" w:rsidR="00D53F78" w:rsidRPr="008F2A3E" w:rsidRDefault="00D53F78" w:rsidP="00D53F78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19" w:type="dxa"/>
          </w:tcPr>
          <w:p w14:paraId="64CE875E" w14:textId="77777777" w:rsidR="00D53F78" w:rsidRPr="008F2A3E" w:rsidRDefault="00D53F78" w:rsidP="00D53F78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622C17AF" w14:textId="77777777" w:rsidR="00D53F78" w:rsidRPr="008F2A3E" w:rsidRDefault="00D53F78" w:rsidP="00D53F78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79" w:type="dxa"/>
          </w:tcPr>
          <w:p w14:paraId="50957C0D" w14:textId="1A975853" w:rsidR="00D53F78" w:rsidRPr="008F2A3E" w:rsidRDefault="00D53F78" w:rsidP="00D53F78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(19,044)</w:t>
            </w:r>
          </w:p>
        </w:tc>
        <w:tc>
          <w:tcPr>
            <w:tcW w:w="810" w:type="dxa"/>
          </w:tcPr>
          <w:p w14:paraId="11C4D2A5" w14:textId="77777777" w:rsidR="00D53F78" w:rsidRPr="008F2A3E" w:rsidRDefault="00D53F78" w:rsidP="00D53F78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(19,044)</w:t>
            </w:r>
          </w:p>
        </w:tc>
        <w:tc>
          <w:tcPr>
            <w:tcW w:w="810" w:type="dxa"/>
            <w:shd w:val="clear" w:color="auto" w:fill="auto"/>
          </w:tcPr>
          <w:p w14:paraId="46D1C833" w14:textId="47F52C4A" w:rsidR="00D53F78" w:rsidRPr="00334349" w:rsidRDefault="00D53F78" w:rsidP="00D53F78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 xml:space="preserve">   -</w:t>
            </w:r>
          </w:p>
        </w:tc>
        <w:tc>
          <w:tcPr>
            <w:tcW w:w="801" w:type="dxa"/>
          </w:tcPr>
          <w:p w14:paraId="78FA3892" w14:textId="77777777" w:rsidR="00D53F78" w:rsidRPr="008F2A3E" w:rsidRDefault="00D53F78" w:rsidP="00D53F78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 xml:space="preserve">   -</w:t>
            </w:r>
          </w:p>
        </w:tc>
      </w:tr>
      <w:tr w:rsidR="007A2107" w:rsidRPr="008F2A3E" w14:paraId="559E3595" w14:textId="77777777" w:rsidTr="00334349">
        <w:trPr>
          <w:cantSplit/>
        </w:trPr>
        <w:tc>
          <w:tcPr>
            <w:tcW w:w="2472" w:type="dxa"/>
          </w:tcPr>
          <w:p w14:paraId="23889630" w14:textId="77777777" w:rsidR="007A2107" w:rsidRPr="008F2A3E" w:rsidRDefault="007A2107" w:rsidP="007A2107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764" w:type="dxa"/>
          </w:tcPr>
          <w:p w14:paraId="49F66C94" w14:textId="77777777" w:rsidR="007A2107" w:rsidRPr="008F2A3E" w:rsidRDefault="007A2107" w:rsidP="007A2107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00" w:type="dxa"/>
          </w:tcPr>
          <w:p w14:paraId="0DB04C00" w14:textId="77777777" w:rsidR="007A2107" w:rsidRPr="008F2A3E" w:rsidRDefault="007A2107" w:rsidP="007A2107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19" w:type="dxa"/>
          </w:tcPr>
          <w:p w14:paraId="3F60547F" w14:textId="77777777" w:rsidR="007A2107" w:rsidRPr="008F2A3E" w:rsidRDefault="007A2107" w:rsidP="007A2107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6D966453" w14:textId="77777777" w:rsidR="007A2107" w:rsidRPr="008F2A3E" w:rsidRDefault="007A2107" w:rsidP="007A2107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3D93BC56" w14:textId="3B241E1A" w:rsidR="007A2107" w:rsidRPr="008F2A3E" w:rsidRDefault="007A2107" w:rsidP="007A210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166,589</w:t>
            </w:r>
          </w:p>
        </w:tc>
        <w:tc>
          <w:tcPr>
            <w:tcW w:w="810" w:type="dxa"/>
            <w:vAlign w:val="bottom"/>
          </w:tcPr>
          <w:p w14:paraId="67AD1691" w14:textId="77777777" w:rsidR="007A2107" w:rsidRPr="008F2A3E" w:rsidRDefault="007A2107" w:rsidP="007A210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166,589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47A505" w14:textId="24697B76" w:rsidR="007A2107" w:rsidRPr="00334349" w:rsidRDefault="00D53F78" w:rsidP="007A210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149,617</w:t>
            </w:r>
          </w:p>
        </w:tc>
        <w:tc>
          <w:tcPr>
            <w:tcW w:w="801" w:type="dxa"/>
            <w:vAlign w:val="bottom"/>
          </w:tcPr>
          <w:p w14:paraId="3592A3AF" w14:textId="77777777" w:rsidR="007A2107" w:rsidRPr="008F2A3E" w:rsidRDefault="007A2107" w:rsidP="007A210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135,094</w:t>
            </w:r>
          </w:p>
        </w:tc>
      </w:tr>
      <w:tr w:rsidR="00C36A8B" w:rsidRPr="007A2107" w14:paraId="1E5FC69C" w14:textId="77777777" w:rsidTr="001A0039">
        <w:trPr>
          <w:cantSplit/>
        </w:trPr>
        <w:tc>
          <w:tcPr>
            <w:tcW w:w="2472" w:type="dxa"/>
          </w:tcPr>
          <w:p w14:paraId="317A7A22" w14:textId="77777777" w:rsidR="00C36A8B" w:rsidRPr="007A2107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764" w:type="dxa"/>
          </w:tcPr>
          <w:p w14:paraId="42AC3E7F" w14:textId="77777777" w:rsidR="00C36A8B" w:rsidRPr="007A2107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00" w:type="dxa"/>
          </w:tcPr>
          <w:p w14:paraId="64E6674D" w14:textId="77777777" w:rsidR="00C36A8B" w:rsidRPr="007A2107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19" w:type="dxa"/>
          </w:tcPr>
          <w:p w14:paraId="7615D4A7" w14:textId="77777777" w:rsidR="00C36A8B" w:rsidRPr="007A2107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3E8C0926" w14:textId="77777777" w:rsidR="00C36A8B" w:rsidRPr="007A2107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79" w:type="dxa"/>
          </w:tcPr>
          <w:p w14:paraId="1D47C1A9" w14:textId="77777777" w:rsidR="00C36A8B" w:rsidRPr="007A2107" w:rsidRDefault="00C36A8B" w:rsidP="00C36A8B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64DD357A" w14:textId="77777777" w:rsidR="00C36A8B" w:rsidRPr="007A2107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810" w:type="dxa"/>
          </w:tcPr>
          <w:p w14:paraId="1559754B" w14:textId="77777777" w:rsidR="00C36A8B" w:rsidRPr="007A2107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801" w:type="dxa"/>
          </w:tcPr>
          <w:p w14:paraId="23F58E46" w14:textId="77777777" w:rsidR="00C36A8B" w:rsidRPr="007A2107" w:rsidRDefault="00C36A8B" w:rsidP="00C36A8B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</w:tr>
      <w:tr w:rsidR="007A2107" w:rsidRPr="008F2A3E" w14:paraId="22C9B779" w14:textId="77777777" w:rsidTr="007A2107">
        <w:trPr>
          <w:cantSplit/>
        </w:trPr>
        <w:tc>
          <w:tcPr>
            <w:tcW w:w="2472" w:type="dxa"/>
          </w:tcPr>
          <w:p w14:paraId="5B530478" w14:textId="77777777" w:rsidR="007A2107" w:rsidRPr="008F2A3E" w:rsidRDefault="007A2107" w:rsidP="007A2107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Wisdom Tree Investment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S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) 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PTE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. 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Limited</w:t>
            </w:r>
          </w:p>
        </w:tc>
        <w:tc>
          <w:tcPr>
            <w:tcW w:w="764" w:type="dxa"/>
            <w:vAlign w:val="bottom"/>
          </w:tcPr>
          <w:p w14:paraId="05781D53" w14:textId="6C6D81F7" w:rsidR="007A2107" w:rsidRPr="008F2A3E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5,400</w:t>
            </w:r>
          </w:p>
        </w:tc>
        <w:tc>
          <w:tcPr>
            <w:tcW w:w="800" w:type="dxa"/>
            <w:vAlign w:val="center"/>
          </w:tcPr>
          <w:p w14:paraId="6C09ACA0" w14:textId="77777777" w:rsidR="007A2107" w:rsidRPr="008F2A3E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A306E29" w14:textId="77777777" w:rsidR="007A2107" w:rsidRPr="008F2A3E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5,400</w:t>
            </w:r>
          </w:p>
        </w:tc>
        <w:tc>
          <w:tcPr>
            <w:tcW w:w="819" w:type="dxa"/>
            <w:vAlign w:val="bottom"/>
          </w:tcPr>
          <w:p w14:paraId="55F4227C" w14:textId="5FCDE0DE" w:rsidR="007A2107" w:rsidRPr="008F2A3E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860" w:type="dxa"/>
          </w:tcPr>
          <w:p w14:paraId="11DBD8EC" w14:textId="77777777" w:rsidR="007A2107" w:rsidRPr="008F2A3E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A1DA276" w14:textId="77777777" w:rsidR="007A2107" w:rsidRPr="008F2A3E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879" w:type="dxa"/>
            <w:vAlign w:val="bottom"/>
          </w:tcPr>
          <w:p w14:paraId="1DEE62B5" w14:textId="70ABF7B3" w:rsidR="007A2107" w:rsidRPr="008F2A3E" w:rsidRDefault="007A2107" w:rsidP="007A210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810" w:type="dxa"/>
            <w:vAlign w:val="bottom"/>
          </w:tcPr>
          <w:p w14:paraId="5D4D8B6D" w14:textId="77777777" w:rsidR="007A2107" w:rsidRPr="008F2A3E" w:rsidRDefault="007A2107" w:rsidP="007A210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810" w:type="dxa"/>
            <w:vAlign w:val="bottom"/>
          </w:tcPr>
          <w:p w14:paraId="02EAADFE" w14:textId="092DE7DF" w:rsidR="007A2107" w:rsidRPr="008F2A3E" w:rsidRDefault="00D53F78" w:rsidP="007A210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162,635</w:t>
            </w:r>
          </w:p>
        </w:tc>
        <w:tc>
          <w:tcPr>
            <w:tcW w:w="801" w:type="dxa"/>
            <w:vAlign w:val="bottom"/>
          </w:tcPr>
          <w:p w14:paraId="00219124" w14:textId="77777777" w:rsidR="007A2107" w:rsidRPr="008F2A3E" w:rsidRDefault="007A2107" w:rsidP="007A210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170,478</w:t>
            </w:r>
          </w:p>
        </w:tc>
      </w:tr>
      <w:tr w:rsidR="007A2107" w:rsidRPr="007A2107" w14:paraId="14F7D52B" w14:textId="77777777" w:rsidTr="001A0039">
        <w:trPr>
          <w:cantSplit/>
        </w:trPr>
        <w:tc>
          <w:tcPr>
            <w:tcW w:w="2472" w:type="dxa"/>
          </w:tcPr>
          <w:p w14:paraId="2F905992" w14:textId="77777777" w:rsidR="007A2107" w:rsidRPr="007A2107" w:rsidRDefault="007A2107" w:rsidP="007A2107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764" w:type="dxa"/>
            <w:vAlign w:val="center"/>
          </w:tcPr>
          <w:p w14:paraId="4FC8FD98" w14:textId="77777777" w:rsidR="007A2107" w:rsidRPr="007A2107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0" w:type="dxa"/>
            <w:vAlign w:val="center"/>
          </w:tcPr>
          <w:p w14:paraId="6CB59BF7" w14:textId="77777777" w:rsidR="007A2107" w:rsidRPr="007A2107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19" w:type="dxa"/>
            <w:vAlign w:val="center"/>
          </w:tcPr>
          <w:p w14:paraId="0E2D3437" w14:textId="77777777" w:rsidR="007A2107" w:rsidRPr="007A2107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0" w:type="dxa"/>
          </w:tcPr>
          <w:p w14:paraId="7738E197" w14:textId="77777777" w:rsidR="007A2107" w:rsidRPr="007A2107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5C336639" w14:textId="77777777" w:rsidR="007A2107" w:rsidRPr="007A2107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0" w:type="dxa"/>
            <w:vAlign w:val="bottom"/>
          </w:tcPr>
          <w:p w14:paraId="3AE58906" w14:textId="77777777" w:rsidR="007A2107" w:rsidRPr="007A2107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2C68FBD" w14:textId="77777777" w:rsidR="007A2107" w:rsidRPr="007A2107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1" w:type="dxa"/>
            <w:vAlign w:val="bottom"/>
          </w:tcPr>
          <w:p w14:paraId="6684EFFE" w14:textId="77777777" w:rsidR="007A2107" w:rsidRPr="007A2107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A2107" w:rsidRPr="008F2A3E" w14:paraId="66DC970C" w14:textId="77777777" w:rsidTr="001A0039">
        <w:trPr>
          <w:cantSplit/>
        </w:trPr>
        <w:tc>
          <w:tcPr>
            <w:tcW w:w="4036" w:type="dxa"/>
            <w:gridSpan w:val="3"/>
          </w:tcPr>
          <w:p w14:paraId="02B989B3" w14:textId="77777777" w:rsidR="007A2107" w:rsidRPr="008F2A3E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 xml:space="preserve">เงินลงทุนในบริษัทร่วมและการร่วมค้า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–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819" w:type="dxa"/>
            <w:vAlign w:val="center"/>
          </w:tcPr>
          <w:p w14:paraId="22E4388C" w14:textId="77777777" w:rsidR="007A2107" w:rsidRPr="008F2A3E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0" w:type="dxa"/>
          </w:tcPr>
          <w:p w14:paraId="285A2642" w14:textId="77777777" w:rsidR="007A2107" w:rsidRPr="008F2A3E" w:rsidRDefault="007A2107" w:rsidP="007A2107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257A82D3" w14:textId="1E86AF67" w:rsidR="007A2107" w:rsidRPr="008F2A3E" w:rsidRDefault="007A2107" w:rsidP="007A210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344,250</w:t>
            </w:r>
          </w:p>
        </w:tc>
        <w:tc>
          <w:tcPr>
            <w:tcW w:w="810" w:type="dxa"/>
            <w:vAlign w:val="bottom"/>
          </w:tcPr>
          <w:p w14:paraId="67F9B21D" w14:textId="77777777" w:rsidR="007A2107" w:rsidRPr="008F2A3E" w:rsidRDefault="007A2107" w:rsidP="007A210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344,250</w:t>
            </w:r>
          </w:p>
        </w:tc>
        <w:tc>
          <w:tcPr>
            <w:tcW w:w="810" w:type="dxa"/>
            <w:vAlign w:val="bottom"/>
          </w:tcPr>
          <w:p w14:paraId="7132FE17" w14:textId="4A09BDC3" w:rsidR="007A2107" w:rsidRPr="00D53F78" w:rsidRDefault="00D53F78" w:rsidP="007A210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312,252</w:t>
            </w:r>
          </w:p>
        </w:tc>
        <w:tc>
          <w:tcPr>
            <w:tcW w:w="801" w:type="dxa"/>
            <w:vAlign w:val="bottom"/>
          </w:tcPr>
          <w:p w14:paraId="4C4AA65A" w14:textId="77777777" w:rsidR="007A2107" w:rsidRPr="008F2A3E" w:rsidRDefault="007A2107" w:rsidP="007A2107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305,572</w:t>
            </w:r>
          </w:p>
        </w:tc>
      </w:tr>
    </w:tbl>
    <w:p w14:paraId="62A1F0A1" w14:textId="77777777" w:rsidR="0057729E" w:rsidRPr="007A2107" w:rsidRDefault="0057729E" w:rsidP="00577F4D">
      <w:pPr>
        <w:ind w:left="45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704A15C6" w14:textId="0EE1E33E" w:rsidR="00577F4D" w:rsidRPr="008F2A3E" w:rsidRDefault="00371706" w:rsidP="00577F4D">
      <w:pPr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รายการเคลื่</w:t>
      </w:r>
      <w:r w:rsidR="00FF1E7D" w:rsidRPr="008F2A3E">
        <w:rPr>
          <w:rFonts w:ascii="Browallia New" w:hAnsi="Browallia New" w:cs="Browallia New"/>
          <w:sz w:val="28"/>
          <w:szCs w:val="28"/>
          <w:cs/>
          <w:lang w:val="en-GB"/>
        </w:rPr>
        <w:t>อนไหวของเงินลงทุนใน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บริษัทร่วม</w:t>
      </w:r>
      <w:r w:rsidR="00FE6EE0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FF1E7D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การร่วมค้า</w:t>
      </w:r>
      <w:r w:rsidR="00152EEC"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 xml:space="preserve">(บันทึกบัญชีตามวิธีส่วนได้เสียในงบการเงินรวม) </w:t>
      </w:r>
      <w:r w:rsidR="00974785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   </w:t>
      </w:r>
      <w:r w:rsidR="00577F4D" w:rsidRPr="008F2A3E">
        <w:rPr>
          <w:rFonts w:ascii="Browallia New" w:hAnsi="Browallia New" w:cs="Browallia New"/>
          <w:sz w:val="28"/>
          <w:szCs w:val="28"/>
          <w:cs/>
          <w:lang w:val="en-GB"/>
        </w:rPr>
        <w:t>ในระหว่าง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>งวด</w:t>
      </w:r>
      <w:r w:rsidR="0057729E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2B0ABD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57729E" w:rsidRPr="0057729E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77F4D" w:rsidRPr="008F2A3E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</w:p>
    <w:p w14:paraId="65325320" w14:textId="77777777" w:rsidR="00577F4D" w:rsidRPr="007A2107" w:rsidRDefault="00577F4D" w:rsidP="00577F4D">
      <w:pPr>
        <w:tabs>
          <w:tab w:val="left" w:pos="2160"/>
        </w:tabs>
        <w:ind w:left="851" w:right="-1"/>
        <w:jc w:val="right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89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2369"/>
        <w:gridCol w:w="2351"/>
      </w:tblGrid>
      <w:tr w:rsidR="00577F4D" w:rsidRPr="0057729E" w14:paraId="763D932D" w14:textId="77777777" w:rsidTr="00577F4D">
        <w:trPr>
          <w:cantSplit/>
        </w:trPr>
        <w:tc>
          <w:tcPr>
            <w:tcW w:w="4252" w:type="dxa"/>
          </w:tcPr>
          <w:p w14:paraId="56ABD8C0" w14:textId="77777777" w:rsidR="00577F4D" w:rsidRPr="0057729E" w:rsidRDefault="00577F4D" w:rsidP="00BF1A33">
            <w:pPr>
              <w:ind w:right="-36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369" w:type="dxa"/>
          </w:tcPr>
          <w:p w14:paraId="19A72DB2" w14:textId="77777777" w:rsidR="00577F4D" w:rsidRPr="0057729E" w:rsidRDefault="00577F4D" w:rsidP="00BF1A33">
            <w:pPr>
              <w:tabs>
                <w:tab w:val="decimal" w:pos="1008"/>
              </w:tabs>
              <w:ind w:left="18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51" w:type="dxa"/>
          </w:tcPr>
          <w:p w14:paraId="3D90C760" w14:textId="77777777" w:rsidR="00577F4D" w:rsidRPr="0057729E" w:rsidRDefault="00577F4D" w:rsidP="00BF1A33">
            <w:pPr>
              <w:tabs>
                <w:tab w:val="clear" w:pos="1644"/>
                <w:tab w:val="decimal" w:pos="1008"/>
                <w:tab w:val="left" w:pos="1663"/>
              </w:tabs>
              <w:ind w:left="18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(หน่วย 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77F4D" w:rsidRPr="0057729E" w14:paraId="48F1DD72" w14:textId="77777777" w:rsidTr="00577F4D">
        <w:trPr>
          <w:cantSplit/>
        </w:trPr>
        <w:tc>
          <w:tcPr>
            <w:tcW w:w="4252" w:type="dxa"/>
          </w:tcPr>
          <w:p w14:paraId="3344155E" w14:textId="77777777" w:rsidR="00577F4D" w:rsidRPr="0057729E" w:rsidRDefault="00577F4D" w:rsidP="00BF1A33">
            <w:pPr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9" w:type="dxa"/>
          </w:tcPr>
          <w:p w14:paraId="55F47FE7" w14:textId="77777777" w:rsidR="00577F4D" w:rsidRPr="0057729E" w:rsidRDefault="00577F4D" w:rsidP="00BF1A33">
            <w:pPr>
              <w:pBdr>
                <w:bottom w:val="single" w:sz="4" w:space="1" w:color="auto"/>
              </w:pBdr>
              <w:ind w:left="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1" w:type="dxa"/>
          </w:tcPr>
          <w:p w14:paraId="1FDBA912" w14:textId="77777777" w:rsidR="00577F4D" w:rsidRPr="0057729E" w:rsidRDefault="00577F4D" w:rsidP="00BF1A33">
            <w:pPr>
              <w:pBdr>
                <w:bottom w:val="single" w:sz="4" w:space="1" w:color="auto"/>
              </w:pBdr>
              <w:ind w:left="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77F4D" w:rsidRPr="007A2107" w14:paraId="1778B4BE" w14:textId="77777777" w:rsidTr="007A2107">
        <w:trPr>
          <w:cantSplit/>
          <w:trHeight w:val="166"/>
        </w:trPr>
        <w:tc>
          <w:tcPr>
            <w:tcW w:w="4252" w:type="dxa"/>
          </w:tcPr>
          <w:p w14:paraId="01C94A51" w14:textId="77777777" w:rsidR="00577F4D" w:rsidRPr="007A2107" w:rsidRDefault="00577F4D" w:rsidP="00BF1A33">
            <w:pPr>
              <w:ind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9" w:type="dxa"/>
          </w:tcPr>
          <w:p w14:paraId="2234A81F" w14:textId="77777777" w:rsidR="00577F4D" w:rsidRPr="007A2107" w:rsidRDefault="00577F4D" w:rsidP="00BF1A33">
            <w:pPr>
              <w:ind w:left="50" w:right="10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351" w:type="dxa"/>
          </w:tcPr>
          <w:p w14:paraId="5922648F" w14:textId="77777777" w:rsidR="00577F4D" w:rsidRPr="007A2107" w:rsidRDefault="00577F4D" w:rsidP="00BF1A33">
            <w:pPr>
              <w:ind w:left="18" w:right="10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52F" w:rsidRPr="0057729E" w14:paraId="3DF1EA90" w14:textId="77777777" w:rsidTr="00577F4D">
        <w:trPr>
          <w:cantSplit/>
        </w:trPr>
        <w:tc>
          <w:tcPr>
            <w:tcW w:w="4252" w:type="dxa"/>
          </w:tcPr>
          <w:p w14:paraId="0CBA9AFE" w14:textId="77777777" w:rsidR="0000052F" w:rsidRPr="0057729E" w:rsidRDefault="0000052F" w:rsidP="0000052F">
            <w:pPr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="00BD6F20"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  <w:r w:rsidR="00BD6F20"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9" w:type="dxa"/>
          </w:tcPr>
          <w:p w14:paraId="6DD8BE10" w14:textId="77777777" w:rsidR="0000052F" w:rsidRPr="0057729E" w:rsidRDefault="00BD6F20" w:rsidP="0000052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7729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305</w:t>
            </w:r>
            <w:r w:rsidR="0000052F"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7729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572</w:t>
            </w:r>
          </w:p>
        </w:tc>
        <w:tc>
          <w:tcPr>
            <w:tcW w:w="2351" w:type="dxa"/>
          </w:tcPr>
          <w:p w14:paraId="2F006A11" w14:textId="77777777" w:rsidR="0000052F" w:rsidRPr="0057729E" w:rsidRDefault="00BD6F20" w:rsidP="0000052F">
            <w:pPr>
              <w:ind w:left="18" w:right="1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  <w:r w:rsidR="0000052F" w:rsidRPr="005772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  <w:tr w:rsidR="0000052F" w:rsidRPr="0057729E" w14:paraId="4B08F082" w14:textId="77777777" w:rsidTr="0020035F">
        <w:trPr>
          <w:cantSplit/>
        </w:trPr>
        <w:tc>
          <w:tcPr>
            <w:tcW w:w="4252" w:type="dxa"/>
          </w:tcPr>
          <w:p w14:paraId="04C06EBB" w14:textId="77777777" w:rsidR="0000052F" w:rsidRPr="0057729E" w:rsidRDefault="0000052F" w:rsidP="0000052F">
            <w:pPr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 w:rsidR="007C5229" w:rsidRPr="0057729E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ของบริษัทร่วม</w:t>
            </w:r>
          </w:p>
        </w:tc>
        <w:tc>
          <w:tcPr>
            <w:tcW w:w="2369" w:type="dxa"/>
          </w:tcPr>
          <w:p w14:paraId="6564BC4C" w14:textId="6C482415" w:rsidR="0000052F" w:rsidRPr="006B2C49" w:rsidRDefault="00A42450" w:rsidP="0000052F">
            <w:pPr>
              <w:ind w:left="18" w:right="1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  <w:lang w:val="en-GB"/>
              </w:rPr>
              <w:t>14,523</w:t>
            </w:r>
          </w:p>
        </w:tc>
        <w:tc>
          <w:tcPr>
            <w:tcW w:w="2351" w:type="dxa"/>
          </w:tcPr>
          <w:p w14:paraId="64988A92" w14:textId="540B3527" w:rsidR="0000052F" w:rsidRPr="0057729E" w:rsidRDefault="00C8165B" w:rsidP="00D271D3">
            <w:pPr>
              <w:ind w:left="18" w:right="28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036DA0" w:rsidRPr="0057729E" w14:paraId="60AB9410" w14:textId="77777777" w:rsidTr="0020035F">
        <w:trPr>
          <w:cantSplit/>
        </w:trPr>
        <w:tc>
          <w:tcPr>
            <w:tcW w:w="4252" w:type="dxa"/>
          </w:tcPr>
          <w:p w14:paraId="30FF9387" w14:textId="77777777" w:rsidR="00036DA0" w:rsidRPr="0057729E" w:rsidRDefault="00036DA0" w:rsidP="00036DA0">
            <w:pPr>
              <w:ind w:right="-3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</w:t>
            </w:r>
            <w:r w:rsidRPr="0057729E">
              <w:rPr>
                <w:rFonts w:ascii="Browallia New" w:hAnsi="Browallia New" w:cs="Browallia New" w:hint="cs"/>
                <w:sz w:val="28"/>
                <w:szCs w:val="28"/>
                <w:cs/>
              </w:rPr>
              <w:t>งขาดทุนของการร่วมค้า</w:t>
            </w:r>
          </w:p>
        </w:tc>
        <w:tc>
          <w:tcPr>
            <w:tcW w:w="2369" w:type="dxa"/>
          </w:tcPr>
          <w:p w14:paraId="57CB75E3" w14:textId="5D19CFF0" w:rsidR="00036DA0" w:rsidRPr="006B2C49" w:rsidRDefault="00C8165B" w:rsidP="00036DA0">
            <w:pPr>
              <w:pBdr>
                <w:bottom w:val="single" w:sz="4" w:space="1" w:color="auto"/>
              </w:pBdr>
              <w:ind w:left="18" w:right="1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  <w:lang w:val="en-GB"/>
              </w:rPr>
              <w:t>(7,843)</w:t>
            </w:r>
          </w:p>
        </w:tc>
        <w:tc>
          <w:tcPr>
            <w:tcW w:w="2351" w:type="dxa"/>
          </w:tcPr>
          <w:p w14:paraId="3376691F" w14:textId="2F62D839" w:rsidR="00036DA0" w:rsidRPr="0057729E" w:rsidRDefault="00C8165B" w:rsidP="00C8165B">
            <w:pPr>
              <w:pBdr>
                <w:bottom w:val="single" w:sz="4" w:space="1" w:color="auto"/>
              </w:pBdr>
              <w:tabs>
                <w:tab w:val="clear" w:pos="680"/>
                <w:tab w:val="left" w:pos="1485"/>
              </w:tabs>
              <w:ind w:left="18" w:right="15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                -</w:t>
            </w:r>
          </w:p>
        </w:tc>
      </w:tr>
      <w:tr w:rsidR="0000052F" w:rsidRPr="0057729E" w14:paraId="1147B4F6" w14:textId="77777777" w:rsidTr="0020035F">
        <w:trPr>
          <w:cantSplit/>
        </w:trPr>
        <w:tc>
          <w:tcPr>
            <w:tcW w:w="4252" w:type="dxa"/>
          </w:tcPr>
          <w:p w14:paraId="315C26CB" w14:textId="6586C8E6" w:rsidR="0000052F" w:rsidRPr="0057729E" w:rsidRDefault="0000052F" w:rsidP="0000052F">
            <w:pPr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="002B0ABD" w:rsidRPr="0057729E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57729E"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BD6F20"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9" w:type="dxa"/>
          </w:tcPr>
          <w:p w14:paraId="374912B0" w14:textId="6CFD3CE6" w:rsidR="0000052F" w:rsidRPr="006B2C49" w:rsidRDefault="00A42450" w:rsidP="0000052F">
            <w:pPr>
              <w:pBdr>
                <w:bottom w:val="single" w:sz="12" w:space="1" w:color="auto"/>
              </w:pBdr>
              <w:ind w:left="18" w:right="1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6B2C49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6B2C49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Pr="006B2C49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312,252</w:t>
            </w:r>
            <w:r w:rsidRPr="006B2C49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351" w:type="dxa"/>
          </w:tcPr>
          <w:p w14:paraId="095EB4B8" w14:textId="21A2FF92" w:rsidR="0000052F" w:rsidRPr="0057729E" w:rsidRDefault="00C8165B" w:rsidP="0000052F">
            <w:pPr>
              <w:pBdr>
                <w:bottom w:val="single" w:sz="12" w:space="1" w:color="auto"/>
              </w:pBdr>
              <w:ind w:left="18" w:right="1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344,250</w:t>
            </w:r>
          </w:p>
        </w:tc>
      </w:tr>
    </w:tbl>
    <w:p w14:paraId="2FCC2BA3" w14:textId="734A8212" w:rsidR="0057729E" w:rsidRPr="00AF050B" w:rsidRDefault="00577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28148DBC" w14:textId="4B63FC56" w:rsidR="002A6F10" w:rsidRPr="007122DA" w:rsidRDefault="002A6F10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122DA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ที่ดิน อาคาร</w:t>
      </w:r>
      <w:r w:rsidR="00293ED1" w:rsidRPr="007122DA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Pr="007122DA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และอุปกรณ์</w:t>
      </w:r>
      <w:r w:rsidR="00646255" w:rsidRPr="007122DA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34A11D31" w14:textId="77777777" w:rsidR="007A2107" w:rsidRPr="007A2107" w:rsidRDefault="007A2107" w:rsidP="0092497F">
      <w:pPr>
        <w:ind w:left="426"/>
        <w:jc w:val="thaiDistribute"/>
        <w:rPr>
          <w:rFonts w:ascii="Browallia New" w:hAnsi="Browallia New" w:cs="Browallia New"/>
        </w:rPr>
      </w:pPr>
    </w:p>
    <w:p w14:paraId="61D4D00A" w14:textId="03515575" w:rsidR="0092497F" w:rsidRPr="008F2A3E" w:rsidRDefault="0092497F" w:rsidP="0092497F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งวด</w:t>
      </w:r>
      <w:r w:rsidR="00AF050B">
        <w:rPr>
          <w:rFonts w:ascii="Browallia New" w:hAnsi="Browallia New" w:cs="Browallia New" w:hint="cs"/>
          <w:sz w:val="28"/>
          <w:szCs w:val="28"/>
          <w:cs/>
          <w:lang w:val="en-GB"/>
        </w:rPr>
        <w:t>เก้า</w:t>
      </w:r>
      <w:r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เดือน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2B0ABD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57729E" w:rsidRPr="0057729E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A9521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มีรายการเปลี่ยนแปลงของที่ดิน อาคาร และอุปกรณ์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</w:p>
    <w:p w14:paraId="3C3DF7A2" w14:textId="77777777" w:rsidR="0092497F" w:rsidRPr="00AF050B" w:rsidRDefault="0092497F" w:rsidP="00F65AA7">
      <w:pPr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2126"/>
        <w:gridCol w:w="236"/>
        <w:gridCol w:w="2178"/>
      </w:tblGrid>
      <w:tr w:rsidR="0092497F" w:rsidRPr="0057729E" w14:paraId="602E9A39" w14:textId="77777777" w:rsidTr="001A0039">
        <w:tc>
          <w:tcPr>
            <w:tcW w:w="4394" w:type="dxa"/>
          </w:tcPr>
          <w:p w14:paraId="3051E030" w14:textId="77777777" w:rsidR="0092497F" w:rsidRPr="0057729E" w:rsidRDefault="0092497F" w:rsidP="00BF1A33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6" w:type="dxa"/>
          </w:tcPr>
          <w:p w14:paraId="50125F36" w14:textId="77777777" w:rsidR="0092497F" w:rsidRPr="0057729E" w:rsidRDefault="0092497F" w:rsidP="00BF1A33">
            <w:pPr>
              <w:tabs>
                <w:tab w:val="left" w:pos="3090"/>
                <w:tab w:val="left" w:pos="4860"/>
              </w:tabs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4" w:type="dxa"/>
            <w:gridSpan w:val="2"/>
          </w:tcPr>
          <w:p w14:paraId="6BDB8949" w14:textId="77777777" w:rsidR="0092497F" w:rsidRPr="0057729E" w:rsidRDefault="0092497F" w:rsidP="00BF1A33">
            <w:pPr>
              <w:tabs>
                <w:tab w:val="left" w:pos="3090"/>
                <w:tab w:val="left" w:pos="4860"/>
              </w:tabs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92497F" w:rsidRPr="0057729E" w14:paraId="44C1D656" w14:textId="77777777" w:rsidTr="001A0039">
        <w:tc>
          <w:tcPr>
            <w:tcW w:w="4394" w:type="dxa"/>
          </w:tcPr>
          <w:p w14:paraId="76DF5B57" w14:textId="77777777" w:rsidR="0092497F" w:rsidRPr="0057729E" w:rsidRDefault="0092497F" w:rsidP="00BF1A3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1C00240" w14:textId="77777777" w:rsidR="0092497F" w:rsidRPr="0057729E" w:rsidRDefault="0092497F" w:rsidP="00BF1A33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57729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36" w:type="dxa"/>
          </w:tcPr>
          <w:p w14:paraId="6E2355F2" w14:textId="77777777" w:rsidR="0092497F" w:rsidRPr="0057729E" w:rsidRDefault="0092497F" w:rsidP="00BF1A33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5CA51920" w14:textId="77777777" w:rsidR="0092497F" w:rsidRPr="0057729E" w:rsidRDefault="0092497F" w:rsidP="00BF1A33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92497F" w:rsidRPr="0057729E" w14:paraId="7220325E" w14:textId="77777777" w:rsidTr="002B0ABD">
        <w:trPr>
          <w:trHeight w:val="318"/>
        </w:trPr>
        <w:tc>
          <w:tcPr>
            <w:tcW w:w="4394" w:type="dxa"/>
          </w:tcPr>
          <w:p w14:paraId="5B4888CB" w14:textId="77777777" w:rsidR="0092497F" w:rsidRPr="0057729E" w:rsidRDefault="0092497F" w:rsidP="00BF1A3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8B4AEA3" w14:textId="77777777" w:rsidR="0092497F" w:rsidRPr="0057729E" w:rsidRDefault="0092497F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169C635B" w14:textId="77777777" w:rsidR="0092497F" w:rsidRPr="0057729E" w:rsidRDefault="0092497F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</w:tcPr>
          <w:p w14:paraId="089C601F" w14:textId="77777777" w:rsidR="0092497F" w:rsidRPr="0057729E" w:rsidRDefault="0092497F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1D116B" w:rsidRPr="0057729E" w14:paraId="35A96122" w14:textId="77777777" w:rsidTr="001A0039">
        <w:tc>
          <w:tcPr>
            <w:tcW w:w="4394" w:type="dxa"/>
          </w:tcPr>
          <w:p w14:paraId="58392753" w14:textId="77777777" w:rsidR="001D116B" w:rsidRPr="0057729E" w:rsidRDefault="001D116B" w:rsidP="001D116B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 </w:t>
            </w: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2126" w:type="dxa"/>
          </w:tcPr>
          <w:p w14:paraId="23A679A4" w14:textId="7D597B5B" w:rsidR="001D116B" w:rsidRPr="0057729E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57729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2,560,585 </w:t>
            </w:r>
          </w:p>
        </w:tc>
        <w:tc>
          <w:tcPr>
            <w:tcW w:w="236" w:type="dxa"/>
          </w:tcPr>
          <w:p w14:paraId="44953DED" w14:textId="77777777" w:rsidR="001D116B" w:rsidRPr="0057729E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2178" w:type="dxa"/>
          </w:tcPr>
          <w:p w14:paraId="2C759387" w14:textId="0336A002" w:rsidR="001D116B" w:rsidRPr="007B195C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7B195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1,705,584 </w:t>
            </w:r>
          </w:p>
        </w:tc>
      </w:tr>
      <w:tr w:rsidR="001D116B" w:rsidRPr="0057729E" w14:paraId="213E4FA2" w14:textId="77777777" w:rsidTr="001A0039">
        <w:tc>
          <w:tcPr>
            <w:tcW w:w="4394" w:type="dxa"/>
          </w:tcPr>
          <w:p w14:paraId="3E002CF1" w14:textId="77777777" w:rsidR="001D116B" w:rsidRPr="0057729E" w:rsidRDefault="001D116B" w:rsidP="001D116B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57729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เพิ่มระหว่างงวด</w:t>
            </w:r>
          </w:p>
        </w:tc>
        <w:tc>
          <w:tcPr>
            <w:tcW w:w="2126" w:type="dxa"/>
          </w:tcPr>
          <w:p w14:paraId="27C9005B" w14:textId="0D4F591F" w:rsidR="001D116B" w:rsidRPr="00386922" w:rsidRDefault="00386922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37</w:t>
            </w:r>
            <w:r w:rsidR="0013111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  <w:r w:rsidR="0044546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,749</w:t>
            </w:r>
          </w:p>
        </w:tc>
        <w:tc>
          <w:tcPr>
            <w:tcW w:w="236" w:type="dxa"/>
          </w:tcPr>
          <w:p w14:paraId="651F5EA0" w14:textId="77777777" w:rsidR="001D116B" w:rsidRPr="0057729E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2178" w:type="dxa"/>
          </w:tcPr>
          <w:p w14:paraId="7F7E0978" w14:textId="796DC92E" w:rsidR="001D116B" w:rsidRPr="007B195C" w:rsidRDefault="00EF13DF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7B195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32,496</w:t>
            </w:r>
          </w:p>
        </w:tc>
      </w:tr>
      <w:tr w:rsidR="00EF13DF" w:rsidRPr="0057729E" w14:paraId="3DE959F1" w14:textId="77777777" w:rsidTr="001A0039">
        <w:tc>
          <w:tcPr>
            <w:tcW w:w="4394" w:type="dxa"/>
          </w:tcPr>
          <w:p w14:paraId="7EE50A86" w14:textId="2588C6DB" w:rsidR="00EF13DF" w:rsidRPr="0057729E" w:rsidRDefault="00EF13DF" w:rsidP="00EF13DF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รับโอนจากสินค้าคงเหลือ</w:t>
            </w:r>
          </w:p>
        </w:tc>
        <w:tc>
          <w:tcPr>
            <w:tcW w:w="2126" w:type="dxa"/>
          </w:tcPr>
          <w:p w14:paraId="33D1AF77" w14:textId="5DBB69E8" w:rsidR="00EF13DF" w:rsidRPr="0057729E" w:rsidRDefault="00C8165B" w:rsidP="00EF13DF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5,008</w:t>
            </w:r>
          </w:p>
        </w:tc>
        <w:tc>
          <w:tcPr>
            <w:tcW w:w="236" w:type="dxa"/>
          </w:tcPr>
          <w:p w14:paraId="0E453A94" w14:textId="77777777" w:rsidR="00EF13DF" w:rsidRPr="0057729E" w:rsidRDefault="00EF13DF" w:rsidP="00EF13DF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2178" w:type="dxa"/>
          </w:tcPr>
          <w:p w14:paraId="10E50B26" w14:textId="4AC24F94" w:rsidR="00EF13DF" w:rsidRPr="007B195C" w:rsidRDefault="00EF13DF" w:rsidP="00EF13DF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7B195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5,008</w:t>
            </w:r>
          </w:p>
        </w:tc>
      </w:tr>
      <w:tr w:rsidR="00EF13DF" w:rsidRPr="0057729E" w14:paraId="37F458B6" w14:textId="77777777" w:rsidTr="001A0039">
        <w:tc>
          <w:tcPr>
            <w:tcW w:w="4394" w:type="dxa"/>
          </w:tcPr>
          <w:p w14:paraId="6E81CA3F" w14:textId="77777777" w:rsidR="00EF13DF" w:rsidRPr="0057729E" w:rsidRDefault="00EF13DF" w:rsidP="00EF13DF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ต้นทุนการกู้ยืมเงินที่รวมเป็นต้นทุน</w:t>
            </w:r>
          </w:p>
        </w:tc>
        <w:tc>
          <w:tcPr>
            <w:tcW w:w="2126" w:type="dxa"/>
          </w:tcPr>
          <w:p w14:paraId="0438CF46" w14:textId="18571E33" w:rsidR="00EF13DF" w:rsidRPr="0057729E" w:rsidRDefault="00386922" w:rsidP="00EF13DF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13,260</w:t>
            </w:r>
          </w:p>
        </w:tc>
        <w:tc>
          <w:tcPr>
            <w:tcW w:w="236" w:type="dxa"/>
          </w:tcPr>
          <w:p w14:paraId="127451A0" w14:textId="77777777" w:rsidR="00EF13DF" w:rsidRPr="0057729E" w:rsidRDefault="00EF13DF" w:rsidP="00EF13DF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2178" w:type="dxa"/>
          </w:tcPr>
          <w:p w14:paraId="136C2C83" w14:textId="2388DD17" w:rsidR="00EF13DF" w:rsidRPr="007B195C" w:rsidRDefault="00EF13DF" w:rsidP="00EF13DF">
            <w:pPr>
              <w:tabs>
                <w:tab w:val="clear" w:pos="1871"/>
                <w:tab w:val="left" w:pos="1530"/>
                <w:tab w:val="left" w:pos="3090"/>
                <w:tab w:val="left" w:pos="4860"/>
              </w:tabs>
              <w:ind w:left="810" w:right="165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B195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EF13DF" w:rsidRPr="0057729E" w14:paraId="59602633" w14:textId="77777777" w:rsidTr="001A0039">
        <w:tc>
          <w:tcPr>
            <w:tcW w:w="4394" w:type="dxa"/>
          </w:tcPr>
          <w:p w14:paraId="33FBFDA8" w14:textId="77777777" w:rsidR="00EF13DF" w:rsidRPr="0057729E" w:rsidRDefault="00EF13DF" w:rsidP="00EF13DF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26" w:type="dxa"/>
          </w:tcPr>
          <w:p w14:paraId="653EF111" w14:textId="289BDFE0" w:rsidR="00EF13DF" w:rsidRPr="0057729E" w:rsidRDefault="00386922" w:rsidP="00EF13DF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(56,705)</w:t>
            </w:r>
          </w:p>
        </w:tc>
        <w:tc>
          <w:tcPr>
            <w:tcW w:w="236" w:type="dxa"/>
          </w:tcPr>
          <w:p w14:paraId="3AB30D9D" w14:textId="77777777" w:rsidR="00EF13DF" w:rsidRPr="0057729E" w:rsidRDefault="00EF13DF" w:rsidP="00EF13DF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2178" w:type="dxa"/>
          </w:tcPr>
          <w:p w14:paraId="021E2438" w14:textId="3ADEFD45" w:rsidR="00EF13DF" w:rsidRPr="007B195C" w:rsidRDefault="00EF13DF" w:rsidP="00EF13DF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7B195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(</w:t>
            </w:r>
            <w:r w:rsidR="00F748C9" w:rsidRPr="007B195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52,464</w:t>
            </w:r>
            <w:r w:rsidRPr="007B195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)</w:t>
            </w:r>
          </w:p>
        </w:tc>
      </w:tr>
      <w:tr w:rsidR="00EF13DF" w:rsidRPr="0057729E" w14:paraId="2CBA1A72" w14:textId="77777777" w:rsidTr="001A0039">
        <w:tc>
          <w:tcPr>
            <w:tcW w:w="4394" w:type="dxa"/>
          </w:tcPr>
          <w:p w14:paraId="09B9EA74" w14:textId="5CC88EA9" w:rsidR="00EF13DF" w:rsidRPr="0057729E" w:rsidRDefault="00EF13DF" w:rsidP="00EF13DF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</w:t>
            </w: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7729E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57729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</w:tcPr>
          <w:p w14:paraId="3C6426AD" w14:textId="722C0178" w:rsidR="00EF13DF" w:rsidRPr="0057729E" w:rsidRDefault="00386922" w:rsidP="00EF13DF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fldChar w:fldCharType="separate"/>
            </w:r>
            <w:r w:rsidR="00445465">
              <w:rPr>
                <w:rFonts w:ascii="Browallia New" w:hAnsi="Browallia New" w:cs="Browallia New"/>
                <w:noProof/>
                <w:snapToGrid w:val="0"/>
                <w:color w:val="000000"/>
                <w:sz w:val="28"/>
                <w:szCs w:val="28"/>
                <w:lang w:val="en-GB" w:eastAsia="th-TH"/>
              </w:rPr>
              <w:t>2,896,897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fldChar w:fldCharType="end"/>
            </w:r>
          </w:p>
        </w:tc>
        <w:tc>
          <w:tcPr>
            <w:tcW w:w="236" w:type="dxa"/>
          </w:tcPr>
          <w:p w14:paraId="692CA013" w14:textId="77777777" w:rsidR="00EF13DF" w:rsidRPr="0057729E" w:rsidRDefault="00EF13DF" w:rsidP="00EF13DF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single" w:sz="12" w:space="0" w:color="auto"/>
            </w:tcBorders>
          </w:tcPr>
          <w:p w14:paraId="7005E1F3" w14:textId="31AB5EF3" w:rsidR="00EF13DF" w:rsidRPr="007B195C" w:rsidRDefault="00386922" w:rsidP="00EF13DF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napToGrid w:val="0"/>
                <w:color w:val="000000"/>
                <w:sz w:val="28"/>
                <w:szCs w:val="28"/>
                <w:lang w:val="en-GB" w:eastAsia="th-TH"/>
              </w:rPr>
              <w:t>1,690,624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fldChar w:fldCharType="end"/>
            </w:r>
          </w:p>
        </w:tc>
      </w:tr>
    </w:tbl>
    <w:p w14:paraId="7A9541EE" w14:textId="77777777" w:rsidR="0081450C" w:rsidRPr="0057729E" w:rsidRDefault="0081450C" w:rsidP="00F65AA7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B0F4258" w14:textId="6D3A57A3" w:rsidR="00371706" w:rsidRDefault="00CB5A4B" w:rsidP="00170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>เครื่องจักรและ</w:t>
      </w:r>
      <w:r w:rsidR="00371706" w:rsidRPr="008F2A3E">
        <w:rPr>
          <w:rFonts w:ascii="Browallia New" w:hAnsi="Browallia New" w:cs="Browallia New"/>
          <w:sz w:val="28"/>
          <w:szCs w:val="28"/>
          <w:cs/>
          <w:lang w:val="en-GB"/>
        </w:rPr>
        <w:t>ที่ดินบางส่วนและสิ่งปลูกสร้างของบริษัท</w:t>
      </w:r>
      <w:r w:rsidR="00ED4AC9">
        <w:rPr>
          <w:rFonts w:ascii="Browallia New" w:hAnsi="Browallia New" w:cs="Browallia New" w:hint="cs"/>
          <w:sz w:val="28"/>
          <w:szCs w:val="28"/>
          <w:cs/>
          <w:lang w:val="en-GB"/>
        </w:rPr>
        <w:t>และบริษัทย่อย</w:t>
      </w:r>
      <w:r w:rsidR="00371706" w:rsidRPr="008F2A3E">
        <w:rPr>
          <w:rFonts w:ascii="Browallia New" w:hAnsi="Browallia New" w:cs="Browallia New"/>
          <w:sz w:val="28"/>
          <w:szCs w:val="28"/>
          <w:cs/>
          <w:lang w:val="en-GB"/>
        </w:rPr>
        <w:t>ได้ถูกจดจำนองเพื่อใช้เป็นหลักประกันสำหรับวงเงินสินเชื่อจา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กธนาคาร</w:t>
      </w:r>
      <w:r w:rsidR="008E61C1" w:rsidRPr="008F2A3E">
        <w:rPr>
          <w:rFonts w:ascii="Browallia New" w:hAnsi="Browallia New" w:cs="Browallia New"/>
          <w:sz w:val="28"/>
          <w:szCs w:val="28"/>
          <w:cs/>
          <w:lang w:val="en-GB"/>
        </w:rPr>
        <w:t xml:space="preserve">แห่งหนึ่ง </w:t>
      </w:r>
      <w:r w:rsidR="006F004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 </w:t>
      </w:r>
      <w:r w:rsidR="0027639E">
        <w:rPr>
          <w:rFonts w:ascii="Browallia New" w:hAnsi="Browallia New" w:cs="Browallia New"/>
          <w:sz w:val="28"/>
          <w:szCs w:val="28"/>
          <w:lang w:val="en-GB"/>
        </w:rPr>
        <w:t xml:space="preserve">12 </w:t>
      </w:r>
      <w:r w:rsidR="0027639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6F0042">
        <w:rPr>
          <w:rFonts w:ascii="Browallia New" w:hAnsi="Browallia New" w:cs="Browallia New"/>
          <w:sz w:val="28"/>
          <w:szCs w:val="28"/>
        </w:rPr>
        <w:t>1</w:t>
      </w:r>
      <w:r w:rsidR="00F5610C">
        <w:rPr>
          <w:rFonts w:ascii="Browallia New" w:hAnsi="Browallia New" w:cs="Browallia New"/>
          <w:sz w:val="28"/>
          <w:szCs w:val="28"/>
        </w:rPr>
        <w:t>4</w:t>
      </w:r>
    </w:p>
    <w:p w14:paraId="06C3E0DC" w14:textId="77777777" w:rsidR="00ED6842" w:rsidRDefault="00ED6842" w:rsidP="00170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4703F0B" w14:textId="6382AB14" w:rsidR="00034107" w:rsidRDefault="00034107" w:rsidP="001A003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 w:hanging="459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03410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26EA0A9D" w14:textId="3126799B" w:rsidR="00034107" w:rsidRDefault="00034107" w:rsidP="00794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9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86"/>
        <w:gridCol w:w="1107"/>
        <w:gridCol w:w="242"/>
        <w:gridCol w:w="1126"/>
        <w:gridCol w:w="237"/>
        <w:gridCol w:w="1113"/>
        <w:gridCol w:w="236"/>
        <w:gridCol w:w="1096"/>
      </w:tblGrid>
      <w:tr w:rsidR="007944B6" w:rsidRPr="0004055B" w14:paraId="1833A49C" w14:textId="77777777" w:rsidTr="004242A0">
        <w:trPr>
          <w:cantSplit/>
        </w:trPr>
        <w:tc>
          <w:tcPr>
            <w:tcW w:w="3786" w:type="dxa"/>
          </w:tcPr>
          <w:p w14:paraId="3ECFC067" w14:textId="77777777" w:rsidR="007944B6" w:rsidRPr="0004055B" w:rsidRDefault="007944B6" w:rsidP="004242A0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5157" w:type="dxa"/>
            <w:gridSpan w:val="7"/>
          </w:tcPr>
          <w:p w14:paraId="4315037D" w14:textId="77777777" w:rsidR="007944B6" w:rsidRPr="0004055B" w:rsidRDefault="007944B6" w:rsidP="004242A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(หน่วย : พันบาท)</w:t>
            </w:r>
          </w:p>
        </w:tc>
      </w:tr>
      <w:tr w:rsidR="007944B6" w:rsidRPr="0004055B" w14:paraId="3272C3CD" w14:textId="77777777" w:rsidTr="004242A0">
        <w:trPr>
          <w:cantSplit/>
          <w:trHeight w:val="373"/>
        </w:trPr>
        <w:tc>
          <w:tcPr>
            <w:tcW w:w="3786" w:type="dxa"/>
          </w:tcPr>
          <w:p w14:paraId="103EB21E" w14:textId="77777777" w:rsidR="007944B6" w:rsidRPr="0004055B" w:rsidRDefault="007944B6" w:rsidP="004242A0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2475" w:type="dxa"/>
            <w:gridSpan w:val="3"/>
          </w:tcPr>
          <w:p w14:paraId="5043DA47" w14:textId="77777777" w:rsidR="007944B6" w:rsidRPr="0004055B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619A42B" w14:textId="77777777" w:rsidR="007944B6" w:rsidRPr="0004055B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45" w:type="dxa"/>
            <w:gridSpan w:val="3"/>
            <w:tcBorders>
              <w:bottom w:val="single" w:sz="4" w:space="0" w:color="auto"/>
            </w:tcBorders>
          </w:tcPr>
          <w:p w14:paraId="30BBDF50" w14:textId="77777777" w:rsidR="007944B6" w:rsidRPr="0004055B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7944B6" w:rsidRPr="0004055B" w14:paraId="5EA1C2AE" w14:textId="77777777" w:rsidTr="004242A0">
        <w:trPr>
          <w:cantSplit/>
        </w:trPr>
        <w:tc>
          <w:tcPr>
            <w:tcW w:w="3786" w:type="dxa"/>
          </w:tcPr>
          <w:p w14:paraId="77CE4ABD" w14:textId="77777777" w:rsidR="007944B6" w:rsidRPr="0004055B" w:rsidRDefault="007944B6" w:rsidP="004242A0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62880" w14:textId="77777777" w:rsidR="007944B6" w:rsidRPr="0004055B" w:rsidRDefault="007944B6" w:rsidP="004242A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57729E">
              <w:rPr>
                <w:rFonts w:ascii="Browallia New" w:hAnsi="Browallia New" w:cs="Browallia New"/>
                <w:sz w:val="27"/>
                <w:szCs w:val="27"/>
                <w:cs/>
              </w:rPr>
              <w:t>กันยายน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2561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D1C8972" w14:textId="77777777" w:rsidR="007944B6" w:rsidRPr="0004055B" w:rsidRDefault="007944B6" w:rsidP="004242A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1B72D" w14:textId="77777777" w:rsidR="007944B6" w:rsidRPr="0004055B" w:rsidRDefault="007944B6" w:rsidP="004242A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7"/>
                <w:szCs w:val="27"/>
                <w:lang w:bidi="lo-LA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Pr="0004055B">
              <w:rPr>
                <w:rFonts w:ascii="Browallia New" w:hAnsi="Browallia New" w:cs="DokChampa"/>
                <w:sz w:val="27"/>
                <w:szCs w:val="27"/>
                <w:lang w:bidi="lo-LA"/>
              </w:rPr>
              <w:t>60</w:t>
            </w:r>
          </w:p>
        </w:tc>
        <w:tc>
          <w:tcPr>
            <w:tcW w:w="237" w:type="dxa"/>
            <w:vAlign w:val="bottom"/>
          </w:tcPr>
          <w:p w14:paraId="1A6D0E3E" w14:textId="77777777" w:rsidR="007944B6" w:rsidRPr="0004055B" w:rsidRDefault="007944B6" w:rsidP="004242A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4C832A5" w14:textId="77777777" w:rsidR="007944B6" w:rsidRPr="0004055B" w:rsidRDefault="007944B6" w:rsidP="004242A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Pr="0057729E">
              <w:rPr>
                <w:rFonts w:ascii="Browallia New" w:hAnsi="Browallia New" w:cs="Browallia New"/>
                <w:sz w:val="27"/>
                <w:szCs w:val="27"/>
                <w:cs/>
              </w:rPr>
              <w:t>กันยายน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F4BC0C6" w14:textId="77777777" w:rsidR="007944B6" w:rsidRPr="0004055B" w:rsidRDefault="007944B6" w:rsidP="004242A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F6E28" w14:textId="77777777" w:rsidR="007944B6" w:rsidRPr="0004055B" w:rsidRDefault="007944B6" w:rsidP="004242A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7"/>
                <w:szCs w:val="27"/>
                <w:lang w:bidi="lo-LA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Pr="0004055B">
              <w:rPr>
                <w:rFonts w:ascii="Browallia New" w:hAnsi="Browallia New" w:cs="DokChampa"/>
                <w:sz w:val="27"/>
                <w:szCs w:val="27"/>
                <w:lang w:bidi="lo-LA"/>
              </w:rPr>
              <w:t>60</w:t>
            </w:r>
          </w:p>
        </w:tc>
      </w:tr>
      <w:tr w:rsidR="007944B6" w:rsidRPr="001F74D7" w14:paraId="65498E38" w14:textId="77777777" w:rsidTr="004242A0">
        <w:trPr>
          <w:cantSplit/>
          <w:trHeight w:val="318"/>
        </w:trPr>
        <w:tc>
          <w:tcPr>
            <w:tcW w:w="3786" w:type="dxa"/>
          </w:tcPr>
          <w:p w14:paraId="7EB6785B" w14:textId="77777777" w:rsidR="007944B6" w:rsidRPr="001F74D7" w:rsidRDefault="007944B6" w:rsidP="004242A0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07" w:type="dxa"/>
          </w:tcPr>
          <w:p w14:paraId="39343185" w14:textId="77777777" w:rsidR="007944B6" w:rsidRPr="001F74D7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2" w:type="dxa"/>
          </w:tcPr>
          <w:p w14:paraId="225C9BE7" w14:textId="77777777" w:rsidR="007944B6" w:rsidRPr="001F74D7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26" w:type="dxa"/>
          </w:tcPr>
          <w:p w14:paraId="55D5A590" w14:textId="77777777" w:rsidR="007944B6" w:rsidRPr="001F74D7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003D6B72" w14:textId="77777777" w:rsidR="007944B6" w:rsidRPr="001F74D7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13" w:type="dxa"/>
          </w:tcPr>
          <w:p w14:paraId="4F4F97A1" w14:textId="77777777" w:rsidR="007944B6" w:rsidRPr="001F74D7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B78E391" w14:textId="77777777" w:rsidR="007944B6" w:rsidRPr="001F74D7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096" w:type="dxa"/>
          </w:tcPr>
          <w:p w14:paraId="27BEFF01" w14:textId="77777777" w:rsidR="007944B6" w:rsidRPr="001F74D7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944B6" w:rsidRPr="0004055B" w14:paraId="21CE3FF4" w14:textId="77777777" w:rsidTr="00076EBE">
        <w:trPr>
          <w:cantSplit/>
        </w:trPr>
        <w:tc>
          <w:tcPr>
            <w:tcW w:w="3786" w:type="dxa"/>
          </w:tcPr>
          <w:p w14:paraId="51E1F7C6" w14:textId="49D9ECB3" w:rsidR="007944B6" w:rsidRPr="0004055B" w:rsidRDefault="007944B6" w:rsidP="007944B6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7944B6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เงินเบิกเกินบัญชี</w:t>
            </w:r>
          </w:p>
        </w:tc>
        <w:tc>
          <w:tcPr>
            <w:tcW w:w="1107" w:type="dxa"/>
          </w:tcPr>
          <w:p w14:paraId="64EB4350" w14:textId="5726A57E" w:rsidR="007944B6" w:rsidRPr="00774031" w:rsidRDefault="007944B6" w:rsidP="007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629F8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>
              <w:rPr>
                <w:rFonts w:ascii="Browallia New" w:hAnsi="Browallia New" w:cs="Browallia New"/>
                <w:sz w:val="27"/>
                <w:szCs w:val="27"/>
              </w:rPr>
              <w:t>15,793</w:t>
            </w:r>
            <w:r w:rsidRPr="003629F8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</w:p>
        </w:tc>
        <w:tc>
          <w:tcPr>
            <w:tcW w:w="242" w:type="dxa"/>
          </w:tcPr>
          <w:p w14:paraId="308252D8" w14:textId="77777777" w:rsidR="007944B6" w:rsidRPr="0004055B" w:rsidRDefault="007944B6" w:rsidP="007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</w:tcPr>
          <w:p w14:paraId="12B0E8D6" w14:textId="156C1789" w:rsidR="007944B6" w:rsidRPr="007944B6" w:rsidRDefault="007944B6" w:rsidP="007944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2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B195C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7" w:type="dxa"/>
          </w:tcPr>
          <w:p w14:paraId="27E10E58" w14:textId="77777777" w:rsidR="007944B6" w:rsidRPr="0004055B" w:rsidRDefault="007944B6" w:rsidP="007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</w:tcPr>
          <w:p w14:paraId="7FF00D12" w14:textId="489ECE56" w:rsidR="007944B6" w:rsidRPr="007944B6" w:rsidRDefault="007944B6" w:rsidP="007944B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2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37327A34" w14:textId="77777777" w:rsidR="007944B6" w:rsidRPr="0004055B" w:rsidRDefault="007944B6" w:rsidP="007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</w:tcPr>
          <w:p w14:paraId="2686F0BD" w14:textId="6C484DEE" w:rsidR="007944B6" w:rsidRPr="00076EBE" w:rsidRDefault="007944B6" w:rsidP="00076EBE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944B6" w:rsidRPr="0004055B" w14:paraId="645C173C" w14:textId="77777777" w:rsidTr="00076EBE">
        <w:trPr>
          <w:cantSplit/>
        </w:trPr>
        <w:tc>
          <w:tcPr>
            <w:tcW w:w="3786" w:type="dxa"/>
          </w:tcPr>
          <w:p w14:paraId="00783D73" w14:textId="5DB8F490" w:rsidR="007944B6" w:rsidRPr="0004055B" w:rsidRDefault="007944B6" w:rsidP="004242A0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7944B6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FDA1509" w14:textId="282733CE" w:rsidR="007944B6" w:rsidRPr="00774031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944B6">
              <w:rPr>
                <w:rFonts w:ascii="Browallia New" w:hAnsi="Browallia New" w:cs="Browallia New"/>
                <w:sz w:val="27"/>
                <w:szCs w:val="27"/>
              </w:rPr>
              <w:t>542,602</w:t>
            </w:r>
          </w:p>
        </w:tc>
        <w:tc>
          <w:tcPr>
            <w:tcW w:w="242" w:type="dxa"/>
          </w:tcPr>
          <w:p w14:paraId="0C65ACDA" w14:textId="77777777" w:rsidR="007944B6" w:rsidRPr="0004055B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3A4D71D" w14:textId="40E150A3" w:rsidR="007944B6" w:rsidRPr="0004055B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944B6">
              <w:rPr>
                <w:rFonts w:ascii="Browallia New" w:hAnsi="Browallia New" w:cs="Browallia New"/>
                <w:sz w:val="27"/>
                <w:szCs w:val="27"/>
              </w:rPr>
              <w:t>40,966</w:t>
            </w:r>
          </w:p>
        </w:tc>
        <w:tc>
          <w:tcPr>
            <w:tcW w:w="237" w:type="dxa"/>
          </w:tcPr>
          <w:p w14:paraId="55DD404C" w14:textId="77777777" w:rsidR="007944B6" w:rsidRPr="0004055B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3F8941E" w14:textId="7BBA6705" w:rsidR="007944B6" w:rsidRPr="007B195C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944B6">
              <w:rPr>
                <w:rFonts w:ascii="Browallia New" w:hAnsi="Browallia New" w:cs="Browallia New"/>
                <w:sz w:val="27"/>
                <w:szCs w:val="27"/>
              </w:rPr>
              <w:t>180,000</w:t>
            </w:r>
          </w:p>
        </w:tc>
        <w:tc>
          <w:tcPr>
            <w:tcW w:w="236" w:type="dxa"/>
          </w:tcPr>
          <w:p w14:paraId="1256FF4B" w14:textId="77777777" w:rsidR="007944B6" w:rsidRPr="0004055B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E8CA329" w14:textId="067F951E" w:rsidR="007944B6" w:rsidRPr="0004055B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944B6">
              <w:rPr>
                <w:rFonts w:ascii="Browallia New" w:hAnsi="Browallia New" w:cs="Browallia New"/>
                <w:sz w:val="27"/>
                <w:szCs w:val="27"/>
              </w:rPr>
              <w:t>29,458</w:t>
            </w:r>
          </w:p>
        </w:tc>
      </w:tr>
      <w:tr w:rsidR="007944B6" w:rsidRPr="0004055B" w14:paraId="64B0FBD9" w14:textId="77777777" w:rsidTr="00076EBE">
        <w:trPr>
          <w:cantSplit/>
        </w:trPr>
        <w:tc>
          <w:tcPr>
            <w:tcW w:w="3786" w:type="dxa"/>
          </w:tcPr>
          <w:p w14:paraId="3BF4539B" w14:textId="3F1D1520" w:rsidR="007944B6" w:rsidRPr="0004055B" w:rsidRDefault="007944B6" w:rsidP="007944B6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7944B6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     รวม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7382FFC" w14:textId="341C4F5C" w:rsidR="007944B6" w:rsidRPr="00774031" w:rsidRDefault="007944B6" w:rsidP="007944B6">
            <w:pPr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7944B6">
              <w:rPr>
                <w:rFonts w:ascii="Browallia New" w:hAnsi="Browallia New" w:cs="Browallia New"/>
                <w:sz w:val="27"/>
                <w:szCs w:val="27"/>
              </w:rPr>
              <w:t>558,395</w:t>
            </w:r>
          </w:p>
        </w:tc>
        <w:tc>
          <w:tcPr>
            <w:tcW w:w="242" w:type="dxa"/>
          </w:tcPr>
          <w:p w14:paraId="3195A5BF" w14:textId="77777777" w:rsidR="007944B6" w:rsidRPr="0004055B" w:rsidRDefault="007944B6" w:rsidP="007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55046A00" w14:textId="4866A996" w:rsidR="007944B6" w:rsidRPr="0004055B" w:rsidRDefault="007944B6" w:rsidP="007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944B6">
              <w:rPr>
                <w:rFonts w:ascii="Browallia New" w:hAnsi="Browallia New" w:cs="Browallia New"/>
                <w:sz w:val="27"/>
                <w:szCs w:val="27"/>
              </w:rPr>
              <w:t>40,966</w:t>
            </w:r>
          </w:p>
        </w:tc>
        <w:tc>
          <w:tcPr>
            <w:tcW w:w="237" w:type="dxa"/>
          </w:tcPr>
          <w:p w14:paraId="25636522" w14:textId="77777777" w:rsidR="007944B6" w:rsidRPr="0004055B" w:rsidRDefault="007944B6" w:rsidP="007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12B88BD" w14:textId="7CD2E9A0" w:rsidR="007944B6" w:rsidRPr="007B195C" w:rsidRDefault="007944B6" w:rsidP="007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left="-105" w:right="-34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944B6">
              <w:rPr>
                <w:rFonts w:ascii="Browallia New" w:hAnsi="Browallia New" w:cs="Browallia New"/>
                <w:sz w:val="27"/>
                <w:szCs w:val="27"/>
              </w:rPr>
              <w:t>180,000</w:t>
            </w:r>
          </w:p>
        </w:tc>
        <w:tc>
          <w:tcPr>
            <w:tcW w:w="236" w:type="dxa"/>
          </w:tcPr>
          <w:p w14:paraId="2E29AE20" w14:textId="77777777" w:rsidR="007944B6" w:rsidRPr="0004055B" w:rsidRDefault="007944B6" w:rsidP="007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009D805" w14:textId="5C23DAD7" w:rsidR="007944B6" w:rsidRPr="0004055B" w:rsidRDefault="007944B6" w:rsidP="007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944B6">
              <w:rPr>
                <w:rFonts w:ascii="Browallia New" w:hAnsi="Browallia New" w:cs="Browallia New"/>
                <w:sz w:val="27"/>
                <w:szCs w:val="27"/>
              </w:rPr>
              <w:t>29,458</w:t>
            </w:r>
          </w:p>
        </w:tc>
      </w:tr>
      <w:tr w:rsidR="007944B6" w:rsidRPr="0004055B" w14:paraId="1697C5AD" w14:textId="77777777" w:rsidTr="004242A0">
        <w:trPr>
          <w:cantSplit/>
        </w:trPr>
        <w:tc>
          <w:tcPr>
            <w:tcW w:w="3786" w:type="dxa"/>
          </w:tcPr>
          <w:p w14:paraId="74BAB156" w14:textId="15ED17F3" w:rsidR="007944B6" w:rsidRPr="0004055B" w:rsidRDefault="007944B6" w:rsidP="007944B6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7944B6">
              <w:rPr>
                <w:rFonts w:ascii="Browallia New" w:hAnsi="Browallia New" w:cs="Browallia New"/>
                <w:snapToGrid w:val="0"/>
                <w:sz w:val="27"/>
                <w:szCs w:val="27"/>
                <w:u w:val="single"/>
                <w:cs/>
                <w:lang w:eastAsia="th-TH"/>
              </w:rPr>
              <w:t>หัก</w:t>
            </w:r>
            <w:r w:rsidRPr="007944B6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 ดอกเบี้ยรอตัดจ่ายล่วงหน้า</w:t>
            </w:r>
          </w:p>
        </w:tc>
        <w:tc>
          <w:tcPr>
            <w:tcW w:w="1107" w:type="dxa"/>
          </w:tcPr>
          <w:p w14:paraId="39321399" w14:textId="7CF430D6" w:rsidR="007944B6" w:rsidRPr="00774031" w:rsidRDefault="007944B6" w:rsidP="007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3106">
              <w:rPr>
                <w:rFonts w:ascii="Browallia New" w:hAnsi="Browallia New" w:cs="Browallia New"/>
                <w:sz w:val="28"/>
              </w:rPr>
              <w:t>(462)</w:t>
            </w:r>
          </w:p>
        </w:tc>
        <w:tc>
          <w:tcPr>
            <w:tcW w:w="242" w:type="dxa"/>
          </w:tcPr>
          <w:p w14:paraId="5126A907" w14:textId="77777777" w:rsidR="007944B6" w:rsidRPr="0004055B" w:rsidRDefault="007944B6" w:rsidP="007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</w:tcPr>
          <w:p w14:paraId="532F4038" w14:textId="42D02905" w:rsidR="007944B6" w:rsidRPr="0004055B" w:rsidRDefault="007944B6" w:rsidP="007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(284)</w:t>
            </w:r>
          </w:p>
        </w:tc>
        <w:tc>
          <w:tcPr>
            <w:tcW w:w="237" w:type="dxa"/>
          </w:tcPr>
          <w:p w14:paraId="56BF738B" w14:textId="77777777" w:rsidR="007944B6" w:rsidRPr="0004055B" w:rsidRDefault="007944B6" w:rsidP="007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</w:tcPr>
          <w:p w14:paraId="09C0751D" w14:textId="77777777" w:rsidR="007944B6" w:rsidRPr="007B195C" w:rsidRDefault="007944B6" w:rsidP="007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43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B195C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3759964E" w14:textId="77777777" w:rsidR="007944B6" w:rsidRPr="0004055B" w:rsidRDefault="007944B6" w:rsidP="007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</w:tcPr>
          <w:p w14:paraId="02E7EDBB" w14:textId="77777777" w:rsidR="007944B6" w:rsidRPr="0004055B" w:rsidRDefault="007944B6" w:rsidP="007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</w:tr>
      <w:tr w:rsidR="00076EBE" w:rsidRPr="0004055B" w14:paraId="722ED453" w14:textId="77777777" w:rsidTr="004242A0">
        <w:trPr>
          <w:cantSplit/>
        </w:trPr>
        <w:tc>
          <w:tcPr>
            <w:tcW w:w="3786" w:type="dxa"/>
          </w:tcPr>
          <w:p w14:paraId="34AB94E6" w14:textId="7D2A7DE9" w:rsidR="00076EBE" w:rsidRPr="0004055B" w:rsidRDefault="00076EBE" w:rsidP="00076EBE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7944B6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357C1E76" w14:textId="6EA4C5FE" w:rsidR="00076EBE" w:rsidRPr="0005094A" w:rsidRDefault="00076EBE" w:rsidP="0007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557,933</w:t>
            </w:r>
          </w:p>
        </w:tc>
        <w:tc>
          <w:tcPr>
            <w:tcW w:w="242" w:type="dxa"/>
          </w:tcPr>
          <w:p w14:paraId="75A965B6" w14:textId="77777777" w:rsidR="00076EBE" w:rsidRPr="0004055B" w:rsidRDefault="00076EBE" w:rsidP="0007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2" w:space="0" w:color="auto"/>
            </w:tcBorders>
          </w:tcPr>
          <w:p w14:paraId="7EAFF6F1" w14:textId="654D64F2" w:rsidR="00076EBE" w:rsidRPr="0004055B" w:rsidRDefault="00076EBE" w:rsidP="0007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40,682</w:t>
            </w:r>
          </w:p>
        </w:tc>
        <w:tc>
          <w:tcPr>
            <w:tcW w:w="237" w:type="dxa"/>
          </w:tcPr>
          <w:p w14:paraId="3FA17742" w14:textId="77777777" w:rsidR="00076EBE" w:rsidRPr="0004055B" w:rsidRDefault="00076EBE" w:rsidP="0007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12" w:space="0" w:color="auto"/>
            </w:tcBorders>
          </w:tcPr>
          <w:p w14:paraId="3068F49F" w14:textId="21FD7E86" w:rsidR="00076EBE" w:rsidRPr="007B195C" w:rsidRDefault="00076EBE" w:rsidP="0007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180,000</w:t>
            </w:r>
          </w:p>
        </w:tc>
        <w:tc>
          <w:tcPr>
            <w:tcW w:w="236" w:type="dxa"/>
          </w:tcPr>
          <w:p w14:paraId="457D42D7" w14:textId="77777777" w:rsidR="00076EBE" w:rsidRPr="0004055B" w:rsidRDefault="00076EBE" w:rsidP="0007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</w:tcPr>
          <w:p w14:paraId="717A0C17" w14:textId="2667F19B" w:rsidR="00076EBE" w:rsidRPr="0004055B" w:rsidRDefault="00076EBE" w:rsidP="0007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29,458</w:t>
            </w:r>
          </w:p>
        </w:tc>
      </w:tr>
    </w:tbl>
    <w:p w14:paraId="530991AD" w14:textId="7CAC8173" w:rsidR="007944B6" w:rsidRDefault="007944B6" w:rsidP="0003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0EF1730" w14:textId="44D6AF8F" w:rsidR="00076EBE" w:rsidRPr="003F7072" w:rsidRDefault="00076EBE" w:rsidP="00076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</w:rPr>
      </w:pP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กันยายน 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2561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บริษัทมีเงินกู้ยืมระยะสั้นจากสถาบันการเงินเป็นจำนวน</w:t>
      </w:r>
      <w:r w:rsidR="002118E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180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ล้า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น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โดยมีอัตราดอกเบี้ยร้อยละ 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MLR -1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ต่อปี ซึ่ง</w:t>
      </w:r>
      <w:r w:rsidR="003F7072">
        <w:rPr>
          <w:rFonts w:ascii="Browallia New" w:hAnsi="Browallia New" w:cs="Browallia New" w:hint="cs"/>
          <w:sz w:val="28"/>
          <w:szCs w:val="28"/>
          <w:cs/>
          <w:lang w:val="en-GB"/>
        </w:rPr>
        <w:t>เงินกู้ยืมดังกล่าว</w:t>
      </w:r>
      <w:r w:rsidR="00D53B8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F707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ค้ำประกันโดยการจดจำนองที่ดินพร้อมสิ่งปลูกสร้างตามหมายเหตุ </w:t>
      </w:r>
      <w:r w:rsidR="003F7072">
        <w:rPr>
          <w:rFonts w:ascii="Browallia New" w:hAnsi="Browallia New" w:cs="Browallia New"/>
          <w:sz w:val="28"/>
          <w:szCs w:val="28"/>
        </w:rPr>
        <w:t>11</w:t>
      </w:r>
    </w:p>
    <w:p w14:paraId="7E2B777D" w14:textId="6493EE12" w:rsidR="00076EBE" w:rsidRDefault="00076EBE" w:rsidP="00076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A210587" w14:textId="2A1EC0C6" w:rsidR="00076EBE" w:rsidRPr="004242A0" w:rsidRDefault="00076EBE" w:rsidP="00076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</w:rPr>
      </w:pP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กันยายน 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2561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บริษัทย่อยมีเงินเบิกเกินบัญชีและเงินกู้ยืม</w:t>
      </w:r>
      <w:r w:rsidR="002118E5">
        <w:rPr>
          <w:rFonts w:ascii="Browallia New" w:hAnsi="Browallia New" w:cs="Browallia New" w:hint="cs"/>
          <w:sz w:val="28"/>
          <w:szCs w:val="28"/>
          <w:cs/>
          <w:lang w:val="en-GB"/>
        </w:rPr>
        <w:t>ระยะสั้น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จากสถาบันการเงินเป็นจำนวนเงิน 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15.79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2118E5">
        <w:rPr>
          <w:rFonts w:ascii="Browallia New" w:hAnsi="Browallia New" w:cs="Browallia New"/>
          <w:sz w:val="28"/>
          <w:szCs w:val="28"/>
        </w:rPr>
        <w:t>362.60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="00EE626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F25CB" w:rsidRPr="00076EBE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="00AF25C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โดยมีอัตรา</w:t>
      </w:r>
      <w:r w:rsidRPr="00176424">
        <w:rPr>
          <w:rFonts w:ascii="Browallia New" w:hAnsi="Browallia New" w:cs="Browallia New"/>
          <w:sz w:val="28"/>
          <w:szCs w:val="28"/>
          <w:cs/>
          <w:lang w:val="en-GB"/>
        </w:rPr>
        <w:t xml:space="preserve">ดอกเบี้ยร้อยละ </w:t>
      </w:r>
      <w:r w:rsidR="000F55CE" w:rsidRPr="00176424">
        <w:rPr>
          <w:rFonts w:ascii="Browallia New" w:hAnsi="Browallia New" w:cs="Browallia New"/>
          <w:sz w:val="28"/>
          <w:szCs w:val="28"/>
          <w:lang w:val="en-GB"/>
        </w:rPr>
        <w:t xml:space="preserve">MOR </w:t>
      </w:r>
      <w:r w:rsidR="00AF25CB" w:rsidRPr="00176424">
        <w:rPr>
          <w:rFonts w:ascii="Browallia New" w:hAnsi="Browallia New" w:cs="Browallia New" w:hint="cs"/>
          <w:sz w:val="28"/>
          <w:szCs w:val="28"/>
          <w:cs/>
          <w:lang w:val="en-GB"/>
        </w:rPr>
        <w:t>ต่อปี</w:t>
      </w:r>
      <w:r w:rsidRPr="00AF25CB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และร้อย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ละ 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>MLR -1</w:t>
      </w:r>
      <w:r w:rsidR="00AF25C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AF25CB">
        <w:rPr>
          <w:rFonts w:ascii="Browallia New" w:hAnsi="Browallia New" w:cs="Browallia New" w:hint="cs"/>
          <w:sz w:val="28"/>
          <w:szCs w:val="28"/>
          <w:cs/>
        </w:rPr>
        <w:t>ต่อป</w:t>
      </w:r>
      <w:r w:rsidR="00D53B81">
        <w:rPr>
          <w:rFonts w:ascii="Browallia New" w:hAnsi="Browallia New" w:cs="Browallia New" w:hint="cs"/>
          <w:sz w:val="28"/>
          <w:szCs w:val="28"/>
          <w:cs/>
        </w:rPr>
        <w:t>ี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ตามลำดับ ซึ่งเงินกู้ยื</w:t>
      </w:r>
      <w:r w:rsidR="0027639E">
        <w:rPr>
          <w:rFonts w:ascii="Browallia New" w:hAnsi="Browallia New" w:cs="Browallia New" w:hint="cs"/>
          <w:sz w:val="28"/>
          <w:szCs w:val="28"/>
          <w:cs/>
          <w:lang w:val="en-GB"/>
        </w:rPr>
        <w:t>มดังกล่าว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 ค้ำประกันโดยบริษัทใหญ่</w:t>
      </w:r>
      <w:r w:rsidR="00F8195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เครื่องจักรและที่ดินบางส่วนพร้อมสิ่งปลูกสร้างของ</w:t>
      </w:r>
      <w:r w:rsidR="00601D6C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บริษัทย่อย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ตามหมายเหตุ</w:t>
      </w:r>
      <w:r w:rsidR="004242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242A0">
        <w:rPr>
          <w:rFonts w:ascii="Browallia New" w:hAnsi="Browallia New" w:cs="Browallia New"/>
          <w:sz w:val="28"/>
          <w:szCs w:val="28"/>
        </w:rPr>
        <w:t>11</w:t>
      </w:r>
    </w:p>
    <w:p w14:paraId="5A816127" w14:textId="77777777" w:rsidR="00076EBE" w:rsidRPr="00076EBE" w:rsidRDefault="00076EBE" w:rsidP="00076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cs/>
          <w:lang w:val="en-GB"/>
        </w:rPr>
      </w:pPr>
    </w:p>
    <w:p w14:paraId="410AF51D" w14:textId="69BD0B88" w:rsidR="008C1521" w:rsidRPr="008F2A3E" w:rsidRDefault="008C1521" w:rsidP="001A003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 w:hanging="459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เจ้าหนี้การค้าและเจ้าหนี้อื่น</w:t>
      </w:r>
    </w:p>
    <w:p w14:paraId="5C6A3386" w14:textId="77777777" w:rsidR="008C1521" w:rsidRPr="0057729E" w:rsidRDefault="008C1521" w:rsidP="008C1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89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86"/>
        <w:gridCol w:w="1107"/>
        <w:gridCol w:w="242"/>
        <w:gridCol w:w="1126"/>
        <w:gridCol w:w="237"/>
        <w:gridCol w:w="1113"/>
        <w:gridCol w:w="236"/>
        <w:gridCol w:w="1096"/>
      </w:tblGrid>
      <w:tr w:rsidR="008C1521" w:rsidRPr="0004055B" w14:paraId="7B1BDCF4" w14:textId="77777777" w:rsidTr="001A0039">
        <w:trPr>
          <w:cantSplit/>
        </w:trPr>
        <w:tc>
          <w:tcPr>
            <w:tcW w:w="3786" w:type="dxa"/>
          </w:tcPr>
          <w:p w14:paraId="71477B49" w14:textId="77777777" w:rsidR="008C1521" w:rsidRPr="0004055B" w:rsidRDefault="008C1521" w:rsidP="003049B6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5157" w:type="dxa"/>
            <w:gridSpan w:val="7"/>
          </w:tcPr>
          <w:p w14:paraId="5E519707" w14:textId="77777777" w:rsidR="008C1521" w:rsidRPr="0004055B" w:rsidRDefault="008C1521" w:rsidP="003049B6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>(หน่วย : พันบาท)</w:t>
            </w:r>
          </w:p>
        </w:tc>
      </w:tr>
      <w:tr w:rsidR="008C1521" w:rsidRPr="0004055B" w14:paraId="128D2C9A" w14:textId="77777777" w:rsidTr="001A0039">
        <w:trPr>
          <w:cantSplit/>
          <w:trHeight w:val="373"/>
        </w:trPr>
        <w:tc>
          <w:tcPr>
            <w:tcW w:w="3786" w:type="dxa"/>
          </w:tcPr>
          <w:p w14:paraId="76F86EAE" w14:textId="77777777" w:rsidR="008C1521" w:rsidRPr="0004055B" w:rsidRDefault="008C1521" w:rsidP="003049B6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2475" w:type="dxa"/>
            <w:gridSpan w:val="3"/>
          </w:tcPr>
          <w:p w14:paraId="33BAF4BC" w14:textId="77777777" w:rsidR="008C1521" w:rsidRPr="0004055B" w:rsidRDefault="008C1521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64B9CF3" w14:textId="77777777" w:rsidR="008C1521" w:rsidRPr="0004055B" w:rsidRDefault="008C1521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45" w:type="dxa"/>
            <w:gridSpan w:val="3"/>
            <w:tcBorders>
              <w:bottom w:val="single" w:sz="4" w:space="0" w:color="auto"/>
            </w:tcBorders>
          </w:tcPr>
          <w:p w14:paraId="3DD0E926" w14:textId="77777777" w:rsidR="008C1521" w:rsidRPr="0004055B" w:rsidRDefault="008C1521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8C1521" w:rsidRPr="0004055B" w14:paraId="5170AB50" w14:textId="77777777" w:rsidTr="001A0039">
        <w:trPr>
          <w:cantSplit/>
        </w:trPr>
        <w:tc>
          <w:tcPr>
            <w:tcW w:w="3786" w:type="dxa"/>
          </w:tcPr>
          <w:p w14:paraId="4CF4C299" w14:textId="77777777" w:rsidR="008C1521" w:rsidRPr="0004055B" w:rsidRDefault="008C1521" w:rsidP="008C152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A3954" w14:textId="42E55942" w:rsidR="008C1521" w:rsidRPr="0004055B" w:rsidRDefault="002B0ABD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="0057729E" w:rsidRPr="0057729E">
              <w:rPr>
                <w:rFonts w:ascii="Browallia New" w:hAnsi="Browallia New" w:cs="Browallia New"/>
                <w:sz w:val="27"/>
                <w:szCs w:val="27"/>
                <w:cs/>
              </w:rPr>
              <w:t>กันยายน</w:t>
            </w:r>
            <w:r w:rsidR="008C1521" w:rsidRPr="0004055B">
              <w:rPr>
                <w:rFonts w:ascii="Browallia New" w:hAnsi="Browallia New" w:cs="Browallia New"/>
                <w:sz w:val="27"/>
                <w:szCs w:val="27"/>
              </w:rPr>
              <w:t>2561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2D62BE0" w14:textId="77777777" w:rsidR="008C1521" w:rsidRPr="0004055B" w:rsidRDefault="008C1521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DFA7C" w14:textId="77777777" w:rsidR="008C1521" w:rsidRPr="0004055B" w:rsidRDefault="008C1521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7"/>
                <w:szCs w:val="27"/>
                <w:lang w:bidi="lo-LA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Pr="0004055B">
              <w:rPr>
                <w:rFonts w:ascii="Browallia New" w:hAnsi="Browallia New" w:cs="DokChampa"/>
                <w:sz w:val="27"/>
                <w:szCs w:val="27"/>
                <w:lang w:bidi="lo-LA"/>
              </w:rPr>
              <w:t>60</w:t>
            </w:r>
          </w:p>
        </w:tc>
        <w:tc>
          <w:tcPr>
            <w:tcW w:w="237" w:type="dxa"/>
            <w:vAlign w:val="bottom"/>
          </w:tcPr>
          <w:p w14:paraId="695F0CCF" w14:textId="77777777" w:rsidR="008C1521" w:rsidRPr="0004055B" w:rsidRDefault="008C1521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7E7B5004" w14:textId="0E22363B" w:rsidR="008C1521" w:rsidRPr="0004055B" w:rsidRDefault="002B0ABD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 w:rsidR="0057729E" w:rsidRPr="0057729E">
              <w:rPr>
                <w:rFonts w:ascii="Browallia New" w:hAnsi="Browallia New" w:cs="Browallia New"/>
                <w:sz w:val="27"/>
                <w:szCs w:val="27"/>
                <w:cs/>
              </w:rPr>
              <w:t>กันยายน</w:t>
            </w:r>
            <w:r w:rsidR="008C1521" w:rsidRPr="0004055B">
              <w:rPr>
                <w:rFonts w:ascii="Browallia New" w:hAnsi="Browallia New" w:cs="Browallia New"/>
                <w:sz w:val="27"/>
                <w:szCs w:val="27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BB99C18" w14:textId="77777777" w:rsidR="008C1521" w:rsidRPr="0004055B" w:rsidRDefault="008C1521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61B42" w14:textId="77777777" w:rsidR="008C1521" w:rsidRPr="0004055B" w:rsidRDefault="008C1521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7"/>
                <w:szCs w:val="27"/>
                <w:lang w:bidi="lo-LA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Pr="0004055B">
              <w:rPr>
                <w:rFonts w:ascii="Browallia New" w:hAnsi="Browallia New" w:cs="DokChampa"/>
                <w:sz w:val="27"/>
                <w:szCs w:val="27"/>
                <w:lang w:bidi="lo-LA"/>
              </w:rPr>
              <w:t>60</w:t>
            </w:r>
          </w:p>
        </w:tc>
      </w:tr>
      <w:tr w:rsidR="008C1521" w:rsidRPr="001F74D7" w14:paraId="2B960FD1" w14:textId="77777777" w:rsidTr="001A0039">
        <w:trPr>
          <w:cantSplit/>
          <w:trHeight w:val="318"/>
        </w:trPr>
        <w:tc>
          <w:tcPr>
            <w:tcW w:w="3786" w:type="dxa"/>
          </w:tcPr>
          <w:p w14:paraId="6A68EB1C" w14:textId="77777777" w:rsidR="008C1521" w:rsidRPr="001F74D7" w:rsidRDefault="008C1521" w:rsidP="008C152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07" w:type="dxa"/>
          </w:tcPr>
          <w:p w14:paraId="56108336" w14:textId="77777777" w:rsidR="008C1521" w:rsidRPr="001F74D7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2" w:type="dxa"/>
          </w:tcPr>
          <w:p w14:paraId="528699FD" w14:textId="77777777" w:rsidR="008C1521" w:rsidRPr="001F74D7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26" w:type="dxa"/>
          </w:tcPr>
          <w:p w14:paraId="10CE63EB" w14:textId="77777777" w:rsidR="008C1521" w:rsidRPr="001F74D7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58DBDC27" w14:textId="77777777" w:rsidR="008C1521" w:rsidRPr="001F74D7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13" w:type="dxa"/>
          </w:tcPr>
          <w:p w14:paraId="05999D56" w14:textId="77777777" w:rsidR="008C1521" w:rsidRPr="001F74D7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135A58F" w14:textId="77777777" w:rsidR="008C1521" w:rsidRPr="001F74D7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096" w:type="dxa"/>
          </w:tcPr>
          <w:p w14:paraId="321D5D6E" w14:textId="77777777" w:rsidR="008C1521" w:rsidRPr="001F74D7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629F8" w:rsidRPr="0004055B" w14:paraId="268C57B1" w14:textId="77777777" w:rsidTr="001A0039">
        <w:trPr>
          <w:cantSplit/>
        </w:trPr>
        <w:tc>
          <w:tcPr>
            <w:tcW w:w="3786" w:type="dxa"/>
          </w:tcPr>
          <w:p w14:paraId="36E98A03" w14:textId="77777777" w:rsidR="003629F8" w:rsidRPr="0004055B" w:rsidRDefault="003629F8" w:rsidP="003629F8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เจ้า</w:t>
            </w: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หนี้การค้า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–</w:t>
            </w: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 xml:space="preserve"> ผู้ค้าทั่วไป</w:t>
            </w:r>
          </w:p>
        </w:tc>
        <w:tc>
          <w:tcPr>
            <w:tcW w:w="1107" w:type="dxa"/>
          </w:tcPr>
          <w:p w14:paraId="38605AB3" w14:textId="673D38DA" w:rsidR="003629F8" w:rsidRPr="00774031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629F8">
              <w:rPr>
                <w:rFonts w:ascii="Browallia New" w:hAnsi="Browallia New" w:cs="Browallia New"/>
                <w:sz w:val="27"/>
                <w:szCs w:val="27"/>
              </w:rPr>
              <w:t xml:space="preserve"> 30</w:t>
            </w:r>
            <w:r w:rsidR="00290974">
              <w:rPr>
                <w:rFonts w:ascii="Browallia New" w:hAnsi="Browallia New" w:cs="Browallia New"/>
                <w:sz w:val="27"/>
                <w:szCs w:val="27"/>
              </w:rPr>
              <w:t>8,06</w:t>
            </w:r>
            <w:r w:rsidR="0069141A">
              <w:rPr>
                <w:rFonts w:ascii="Browallia New" w:hAnsi="Browallia New" w:cs="Browallia New"/>
                <w:sz w:val="27"/>
                <w:szCs w:val="27"/>
              </w:rPr>
              <w:t>2</w:t>
            </w:r>
            <w:r w:rsidRPr="003629F8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</w:p>
        </w:tc>
        <w:tc>
          <w:tcPr>
            <w:tcW w:w="242" w:type="dxa"/>
          </w:tcPr>
          <w:p w14:paraId="6384550D" w14:textId="77777777" w:rsidR="003629F8" w:rsidRPr="000405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</w:tcPr>
          <w:p w14:paraId="66BFAD43" w14:textId="77777777" w:rsidR="003629F8" w:rsidRPr="000405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268,215</w:t>
            </w:r>
          </w:p>
        </w:tc>
        <w:tc>
          <w:tcPr>
            <w:tcW w:w="237" w:type="dxa"/>
          </w:tcPr>
          <w:p w14:paraId="6266BF80" w14:textId="77777777" w:rsidR="003629F8" w:rsidRPr="000405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</w:tcPr>
          <w:p w14:paraId="1ACD7B60" w14:textId="5C82FDF9" w:rsidR="003629F8" w:rsidRPr="007B195C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B195C">
              <w:rPr>
                <w:rFonts w:ascii="Browallia New" w:hAnsi="Browallia New" w:cs="Browallia New"/>
                <w:sz w:val="27"/>
                <w:szCs w:val="27"/>
              </w:rPr>
              <w:t>306,406</w:t>
            </w:r>
          </w:p>
        </w:tc>
        <w:tc>
          <w:tcPr>
            <w:tcW w:w="236" w:type="dxa"/>
          </w:tcPr>
          <w:p w14:paraId="5802DE9A" w14:textId="77777777" w:rsidR="003629F8" w:rsidRPr="000405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</w:tcPr>
          <w:p w14:paraId="012293CA" w14:textId="77777777" w:rsidR="003629F8" w:rsidRPr="000405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268,215</w:t>
            </w:r>
          </w:p>
        </w:tc>
      </w:tr>
      <w:tr w:rsidR="008641ED" w:rsidRPr="0004055B" w14:paraId="13E52300" w14:textId="77777777" w:rsidTr="001A0039">
        <w:trPr>
          <w:cantSplit/>
        </w:trPr>
        <w:tc>
          <w:tcPr>
            <w:tcW w:w="3786" w:type="dxa"/>
          </w:tcPr>
          <w:p w14:paraId="710CFAB0" w14:textId="77777777" w:rsidR="008641ED" w:rsidRPr="0004055B" w:rsidRDefault="008641ED" w:rsidP="008641ED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 xml:space="preserve">เจ้าหนี้การค้า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–</w:t>
            </w: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107" w:type="dxa"/>
          </w:tcPr>
          <w:p w14:paraId="19FA3208" w14:textId="3A127DA8" w:rsidR="008641ED" w:rsidRPr="00774031" w:rsidRDefault="008641ED" w:rsidP="008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641ED">
              <w:rPr>
                <w:rFonts w:ascii="Browallia New" w:hAnsi="Browallia New" w:cs="Browallia New"/>
                <w:sz w:val="27"/>
                <w:szCs w:val="27"/>
              </w:rPr>
              <w:t xml:space="preserve"> 56,</w:t>
            </w:r>
            <w:r w:rsidR="00290974">
              <w:rPr>
                <w:rFonts w:ascii="Browallia New" w:hAnsi="Browallia New" w:cs="Browallia New"/>
                <w:sz w:val="27"/>
                <w:szCs w:val="27"/>
              </w:rPr>
              <w:t>103</w:t>
            </w:r>
            <w:r w:rsidRPr="008641ED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</w:p>
        </w:tc>
        <w:tc>
          <w:tcPr>
            <w:tcW w:w="242" w:type="dxa"/>
          </w:tcPr>
          <w:p w14:paraId="2E5E10FC" w14:textId="77777777" w:rsidR="008641ED" w:rsidRPr="0004055B" w:rsidRDefault="008641ED" w:rsidP="008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</w:tcPr>
          <w:p w14:paraId="69BE503D" w14:textId="77777777" w:rsidR="008641ED" w:rsidRPr="0004055B" w:rsidRDefault="008641ED" w:rsidP="008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47,683</w:t>
            </w:r>
          </w:p>
        </w:tc>
        <w:tc>
          <w:tcPr>
            <w:tcW w:w="237" w:type="dxa"/>
          </w:tcPr>
          <w:p w14:paraId="451912F2" w14:textId="77777777" w:rsidR="008641ED" w:rsidRPr="0004055B" w:rsidRDefault="008641ED" w:rsidP="008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</w:tcPr>
          <w:p w14:paraId="6DF89F22" w14:textId="28DE3F81" w:rsidR="008641ED" w:rsidRPr="007B195C" w:rsidRDefault="008641ED" w:rsidP="008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B195C">
              <w:rPr>
                <w:rFonts w:ascii="Browallia New" w:hAnsi="Browallia New" w:cs="Browallia New"/>
                <w:sz w:val="27"/>
                <w:szCs w:val="27"/>
              </w:rPr>
              <w:t>38,400</w:t>
            </w:r>
          </w:p>
        </w:tc>
        <w:tc>
          <w:tcPr>
            <w:tcW w:w="236" w:type="dxa"/>
          </w:tcPr>
          <w:p w14:paraId="75FDD7A8" w14:textId="77777777" w:rsidR="008641ED" w:rsidRPr="0004055B" w:rsidRDefault="008641ED" w:rsidP="008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</w:tcPr>
          <w:p w14:paraId="26472F0F" w14:textId="77777777" w:rsidR="008641ED" w:rsidRPr="0004055B" w:rsidRDefault="008641ED" w:rsidP="008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47,683</w:t>
            </w:r>
          </w:p>
        </w:tc>
      </w:tr>
      <w:tr w:rsidR="00532496" w:rsidRPr="0004055B" w14:paraId="38207A44" w14:textId="77777777" w:rsidTr="001A0039">
        <w:trPr>
          <w:cantSplit/>
        </w:trPr>
        <w:tc>
          <w:tcPr>
            <w:tcW w:w="3786" w:type="dxa"/>
          </w:tcPr>
          <w:p w14:paraId="587C7497" w14:textId="77777777" w:rsidR="00532496" w:rsidRPr="0004055B" w:rsidRDefault="00532496" w:rsidP="00532496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 xml:space="preserve">เจ้าหนี้ค่าก่อสร้าง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–</w:t>
            </w: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ผู้ค้าทั่วไป</w:t>
            </w:r>
          </w:p>
        </w:tc>
        <w:tc>
          <w:tcPr>
            <w:tcW w:w="1107" w:type="dxa"/>
          </w:tcPr>
          <w:p w14:paraId="3991AA89" w14:textId="02FBC551" w:rsidR="00532496" w:rsidRPr="00774031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32496">
              <w:rPr>
                <w:rFonts w:ascii="Browallia New" w:hAnsi="Browallia New" w:cs="Browallia New"/>
                <w:sz w:val="27"/>
                <w:szCs w:val="27"/>
              </w:rPr>
              <w:t xml:space="preserve"> 23,910 </w:t>
            </w:r>
          </w:p>
        </w:tc>
        <w:tc>
          <w:tcPr>
            <w:tcW w:w="242" w:type="dxa"/>
          </w:tcPr>
          <w:p w14:paraId="24480FE8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</w:tcPr>
          <w:p w14:paraId="7B96EB5A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31,973</w:t>
            </w:r>
          </w:p>
        </w:tc>
        <w:tc>
          <w:tcPr>
            <w:tcW w:w="237" w:type="dxa"/>
          </w:tcPr>
          <w:p w14:paraId="67CFE51D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</w:tcPr>
          <w:p w14:paraId="2D956879" w14:textId="79F4650E" w:rsidR="00532496" w:rsidRPr="007B195C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left="-105" w:right="-34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B195C">
              <w:rPr>
                <w:rFonts w:ascii="Browallia New" w:hAnsi="Browallia New" w:cs="Browallia New"/>
                <w:sz w:val="27"/>
                <w:szCs w:val="27"/>
              </w:rPr>
              <w:t xml:space="preserve">  -</w:t>
            </w:r>
          </w:p>
        </w:tc>
        <w:tc>
          <w:tcPr>
            <w:tcW w:w="236" w:type="dxa"/>
          </w:tcPr>
          <w:p w14:paraId="57D5A2C0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</w:tcPr>
          <w:p w14:paraId="39D193D1" w14:textId="0F27166E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    </w:t>
            </w:r>
            <w:r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 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</w:tr>
      <w:tr w:rsidR="00532496" w:rsidRPr="0004055B" w14:paraId="6D3A71D3" w14:textId="77777777" w:rsidTr="001A0039">
        <w:trPr>
          <w:cantSplit/>
        </w:trPr>
        <w:tc>
          <w:tcPr>
            <w:tcW w:w="3786" w:type="dxa"/>
          </w:tcPr>
          <w:p w14:paraId="50FF452A" w14:textId="77777777" w:rsidR="00532496" w:rsidRPr="0004055B" w:rsidRDefault="00532496" w:rsidP="00532496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เจ้าหน</w:t>
            </w: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ี้ค่าก่อสร้าง</w:t>
            </w:r>
            <w:r w:rsidRPr="0004055B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 – บริษัทที่เกี่ยวข้อง</w:t>
            </w:r>
          </w:p>
        </w:tc>
        <w:tc>
          <w:tcPr>
            <w:tcW w:w="1107" w:type="dxa"/>
          </w:tcPr>
          <w:p w14:paraId="6C0D3A84" w14:textId="57CCC6EF" w:rsidR="00532496" w:rsidRPr="00774031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32496">
              <w:rPr>
                <w:rFonts w:ascii="Browallia New" w:hAnsi="Browallia New" w:cs="Browallia New"/>
                <w:sz w:val="27"/>
                <w:szCs w:val="27"/>
              </w:rPr>
              <w:t xml:space="preserve"> 50,020 </w:t>
            </w:r>
          </w:p>
        </w:tc>
        <w:tc>
          <w:tcPr>
            <w:tcW w:w="242" w:type="dxa"/>
          </w:tcPr>
          <w:p w14:paraId="528AC71F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</w:tcPr>
          <w:p w14:paraId="3105E321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40,732</w:t>
            </w:r>
          </w:p>
        </w:tc>
        <w:tc>
          <w:tcPr>
            <w:tcW w:w="237" w:type="dxa"/>
          </w:tcPr>
          <w:p w14:paraId="49E72DEC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</w:tcPr>
          <w:p w14:paraId="44D994C5" w14:textId="133B1268" w:rsidR="00532496" w:rsidRPr="007B195C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43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B195C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A2D21D4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</w:tcPr>
          <w:p w14:paraId="6077C12B" w14:textId="69942172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</w:tr>
      <w:tr w:rsidR="00532496" w:rsidRPr="0004055B" w14:paraId="15B2AAF3" w14:textId="77777777" w:rsidTr="001A0039">
        <w:trPr>
          <w:cantSplit/>
        </w:trPr>
        <w:tc>
          <w:tcPr>
            <w:tcW w:w="3786" w:type="dxa"/>
          </w:tcPr>
          <w:p w14:paraId="762D985F" w14:textId="77777777" w:rsidR="00532496" w:rsidRPr="0004055B" w:rsidRDefault="00532496" w:rsidP="00532496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 xml:space="preserve">เจ้าหนี้อื่น 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–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107" w:type="dxa"/>
          </w:tcPr>
          <w:p w14:paraId="4E3B63EE" w14:textId="0E83D23C" w:rsidR="00532496" w:rsidRPr="00774031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32496">
              <w:rPr>
                <w:rFonts w:ascii="Browallia New" w:hAnsi="Browallia New" w:cs="Browallia New"/>
                <w:sz w:val="27"/>
                <w:szCs w:val="27"/>
              </w:rPr>
              <w:t xml:space="preserve"> 9,153 </w:t>
            </w:r>
          </w:p>
        </w:tc>
        <w:tc>
          <w:tcPr>
            <w:tcW w:w="242" w:type="dxa"/>
          </w:tcPr>
          <w:p w14:paraId="57757F32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</w:tcPr>
          <w:p w14:paraId="519D83EB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11,457</w:t>
            </w:r>
          </w:p>
        </w:tc>
        <w:tc>
          <w:tcPr>
            <w:tcW w:w="237" w:type="dxa"/>
          </w:tcPr>
          <w:p w14:paraId="22DAB7A6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</w:tcPr>
          <w:p w14:paraId="3BC416A6" w14:textId="038C3F8C" w:rsidR="00532496" w:rsidRPr="007B195C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B195C">
              <w:rPr>
                <w:rFonts w:ascii="Browallia New" w:hAnsi="Browallia New" w:cs="Browallia New"/>
                <w:sz w:val="27"/>
                <w:szCs w:val="27"/>
              </w:rPr>
              <w:t>7,748</w:t>
            </w:r>
          </w:p>
        </w:tc>
        <w:tc>
          <w:tcPr>
            <w:tcW w:w="236" w:type="dxa"/>
          </w:tcPr>
          <w:p w14:paraId="6CA5B2BF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</w:tcPr>
          <w:p w14:paraId="2BC73E6D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   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8,065</w:t>
            </w:r>
          </w:p>
        </w:tc>
      </w:tr>
      <w:tr w:rsidR="00532496" w:rsidRPr="0004055B" w14:paraId="685CB5F4" w14:textId="77777777" w:rsidTr="001A0039">
        <w:trPr>
          <w:cantSplit/>
        </w:trPr>
        <w:tc>
          <w:tcPr>
            <w:tcW w:w="3786" w:type="dxa"/>
          </w:tcPr>
          <w:p w14:paraId="0254ED78" w14:textId="77777777" w:rsidR="00532496" w:rsidRPr="0004055B" w:rsidRDefault="00532496" w:rsidP="00532496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ต้นทุนค้างจ่าย</w:t>
            </w:r>
          </w:p>
        </w:tc>
        <w:tc>
          <w:tcPr>
            <w:tcW w:w="1107" w:type="dxa"/>
          </w:tcPr>
          <w:p w14:paraId="0F26C91F" w14:textId="0E10B1E4" w:rsidR="00532496" w:rsidRPr="00774031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32496">
              <w:rPr>
                <w:rFonts w:ascii="Browallia New" w:hAnsi="Browallia New" w:cs="Browallia New"/>
                <w:sz w:val="27"/>
                <w:szCs w:val="27"/>
              </w:rPr>
              <w:t xml:space="preserve"> 69,337 </w:t>
            </w:r>
          </w:p>
        </w:tc>
        <w:tc>
          <w:tcPr>
            <w:tcW w:w="242" w:type="dxa"/>
          </w:tcPr>
          <w:p w14:paraId="5DFE6A67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</w:tcPr>
          <w:p w14:paraId="0444CE7C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30,688</w:t>
            </w:r>
          </w:p>
        </w:tc>
        <w:tc>
          <w:tcPr>
            <w:tcW w:w="237" w:type="dxa"/>
          </w:tcPr>
          <w:p w14:paraId="5EB20F16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</w:tcPr>
          <w:p w14:paraId="6FF9A6FD" w14:textId="285CAD53" w:rsidR="00532496" w:rsidRPr="007B195C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B195C">
              <w:rPr>
                <w:rFonts w:ascii="Browallia New" w:hAnsi="Browallia New" w:cs="Browallia New"/>
                <w:sz w:val="27"/>
                <w:szCs w:val="27"/>
              </w:rPr>
              <w:t>69,337</w:t>
            </w:r>
          </w:p>
        </w:tc>
        <w:tc>
          <w:tcPr>
            <w:tcW w:w="236" w:type="dxa"/>
          </w:tcPr>
          <w:p w14:paraId="57883C9B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</w:tcPr>
          <w:p w14:paraId="2089FA86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30,688</w:t>
            </w:r>
          </w:p>
        </w:tc>
      </w:tr>
      <w:tr w:rsidR="00532496" w:rsidRPr="0004055B" w14:paraId="49633D31" w14:textId="77777777" w:rsidTr="001A0039">
        <w:trPr>
          <w:cantSplit/>
        </w:trPr>
        <w:tc>
          <w:tcPr>
            <w:tcW w:w="3786" w:type="dxa"/>
          </w:tcPr>
          <w:p w14:paraId="47BD3239" w14:textId="77777777" w:rsidR="00532496" w:rsidRPr="0004055B" w:rsidRDefault="00532496" w:rsidP="00532496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107" w:type="dxa"/>
          </w:tcPr>
          <w:p w14:paraId="403C93B7" w14:textId="5F4DC4D0" w:rsidR="00532496" w:rsidRPr="00774031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32496">
              <w:rPr>
                <w:rFonts w:ascii="Browallia New" w:hAnsi="Browallia New" w:cs="Browallia New"/>
                <w:sz w:val="27"/>
                <w:szCs w:val="27"/>
              </w:rPr>
              <w:t xml:space="preserve"> 34,074 </w:t>
            </w:r>
          </w:p>
        </w:tc>
        <w:tc>
          <w:tcPr>
            <w:tcW w:w="242" w:type="dxa"/>
          </w:tcPr>
          <w:p w14:paraId="6EFBB99B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</w:tcPr>
          <w:p w14:paraId="4A0C5F40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40,156</w:t>
            </w:r>
          </w:p>
        </w:tc>
        <w:tc>
          <w:tcPr>
            <w:tcW w:w="237" w:type="dxa"/>
          </w:tcPr>
          <w:p w14:paraId="57AF0279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</w:tcPr>
          <w:p w14:paraId="6FFECF32" w14:textId="2A73FF8F" w:rsidR="00532496" w:rsidRPr="007B195C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B195C">
              <w:rPr>
                <w:rFonts w:ascii="Browallia New" w:hAnsi="Browallia New" w:cs="Browallia New"/>
                <w:sz w:val="27"/>
                <w:szCs w:val="27"/>
              </w:rPr>
              <w:t>31,68</w:t>
            </w:r>
            <w:r>
              <w:rPr>
                <w:rFonts w:ascii="Browallia New" w:hAnsi="Browallia New" w:cs="Browallia New"/>
                <w:sz w:val="27"/>
                <w:szCs w:val="27"/>
              </w:rPr>
              <w:t>7</w:t>
            </w:r>
          </w:p>
        </w:tc>
        <w:tc>
          <w:tcPr>
            <w:tcW w:w="236" w:type="dxa"/>
          </w:tcPr>
          <w:p w14:paraId="1D5F98F1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</w:tcPr>
          <w:p w14:paraId="777B1F0D" w14:textId="77777777" w:rsidR="00532496" w:rsidRPr="0004055B" w:rsidRDefault="00532496" w:rsidP="0053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38,723</w:t>
            </w:r>
          </w:p>
        </w:tc>
      </w:tr>
      <w:tr w:rsidR="003629F8" w:rsidRPr="0004055B" w14:paraId="7FF83BB0" w14:textId="77777777" w:rsidTr="001A0039">
        <w:trPr>
          <w:cantSplit/>
        </w:trPr>
        <w:tc>
          <w:tcPr>
            <w:tcW w:w="3786" w:type="dxa"/>
          </w:tcPr>
          <w:p w14:paraId="7F2F6A39" w14:textId="77777777" w:rsidR="003629F8" w:rsidRPr="0004055B" w:rsidRDefault="003629F8" w:rsidP="003629F8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04055B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รวมเจ้าหนี้การค้าและเจ้าหนี้อื่น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590AFC59" w14:textId="470BE4F1" w:rsidR="003629F8" w:rsidRPr="0005094A" w:rsidRDefault="008641ED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fldChar w:fldCharType="begin"/>
            </w:r>
            <w:r>
              <w:rPr>
                <w:rFonts w:ascii="Browallia New" w:hAnsi="Browallia New" w:cs="Browallia New"/>
                <w:sz w:val="27"/>
                <w:szCs w:val="27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7"/>
                <w:szCs w:val="27"/>
              </w:rPr>
              <w:fldChar w:fldCharType="separate"/>
            </w:r>
            <w:r w:rsidR="0069141A">
              <w:rPr>
                <w:rFonts w:ascii="Browallia New" w:hAnsi="Browallia New" w:cs="Browallia New"/>
                <w:noProof/>
                <w:sz w:val="27"/>
                <w:szCs w:val="27"/>
              </w:rPr>
              <w:t>550,659</w:t>
            </w:r>
            <w:r>
              <w:rPr>
                <w:rFonts w:ascii="Browallia New" w:hAnsi="Browallia New" w:cs="Browallia New"/>
                <w:sz w:val="27"/>
                <w:szCs w:val="27"/>
              </w:rPr>
              <w:fldChar w:fldCharType="end"/>
            </w:r>
          </w:p>
        </w:tc>
        <w:tc>
          <w:tcPr>
            <w:tcW w:w="242" w:type="dxa"/>
          </w:tcPr>
          <w:p w14:paraId="157FD50D" w14:textId="77777777" w:rsidR="003629F8" w:rsidRPr="000405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2" w:space="0" w:color="auto"/>
            </w:tcBorders>
          </w:tcPr>
          <w:p w14:paraId="641D0AB8" w14:textId="77777777" w:rsidR="003629F8" w:rsidRPr="000405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470,904</w:t>
            </w:r>
          </w:p>
        </w:tc>
        <w:tc>
          <w:tcPr>
            <w:tcW w:w="237" w:type="dxa"/>
          </w:tcPr>
          <w:p w14:paraId="49311B1F" w14:textId="77777777" w:rsidR="003629F8" w:rsidRPr="000405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12" w:space="0" w:color="auto"/>
            </w:tcBorders>
          </w:tcPr>
          <w:p w14:paraId="7BEA4BC6" w14:textId="7A73B8E7" w:rsidR="003629F8" w:rsidRPr="007B195C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B195C">
              <w:rPr>
                <w:rFonts w:ascii="Browallia New" w:hAnsi="Browallia New" w:cs="Browallia New"/>
                <w:sz w:val="27"/>
                <w:szCs w:val="27"/>
              </w:rPr>
              <w:t>453,</w:t>
            </w:r>
            <w:r>
              <w:rPr>
                <w:rFonts w:ascii="Browallia New" w:hAnsi="Browallia New" w:cs="Browallia New"/>
                <w:sz w:val="27"/>
                <w:szCs w:val="27"/>
              </w:rPr>
              <w:t>578</w:t>
            </w:r>
          </w:p>
        </w:tc>
        <w:tc>
          <w:tcPr>
            <w:tcW w:w="236" w:type="dxa"/>
          </w:tcPr>
          <w:p w14:paraId="6669F120" w14:textId="77777777" w:rsidR="003629F8" w:rsidRPr="000405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</w:tcPr>
          <w:p w14:paraId="09543EC2" w14:textId="77777777" w:rsidR="003629F8" w:rsidRPr="0004055B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393,374</w:t>
            </w:r>
          </w:p>
        </w:tc>
      </w:tr>
    </w:tbl>
    <w:p w14:paraId="6B4894FF" w14:textId="485BD7C3" w:rsidR="00076EBE" w:rsidRDefault="00076EBE" w:rsidP="00577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067132ED" w14:textId="77777777" w:rsidR="00076EBE" w:rsidRDefault="00076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lang w:val="en-GB"/>
        </w:rPr>
      </w:pPr>
      <w:r>
        <w:rPr>
          <w:rFonts w:ascii="Browallia New" w:hAnsi="Browallia New" w:cs="Browallia New"/>
          <w:b/>
          <w:bCs/>
          <w:lang w:val="en-GB"/>
        </w:rPr>
        <w:br w:type="page"/>
      </w:r>
    </w:p>
    <w:p w14:paraId="15379142" w14:textId="0E988DC9" w:rsidR="00D911E3" w:rsidRPr="008F2A3E" w:rsidRDefault="00D911E3" w:rsidP="001A0039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เงินกู้ยืมระยะยาวจากสถาบันการเงิน</w:t>
      </w:r>
      <w:r w:rsidR="002D614A"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</w:p>
    <w:p w14:paraId="0FCC3B50" w14:textId="77777777" w:rsidR="00D911E3" w:rsidRPr="00AF050B" w:rsidRDefault="00D911E3" w:rsidP="00BD1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88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7"/>
        <w:gridCol w:w="1098"/>
        <w:gridCol w:w="236"/>
        <w:gridCol w:w="1123"/>
        <w:gridCol w:w="237"/>
        <w:gridCol w:w="1131"/>
        <w:gridCol w:w="236"/>
        <w:gridCol w:w="1132"/>
      </w:tblGrid>
      <w:tr w:rsidR="00845A05" w:rsidRPr="0057729E" w14:paraId="03E2F922" w14:textId="77777777" w:rsidTr="001A0039">
        <w:trPr>
          <w:cantSplit/>
        </w:trPr>
        <w:tc>
          <w:tcPr>
            <w:tcW w:w="3687" w:type="dxa"/>
          </w:tcPr>
          <w:p w14:paraId="290C3798" w14:textId="77777777" w:rsidR="00845A05" w:rsidRPr="0057729E" w:rsidRDefault="00845A05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93" w:type="dxa"/>
            <w:gridSpan w:val="7"/>
          </w:tcPr>
          <w:p w14:paraId="54BD794A" w14:textId="77777777" w:rsidR="00845A05" w:rsidRPr="0057729E" w:rsidRDefault="00845A05" w:rsidP="00936F8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45A05" w:rsidRPr="0057729E" w14:paraId="73550DE9" w14:textId="77777777" w:rsidTr="001A0039">
        <w:trPr>
          <w:cantSplit/>
        </w:trPr>
        <w:tc>
          <w:tcPr>
            <w:tcW w:w="3687" w:type="dxa"/>
          </w:tcPr>
          <w:p w14:paraId="357C3A62" w14:textId="77777777" w:rsidR="00845A05" w:rsidRPr="0057729E" w:rsidRDefault="00845A05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57" w:type="dxa"/>
            <w:gridSpan w:val="3"/>
          </w:tcPr>
          <w:p w14:paraId="79D8A1CE" w14:textId="77777777" w:rsidR="00845A05" w:rsidRPr="0057729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06C464BC" w14:textId="77777777" w:rsidR="00845A05" w:rsidRPr="0057729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7592E61" w14:textId="77777777" w:rsidR="00845A05" w:rsidRPr="0057729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45A05" w:rsidRPr="0057729E" w14:paraId="488D1D87" w14:textId="77777777" w:rsidTr="001A0039">
        <w:trPr>
          <w:cantSplit/>
        </w:trPr>
        <w:tc>
          <w:tcPr>
            <w:tcW w:w="3687" w:type="dxa"/>
          </w:tcPr>
          <w:p w14:paraId="21039936" w14:textId="77777777" w:rsidR="00845A05" w:rsidRPr="0057729E" w:rsidRDefault="00845A05" w:rsidP="00936F8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95FF2" w14:textId="4AF547CB" w:rsidR="00845A05" w:rsidRPr="0057729E" w:rsidRDefault="002B0ABD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57729E"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845A05" w:rsidRPr="0057729E">
              <w:rPr>
                <w:rFonts w:ascii="Browallia New" w:eastAsia="SimSun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BD6F20"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2828AA6" w14:textId="77777777" w:rsidR="00845A05" w:rsidRPr="0057729E" w:rsidRDefault="00845A05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DE3F0" w14:textId="77777777" w:rsidR="00845A05" w:rsidRPr="0057729E" w:rsidRDefault="00BD6F20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845A05"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7" w:type="dxa"/>
            <w:vAlign w:val="bottom"/>
          </w:tcPr>
          <w:p w14:paraId="20EE3BAA" w14:textId="77777777" w:rsidR="00845A05" w:rsidRPr="0057729E" w:rsidRDefault="00845A05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E73BB8D" w14:textId="6575ED8E" w:rsidR="00845A05" w:rsidRPr="0057729E" w:rsidRDefault="002B0ABD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57729E"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845A05" w:rsidRPr="0057729E">
              <w:rPr>
                <w:rFonts w:ascii="Browallia New" w:eastAsia="SimSun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BD6F20"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8EF0569" w14:textId="77777777" w:rsidR="00845A05" w:rsidRPr="0057729E" w:rsidRDefault="00845A05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F6A48" w14:textId="77777777" w:rsidR="00845A05" w:rsidRPr="0057729E" w:rsidRDefault="00BD6F20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845A05"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845A05" w:rsidRPr="0057729E" w14:paraId="7DC90876" w14:textId="77777777" w:rsidTr="001A0039">
        <w:trPr>
          <w:cantSplit/>
          <w:trHeight w:val="300"/>
        </w:trPr>
        <w:tc>
          <w:tcPr>
            <w:tcW w:w="3687" w:type="dxa"/>
          </w:tcPr>
          <w:p w14:paraId="68B2A7EC" w14:textId="77777777" w:rsidR="00845A05" w:rsidRPr="0057729E" w:rsidRDefault="00845A05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98" w:type="dxa"/>
          </w:tcPr>
          <w:p w14:paraId="28E0E772" w14:textId="77777777" w:rsidR="00845A05" w:rsidRPr="0057729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1BCAAB" w14:textId="77777777" w:rsidR="00845A05" w:rsidRPr="0057729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3" w:type="dxa"/>
          </w:tcPr>
          <w:p w14:paraId="603ADC2F" w14:textId="77777777" w:rsidR="00845A05" w:rsidRPr="0057729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D1DDDA7" w14:textId="77777777" w:rsidR="00845A05" w:rsidRPr="0057729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1" w:type="dxa"/>
          </w:tcPr>
          <w:p w14:paraId="0DCD1CB3" w14:textId="77777777" w:rsidR="00845A05" w:rsidRPr="0057729E" w:rsidRDefault="00845A05" w:rsidP="00610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D2A804" w14:textId="77777777" w:rsidR="00845A05" w:rsidRPr="0057729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2" w:type="dxa"/>
          </w:tcPr>
          <w:p w14:paraId="7C8462A3" w14:textId="77777777" w:rsidR="00845A05" w:rsidRPr="0057729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629F8" w:rsidRPr="0057729E" w14:paraId="03F93D61" w14:textId="77777777" w:rsidTr="001A0039">
        <w:trPr>
          <w:cantSplit/>
        </w:trPr>
        <w:tc>
          <w:tcPr>
            <w:tcW w:w="3687" w:type="dxa"/>
            <w:vAlign w:val="bottom"/>
          </w:tcPr>
          <w:p w14:paraId="2456A3CF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98" w:type="dxa"/>
          </w:tcPr>
          <w:p w14:paraId="2AD7094D" w14:textId="278D9F2D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629F8">
              <w:rPr>
                <w:rFonts w:ascii="Browallia New" w:hAnsi="Browallia New" w:cs="Browallia New"/>
                <w:sz w:val="28"/>
                <w:szCs w:val="28"/>
              </w:rPr>
              <w:t xml:space="preserve"> 6</w:t>
            </w:r>
            <w:r w:rsidR="00F24961">
              <w:rPr>
                <w:rFonts w:ascii="Browallia New" w:hAnsi="Browallia New" w:cs="Browallia New"/>
                <w:sz w:val="28"/>
                <w:szCs w:val="28"/>
              </w:rPr>
              <w:t>91,577</w:t>
            </w:r>
          </w:p>
        </w:tc>
        <w:tc>
          <w:tcPr>
            <w:tcW w:w="236" w:type="dxa"/>
          </w:tcPr>
          <w:p w14:paraId="168CA54B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3" w:type="dxa"/>
          </w:tcPr>
          <w:p w14:paraId="2CADEB50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Pr="005772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</w:p>
        </w:tc>
        <w:tc>
          <w:tcPr>
            <w:tcW w:w="237" w:type="dxa"/>
          </w:tcPr>
          <w:p w14:paraId="27293754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1" w:type="dxa"/>
          </w:tcPr>
          <w:p w14:paraId="733C4E21" w14:textId="4C3511AD" w:rsidR="003629F8" w:rsidRPr="007B195C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195C">
              <w:rPr>
                <w:rFonts w:ascii="Browallia New" w:hAnsi="Browallia New" w:cs="Browallia New"/>
                <w:sz w:val="28"/>
                <w:szCs w:val="28"/>
              </w:rPr>
              <w:t>322,045</w:t>
            </w:r>
          </w:p>
        </w:tc>
        <w:tc>
          <w:tcPr>
            <w:tcW w:w="236" w:type="dxa"/>
          </w:tcPr>
          <w:p w14:paraId="6B8E462A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C26B4F7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</w:rPr>
              <w:t>386,679</w:t>
            </w:r>
          </w:p>
        </w:tc>
      </w:tr>
      <w:tr w:rsidR="003629F8" w:rsidRPr="0057729E" w14:paraId="46734E58" w14:textId="77777777" w:rsidTr="00172AFB">
        <w:trPr>
          <w:cantSplit/>
        </w:trPr>
        <w:tc>
          <w:tcPr>
            <w:tcW w:w="3687" w:type="dxa"/>
            <w:vAlign w:val="bottom"/>
          </w:tcPr>
          <w:p w14:paraId="0BB456F5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32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98" w:type="dxa"/>
          </w:tcPr>
          <w:p w14:paraId="2078A8A2" w14:textId="2215F620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629F8">
              <w:rPr>
                <w:rFonts w:ascii="Browallia New" w:hAnsi="Browallia New" w:cs="Browallia New"/>
                <w:sz w:val="28"/>
                <w:szCs w:val="28"/>
              </w:rPr>
              <w:t xml:space="preserve"> (182,500)</w:t>
            </w:r>
          </w:p>
        </w:tc>
        <w:tc>
          <w:tcPr>
            <w:tcW w:w="236" w:type="dxa"/>
          </w:tcPr>
          <w:p w14:paraId="4FEA0819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3" w:type="dxa"/>
            <w:vAlign w:val="bottom"/>
          </w:tcPr>
          <w:p w14:paraId="6045783A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432,979</w:t>
            </w:r>
            <w:r w:rsidRPr="005772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7" w:type="dxa"/>
          </w:tcPr>
          <w:p w14:paraId="64223E68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10C106DB" w14:textId="21C1E992" w:rsidR="003629F8" w:rsidRPr="007B195C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195C">
              <w:rPr>
                <w:rFonts w:ascii="Browallia New" w:hAnsi="Browallia New" w:cs="Browallia New"/>
                <w:sz w:val="28"/>
                <w:szCs w:val="28"/>
              </w:rPr>
              <w:t>(111,600)</w:t>
            </w:r>
          </w:p>
        </w:tc>
        <w:tc>
          <w:tcPr>
            <w:tcW w:w="236" w:type="dxa"/>
          </w:tcPr>
          <w:p w14:paraId="5830C8B0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628FEC90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57729E">
              <w:rPr>
                <w:rFonts w:ascii="Browallia New" w:hAnsi="Browallia New" w:cs="Browallia New"/>
                <w:sz w:val="28"/>
                <w:szCs w:val="28"/>
              </w:rPr>
              <w:t>386,679</w:t>
            </w: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3629F8" w:rsidRPr="0057729E" w14:paraId="0B5445D3" w14:textId="77777777" w:rsidTr="001A0039">
        <w:trPr>
          <w:cantSplit/>
        </w:trPr>
        <w:tc>
          <w:tcPr>
            <w:tcW w:w="3687" w:type="dxa"/>
            <w:vAlign w:val="center"/>
          </w:tcPr>
          <w:p w14:paraId="50914D60" w14:textId="77777777" w:rsidR="003629F8" w:rsidRPr="0057729E" w:rsidRDefault="003629F8" w:rsidP="003629F8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</w:tcPr>
          <w:p w14:paraId="715239AF" w14:textId="3A53512B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629F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24961">
              <w:rPr>
                <w:rFonts w:ascii="Browallia New" w:hAnsi="Browallia New" w:cs="Browallia New"/>
                <w:sz w:val="28"/>
                <w:szCs w:val="28"/>
              </w:rPr>
              <w:t>509,077</w:t>
            </w:r>
            <w:r w:rsidRPr="003629F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7A7BD84B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12" w:space="0" w:color="auto"/>
            </w:tcBorders>
          </w:tcPr>
          <w:p w14:paraId="7C25C0D6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  <w:r w:rsidRPr="005772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</w:p>
        </w:tc>
        <w:tc>
          <w:tcPr>
            <w:tcW w:w="237" w:type="dxa"/>
          </w:tcPr>
          <w:p w14:paraId="4F63BADE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12" w:space="0" w:color="auto"/>
            </w:tcBorders>
          </w:tcPr>
          <w:p w14:paraId="4004AA7E" w14:textId="069BE4E8" w:rsidR="003629F8" w:rsidRPr="007B195C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195C">
              <w:rPr>
                <w:rFonts w:ascii="Browallia New" w:hAnsi="Browallia New" w:cs="Browallia New"/>
                <w:sz w:val="28"/>
                <w:szCs w:val="28"/>
              </w:rPr>
              <w:t>210,445</w:t>
            </w:r>
          </w:p>
        </w:tc>
        <w:tc>
          <w:tcPr>
            <w:tcW w:w="236" w:type="dxa"/>
          </w:tcPr>
          <w:p w14:paraId="0E0D876E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12" w:space="0" w:color="auto"/>
            </w:tcBorders>
          </w:tcPr>
          <w:p w14:paraId="381150C4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</w:tr>
    </w:tbl>
    <w:p w14:paraId="3B07623B" w14:textId="77777777" w:rsidR="00747163" w:rsidRPr="00AF050B" w:rsidRDefault="00747163" w:rsidP="00BD1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</w:rPr>
      </w:pPr>
    </w:p>
    <w:p w14:paraId="25503C37" w14:textId="77777777" w:rsidR="00173756" w:rsidRPr="008F2A3E" w:rsidRDefault="00173756" w:rsidP="00173756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รายการเคลื่อนไหวของเงินกู้ยืมระยะยาวจากสถาบันการเงิน มี</w:t>
      </w:r>
      <w:r w:rsidRPr="008F2A3E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222C819" w14:textId="77777777" w:rsidR="00173756" w:rsidRPr="006B2C49" w:rsidRDefault="00173756" w:rsidP="00BD1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88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05"/>
        <w:gridCol w:w="1107"/>
        <w:gridCol w:w="236"/>
        <w:gridCol w:w="1123"/>
        <w:gridCol w:w="236"/>
        <w:gridCol w:w="1114"/>
        <w:gridCol w:w="239"/>
        <w:gridCol w:w="1129"/>
      </w:tblGrid>
      <w:tr w:rsidR="00FC7A44" w:rsidRPr="0057729E" w14:paraId="4CA1D3AD" w14:textId="77777777" w:rsidTr="002B0ABD">
        <w:trPr>
          <w:cantSplit/>
        </w:trPr>
        <w:tc>
          <w:tcPr>
            <w:tcW w:w="3705" w:type="dxa"/>
          </w:tcPr>
          <w:p w14:paraId="5B6330CF" w14:textId="77777777" w:rsidR="00FC7A44" w:rsidRPr="0057729E" w:rsidRDefault="00FC7A44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84" w:type="dxa"/>
            <w:gridSpan w:val="7"/>
          </w:tcPr>
          <w:p w14:paraId="07546B37" w14:textId="77777777" w:rsidR="00FC7A44" w:rsidRPr="0057729E" w:rsidRDefault="00FC7A44" w:rsidP="00936F8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C7A44" w:rsidRPr="0057729E" w14:paraId="31F31A4D" w14:textId="77777777" w:rsidTr="002B0ABD">
        <w:trPr>
          <w:cantSplit/>
        </w:trPr>
        <w:tc>
          <w:tcPr>
            <w:tcW w:w="3705" w:type="dxa"/>
          </w:tcPr>
          <w:p w14:paraId="7742849D" w14:textId="77777777" w:rsidR="00FC7A44" w:rsidRPr="0057729E" w:rsidRDefault="00FC7A44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66" w:type="dxa"/>
            <w:gridSpan w:val="3"/>
          </w:tcPr>
          <w:p w14:paraId="4DE66309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A722E9B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2972BE16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C7A44" w:rsidRPr="0057729E" w14:paraId="5BDF4C6F" w14:textId="77777777" w:rsidTr="002B0ABD">
        <w:trPr>
          <w:cantSplit/>
        </w:trPr>
        <w:tc>
          <w:tcPr>
            <w:tcW w:w="3705" w:type="dxa"/>
          </w:tcPr>
          <w:p w14:paraId="5644BA50" w14:textId="77777777" w:rsidR="00FC7A44" w:rsidRPr="0057729E" w:rsidRDefault="00FC7A44" w:rsidP="00936F8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C6DB3" w14:textId="41086A22" w:rsidR="00FC7A44" w:rsidRPr="0057729E" w:rsidRDefault="002B0ABD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57729E"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FC7A44" w:rsidRPr="0057729E">
              <w:rPr>
                <w:rFonts w:ascii="Browallia New" w:eastAsia="SimSun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BD6F20"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2F92F50" w14:textId="77777777" w:rsidR="00FC7A44" w:rsidRPr="0057729E" w:rsidRDefault="00FC7A44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8EE40" w14:textId="77777777" w:rsidR="00FC7A44" w:rsidRPr="0057729E" w:rsidRDefault="00BD6F20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FC7A44"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6" w:type="dxa"/>
            <w:vAlign w:val="bottom"/>
          </w:tcPr>
          <w:p w14:paraId="61F8CD16" w14:textId="77777777" w:rsidR="00FC7A44" w:rsidRPr="0057729E" w:rsidRDefault="00FC7A44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0E0BBE8" w14:textId="53C7B959" w:rsidR="00FC7A44" w:rsidRPr="0057729E" w:rsidRDefault="002B0ABD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57729E"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FC7A44" w:rsidRPr="0057729E">
              <w:rPr>
                <w:rFonts w:ascii="Browallia New" w:eastAsia="SimSun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BD6F20"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689570DF" w14:textId="77777777" w:rsidR="00FC7A44" w:rsidRPr="0057729E" w:rsidRDefault="00FC7A44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800B0" w14:textId="77777777" w:rsidR="00FC7A44" w:rsidRPr="0057729E" w:rsidRDefault="00BD6F20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FC7A44"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FC7A44" w:rsidRPr="0057729E" w14:paraId="15029539" w14:textId="77777777" w:rsidTr="002B0ABD">
        <w:trPr>
          <w:cantSplit/>
          <w:trHeight w:val="300"/>
        </w:trPr>
        <w:tc>
          <w:tcPr>
            <w:tcW w:w="3705" w:type="dxa"/>
          </w:tcPr>
          <w:p w14:paraId="208418C4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06B6D3E6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EBD6FA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28A3060B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2BA9F1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3234323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AD38596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6FB8863C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629F8" w:rsidRPr="0057729E" w14:paraId="7132B626" w14:textId="77777777" w:rsidTr="002B0ABD">
        <w:trPr>
          <w:cantSplit/>
        </w:trPr>
        <w:tc>
          <w:tcPr>
            <w:tcW w:w="3705" w:type="dxa"/>
          </w:tcPr>
          <w:p w14:paraId="1F237510" w14:textId="77777777" w:rsidR="003629F8" w:rsidRPr="0057729E" w:rsidRDefault="003629F8" w:rsidP="003629F8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ยอดคงเหลือ ณ วันต้นงวด/ปี</w:t>
            </w:r>
          </w:p>
        </w:tc>
        <w:tc>
          <w:tcPr>
            <w:tcW w:w="1107" w:type="dxa"/>
          </w:tcPr>
          <w:p w14:paraId="2E4EB9FC" w14:textId="5DECC2E4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629F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710,086 </w:t>
            </w:r>
          </w:p>
        </w:tc>
        <w:tc>
          <w:tcPr>
            <w:tcW w:w="236" w:type="dxa"/>
          </w:tcPr>
          <w:p w14:paraId="1D41C3DA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3" w:type="dxa"/>
          </w:tcPr>
          <w:p w14:paraId="7F034AB9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Pr="005772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</w:p>
        </w:tc>
        <w:tc>
          <w:tcPr>
            <w:tcW w:w="236" w:type="dxa"/>
          </w:tcPr>
          <w:p w14:paraId="3C5694D1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097E845" w14:textId="6D68696D" w:rsidR="003629F8" w:rsidRPr="00460699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60699">
              <w:rPr>
                <w:rFonts w:ascii="Browallia New" w:hAnsi="Browallia New" w:cs="Browallia New"/>
                <w:sz w:val="28"/>
                <w:szCs w:val="28"/>
                <w:lang w:val="en-GB"/>
              </w:rPr>
              <w:t>386,679</w:t>
            </w:r>
          </w:p>
        </w:tc>
        <w:tc>
          <w:tcPr>
            <w:tcW w:w="239" w:type="dxa"/>
          </w:tcPr>
          <w:p w14:paraId="3EB690CF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7CDE24B2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Pr="005772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</w:p>
        </w:tc>
      </w:tr>
      <w:tr w:rsidR="003629F8" w:rsidRPr="0057729E" w14:paraId="26032FE8" w14:textId="77777777" w:rsidTr="002B0ABD">
        <w:trPr>
          <w:cantSplit/>
        </w:trPr>
        <w:tc>
          <w:tcPr>
            <w:tcW w:w="3705" w:type="dxa"/>
          </w:tcPr>
          <w:p w14:paraId="4182C8D0" w14:textId="77777777" w:rsidR="003629F8" w:rsidRPr="0057729E" w:rsidRDefault="003629F8" w:rsidP="003629F8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กู้ระหว่างงวด/ปี</w:t>
            </w:r>
          </w:p>
        </w:tc>
        <w:tc>
          <w:tcPr>
            <w:tcW w:w="1107" w:type="dxa"/>
          </w:tcPr>
          <w:p w14:paraId="515EBAE3" w14:textId="5EFD8DCD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629F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83,491 </w:t>
            </w:r>
          </w:p>
        </w:tc>
        <w:tc>
          <w:tcPr>
            <w:tcW w:w="236" w:type="dxa"/>
          </w:tcPr>
          <w:p w14:paraId="3A3482D0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3" w:type="dxa"/>
          </w:tcPr>
          <w:p w14:paraId="0B8B3211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5772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</w:p>
        </w:tc>
        <w:tc>
          <w:tcPr>
            <w:tcW w:w="236" w:type="dxa"/>
          </w:tcPr>
          <w:p w14:paraId="760C7B1B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DBBF35" w14:textId="2DC87F2A" w:rsidR="003629F8" w:rsidRPr="00460699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60699">
              <w:rPr>
                <w:rFonts w:ascii="Browallia New" w:hAnsi="Browallia New" w:cs="Browallia New"/>
                <w:sz w:val="28"/>
                <w:szCs w:val="28"/>
                <w:lang w:val="en-GB"/>
              </w:rPr>
              <w:t>10,666</w:t>
            </w:r>
          </w:p>
        </w:tc>
        <w:tc>
          <w:tcPr>
            <w:tcW w:w="239" w:type="dxa"/>
          </w:tcPr>
          <w:p w14:paraId="24432C99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4012A2FA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Pr="005772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</w:tr>
      <w:tr w:rsidR="003629F8" w:rsidRPr="0057729E" w14:paraId="62212A37" w14:textId="77777777" w:rsidTr="002B0ABD">
        <w:trPr>
          <w:cantSplit/>
        </w:trPr>
        <w:tc>
          <w:tcPr>
            <w:tcW w:w="3705" w:type="dxa"/>
            <w:vAlign w:val="bottom"/>
          </w:tcPr>
          <w:p w14:paraId="63519E03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107" w:type="dxa"/>
          </w:tcPr>
          <w:p w14:paraId="4D27C4E9" w14:textId="4035DDAB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629F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(102,000)</w:t>
            </w:r>
          </w:p>
        </w:tc>
        <w:tc>
          <w:tcPr>
            <w:tcW w:w="236" w:type="dxa"/>
          </w:tcPr>
          <w:p w14:paraId="09BA0719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3" w:type="dxa"/>
          </w:tcPr>
          <w:p w14:paraId="40AF0580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Pr="005772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572DAEA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450D8F" w14:textId="68EAFFBD" w:rsidR="003629F8" w:rsidRPr="00460699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60699">
              <w:rPr>
                <w:rFonts w:ascii="Browallia New" w:hAnsi="Browallia New" w:cs="Browallia New"/>
                <w:sz w:val="28"/>
                <w:szCs w:val="28"/>
                <w:lang w:val="en-GB"/>
              </w:rPr>
              <w:t>(75,300)</w:t>
            </w:r>
          </w:p>
        </w:tc>
        <w:tc>
          <w:tcPr>
            <w:tcW w:w="239" w:type="dxa"/>
          </w:tcPr>
          <w:p w14:paraId="5E261CE3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772F06B4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Pr="005772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3629F8" w:rsidRPr="0057729E" w14:paraId="162D0849" w14:textId="77777777" w:rsidTr="002B0ABD">
        <w:trPr>
          <w:cantSplit/>
        </w:trPr>
        <w:tc>
          <w:tcPr>
            <w:tcW w:w="3705" w:type="dxa"/>
            <w:vAlign w:val="center"/>
          </w:tcPr>
          <w:p w14:paraId="2D5D5F84" w14:textId="77777777" w:rsidR="003629F8" w:rsidRPr="0057729E" w:rsidRDefault="003629F8" w:rsidP="003629F8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ยอดคงเหลือ ณ วันสิ้นงวด/ปี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72261521" w14:textId="6D85CE0C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629F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691,577 </w:t>
            </w:r>
          </w:p>
        </w:tc>
        <w:tc>
          <w:tcPr>
            <w:tcW w:w="236" w:type="dxa"/>
          </w:tcPr>
          <w:p w14:paraId="3A058C73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12" w:space="0" w:color="auto"/>
            </w:tcBorders>
          </w:tcPr>
          <w:p w14:paraId="01E9DC31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Pr="005772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</w:p>
        </w:tc>
        <w:tc>
          <w:tcPr>
            <w:tcW w:w="236" w:type="dxa"/>
          </w:tcPr>
          <w:p w14:paraId="03B0F110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</w:tcPr>
          <w:p w14:paraId="361C9B34" w14:textId="06574BBF" w:rsidR="003629F8" w:rsidRPr="00460699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60699">
              <w:rPr>
                <w:rFonts w:ascii="Browallia New" w:hAnsi="Browallia New" w:cs="Browallia New"/>
                <w:sz w:val="28"/>
                <w:szCs w:val="28"/>
                <w:lang w:val="en-GB"/>
              </w:rPr>
              <w:t>322,045</w:t>
            </w:r>
          </w:p>
        </w:tc>
        <w:tc>
          <w:tcPr>
            <w:tcW w:w="239" w:type="dxa"/>
          </w:tcPr>
          <w:p w14:paraId="027AE0B1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12" w:space="0" w:color="auto"/>
            </w:tcBorders>
          </w:tcPr>
          <w:p w14:paraId="3F0AA371" w14:textId="77777777" w:rsidR="003629F8" w:rsidRPr="0057729E" w:rsidRDefault="003629F8" w:rsidP="0036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Pr="0057729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</w:p>
        </w:tc>
      </w:tr>
    </w:tbl>
    <w:p w14:paraId="0ACE8972" w14:textId="77777777" w:rsidR="006B2C49" w:rsidRDefault="006B2C49" w:rsidP="006B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BE58594" w14:textId="5965EC68" w:rsidR="00B84849" w:rsidRDefault="00046118" w:rsidP="006B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วงเงินสินเชื่อดังกล่าวค้ำประกันโดยการจดจำนองเครื่องจักรและที่ดินพร้อมสิ่งปลูกสร้าง </w:t>
      </w:r>
      <w:r w:rsidR="003C4475">
        <w:rPr>
          <w:rFonts w:ascii="Browallia New" w:hAnsi="Browallia New" w:cs="Browallia New" w:hint="cs"/>
          <w:sz w:val="28"/>
          <w:szCs w:val="28"/>
          <w:cs/>
          <w:lang w:val="en-GB"/>
        </w:rPr>
        <w:t>ตาม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 </w:t>
      </w:r>
      <w:r>
        <w:rPr>
          <w:rFonts w:ascii="Browallia New" w:hAnsi="Browallia New" w:cs="Browallia New"/>
          <w:sz w:val="28"/>
          <w:szCs w:val="28"/>
        </w:rPr>
        <w:t>1</w:t>
      </w:r>
      <w:r w:rsidR="006F1C00">
        <w:rPr>
          <w:rFonts w:ascii="Browallia New" w:hAnsi="Browallia New" w:cs="Browallia New"/>
          <w:sz w:val="28"/>
          <w:szCs w:val="28"/>
        </w:rPr>
        <w:t>1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51D4ABBE" w14:textId="77777777" w:rsidR="001A2F52" w:rsidRDefault="001A2F52" w:rsidP="006B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5B86E33" w14:textId="6ED54708" w:rsidR="006B28A3" w:rsidRPr="006B28A3" w:rsidRDefault="006B28A3" w:rsidP="006B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B28A3">
        <w:rPr>
          <w:rFonts w:ascii="Browallia New" w:hAnsi="Browallia New" w:cs="Browallia New"/>
          <w:sz w:val="28"/>
          <w:szCs w:val="28"/>
          <w:cs/>
          <w:lang w:val="en-GB"/>
        </w:rPr>
        <w:t>ณ วันที่</w:t>
      </w:r>
      <w:r w:rsidRPr="006B28A3">
        <w:rPr>
          <w:rFonts w:ascii="Browallia New" w:hAnsi="Browallia New" w:cs="Browallia New"/>
          <w:sz w:val="28"/>
          <w:szCs w:val="28"/>
          <w:lang w:val="en-GB"/>
        </w:rPr>
        <w:t xml:space="preserve"> 31</w:t>
      </w:r>
      <w:r w:rsidRPr="006B28A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ธันวาคม</w:t>
      </w:r>
      <w:r w:rsidRPr="006B28A3">
        <w:rPr>
          <w:rFonts w:ascii="Browallia New" w:hAnsi="Browallia New" w:cs="Browallia New"/>
          <w:sz w:val="28"/>
          <w:szCs w:val="28"/>
          <w:lang w:val="en-GB"/>
        </w:rPr>
        <w:t xml:space="preserve"> 2560 </w:t>
      </w:r>
      <w:r w:rsidRPr="006B28A3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ไม่สามารถดำรงอัตราส่วนความสามารถในการชำระหนี้ตามที่ระบุไว้ในสัญญากู้ยืมกับสถาบันการเงินได้ ซึ่งไม่เป็นไปตามเงื่อนไขของสัญญาเงินกู้ยืม ดังนั้น บริษัทจึงได้จัดประเภทเงินกู้ยืมดังกล่าวเป็นหนี้สินหมุนเวียนในงบแสดงฐานะการเงิน ทั้งนี้ ในระหว่างงวด</w:t>
      </w:r>
      <w:r w:rsidR="0057729E">
        <w:rPr>
          <w:rFonts w:ascii="Browallia New" w:hAnsi="Browallia New" w:cs="Browallia New" w:hint="cs"/>
          <w:sz w:val="28"/>
          <w:szCs w:val="28"/>
          <w:cs/>
          <w:lang w:val="en-GB"/>
        </w:rPr>
        <w:t>เก้า</w:t>
      </w:r>
      <w:r w:rsidR="002B0ABD">
        <w:rPr>
          <w:rFonts w:ascii="Browallia New" w:hAnsi="Browallia New" w:cs="Browallia New" w:hint="cs"/>
          <w:sz w:val="28"/>
          <w:szCs w:val="28"/>
          <w:cs/>
          <w:lang w:val="en-GB"/>
        </w:rPr>
        <w:t>เดือน</w:t>
      </w:r>
      <w:r w:rsidRPr="006B28A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สิ้นสุดวันที่ </w:t>
      </w:r>
      <w:r w:rsidR="002B0ABD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57729E" w:rsidRPr="0057729E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6B28A3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2561 </w:t>
      </w:r>
      <w:r w:rsidRPr="006B28A3">
        <w:rPr>
          <w:rFonts w:ascii="Browallia New" w:hAnsi="Browallia New" w:cs="Browallia New"/>
          <w:sz w:val="28"/>
          <w:szCs w:val="28"/>
          <w:cs/>
          <w:lang w:val="en-GB"/>
        </w:rPr>
        <w:t>บริษัทได้รับหนังสือผ่อนผันเงื่อนไขดังกล่าวจากสถาบันการเงินแล้ว บริษัทจึงได้จัดประเภทเงินกู้ยืมดังกล่าวเป็นหนี้สิน</w:t>
      </w:r>
      <w:r w:rsidR="0057729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        </w:t>
      </w:r>
      <w:r w:rsidRPr="006B28A3">
        <w:rPr>
          <w:rFonts w:ascii="Browallia New" w:hAnsi="Browallia New" w:cs="Browallia New"/>
          <w:sz w:val="28"/>
          <w:szCs w:val="28"/>
          <w:cs/>
          <w:lang w:val="en-GB"/>
        </w:rPr>
        <w:t>ไม่หมุนเวียนในงบแสดงฐานะการเงิน</w:t>
      </w:r>
    </w:p>
    <w:p w14:paraId="7F685B69" w14:textId="77777777" w:rsidR="00893D63" w:rsidRDefault="00893D63" w:rsidP="00893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187D6E2" w14:textId="5FA9BA10" w:rsidR="00371706" w:rsidRPr="00B84849" w:rsidRDefault="00371706" w:rsidP="001A003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8484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การเปิดเผยข้อมูลเครื่องมือทางการเงิน</w:t>
      </w:r>
    </w:p>
    <w:p w14:paraId="334B932A" w14:textId="77777777" w:rsidR="00CA3DC0" w:rsidRPr="00437549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75597DC8" w14:textId="77777777" w:rsidR="00CA3DC0" w:rsidRPr="0057729E" w:rsidRDefault="00CA3DC0" w:rsidP="00FC2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57729E">
        <w:rPr>
          <w:rFonts w:ascii="Browallia New" w:hAnsi="Browallia New" w:cs="Browallia New"/>
          <w:i/>
          <w:iCs/>
          <w:sz w:val="28"/>
          <w:szCs w:val="28"/>
          <w:cs/>
        </w:rPr>
        <w:t>ความเสี่ยงของอัตราแลกเปลี่ยนเงินตราต่างประเทศ</w:t>
      </w:r>
    </w:p>
    <w:p w14:paraId="053B6576" w14:textId="77777777" w:rsidR="00CA3DC0" w:rsidRPr="0057729E" w:rsidRDefault="00CA3DC0" w:rsidP="00FC2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52B00076" w14:textId="36663442" w:rsidR="00DE069E" w:rsidRDefault="00CA3DC0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57729E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</w:t>
      </w:r>
      <w:r w:rsidR="004F7754" w:rsidRPr="0057729E">
        <w:rPr>
          <w:rFonts w:ascii="Browallia New" w:hAnsi="Browallia New" w:cs="Browallia New" w:hint="cs"/>
          <w:sz w:val="28"/>
          <w:szCs w:val="28"/>
          <w:cs/>
        </w:rPr>
        <w:t>สินทรัพย์และหนี้สิน</w:t>
      </w:r>
      <w:r w:rsidRPr="0057729E">
        <w:rPr>
          <w:rFonts w:ascii="Browallia New" w:hAnsi="Browallia New" w:cs="Browallia New"/>
          <w:sz w:val="28"/>
          <w:szCs w:val="28"/>
          <w:cs/>
        </w:rPr>
        <w:t>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 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09EF9023" w14:textId="77777777" w:rsidR="00221201" w:rsidRPr="0057729E" w:rsidRDefault="00221201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450E893B" w14:textId="3FF613EF" w:rsidR="004E53AA" w:rsidRPr="0057729E" w:rsidRDefault="004E53AA" w:rsidP="008F1AAC">
      <w:pPr>
        <w:tabs>
          <w:tab w:val="clear" w:pos="454"/>
          <w:tab w:val="clear" w:pos="907"/>
          <w:tab w:val="left" w:pos="450"/>
          <w:tab w:val="left" w:pos="630"/>
          <w:tab w:val="left" w:pos="2160"/>
          <w:tab w:val="left" w:pos="6120"/>
          <w:tab w:val="left" w:pos="648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5236939" w14:textId="5F2FBCD4" w:rsidR="00FC7663" w:rsidRDefault="00371706" w:rsidP="004242A0">
      <w:pPr>
        <w:tabs>
          <w:tab w:val="clear" w:pos="454"/>
          <w:tab w:val="clear" w:pos="907"/>
          <w:tab w:val="left" w:pos="450"/>
          <w:tab w:val="left" w:pos="2160"/>
          <w:tab w:val="left" w:pos="6120"/>
          <w:tab w:val="left" w:pos="6480"/>
        </w:tabs>
        <w:spacing w:line="240" w:lineRule="auto"/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7729E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 xml:space="preserve">ณ วันที่ </w:t>
      </w:r>
      <w:r w:rsidR="002B0ABD" w:rsidRPr="0057729E">
        <w:rPr>
          <w:rFonts w:ascii="Browallia New" w:hAnsi="Browallia New" w:cs="Browallia New"/>
          <w:sz w:val="28"/>
          <w:szCs w:val="28"/>
        </w:rPr>
        <w:t xml:space="preserve">30 </w:t>
      </w:r>
      <w:r w:rsidR="0057729E" w:rsidRPr="0057729E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F601D4" w:rsidRPr="0057729E">
        <w:rPr>
          <w:rFonts w:ascii="Browallia New" w:eastAsia="SimSun" w:hAnsi="Browallia New" w:cs="Browallia New"/>
          <w:sz w:val="28"/>
          <w:szCs w:val="28"/>
          <w:cs/>
          <w:lang w:val="en-GB"/>
        </w:rPr>
        <w:t xml:space="preserve"> </w:t>
      </w:r>
      <w:r w:rsidR="00BD6F20" w:rsidRPr="0057729E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F601D4" w:rsidRPr="0057729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57729E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2324F3" w:rsidRPr="0057729E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 w:rsidRPr="0057729E">
        <w:rPr>
          <w:rFonts w:ascii="Browallia New" w:hAnsi="Browallia New" w:cs="Browallia New"/>
          <w:color w:val="000000"/>
          <w:sz w:val="28"/>
          <w:szCs w:val="28"/>
          <w:cs/>
        </w:rPr>
        <w:t>มีสินทรัพย์และหนี้สินทางการเงินที่เป็นสกุลเงินตราต่างประเทศที่ไม่ได้ทำการป้องกันความเสี่ยง</w:t>
      </w:r>
      <w:r w:rsidR="00A14A44" w:rsidRPr="0057729E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Pr="0057729E">
        <w:rPr>
          <w:rFonts w:ascii="Browallia New" w:hAnsi="Browallia New" w:cs="Browallia New"/>
          <w:color w:val="000000"/>
          <w:sz w:val="28"/>
          <w:szCs w:val="28"/>
          <w:cs/>
        </w:rPr>
        <w:t xml:space="preserve">ดังนี้  </w:t>
      </w:r>
    </w:p>
    <w:p w14:paraId="456BF63E" w14:textId="77777777" w:rsidR="00221201" w:rsidRPr="004242A0" w:rsidRDefault="00221201" w:rsidP="004242A0">
      <w:pPr>
        <w:tabs>
          <w:tab w:val="clear" w:pos="454"/>
          <w:tab w:val="clear" w:pos="907"/>
          <w:tab w:val="left" w:pos="450"/>
          <w:tab w:val="left" w:pos="2160"/>
          <w:tab w:val="left" w:pos="6120"/>
          <w:tab w:val="left" w:pos="6480"/>
        </w:tabs>
        <w:spacing w:line="240" w:lineRule="auto"/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13"/>
        <w:gridCol w:w="1548"/>
        <w:gridCol w:w="1530"/>
        <w:gridCol w:w="1530"/>
        <w:gridCol w:w="1530"/>
      </w:tblGrid>
      <w:tr w:rsidR="00FC7663" w:rsidRPr="0057729E" w14:paraId="58EBB314" w14:textId="77777777" w:rsidTr="007122DA">
        <w:trPr>
          <w:cantSplit/>
        </w:trPr>
        <w:tc>
          <w:tcPr>
            <w:tcW w:w="2669" w:type="dxa"/>
            <w:vAlign w:val="bottom"/>
          </w:tcPr>
          <w:p w14:paraId="4A88808E" w14:textId="77777777" w:rsidR="00FC7663" w:rsidRPr="0057729E" w:rsidRDefault="00FC7663" w:rsidP="005C4E3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091" w:type="dxa"/>
            <w:gridSpan w:val="3"/>
            <w:vAlign w:val="bottom"/>
          </w:tcPr>
          <w:p w14:paraId="71B8A10C" w14:textId="77777777" w:rsidR="00FC7663" w:rsidRPr="0057729E" w:rsidRDefault="00E44889" w:rsidP="006312E6">
            <w:pPr>
              <w:pBdr>
                <w:bottom w:val="single" w:sz="4" w:space="1" w:color="auto"/>
              </w:pBdr>
              <w:tabs>
                <w:tab w:val="clear" w:pos="907"/>
              </w:tabs>
              <w:ind w:firstLine="1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530744EA" w14:textId="77777777" w:rsidR="00FC7663" w:rsidRPr="0057729E" w:rsidRDefault="00FC7663" w:rsidP="006312E6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</w:t>
            </w:r>
            <w:r w:rsidRPr="0057729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</w:t>
            </w:r>
          </w:p>
        </w:tc>
      </w:tr>
      <w:tr w:rsidR="00E44889" w:rsidRPr="0057729E" w14:paraId="0E858525" w14:textId="77777777" w:rsidTr="007122DA">
        <w:tc>
          <w:tcPr>
            <w:tcW w:w="2669" w:type="dxa"/>
            <w:vAlign w:val="bottom"/>
          </w:tcPr>
          <w:p w14:paraId="6541D995" w14:textId="77777777" w:rsidR="00E44889" w:rsidRPr="0057729E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gridSpan w:val="2"/>
            <w:vAlign w:val="bottom"/>
          </w:tcPr>
          <w:p w14:paraId="2A4528BC" w14:textId="77777777" w:rsidR="00E44889" w:rsidRPr="0057729E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14:paraId="3A387496" w14:textId="77777777" w:rsidR="00E44889" w:rsidRPr="0057729E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vAlign w:val="bottom"/>
          </w:tcPr>
          <w:p w14:paraId="22DD727D" w14:textId="77777777" w:rsidR="00E44889" w:rsidRPr="0057729E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14:paraId="247DF0A4" w14:textId="77777777" w:rsidR="00E44889" w:rsidRPr="0057729E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</w:t>
            </w:r>
          </w:p>
        </w:tc>
      </w:tr>
      <w:tr w:rsidR="00E44889" w:rsidRPr="0057729E" w14:paraId="6D1A25A6" w14:textId="77777777" w:rsidTr="007122DA">
        <w:tc>
          <w:tcPr>
            <w:tcW w:w="2669" w:type="dxa"/>
            <w:vAlign w:val="bottom"/>
          </w:tcPr>
          <w:p w14:paraId="33518D72" w14:textId="77777777" w:rsidR="00E44889" w:rsidRPr="0057729E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61" w:type="dxa"/>
            <w:gridSpan w:val="2"/>
            <w:vAlign w:val="bottom"/>
          </w:tcPr>
          <w:p w14:paraId="5AAC204F" w14:textId="77777777" w:rsidR="00E44889" w:rsidRPr="0057729E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186064FF" w14:textId="77777777" w:rsidR="00E44889" w:rsidRPr="0057729E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450F4C80" w14:textId="77777777" w:rsidR="00E44889" w:rsidRPr="0057729E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76F69760" w14:textId="77777777" w:rsidR="00E44889" w:rsidRPr="0057729E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</w:tr>
      <w:tr w:rsidR="00E44889" w:rsidRPr="0057729E" w14:paraId="68D1C045" w14:textId="77777777" w:rsidTr="007122DA">
        <w:tc>
          <w:tcPr>
            <w:tcW w:w="2669" w:type="dxa"/>
            <w:vAlign w:val="bottom"/>
          </w:tcPr>
          <w:p w14:paraId="1F23412D" w14:textId="77777777" w:rsidR="00E44889" w:rsidRPr="0057729E" w:rsidRDefault="00E44889" w:rsidP="00E44889">
            <w:pPr>
              <w:pStyle w:val="Heading2"/>
              <w:ind w:right="-108"/>
              <w:rPr>
                <w:rFonts w:ascii="Browallia New" w:hAnsi="Browallia New" w:cs="Browalli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61" w:type="dxa"/>
            <w:gridSpan w:val="2"/>
            <w:vAlign w:val="bottom"/>
          </w:tcPr>
          <w:p w14:paraId="2688162B" w14:textId="77777777" w:rsidR="00E44889" w:rsidRPr="0057729E" w:rsidRDefault="00E44889" w:rsidP="00E44889">
            <w:pPr>
              <w:tabs>
                <w:tab w:val="decimal" w:pos="1152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DC739A6" w14:textId="77777777" w:rsidR="00E44889" w:rsidRPr="0057729E" w:rsidRDefault="00E44889" w:rsidP="00E44889">
            <w:pPr>
              <w:tabs>
                <w:tab w:val="decimal" w:pos="1152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EFB80D3" w14:textId="77777777" w:rsidR="00E44889" w:rsidRPr="0057729E" w:rsidRDefault="00E44889" w:rsidP="00E44889">
            <w:pPr>
              <w:tabs>
                <w:tab w:val="clear" w:pos="907"/>
                <w:tab w:val="decimal" w:pos="882"/>
              </w:tabs>
              <w:ind w:left="34" w:right="-2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18A1198" w14:textId="77777777" w:rsidR="00E44889" w:rsidRPr="0057729E" w:rsidRDefault="00E44889" w:rsidP="00E44889">
            <w:pPr>
              <w:tabs>
                <w:tab w:val="clear" w:pos="907"/>
                <w:tab w:val="decimal" w:pos="882"/>
              </w:tabs>
              <w:ind w:left="34" w:right="-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D6842" w:rsidRPr="0057729E" w14:paraId="698A021F" w14:textId="77777777" w:rsidTr="007122DA">
        <w:trPr>
          <w:trHeight w:val="366"/>
        </w:trPr>
        <w:tc>
          <w:tcPr>
            <w:tcW w:w="2682" w:type="dxa"/>
            <w:gridSpan w:val="2"/>
            <w:vAlign w:val="bottom"/>
          </w:tcPr>
          <w:p w14:paraId="34E57F3F" w14:textId="77777777" w:rsidR="00ED6842" w:rsidRPr="0057729E" w:rsidRDefault="00ED6842" w:rsidP="00ED6842">
            <w:pPr>
              <w:pStyle w:val="Heading2"/>
              <w:ind w:right="-108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548" w:type="dxa"/>
            <w:vAlign w:val="bottom"/>
          </w:tcPr>
          <w:p w14:paraId="634F5B97" w14:textId="3BD5D124" w:rsidR="00ED6842" w:rsidRPr="006B2C49" w:rsidRDefault="00ED6842" w:rsidP="00ED6842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2C49">
              <w:rPr>
                <w:rFonts w:ascii="Browallia New" w:hAnsi="Browallia New" w:cs="Browallia New"/>
                <w:sz w:val="28"/>
                <w:szCs w:val="28"/>
              </w:rPr>
              <w:t>10,147</w:t>
            </w:r>
          </w:p>
        </w:tc>
        <w:tc>
          <w:tcPr>
            <w:tcW w:w="1530" w:type="dxa"/>
          </w:tcPr>
          <w:p w14:paraId="7679A989" w14:textId="1642019D" w:rsidR="00ED6842" w:rsidRPr="006B2C49" w:rsidRDefault="00C652ED" w:rsidP="00ED6842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4,727,281</w:t>
            </w:r>
          </w:p>
        </w:tc>
        <w:tc>
          <w:tcPr>
            <w:tcW w:w="1530" w:type="dxa"/>
            <w:vAlign w:val="bottom"/>
          </w:tcPr>
          <w:p w14:paraId="3469EC60" w14:textId="09FB34D7" w:rsidR="00ED6842" w:rsidRPr="005A0EEB" w:rsidRDefault="00ED6842" w:rsidP="00ED6842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10,147</w:t>
            </w:r>
          </w:p>
        </w:tc>
        <w:tc>
          <w:tcPr>
            <w:tcW w:w="1530" w:type="dxa"/>
          </w:tcPr>
          <w:p w14:paraId="5E9DDF3D" w14:textId="0526C88B" w:rsidR="00ED6842" w:rsidRPr="0057729E" w:rsidRDefault="00ED6842" w:rsidP="00ED6842">
            <w:pPr>
              <w:tabs>
                <w:tab w:val="clear" w:pos="1644"/>
              </w:tabs>
              <w:ind w:left="-157" w:right="-735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1B3ED5AE" w14:textId="77777777" w:rsidR="0020035F" w:rsidRPr="0057729E" w:rsidRDefault="0020035F" w:rsidP="002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4982942" w14:textId="77777777" w:rsidR="003251F5" w:rsidRPr="008F2A3E" w:rsidRDefault="003251F5" w:rsidP="0057729E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 w:hanging="459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ส่วนงานดำเนินงาน</w:t>
      </w:r>
      <w:r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6C73B9E4" w14:textId="77777777" w:rsidR="00EE66CF" w:rsidRPr="001B6F83" w:rsidRDefault="00EE66CF" w:rsidP="00EE6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EAF55C4" w14:textId="2D1A0760" w:rsidR="00854033" w:rsidRDefault="00EE66CF" w:rsidP="001A0039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คือส่วนงานธุรกิจผลิตและขายผลิตภัณฑ์คอนกรีต</w:t>
      </w:r>
      <w:r w:rsidR="00FB53CD" w:rsidRPr="008F2A3E">
        <w:rPr>
          <w:rFonts w:ascii="Browallia New" w:hAnsi="Browallia New" w:cs="Browallia New" w:hint="cs"/>
          <w:sz w:val="28"/>
          <w:szCs w:val="28"/>
          <w:cs/>
        </w:rPr>
        <w:t>สำเร็จรูป</w:t>
      </w:r>
      <w:r w:rsidR="00521181" w:rsidRPr="008F2A3E">
        <w:rPr>
          <w:rFonts w:ascii="Browallia New" w:hAnsi="Browallia New" w:cs="Browallia New" w:hint="cs"/>
          <w:sz w:val="28"/>
          <w:szCs w:val="28"/>
          <w:cs/>
        </w:rPr>
        <w:t>เพื่อใช้ในการก่อสร้าง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ดำเนินธุรกิจในเขตภูมิศาสตร์ในประเทศไทย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8876D6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1F5F96CF" w14:textId="7FA33734" w:rsidR="0057729E" w:rsidRDefault="0057729E" w:rsidP="00942BE4">
      <w:pPr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1BBEFE0" w14:textId="37106A91" w:rsidR="008A5461" w:rsidRPr="00192B3C" w:rsidRDefault="00371706" w:rsidP="0057729E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right="1800" w:hanging="468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192B3C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ภาระผูกพันและหนี้สินที่อาจเกิดขึ้น</w:t>
      </w:r>
    </w:p>
    <w:p w14:paraId="61EE43C2" w14:textId="77777777" w:rsidR="00DE069E" w:rsidRPr="008F2A3E" w:rsidRDefault="00DE069E" w:rsidP="00274C4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vanish/>
          <w:spacing w:val="-4"/>
          <w:sz w:val="28"/>
          <w:szCs w:val="28"/>
          <w:cs/>
        </w:rPr>
      </w:pPr>
    </w:p>
    <w:p w14:paraId="0CAA4C16" w14:textId="77777777" w:rsidR="00DE069E" w:rsidRPr="008F2A3E" w:rsidRDefault="00DE069E" w:rsidP="00274C4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vanish/>
          <w:spacing w:val="-4"/>
          <w:sz w:val="28"/>
          <w:szCs w:val="28"/>
          <w:cs/>
        </w:rPr>
      </w:pPr>
    </w:p>
    <w:p w14:paraId="7C359CF7" w14:textId="77777777" w:rsidR="00D95F0B" w:rsidRPr="0057729E" w:rsidRDefault="00D95F0B" w:rsidP="00154E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2FD399AE" w14:textId="3F01FD71" w:rsidR="00D83556" w:rsidRPr="0057729E" w:rsidRDefault="00D95F0B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57729E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57729E">
        <w:rPr>
          <w:rFonts w:ascii="Browallia New" w:hAnsi="Browallia New" w:cs="Browallia New"/>
          <w:sz w:val="28"/>
          <w:szCs w:val="28"/>
          <w:cs/>
        </w:rPr>
        <w:t>มีสัญญาขายสินค้าและให้บริการกับลูกค้าซึ่งยังไม่ได้ส่งมอบสินค้าหรือยังไม่ได้ส่งมอบงานบริการ</w:t>
      </w:r>
      <w:r w:rsidR="001A0039" w:rsidRPr="0057729E">
        <w:rPr>
          <w:rFonts w:ascii="Browallia New" w:hAnsi="Browallia New" w:cs="Browallia New"/>
          <w:sz w:val="28"/>
          <w:szCs w:val="28"/>
        </w:rPr>
        <w:t xml:space="preserve">           </w:t>
      </w:r>
      <w:r w:rsidRPr="0057729E">
        <w:rPr>
          <w:rFonts w:ascii="Browallia New" w:hAnsi="Browallia New" w:cs="Browallia New"/>
          <w:sz w:val="28"/>
          <w:szCs w:val="28"/>
          <w:cs/>
        </w:rPr>
        <w:t xml:space="preserve">เป็นจำนวนเงินรวม </w:t>
      </w:r>
      <w:bookmarkStart w:id="5" w:name="_Hlk521422775"/>
      <w:r w:rsidR="002861FF" w:rsidRPr="00460699">
        <w:rPr>
          <w:rFonts w:ascii="Browallia New" w:hAnsi="Browallia New" w:cs="Browallia New"/>
          <w:sz w:val="28"/>
          <w:szCs w:val="28"/>
          <w:lang w:val="en-GB"/>
        </w:rPr>
        <w:t>2,</w:t>
      </w:r>
      <w:r w:rsidR="00372CE8" w:rsidRPr="00460699">
        <w:rPr>
          <w:rFonts w:ascii="Browallia New" w:hAnsi="Browallia New" w:cs="Browallia New"/>
          <w:sz w:val="28"/>
          <w:szCs w:val="28"/>
          <w:lang w:val="en-GB"/>
        </w:rPr>
        <w:t>303.11</w:t>
      </w:r>
      <w:r w:rsidR="002861FF" w:rsidRPr="0057729E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5"/>
      <w:r w:rsidRPr="0057729E">
        <w:rPr>
          <w:rFonts w:ascii="Browallia New" w:hAnsi="Browallia New" w:cs="Browallia New"/>
          <w:sz w:val="28"/>
          <w:szCs w:val="28"/>
          <w:cs/>
        </w:rPr>
        <w:t>ล้านบา</w:t>
      </w:r>
      <w:r w:rsidR="00C95748" w:rsidRPr="0057729E">
        <w:rPr>
          <w:rFonts w:ascii="Browallia New" w:hAnsi="Browallia New" w:cs="Browallia New" w:hint="cs"/>
          <w:sz w:val="28"/>
          <w:szCs w:val="28"/>
          <w:cs/>
        </w:rPr>
        <w:t>ท</w:t>
      </w:r>
    </w:p>
    <w:p w14:paraId="2F2047B3" w14:textId="77777777" w:rsidR="00C175F4" w:rsidRPr="0057729E" w:rsidRDefault="00C175F4" w:rsidP="00D835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z w:val="24"/>
          <w:szCs w:val="24"/>
        </w:rPr>
      </w:pPr>
    </w:p>
    <w:p w14:paraId="65C32AD3" w14:textId="180BF328" w:rsidR="00D83556" w:rsidRPr="0057729E" w:rsidRDefault="00371706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57729E">
        <w:rPr>
          <w:rFonts w:ascii="Browallia New" w:hAnsi="Browallia New" w:cs="Browallia New"/>
          <w:sz w:val="28"/>
          <w:szCs w:val="28"/>
          <w:cs/>
        </w:rPr>
        <w:t>บริษัทมีหนี้สินที่อาจเกิดขึ้นจากการที่ธนาคารออกหนังสือค้ำประกัน</w:t>
      </w:r>
      <w:r w:rsidR="00E1048D" w:rsidRPr="0057729E">
        <w:rPr>
          <w:rFonts w:ascii="Browallia New" w:hAnsi="Browallia New" w:cs="Browallia New"/>
          <w:sz w:val="28"/>
          <w:szCs w:val="28"/>
          <w:cs/>
        </w:rPr>
        <w:t>สำหรับการปฏิบัติตามสัญญาและการใช้ไฟฟ้า พร้อมทั้งได้นำเงินฝากประจำของบริษัท และที่ดินบางส่วนพร้อมสิ่งปลูกสร้างของบริษัทไปเป็นหลักประกันหนังสือค้ำประกันดังกล</w:t>
      </w:r>
      <w:r w:rsidR="008E687F" w:rsidRPr="0057729E">
        <w:rPr>
          <w:rFonts w:ascii="Browallia New" w:hAnsi="Browallia New" w:cs="Browallia New" w:hint="cs"/>
          <w:sz w:val="28"/>
          <w:szCs w:val="28"/>
          <w:cs/>
        </w:rPr>
        <w:t>่าว ดังต่อไปนี้</w:t>
      </w:r>
    </w:p>
    <w:p w14:paraId="0B4EDDA3" w14:textId="77777777" w:rsidR="0020035F" w:rsidRPr="0057729E" w:rsidRDefault="002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22"/>
          <w:szCs w:val="22"/>
        </w:rPr>
      </w:pPr>
    </w:p>
    <w:tbl>
      <w:tblPr>
        <w:tblW w:w="8358" w:type="dxa"/>
        <w:tblInd w:w="9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57"/>
        <w:gridCol w:w="2160"/>
        <w:gridCol w:w="171"/>
        <w:gridCol w:w="2070"/>
      </w:tblGrid>
      <w:tr w:rsidR="008E687F" w:rsidRPr="0004055B" w14:paraId="65BF6A6C" w14:textId="77777777" w:rsidTr="0057729E">
        <w:trPr>
          <w:cantSplit/>
          <w:trHeight w:val="24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B9968CA" w14:textId="77777777" w:rsidR="008E687F" w:rsidRPr="0004055B" w:rsidRDefault="008E687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7"/>
                <w:szCs w:val="27"/>
              </w:rPr>
            </w:pPr>
            <w:bookmarkStart w:id="6" w:name="_Hlk513819362"/>
          </w:p>
        </w:tc>
        <w:tc>
          <w:tcPr>
            <w:tcW w:w="2160" w:type="dxa"/>
          </w:tcPr>
          <w:p w14:paraId="7755FE86" w14:textId="77777777" w:rsidR="008E687F" w:rsidRPr="0004055B" w:rsidRDefault="008E687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71" w:type="dxa"/>
            <w:tcBorders>
              <w:right w:val="nil"/>
            </w:tcBorders>
          </w:tcPr>
          <w:p w14:paraId="39123F4F" w14:textId="77777777" w:rsidR="008E687F" w:rsidRPr="0004055B" w:rsidRDefault="008E687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070" w:type="dxa"/>
            <w:tcBorders>
              <w:left w:val="nil"/>
            </w:tcBorders>
          </w:tcPr>
          <w:p w14:paraId="0C139172" w14:textId="37A0A87B" w:rsidR="008E687F" w:rsidRPr="0004055B" w:rsidRDefault="008E687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(หน่วย : </w:t>
            </w:r>
            <w:r w:rsidR="008C550D">
              <w:rPr>
                <w:rFonts w:ascii="Browallia New" w:hAnsi="Browallia New" w:cs="Browallia New" w:hint="cs"/>
                <w:sz w:val="27"/>
                <w:szCs w:val="27"/>
                <w:cs/>
              </w:rPr>
              <w:t>พัน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บาท)</w:t>
            </w:r>
          </w:p>
        </w:tc>
      </w:tr>
      <w:tr w:rsidR="008E687F" w:rsidRPr="0004055B" w14:paraId="6A098C65" w14:textId="77777777" w:rsidTr="0057729E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B62B149" w14:textId="77777777" w:rsidR="008E687F" w:rsidRPr="0004055B" w:rsidRDefault="008E687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438279F" w14:textId="77777777" w:rsidR="008E687F" w:rsidRPr="0004055B" w:rsidRDefault="008E687F" w:rsidP="003562D3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71" w:type="dxa"/>
          </w:tcPr>
          <w:p w14:paraId="4954BA08" w14:textId="77777777" w:rsidR="008E687F" w:rsidRPr="0004055B" w:rsidRDefault="008E687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719262" w14:textId="77777777" w:rsidR="008E687F" w:rsidRPr="0004055B" w:rsidRDefault="008E687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8E687F" w:rsidRPr="0004055B" w14:paraId="62C1DF7C" w14:textId="77777777" w:rsidTr="0057729E">
        <w:trPr>
          <w:cantSplit/>
          <w:trHeight w:val="345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B5BF3E2" w14:textId="77777777" w:rsidR="008E687F" w:rsidRPr="0004055B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1A7DBDF" w14:textId="77777777" w:rsidR="008E687F" w:rsidRPr="0004055B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7"/>
                <w:szCs w:val="27"/>
              </w:rPr>
            </w:pPr>
          </w:p>
        </w:tc>
        <w:tc>
          <w:tcPr>
            <w:tcW w:w="171" w:type="dxa"/>
          </w:tcPr>
          <w:p w14:paraId="7FAAF1BE" w14:textId="77777777" w:rsidR="008E687F" w:rsidRPr="0004055B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7"/>
                <w:szCs w:val="27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5C091044" w14:textId="77777777" w:rsidR="008E687F" w:rsidRPr="0004055B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7"/>
                <w:szCs w:val="27"/>
              </w:rPr>
            </w:pPr>
          </w:p>
        </w:tc>
      </w:tr>
      <w:tr w:rsidR="00682090" w:rsidRPr="0004055B" w14:paraId="27289B84" w14:textId="77777777" w:rsidTr="0057729E">
        <w:trPr>
          <w:cantSplit/>
          <w:trHeight w:val="355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2A78FA2" w14:textId="77777777" w:rsidR="00682090" w:rsidRPr="0004055B" w:rsidRDefault="00682090" w:rsidP="00682090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หนี้สินที่อาจเกิดขึ้นจากการค้ำประกัน</w:t>
            </w:r>
          </w:p>
        </w:tc>
        <w:tc>
          <w:tcPr>
            <w:tcW w:w="2160" w:type="dxa"/>
          </w:tcPr>
          <w:p w14:paraId="313E0FCC" w14:textId="0238BD2C" w:rsidR="00682090" w:rsidRPr="006B2C49" w:rsidRDefault="006601B0" w:rsidP="0057729E">
            <w:pPr>
              <w:ind w:left="-157" w:right="9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B2C49">
              <w:rPr>
                <w:rFonts w:ascii="Browallia New" w:hAnsi="Browallia New" w:cs="Browallia New"/>
                <w:sz w:val="27"/>
                <w:szCs w:val="27"/>
              </w:rPr>
              <w:t>239,026</w:t>
            </w:r>
          </w:p>
        </w:tc>
        <w:tc>
          <w:tcPr>
            <w:tcW w:w="171" w:type="dxa"/>
          </w:tcPr>
          <w:p w14:paraId="34F0C5B3" w14:textId="77777777" w:rsidR="00682090" w:rsidRPr="006B2C49" w:rsidRDefault="00682090" w:rsidP="00682090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3DD2D89" w14:textId="347ADE7C" w:rsidR="00682090" w:rsidRPr="006B2C49" w:rsidRDefault="006601B0" w:rsidP="00682090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B2C49">
              <w:rPr>
                <w:rFonts w:ascii="Browallia New" w:hAnsi="Browallia New" w:cs="Browallia New"/>
                <w:sz w:val="27"/>
                <w:szCs w:val="27"/>
              </w:rPr>
              <w:t>23</w:t>
            </w:r>
            <w:r w:rsidR="004112D5">
              <w:rPr>
                <w:rFonts w:ascii="Browallia New" w:hAnsi="Browallia New" w:cs="Browallia New"/>
                <w:sz w:val="27"/>
                <w:szCs w:val="27"/>
              </w:rPr>
              <w:t>6</w:t>
            </w:r>
            <w:r w:rsidRPr="006B2C49">
              <w:rPr>
                <w:rFonts w:ascii="Browallia New" w:hAnsi="Browallia New" w:cs="Browallia New"/>
                <w:sz w:val="27"/>
                <w:szCs w:val="27"/>
              </w:rPr>
              <w:t>,026</w:t>
            </w:r>
          </w:p>
        </w:tc>
      </w:tr>
      <w:bookmarkEnd w:id="6"/>
    </w:tbl>
    <w:p w14:paraId="5BD2195E" w14:textId="4B208879" w:rsidR="00221201" w:rsidRDefault="00221201" w:rsidP="005772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A205D21" w14:textId="77777777" w:rsidR="00221201" w:rsidRDefault="00221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28D294BC" w14:textId="252FAC73" w:rsidR="00371706" w:rsidRPr="0057729E" w:rsidRDefault="00371706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15EA2">
        <w:rPr>
          <w:rFonts w:ascii="Browallia New" w:hAnsi="Browallia New" w:cs="Browallia New"/>
          <w:sz w:val="28"/>
          <w:szCs w:val="28"/>
          <w:cs/>
        </w:rPr>
        <w:lastRenderedPageBreak/>
        <w:t>บริษัท</w:t>
      </w:r>
      <w:r w:rsidR="004112D5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D15EA2">
        <w:rPr>
          <w:rFonts w:ascii="Browallia New" w:hAnsi="Browallia New" w:cs="Browallia New"/>
          <w:sz w:val="28"/>
          <w:szCs w:val="28"/>
          <w:cs/>
        </w:rPr>
        <w:t>มีภาระผูกพันเกี่ยวกับสัญญาเช่า</w:t>
      </w:r>
      <w:r w:rsidR="007C1BAE" w:rsidRPr="00D15EA2">
        <w:rPr>
          <w:rFonts w:ascii="Browallia New" w:hAnsi="Browallia New" w:cs="Browallia New" w:hint="cs"/>
          <w:sz w:val="28"/>
          <w:szCs w:val="28"/>
          <w:cs/>
        </w:rPr>
        <w:t>ที่ดิน</w:t>
      </w:r>
      <w:r w:rsidRPr="00D15EA2">
        <w:rPr>
          <w:rFonts w:ascii="Browallia New" w:hAnsi="Browallia New" w:cs="Browallia New"/>
          <w:sz w:val="28"/>
          <w:szCs w:val="28"/>
          <w:cs/>
        </w:rPr>
        <w:t>และรถยนต์ จำนวนเงินที่ต้องจ่ายในอนาคตตามสัญญาเช่า</w:t>
      </w:r>
      <w:r w:rsidRPr="0057729E">
        <w:rPr>
          <w:rFonts w:ascii="Browallia New" w:hAnsi="Browallia New" w:cs="Browallia New"/>
          <w:sz w:val="28"/>
          <w:szCs w:val="28"/>
          <w:cs/>
        </w:rPr>
        <w:t>ดำเนินงานที่ไม่สามารถยกเลิกได้ มีดังนี้</w:t>
      </w:r>
    </w:p>
    <w:p w14:paraId="084BF2FC" w14:textId="77777777" w:rsidR="001A0039" w:rsidRPr="00231107" w:rsidRDefault="001A0039" w:rsidP="001A00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12"/>
          <w:szCs w:val="12"/>
        </w:rPr>
      </w:pPr>
    </w:p>
    <w:p w14:paraId="31A0BC80" w14:textId="77777777" w:rsidR="00371706" w:rsidRPr="003562D3" w:rsidRDefault="00371706" w:rsidP="00436A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6"/>
          <w:szCs w:val="6"/>
          <w:cs/>
        </w:rPr>
      </w:pPr>
    </w:p>
    <w:tbl>
      <w:tblPr>
        <w:tblW w:w="8376" w:type="dxa"/>
        <w:tblInd w:w="9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57"/>
        <w:gridCol w:w="2160"/>
        <w:gridCol w:w="180"/>
        <w:gridCol w:w="2079"/>
      </w:tblGrid>
      <w:tr w:rsidR="002861FF" w:rsidRPr="0004055B" w14:paraId="2005A454" w14:textId="77777777" w:rsidTr="0004055B">
        <w:trPr>
          <w:cantSplit/>
          <w:trHeight w:val="24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6C49EC" w14:textId="77777777" w:rsidR="002861FF" w:rsidRPr="0004055B" w:rsidRDefault="002861F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7"/>
                <w:szCs w:val="27"/>
              </w:rPr>
            </w:pPr>
            <w:bookmarkStart w:id="7" w:name="_Hlk513819592"/>
          </w:p>
        </w:tc>
        <w:tc>
          <w:tcPr>
            <w:tcW w:w="2160" w:type="dxa"/>
          </w:tcPr>
          <w:p w14:paraId="1B5CD142" w14:textId="77777777" w:rsidR="002861FF" w:rsidRPr="0004055B" w:rsidRDefault="002861F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" w:type="dxa"/>
            <w:tcBorders>
              <w:right w:val="nil"/>
            </w:tcBorders>
          </w:tcPr>
          <w:p w14:paraId="52D48174" w14:textId="77777777" w:rsidR="002861FF" w:rsidRPr="0004055B" w:rsidRDefault="002861F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079" w:type="dxa"/>
            <w:tcBorders>
              <w:left w:val="nil"/>
            </w:tcBorders>
          </w:tcPr>
          <w:p w14:paraId="3D772CFC" w14:textId="77777777" w:rsidR="002861FF" w:rsidRPr="0004055B" w:rsidRDefault="002861F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(หน่วย : พันบาท)</w:t>
            </w:r>
          </w:p>
        </w:tc>
      </w:tr>
      <w:tr w:rsidR="002861FF" w:rsidRPr="0004055B" w14:paraId="1F440977" w14:textId="77777777" w:rsidTr="0004055B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37DE9C2" w14:textId="77777777" w:rsidR="002861FF" w:rsidRPr="0004055B" w:rsidRDefault="002861F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483D5023" w14:textId="7DE77B0F" w:rsidR="002861FF" w:rsidRPr="0004055B" w:rsidRDefault="002861FF" w:rsidP="001037A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3383165" w14:textId="77777777" w:rsidR="002861FF" w:rsidRPr="0004055B" w:rsidRDefault="002861F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CBD1FF" w14:textId="77777777" w:rsidR="002861FF" w:rsidRPr="0004055B" w:rsidRDefault="002861F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2861FF" w:rsidRPr="0004055B" w14:paraId="4049165E" w14:textId="77777777" w:rsidTr="0004055B">
        <w:trPr>
          <w:cantSplit/>
          <w:trHeight w:val="21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02BEE4E" w14:textId="77777777" w:rsidR="002861FF" w:rsidRPr="0004055B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7"/>
                <w:szCs w:val="27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061D22C" w14:textId="77777777" w:rsidR="002861FF" w:rsidRPr="0004055B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7"/>
                <w:szCs w:val="27"/>
              </w:rPr>
            </w:pPr>
          </w:p>
        </w:tc>
        <w:tc>
          <w:tcPr>
            <w:tcW w:w="180" w:type="dxa"/>
          </w:tcPr>
          <w:p w14:paraId="43C89F6D" w14:textId="77777777" w:rsidR="002861FF" w:rsidRPr="0004055B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7"/>
                <w:szCs w:val="27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0298F058" w14:textId="77777777" w:rsidR="002861FF" w:rsidRPr="0004055B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7"/>
                <w:szCs w:val="27"/>
              </w:rPr>
            </w:pPr>
          </w:p>
        </w:tc>
      </w:tr>
      <w:tr w:rsidR="00244DDF" w:rsidRPr="0004055B" w14:paraId="30DF0D25" w14:textId="77777777" w:rsidTr="0004055B">
        <w:trPr>
          <w:cantSplit/>
          <w:trHeight w:val="8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EEBE90B" w14:textId="77777777" w:rsidR="00244DDF" w:rsidRPr="0004055B" w:rsidRDefault="00244DDF" w:rsidP="00244DDF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ภายใน 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1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4B58341F" w14:textId="2E2D3523" w:rsidR="00D15EA2" w:rsidRPr="006B2C49" w:rsidRDefault="00D15EA2" w:rsidP="00CC1858">
            <w:pPr>
              <w:ind w:left="-157" w:right="9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B2C49">
              <w:rPr>
                <w:rFonts w:ascii="Browallia New" w:hAnsi="Browallia New" w:cs="Browallia New"/>
                <w:sz w:val="27"/>
                <w:szCs w:val="27"/>
              </w:rPr>
              <w:t>18</w:t>
            </w:r>
            <w:r w:rsidR="00231107">
              <w:rPr>
                <w:rFonts w:ascii="Browallia New" w:hAnsi="Browallia New" w:cs="Browallia New"/>
                <w:sz w:val="27"/>
                <w:szCs w:val="27"/>
              </w:rPr>
              <w:t>,908</w:t>
            </w:r>
          </w:p>
        </w:tc>
        <w:tc>
          <w:tcPr>
            <w:tcW w:w="180" w:type="dxa"/>
          </w:tcPr>
          <w:p w14:paraId="11D45D09" w14:textId="77777777" w:rsidR="00244DDF" w:rsidRPr="0004055B" w:rsidRDefault="00244DDF" w:rsidP="00244DDF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07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B01D898" w14:textId="0C24F792" w:rsidR="00244DDF" w:rsidRPr="0004055B" w:rsidRDefault="00D15EA2" w:rsidP="00244DDF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15,671</w:t>
            </w:r>
          </w:p>
        </w:tc>
      </w:tr>
      <w:tr w:rsidR="00244DDF" w:rsidRPr="0004055B" w14:paraId="2E88718D" w14:textId="77777777" w:rsidTr="0004055B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8081AAE" w14:textId="77777777" w:rsidR="00244DDF" w:rsidRPr="0004055B" w:rsidRDefault="00244DDF" w:rsidP="00244DDF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เกินกว่า 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1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ปี แต่ไม่เกิน </w:t>
            </w:r>
            <w:r w:rsidRPr="0004055B">
              <w:rPr>
                <w:rFonts w:ascii="Browallia New" w:hAnsi="Browallia New" w:cs="Browallia New"/>
                <w:sz w:val="27"/>
                <w:szCs w:val="27"/>
                <w:lang w:val="en-GB"/>
              </w:rPr>
              <w:t>5</w:t>
            </w: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9F48809" w14:textId="40E19863" w:rsidR="00244DDF" w:rsidRPr="006B2C49" w:rsidRDefault="00D15EA2" w:rsidP="00CC1858">
            <w:pPr>
              <w:ind w:left="-157" w:right="9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B2C49">
              <w:rPr>
                <w:rFonts w:ascii="Browallia New" w:hAnsi="Browallia New" w:cs="Browallia New"/>
                <w:sz w:val="27"/>
                <w:szCs w:val="27"/>
              </w:rPr>
              <w:t>19,580</w:t>
            </w:r>
          </w:p>
        </w:tc>
        <w:tc>
          <w:tcPr>
            <w:tcW w:w="180" w:type="dxa"/>
          </w:tcPr>
          <w:p w14:paraId="6513A0CD" w14:textId="77777777" w:rsidR="00244DDF" w:rsidRPr="0004055B" w:rsidRDefault="00244DDF" w:rsidP="00244DDF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079" w:type="dxa"/>
            <w:tcBorders>
              <w:left w:val="nil"/>
              <w:right w:val="nil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3D0CC904" w14:textId="3600F630" w:rsidR="00244DDF" w:rsidRPr="0004055B" w:rsidRDefault="00D15EA2" w:rsidP="00244DDF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18,552</w:t>
            </w:r>
          </w:p>
        </w:tc>
      </w:tr>
      <w:tr w:rsidR="00244DDF" w:rsidRPr="0004055B" w14:paraId="0410E0DD" w14:textId="77777777" w:rsidTr="00A57E2F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378F28F" w14:textId="77777777" w:rsidR="00244DDF" w:rsidRPr="0004055B" w:rsidRDefault="00244DDF" w:rsidP="00244DDF">
            <w:pPr>
              <w:spacing w:line="240" w:lineRule="auto"/>
              <w:ind w:left="25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12" w:space="0" w:color="auto"/>
            </w:tcBorders>
          </w:tcPr>
          <w:p w14:paraId="11FE249B" w14:textId="12444A4A" w:rsidR="00244DDF" w:rsidRPr="006B2C49" w:rsidRDefault="00231107" w:rsidP="00CC1858">
            <w:pPr>
              <w:ind w:left="-157" w:right="9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fldChar w:fldCharType="begin"/>
            </w:r>
            <w:r>
              <w:rPr>
                <w:rFonts w:ascii="Browallia New" w:hAnsi="Browallia New" w:cs="Browallia New"/>
                <w:sz w:val="27"/>
                <w:szCs w:val="27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7"/>
                <w:szCs w:val="27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7"/>
                <w:szCs w:val="27"/>
              </w:rPr>
              <w:t>38,488</w:t>
            </w:r>
            <w:r>
              <w:rPr>
                <w:rFonts w:ascii="Browallia New" w:hAnsi="Browallia New" w:cs="Browallia New"/>
                <w:sz w:val="27"/>
                <w:szCs w:val="27"/>
              </w:rPr>
              <w:fldChar w:fldCharType="end"/>
            </w:r>
          </w:p>
        </w:tc>
        <w:tc>
          <w:tcPr>
            <w:tcW w:w="180" w:type="dxa"/>
          </w:tcPr>
          <w:p w14:paraId="5DCEFAD1" w14:textId="77777777" w:rsidR="00244DDF" w:rsidRPr="0004055B" w:rsidRDefault="00244DDF" w:rsidP="00244DDF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6878F9B7" w14:textId="3A8BDBC9" w:rsidR="00244DDF" w:rsidRPr="0004055B" w:rsidRDefault="00D15EA2" w:rsidP="00244DDF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34,223</w:t>
            </w:r>
          </w:p>
        </w:tc>
      </w:tr>
      <w:bookmarkEnd w:id="7"/>
    </w:tbl>
    <w:p w14:paraId="168F29AC" w14:textId="77777777" w:rsidR="00630B01" w:rsidRPr="0057729E" w:rsidRDefault="00630B01" w:rsidP="00602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D3E657B" w14:textId="108D7755" w:rsidR="00371706" w:rsidRPr="008F2A3E" w:rsidRDefault="007A4E5F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426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2B0ABD" w:rsidRPr="00E013EC">
        <w:rPr>
          <w:rFonts w:ascii="Browallia New" w:hAnsi="Browallia New" w:cs="Browallia New"/>
          <w:sz w:val="28"/>
          <w:szCs w:val="28"/>
        </w:rPr>
        <w:t xml:space="preserve">30 </w:t>
      </w:r>
      <w:r w:rsidR="0057729E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BD6F20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>2561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วันที่ </w:t>
      </w:r>
      <w:r w:rsidR="00BD6F20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</w:t>
      </w:r>
      <w:r w:rsidR="00BD6F20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>2560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371706" w:rsidRPr="008F2A3E">
        <w:rPr>
          <w:rFonts w:ascii="Browallia New" w:hAnsi="Browallia New" w:cs="Browallia New"/>
          <w:spacing w:val="-4"/>
          <w:sz w:val="28"/>
          <w:szCs w:val="28"/>
          <w:cs/>
        </w:rPr>
        <w:t>บริษัทและบริษัทย่อยมีวงเงินสินเชื่อ ดังต่อไปนี้</w:t>
      </w:r>
    </w:p>
    <w:p w14:paraId="2DC7E9CA" w14:textId="77777777" w:rsidR="00371706" w:rsidRPr="00231107" w:rsidRDefault="00371706" w:rsidP="00602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457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427"/>
        <w:gridCol w:w="720"/>
        <w:gridCol w:w="900"/>
        <w:gridCol w:w="900"/>
        <w:gridCol w:w="900"/>
        <w:gridCol w:w="900"/>
        <w:gridCol w:w="900"/>
        <w:gridCol w:w="810"/>
      </w:tblGrid>
      <w:tr w:rsidR="00371706" w:rsidRPr="008F2A3E" w14:paraId="32DE00A3" w14:textId="77777777" w:rsidTr="009D0C73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6960B682" w14:textId="77777777" w:rsidR="00371706" w:rsidRPr="008F2A3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6880C" w14:textId="77777777" w:rsidR="00371706" w:rsidRPr="008F2A3E" w:rsidRDefault="00371706" w:rsidP="00530D0F">
            <w:pPr>
              <w:spacing w:line="240" w:lineRule="auto"/>
              <w:ind w:left="993" w:right="-21" w:hanging="56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371706" w:rsidRPr="008F2A3E" w14:paraId="12AFA5E6" w14:textId="77777777" w:rsidTr="009D0C73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09CB439C" w14:textId="77777777" w:rsidR="00371706" w:rsidRPr="008F2A3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7BB5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71706" w:rsidRPr="008F2A3E" w14:paraId="19028ADB" w14:textId="77777777" w:rsidTr="009D0C73">
        <w:trPr>
          <w:cantSplit/>
          <w:trHeight w:val="243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777C258B" w14:textId="77777777" w:rsidR="00371706" w:rsidRPr="008F2A3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94027" w14:textId="77777777" w:rsidR="00371706" w:rsidRPr="008F2A3E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EFF59" w14:textId="3ECD7AAF" w:rsidR="00371706" w:rsidRPr="008F2A3E" w:rsidRDefault="002B0ABD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0AB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30 </w:t>
            </w:r>
            <w:r w:rsidR="0057729E" w:rsidRPr="0057729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กันยายน</w:t>
            </w:r>
            <w:r w:rsidR="00483577" w:rsidRPr="008F2A3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="00BD6F20"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6B174" w14:textId="77777777" w:rsidR="00371706" w:rsidRPr="008F2A3E" w:rsidRDefault="00BD6F20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="00483577" w:rsidRPr="008F2A3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2560</w:t>
            </w:r>
          </w:p>
        </w:tc>
      </w:tr>
      <w:tr w:rsidR="00371706" w:rsidRPr="008F2A3E" w14:paraId="6830371E" w14:textId="77777777" w:rsidTr="009D0C73">
        <w:trPr>
          <w:cantSplit/>
          <w:trHeight w:val="288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1195B3A0" w14:textId="77777777" w:rsidR="00371706" w:rsidRPr="008F2A3E" w:rsidRDefault="00371706" w:rsidP="00530D0F">
            <w:pPr>
              <w:spacing w:line="240" w:lineRule="auto"/>
              <w:ind w:left="72" w:right="-86" w:firstLine="3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8C037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2D592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828D7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A209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C1C9E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C213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C233A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</w:tr>
      <w:tr w:rsidR="00371706" w:rsidRPr="008F2A3E" w14:paraId="111E8224" w14:textId="77777777" w:rsidTr="009D0C73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1CBF6BF1" w14:textId="77777777" w:rsidR="00371706" w:rsidRPr="008F2A3E" w:rsidRDefault="00371706" w:rsidP="00530D0F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CC18F" w14:textId="77777777" w:rsidR="00371706" w:rsidRPr="008F2A3E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BA6FF3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65B7C8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487341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7A91A1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31A1A2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129D05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C5888" w:rsidRPr="008F2A3E" w14:paraId="59E2919E" w14:textId="77777777" w:rsidTr="009D0C73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5A7350D4" w14:textId="77777777" w:rsidR="006C5888" w:rsidRPr="008F2A3E" w:rsidRDefault="006C5888" w:rsidP="006C5888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C63C" w14:textId="77777777" w:rsidR="006C5888" w:rsidRPr="008F2A3E" w:rsidRDefault="006C5888" w:rsidP="006C5888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F1B0E1" w14:textId="38E2129C" w:rsidR="006C5888" w:rsidRPr="006B2C49" w:rsidRDefault="006C5888" w:rsidP="006C58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2C49">
              <w:rPr>
                <w:rFonts w:ascii="Browallia New" w:hAnsi="Browallia New" w:cs="Browallia New"/>
                <w:sz w:val="24"/>
                <w:szCs w:val="24"/>
              </w:rPr>
              <w:t xml:space="preserve"> 575,000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1B93B6" w14:textId="7090E5FE" w:rsidR="006C5888" w:rsidRPr="006B2C49" w:rsidRDefault="006C5888" w:rsidP="006C58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2C49">
              <w:rPr>
                <w:rFonts w:ascii="Browallia New" w:hAnsi="Browallia New" w:cs="Browallia New"/>
                <w:sz w:val="24"/>
                <w:szCs w:val="24"/>
              </w:rPr>
              <w:t xml:space="preserve"> (239,026)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FE7D38" w14:textId="65305658" w:rsidR="006C5888" w:rsidRPr="006B2C49" w:rsidRDefault="006B2C49" w:rsidP="006C58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2C49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6B2C49">
              <w:rPr>
                <w:rFonts w:ascii="Browallia New" w:hAnsi="Browallia New" w:cs="Browallia New"/>
                <w:sz w:val="24"/>
                <w:szCs w:val="24"/>
              </w:rPr>
              <w:instrText xml:space="preserve"> =SUM(LEFT) </w:instrText>
            </w:r>
            <w:r w:rsidRPr="006B2C49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Pr="006B2C49">
              <w:rPr>
                <w:rFonts w:ascii="Browallia New" w:hAnsi="Browallia New" w:cs="Browallia New"/>
                <w:noProof/>
                <w:sz w:val="24"/>
                <w:szCs w:val="24"/>
              </w:rPr>
              <w:t>335,974</w:t>
            </w:r>
            <w:r w:rsidRPr="006B2C49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16877C" w14:textId="77777777" w:rsidR="006C5888" w:rsidRPr="008F2A3E" w:rsidRDefault="006C5888" w:rsidP="006C58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589E74" w14:textId="77777777" w:rsidR="006C5888" w:rsidRPr="008F2A3E" w:rsidRDefault="006C5888" w:rsidP="006C58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C38C1A" w14:textId="77777777" w:rsidR="006C5888" w:rsidRPr="008F2A3E" w:rsidRDefault="006C5888" w:rsidP="006C58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</w:tr>
      <w:tr w:rsidR="006C5888" w:rsidRPr="008F2A3E" w14:paraId="387EB8E6" w14:textId="77777777" w:rsidTr="009D0C73">
        <w:trPr>
          <w:trHeight w:val="287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63F941DF" w14:textId="77777777" w:rsidR="006C5888" w:rsidRPr="008F2A3E" w:rsidRDefault="006C5888" w:rsidP="006C5888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วงเงินเบิกเกินบัญชีและอื่นๆ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61024B" w14:textId="77777777" w:rsidR="006C5888" w:rsidRPr="008F2A3E" w:rsidRDefault="006C5888" w:rsidP="006C5888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A1E1DE" w14:textId="16B74E6C" w:rsidR="006C5888" w:rsidRPr="006B2C49" w:rsidRDefault="006C5888" w:rsidP="006C58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2C49">
              <w:rPr>
                <w:rFonts w:ascii="Browallia New" w:hAnsi="Browallia New" w:cs="Browallia New"/>
                <w:sz w:val="24"/>
                <w:szCs w:val="24"/>
              </w:rPr>
              <w:t xml:space="preserve"> 2,191,924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62EDC5" w14:textId="114855C9" w:rsidR="006C5888" w:rsidRPr="006B2C49" w:rsidRDefault="006C5888" w:rsidP="006C58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2C49">
              <w:rPr>
                <w:rFonts w:ascii="Browallia New" w:hAnsi="Browallia New" w:cs="Browallia New"/>
                <w:sz w:val="24"/>
                <w:szCs w:val="24"/>
              </w:rPr>
              <w:t>(1,258,803)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487C87" w14:textId="39E9EF5A" w:rsidR="006C5888" w:rsidRPr="006B2C49" w:rsidRDefault="006C5888" w:rsidP="006C58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</w:pPr>
            <w:r w:rsidRPr="006B2C49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933,12</w:t>
            </w:r>
            <w:r w:rsidR="006E3078" w:rsidRPr="006B2C49">
              <w:rPr>
                <w:rFonts w:ascii="Browallia New" w:hAnsi="Browallia New" w:cs="Browallia New"/>
                <w:noProof/>
                <w:sz w:val="24"/>
                <w:szCs w:val="24"/>
              </w:rPr>
              <w:t>1</w:t>
            </w:r>
            <w:r w:rsidRPr="006B2C49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DE1857" w14:textId="77777777" w:rsidR="006C5888" w:rsidRPr="008F2A3E" w:rsidRDefault="006C5888" w:rsidP="006C5888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589E85" w14:textId="77777777" w:rsidR="006C5888" w:rsidRPr="008F2A3E" w:rsidRDefault="006C5888" w:rsidP="006C58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C610C9" w14:textId="77777777" w:rsidR="006C5888" w:rsidRPr="008F2A3E" w:rsidRDefault="006C5888" w:rsidP="006C58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</w:p>
        </w:tc>
      </w:tr>
      <w:tr w:rsidR="00C073E3" w:rsidRPr="00020DCE" w14:paraId="333892E6" w14:textId="77777777" w:rsidTr="009D0C73">
        <w:trPr>
          <w:trHeight w:val="287"/>
        </w:trPr>
        <w:tc>
          <w:tcPr>
            <w:tcW w:w="8457" w:type="dxa"/>
            <w:gridSpan w:val="8"/>
            <w:tcBorders>
              <w:top w:val="nil"/>
              <w:left w:val="nil"/>
              <w:bottom w:val="nil"/>
            </w:tcBorders>
          </w:tcPr>
          <w:p w14:paraId="5424B802" w14:textId="77777777" w:rsidR="00F53501" w:rsidRPr="00020DCE" w:rsidRDefault="00F53501" w:rsidP="00501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firstLine="28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70882D23" w14:textId="6444229A" w:rsidR="002B0ABD" w:rsidRPr="00020DCE" w:rsidRDefault="002B0ABD" w:rsidP="00501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firstLine="28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073E3" w:rsidRPr="008F2A3E" w14:paraId="6AAFCD9A" w14:textId="77777777" w:rsidTr="009D0C73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1C684CB6" w14:textId="77777777" w:rsidR="00C073E3" w:rsidRPr="008F2A3E" w:rsidRDefault="00C073E3" w:rsidP="00C073E3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39CB5" w14:textId="77777777" w:rsidR="00C073E3" w:rsidRPr="008F2A3E" w:rsidRDefault="00C073E3" w:rsidP="00C073E3">
            <w:pPr>
              <w:tabs>
                <w:tab w:val="clear" w:pos="907"/>
              </w:tabs>
              <w:spacing w:line="240" w:lineRule="auto"/>
              <w:ind w:right="-21" w:hanging="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C073E3" w:rsidRPr="008F2A3E" w14:paraId="227183EC" w14:textId="77777777" w:rsidTr="009D0C73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756F84D4" w14:textId="77777777" w:rsidR="00C073E3" w:rsidRPr="008F2A3E" w:rsidRDefault="00C073E3" w:rsidP="00C073E3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AAD5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C073E3" w:rsidRPr="008F2A3E" w14:paraId="3C862DDB" w14:textId="77777777" w:rsidTr="009D0C73">
        <w:trPr>
          <w:cantSplit/>
          <w:trHeight w:val="243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77DEC6B4" w14:textId="77777777" w:rsidR="00C073E3" w:rsidRPr="008F2A3E" w:rsidRDefault="00C073E3" w:rsidP="00C073E3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9DCA7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2D6D9" w14:textId="3C89EA81" w:rsidR="00C073E3" w:rsidRPr="008F2A3E" w:rsidRDefault="002B0ABD" w:rsidP="0020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B0AB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30 </w:t>
            </w:r>
            <w:r w:rsidR="0057729E" w:rsidRPr="0057729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กันยายน</w:t>
            </w:r>
            <w:r w:rsidR="00C073E3" w:rsidRPr="008F2A3E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BD6F20"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C9170E" w14:textId="77777777" w:rsidR="00C073E3" w:rsidRPr="008F2A3E" w:rsidRDefault="00BD6F20" w:rsidP="0020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="00C073E3" w:rsidRPr="008F2A3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2560</w:t>
            </w:r>
          </w:p>
        </w:tc>
      </w:tr>
      <w:tr w:rsidR="00C073E3" w:rsidRPr="008F2A3E" w14:paraId="690E7A33" w14:textId="77777777" w:rsidTr="009D0C73">
        <w:trPr>
          <w:cantSplit/>
          <w:trHeight w:val="288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029A0620" w14:textId="77777777" w:rsidR="00C073E3" w:rsidRPr="008F2A3E" w:rsidRDefault="00C073E3" w:rsidP="00C073E3">
            <w:pPr>
              <w:spacing w:line="240" w:lineRule="auto"/>
              <w:ind w:left="72" w:right="-86" w:firstLine="3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9ABC0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ED273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C4D42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C1C2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1EEB8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FC803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D349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</w:tr>
      <w:tr w:rsidR="00C073E3" w:rsidRPr="008F2A3E" w14:paraId="59A1D15E" w14:textId="77777777" w:rsidTr="009D0C73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6B72D8D5" w14:textId="77777777" w:rsidR="00C073E3" w:rsidRPr="008F2A3E" w:rsidRDefault="00C073E3" w:rsidP="00C073E3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4935" w14:textId="77777777" w:rsidR="00C073E3" w:rsidRPr="008F2A3E" w:rsidRDefault="00C073E3" w:rsidP="00C073E3">
            <w:pPr>
              <w:tabs>
                <w:tab w:val="clear" w:pos="227"/>
                <w:tab w:val="clear" w:pos="454"/>
              </w:tabs>
              <w:spacing w:line="240" w:lineRule="auto"/>
              <w:ind w:left="-123" w:right="-39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064A65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610438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EBB82D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057C67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823E2E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983E7B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21FAC" w:rsidRPr="008F2A3E" w14:paraId="7842EDB0" w14:textId="77777777" w:rsidTr="009D0C73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2FE9F770" w14:textId="77777777" w:rsidR="00221FAC" w:rsidRPr="008F2A3E" w:rsidRDefault="00221FAC" w:rsidP="00221FAC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659EE" w14:textId="77777777" w:rsidR="00221FAC" w:rsidRPr="008F2A3E" w:rsidRDefault="00221FAC" w:rsidP="00221FAC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74DBEB" w14:textId="09B367F4" w:rsidR="00221FAC" w:rsidRPr="003C5358" w:rsidRDefault="009A60B6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6601B0" w:rsidRPr="003C5358">
              <w:rPr>
                <w:rFonts w:ascii="Browallia New" w:hAnsi="Browallia New" w:cs="Browallia New"/>
                <w:sz w:val="24"/>
                <w:szCs w:val="24"/>
                <w:lang w:val="en-GB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25CC1F" w14:textId="5E1EA497" w:rsidR="00221FAC" w:rsidRPr="003C5358" w:rsidRDefault="006601B0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C5358">
              <w:rPr>
                <w:rFonts w:ascii="Browallia New" w:hAnsi="Browallia New" w:cs="Browallia New"/>
                <w:sz w:val="24"/>
                <w:szCs w:val="24"/>
                <w:lang w:val="en-GB"/>
              </w:rPr>
              <w:t>(236,026)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147D94" w14:textId="3B087DEE" w:rsidR="00221FAC" w:rsidRPr="003C5358" w:rsidRDefault="006601B0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C5358">
              <w:rPr>
                <w:rFonts w:ascii="Browallia New" w:hAnsi="Browallia New" w:cs="Browallia New"/>
                <w:sz w:val="24"/>
                <w:szCs w:val="24"/>
                <w:lang w:val="en-GB"/>
              </w:rPr>
              <w:t>68,974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227912" w14:textId="77777777" w:rsidR="00221FAC" w:rsidRPr="008F2A3E" w:rsidRDefault="00221FAC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8B8D5D" w14:textId="77777777" w:rsidR="00221FAC" w:rsidRPr="008F2A3E" w:rsidRDefault="00221FAC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BB2337" w14:textId="77777777" w:rsidR="00221FAC" w:rsidRPr="008F2A3E" w:rsidRDefault="00221FAC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</w:tr>
      <w:tr w:rsidR="00221FAC" w:rsidRPr="008F2A3E" w14:paraId="04A704FE" w14:textId="77777777" w:rsidTr="009D0C73">
        <w:trPr>
          <w:trHeight w:val="287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3AA56AC1" w14:textId="77777777" w:rsidR="00221FAC" w:rsidRPr="008F2A3E" w:rsidRDefault="00221FAC" w:rsidP="00221FAC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วงเงินเบิกเกินบัญชีและอื่นๆ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FD44A7" w14:textId="77777777" w:rsidR="00221FAC" w:rsidRPr="008F2A3E" w:rsidRDefault="00221FAC" w:rsidP="00221FAC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3FB300" w14:textId="6F35F6C1" w:rsidR="00221FAC" w:rsidRPr="003C5358" w:rsidRDefault="006601B0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C5358">
              <w:rPr>
                <w:rFonts w:ascii="Browallia New" w:hAnsi="Browallia New" w:cs="Browallia New"/>
                <w:sz w:val="24"/>
                <w:szCs w:val="24"/>
                <w:lang w:val="en-GB"/>
              </w:rPr>
              <w:t>895,000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C2FC6A" w14:textId="05C9A5DD" w:rsidR="00221FAC" w:rsidRPr="003C5358" w:rsidRDefault="006601B0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C5358">
              <w:rPr>
                <w:rFonts w:ascii="Browallia New" w:hAnsi="Browallia New" w:cs="Browallia New"/>
                <w:sz w:val="24"/>
                <w:szCs w:val="24"/>
                <w:lang w:val="en-GB"/>
              </w:rPr>
              <w:t>(770,000)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5A3A43" w14:textId="5633A076" w:rsidR="00221FAC" w:rsidRPr="003C5358" w:rsidRDefault="006601B0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C5358">
              <w:rPr>
                <w:rFonts w:ascii="Browallia New" w:hAnsi="Browallia New" w:cs="Browallia New"/>
                <w:sz w:val="24"/>
                <w:szCs w:val="24"/>
                <w:lang w:val="en-GB"/>
              </w:rPr>
              <w:t>125,000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79E851" w14:textId="77777777" w:rsidR="00221FAC" w:rsidRPr="008F2A3E" w:rsidRDefault="00221FAC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4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D24C4E" w14:textId="77777777" w:rsidR="00221FAC" w:rsidRPr="008F2A3E" w:rsidRDefault="00221FAC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C64738" w14:textId="77777777" w:rsidR="00221FAC" w:rsidRPr="008F2A3E" w:rsidRDefault="00221FAC" w:rsidP="00221FA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</w:tr>
    </w:tbl>
    <w:p w14:paraId="167728FE" w14:textId="77777777" w:rsidR="00371706" w:rsidRPr="008F2A3E" w:rsidRDefault="00371706" w:rsidP="00530D0F">
      <w:pPr>
        <w:tabs>
          <w:tab w:val="clear" w:pos="227"/>
          <w:tab w:val="clear" w:pos="454"/>
          <w:tab w:val="clear" w:pos="907"/>
          <w:tab w:val="clear" w:pos="5387"/>
          <w:tab w:val="left" w:pos="450"/>
          <w:tab w:val="left" w:pos="72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rPr>
          <w:rFonts w:ascii="Browallia New" w:hAnsi="Browallia New" w:cs="Browallia New"/>
          <w:sz w:val="2"/>
          <w:szCs w:val="2"/>
          <w:lang w:val="en-GB"/>
        </w:rPr>
      </w:pPr>
    </w:p>
    <w:p w14:paraId="1F78EBD3" w14:textId="77777777" w:rsidR="00E5563C" w:rsidRPr="00221201" w:rsidRDefault="00E5563C" w:rsidP="00E55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79A89629" w14:textId="6DB1F9CB" w:rsidR="00D77E40" w:rsidRPr="0057729E" w:rsidRDefault="00AA5653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15EA2">
        <w:rPr>
          <w:rFonts w:ascii="Browallia New" w:hAnsi="Browallia New" w:cs="Browallia New" w:hint="cs"/>
          <w:sz w:val="28"/>
          <w:szCs w:val="28"/>
          <w:cs/>
        </w:rPr>
        <w:t xml:space="preserve">บริษัทมีภาระผูกพันจากการออกหนังสือค้ำประกัน </w:t>
      </w:r>
      <w:r w:rsidR="00A45C66" w:rsidRPr="00D15EA2">
        <w:rPr>
          <w:rFonts w:ascii="Browallia New" w:hAnsi="Browallia New" w:cs="Browallia New" w:hint="cs"/>
          <w:sz w:val="28"/>
          <w:szCs w:val="28"/>
          <w:cs/>
        </w:rPr>
        <w:t>(</w:t>
      </w:r>
      <w:r w:rsidR="00A45C66" w:rsidRPr="00D15EA2">
        <w:rPr>
          <w:rFonts w:ascii="Browallia New" w:hAnsi="Browallia New" w:cs="Browallia New"/>
          <w:sz w:val="28"/>
          <w:szCs w:val="28"/>
        </w:rPr>
        <w:t>Letter of credit</w:t>
      </w:r>
      <w:r w:rsidR="00A45C66" w:rsidRPr="00D15EA2">
        <w:rPr>
          <w:rFonts w:ascii="Browallia New" w:hAnsi="Browallia New" w:cs="Browallia New" w:hint="cs"/>
          <w:sz w:val="28"/>
          <w:szCs w:val="28"/>
          <w:cs/>
        </w:rPr>
        <w:t>)</w:t>
      </w:r>
      <w:r w:rsidRPr="00D15EA2">
        <w:rPr>
          <w:rFonts w:ascii="Browallia New" w:hAnsi="Browallia New" w:cs="Browallia New"/>
          <w:sz w:val="28"/>
          <w:szCs w:val="28"/>
        </w:rPr>
        <w:t xml:space="preserve"> </w:t>
      </w:r>
      <w:r w:rsidRPr="00D15EA2">
        <w:rPr>
          <w:rFonts w:ascii="Browallia New" w:hAnsi="Browallia New" w:cs="Browallia New" w:hint="cs"/>
          <w:sz w:val="28"/>
          <w:szCs w:val="28"/>
          <w:cs/>
        </w:rPr>
        <w:t>กับธนาคาร</w:t>
      </w:r>
      <w:r w:rsidR="005E3E96" w:rsidRPr="00D15EA2">
        <w:rPr>
          <w:rFonts w:ascii="Browallia New" w:hAnsi="Browallia New" w:cs="Browallia New" w:hint="cs"/>
          <w:sz w:val="28"/>
          <w:szCs w:val="28"/>
          <w:cs/>
        </w:rPr>
        <w:t>แห่งหนึ่งร่วมกับบริษัท</w:t>
      </w:r>
      <w:r w:rsidR="001A0039" w:rsidRPr="0057729E">
        <w:rPr>
          <w:rFonts w:ascii="Browallia New" w:hAnsi="Browallia New" w:cs="Browallia New"/>
          <w:sz w:val="28"/>
          <w:szCs w:val="28"/>
        </w:rPr>
        <w:t xml:space="preserve">                     </w:t>
      </w:r>
      <w:r w:rsidR="005E3E96" w:rsidRPr="0057729E">
        <w:rPr>
          <w:rFonts w:ascii="Browallia New" w:hAnsi="Browallia New" w:cs="Browallia New" w:hint="cs"/>
          <w:sz w:val="28"/>
          <w:szCs w:val="28"/>
          <w:cs/>
        </w:rPr>
        <w:t>ที่เกี่ยวข้อง</w:t>
      </w:r>
      <w:r w:rsidR="00706884" w:rsidRPr="0057729E">
        <w:rPr>
          <w:rFonts w:ascii="Browallia New" w:hAnsi="Browallia New" w:cs="Browallia New" w:hint="cs"/>
          <w:sz w:val="28"/>
          <w:szCs w:val="28"/>
          <w:cs/>
        </w:rPr>
        <w:t xml:space="preserve">กันจำนวน </w:t>
      </w:r>
      <w:r w:rsidR="009F53C7" w:rsidRPr="0057729E">
        <w:rPr>
          <w:rFonts w:ascii="Browallia New" w:hAnsi="Browallia New" w:cs="Browallia New"/>
          <w:sz w:val="28"/>
          <w:szCs w:val="28"/>
          <w:lang w:val="en-GB"/>
        </w:rPr>
        <w:t>6.07</w:t>
      </w:r>
      <w:r w:rsidR="002861FF" w:rsidRPr="0057729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06884" w:rsidRPr="0057729E">
        <w:rPr>
          <w:rFonts w:ascii="Browallia New" w:hAnsi="Browallia New" w:cs="Browallia New" w:hint="cs"/>
          <w:sz w:val="28"/>
          <w:szCs w:val="28"/>
          <w:cs/>
        </w:rPr>
        <w:t>ล้านเหรียญสหรัฐ เพื่อค้ำประกันวงเงินสินเชื่อของการร่วมค้า</w:t>
      </w:r>
      <w:r w:rsidR="00411ABF" w:rsidRPr="0057729E">
        <w:rPr>
          <w:rFonts w:ascii="Browallia New" w:hAnsi="Browallia New" w:cs="Browallia New" w:hint="cs"/>
          <w:sz w:val="28"/>
          <w:szCs w:val="28"/>
          <w:cs/>
        </w:rPr>
        <w:t xml:space="preserve"> วงเงินดังกล่าว</w:t>
      </w:r>
      <w:r w:rsidR="001A0039" w:rsidRPr="0057729E">
        <w:rPr>
          <w:rFonts w:ascii="Browallia New" w:hAnsi="Browallia New" w:cs="Browallia New"/>
          <w:sz w:val="28"/>
          <w:szCs w:val="28"/>
        </w:rPr>
        <w:t xml:space="preserve">                   </w:t>
      </w:r>
      <w:r w:rsidR="00411ABF" w:rsidRPr="0057729E">
        <w:rPr>
          <w:rFonts w:ascii="Browallia New" w:hAnsi="Browallia New" w:cs="Browallia New" w:hint="cs"/>
          <w:sz w:val="28"/>
          <w:szCs w:val="28"/>
          <w:cs/>
        </w:rPr>
        <w:t>ค้ำประกันโดย</w:t>
      </w:r>
      <w:r w:rsidR="00F2418A" w:rsidRPr="0057729E">
        <w:rPr>
          <w:rFonts w:ascii="Browallia New" w:hAnsi="Browallia New" w:cs="Browallia New" w:hint="cs"/>
          <w:sz w:val="28"/>
          <w:szCs w:val="28"/>
          <w:cs/>
        </w:rPr>
        <w:t>หุ้น</w:t>
      </w:r>
      <w:r w:rsidR="00A45C66" w:rsidRPr="0057729E">
        <w:rPr>
          <w:rFonts w:ascii="Browallia New" w:hAnsi="Browallia New" w:cs="Browallia New" w:hint="cs"/>
          <w:sz w:val="28"/>
          <w:szCs w:val="28"/>
          <w:cs/>
        </w:rPr>
        <w:t>สามัญ</w:t>
      </w:r>
      <w:r w:rsidR="00B31392">
        <w:rPr>
          <w:rFonts w:ascii="Browallia New" w:hAnsi="Browallia New" w:cs="Browallia New" w:hint="cs"/>
          <w:sz w:val="28"/>
          <w:szCs w:val="28"/>
          <w:cs/>
        </w:rPr>
        <w:t>ในกิจการร่วมค้า</w:t>
      </w:r>
    </w:p>
    <w:p w14:paraId="36008043" w14:textId="52A2E6E6" w:rsidR="0004055B" w:rsidRPr="00221201" w:rsidRDefault="00040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0"/>
          <w:szCs w:val="20"/>
        </w:rPr>
      </w:pPr>
    </w:p>
    <w:p w14:paraId="68D20575" w14:textId="7A23444F" w:rsidR="00D77E40" w:rsidRPr="00D15EA2" w:rsidRDefault="00D77E40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15EA2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Pr="00D15EA2">
        <w:rPr>
          <w:rFonts w:ascii="Browallia New" w:hAnsi="Browallia New" w:cs="Browallia New"/>
          <w:sz w:val="28"/>
          <w:szCs w:val="28"/>
          <w:cs/>
        </w:rPr>
        <w:t>มีภาระผูกพันในการจ่ายชำระค่า</w:t>
      </w:r>
      <w:r w:rsidRPr="00D15EA2">
        <w:rPr>
          <w:rFonts w:ascii="Browallia New" w:hAnsi="Browallia New" w:cs="Browallia New" w:hint="cs"/>
          <w:sz w:val="28"/>
          <w:szCs w:val="28"/>
          <w:cs/>
        </w:rPr>
        <w:t>สินทรัพย์ดังนี้</w:t>
      </w:r>
    </w:p>
    <w:p w14:paraId="5C283E81" w14:textId="77777777" w:rsidR="008E28F0" w:rsidRPr="00231107" w:rsidRDefault="008E28F0" w:rsidP="008E28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8355" w:type="dxa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2"/>
        <w:gridCol w:w="1172"/>
        <w:gridCol w:w="180"/>
        <w:gridCol w:w="1893"/>
        <w:gridCol w:w="180"/>
        <w:gridCol w:w="2138"/>
      </w:tblGrid>
      <w:tr w:rsidR="00D77E40" w:rsidRPr="0004055B" w14:paraId="4534312B" w14:textId="77777777" w:rsidTr="00D271D3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EF2D560" w14:textId="77777777" w:rsidR="00D77E40" w:rsidRPr="0004055B" w:rsidRDefault="00D77E40" w:rsidP="0045302F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076AE" w14:textId="77777777" w:rsidR="00D77E40" w:rsidRPr="0004055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สกุลเงิน</w:t>
            </w:r>
            <w:r w:rsidR="003562D3" w:rsidRPr="0004055B">
              <w:rPr>
                <w:rFonts w:ascii="Browallia New" w:hAnsi="Browallia New" w:cs="Browallia New"/>
                <w:sz w:val="27"/>
                <w:szCs w:val="27"/>
              </w:rPr>
              <w:t xml:space="preserve"> (</w:t>
            </w:r>
            <w:r w:rsidR="003562D3" w:rsidRPr="0004055B">
              <w:rPr>
                <w:rFonts w:ascii="Browallia New" w:hAnsi="Browallia New" w:cs="Browallia New" w:hint="cs"/>
                <w:sz w:val="27"/>
                <w:szCs w:val="27"/>
                <w:cs/>
              </w:rPr>
              <w:t>ล้าน)</w:t>
            </w:r>
          </w:p>
        </w:tc>
        <w:tc>
          <w:tcPr>
            <w:tcW w:w="180" w:type="dxa"/>
          </w:tcPr>
          <w:p w14:paraId="6805AA87" w14:textId="77777777" w:rsidR="00D77E40" w:rsidRPr="0004055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6BFB86" w14:textId="77777777" w:rsidR="00D77E40" w:rsidRPr="0004055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59D0E89" w14:textId="77777777" w:rsidR="00D77E40" w:rsidRPr="0004055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4362DA" w14:textId="77777777" w:rsidR="00D77E40" w:rsidRPr="0004055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D77E40" w:rsidRPr="0004055B" w14:paraId="0DBCCEE8" w14:textId="77777777" w:rsidTr="00D271D3">
        <w:trPr>
          <w:cantSplit/>
          <w:trHeight w:val="76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4F0EA4" w14:textId="77777777" w:rsidR="00D77E40" w:rsidRPr="0004055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9F1A97B" w14:textId="77777777" w:rsidR="00D77E40" w:rsidRPr="0004055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06FFAFED" w14:textId="77777777" w:rsidR="00D77E40" w:rsidRPr="0004055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893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1A0CBB37" w14:textId="77777777" w:rsidR="00D77E40" w:rsidRPr="0004055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576F595" w14:textId="77777777" w:rsidR="00D77E40" w:rsidRPr="0004055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6FB855B4" w14:textId="77777777" w:rsidR="00D77E40" w:rsidRPr="0004055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4D6114" w:rsidRPr="0004055B" w14:paraId="236A6407" w14:textId="77777777" w:rsidTr="00D271D3">
        <w:trPr>
          <w:cantSplit/>
          <w:trHeight w:val="76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F5A5F25" w14:textId="77777777" w:rsidR="004D6114" w:rsidRPr="0004055B" w:rsidRDefault="004D6114" w:rsidP="004D6114">
            <w:pPr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pacing w:val="-4"/>
                <w:sz w:val="27"/>
                <w:szCs w:val="27"/>
                <w:cs/>
              </w:rPr>
              <w:t>การก่อสร้างโรงงาน</w:t>
            </w:r>
          </w:p>
        </w:tc>
        <w:tc>
          <w:tcPr>
            <w:tcW w:w="1172" w:type="dxa"/>
            <w:hideMark/>
          </w:tcPr>
          <w:p w14:paraId="6900BF25" w14:textId="77777777" w:rsidR="004D6114" w:rsidRPr="0004055B" w:rsidRDefault="004D6114" w:rsidP="004D6114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บาท</w:t>
            </w:r>
          </w:p>
        </w:tc>
        <w:tc>
          <w:tcPr>
            <w:tcW w:w="180" w:type="dxa"/>
          </w:tcPr>
          <w:p w14:paraId="5CB1CAD4" w14:textId="77777777" w:rsidR="004D6114" w:rsidRPr="0004055B" w:rsidRDefault="004D6114" w:rsidP="004D6114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BBEFF6F" w14:textId="537956BD" w:rsidR="004D6114" w:rsidRPr="00582ADF" w:rsidRDefault="00D15EA2" w:rsidP="004D6114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82ADF">
              <w:rPr>
                <w:rFonts w:ascii="Browallia New" w:hAnsi="Browallia New" w:cs="Browallia New"/>
                <w:sz w:val="27"/>
                <w:szCs w:val="27"/>
              </w:rPr>
              <w:t>46.60</w:t>
            </w:r>
          </w:p>
        </w:tc>
        <w:tc>
          <w:tcPr>
            <w:tcW w:w="180" w:type="dxa"/>
          </w:tcPr>
          <w:p w14:paraId="595A05B0" w14:textId="77777777" w:rsidR="004D6114" w:rsidRPr="0004055B" w:rsidRDefault="004D6114" w:rsidP="004D6114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38" w:type="dxa"/>
          </w:tcPr>
          <w:p w14:paraId="6D990BE6" w14:textId="10367B98" w:rsidR="004D6114" w:rsidRPr="0004055B" w:rsidRDefault="00577226" w:rsidP="00577226">
            <w:pPr>
              <w:tabs>
                <w:tab w:val="clear" w:pos="1871"/>
                <w:tab w:val="left" w:pos="1247"/>
                <w:tab w:val="left" w:pos="1427"/>
              </w:tabs>
              <w:ind w:left="-157" w:right="-1086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 </w:t>
            </w:r>
            <w:r w:rsidR="004D6114" w:rsidRPr="0004055B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4D6114" w:rsidRPr="0004055B" w14:paraId="4063FAE7" w14:textId="77777777" w:rsidTr="00D271D3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38C228E" w14:textId="77777777" w:rsidR="004D6114" w:rsidRPr="0004055B" w:rsidRDefault="004D6114" w:rsidP="004D6114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pacing w:val="-4"/>
                <w:sz w:val="27"/>
                <w:szCs w:val="27"/>
                <w:cs/>
              </w:rPr>
              <w:t>ค่าที่ปรึกษาการก่อสร้างโรงงาน</w:t>
            </w:r>
          </w:p>
        </w:tc>
        <w:tc>
          <w:tcPr>
            <w:tcW w:w="1172" w:type="dxa"/>
            <w:hideMark/>
          </w:tcPr>
          <w:p w14:paraId="72167C65" w14:textId="77777777" w:rsidR="004D6114" w:rsidRPr="0004055B" w:rsidRDefault="004D6114" w:rsidP="004D6114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เยน</w:t>
            </w:r>
          </w:p>
        </w:tc>
        <w:tc>
          <w:tcPr>
            <w:tcW w:w="180" w:type="dxa"/>
          </w:tcPr>
          <w:p w14:paraId="63AF3496" w14:textId="77777777" w:rsidR="004D6114" w:rsidRPr="0004055B" w:rsidRDefault="004D6114" w:rsidP="004D6114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3814F1C" w14:textId="3D36BB1A" w:rsidR="004D6114" w:rsidRPr="00582ADF" w:rsidRDefault="004D6114" w:rsidP="004D6114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82ADF">
              <w:rPr>
                <w:rFonts w:ascii="Browallia New" w:hAnsi="Browallia New" w:cs="Browallia New"/>
                <w:sz w:val="27"/>
                <w:szCs w:val="27"/>
              </w:rPr>
              <w:t>16.07</w:t>
            </w:r>
          </w:p>
        </w:tc>
        <w:tc>
          <w:tcPr>
            <w:tcW w:w="180" w:type="dxa"/>
          </w:tcPr>
          <w:p w14:paraId="22C4BF3D" w14:textId="77777777" w:rsidR="004D6114" w:rsidRPr="0004055B" w:rsidRDefault="004D6114" w:rsidP="004D6114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138" w:type="dxa"/>
          </w:tcPr>
          <w:p w14:paraId="70E9475F" w14:textId="07E3FF85" w:rsidR="004D6114" w:rsidRPr="0004055B" w:rsidRDefault="00577226" w:rsidP="00577226">
            <w:pPr>
              <w:tabs>
                <w:tab w:val="clear" w:pos="1644"/>
                <w:tab w:val="left" w:pos="257"/>
              </w:tabs>
              <w:ind w:left="-157" w:right="-1086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 </w:t>
            </w:r>
            <w:r w:rsidR="004D6114" w:rsidRPr="0004055B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4D6114" w:rsidRPr="0004055B" w14:paraId="0790A671" w14:textId="77777777" w:rsidTr="00D271D3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69D3F44" w14:textId="77777777" w:rsidR="004D6114" w:rsidRPr="0004055B" w:rsidRDefault="004D6114" w:rsidP="004D6114">
            <w:pPr>
              <w:spacing w:line="240" w:lineRule="auto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pacing w:val="-4"/>
                <w:sz w:val="27"/>
                <w:szCs w:val="27"/>
                <w:cs/>
              </w:rPr>
              <w:t>ซื้ออุปกรณ์และเครื่องจักร</w:t>
            </w:r>
          </w:p>
        </w:tc>
        <w:tc>
          <w:tcPr>
            <w:tcW w:w="1172" w:type="dxa"/>
            <w:hideMark/>
          </w:tcPr>
          <w:p w14:paraId="6990FB40" w14:textId="77777777" w:rsidR="004D6114" w:rsidRPr="0004055B" w:rsidRDefault="004D6114" w:rsidP="004D6114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บาท</w:t>
            </w:r>
          </w:p>
        </w:tc>
        <w:tc>
          <w:tcPr>
            <w:tcW w:w="180" w:type="dxa"/>
          </w:tcPr>
          <w:p w14:paraId="7A03C780" w14:textId="77777777" w:rsidR="004D6114" w:rsidRPr="0004055B" w:rsidRDefault="004D6114" w:rsidP="004D6114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096000" w14:textId="37558C88" w:rsidR="004D6114" w:rsidRPr="00582ADF" w:rsidRDefault="00D15EA2" w:rsidP="004D6114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82ADF">
              <w:rPr>
                <w:rFonts w:ascii="Browallia New" w:hAnsi="Browallia New" w:cs="Browallia New"/>
                <w:sz w:val="27"/>
                <w:szCs w:val="27"/>
              </w:rPr>
              <w:t>16.03</w:t>
            </w:r>
          </w:p>
        </w:tc>
        <w:tc>
          <w:tcPr>
            <w:tcW w:w="180" w:type="dxa"/>
          </w:tcPr>
          <w:p w14:paraId="48B4CC6C" w14:textId="77777777" w:rsidR="004D6114" w:rsidRPr="0004055B" w:rsidRDefault="004D6114" w:rsidP="004D6114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38" w:type="dxa"/>
          </w:tcPr>
          <w:p w14:paraId="5B131EC7" w14:textId="28632409" w:rsidR="004D6114" w:rsidRPr="0004055B" w:rsidRDefault="00D271D3" w:rsidP="00D271D3">
            <w:pPr>
              <w:ind w:left="-157" w:right="75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 xml:space="preserve">  </w:t>
            </w:r>
            <w:r w:rsidR="004D6114" w:rsidRPr="0004055B">
              <w:rPr>
                <w:rFonts w:ascii="Browallia New" w:hAnsi="Browallia New" w:cs="Browallia New"/>
                <w:sz w:val="27"/>
                <w:szCs w:val="27"/>
              </w:rPr>
              <w:t>2.88</w:t>
            </w:r>
          </w:p>
        </w:tc>
      </w:tr>
      <w:tr w:rsidR="00577226" w:rsidRPr="0004055B" w14:paraId="000F8775" w14:textId="77777777" w:rsidTr="00D271D3">
        <w:trPr>
          <w:cantSplit/>
          <w:trHeight w:val="344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34DF0FA" w14:textId="77777777" w:rsidR="00577226" w:rsidRPr="0004055B" w:rsidRDefault="00577226" w:rsidP="00577226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172" w:type="dxa"/>
          </w:tcPr>
          <w:p w14:paraId="70227BF0" w14:textId="78722465" w:rsidR="00577226" w:rsidRPr="0004055B" w:rsidRDefault="00577226" w:rsidP="00577226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 w:hint="cs"/>
                <w:sz w:val="27"/>
                <w:szCs w:val="27"/>
                <w:cs/>
              </w:rPr>
              <w:t>ดอลลาร์</w:t>
            </w:r>
            <w:r w:rsidR="00161E54">
              <w:rPr>
                <w:rFonts w:ascii="Browallia New" w:hAnsi="Browallia New" w:cs="Browallia New" w:hint="cs"/>
                <w:sz w:val="27"/>
                <w:szCs w:val="27"/>
                <w:cs/>
              </w:rPr>
              <w:t>สหรัฐ</w:t>
            </w:r>
          </w:p>
        </w:tc>
        <w:tc>
          <w:tcPr>
            <w:tcW w:w="180" w:type="dxa"/>
          </w:tcPr>
          <w:p w14:paraId="75F98D36" w14:textId="77777777" w:rsidR="00577226" w:rsidRPr="0004055B" w:rsidRDefault="00577226" w:rsidP="00577226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1AB4788" w14:textId="39325324" w:rsidR="00577226" w:rsidRPr="00582ADF" w:rsidRDefault="00D15EA2" w:rsidP="00577226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82ADF">
              <w:rPr>
                <w:rFonts w:ascii="Browallia New" w:hAnsi="Browallia New" w:cs="Browallia New"/>
                <w:sz w:val="27"/>
                <w:szCs w:val="27"/>
              </w:rPr>
              <w:t>0.33</w:t>
            </w:r>
          </w:p>
        </w:tc>
        <w:tc>
          <w:tcPr>
            <w:tcW w:w="180" w:type="dxa"/>
          </w:tcPr>
          <w:p w14:paraId="22E3EA13" w14:textId="77777777" w:rsidR="00577226" w:rsidRPr="0004055B" w:rsidRDefault="00577226" w:rsidP="00577226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38" w:type="dxa"/>
          </w:tcPr>
          <w:p w14:paraId="1C97A131" w14:textId="4EEEE85D" w:rsidR="00577226" w:rsidRPr="0004055B" w:rsidRDefault="00577226" w:rsidP="00577226">
            <w:pPr>
              <w:tabs>
                <w:tab w:val="clear" w:pos="1644"/>
                <w:tab w:val="clear" w:pos="1871"/>
                <w:tab w:val="left" w:pos="1787"/>
              </w:tabs>
              <w:ind w:left="-157" w:right="-1086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577226" w:rsidRPr="0004055B" w14:paraId="32B581D8" w14:textId="77777777" w:rsidTr="00D271D3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ECC3EE3" w14:textId="77777777" w:rsidR="00577226" w:rsidRPr="0004055B" w:rsidRDefault="00577226" w:rsidP="00577226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172" w:type="dxa"/>
          </w:tcPr>
          <w:p w14:paraId="2C956AD3" w14:textId="77777777" w:rsidR="00577226" w:rsidRPr="0004055B" w:rsidRDefault="00577226" w:rsidP="00577226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 w:hint="cs"/>
                <w:sz w:val="27"/>
                <w:szCs w:val="27"/>
                <w:cs/>
              </w:rPr>
              <w:t>ยูโร</w:t>
            </w:r>
          </w:p>
        </w:tc>
        <w:tc>
          <w:tcPr>
            <w:tcW w:w="180" w:type="dxa"/>
          </w:tcPr>
          <w:p w14:paraId="7B2FF88A" w14:textId="77777777" w:rsidR="00577226" w:rsidRPr="0004055B" w:rsidRDefault="00577226" w:rsidP="00577226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A5EC8CE" w14:textId="17CA7DBF" w:rsidR="00577226" w:rsidRPr="00582ADF" w:rsidRDefault="00577226" w:rsidP="00577226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82ADF">
              <w:rPr>
                <w:rFonts w:ascii="Browallia New" w:hAnsi="Browallia New" w:cs="Browallia New"/>
                <w:sz w:val="27"/>
                <w:szCs w:val="27"/>
              </w:rPr>
              <w:t>0.</w:t>
            </w:r>
            <w:r w:rsidR="00D15EA2" w:rsidRPr="00582ADF">
              <w:rPr>
                <w:rFonts w:ascii="Browallia New" w:hAnsi="Browallia New" w:cs="Browallia New"/>
                <w:sz w:val="27"/>
                <w:szCs w:val="27"/>
              </w:rPr>
              <w:t>20</w:t>
            </w:r>
          </w:p>
        </w:tc>
        <w:tc>
          <w:tcPr>
            <w:tcW w:w="180" w:type="dxa"/>
          </w:tcPr>
          <w:p w14:paraId="214A7EA6" w14:textId="77777777" w:rsidR="00577226" w:rsidRPr="0004055B" w:rsidRDefault="00577226" w:rsidP="00577226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38" w:type="dxa"/>
          </w:tcPr>
          <w:p w14:paraId="41E96ADD" w14:textId="784FEEB5" w:rsidR="00577226" w:rsidRPr="0004055B" w:rsidRDefault="00577226" w:rsidP="00577226">
            <w:pPr>
              <w:tabs>
                <w:tab w:val="clear" w:pos="1644"/>
                <w:tab w:val="clear" w:pos="1871"/>
              </w:tabs>
              <w:ind w:left="-157" w:right="-1086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577226" w:rsidRPr="0004055B" w14:paraId="66D1A51C" w14:textId="77777777" w:rsidTr="00D271D3">
        <w:trPr>
          <w:cantSplit/>
          <w:trHeight w:val="76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784301F9" w14:textId="77777777" w:rsidR="00577226" w:rsidRPr="0004055B" w:rsidRDefault="00577226" w:rsidP="00577226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pacing w:val="-4"/>
                <w:sz w:val="27"/>
                <w:szCs w:val="27"/>
                <w:cs/>
              </w:rPr>
              <w:t>โปรแกรมคอมพิวเตอร์</w:t>
            </w:r>
          </w:p>
        </w:tc>
        <w:tc>
          <w:tcPr>
            <w:tcW w:w="1172" w:type="dxa"/>
            <w:hideMark/>
          </w:tcPr>
          <w:p w14:paraId="3DAFAABD" w14:textId="77777777" w:rsidR="00577226" w:rsidRPr="0004055B" w:rsidRDefault="00577226" w:rsidP="00577226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บาท</w:t>
            </w:r>
          </w:p>
        </w:tc>
        <w:tc>
          <w:tcPr>
            <w:tcW w:w="180" w:type="dxa"/>
          </w:tcPr>
          <w:p w14:paraId="1735E31D" w14:textId="77777777" w:rsidR="00577226" w:rsidRPr="0004055B" w:rsidRDefault="00577226" w:rsidP="00577226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95689D5" w14:textId="24F5B863" w:rsidR="00577226" w:rsidRPr="00582ADF" w:rsidRDefault="00577226" w:rsidP="00577226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82ADF">
              <w:rPr>
                <w:rFonts w:ascii="Browallia New" w:hAnsi="Browallia New" w:cs="Browallia New"/>
                <w:sz w:val="27"/>
                <w:szCs w:val="27"/>
              </w:rPr>
              <w:t>0.37</w:t>
            </w:r>
          </w:p>
        </w:tc>
        <w:tc>
          <w:tcPr>
            <w:tcW w:w="180" w:type="dxa"/>
          </w:tcPr>
          <w:p w14:paraId="57F26FFE" w14:textId="77777777" w:rsidR="00577226" w:rsidRPr="0004055B" w:rsidRDefault="00577226" w:rsidP="00577226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38" w:type="dxa"/>
          </w:tcPr>
          <w:p w14:paraId="0ABF4549" w14:textId="44F70726" w:rsidR="00577226" w:rsidRPr="0004055B" w:rsidRDefault="00577226" w:rsidP="00577226">
            <w:pPr>
              <w:ind w:left="-157" w:right="75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</w:rPr>
              <w:t>0.37</w:t>
            </w:r>
          </w:p>
        </w:tc>
      </w:tr>
      <w:tr w:rsidR="00F56010" w:rsidRPr="0004055B" w14:paraId="20220BC8" w14:textId="77777777" w:rsidTr="00D271D3">
        <w:trPr>
          <w:cantSplit/>
          <w:trHeight w:val="76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56C0193" w14:textId="79385875" w:rsidR="00F56010" w:rsidRPr="0004055B" w:rsidRDefault="00F56010" w:rsidP="00F56010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7"/>
                <w:szCs w:val="27"/>
                <w:cs/>
              </w:rPr>
              <w:t>อื่นๆ</w:t>
            </w:r>
          </w:p>
        </w:tc>
        <w:tc>
          <w:tcPr>
            <w:tcW w:w="1172" w:type="dxa"/>
          </w:tcPr>
          <w:p w14:paraId="0B8526B8" w14:textId="34921936" w:rsidR="00F56010" w:rsidRPr="0004055B" w:rsidRDefault="00F56010" w:rsidP="00F56010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4055B">
              <w:rPr>
                <w:rFonts w:ascii="Browallia New" w:hAnsi="Browallia New" w:cs="Browallia New"/>
                <w:sz w:val="27"/>
                <w:szCs w:val="27"/>
                <w:cs/>
              </w:rPr>
              <w:t>บาท</w:t>
            </w:r>
          </w:p>
        </w:tc>
        <w:tc>
          <w:tcPr>
            <w:tcW w:w="180" w:type="dxa"/>
          </w:tcPr>
          <w:p w14:paraId="0E2B0ACF" w14:textId="77777777" w:rsidR="00F56010" w:rsidRPr="0004055B" w:rsidRDefault="00F56010" w:rsidP="00F56010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44A4FE3" w14:textId="6383682E" w:rsidR="00F56010" w:rsidRPr="00582ADF" w:rsidRDefault="00F56010" w:rsidP="00F56010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0.43</w:t>
            </w:r>
          </w:p>
        </w:tc>
        <w:tc>
          <w:tcPr>
            <w:tcW w:w="180" w:type="dxa"/>
          </w:tcPr>
          <w:p w14:paraId="51E78324" w14:textId="77777777" w:rsidR="00F56010" w:rsidRPr="0004055B" w:rsidRDefault="00F56010" w:rsidP="00F56010">
            <w:pPr>
              <w:ind w:left="-157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38" w:type="dxa"/>
          </w:tcPr>
          <w:p w14:paraId="399EE773" w14:textId="1C1F60C4" w:rsidR="00F56010" w:rsidRPr="0004055B" w:rsidRDefault="00F56010" w:rsidP="00F56010">
            <w:pPr>
              <w:tabs>
                <w:tab w:val="clear" w:pos="1644"/>
                <w:tab w:val="clear" w:pos="1871"/>
              </w:tabs>
              <w:ind w:left="-157" w:right="-1086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         </w:t>
            </w:r>
            <w:r w:rsidRPr="0004055B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</w:tbl>
    <w:p w14:paraId="07C368CF" w14:textId="43E0D653" w:rsidR="000B0875" w:rsidRPr="00003449" w:rsidRDefault="000B0875" w:rsidP="000B0875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00344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การจัดประเภทรายการบัญชีใหม่</w:t>
      </w:r>
      <w:r w:rsidRPr="00003449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46712C42" w14:textId="77777777" w:rsidR="001A0039" w:rsidRPr="00003449" w:rsidRDefault="001A0039" w:rsidP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E988DDC" w14:textId="3BD0670B" w:rsidR="000B0875" w:rsidRDefault="000B0875" w:rsidP="002B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18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003449">
        <w:rPr>
          <w:rFonts w:ascii="Browallia New" w:hAnsi="Browallia New" w:cs="Browallia New"/>
          <w:sz w:val="28"/>
          <w:szCs w:val="28"/>
          <w:cs/>
        </w:rPr>
        <w:t>บริษัทจัดประเภทงบ</w:t>
      </w:r>
      <w:r w:rsidR="00324BC9">
        <w:rPr>
          <w:rFonts w:ascii="Browallia New" w:hAnsi="Browallia New" w:cs="Browallia New" w:hint="cs"/>
          <w:sz w:val="28"/>
          <w:szCs w:val="28"/>
          <w:cs/>
        </w:rPr>
        <w:t>แสดงฐานะการเงิน</w:t>
      </w:r>
      <w:r w:rsidR="001C2734">
        <w:rPr>
          <w:rFonts w:ascii="Browallia New" w:hAnsi="Browallia New" w:cs="Browallia New"/>
          <w:sz w:val="28"/>
          <w:szCs w:val="28"/>
        </w:rPr>
        <w:t xml:space="preserve"> </w:t>
      </w:r>
      <w:r w:rsidR="001C2734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1C2734">
        <w:rPr>
          <w:rFonts w:ascii="Browallia New" w:hAnsi="Browallia New" w:cs="Browallia New"/>
          <w:sz w:val="28"/>
          <w:szCs w:val="28"/>
        </w:rPr>
        <w:t xml:space="preserve">31 </w:t>
      </w:r>
      <w:r w:rsidR="001C2734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1C2734">
        <w:rPr>
          <w:rFonts w:ascii="Browallia New" w:hAnsi="Browallia New" w:cs="Browallia New"/>
          <w:sz w:val="28"/>
          <w:szCs w:val="28"/>
        </w:rPr>
        <w:t>2560</w:t>
      </w:r>
      <w:r w:rsidR="00324BC9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Pr="00003449">
        <w:rPr>
          <w:rFonts w:ascii="Browallia New" w:hAnsi="Browallia New" w:cs="Browallia New"/>
          <w:sz w:val="28"/>
          <w:szCs w:val="28"/>
          <w:cs/>
        </w:rPr>
        <w:t>กำไรขาดทุนสำหรับ</w:t>
      </w:r>
      <w:r w:rsidR="0059497F" w:rsidRPr="00003449">
        <w:rPr>
          <w:rFonts w:ascii="Browallia New" w:hAnsi="Browallia New" w:cs="Browallia New" w:hint="cs"/>
          <w:sz w:val="28"/>
          <w:szCs w:val="28"/>
          <w:cs/>
        </w:rPr>
        <w:t>งวด</w:t>
      </w:r>
      <w:r w:rsidR="00EF6F40" w:rsidRPr="00003449">
        <w:rPr>
          <w:rFonts w:ascii="Browallia New" w:hAnsi="Browallia New" w:cs="Browallia New" w:hint="cs"/>
          <w:sz w:val="28"/>
          <w:szCs w:val="28"/>
          <w:cs/>
        </w:rPr>
        <w:t>สามเดือนและ</w:t>
      </w:r>
      <w:r w:rsidR="00684A9A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003449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Pr="00003449">
        <w:rPr>
          <w:rFonts w:ascii="Browallia New" w:hAnsi="Browallia New" w:cs="Browallia New"/>
          <w:sz w:val="28"/>
          <w:szCs w:val="28"/>
          <w:cs/>
        </w:rPr>
        <w:t>สิ้นสุดวันที่</w:t>
      </w:r>
      <w:r w:rsidRPr="00003449">
        <w:rPr>
          <w:rFonts w:ascii="Browallia New" w:hAnsi="Browallia New" w:cs="Browallia New"/>
          <w:sz w:val="28"/>
          <w:szCs w:val="28"/>
        </w:rPr>
        <w:t xml:space="preserve"> </w:t>
      </w:r>
      <w:r w:rsidR="002B0ABD" w:rsidRPr="00003449">
        <w:rPr>
          <w:rFonts w:ascii="Browallia New" w:hAnsi="Browallia New" w:cs="Browallia New"/>
          <w:sz w:val="28"/>
          <w:szCs w:val="28"/>
        </w:rPr>
        <w:t xml:space="preserve">30 </w:t>
      </w:r>
      <w:r w:rsidR="00684A9A" w:rsidRPr="00684A9A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0034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9497F" w:rsidRPr="00003449">
        <w:rPr>
          <w:rFonts w:ascii="Browallia New" w:hAnsi="Browallia New" w:cs="Browallia New"/>
          <w:sz w:val="28"/>
          <w:szCs w:val="28"/>
        </w:rPr>
        <w:t>256</w:t>
      </w:r>
      <w:r w:rsidR="00B42362">
        <w:rPr>
          <w:rFonts w:ascii="Browallia New" w:hAnsi="Browallia New" w:cs="Browallia New"/>
          <w:sz w:val="28"/>
          <w:szCs w:val="28"/>
        </w:rPr>
        <w:t>0</w:t>
      </w:r>
      <w:r w:rsidRPr="00003449">
        <w:rPr>
          <w:rFonts w:ascii="Browallia New" w:hAnsi="Browallia New" w:cs="Browallia New"/>
          <w:sz w:val="28"/>
          <w:szCs w:val="28"/>
          <w:cs/>
        </w:rPr>
        <w:t xml:space="preserve"> ใหม่</w:t>
      </w:r>
      <w:r w:rsidRPr="00003449">
        <w:rPr>
          <w:rFonts w:ascii="Browallia New" w:hAnsi="Browallia New" w:cs="Browallia New"/>
          <w:sz w:val="28"/>
          <w:szCs w:val="28"/>
        </w:rPr>
        <w:t xml:space="preserve"> </w:t>
      </w:r>
      <w:r w:rsidRPr="00003449">
        <w:rPr>
          <w:rFonts w:ascii="Browallia New" w:hAnsi="Browallia New" w:cs="Browallia New"/>
          <w:sz w:val="28"/>
          <w:szCs w:val="28"/>
          <w:cs/>
        </w:rPr>
        <w:t>เพื่อให้สอดคล้อ</w:t>
      </w:r>
      <w:r w:rsidR="009E5B4F" w:rsidRPr="00003449">
        <w:rPr>
          <w:rFonts w:ascii="Browallia New" w:hAnsi="Browallia New" w:cs="Browallia New"/>
          <w:sz w:val="28"/>
          <w:szCs w:val="28"/>
          <w:cs/>
        </w:rPr>
        <w:t>งกับรายการใน</w:t>
      </w:r>
      <w:r w:rsidR="00324BC9" w:rsidRPr="00003449">
        <w:rPr>
          <w:rFonts w:ascii="Browallia New" w:hAnsi="Browallia New" w:cs="Browallia New"/>
          <w:sz w:val="28"/>
          <w:szCs w:val="28"/>
          <w:cs/>
        </w:rPr>
        <w:t>งบ</w:t>
      </w:r>
      <w:r w:rsidR="00324BC9">
        <w:rPr>
          <w:rFonts w:ascii="Browallia New" w:hAnsi="Browallia New" w:cs="Browallia New" w:hint="cs"/>
          <w:sz w:val="28"/>
          <w:szCs w:val="28"/>
          <w:cs/>
        </w:rPr>
        <w:t>แสดงฐานะการเงิน และ</w:t>
      </w:r>
      <w:r w:rsidR="009E5B4F" w:rsidRPr="00003449">
        <w:rPr>
          <w:rFonts w:ascii="Browallia New" w:hAnsi="Browallia New" w:cs="Browallia New"/>
          <w:sz w:val="28"/>
          <w:szCs w:val="28"/>
          <w:cs/>
        </w:rPr>
        <w:t>งบกำไรขาดทุนสำหรับ</w:t>
      </w:r>
      <w:r w:rsidR="009E5B4F" w:rsidRPr="00003449">
        <w:rPr>
          <w:rFonts w:ascii="Browallia New" w:hAnsi="Browallia New" w:cs="Browallia New" w:hint="cs"/>
          <w:sz w:val="28"/>
          <w:szCs w:val="28"/>
          <w:cs/>
        </w:rPr>
        <w:t>งวด</w:t>
      </w:r>
      <w:r w:rsidRPr="00003449">
        <w:rPr>
          <w:rFonts w:ascii="Browallia New" w:hAnsi="Browallia New" w:cs="Browallia New"/>
          <w:sz w:val="28"/>
          <w:szCs w:val="28"/>
          <w:cs/>
        </w:rPr>
        <w:t>ปัจจุบัน โดยมีผลกระทบต่องบการเงินดังนี้</w:t>
      </w:r>
      <w:r w:rsidRPr="00003449">
        <w:rPr>
          <w:rFonts w:ascii="Browallia New" w:hAnsi="Browallia New" w:cs="Browallia New"/>
          <w:sz w:val="28"/>
          <w:szCs w:val="28"/>
        </w:rPr>
        <w:t> </w:t>
      </w:r>
    </w:p>
    <w:p w14:paraId="4D36A42A" w14:textId="77777777" w:rsidR="00476619" w:rsidRPr="00003449" w:rsidRDefault="00476619" w:rsidP="002B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18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8940" w:type="dxa"/>
        <w:tblInd w:w="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0"/>
        <w:gridCol w:w="1350"/>
        <w:gridCol w:w="270"/>
        <w:gridCol w:w="1260"/>
        <w:gridCol w:w="270"/>
        <w:gridCol w:w="1350"/>
        <w:gridCol w:w="277"/>
        <w:gridCol w:w="1343"/>
      </w:tblGrid>
      <w:tr w:rsidR="00476619" w:rsidRPr="00003449" w14:paraId="0FF2AB76" w14:textId="77777777" w:rsidTr="003B3314">
        <w:tc>
          <w:tcPr>
            <w:tcW w:w="2820" w:type="dxa"/>
          </w:tcPr>
          <w:p w14:paraId="08B974C5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</w:rPr>
              <w:t> </w:t>
            </w:r>
          </w:p>
        </w:tc>
        <w:tc>
          <w:tcPr>
            <w:tcW w:w="6120" w:type="dxa"/>
            <w:gridSpan w:val="7"/>
          </w:tcPr>
          <w:p w14:paraId="4DC16954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00344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หน่วย </w:t>
            </w:r>
            <w:r w:rsidRPr="00003449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003449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พันบาท)</w:t>
            </w:r>
          </w:p>
        </w:tc>
      </w:tr>
      <w:tr w:rsidR="00476619" w:rsidRPr="00003449" w14:paraId="535027A6" w14:textId="77777777" w:rsidTr="003B3314">
        <w:tc>
          <w:tcPr>
            <w:tcW w:w="2820" w:type="dxa"/>
          </w:tcPr>
          <w:p w14:paraId="6BA88F94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3C990612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8AAA31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3B008D8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476619" w:rsidRPr="00003449" w14:paraId="1B87EA5D" w14:textId="77777777" w:rsidTr="003B3314">
        <w:tc>
          <w:tcPr>
            <w:tcW w:w="2820" w:type="dxa"/>
          </w:tcPr>
          <w:p w14:paraId="43E2EF19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FB6759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B8B64C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3649EA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หลังจัดประเภท</w:t>
            </w:r>
          </w:p>
        </w:tc>
        <w:tc>
          <w:tcPr>
            <w:tcW w:w="270" w:type="dxa"/>
          </w:tcPr>
          <w:p w14:paraId="40BE7AB6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7676C0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277" w:type="dxa"/>
          </w:tcPr>
          <w:p w14:paraId="69B68D66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B5B603E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หลังจัดประเภท</w:t>
            </w:r>
          </w:p>
        </w:tc>
      </w:tr>
      <w:tr w:rsidR="00476619" w:rsidRPr="00003449" w14:paraId="3A56C81A" w14:textId="77777777" w:rsidTr="00015B2E">
        <w:tc>
          <w:tcPr>
            <w:tcW w:w="2820" w:type="dxa"/>
          </w:tcPr>
          <w:p w14:paraId="4836C255" w14:textId="098695AB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แสดงฐานะการเงิน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CA1AD5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74430F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3D5CA8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187A70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1DF99F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6DFE27EB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A4E566F" w14:textId="77777777" w:rsidR="00476619" w:rsidRPr="00003449" w:rsidRDefault="00476619" w:rsidP="003B3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15B2E" w:rsidRPr="00003449" w14:paraId="65ADA599" w14:textId="77777777" w:rsidTr="00015B2E">
        <w:tc>
          <w:tcPr>
            <w:tcW w:w="2820" w:type="dxa"/>
          </w:tcPr>
          <w:p w14:paraId="0778E257" w14:textId="776D7A1C" w:rsidR="00015B2E" w:rsidRPr="00003449" w:rsidRDefault="00015B2E" w:rsidP="00015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ลูกหนี้เงินประกันผลงาน                       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438FD3EF" w14:textId="3DF28D11" w:rsidR="00015B2E" w:rsidRPr="00003449" w:rsidRDefault="00015B2E" w:rsidP="00015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             -</w:t>
            </w:r>
          </w:p>
        </w:tc>
        <w:tc>
          <w:tcPr>
            <w:tcW w:w="270" w:type="dxa"/>
          </w:tcPr>
          <w:p w14:paraId="7FC257BB" w14:textId="77777777" w:rsidR="00015B2E" w:rsidRPr="00003449" w:rsidRDefault="00015B2E" w:rsidP="00015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AC8DF4" w14:textId="1D1A999F" w:rsidR="00015B2E" w:rsidRPr="00003449" w:rsidRDefault="00015B2E" w:rsidP="00015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7E61EC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br/>
            </w:r>
            <w:r w:rsidRPr="00CE04BC">
              <w:rPr>
                <w:rFonts w:ascii="Browallia New" w:hAnsi="Browallia New" w:cs="Browallia New"/>
                <w:sz w:val="24"/>
                <w:szCs w:val="24"/>
              </w:rPr>
              <w:t>16,707</w:t>
            </w:r>
          </w:p>
        </w:tc>
        <w:tc>
          <w:tcPr>
            <w:tcW w:w="270" w:type="dxa"/>
          </w:tcPr>
          <w:p w14:paraId="3FCEAE92" w14:textId="77777777" w:rsidR="00015B2E" w:rsidRPr="00003449" w:rsidRDefault="00015B2E" w:rsidP="00015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70BE436" w14:textId="20843770" w:rsidR="00015B2E" w:rsidRPr="00003449" w:rsidRDefault="00015B2E" w:rsidP="00015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             -</w:t>
            </w:r>
          </w:p>
        </w:tc>
        <w:tc>
          <w:tcPr>
            <w:tcW w:w="277" w:type="dxa"/>
          </w:tcPr>
          <w:p w14:paraId="1E3EEF45" w14:textId="77777777" w:rsidR="00015B2E" w:rsidRPr="00003449" w:rsidRDefault="00015B2E" w:rsidP="00015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6F6DE316" w14:textId="0B4F92E4" w:rsidR="00015B2E" w:rsidRPr="00003449" w:rsidRDefault="00015B2E" w:rsidP="00015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7E61EC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br/>
            </w:r>
            <w:r w:rsidRPr="00CE04BC">
              <w:rPr>
                <w:rFonts w:ascii="Browallia New" w:hAnsi="Browallia New" w:cs="Browallia New"/>
                <w:sz w:val="24"/>
                <w:szCs w:val="24"/>
              </w:rPr>
              <w:t>16,707</w:t>
            </w:r>
          </w:p>
        </w:tc>
      </w:tr>
      <w:tr w:rsidR="007E61EC" w:rsidRPr="00460699" w14:paraId="50D528D7" w14:textId="77777777" w:rsidTr="00CE04BC">
        <w:tc>
          <w:tcPr>
            <w:tcW w:w="2820" w:type="dxa"/>
          </w:tcPr>
          <w:p w14:paraId="2E4756E0" w14:textId="1C487FCF" w:rsidR="007E61EC" w:rsidRPr="00460699" w:rsidRDefault="007E61EC" w:rsidP="007E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  <w:shd w:val="clear" w:color="auto" w:fill="auto"/>
          </w:tcPr>
          <w:p w14:paraId="01DCA985" w14:textId="7BE5F112" w:rsidR="007E61EC" w:rsidRPr="00460699" w:rsidRDefault="007E61EC" w:rsidP="007E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47,548</w:t>
            </w:r>
          </w:p>
        </w:tc>
        <w:tc>
          <w:tcPr>
            <w:tcW w:w="270" w:type="dxa"/>
            <w:shd w:val="clear" w:color="auto" w:fill="auto"/>
          </w:tcPr>
          <w:p w14:paraId="095FF423" w14:textId="77777777" w:rsidR="007E61EC" w:rsidRPr="00460699" w:rsidRDefault="007E61EC" w:rsidP="007E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125AB9F" w14:textId="09EAD66A" w:rsidR="007E61EC" w:rsidRPr="007E61EC" w:rsidRDefault="00CE04BC" w:rsidP="007E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CE04BC">
              <w:rPr>
                <w:rFonts w:ascii="Browallia New" w:hAnsi="Browallia New" w:cs="Browallia New"/>
                <w:sz w:val="24"/>
                <w:szCs w:val="24"/>
              </w:rPr>
              <w:t>30,84</w:t>
            </w:r>
            <w:r w:rsidR="00F1574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D35D97A" w14:textId="77777777" w:rsidR="007E61EC" w:rsidRPr="00460699" w:rsidRDefault="007E61EC" w:rsidP="007E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5E50F5C" w14:textId="021C0492" w:rsidR="007E61EC" w:rsidRPr="00CE04BC" w:rsidRDefault="007E61EC" w:rsidP="007E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E04BC">
              <w:rPr>
                <w:rFonts w:ascii="Browallia New" w:hAnsi="Browallia New" w:cs="Browallia New"/>
                <w:sz w:val="24"/>
                <w:szCs w:val="24"/>
              </w:rPr>
              <w:t>47,548</w:t>
            </w:r>
          </w:p>
        </w:tc>
        <w:tc>
          <w:tcPr>
            <w:tcW w:w="277" w:type="dxa"/>
            <w:shd w:val="clear" w:color="auto" w:fill="auto"/>
          </w:tcPr>
          <w:p w14:paraId="6F8B27CB" w14:textId="77777777" w:rsidR="007E61EC" w:rsidRPr="00460699" w:rsidRDefault="007E61EC" w:rsidP="007E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48827BD3" w14:textId="08DE7C05" w:rsidR="007E61EC" w:rsidRPr="007E61EC" w:rsidRDefault="00CE04BC" w:rsidP="007E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CE04BC">
              <w:rPr>
                <w:rFonts w:ascii="Browallia New" w:hAnsi="Browallia New" w:cs="Browallia New"/>
                <w:sz w:val="24"/>
                <w:szCs w:val="24"/>
              </w:rPr>
              <w:t>30,84</w:t>
            </w:r>
            <w:r w:rsidR="00F1574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</w:tbl>
    <w:p w14:paraId="4DA9DE14" w14:textId="77777777" w:rsidR="00476619" w:rsidRPr="00684A9A" w:rsidRDefault="00476619" w:rsidP="00205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8940" w:type="dxa"/>
        <w:tblInd w:w="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0"/>
        <w:gridCol w:w="1350"/>
        <w:gridCol w:w="270"/>
        <w:gridCol w:w="1260"/>
        <w:gridCol w:w="270"/>
        <w:gridCol w:w="1350"/>
        <w:gridCol w:w="277"/>
        <w:gridCol w:w="1343"/>
      </w:tblGrid>
      <w:tr w:rsidR="00230D62" w:rsidRPr="00003449" w14:paraId="12C2CA7C" w14:textId="77777777" w:rsidTr="004955EE">
        <w:tc>
          <w:tcPr>
            <w:tcW w:w="2820" w:type="dxa"/>
          </w:tcPr>
          <w:p w14:paraId="6D8727C1" w14:textId="77777777" w:rsidR="00230D62" w:rsidRPr="00003449" w:rsidRDefault="000B0875" w:rsidP="000B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</w:rPr>
              <w:t> </w:t>
            </w:r>
          </w:p>
        </w:tc>
        <w:tc>
          <w:tcPr>
            <w:tcW w:w="6120" w:type="dxa"/>
            <w:gridSpan w:val="7"/>
          </w:tcPr>
          <w:p w14:paraId="750D1A9C" w14:textId="77777777" w:rsidR="00230D62" w:rsidRPr="00003449" w:rsidRDefault="00230D62" w:rsidP="002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00344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หน่วย </w:t>
            </w:r>
            <w:r w:rsidRPr="00003449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003449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พันบาท)</w:t>
            </w:r>
          </w:p>
        </w:tc>
      </w:tr>
      <w:tr w:rsidR="00230D62" w:rsidRPr="00003449" w14:paraId="5CB9403A" w14:textId="77777777" w:rsidTr="00230D62">
        <w:tc>
          <w:tcPr>
            <w:tcW w:w="2820" w:type="dxa"/>
          </w:tcPr>
          <w:p w14:paraId="55DEBB9B" w14:textId="77777777" w:rsidR="00230D62" w:rsidRPr="00003449" w:rsidRDefault="00230D62" w:rsidP="000B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5CD00ADD" w14:textId="77777777" w:rsidR="00230D62" w:rsidRPr="00003449" w:rsidRDefault="00230D62" w:rsidP="002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3DAD28" w14:textId="77777777" w:rsidR="00230D62" w:rsidRPr="00003449" w:rsidRDefault="00230D62" w:rsidP="002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D28AE73" w14:textId="77777777" w:rsidR="00230D62" w:rsidRPr="00003449" w:rsidRDefault="00230D62" w:rsidP="002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F6F40" w:rsidRPr="00003449" w14:paraId="0002508B" w14:textId="77777777" w:rsidTr="00230D62">
        <w:tc>
          <w:tcPr>
            <w:tcW w:w="2820" w:type="dxa"/>
          </w:tcPr>
          <w:p w14:paraId="29533F1D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9A90171" w14:textId="4A6FC101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84A9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  </w:t>
            </w:r>
            <w:r w:rsidRPr="0000344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684A9A" w:rsidRPr="00684A9A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  <w:r w:rsidRPr="0000344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003449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B42362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63A937F2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DD42E54" w14:textId="50175968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0344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84A9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  </w:t>
            </w:r>
            <w:r w:rsidRPr="0000344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684A9A" w:rsidRPr="00684A9A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  <w:r w:rsidRPr="0000344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003449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B42362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</w:tr>
      <w:tr w:rsidR="00EF6F40" w:rsidRPr="00003449" w14:paraId="5346A890" w14:textId="77777777" w:rsidTr="00230D62">
        <w:tc>
          <w:tcPr>
            <w:tcW w:w="2820" w:type="dxa"/>
          </w:tcPr>
          <w:p w14:paraId="49E1D1BA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37B28B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986DE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447BC9B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หลังจัดประเภท</w:t>
            </w:r>
          </w:p>
        </w:tc>
        <w:tc>
          <w:tcPr>
            <w:tcW w:w="270" w:type="dxa"/>
          </w:tcPr>
          <w:p w14:paraId="4F1B4480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1FB332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277" w:type="dxa"/>
          </w:tcPr>
          <w:p w14:paraId="2F2A770E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0B263186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sz w:val="24"/>
                <w:szCs w:val="24"/>
                <w:cs/>
              </w:rPr>
              <w:t>หลังจัดประเภท</w:t>
            </w:r>
          </w:p>
        </w:tc>
      </w:tr>
      <w:tr w:rsidR="00EF6F40" w:rsidRPr="00003449" w14:paraId="7EA30B3E" w14:textId="77777777" w:rsidTr="00230D62">
        <w:tc>
          <w:tcPr>
            <w:tcW w:w="2820" w:type="dxa"/>
          </w:tcPr>
          <w:p w14:paraId="58BD6FB5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0344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7352F5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4289E6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B11100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E5FBAD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F4EB0B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66EA04F9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3ACDA796" w14:textId="77777777" w:rsidR="00EF6F40" w:rsidRPr="0000344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1B52" w:rsidRPr="00460699" w14:paraId="414A25B1" w14:textId="77777777" w:rsidTr="00477B5A">
        <w:tc>
          <w:tcPr>
            <w:tcW w:w="2820" w:type="dxa"/>
          </w:tcPr>
          <w:p w14:paraId="4FF33CFD" w14:textId="77777777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46069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50" w:type="dxa"/>
          </w:tcPr>
          <w:p w14:paraId="41778C4D" w14:textId="61047917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91B52">
              <w:rPr>
                <w:rFonts w:ascii="Browallia New" w:hAnsi="Browallia New" w:cs="Browallia New"/>
                <w:sz w:val="24"/>
                <w:szCs w:val="24"/>
              </w:rPr>
              <w:t>361,121</w:t>
            </w:r>
          </w:p>
        </w:tc>
        <w:tc>
          <w:tcPr>
            <w:tcW w:w="270" w:type="dxa"/>
          </w:tcPr>
          <w:p w14:paraId="224E505F" w14:textId="77777777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6E23A8" w14:textId="3C4AFD15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91B52">
              <w:rPr>
                <w:rFonts w:ascii="Browallia New" w:hAnsi="Browallia New" w:cs="Browallia New"/>
                <w:sz w:val="24"/>
                <w:szCs w:val="24"/>
              </w:rPr>
              <w:t>393,3</w:t>
            </w:r>
            <w:r w:rsidR="00B53F04">
              <w:rPr>
                <w:rFonts w:ascii="Browallia New" w:hAnsi="Browallia New" w:cs="Browallia New"/>
                <w:sz w:val="24"/>
                <w:szCs w:val="24"/>
              </w:rPr>
              <w:t>81</w:t>
            </w:r>
          </w:p>
        </w:tc>
        <w:tc>
          <w:tcPr>
            <w:tcW w:w="270" w:type="dxa"/>
          </w:tcPr>
          <w:p w14:paraId="695AA105" w14:textId="77777777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4E03779" w14:textId="51ED4E96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91B52">
              <w:rPr>
                <w:rFonts w:ascii="Browallia New" w:hAnsi="Browallia New" w:cs="Browallia New"/>
                <w:sz w:val="24"/>
                <w:szCs w:val="24"/>
              </w:rPr>
              <w:t>362,690</w:t>
            </w:r>
          </w:p>
        </w:tc>
        <w:tc>
          <w:tcPr>
            <w:tcW w:w="277" w:type="dxa"/>
            <w:shd w:val="clear" w:color="auto" w:fill="auto"/>
          </w:tcPr>
          <w:p w14:paraId="38BD040F" w14:textId="77777777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46518AE4" w14:textId="5EDC0A2A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91B52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8C09AA">
              <w:rPr>
                <w:rFonts w:ascii="Browallia New" w:hAnsi="Browallia New" w:cs="Browallia New"/>
                <w:sz w:val="24"/>
                <w:szCs w:val="24"/>
              </w:rPr>
              <w:t>4,950</w:t>
            </w:r>
          </w:p>
        </w:tc>
      </w:tr>
      <w:tr w:rsidR="00D91B52" w:rsidRPr="00460699" w14:paraId="7112BC66" w14:textId="77777777" w:rsidTr="00477B5A">
        <w:tc>
          <w:tcPr>
            <w:tcW w:w="2820" w:type="dxa"/>
          </w:tcPr>
          <w:p w14:paraId="36C2CA20" w14:textId="77777777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460699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69D10F08" w14:textId="697F12C0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91B52">
              <w:rPr>
                <w:rFonts w:ascii="Browallia New" w:hAnsi="Browallia New" w:cs="Browallia New"/>
                <w:sz w:val="24"/>
                <w:szCs w:val="24"/>
              </w:rPr>
              <w:t>63,367</w:t>
            </w:r>
          </w:p>
        </w:tc>
        <w:tc>
          <w:tcPr>
            <w:tcW w:w="270" w:type="dxa"/>
          </w:tcPr>
          <w:p w14:paraId="143A84D8" w14:textId="77777777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070B44" w14:textId="50651A19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91B52">
              <w:rPr>
                <w:rFonts w:ascii="Browallia New" w:hAnsi="Browallia New" w:cs="Browallia New"/>
                <w:sz w:val="24"/>
                <w:szCs w:val="24"/>
              </w:rPr>
              <w:t>31,1</w:t>
            </w:r>
            <w:r w:rsidR="008C09AA">
              <w:rPr>
                <w:rFonts w:ascii="Browallia New" w:hAnsi="Browallia New" w:cs="Browallia New"/>
                <w:sz w:val="24"/>
                <w:szCs w:val="24"/>
              </w:rPr>
              <w:t>07</w:t>
            </w:r>
          </w:p>
        </w:tc>
        <w:tc>
          <w:tcPr>
            <w:tcW w:w="270" w:type="dxa"/>
          </w:tcPr>
          <w:p w14:paraId="3D47FD67" w14:textId="77777777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DD1401F" w14:textId="56A956E3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91B52">
              <w:rPr>
                <w:rFonts w:ascii="Browallia New" w:hAnsi="Browallia New" w:cs="Browallia New"/>
                <w:sz w:val="24"/>
                <w:szCs w:val="24"/>
              </w:rPr>
              <w:t>56,757</w:t>
            </w:r>
          </w:p>
        </w:tc>
        <w:tc>
          <w:tcPr>
            <w:tcW w:w="277" w:type="dxa"/>
            <w:shd w:val="clear" w:color="auto" w:fill="auto"/>
          </w:tcPr>
          <w:p w14:paraId="2F95A7B9" w14:textId="77777777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1B504278" w14:textId="270CB32B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91B52">
              <w:rPr>
                <w:rFonts w:ascii="Browallia New" w:hAnsi="Browallia New" w:cs="Browallia New"/>
                <w:sz w:val="24"/>
                <w:szCs w:val="24"/>
              </w:rPr>
              <w:t>24,</w:t>
            </w:r>
            <w:r w:rsidR="008C09AA">
              <w:rPr>
                <w:rFonts w:ascii="Browallia New" w:hAnsi="Browallia New" w:cs="Browallia New"/>
                <w:sz w:val="24"/>
                <w:szCs w:val="24"/>
              </w:rPr>
              <w:t>497</w:t>
            </w:r>
          </w:p>
        </w:tc>
      </w:tr>
    </w:tbl>
    <w:p w14:paraId="76D287D8" w14:textId="4C8090AA" w:rsidR="00011983" w:rsidRPr="00460699" w:rsidRDefault="00011983" w:rsidP="000B0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pacing w:val="-4"/>
          <w:sz w:val="36"/>
          <w:szCs w:val="36"/>
        </w:rPr>
      </w:pPr>
    </w:p>
    <w:tbl>
      <w:tblPr>
        <w:tblStyle w:val="TableGrid"/>
        <w:tblW w:w="8940" w:type="dxa"/>
        <w:tblInd w:w="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0"/>
        <w:gridCol w:w="1350"/>
        <w:gridCol w:w="270"/>
        <w:gridCol w:w="1260"/>
        <w:gridCol w:w="270"/>
        <w:gridCol w:w="1350"/>
        <w:gridCol w:w="277"/>
        <w:gridCol w:w="1343"/>
      </w:tblGrid>
      <w:tr w:rsidR="00EF6F40" w:rsidRPr="00460699" w14:paraId="22FDD64A" w14:textId="77777777" w:rsidTr="000E61BD">
        <w:tc>
          <w:tcPr>
            <w:tcW w:w="2820" w:type="dxa"/>
          </w:tcPr>
          <w:p w14:paraId="14918B86" w14:textId="77777777" w:rsidR="00EF6F40" w:rsidRPr="00460699" w:rsidRDefault="00EF6F40" w:rsidP="000E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460699">
              <w:rPr>
                <w:rFonts w:ascii="Browallia New" w:hAnsi="Browallia New" w:cs="Browallia New"/>
                <w:sz w:val="24"/>
                <w:szCs w:val="24"/>
              </w:rPr>
              <w:t> </w:t>
            </w:r>
          </w:p>
        </w:tc>
        <w:tc>
          <w:tcPr>
            <w:tcW w:w="6120" w:type="dxa"/>
            <w:gridSpan w:val="7"/>
          </w:tcPr>
          <w:p w14:paraId="2EA24A01" w14:textId="77777777" w:rsidR="00EF6F40" w:rsidRPr="00460699" w:rsidRDefault="00EF6F40" w:rsidP="000E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069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46069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หน่วย </w:t>
            </w:r>
            <w:r w:rsidRPr="00460699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460699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พันบาท)</w:t>
            </w:r>
          </w:p>
        </w:tc>
      </w:tr>
      <w:tr w:rsidR="00EF6F40" w:rsidRPr="00460699" w14:paraId="0CE5D4CE" w14:textId="77777777" w:rsidTr="000E61BD">
        <w:tc>
          <w:tcPr>
            <w:tcW w:w="2820" w:type="dxa"/>
          </w:tcPr>
          <w:p w14:paraId="7F12AB1F" w14:textId="77777777" w:rsidR="00EF6F40" w:rsidRPr="00460699" w:rsidRDefault="00EF6F40" w:rsidP="000E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A3BC717" w14:textId="77777777" w:rsidR="00EF6F40" w:rsidRPr="00460699" w:rsidRDefault="00EF6F40" w:rsidP="000E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460699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517687" w14:textId="77777777" w:rsidR="00EF6F40" w:rsidRPr="00460699" w:rsidRDefault="00EF6F40" w:rsidP="000E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A3CE338" w14:textId="77777777" w:rsidR="00EF6F40" w:rsidRPr="00460699" w:rsidRDefault="00EF6F40" w:rsidP="000E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460699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F6F40" w:rsidRPr="00460699" w14:paraId="514F485A" w14:textId="77777777" w:rsidTr="000E61BD">
        <w:tc>
          <w:tcPr>
            <w:tcW w:w="2820" w:type="dxa"/>
          </w:tcPr>
          <w:p w14:paraId="5EAF3254" w14:textId="77777777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22AA9DE" w14:textId="5E16F87D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0699">
              <w:rPr>
                <w:rFonts w:ascii="Browallia New" w:hAnsi="Browallia New" w:cs="Browallia New" w:hint="cs"/>
                <w:sz w:val="24"/>
                <w:szCs w:val="24"/>
                <w:cs/>
              </w:rPr>
              <w:t>สำหรับงวด</w:t>
            </w:r>
            <w:r w:rsidR="00684A9A" w:rsidRPr="00460699">
              <w:rPr>
                <w:rFonts w:ascii="Browallia New" w:hAnsi="Browallia New" w:cs="Browallia New" w:hint="cs"/>
                <w:sz w:val="24"/>
                <w:szCs w:val="24"/>
                <w:cs/>
              </w:rPr>
              <w:t>เก้า</w:t>
            </w:r>
            <w:r w:rsidRPr="0046069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เดือนสิ้นสุดวันที่ </w:t>
            </w:r>
            <w:r w:rsidR="00684A9A" w:rsidRPr="0046069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 </w:t>
            </w:r>
            <w:r w:rsidRPr="0046069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684A9A" w:rsidRPr="00460699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  <w:r w:rsidRPr="0046069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460699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D170E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39C36BF6" w14:textId="77777777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9118CB2" w14:textId="07CA8881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60699">
              <w:rPr>
                <w:rFonts w:ascii="Browallia New" w:hAnsi="Browallia New" w:cs="Browallia New" w:hint="cs"/>
                <w:sz w:val="24"/>
                <w:szCs w:val="24"/>
                <w:cs/>
              </w:rPr>
              <w:t>สำหรับงวด</w:t>
            </w:r>
            <w:r w:rsidR="00684A9A" w:rsidRPr="00460699">
              <w:rPr>
                <w:rFonts w:ascii="Browallia New" w:hAnsi="Browallia New" w:cs="Browallia New" w:hint="cs"/>
                <w:sz w:val="24"/>
                <w:szCs w:val="24"/>
                <w:cs/>
              </w:rPr>
              <w:t>เก้า</w:t>
            </w:r>
            <w:r w:rsidRPr="0046069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เดือนสิ้นสุดวันที่ </w:t>
            </w:r>
            <w:r w:rsidR="00684A9A" w:rsidRPr="0046069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 </w:t>
            </w:r>
            <w:r w:rsidRPr="0046069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684A9A" w:rsidRPr="00460699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  <w:r w:rsidRPr="0046069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460699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D170ED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</w:tr>
      <w:tr w:rsidR="00EF6F40" w:rsidRPr="00460699" w14:paraId="6164991A" w14:textId="77777777" w:rsidTr="000E61BD">
        <w:tc>
          <w:tcPr>
            <w:tcW w:w="2820" w:type="dxa"/>
          </w:tcPr>
          <w:p w14:paraId="6821A73E" w14:textId="77777777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19EF81" w14:textId="77777777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460699">
              <w:rPr>
                <w:rFonts w:ascii="Browallia New" w:hAnsi="Browallia New" w:cs="Browallia New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061CF9" w14:textId="77777777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927911" w14:textId="77777777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460699">
              <w:rPr>
                <w:rFonts w:ascii="Browallia New" w:hAnsi="Browallia New" w:cs="Browallia New"/>
                <w:sz w:val="24"/>
                <w:szCs w:val="24"/>
                <w:cs/>
              </w:rPr>
              <w:t>หลังจัดประเภท</w:t>
            </w:r>
          </w:p>
        </w:tc>
        <w:tc>
          <w:tcPr>
            <w:tcW w:w="270" w:type="dxa"/>
          </w:tcPr>
          <w:p w14:paraId="733B3759" w14:textId="77777777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C737AF" w14:textId="77777777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460699">
              <w:rPr>
                <w:rFonts w:ascii="Browallia New" w:hAnsi="Browallia New" w:cs="Browallia New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277" w:type="dxa"/>
          </w:tcPr>
          <w:p w14:paraId="12B01336" w14:textId="77777777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07DDC1E8" w14:textId="77777777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460699">
              <w:rPr>
                <w:rFonts w:ascii="Browallia New" w:hAnsi="Browallia New" w:cs="Browallia New"/>
                <w:sz w:val="24"/>
                <w:szCs w:val="24"/>
                <w:cs/>
              </w:rPr>
              <w:t>หลังจัดประเภท</w:t>
            </w:r>
          </w:p>
        </w:tc>
      </w:tr>
      <w:tr w:rsidR="00EF6F40" w:rsidRPr="00460699" w14:paraId="37453B22" w14:textId="77777777" w:rsidTr="000E61BD">
        <w:tc>
          <w:tcPr>
            <w:tcW w:w="2820" w:type="dxa"/>
          </w:tcPr>
          <w:p w14:paraId="6B5260A5" w14:textId="77777777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06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25290DA" w14:textId="77777777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8BDF3A" w14:textId="77777777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FF7A5A" w14:textId="77777777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05B713" w14:textId="77777777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4D085B" w14:textId="77777777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5C46443A" w14:textId="77777777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EB4559E" w14:textId="77777777" w:rsidR="00EF6F40" w:rsidRPr="00460699" w:rsidRDefault="00EF6F40" w:rsidP="00EF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1B52" w:rsidRPr="00460699" w14:paraId="49C7AC9F" w14:textId="77777777" w:rsidTr="00477B5A">
        <w:tc>
          <w:tcPr>
            <w:tcW w:w="2820" w:type="dxa"/>
          </w:tcPr>
          <w:p w14:paraId="75FA4BAF" w14:textId="77777777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46069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50" w:type="dxa"/>
          </w:tcPr>
          <w:p w14:paraId="1E366B97" w14:textId="2AC8805C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91B52">
              <w:rPr>
                <w:rFonts w:ascii="Browallia New" w:hAnsi="Browallia New" w:cs="Browallia New"/>
                <w:sz w:val="24"/>
                <w:szCs w:val="24"/>
              </w:rPr>
              <w:t>1,088,624</w:t>
            </w:r>
          </w:p>
        </w:tc>
        <w:tc>
          <w:tcPr>
            <w:tcW w:w="270" w:type="dxa"/>
          </w:tcPr>
          <w:p w14:paraId="28CA52CE" w14:textId="77777777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D75F3B" w14:textId="29A691F8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91B52">
              <w:rPr>
                <w:rFonts w:ascii="Browallia New" w:hAnsi="Browallia New" w:cs="Browallia New"/>
                <w:sz w:val="24"/>
                <w:szCs w:val="24"/>
              </w:rPr>
              <w:t>1,182,1</w:t>
            </w:r>
            <w:r w:rsidR="00946E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056D55B2" w14:textId="77777777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E7D397F" w14:textId="66DC4886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91B52">
              <w:rPr>
                <w:rFonts w:ascii="Browallia New" w:hAnsi="Browallia New" w:cs="Browallia New"/>
                <w:sz w:val="24"/>
                <w:szCs w:val="24"/>
              </w:rPr>
              <w:t>1,094,158</w:t>
            </w:r>
          </w:p>
        </w:tc>
        <w:tc>
          <w:tcPr>
            <w:tcW w:w="277" w:type="dxa"/>
            <w:shd w:val="clear" w:color="auto" w:fill="auto"/>
          </w:tcPr>
          <w:p w14:paraId="3513A0F1" w14:textId="77777777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4D12154B" w14:textId="3779B938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91B52">
              <w:rPr>
                <w:rFonts w:ascii="Browallia New" w:hAnsi="Browallia New" w:cs="Browallia New"/>
                <w:sz w:val="24"/>
                <w:szCs w:val="24"/>
              </w:rPr>
              <w:t>1,187,7</w:t>
            </w:r>
            <w:r w:rsidR="00946EE5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</w:tr>
      <w:tr w:rsidR="00D91B52" w:rsidRPr="008F2A3E" w14:paraId="382ADA42" w14:textId="77777777" w:rsidTr="00477B5A">
        <w:tc>
          <w:tcPr>
            <w:tcW w:w="2820" w:type="dxa"/>
          </w:tcPr>
          <w:p w14:paraId="4CAA7BFF" w14:textId="77777777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460699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4363B6DC" w14:textId="122CECCB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91B52">
              <w:rPr>
                <w:rFonts w:ascii="Browallia New" w:hAnsi="Browallia New" w:cs="Browallia New"/>
                <w:sz w:val="24"/>
                <w:szCs w:val="24"/>
              </w:rPr>
              <w:t>178,149</w:t>
            </w:r>
          </w:p>
        </w:tc>
        <w:tc>
          <w:tcPr>
            <w:tcW w:w="270" w:type="dxa"/>
          </w:tcPr>
          <w:p w14:paraId="636AEBDD" w14:textId="77777777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7E7643D" w14:textId="227ACA85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91B52">
              <w:rPr>
                <w:rFonts w:ascii="Browallia New" w:hAnsi="Browallia New" w:cs="Browallia New"/>
                <w:sz w:val="24"/>
                <w:szCs w:val="24"/>
              </w:rPr>
              <w:t>84,5</w:t>
            </w:r>
            <w:r w:rsidR="00946EE5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  <w:tc>
          <w:tcPr>
            <w:tcW w:w="270" w:type="dxa"/>
          </w:tcPr>
          <w:p w14:paraId="22FD41AB" w14:textId="77777777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8CCF7DD" w14:textId="71A2C633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91B52">
              <w:rPr>
                <w:rFonts w:ascii="Browallia New" w:hAnsi="Browallia New" w:cs="Browallia New"/>
                <w:sz w:val="24"/>
                <w:szCs w:val="24"/>
              </w:rPr>
              <w:t>166,125</w:t>
            </w:r>
          </w:p>
        </w:tc>
        <w:tc>
          <w:tcPr>
            <w:tcW w:w="277" w:type="dxa"/>
            <w:shd w:val="clear" w:color="auto" w:fill="auto"/>
          </w:tcPr>
          <w:p w14:paraId="1A4DC2B6" w14:textId="77777777" w:rsidR="00D91B52" w:rsidRPr="00460699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34338966" w14:textId="0B5646FD" w:rsidR="00D91B52" w:rsidRPr="00D271D3" w:rsidRDefault="00D91B52" w:rsidP="00D9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D91B52">
              <w:rPr>
                <w:rFonts w:ascii="Browallia New" w:hAnsi="Browallia New" w:cs="Browallia New"/>
                <w:sz w:val="24"/>
                <w:szCs w:val="24"/>
              </w:rPr>
              <w:t>72,5</w:t>
            </w:r>
            <w:r w:rsidR="00946EE5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</w:tr>
    </w:tbl>
    <w:p w14:paraId="5BACAD11" w14:textId="77777777" w:rsidR="00523CFB" w:rsidRDefault="00523CFB" w:rsidP="000B0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64E6705" w14:textId="7A7617C4" w:rsidR="00993E94" w:rsidRPr="00025864" w:rsidRDefault="00993E94" w:rsidP="00025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sectPr w:rsidR="00993E94" w:rsidRPr="00025864" w:rsidSect="0067565B">
      <w:footerReference w:type="even" r:id="rId11"/>
      <w:footerReference w:type="default" r:id="rId12"/>
      <w:footerReference w:type="first" r:id="rId13"/>
      <w:pgSz w:w="11909" w:h="16834" w:code="9"/>
      <w:pgMar w:top="1616" w:right="1134" w:bottom="709" w:left="1440" w:header="992" w:footer="293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057C6" w14:textId="77777777" w:rsidR="00956D34" w:rsidRDefault="00956D34">
      <w:r>
        <w:separator/>
      </w:r>
    </w:p>
  </w:endnote>
  <w:endnote w:type="continuationSeparator" w:id="0">
    <w:p w14:paraId="0311FF85" w14:textId="77777777" w:rsidR="00956D34" w:rsidRDefault="00956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9D0F9" w14:textId="77777777" w:rsidR="003B3314" w:rsidRDefault="003B3314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14:paraId="30029668" w14:textId="77777777" w:rsidR="003B3314" w:rsidRDefault="003B331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6CCEB" w14:textId="53C451FC" w:rsidR="003B3314" w:rsidRPr="004D5A33" w:rsidRDefault="003B3314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sz w:val="28"/>
        <w:szCs w:val="28"/>
      </w:rPr>
    </w:pPr>
    <w:r w:rsidRPr="004D5A33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4D5A33"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 w:rsidRPr="004D5A33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="00154D68">
      <w:rPr>
        <w:rStyle w:val="PageNumber"/>
        <w:rFonts w:ascii="Browallia New" w:hAnsi="Browallia New" w:cs="Browallia New"/>
        <w:noProof/>
        <w:sz w:val="28"/>
        <w:szCs w:val="28"/>
      </w:rPr>
      <w:t>29</w:t>
    </w:r>
    <w:r w:rsidRPr="004D5A33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58A02E1C" w14:textId="77777777" w:rsidR="003B3314" w:rsidRDefault="003B3314" w:rsidP="00055141">
    <w:pPr>
      <w:pStyle w:val="Footer"/>
      <w:tabs>
        <w:tab w:val="clear" w:pos="227"/>
        <w:tab w:val="clear" w:pos="454"/>
        <w:tab w:val="clear" w:pos="9072"/>
        <w:tab w:val="right" w:pos="9360"/>
      </w:tabs>
      <w:ind w:left="426" w:right="360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 w:hint="cs"/>
        <w:sz w:val="28"/>
        <w:szCs w:val="28"/>
        <w:u w:val="single"/>
        <w:cs/>
      </w:rPr>
      <w:t xml:space="preserve">                                            </w:t>
    </w:r>
    <w:r>
      <w:rPr>
        <w:rFonts w:ascii="Browallia New" w:hAnsi="Browallia New" w:cs="Browallia New"/>
        <w:sz w:val="28"/>
        <w:szCs w:val="28"/>
        <w:cs/>
      </w:rPr>
      <w:t xml:space="preserve"> กรรมการ</w:t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</w:p>
  <w:p w14:paraId="1415C0BD" w14:textId="77777777" w:rsidR="003B3314" w:rsidRDefault="003B3314" w:rsidP="0005514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3892"/>
      </w:tabs>
      <w:ind w:left="426" w:right="-25"/>
      <w:rPr>
        <w:rFonts w:ascii="Angsana New" w:hAnsi="Angsana New"/>
        <w:sz w:val="28"/>
        <w:szCs w:val="28"/>
      </w:rPr>
    </w:pPr>
    <w:r>
      <w:rPr>
        <w:rFonts w:ascii="Browallia New" w:hAnsi="Browallia New" w:cs="Browallia New"/>
        <w:sz w:val="28"/>
        <w:szCs w:val="28"/>
        <w:cs/>
      </w:rPr>
      <w:t>(                            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61017" w14:textId="77777777" w:rsidR="003B3314" w:rsidRDefault="003B3314">
    <w:pPr>
      <w:pStyle w:val="Footer"/>
      <w:rPr>
        <w:rFonts w:ascii="Angsana New" w:hAnsi="Angsana New"/>
        <w:sz w:val="28"/>
        <w:szCs w:val="28"/>
      </w:rPr>
    </w:pP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Pr="00BD6F20">
      <w:rPr>
        <w:rStyle w:val="PageNumber"/>
        <w:rFonts w:ascii="Angsana New" w:hAnsi="Angsana New" w:cs="Angsana New"/>
        <w:noProof/>
        <w:sz w:val="28"/>
        <w:szCs w:val="28"/>
        <w:lang w:val="en-GB"/>
      </w:rPr>
      <w:t>54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30853" w14:textId="77777777" w:rsidR="00956D34" w:rsidRDefault="00956D34">
      <w:r>
        <w:separator/>
      </w:r>
    </w:p>
  </w:footnote>
  <w:footnote w:type="continuationSeparator" w:id="0">
    <w:p w14:paraId="0C6E37BE" w14:textId="77777777" w:rsidR="00956D34" w:rsidRDefault="00956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0E0501A"/>
    <w:multiLevelType w:val="hybridMultilevel"/>
    <w:tmpl w:val="593CBF2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016F228B"/>
    <w:multiLevelType w:val="hybridMultilevel"/>
    <w:tmpl w:val="3D7AC114"/>
    <w:lvl w:ilvl="0" w:tplc="B60A1B50">
      <w:numFmt w:val="bullet"/>
      <w:lvlText w:val="-"/>
      <w:lvlJc w:val="left"/>
      <w:pPr>
        <w:ind w:left="26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</w:abstractNum>
  <w:abstractNum w:abstractNumId="12" w15:restartNumberingAfterBreak="0">
    <w:nsid w:val="046079BC"/>
    <w:multiLevelType w:val="hybridMultilevel"/>
    <w:tmpl w:val="F03A606C"/>
    <w:lvl w:ilvl="0" w:tplc="90687C38">
      <w:start w:val="1"/>
      <w:numFmt w:val="bullet"/>
      <w:lvlText w:val="-"/>
      <w:lvlJc w:val="left"/>
      <w:pPr>
        <w:ind w:left="81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06EB259A"/>
    <w:multiLevelType w:val="multilevel"/>
    <w:tmpl w:val="96CA6D7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C93224D"/>
    <w:multiLevelType w:val="multilevel"/>
    <w:tmpl w:val="A2E6F1E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0CC6308C"/>
    <w:multiLevelType w:val="multilevel"/>
    <w:tmpl w:val="D7D83B8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0F276C80"/>
    <w:multiLevelType w:val="multilevel"/>
    <w:tmpl w:val="8B3C22D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4EC1C67"/>
    <w:multiLevelType w:val="multilevel"/>
    <w:tmpl w:val="57444A0C"/>
    <w:lvl w:ilvl="0">
      <w:start w:val="21"/>
      <w:numFmt w:val="none"/>
      <w:lvlText w:val="19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9" w15:restartNumberingAfterBreak="0">
    <w:nsid w:val="2A9B282A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2BA10C62"/>
    <w:multiLevelType w:val="hybridMultilevel"/>
    <w:tmpl w:val="EA72D322"/>
    <w:lvl w:ilvl="0" w:tplc="444CA6A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2CE20CE4"/>
    <w:multiLevelType w:val="hybridMultilevel"/>
    <w:tmpl w:val="A5F4F9A6"/>
    <w:lvl w:ilvl="0" w:tplc="C58AFB26">
      <w:numFmt w:val="bullet"/>
      <w:lvlText w:val="-"/>
      <w:lvlJc w:val="left"/>
      <w:pPr>
        <w:ind w:left="62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8" w:hanging="360"/>
      </w:pPr>
      <w:rPr>
        <w:rFonts w:ascii="Wingdings" w:hAnsi="Wingdings" w:hint="default"/>
      </w:rPr>
    </w:lvl>
  </w:abstractNum>
  <w:abstractNum w:abstractNumId="22" w15:restartNumberingAfterBreak="0">
    <w:nsid w:val="2D223D2C"/>
    <w:multiLevelType w:val="hybridMultilevel"/>
    <w:tmpl w:val="67AEFB96"/>
    <w:lvl w:ilvl="0" w:tplc="CE229A28">
      <w:numFmt w:val="bullet"/>
      <w:lvlText w:val="-"/>
      <w:lvlJc w:val="left"/>
      <w:pPr>
        <w:ind w:left="62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8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5" w15:restartNumberingAfterBreak="0">
    <w:nsid w:val="3A951A45"/>
    <w:multiLevelType w:val="hybridMultilevel"/>
    <w:tmpl w:val="9BEAE414"/>
    <w:lvl w:ilvl="0" w:tplc="04090001">
      <w:start w:val="1"/>
      <w:numFmt w:val="bullet"/>
      <w:lvlText w:val=""/>
      <w:lvlJc w:val="left"/>
      <w:pPr>
        <w:ind w:left="1425" w:hanging="43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7" w15:restartNumberingAfterBreak="0">
    <w:nsid w:val="4A4B65FD"/>
    <w:multiLevelType w:val="multilevel"/>
    <w:tmpl w:val="6098199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0C56365"/>
    <w:multiLevelType w:val="hybridMultilevel"/>
    <w:tmpl w:val="B1CEB066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9" w15:restartNumberingAfterBreak="0">
    <w:nsid w:val="523451D5"/>
    <w:multiLevelType w:val="multilevel"/>
    <w:tmpl w:val="4D26038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0" w15:restartNumberingAfterBreak="0">
    <w:nsid w:val="54BC6843"/>
    <w:multiLevelType w:val="multilevel"/>
    <w:tmpl w:val="DB480A6E"/>
    <w:lvl w:ilvl="0">
      <w:start w:val="21"/>
      <w:numFmt w:val="none"/>
      <w:lvlText w:val="19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9.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A884E2D"/>
    <w:multiLevelType w:val="hybridMultilevel"/>
    <w:tmpl w:val="A3F2F41E"/>
    <w:lvl w:ilvl="0" w:tplc="E0B2A800">
      <w:numFmt w:val="bullet"/>
      <w:lvlText w:val="•"/>
      <w:lvlJc w:val="left"/>
      <w:pPr>
        <w:ind w:left="1425" w:hanging="72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2" w15:restartNumberingAfterBreak="0">
    <w:nsid w:val="5B6877D1"/>
    <w:multiLevelType w:val="hybridMultilevel"/>
    <w:tmpl w:val="955EE43E"/>
    <w:lvl w:ilvl="0" w:tplc="B52C101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/>
        <w:bCs/>
        <w:sz w:val="28"/>
        <w:szCs w:val="28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3" w15:restartNumberingAfterBreak="0">
    <w:nsid w:val="5E4F493A"/>
    <w:multiLevelType w:val="multilevel"/>
    <w:tmpl w:val="6098199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5" w15:restartNumberingAfterBreak="0">
    <w:nsid w:val="6AA32DB2"/>
    <w:multiLevelType w:val="multilevel"/>
    <w:tmpl w:val="A4E68EE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8"/>
  </w:num>
  <w:num w:numId="13">
    <w:abstractNumId w:val="34"/>
  </w:num>
  <w:num w:numId="14">
    <w:abstractNumId w:val="23"/>
  </w:num>
  <w:num w:numId="15">
    <w:abstractNumId w:val="26"/>
  </w:num>
  <w:num w:numId="16">
    <w:abstractNumId w:val="32"/>
  </w:num>
  <w:num w:numId="17">
    <w:abstractNumId w:val="30"/>
  </w:num>
  <w:num w:numId="18">
    <w:abstractNumId w:val="35"/>
  </w:num>
  <w:num w:numId="19">
    <w:abstractNumId w:val="19"/>
  </w:num>
  <w:num w:numId="20">
    <w:abstractNumId w:val="16"/>
  </w:num>
  <w:num w:numId="21">
    <w:abstractNumId w:val="14"/>
  </w:num>
  <w:num w:numId="22">
    <w:abstractNumId w:val="20"/>
  </w:num>
  <w:num w:numId="23">
    <w:abstractNumId w:val="12"/>
  </w:num>
  <w:num w:numId="24">
    <w:abstractNumId w:val="13"/>
  </w:num>
  <w:num w:numId="25">
    <w:abstractNumId w:val="15"/>
  </w:num>
  <w:num w:numId="26">
    <w:abstractNumId w:val="10"/>
  </w:num>
  <w:num w:numId="27">
    <w:abstractNumId w:val="25"/>
  </w:num>
  <w:num w:numId="28">
    <w:abstractNumId w:val="28"/>
  </w:num>
  <w:num w:numId="29">
    <w:abstractNumId w:val="31"/>
  </w:num>
  <w:num w:numId="30">
    <w:abstractNumId w:val="11"/>
  </w:num>
  <w:num w:numId="31">
    <w:abstractNumId w:val="22"/>
  </w:num>
  <w:num w:numId="32">
    <w:abstractNumId w:val="21"/>
  </w:num>
  <w:num w:numId="33">
    <w:abstractNumId w:val="27"/>
  </w:num>
  <w:num w:numId="34">
    <w:abstractNumId w:val="33"/>
  </w:num>
  <w:num w:numId="35">
    <w:abstractNumId w:val="17"/>
  </w:num>
  <w:num w:numId="36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C9"/>
    <w:rsid w:val="0000052F"/>
    <w:rsid w:val="0000072B"/>
    <w:rsid w:val="0000082D"/>
    <w:rsid w:val="000017F7"/>
    <w:rsid w:val="000030A8"/>
    <w:rsid w:val="00003449"/>
    <w:rsid w:val="00004FD8"/>
    <w:rsid w:val="0000608E"/>
    <w:rsid w:val="00006E8A"/>
    <w:rsid w:val="00010346"/>
    <w:rsid w:val="00010873"/>
    <w:rsid w:val="00010A95"/>
    <w:rsid w:val="0001139C"/>
    <w:rsid w:val="0001196A"/>
    <w:rsid w:val="00011983"/>
    <w:rsid w:val="00011A1D"/>
    <w:rsid w:val="0001213A"/>
    <w:rsid w:val="0001223E"/>
    <w:rsid w:val="000128FA"/>
    <w:rsid w:val="00012ECC"/>
    <w:rsid w:val="00013288"/>
    <w:rsid w:val="0001339E"/>
    <w:rsid w:val="000138E1"/>
    <w:rsid w:val="00013AE1"/>
    <w:rsid w:val="00014838"/>
    <w:rsid w:val="00014C5F"/>
    <w:rsid w:val="00015B2E"/>
    <w:rsid w:val="00015D59"/>
    <w:rsid w:val="00016131"/>
    <w:rsid w:val="000164BD"/>
    <w:rsid w:val="00016777"/>
    <w:rsid w:val="0002025E"/>
    <w:rsid w:val="000207D1"/>
    <w:rsid w:val="00020DCE"/>
    <w:rsid w:val="00021167"/>
    <w:rsid w:val="00021371"/>
    <w:rsid w:val="00021705"/>
    <w:rsid w:val="0002174D"/>
    <w:rsid w:val="0002208E"/>
    <w:rsid w:val="0002228C"/>
    <w:rsid w:val="0002245C"/>
    <w:rsid w:val="00023CCC"/>
    <w:rsid w:val="000244F1"/>
    <w:rsid w:val="00024602"/>
    <w:rsid w:val="00024B4F"/>
    <w:rsid w:val="00025864"/>
    <w:rsid w:val="00026872"/>
    <w:rsid w:val="00026D0D"/>
    <w:rsid w:val="0002720A"/>
    <w:rsid w:val="00027654"/>
    <w:rsid w:val="000276EA"/>
    <w:rsid w:val="000277DA"/>
    <w:rsid w:val="00027E09"/>
    <w:rsid w:val="00027FB1"/>
    <w:rsid w:val="0003038B"/>
    <w:rsid w:val="00030743"/>
    <w:rsid w:val="00030E46"/>
    <w:rsid w:val="00031350"/>
    <w:rsid w:val="00031ABC"/>
    <w:rsid w:val="000325C3"/>
    <w:rsid w:val="000326E3"/>
    <w:rsid w:val="000327EE"/>
    <w:rsid w:val="00032BA4"/>
    <w:rsid w:val="00033041"/>
    <w:rsid w:val="00034107"/>
    <w:rsid w:val="000346AC"/>
    <w:rsid w:val="00034741"/>
    <w:rsid w:val="00034CA0"/>
    <w:rsid w:val="00034F52"/>
    <w:rsid w:val="00034F7A"/>
    <w:rsid w:val="00035042"/>
    <w:rsid w:val="00035678"/>
    <w:rsid w:val="0003577B"/>
    <w:rsid w:val="000357CE"/>
    <w:rsid w:val="000358C4"/>
    <w:rsid w:val="00036C74"/>
    <w:rsid w:val="00036DA0"/>
    <w:rsid w:val="00037249"/>
    <w:rsid w:val="000373FF"/>
    <w:rsid w:val="0004055B"/>
    <w:rsid w:val="00041946"/>
    <w:rsid w:val="000423CB"/>
    <w:rsid w:val="00042F8E"/>
    <w:rsid w:val="000435DE"/>
    <w:rsid w:val="0004361D"/>
    <w:rsid w:val="00043DF3"/>
    <w:rsid w:val="000442AC"/>
    <w:rsid w:val="00044D68"/>
    <w:rsid w:val="00044FCA"/>
    <w:rsid w:val="00045146"/>
    <w:rsid w:val="00045633"/>
    <w:rsid w:val="00045A67"/>
    <w:rsid w:val="00046118"/>
    <w:rsid w:val="0004618D"/>
    <w:rsid w:val="00046865"/>
    <w:rsid w:val="00047995"/>
    <w:rsid w:val="00047D04"/>
    <w:rsid w:val="0005094A"/>
    <w:rsid w:val="00050A67"/>
    <w:rsid w:val="00050C70"/>
    <w:rsid w:val="0005273C"/>
    <w:rsid w:val="00052A28"/>
    <w:rsid w:val="0005390F"/>
    <w:rsid w:val="00053C98"/>
    <w:rsid w:val="00053F76"/>
    <w:rsid w:val="00054AE8"/>
    <w:rsid w:val="00055141"/>
    <w:rsid w:val="00055572"/>
    <w:rsid w:val="00055B4C"/>
    <w:rsid w:val="00056382"/>
    <w:rsid w:val="000563D7"/>
    <w:rsid w:val="000565C3"/>
    <w:rsid w:val="00056791"/>
    <w:rsid w:val="00057E91"/>
    <w:rsid w:val="00060AEC"/>
    <w:rsid w:val="00060B6D"/>
    <w:rsid w:val="0006131C"/>
    <w:rsid w:val="00061C20"/>
    <w:rsid w:val="00061C4D"/>
    <w:rsid w:val="00061C62"/>
    <w:rsid w:val="00061CFE"/>
    <w:rsid w:val="000620C7"/>
    <w:rsid w:val="00062622"/>
    <w:rsid w:val="00062636"/>
    <w:rsid w:val="00062CD3"/>
    <w:rsid w:val="00062D2B"/>
    <w:rsid w:val="0006359D"/>
    <w:rsid w:val="00063BFE"/>
    <w:rsid w:val="00064E6C"/>
    <w:rsid w:val="000661F5"/>
    <w:rsid w:val="0006628D"/>
    <w:rsid w:val="00066925"/>
    <w:rsid w:val="0006699D"/>
    <w:rsid w:val="000676DF"/>
    <w:rsid w:val="000676F0"/>
    <w:rsid w:val="00067E17"/>
    <w:rsid w:val="000703DC"/>
    <w:rsid w:val="000704D4"/>
    <w:rsid w:val="00070F21"/>
    <w:rsid w:val="0007175C"/>
    <w:rsid w:val="00071B38"/>
    <w:rsid w:val="00071DB4"/>
    <w:rsid w:val="000729E9"/>
    <w:rsid w:val="000737B8"/>
    <w:rsid w:val="000739A4"/>
    <w:rsid w:val="00073B12"/>
    <w:rsid w:val="00074AA5"/>
    <w:rsid w:val="00074BC4"/>
    <w:rsid w:val="00075711"/>
    <w:rsid w:val="0007590C"/>
    <w:rsid w:val="000767F0"/>
    <w:rsid w:val="000768AA"/>
    <w:rsid w:val="00076A22"/>
    <w:rsid w:val="00076A94"/>
    <w:rsid w:val="00076EBE"/>
    <w:rsid w:val="000803F1"/>
    <w:rsid w:val="0008140E"/>
    <w:rsid w:val="00081CC2"/>
    <w:rsid w:val="00081D62"/>
    <w:rsid w:val="00081E2D"/>
    <w:rsid w:val="00082258"/>
    <w:rsid w:val="00082E8A"/>
    <w:rsid w:val="00083752"/>
    <w:rsid w:val="000839D0"/>
    <w:rsid w:val="00083A51"/>
    <w:rsid w:val="00085CEC"/>
    <w:rsid w:val="000863BC"/>
    <w:rsid w:val="00086B5D"/>
    <w:rsid w:val="000877B8"/>
    <w:rsid w:val="000900E7"/>
    <w:rsid w:val="000907BC"/>
    <w:rsid w:val="00090913"/>
    <w:rsid w:val="00090F2D"/>
    <w:rsid w:val="000915D2"/>
    <w:rsid w:val="00091C5C"/>
    <w:rsid w:val="00091D4F"/>
    <w:rsid w:val="00091E58"/>
    <w:rsid w:val="00092AB3"/>
    <w:rsid w:val="00093975"/>
    <w:rsid w:val="00093DC4"/>
    <w:rsid w:val="000944BD"/>
    <w:rsid w:val="000A0782"/>
    <w:rsid w:val="000A0CA4"/>
    <w:rsid w:val="000A135D"/>
    <w:rsid w:val="000A23A5"/>
    <w:rsid w:val="000A2414"/>
    <w:rsid w:val="000A2427"/>
    <w:rsid w:val="000A2B1F"/>
    <w:rsid w:val="000A378D"/>
    <w:rsid w:val="000A3AE8"/>
    <w:rsid w:val="000A5333"/>
    <w:rsid w:val="000A54BE"/>
    <w:rsid w:val="000A5B86"/>
    <w:rsid w:val="000A5C2F"/>
    <w:rsid w:val="000A6BFF"/>
    <w:rsid w:val="000A6C85"/>
    <w:rsid w:val="000A6CB0"/>
    <w:rsid w:val="000A6E21"/>
    <w:rsid w:val="000A73B5"/>
    <w:rsid w:val="000A7505"/>
    <w:rsid w:val="000A7826"/>
    <w:rsid w:val="000A78CD"/>
    <w:rsid w:val="000B0875"/>
    <w:rsid w:val="000B17D5"/>
    <w:rsid w:val="000B1828"/>
    <w:rsid w:val="000B1F61"/>
    <w:rsid w:val="000B221A"/>
    <w:rsid w:val="000B25A4"/>
    <w:rsid w:val="000B2CFA"/>
    <w:rsid w:val="000B33B9"/>
    <w:rsid w:val="000B350E"/>
    <w:rsid w:val="000B36A1"/>
    <w:rsid w:val="000B36BD"/>
    <w:rsid w:val="000B3742"/>
    <w:rsid w:val="000B3A26"/>
    <w:rsid w:val="000B3E74"/>
    <w:rsid w:val="000B40B1"/>
    <w:rsid w:val="000B4B47"/>
    <w:rsid w:val="000B4F3C"/>
    <w:rsid w:val="000B5042"/>
    <w:rsid w:val="000B5278"/>
    <w:rsid w:val="000B5E03"/>
    <w:rsid w:val="000B6C35"/>
    <w:rsid w:val="000B741C"/>
    <w:rsid w:val="000B7A68"/>
    <w:rsid w:val="000B7B9E"/>
    <w:rsid w:val="000C0D06"/>
    <w:rsid w:val="000C0F26"/>
    <w:rsid w:val="000C1122"/>
    <w:rsid w:val="000C11A2"/>
    <w:rsid w:val="000C1804"/>
    <w:rsid w:val="000C24FC"/>
    <w:rsid w:val="000C2707"/>
    <w:rsid w:val="000C2CCE"/>
    <w:rsid w:val="000C3053"/>
    <w:rsid w:val="000C36AB"/>
    <w:rsid w:val="000C3AA1"/>
    <w:rsid w:val="000C3C7A"/>
    <w:rsid w:val="000C3E61"/>
    <w:rsid w:val="000C3FDE"/>
    <w:rsid w:val="000C3FE3"/>
    <w:rsid w:val="000C4167"/>
    <w:rsid w:val="000C4301"/>
    <w:rsid w:val="000C6751"/>
    <w:rsid w:val="000C6898"/>
    <w:rsid w:val="000C6A8F"/>
    <w:rsid w:val="000C6B88"/>
    <w:rsid w:val="000C7448"/>
    <w:rsid w:val="000D00E2"/>
    <w:rsid w:val="000D0132"/>
    <w:rsid w:val="000D1542"/>
    <w:rsid w:val="000D1D4B"/>
    <w:rsid w:val="000D2B79"/>
    <w:rsid w:val="000D2B91"/>
    <w:rsid w:val="000D2E75"/>
    <w:rsid w:val="000D326E"/>
    <w:rsid w:val="000D3400"/>
    <w:rsid w:val="000D3BA6"/>
    <w:rsid w:val="000D3D7F"/>
    <w:rsid w:val="000D5DD3"/>
    <w:rsid w:val="000D710F"/>
    <w:rsid w:val="000D7E4A"/>
    <w:rsid w:val="000E0A70"/>
    <w:rsid w:val="000E21A2"/>
    <w:rsid w:val="000E23E5"/>
    <w:rsid w:val="000E2571"/>
    <w:rsid w:val="000E38D6"/>
    <w:rsid w:val="000E3920"/>
    <w:rsid w:val="000E3E5C"/>
    <w:rsid w:val="000E4441"/>
    <w:rsid w:val="000E4A00"/>
    <w:rsid w:val="000E5975"/>
    <w:rsid w:val="000E5EA9"/>
    <w:rsid w:val="000E61BD"/>
    <w:rsid w:val="000E682A"/>
    <w:rsid w:val="000E6B33"/>
    <w:rsid w:val="000E6E34"/>
    <w:rsid w:val="000E7D98"/>
    <w:rsid w:val="000F07D5"/>
    <w:rsid w:val="000F0925"/>
    <w:rsid w:val="000F0D4D"/>
    <w:rsid w:val="000F1BB6"/>
    <w:rsid w:val="000F2126"/>
    <w:rsid w:val="000F2B1E"/>
    <w:rsid w:val="000F2E76"/>
    <w:rsid w:val="000F3567"/>
    <w:rsid w:val="000F35F6"/>
    <w:rsid w:val="000F3C9A"/>
    <w:rsid w:val="000F3F08"/>
    <w:rsid w:val="000F40B1"/>
    <w:rsid w:val="000F4FF5"/>
    <w:rsid w:val="000F527F"/>
    <w:rsid w:val="000F55CE"/>
    <w:rsid w:val="000F5CC9"/>
    <w:rsid w:val="000F6BCF"/>
    <w:rsid w:val="000F72E9"/>
    <w:rsid w:val="00100BC2"/>
    <w:rsid w:val="00100C8A"/>
    <w:rsid w:val="001017E2"/>
    <w:rsid w:val="001019BA"/>
    <w:rsid w:val="001020AE"/>
    <w:rsid w:val="00102292"/>
    <w:rsid w:val="001022F0"/>
    <w:rsid w:val="001037AF"/>
    <w:rsid w:val="00103EDA"/>
    <w:rsid w:val="0010401C"/>
    <w:rsid w:val="001043F4"/>
    <w:rsid w:val="00104843"/>
    <w:rsid w:val="00104E6C"/>
    <w:rsid w:val="0010595F"/>
    <w:rsid w:val="00105971"/>
    <w:rsid w:val="0010616D"/>
    <w:rsid w:val="001064A4"/>
    <w:rsid w:val="00107012"/>
    <w:rsid w:val="0010750F"/>
    <w:rsid w:val="001079FC"/>
    <w:rsid w:val="001102F1"/>
    <w:rsid w:val="00111C57"/>
    <w:rsid w:val="001122FD"/>
    <w:rsid w:val="00112A59"/>
    <w:rsid w:val="00112C13"/>
    <w:rsid w:val="001132C2"/>
    <w:rsid w:val="00114A34"/>
    <w:rsid w:val="00114AF8"/>
    <w:rsid w:val="00114B33"/>
    <w:rsid w:val="00114CC8"/>
    <w:rsid w:val="00115199"/>
    <w:rsid w:val="00115351"/>
    <w:rsid w:val="001155D4"/>
    <w:rsid w:val="00115BE7"/>
    <w:rsid w:val="00115E65"/>
    <w:rsid w:val="001162E6"/>
    <w:rsid w:val="001162F7"/>
    <w:rsid w:val="001167AA"/>
    <w:rsid w:val="00116B6C"/>
    <w:rsid w:val="0011727F"/>
    <w:rsid w:val="001172BA"/>
    <w:rsid w:val="0011757D"/>
    <w:rsid w:val="001206FF"/>
    <w:rsid w:val="001214C8"/>
    <w:rsid w:val="00122876"/>
    <w:rsid w:val="00122B86"/>
    <w:rsid w:val="00123581"/>
    <w:rsid w:val="00123ED6"/>
    <w:rsid w:val="00125243"/>
    <w:rsid w:val="00125637"/>
    <w:rsid w:val="00125834"/>
    <w:rsid w:val="001259F6"/>
    <w:rsid w:val="001261CD"/>
    <w:rsid w:val="0012690B"/>
    <w:rsid w:val="00127E19"/>
    <w:rsid w:val="001303A2"/>
    <w:rsid w:val="00130E65"/>
    <w:rsid w:val="00130ED8"/>
    <w:rsid w:val="00131113"/>
    <w:rsid w:val="0013121A"/>
    <w:rsid w:val="001312C0"/>
    <w:rsid w:val="001324FA"/>
    <w:rsid w:val="00132BB8"/>
    <w:rsid w:val="00133EC9"/>
    <w:rsid w:val="001344BB"/>
    <w:rsid w:val="00134679"/>
    <w:rsid w:val="0013476A"/>
    <w:rsid w:val="001367CD"/>
    <w:rsid w:val="00136966"/>
    <w:rsid w:val="00141202"/>
    <w:rsid w:val="00141402"/>
    <w:rsid w:val="00141AE3"/>
    <w:rsid w:val="00142225"/>
    <w:rsid w:val="00142529"/>
    <w:rsid w:val="0014258D"/>
    <w:rsid w:val="00142DB5"/>
    <w:rsid w:val="0014388D"/>
    <w:rsid w:val="00143E1A"/>
    <w:rsid w:val="001441FB"/>
    <w:rsid w:val="00144A02"/>
    <w:rsid w:val="00144C14"/>
    <w:rsid w:val="001460BA"/>
    <w:rsid w:val="001466C1"/>
    <w:rsid w:val="0014696A"/>
    <w:rsid w:val="00146980"/>
    <w:rsid w:val="00146B28"/>
    <w:rsid w:val="001473D0"/>
    <w:rsid w:val="00147573"/>
    <w:rsid w:val="0014757A"/>
    <w:rsid w:val="0014782A"/>
    <w:rsid w:val="001478DD"/>
    <w:rsid w:val="00147FCA"/>
    <w:rsid w:val="0015001F"/>
    <w:rsid w:val="001501C6"/>
    <w:rsid w:val="001508CA"/>
    <w:rsid w:val="00150F18"/>
    <w:rsid w:val="00151953"/>
    <w:rsid w:val="00151AFA"/>
    <w:rsid w:val="00151C58"/>
    <w:rsid w:val="001520C7"/>
    <w:rsid w:val="001525EE"/>
    <w:rsid w:val="0015277E"/>
    <w:rsid w:val="00152B1F"/>
    <w:rsid w:val="00152EEC"/>
    <w:rsid w:val="00153858"/>
    <w:rsid w:val="00153DC0"/>
    <w:rsid w:val="0015478B"/>
    <w:rsid w:val="00154C8A"/>
    <w:rsid w:val="00154D68"/>
    <w:rsid w:val="00154E5A"/>
    <w:rsid w:val="00155252"/>
    <w:rsid w:val="00155BF8"/>
    <w:rsid w:val="00155CE4"/>
    <w:rsid w:val="00156E4C"/>
    <w:rsid w:val="0015753B"/>
    <w:rsid w:val="00157DF3"/>
    <w:rsid w:val="00160642"/>
    <w:rsid w:val="00161E54"/>
    <w:rsid w:val="00163984"/>
    <w:rsid w:val="00163A4F"/>
    <w:rsid w:val="00164266"/>
    <w:rsid w:val="00165649"/>
    <w:rsid w:val="00165810"/>
    <w:rsid w:val="00165D71"/>
    <w:rsid w:val="00166860"/>
    <w:rsid w:val="00166BBB"/>
    <w:rsid w:val="001672C5"/>
    <w:rsid w:val="001674A5"/>
    <w:rsid w:val="00167C7C"/>
    <w:rsid w:val="00170378"/>
    <w:rsid w:val="00171319"/>
    <w:rsid w:val="001719DA"/>
    <w:rsid w:val="00172874"/>
    <w:rsid w:val="00172897"/>
    <w:rsid w:val="001729DF"/>
    <w:rsid w:val="00172AFB"/>
    <w:rsid w:val="00172D62"/>
    <w:rsid w:val="00172F56"/>
    <w:rsid w:val="00173756"/>
    <w:rsid w:val="00173B7C"/>
    <w:rsid w:val="00173E73"/>
    <w:rsid w:val="00174665"/>
    <w:rsid w:val="00174682"/>
    <w:rsid w:val="0017472A"/>
    <w:rsid w:val="001749F4"/>
    <w:rsid w:val="00174A98"/>
    <w:rsid w:val="00174B27"/>
    <w:rsid w:val="001757FE"/>
    <w:rsid w:val="001763FF"/>
    <w:rsid w:val="00176424"/>
    <w:rsid w:val="00176E7D"/>
    <w:rsid w:val="00177947"/>
    <w:rsid w:val="00180700"/>
    <w:rsid w:val="00180A4B"/>
    <w:rsid w:val="00180A9E"/>
    <w:rsid w:val="00181AFB"/>
    <w:rsid w:val="00181B99"/>
    <w:rsid w:val="00182500"/>
    <w:rsid w:val="0018286A"/>
    <w:rsid w:val="00182BB7"/>
    <w:rsid w:val="00183A02"/>
    <w:rsid w:val="00183C98"/>
    <w:rsid w:val="001845FA"/>
    <w:rsid w:val="001863D6"/>
    <w:rsid w:val="0018690A"/>
    <w:rsid w:val="00186C51"/>
    <w:rsid w:val="00186ECA"/>
    <w:rsid w:val="0018706D"/>
    <w:rsid w:val="001879B4"/>
    <w:rsid w:val="001905CA"/>
    <w:rsid w:val="00190DAF"/>
    <w:rsid w:val="001912C3"/>
    <w:rsid w:val="0019167C"/>
    <w:rsid w:val="00192001"/>
    <w:rsid w:val="001923F1"/>
    <w:rsid w:val="0019260E"/>
    <w:rsid w:val="00192AA2"/>
    <w:rsid w:val="00192B1F"/>
    <w:rsid w:val="00192B3C"/>
    <w:rsid w:val="00192CCD"/>
    <w:rsid w:val="00193700"/>
    <w:rsid w:val="001938EC"/>
    <w:rsid w:val="0019414C"/>
    <w:rsid w:val="00194342"/>
    <w:rsid w:val="00194431"/>
    <w:rsid w:val="00194917"/>
    <w:rsid w:val="00195295"/>
    <w:rsid w:val="00195673"/>
    <w:rsid w:val="001964ED"/>
    <w:rsid w:val="00196678"/>
    <w:rsid w:val="0019677F"/>
    <w:rsid w:val="00196979"/>
    <w:rsid w:val="00197450"/>
    <w:rsid w:val="0019781A"/>
    <w:rsid w:val="001978B5"/>
    <w:rsid w:val="001A0039"/>
    <w:rsid w:val="001A00D2"/>
    <w:rsid w:val="001A14DB"/>
    <w:rsid w:val="001A16B9"/>
    <w:rsid w:val="001A23C2"/>
    <w:rsid w:val="001A2F52"/>
    <w:rsid w:val="001A30E4"/>
    <w:rsid w:val="001A357F"/>
    <w:rsid w:val="001A3EB1"/>
    <w:rsid w:val="001A44FB"/>
    <w:rsid w:val="001A4651"/>
    <w:rsid w:val="001A47EF"/>
    <w:rsid w:val="001A4F57"/>
    <w:rsid w:val="001A5344"/>
    <w:rsid w:val="001A535B"/>
    <w:rsid w:val="001A596B"/>
    <w:rsid w:val="001A59BF"/>
    <w:rsid w:val="001A5A62"/>
    <w:rsid w:val="001A68E1"/>
    <w:rsid w:val="001A729A"/>
    <w:rsid w:val="001B0112"/>
    <w:rsid w:val="001B04B9"/>
    <w:rsid w:val="001B0DC6"/>
    <w:rsid w:val="001B0F11"/>
    <w:rsid w:val="001B1055"/>
    <w:rsid w:val="001B12AA"/>
    <w:rsid w:val="001B1F08"/>
    <w:rsid w:val="001B1F66"/>
    <w:rsid w:val="001B20E6"/>
    <w:rsid w:val="001B2368"/>
    <w:rsid w:val="001B3801"/>
    <w:rsid w:val="001B3926"/>
    <w:rsid w:val="001B3B99"/>
    <w:rsid w:val="001B6F83"/>
    <w:rsid w:val="001B760D"/>
    <w:rsid w:val="001B7681"/>
    <w:rsid w:val="001B7D47"/>
    <w:rsid w:val="001C247A"/>
    <w:rsid w:val="001C2734"/>
    <w:rsid w:val="001C30B4"/>
    <w:rsid w:val="001C376E"/>
    <w:rsid w:val="001C3C2B"/>
    <w:rsid w:val="001C5060"/>
    <w:rsid w:val="001C5070"/>
    <w:rsid w:val="001C6799"/>
    <w:rsid w:val="001C68D1"/>
    <w:rsid w:val="001C692C"/>
    <w:rsid w:val="001C6B26"/>
    <w:rsid w:val="001C6D0C"/>
    <w:rsid w:val="001C6E99"/>
    <w:rsid w:val="001C6FD5"/>
    <w:rsid w:val="001D06B8"/>
    <w:rsid w:val="001D08BF"/>
    <w:rsid w:val="001D0A17"/>
    <w:rsid w:val="001D116B"/>
    <w:rsid w:val="001D164E"/>
    <w:rsid w:val="001D1FAF"/>
    <w:rsid w:val="001D3232"/>
    <w:rsid w:val="001D41B6"/>
    <w:rsid w:val="001D4A80"/>
    <w:rsid w:val="001D56D0"/>
    <w:rsid w:val="001D5767"/>
    <w:rsid w:val="001D5E0B"/>
    <w:rsid w:val="001D5E25"/>
    <w:rsid w:val="001D5EA6"/>
    <w:rsid w:val="001D6B43"/>
    <w:rsid w:val="001D6C03"/>
    <w:rsid w:val="001D6D10"/>
    <w:rsid w:val="001D7696"/>
    <w:rsid w:val="001D7881"/>
    <w:rsid w:val="001E05B8"/>
    <w:rsid w:val="001E0DE2"/>
    <w:rsid w:val="001E0E8A"/>
    <w:rsid w:val="001E1334"/>
    <w:rsid w:val="001E1C8E"/>
    <w:rsid w:val="001E25B3"/>
    <w:rsid w:val="001E288E"/>
    <w:rsid w:val="001E298E"/>
    <w:rsid w:val="001E2D0D"/>
    <w:rsid w:val="001E316F"/>
    <w:rsid w:val="001E3CE0"/>
    <w:rsid w:val="001E3F8A"/>
    <w:rsid w:val="001E482B"/>
    <w:rsid w:val="001E55CD"/>
    <w:rsid w:val="001E5B56"/>
    <w:rsid w:val="001E618D"/>
    <w:rsid w:val="001E624C"/>
    <w:rsid w:val="001E70F6"/>
    <w:rsid w:val="001E7146"/>
    <w:rsid w:val="001E76B3"/>
    <w:rsid w:val="001F17AC"/>
    <w:rsid w:val="001F3227"/>
    <w:rsid w:val="001F41C7"/>
    <w:rsid w:val="001F49C7"/>
    <w:rsid w:val="001F4DDC"/>
    <w:rsid w:val="001F4F82"/>
    <w:rsid w:val="001F537F"/>
    <w:rsid w:val="001F55D3"/>
    <w:rsid w:val="001F56AB"/>
    <w:rsid w:val="001F5B22"/>
    <w:rsid w:val="001F5C6C"/>
    <w:rsid w:val="001F5FF7"/>
    <w:rsid w:val="001F6306"/>
    <w:rsid w:val="001F6595"/>
    <w:rsid w:val="001F6619"/>
    <w:rsid w:val="001F6877"/>
    <w:rsid w:val="001F6DE8"/>
    <w:rsid w:val="001F70FF"/>
    <w:rsid w:val="001F74D7"/>
    <w:rsid w:val="001F767B"/>
    <w:rsid w:val="0020035F"/>
    <w:rsid w:val="0020040C"/>
    <w:rsid w:val="002005CD"/>
    <w:rsid w:val="00200709"/>
    <w:rsid w:val="0020093E"/>
    <w:rsid w:val="0020141A"/>
    <w:rsid w:val="002020F0"/>
    <w:rsid w:val="00203569"/>
    <w:rsid w:val="00203B20"/>
    <w:rsid w:val="00203DFB"/>
    <w:rsid w:val="00204B57"/>
    <w:rsid w:val="00204D0D"/>
    <w:rsid w:val="00205083"/>
    <w:rsid w:val="00205CB8"/>
    <w:rsid w:val="00205F5E"/>
    <w:rsid w:val="00205F9F"/>
    <w:rsid w:val="00205FC5"/>
    <w:rsid w:val="00207575"/>
    <w:rsid w:val="00207CAF"/>
    <w:rsid w:val="00210AF8"/>
    <w:rsid w:val="00210E5D"/>
    <w:rsid w:val="00210F4A"/>
    <w:rsid w:val="002118E5"/>
    <w:rsid w:val="002122CF"/>
    <w:rsid w:val="00212AF1"/>
    <w:rsid w:val="00212B0B"/>
    <w:rsid w:val="00213CAF"/>
    <w:rsid w:val="00214286"/>
    <w:rsid w:val="00214446"/>
    <w:rsid w:val="00214B27"/>
    <w:rsid w:val="00215873"/>
    <w:rsid w:val="002158DC"/>
    <w:rsid w:val="002160B1"/>
    <w:rsid w:val="00216185"/>
    <w:rsid w:val="002161F7"/>
    <w:rsid w:val="0021651F"/>
    <w:rsid w:val="00216919"/>
    <w:rsid w:val="00216B1A"/>
    <w:rsid w:val="00216F8A"/>
    <w:rsid w:val="00217681"/>
    <w:rsid w:val="002176D7"/>
    <w:rsid w:val="0022016C"/>
    <w:rsid w:val="0022065C"/>
    <w:rsid w:val="00220765"/>
    <w:rsid w:val="00221201"/>
    <w:rsid w:val="0022173B"/>
    <w:rsid w:val="00221807"/>
    <w:rsid w:val="00221834"/>
    <w:rsid w:val="00221FAC"/>
    <w:rsid w:val="002223F0"/>
    <w:rsid w:val="00222B2C"/>
    <w:rsid w:val="00222F80"/>
    <w:rsid w:val="00223799"/>
    <w:rsid w:val="0022391D"/>
    <w:rsid w:val="00225FD6"/>
    <w:rsid w:val="00226B3B"/>
    <w:rsid w:val="00227F07"/>
    <w:rsid w:val="002301B7"/>
    <w:rsid w:val="00230D62"/>
    <w:rsid w:val="00230E6A"/>
    <w:rsid w:val="00230F6F"/>
    <w:rsid w:val="00231107"/>
    <w:rsid w:val="00231F1C"/>
    <w:rsid w:val="00232276"/>
    <w:rsid w:val="002324F3"/>
    <w:rsid w:val="0023259D"/>
    <w:rsid w:val="00232940"/>
    <w:rsid w:val="00232CDF"/>
    <w:rsid w:val="00233F66"/>
    <w:rsid w:val="0023415F"/>
    <w:rsid w:val="00234CBB"/>
    <w:rsid w:val="00234D67"/>
    <w:rsid w:val="002352F6"/>
    <w:rsid w:val="00236117"/>
    <w:rsid w:val="0023666D"/>
    <w:rsid w:val="002372EB"/>
    <w:rsid w:val="0023733D"/>
    <w:rsid w:val="002377FC"/>
    <w:rsid w:val="002378C9"/>
    <w:rsid w:val="00237AAF"/>
    <w:rsid w:val="00237B9B"/>
    <w:rsid w:val="0024092F"/>
    <w:rsid w:val="00240CEF"/>
    <w:rsid w:val="00240FCD"/>
    <w:rsid w:val="00241433"/>
    <w:rsid w:val="00241C9A"/>
    <w:rsid w:val="0024216A"/>
    <w:rsid w:val="0024276A"/>
    <w:rsid w:val="00242915"/>
    <w:rsid w:val="00242D43"/>
    <w:rsid w:val="002430D4"/>
    <w:rsid w:val="002434E1"/>
    <w:rsid w:val="00243FB6"/>
    <w:rsid w:val="002440D8"/>
    <w:rsid w:val="0024419B"/>
    <w:rsid w:val="00244DDF"/>
    <w:rsid w:val="002452E7"/>
    <w:rsid w:val="002453EB"/>
    <w:rsid w:val="002466C5"/>
    <w:rsid w:val="00246999"/>
    <w:rsid w:val="0024699E"/>
    <w:rsid w:val="002471D8"/>
    <w:rsid w:val="00247E09"/>
    <w:rsid w:val="0025043D"/>
    <w:rsid w:val="002508AE"/>
    <w:rsid w:val="002515FD"/>
    <w:rsid w:val="00251B22"/>
    <w:rsid w:val="00251EAF"/>
    <w:rsid w:val="0025212C"/>
    <w:rsid w:val="0025247A"/>
    <w:rsid w:val="00252BA8"/>
    <w:rsid w:val="00252CF1"/>
    <w:rsid w:val="002546C6"/>
    <w:rsid w:val="0025524A"/>
    <w:rsid w:val="0025619B"/>
    <w:rsid w:val="002561E1"/>
    <w:rsid w:val="002562C7"/>
    <w:rsid w:val="002568BB"/>
    <w:rsid w:val="00256FE1"/>
    <w:rsid w:val="00257805"/>
    <w:rsid w:val="00260DDF"/>
    <w:rsid w:val="00261650"/>
    <w:rsid w:val="00262034"/>
    <w:rsid w:val="00262496"/>
    <w:rsid w:val="00262AC5"/>
    <w:rsid w:val="00262DD2"/>
    <w:rsid w:val="002632A0"/>
    <w:rsid w:val="00264119"/>
    <w:rsid w:val="00264265"/>
    <w:rsid w:val="0026485C"/>
    <w:rsid w:val="0026488C"/>
    <w:rsid w:val="00264DAD"/>
    <w:rsid w:val="00265138"/>
    <w:rsid w:val="00265797"/>
    <w:rsid w:val="00265E75"/>
    <w:rsid w:val="00266163"/>
    <w:rsid w:val="00266CC1"/>
    <w:rsid w:val="002670F2"/>
    <w:rsid w:val="00267235"/>
    <w:rsid w:val="00267373"/>
    <w:rsid w:val="0026765F"/>
    <w:rsid w:val="00267792"/>
    <w:rsid w:val="00267A03"/>
    <w:rsid w:val="00267BF4"/>
    <w:rsid w:val="00271CBC"/>
    <w:rsid w:val="0027268F"/>
    <w:rsid w:val="00272A07"/>
    <w:rsid w:val="00272C30"/>
    <w:rsid w:val="00273A12"/>
    <w:rsid w:val="00273E57"/>
    <w:rsid w:val="002749F4"/>
    <w:rsid w:val="00274C49"/>
    <w:rsid w:val="0027510B"/>
    <w:rsid w:val="002757DE"/>
    <w:rsid w:val="00275B21"/>
    <w:rsid w:val="00276311"/>
    <w:rsid w:val="0027639E"/>
    <w:rsid w:val="00276B2B"/>
    <w:rsid w:val="0027762B"/>
    <w:rsid w:val="002777F1"/>
    <w:rsid w:val="00280382"/>
    <w:rsid w:val="00280E18"/>
    <w:rsid w:val="002822E3"/>
    <w:rsid w:val="00282878"/>
    <w:rsid w:val="00282CEF"/>
    <w:rsid w:val="002836E1"/>
    <w:rsid w:val="00284EEC"/>
    <w:rsid w:val="002857C4"/>
    <w:rsid w:val="002858EA"/>
    <w:rsid w:val="00285CD0"/>
    <w:rsid w:val="00286091"/>
    <w:rsid w:val="002861FF"/>
    <w:rsid w:val="00286B7C"/>
    <w:rsid w:val="00286DD5"/>
    <w:rsid w:val="00287070"/>
    <w:rsid w:val="00287225"/>
    <w:rsid w:val="00287457"/>
    <w:rsid w:val="002874E7"/>
    <w:rsid w:val="00287A0F"/>
    <w:rsid w:val="00287D7F"/>
    <w:rsid w:val="00287DB4"/>
    <w:rsid w:val="002906AE"/>
    <w:rsid w:val="00290739"/>
    <w:rsid w:val="002907DE"/>
    <w:rsid w:val="00290974"/>
    <w:rsid w:val="0029106F"/>
    <w:rsid w:val="00292211"/>
    <w:rsid w:val="00292AE1"/>
    <w:rsid w:val="00292CCC"/>
    <w:rsid w:val="0029326C"/>
    <w:rsid w:val="0029340D"/>
    <w:rsid w:val="00293ED1"/>
    <w:rsid w:val="0029459D"/>
    <w:rsid w:val="00295995"/>
    <w:rsid w:val="00295B60"/>
    <w:rsid w:val="00295BEE"/>
    <w:rsid w:val="00296434"/>
    <w:rsid w:val="00296805"/>
    <w:rsid w:val="00296F8F"/>
    <w:rsid w:val="002974FD"/>
    <w:rsid w:val="00297B73"/>
    <w:rsid w:val="00297E27"/>
    <w:rsid w:val="002A0E1B"/>
    <w:rsid w:val="002A0EE1"/>
    <w:rsid w:val="002A1115"/>
    <w:rsid w:val="002A1406"/>
    <w:rsid w:val="002A29AB"/>
    <w:rsid w:val="002A2A6A"/>
    <w:rsid w:val="002A2E4A"/>
    <w:rsid w:val="002A2F35"/>
    <w:rsid w:val="002A4AA4"/>
    <w:rsid w:val="002A4CF6"/>
    <w:rsid w:val="002A519D"/>
    <w:rsid w:val="002A5D62"/>
    <w:rsid w:val="002A66B0"/>
    <w:rsid w:val="002A6840"/>
    <w:rsid w:val="002A6C4D"/>
    <w:rsid w:val="002A6F10"/>
    <w:rsid w:val="002A7C83"/>
    <w:rsid w:val="002B0071"/>
    <w:rsid w:val="002B0240"/>
    <w:rsid w:val="002B070C"/>
    <w:rsid w:val="002B0933"/>
    <w:rsid w:val="002B0ABD"/>
    <w:rsid w:val="002B1218"/>
    <w:rsid w:val="002B23A0"/>
    <w:rsid w:val="002B272D"/>
    <w:rsid w:val="002B2B49"/>
    <w:rsid w:val="002B38DC"/>
    <w:rsid w:val="002B4408"/>
    <w:rsid w:val="002B447C"/>
    <w:rsid w:val="002B4775"/>
    <w:rsid w:val="002B48E2"/>
    <w:rsid w:val="002B4A58"/>
    <w:rsid w:val="002B4F4E"/>
    <w:rsid w:val="002B4FEA"/>
    <w:rsid w:val="002B57E8"/>
    <w:rsid w:val="002B5937"/>
    <w:rsid w:val="002B5D33"/>
    <w:rsid w:val="002B6CD0"/>
    <w:rsid w:val="002B73D1"/>
    <w:rsid w:val="002B7A95"/>
    <w:rsid w:val="002C0052"/>
    <w:rsid w:val="002C104A"/>
    <w:rsid w:val="002C1903"/>
    <w:rsid w:val="002C2122"/>
    <w:rsid w:val="002C26E6"/>
    <w:rsid w:val="002C31EA"/>
    <w:rsid w:val="002C3232"/>
    <w:rsid w:val="002C3C09"/>
    <w:rsid w:val="002C4A75"/>
    <w:rsid w:val="002C4D4C"/>
    <w:rsid w:val="002C5351"/>
    <w:rsid w:val="002C551D"/>
    <w:rsid w:val="002C557B"/>
    <w:rsid w:val="002C5AE4"/>
    <w:rsid w:val="002C5DED"/>
    <w:rsid w:val="002C5E13"/>
    <w:rsid w:val="002C6A80"/>
    <w:rsid w:val="002C6FED"/>
    <w:rsid w:val="002D02EA"/>
    <w:rsid w:val="002D121C"/>
    <w:rsid w:val="002D127D"/>
    <w:rsid w:val="002D27B5"/>
    <w:rsid w:val="002D2924"/>
    <w:rsid w:val="002D32F8"/>
    <w:rsid w:val="002D3C42"/>
    <w:rsid w:val="002D4E1E"/>
    <w:rsid w:val="002D5327"/>
    <w:rsid w:val="002D58B6"/>
    <w:rsid w:val="002D58D4"/>
    <w:rsid w:val="002D5F51"/>
    <w:rsid w:val="002D5F73"/>
    <w:rsid w:val="002D614A"/>
    <w:rsid w:val="002D6299"/>
    <w:rsid w:val="002D7AE0"/>
    <w:rsid w:val="002E003D"/>
    <w:rsid w:val="002E0986"/>
    <w:rsid w:val="002E0D1B"/>
    <w:rsid w:val="002E1438"/>
    <w:rsid w:val="002E17B0"/>
    <w:rsid w:val="002E25A6"/>
    <w:rsid w:val="002E26BF"/>
    <w:rsid w:val="002E26C2"/>
    <w:rsid w:val="002E2A3C"/>
    <w:rsid w:val="002E2D93"/>
    <w:rsid w:val="002E3050"/>
    <w:rsid w:val="002E35CC"/>
    <w:rsid w:val="002E3760"/>
    <w:rsid w:val="002E3ECF"/>
    <w:rsid w:val="002E46E5"/>
    <w:rsid w:val="002E54B2"/>
    <w:rsid w:val="002E5BE5"/>
    <w:rsid w:val="002E5C0C"/>
    <w:rsid w:val="002E5C25"/>
    <w:rsid w:val="002E6832"/>
    <w:rsid w:val="002E6984"/>
    <w:rsid w:val="002E7306"/>
    <w:rsid w:val="002E7AE1"/>
    <w:rsid w:val="002E7D0E"/>
    <w:rsid w:val="002E7D7C"/>
    <w:rsid w:val="002E7DE6"/>
    <w:rsid w:val="002F1EE3"/>
    <w:rsid w:val="002F3311"/>
    <w:rsid w:val="002F33D8"/>
    <w:rsid w:val="002F4050"/>
    <w:rsid w:val="002F40B6"/>
    <w:rsid w:val="002F42E6"/>
    <w:rsid w:val="002F4606"/>
    <w:rsid w:val="002F50BD"/>
    <w:rsid w:val="002F52F8"/>
    <w:rsid w:val="002F607C"/>
    <w:rsid w:val="002F6346"/>
    <w:rsid w:val="002F7665"/>
    <w:rsid w:val="002F775E"/>
    <w:rsid w:val="003003B1"/>
    <w:rsid w:val="00300E2B"/>
    <w:rsid w:val="00301C46"/>
    <w:rsid w:val="00301D63"/>
    <w:rsid w:val="0030289B"/>
    <w:rsid w:val="00303A7A"/>
    <w:rsid w:val="0030413C"/>
    <w:rsid w:val="00304903"/>
    <w:rsid w:val="003049B6"/>
    <w:rsid w:val="00304BD5"/>
    <w:rsid w:val="00304F83"/>
    <w:rsid w:val="00306B2C"/>
    <w:rsid w:val="00306F66"/>
    <w:rsid w:val="0030731E"/>
    <w:rsid w:val="00307371"/>
    <w:rsid w:val="0030749E"/>
    <w:rsid w:val="00307733"/>
    <w:rsid w:val="00307FCA"/>
    <w:rsid w:val="0031050C"/>
    <w:rsid w:val="00310567"/>
    <w:rsid w:val="003105DA"/>
    <w:rsid w:val="00310A4D"/>
    <w:rsid w:val="00310DD0"/>
    <w:rsid w:val="00311567"/>
    <w:rsid w:val="003119C1"/>
    <w:rsid w:val="00311E99"/>
    <w:rsid w:val="00313556"/>
    <w:rsid w:val="00313F4A"/>
    <w:rsid w:val="00314159"/>
    <w:rsid w:val="00315594"/>
    <w:rsid w:val="00316029"/>
    <w:rsid w:val="003167F6"/>
    <w:rsid w:val="00317FB8"/>
    <w:rsid w:val="003206D5"/>
    <w:rsid w:val="00320735"/>
    <w:rsid w:val="0032114C"/>
    <w:rsid w:val="00321863"/>
    <w:rsid w:val="00321F47"/>
    <w:rsid w:val="00322B72"/>
    <w:rsid w:val="00324BC9"/>
    <w:rsid w:val="003250AD"/>
    <w:rsid w:val="003251F5"/>
    <w:rsid w:val="003252C5"/>
    <w:rsid w:val="00325655"/>
    <w:rsid w:val="00326051"/>
    <w:rsid w:val="00326500"/>
    <w:rsid w:val="003269B3"/>
    <w:rsid w:val="00326EA7"/>
    <w:rsid w:val="00327770"/>
    <w:rsid w:val="00330D23"/>
    <w:rsid w:val="00330D27"/>
    <w:rsid w:val="003321FA"/>
    <w:rsid w:val="003329DC"/>
    <w:rsid w:val="00332F60"/>
    <w:rsid w:val="00333047"/>
    <w:rsid w:val="00334296"/>
    <w:rsid w:val="00334349"/>
    <w:rsid w:val="00334FFC"/>
    <w:rsid w:val="003358DF"/>
    <w:rsid w:val="00335FF0"/>
    <w:rsid w:val="00336489"/>
    <w:rsid w:val="0033692E"/>
    <w:rsid w:val="00337512"/>
    <w:rsid w:val="003376AC"/>
    <w:rsid w:val="00337D1A"/>
    <w:rsid w:val="003403A1"/>
    <w:rsid w:val="0034140C"/>
    <w:rsid w:val="003427EE"/>
    <w:rsid w:val="00342DDC"/>
    <w:rsid w:val="0034380A"/>
    <w:rsid w:val="0034423E"/>
    <w:rsid w:val="00344405"/>
    <w:rsid w:val="003448A8"/>
    <w:rsid w:val="00345647"/>
    <w:rsid w:val="00345BEE"/>
    <w:rsid w:val="003463C2"/>
    <w:rsid w:val="003471AC"/>
    <w:rsid w:val="00350216"/>
    <w:rsid w:val="003507ED"/>
    <w:rsid w:val="00350A20"/>
    <w:rsid w:val="00350E5A"/>
    <w:rsid w:val="00351129"/>
    <w:rsid w:val="003525F6"/>
    <w:rsid w:val="00352695"/>
    <w:rsid w:val="00352EAB"/>
    <w:rsid w:val="003531F5"/>
    <w:rsid w:val="003542A3"/>
    <w:rsid w:val="00354A66"/>
    <w:rsid w:val="0035542B"/>
    <w:rsid w:val="00355512"/>
    <w:rsid w:val="0035587D"/>
    <w:rsid w:val="003562D3"/>
    <w:rsid w:val="00356792"/>
    <w:rsid w:val="00356AAB"/>
    <w:rsid w:val="00357324"/>
    <w:rsid w:val="003575D4"/>
    <w:rsid w:val="00357EBA"/>
    <w:rsid w:val="003607AB"/>
    <w:rsid w:val="00360EFB"/>
    <w:rsid w:val="00361283"/>
    <w:rsid w:val="003614E8"/>
    <w:rsid w:val="00361A57"/>
    <w:rsid w:val="003629F8"/>
    <w:rsid w:val="003630FF"/>
    <w:rsid w:val="003631B8"/>
    <w:rsid w:val="003635A3"/>
    <w:rsid w:val="00363896"/>
    <w:rsid w:val="00364367"/>
    <w:rsid w:val="00364492"/>
    <w:rsid w:val="00364B80"/>
    <w:rsid w:val="00364B9B"/>
    <w:rsid w:val="00365050"/>
    <w:rsid w:val="00365DEE"/>
    <w:rsid w:val="00365F59"/>
    <w:rsid w:val="00366381"/>
    <w:rsid w:val="003667F0"/>
    <w:rsid w:val="00366A5F"/>
    <w:rsid w:val="003671C3"/>
    <w:rsid w:val="00367226"/>
    <w:rsid w:val="00367348"/>
    <w:rsid w:val="003708C1"/>
    <w:rsid w:val="00371706"/>
    <w:rsid w:val="003723F3"/>
    <w:rsid w:val="00372573"/>
    <w:rsid w:val="00372894"/>
    <w:rsid w:val="00372CE8"/>
    <w:rsid w:val="00373042"/>
    <w:rsid w:val="003733BD"/>
    <w:rsid w:val="00373B2A"/>
    <w:rsid w:val="00373D1F"/>
    <w:rsid w:val="00374430"/>
    <w:rsid w:val="003751DB"/>
    <w:rsid w:val="00375416"/>
    <w:rsid w:val="003755BD"/>
    <w:rsid w:val="0037560F"/>
    <w:rsid w:val="0037594E"/>
    <w:rsid w:val="00376051"/>
    <w:rsid w:val="0037646D"/>
    <w:rsid w:val="003764AE"/>
    <w:rsid w:val="00376631"/>
    <w:rsid w:val="00376A1E"/>
    <w:rsid w:val="0037709B"/>
    <w:rsid w:val="003771E3"/>
    <w:rsid w:val="00377627"/>
    <w:rsid w:val="00377B12"/>
    <w:rsid w:val="00377DAE"/>
    <w:rsid w:val="003801A2"/>
    <w:rsid w:val="003804EB"/>
    <w:rsid w:val="003807C6"/>
    <w:rsid w:val="00380839"/>
    <w:rsid w:val="003821A1"/>
    <w:rsid w:val="00382442"/>
    <w:rsid w:val="00382F12"/>
    <w:rsid w:val="00382F46"/>
    <w:rsid w:val="003831B3"/>
    <w:rsid w:val="00383E64"/>
    <w:rsid w:val="003841D5"/>
    <w:rsid w:val="00384E78"/>
    <w:rsid w:val="00386922"/>
    <w:rsid w:val="003906B3"/>
    <w:rsid w:val="003906FB"/>
    <w:rsid w:val="003907FD"/>
    <w:rsid w:val="003912FD"/>
    <w:rsid w:val="00391960"/>
    <w:rsid w:val="00391FCB"/>
    <w:rsid w:val="003926F9"/>
    <w:rsid w:val="00393EF5"/>
    <w:rsid w:val="00394035"/>
    <w:rsid w:val="003950A0"/>
    <w:rsid w:val="00395948"/>
    <w:rsid w:val="00396059"/>
    <w:rsid w:val="00396451"/>
    <w:rsid w:val="003965DF"/>
    <w:rsid w:val="0039684A"/>
    <w:rsid w:val="00396AC5"/>
    <w:rsid w:val="003978E3"/>
    <w:rsid w:val="003A068B"/>
    <w:rsid w:val="003A0793"/>
    <w:rsid w:val="003A0C9F"/>
    <w:rsid w:val="003A14D7"/>
    <w:rsid w:val="003A2CBD"/>
    <w:rsid w:val="003A2CFB"/>
    <w:rsid w:val="003A3494"/>
    <w:rsid w:val="003A49F9"/>
    <w:rsid w:val="003A4D7F"/>
    <w:rsid w:val="003A4ED5"/>
    <w:rsid w:val="003A5A94"/>
    <w:rsid w:val="003A6A62"/>
    <w:rsid w:val="003A6C7E"/>
    <w:rsid w:val="003A76CA"/>
    <w:rsid w:val="003A7D69"/>
    <w:rsid w:val="003B0464"/>
    <w:rsid w:val="003B08B0"/>
    <w:rsid w:val="003B0FE9"/>
    <w:rsid w:val="003B22B8"/>
    <w:rsid w:val="003B2368"/>
    <w:rsid w:val="003B2987"/>
    <w:rsid w:val="003B2FAE"/>
    <w:rsid w:val="003B3314"/>
    <w:rsid w:val="003B37A2"/>
    <w:rsid w:val="003B37C3"/>
    <w:rsid w:val="003B454D"/>
    <w:rsid w:val="003B612E"/>
    <w:rsid w:val="003B726D"/>
    <w:rsid w:val="003B7AF8"/>
    <w:rsid w:val="003B7EFA"/>
    <w:rsid w:val="003C0401"/>
    <w:rsid w:val="003C0C27"/>
    <w:rsid w:val="003C0DDB"/>
    <w:rsid w:val="003C1016"/>
    <w:rsid w:val="003C187D"/>
    <w:rsid w:val="003C25DE"/>
    <w:rsid w:val="003C433D"/>
    <w:rsid w:val="003C43B0"/>
    <w:rsid w:val="003C4475"/>
    <w:rsid w:val="003C4537"/>
    <w:rsid w:val="003C48EF"/>
    <w:rsid w:val="003C4A3E"/>
    <w:rsid w:val="003C5358"/>
    <w:rsid w:val="003C5A04"/>
    <w:rsid w:val="003C61E4"/>
    <w:rsid w:val="003C645E"/>
    <w:rsid w:val="003C6615"/>
    <w:rsid w:val="003C68E2"/>
    <w:rsid w:val="003C6D5D"/>
    <w:rsid w:val="003C7607"/>
    <w:rsid w:val="003C7BF9"/>
    <w:rsid w:val="003D04DA"/>
    <w:rsid w:val="003D0ED1"/>
    <w:rsid w:val="003D102E"/>
    <w:rsid w:val="003D122B"/>
    <w:rsid w:val="003D1578"/>
    <w:rsid w:val="003D1A9F"/>
    <w:rsid w:val="003D1FD2"/>
    <w:rsid w:val="003D27F8"/>
    <w:rsid w:val="003D3665"/>
    <w:rsid w:val="003D493C"/>
    <w:rsid w:val="003D4BA4"/>
    <w:rsid w:val="003D5310"/>
    <w:rsid w:val="003D55A6"/>
    <w:rsid w:val="003D66F1"/>
    <w:rsid w:val="003D6AC2"/>
    <w:rsid w:val="003D6B53"/>
    <w:rsid w:val="003D6BF5"/>
    <w:rsid w:val="003D6D16"/>
    <w:rsid w:val="003E0C9B"/>
    <w:rsid w:val="003E1A68"/>
    <w:rsid w:val="003E1EBC"/>
    <w:rsid w:val="003E21D1"/>
    <w:rsid w:val="003E28AF"/>
    <w:rsid w:val="003E338E"/>
    <w:rsid w:val="003E345A"/>
    <w:rsid w:val="003E34F2"/>
    <w:rsid w:val="003E350A"/>
    <w:rsid w:val="003E3F07"/>
    <w:rsid w:val="003E4154"/>
    <w:rsid w:val="003E46B2"/>
    <w:rsid w:val="003E51B1"/>
    <w:rsid w:val="003E782B"/>
    <w:rsid w:val="003F0B0F"/>
    <w:rsid w:val="003F0FB4"/>
    <w:rsid w:val="003F1067"/>
    <w:rsid w:val="003F1496"/>
    <w:rsid w:val="003F1D03"/>
    <w:rsid w:val="003F1F7F"/>
    <w:rsid w:val="003F417F"/>
    <w:rsid w:val="003F4D27"/>
    <w:rsid w:val="003F5EEA"/>
    <w:rsid w:val="003F6CA7"/>
    <w:rsid w:val="003F7072"/>
    <w:rsid w:val="003F7670"/>
    <w:rsid w:val="00400ACC"/>
    <w:rsid w:val="00400AFB"/>
    <w:rsid w:val="00401F97"/>
    <w:rsid w:val="00401FBF"/>
    <w:rsid w:val="004029F8"/>
    <w:rsid w:val="00402D70"/>
    <w:rsid w:val="00402E81"/>
    <w:rsid w:val="00402EA0"/>
    <w:rsid w:val="00402FB8"/>
    <w:rsid w:val="0040333F"/>
    <w:rsid w:val="00404550"/>
    <w:rsid w:val="004051D9"/>
    <w:rsid w:val="00405D46"/>
    <w:rsid w:val="0040639E"/>
    <w:rsid w:val="00410B6E"/>
    <w:rsid w:val="004112D5"/>
    <w:rsid w:val="004113BA"/>
    <w:rsid w:val="00411ABF"/>
    <w:rsid w:val="00412382"/>
    <w:rsid w:val="00412F71"/>
    <w:rsid w:val="004132D8"/>
    <w:rsid w:val="00413C07"/>
    <w:rsid w:val="00413DF9"/>
    <w:rsid w:val="004146C3"/>
    <w:rsid w:val="0041481D"/>
    <w:rsid w:val="00415194"/>
    <w:rsid w:val="00415300"/>
    <w:rsid w:val="004153B6"/>
    <w:rsid w:val="00415690"/>
    <w:rsid w:val="004159E0"/>
    <w:rsid w:val="00416829"/>
    <w:rsid w:val="00416F94"/>
    <w:rsid w:val="00417273"/>
    <w:rsid w:val="00417B00"/>
    <w:rsid w:val="00417B0A"/>
    <w:rsid w:val="0042027D"/>
    <w:rsid w:val="00420310"/>
    <w:rsid w:val="00420530"/>
    <w:rsid w:val="00420ACC"/>
    <w:rsid w:val="00420FFC"/>
    <w:rsid w:val="004223BB"/>
    <w:rsid w:val="00422A69"/>
    <w:rsid w:val="00422F7C"/>
    <w:rsid w:val="004237CB"/>
    <w:rsid w:val="00423977"/>
    <w:rsid w:val="0042414E"/>
    <w:rsid w:val="004242A0"/>
    <w:rsid w:val="00424791"/>
    <w:rsid w:val="00424DEA"/>
    <w:rsid w:val="004252FF"/>
    <w:rsid w:val="0042565D"/>
    <w:rsid w:val="00425760"/>
    <w:rsid w:val="004259CB"/>
    <w:rsid w:val="00426972"/>
    <w:rsid w:val="004272B7"/>
    <w:rsid w:val="00427ACB"/>
    <w:rsid w:val="00427C40"/>
    <w:rsid w:val="00427FF3"/>
    <w:rsid w:val="00430335"/>
    <w:rsid w:val="00430CFD"/>
    <w:rsid w:val="00432D49"/>
    <w:rsid w:val="004334F7"/>
    <w:rsid w:val="0043435D"/>
    <w:rsid w:val="00435805"/>
    <w:rsid w:val="0043612A"/>
    <w:rsid w:val="00436523"/>
    <w:rsid w:val="00436AB4"/>
    <w:rsid w:val="00436E3C"/>
    <w:rsid w:val="00437549"/>
    <w:rsid w:val="00437965"/>
    <w:rsid w:val="00437F9B"/>
    <w:rsid w:val="004403CB"/>
    <w:rsid w:val="00440470"/>
    <w:rsid w:val="004408B3"/>
    <w:rsid w:val="00440D17"/>
    <w:rsid w:val="004426D8"/>
    <w:rsid w:val="00442AF2"/>
    <w:rsid w:val="00442D84"/>
    <w:rsid w:val="004442AB"/>
    <w:rsid w:val="00445465"/>
    <w:rsid w:val="004454D1"/>
    <w:rsid w:val="00445BC6"/>
    <w:rsid w:val="00445C51"/>
    <w:rsid w:val="00446815"/>
    <w:rsid w:val="00446853"/>
    <w:rsid w:val="004469A1"/>
    <w:rsid w:val="0044731C"/>
    <w:rsid w:val="0044743D"/>
    <w:rsid w:val="00447979"/>
    <w:rsid w:val="00447B79"/>
    <w:rsid w:val="004504B6"/>
    <w:rsid w:val="0045082C"/>
    <w:rsid w:val="00451415"/>
    <w:rsid w:val="00451553"/>
    <w:rsid w:val="0045161F"/>
    <w:rsid w:val="0045167E"/>
    <w:rsid w:val="0045288A"/>
    <w:rsid w:val="0045302F"/>
    <w:rsid w:val="00454234"/>
    <w:rsid w:val="004546B0"/>
    <w:rsid w:val="004546BC"/>
    <w:rsid w:val="00454A81"/>
    <w:rsid w:val="00454DC5"/>
    <w:rsid w:val="004554A9"/>
    <w:rsid w:val="004556F0"/>
    <w:rsid w:val="00455C11"/>
    <w:rsid w:val="00455C9D"/>
    <w:rsid w:val="004563FC"/>
    <w:rsid w:val="00457798"/>
    <w:rsid w:val="0045799C"/>
    <w:rsid w:val="00457AF4"/>
    <w:rsid w:val="0046027F"/>
    <w:rsid w:val="0046034D"/>
    <w:rsid w:val="0046058B"/>
    <w:rsid w:val="00460699"/>
    <w:rsid w:val="004608C2"/>
    <w:rsid w:val="00460910"/>
    <w:rsid w:val="0046098A"/>
    <w:rsid w:val="00460DD5"/>
    <w:rsid w:val="00461389"/>
    <w:rsid w:val="00461F67"/>
    <w:rsid w:val="00462420"/>
    <w:rsid w:val="00462642"/>
    <w:rsid w:val="0046311F"/>
    <w:rsid w:val="0046406B"/>
    <w:rsid w:val="00464BC6"/>
    <w:rsid w:val="004664BD"/>
    <w:rsid w:val="00466563"/>
    <w:rsid w:val="00466765"/>
    <w:rsid w:val="00466F93"/>
    <w:rsid w:val="0046702D"/>
    <w:rsid w:val="00467263"/>
    <w:rsid w:val="004673D3"/>
    <w:rsid w:val="0046773B"/>
    <w:rsid w:val="00467A5F"/>
    <w:rsid w:val="0047018B"/>
    <w:rsid w:val="004709E9"/>
    <w:rsid w:val="004711AE"/>
    <w:rsid w:val="004713E4"/>
    <w:rsid w:val="00471748"/>
    <w:rsid w:val="00471F9F"/>
    <w:rsid w:val="0047280C"/>
    <w:rsid w:val="004732BD"/>
    <w:rsid w:val="00473FAF"/>
    <w:rsid w:val="00474C9B"/>
    <w:rsid w:val="00475B19"/>
    <w:rsid w:val="004760ED"/>
    <w:rsid w:val="00476619"/>
    <w:rsid w:val="00476628"/>
    <w:rsid w:val="00476ED1"/>
    <w:rsid w:val="00477470"/>
    <w:rsid w:val="00477B1F"/>
    <w:rsid w:val="00477B5A"/>
    <w:rsid w:val="00477C94"/>
    <w:rsid w:val="00477FA3"/>
    <w:rsid w:val="00480988"/>
    <w:rsid w:val="00480A16"/>
    <w:rsid w:val="00481A60"/>
    <w:rsid w:val="0048286D"/>
    <w:rsid w:val="00482A5D"/>
    <w:rsid w:val="00483577"/>
    <w:rsid w:val="00483E27"/>
    <w:rsid w:val="00484140"/>
    <w:rsid w:val="0048438F"/>
    <w:rsid w:val="0048500F"/>
    <w:rsid w:val="00485335"/>
    <w:rsid w:val="004857E1"/>
    <w:rsid w:val="004859BA"/>
    <w:rsid w:val="004860EE"/>
    <w:rsid w:val="00486152"/>
    <w:rsid w:val="00486B2F"/>
    <w:rsid w:val="00486C0A"/>
    <w:rsid w:val="00486CE2"/>
    <w:rsid w:val="00487DA8"/>
    <w:rsid w:val="00487F98"/>
    <w:rsid w:val="004918E5"/>
    <w:rsid w:val="004921EF"/>
    <w:rsid w:val="0049224D"/>
    <w:rsid w:val="00493095"/>
    <w:rsid w:val="0049374F"/>
    <w:rsid w:val="00494678"/>
    <w:rsid w:val="00495483"/>
    <w:rsid w:val="004955EE"/>
    <w:rsid w:val="004956DC"/>
    <w:rsid w:val="00495E2E"/>
    <w:rsid w:val="0049600D"/>
    <w:rsid w:val="004963E4"/>
    <w:rsid w:val="00496AD3"/>
    <w:rsid w:val="00497268"/>
    <w:rsid w:val="00497BF5"/>
    <w:rsid w:val="004A043C"/>
    <w:rsid w:val="004A0874"/>
    <w:rsid w:val="004A0BB3"/>
    <w:rsid w:val="004A1214"/>
    <w:rsid w:val="004A15CA"/>
    <w:rsid w:val="004A20CA"/>
    <w:rsid w:val="004A366E"/>
    <w:rsid w:val="004A3DC0"/>
    <w:rsid w:val="004A4EA2"/>
    <w:rsid w:val="004A5064"/>
    <w:rsid w:val="004A5142"/>
    <w:rsid w:val="004A51DA"/>
    <w:rsid w:val="004A5EA9"/>
    <w:rsid w:val="004A6723"/>
    <w:rsid w:val="004A6798"/>
    <w:rsid w:val="004A67BA"/>
    <w:rsid w:val="004A6B50"/>
    <w:rsid w:val="004A7625"/>
    <w:rsid w:val="004A7DBE"/>
    <w:rsid w:val="004A7F7C"/>
    <w:rsid w:val="004B0800"/>
    <w:rsid w:val="004B09D7"/>
    <w:rsid w:val="004B0A05"/>
    <w:rsid w:val="004B0C01"/>
    <w:rsid w:val="004B11EE"/>
    <w:rsid w:val="004B2524"/>
    <w:rsid w:val="004B25E4"/>
    <w:rsid w:val="004B26BC"/>
    <w:rsid w:val="004B2D9C"/>
    <w:rsid w:val="004B2DFC"/>
    <w:rsid w:val="004B371F"/>
    <w:rsid w:val="004B42DB"/>
    <w:rsid w:val="004B432B"/>
    <w:rsid w:val="004B443F"/>
    <w:rsid w:val="004B445E"/>
    <w:rsid w:val="004B470F"/>
    <w:rsid w:val="004B48BB"/>
    <w:rsid w:val="004B4AB9"/>
    <w:rsid w:val="004B629F"/>
    <w:rsid w:val="004B69A6"/>
    <w:rsid w:val="004B6CA0"/>
    <w:rsid w:val="004B6DE2"/>
    <w:rsid w:val="004B74BB"/>
    <w:rsid w:val="004B75D4"/>
    <w:rsid w:val="004B7FEF"/>
    <w:rsid w:val="004C016A"/>
    <w:rsid w:val="004C1115"/>
    <w:rsid w:val="004C185E"/>
    <w:rsid w:val="004C1F70"/>
    <w:rsid w:val="004C2A51"/>
    <w:rsid w:val="004C2AF7"/>
    <w:rsid w:val="004C3057"/>
    <w:rsid w:val="004C498D"/>
    <w:rsid w:val="004C4B41"/>
    <w:rsid w:val="004C4F23"/>
    <w:rsid w:val="004C52BD"/>
    <w:rsid w:val="004C53FB"/>
    <w:rsid w:val="004C560F"/>
    <w:rsid w:val="004C62CA"/>
    <w:rsid w:val="004C67BB"/>
    <w:rsid w:val="004C6FF1"/>
    <w:rsid w:val="004D00B3"/>
    <w:rsid w:val="004D0BD5"/>
    <w:rsid w:val="004D0DAC"/>
    <w:rsid w:val="004D1C79"/>
    <w:rsid w:val="004D2096"/>
    <w:rsid w:val="004D243F"/>
    <w:rsid w:val="004D25B8"/>
    <w:rsid w:val="004D3070"/>
    <w:rsid w:val="004D3344"/>
    <w:rsid w:val="004D3424"/>
    <w:rsid w:val="004D4064"/>
    <w:rsid w:val="004D4172"/>
    <w:rsid w:val="004D428C"/>
    <w:rsid w:val="004D4D7C"/>
    <w:rsid w:val="004D53D6"/>
    <w:rsid w:val="004D5A33"/>
    <w:rsid w:val="004D60A5"/>
    <w:rsid w:val="004D6114"/>
    <w:rsid w:val="004D6A06"/>
    <w:rsid w:val="004D6B1A"/>
    <w:rsid w:val="004D6E92"/>
    <w:rsid w:val="004D79A7"/>
    <w:rsid w:val="004D7B40"/>
    <w:rsid w:val="004D7C4F"/>
    <w:rsid w:val="004E04E3"/>
    <w:rsid w:val="004E0C31"/>
    <w:rsid w:val="004E0C49"/>
    <w:rsid w:val="004E150E"/>
    <w:rsid w:val="004E25CD"/>
    <w:rsid w:val="004E2AA4"/>
    <w:rsid w:val="004E2CDE"/>
    <w:rsid w:val="004E2FFB"/>
    <w:rsid w:val="004E3151"/>
    <w:rsid w:val="004E3B38"/>
    <w:rsid w:val="004E48CF"/>
    <w:rsid w:val="004E4A4C"/>
    <w:rsid w:val="004E50C4"/>
    <w:rsid w:val="004E53AA"/>
    <w:rsid w:val="004E55A3"/>
    <w:rsid w:val="004E577A"/>
    <w:rsid w:val="004E5E39"/>
    <w:rsid w:val="004E5F14"/>
    <w:rsid w:val="004E68D8"/>
    <w:rsid w:val="004E6972"/>
    <w:rsid w:val="004E697F"/>
    <w:rsid w:val="004E6D30"/>
    <w:rsid w:val="004E769D"/>
    <w:rsid w:val="004E7836"/>
    <w:rsid w:val="004F0A58"/>
    <w:rsid w:val="004F1CE2"/>
    <w:rsid w:val="004F2F3B"/>
    <w:rsid w:val="004F4607"/>
    <w:rsid w:val="004F46F6"/>
    <w:rsid w:val="004F49E8"/>
    <w:rsid w:val="004F4D4E"/>
    <w:rsid w:val="004F58A8"/>
    <w:rsid w:val="004F6904"/>
    <w:rsid w:val="004F7754"/>
    <w:rsid w:val="004F7A88"/>
    <w:rsid w:val="004F7AB1"/>
    <w:rsid w:val="00500149"/>
    <w:rsid w:val="005004AC"/>
    <w:rsid w:val="00500C65"/>
    <w:rsid w:val="00500D79"/>
    <w:rsid w:val="00501F8D"/>
    <w:rsid w:val="005022C5"/>
    <w:rsid w:val="00502798"/>
    <w:rsid w:val="00503EB9"/>
    <w:rsid w:val="0050414D"/>
    <w:rsid w:val="005042CD"/>
    <w:rsid w:val="005042F1"/>
    <w:rsid w:val="005043FB"/>
    <w:rsid w:val="00504980"/>
    <w:rsid w:val="00505041"/>
    <w:rsid w:val="005052C0"/>
    <w:rsid w:val="0050547F"/>
    <w:rsid w:val="00507075"/>
    <w:rsid w:val="00507178"/>
    <w:rsid w:val="0050720D"/>
    <w:rsid w:val="0051029E"/>
    <w:rsid w:val="0051079A"/>
    <w:rsid w:val="005127B9"/>
    <w:rsid w:val="0051280E"/>
    <w:rsid w:val="00512DDF"/>
    <w:rsid w:val="005139EC"/>
    <w:rsid w:val="00513AA1"/>
    <w:rsid w:val="00513F2C"/>
    <w:rsid w:val="005145A0"/>
    <w:rsid w:val="00514930"/>
    <w:rsid w:val="00514939"/>
    <w:rsid w:val="00514980"/>
    <w:rsid w:val="00514CDB"/>
    <w:rsid w:val="00515261"/>
    <w:rsid w:val="00515930"/>
    <w:rsid w:val="00515AB0"/>
    <w:rsid w:val="005172DC"/>
    <w:rsid w:val="00517429"/>
    <w:rsid w:val="005174E7"/>
    <w:rsid w:val="005203BF"/>
    <w:rsid w:val="005204D6"/>
    <w:rsid w:val="005208C4"/>
    <w:rsid w:val="00520BC0"/>
    <w:rsid w:val="00520FF6"/>
    <w:rsid w:val="00521181"/>
    <w:rsid w:val="00521942"/>
    <w:rsid w:val="00521CFE"/>
    <w:rsid w:val="00521F09"/>
    <w:rsid w:val="0052203F"/>
    <w:rsid w:val="005230CE"/>
    <w:rsid w:val="005233E3"/>
    <w:rsid w:val="0052368B"/>
    <w:rsid w:val="0052394A"/>
    <w:rsid w:val="00523CFB"/>
    <w:rsid w:val="005241AA"/>
    <w:rsid w:val="005245CE"/>
    <w:rsid w:val="00524803"/>
    <w:rsid w:val="0052496C"/>
    <w:rsid w:val="00524B40"/>
    <w:rsid w:val="00525B94"/>
    <w:rsid w:val="00525C88"/>
    <w:rsid w:val="005261CA"/>
    <w:rsid w:val="00527261"/>
    <w:rsid w:val="00527FC2"/>
    <w:rsid w:val="005304F7"/>
    <w:rsid w:val="0053094D"/>
    <w:rsid w:val="00530C48"/>
    <w:rsid w:val="00530D0F"/>
    <w:rsid w:val="005314CD"/>
    <w:rsid w:val="005316AD"/>
    <w:rsid w:val="00531B0E"/>
    <w:rsid w:val="00531E2B"/>
    <w:rsid w:val="00532454"/>
    <w:rsid w:val="00532479"/>
    <w:rsid w:val="00532496"/>
    <w:rsid w:val="0053345E"/>
    <w:rsid w:val="005336F3"/>
    <w:rsid w:val="00533B3F"/>
    <w:rsid w:val="005342B5"/>
    <w:rsid w:val="00534647"/>
    <w:rsid w:val="00535890"/>
    <w:rsid w:val="00535D8D"/>
    <w:rsid w:val="00535D9D"/>
    <w:rsid w:val="00536746"/>
    <w:rsid w:val="00536D22"/>
    <w:rsid w:val="005379C7"/>
    <w:rsid w:val="00537AE6"/>
    <w:rsid w:val="005428A8"/>
    <w:rsid w:val="005428BB"/>
    <w:rsid w:val="00542EEA"/>
    <w:rsid w:val="00542F62"/>
    <w:rsid w:val="00543B79"/>
    <w:rsid w:val="005441BB"/>
    <w:rsid w:val="00544278"/>
    <w:rsid w:val="00544C47"/>
    <w:rsid w:val="00544CAA"/>
    <w:rsid w:val="00544CAE"/>
    <w:rsid w:val="00545A2B"/>
    <w:rsid w:val="00546214"/>
    <w:rsid w:val="00546380"/>
    <w:rsid w:val="00547E13"/>
    <w:rsid w:val="005507E5"/>
    <w:rsid w:val="00550D7A"/>
    <w:rsid w:val="00550E4D"/>
    <w:rsid w:val="00551988"/>
    <w:rsid w:val="00553062"/>
    <w:rsid w:val="00553495"/>
    <w:rsid w:val="005537AE"/>
    <w:rsid w:val="00553AB3"/>
    <w:rsid w:val="00553FC9"/>
    <w:rsid w:val="0055468E"/>
    <w:rsid w:val="00554750"/>
    <w:rsid w:val="00554AAB"/>
    <w:rsid w:val="005554F1"/>
    <w:rsid w:val="005557EF"/>
    <w:rsid w:val="0055582D"/>
    <w:rsid w:val="00555A3D"/>
    <w:rsid w:val="00556CF0"/>
    <w:rsid w:val="005575D8"/>
    <w:rsid w:val="00557616"/>
    <w:rsid w:val="00557B08"/>
    <w:rsid w:val="00557DC6"/>
    <w:rsid w:val="00557EEB"/>
    <w:rsid w:val="00557FCC"/>
    <w:rsid w:val="00560554"/>
    <w:rsid w:val="00560DD8"/>
    <w:rsid w:val="0056103E"/>
    <w:rsid w:val="005610D3"/>
    <w:rsid w:val="005648D0"/>
    <w:rsid w:val="00564D65"/>
    <w:rsid w:val="00565467"/>
    <w:rsid w:val="00566128"/>
    <w:rsid w:val="00566F4A"/>
    <w:rsid w:val="0056742A"/>
    <w:rsid w:val="00567B8E"/>
    <w:rsid w:val="00570427"/>
    <w:rsid w:val="00572677"/>
    <w:rsid w:val="00572C0C"/>
    <w:rsid w:val="00572E8C"/>
    <w:rsid w:val="005733C6"/>
    <w:rsid w:val="00573EB6"/>
    <w:rsid w:val="005745E2"/>
    <w:rsid w:val="0057472A"/>
    <w:rsid w:val="00574A8F"/>
    <w:rsid w:val="00574BA7"/>
    <w:rsid w:val="0057549E"/>
    <w:rsid w:val="0057620A"/>
    <w:rsid w:val="00576290"/>
    <w:rsid w:val="0057656B"/>
    <w:rsid w:val="005765A2"/>
    <w:rsid w:val="005771A2"/>
    <w:rsid w:val="00577226"/>
    <w:rsid w:val="0057729E"/>
    <w:rsid w:val="0057740D"/>
    <w:rsid w:val="005776B7"/>
    <w:rsid w:val="00577C94"/>
    <w:rsid w:val="00577F4D"/>
    <w:rsid w:val="00582ADF"/>
    <w:rsid w:val="005830D8"/>
    <w:rsid w:val="0058380D"/>
    <w:rsid w:val="00583C18"/>
    <w:rsid w:val="00583FA3"/>
    <w:rsid w:val="00584A64"/>
    <w:rsid w:val="00584FA8"/>
    <w:rsid w:val="00584FF5"/>
    <w:rsid w:val="00585322"/>
    <w:rsid w:val="005855EC"/>
    <w:rsid w:val="0058637E"/>
    <w:rsid w:val="005863D2"/>
    <w:rsid w:val="00586E6E"/>
    <w:rsid w:val="005871CA"/>
    <w:rsid w:val="00587B42"/>
    <w:rsid w:val="00587EC5"/>
    <w:rsid w:val="00590FD5"/>
    <w:rsid w:val="005910C0"/>
    <w:rsid w:val="005914CA"/>
    <w:rsid w:val="005917B8"/>
    <w:rsid w:val="00591D2E"/>
    <w:rsid w:val="00592871"/>
    <w:rsid w:val="00593897"/>
    <w:rsid w:val="00594722"/>
    <w:rsid w:val="0059497F"/>
    <w:rsid w:val="00594AF2"/>
    <w:rsid w:val="00594EFD"/>
    <w:rsid w:val="00594F95"/>
    <w:rsid w:val="00595257"/>
    <w:rsid w:val="0059607E"/>
    <w:rsid w:val="00596831"/>
    <w:rsid w:val="00596CA8"/>
    <w:rsid w:val="00597552"/>
    <w:rsid w:val="00597E60"/>
    <w:rsid w:val="005A08DC"/>
    <w:rsid w:val="005A0D99"/>
    <w:rsid w:val="005A0EEB"/>
    <w:rsid w:val="005A1084"/>
    <w:rsid w:val="005A13DF"/>
    <w:rsid w:val="005A13E8"/>
    <w:rsid w:val="005A20FA"/>
    <w:rsid w:val="005A23FB"/>
    <w:rsid w:val="005A2770"/>
    <w:rsid w:val="005A27D8"/>
    <w:rsid w:val="005A32F0"/>
    <w:rsid w:val="005A3428"/>
    <w:rsid w:val="005A405B"/>
    <w:rsid w:val="005A417A"/>
    <w:rsid w:val="005A450C"/>
    <w:rsid w:val="005A4BC2"/>
    <w:rsid w:val="005A50E4"/>
    <w:rsid w:val="005A5162"/>
    <w:rsid w:val="005A53E1"/>
    <w:rsid w:val="005A6573"/>
    <w:rsid w:val="005A6BBB"/>
    <w:rsid w:val="005A6F22"/>
    <w:rsid w:val="005A73F7"/>
    <w:rsid w:val="005A787E"/>
    <w:rsid w:val="005B0302"/>
    <w:rsid w:val="005B04B0"/>
    <w:rsid w:val="005B06F9"/>
    <w:rsid w:val="005B0AA1"/>
    <w:rsid w:val="005B0E35"/>
    <w:rsid w:val="005B21E6"/>
    <w:rsid w:val="005B2470"/>
    <w:rsid w:val="005B2594"/>
    <w:rsid w:val="005B2953"/>
    <w:rsid w:val="005B2D8C"/>
    <w:rsid w:val="005B305C"/>
    <w:rsid w:val="005B344F"/>
    <w:rsid w:val="005B3846"/>
    <w:rsid w:val="005B4137"/>
    <w:rsid w:val="005B4159"/>
    <w:rsid w:val="005B42F6"/>
    <w:rsid w:val="005B56EB"/>
    <w:rsid w:val="005B58CD"/>
    <w:rsid w:val="005B596C"/>
    <w:rsid w:val="005B62B8"/>
    <w:rsid w:val="005B632F"/>
    <w:rsid w:val="005B6385"/>
    <w:rsid w:val="005B6A80"/>
    <w:rsid w:val="005B7517"/>
    <w:rsid w:val="005B77FB"/>
    <w:rsid w:val="005C02F7"/>
    <w:rsid w:val="005C21C0"/>
    <w:rsid w:val="005C2850"/>
    <w:rsid w:val="005C2919"/>
    <w:rsid w:val="005C2AC6"/>
    <w:rsid w:val="005C329D"/>
    <w:rsid w:val="005C3768"/>
    <w:rsid w:val="005C42C5"/>
    <w:rsid w:val="005C44EA"/>
    <w:rsid w:val="005C471E"/>
    <w:rsid w:val="005C4E38"/>
    <w:rsid w:val="005C605A"/>
    <w:rsid w:val="005C6DFE"/>
    <w:rsid w:val="005C7455"/>
    <w:rsid w:val="005C7469"/>
    <w:rsid w:val="005D0215"/>
    <w:rsid w:val="005D17D8"/>
    <w:rsid w:val="005D19C4"/>
    <w:rsid w:val="005D1F5B"/>
    <w:rsid w:val="005D2524"/>
    <w:rsid w:val="005D295D"/>
    <w:rsid w:val="005D3037"/>
    <w:rsid w:val="005D381E"/>
    <w:rsid w:val="005D3913"/>
    <w:rsid w:val="005D4D0D"/>
    <w:rsid w:val="005D565D"/>
    <w:rsid w:val="005D576C"/>
    <w:rsid w:val="005D6040"/>
    <w:rsid w:val="005D6361"/>
    <w:rsid w:val="005D6580"/>
    <w:rsid w:val="005D759F"/>
    <w:rsid w:val="005E14BC"/>
    <w:rsid w:val="005E1C23"/>
    <w:rsid w:val="005E1F22"/>
    <w:rsid w:val="005E24DB"/>
    <w:rsid w:val="005E24F2"/>
    <w:rsid w:val="005E2E27"/>
    <w:rsid w:val="005E38FD"/>
    <w:rsid w:val="005E3E1A"/>
    <w:rsid w:val="005E3E96"/>
    <w:rsid w:val="005E3FE8"/>
    <w:rsid w:val="005E4416"/>
    <w:rsid w:val="005E4D8A"/>
    <w:rsid w:val="005E4F3A"/>
    <w:rsid w:val="005E5BA1"/>
    <w:rsid w:val="005E6D61"/>
    <w:rsid w:val="005E75F8"/>
    <w:rsid w:val="005E76D8"/>
    <w:rsid w:val="005E790E"/>
    <w:rsid w:val="005E7E18"/>
    <w:rsid w:val="005F14FB"/>
    <w:rsid w:val="005F216E"/>
    <w:rsid w:val="005F35DE"/>
    <w:rsid w:val="005F362E"/>
    <w:rsid w:val="005F3B0B"/>
    <w:rsid w:val="005F4450"/>
    <w:rsid w:val="005F475E"/>
    <w:rsid w:val="005F5245"/>
    <w:rsid w:val="005F59DA"/>
    <w:rsid w:val="005F6681"/>
    <w:rsid w:val="005F67D0"/>
    <w:rsid w:val="005F6BD1"/>
    <w:rsid w:val="005F709B"/>
    <w:rsid w:val="005F7491"/>
    <w:rsid w:val="005F76F3"/>
    <w:rsid w:val="005F7C82"/>
    <w:rsid w:val="005F7DC2"/>
    <w:rsid w:val="005F7F12"/>
    <w:rsid w:val="006003CA"/>
    <w:rsid w:val="00600828"/>
    <w:rsid w:val="00600EB4"/>
    <w:rsid w:val="00601071"/>
    <w:rsid w:val="00601324"/>
    <w:rsid w:val="00601410"/>
    <w:rsid w:val="00601619"/>
    <w:rsid w:val="00601D6C"/>
    <w:rsid w:val="00601D97"/>
    <w:rsid w:val="006021A0"/>
    <w:rsid w:val="00602C93"/>
    <w:rsid w:val="00602FD7"/>
    <w:rsid w:val="00603235"/>
    <w:rsid w:val="006034C2"/>
    <w:rsid w:val="0060378F"/>
    <w:rsid w:val="00604FD5"/>
    <w:rsid w:val="006050B0"/>
    <w:rsid w:val="006055F3"/>
    <w:rsid w:val="006058A2"/>
    <w:rsid w:val="00605E2A"/>
    <w:rsid w:val="00605E7A"/>
    <w:rsid w:val="00606001"/>
    <w:rsid w:val="00606345"/>
    <w:rsid w:val="00607822"/>
    <w:rsid w:val="00610213"/>
    <w:rsid w:val="0061023F"/>
    <w:rsid w:val="0061034E"/>
    <w:rsid w:val="00610777"/>
    <w:rsid w:val="00610C64"/>
    <w:rsid w:val="00611CDA"/>
    <w:rsid w:val="00612DA7"/>
    <w:rsid w:val="0061341C"/>
    <w:rsid w:val="0061358B"/>
    <w:rsid w:val="00613CB6"/>
    <w:rsid w:val="00613F63"/>
    <w:rsid w:val="00615094"/>
    <w:rsid w:val="006151B5"/>
    <w:rsid w:val="00615808"/>
    <w:rsid w:val="00616113"/>
    <w:rsid w:val="00616A53"/>
    <w:rsid w:val="00616A61"/>
    <w:rsid w:val="00616E4D"/>
    <w:rsid w:val="00617442"/>
    <w:rsid w:val="0062019E"/>
    <w:rsid w:val="00620A95"/>
    <w:rsid w:val="0062159C"/>
    <w:rsid w:val="00621950"/>
    <w:rsid w:val="0062209B"/>
    <w:rsid w:val="0062268A"/>
    <w:rsid w:val="00622BE7"/>
    <w:rsid w:val="00622FB4"/>
    <w:rsid w:val="006252AD"/>
    <w:rsid w:val="006264C8"/>
    <w:rsid w:val="00626BAF"/>
    <w:rsid w:val="00627113"/>
    <w:rsid w:val="0062745B"/>
    <w:rsid w:val="00627860"/>
    <w:rsid w:val="00627D79"/>
    <w:rsid w:val="00630B01"/>
    <w:rsid w:val="00631281"/>
    <w:rsid w:val="00631298"/>
    <w:rsid w:val="006312E6"/>
    <w:rsid w:val="0063184C"/>
    <w:rsid w:val="00631DC0"/>
    <w:rsid w:val="00631E83"/>
    <w:rsid w:val="006328FC"/>
    <w:rsid w:val="006349A6"/>
    <w:rsid w:val="00634D75"/>
    <w:rsid w:val="006362DA"/>
    <w:rsid w:val="0063632E"/>
    <w:rsid w:val="00637246"/>
    <w:rsid w:val="00637942"/>
    <w:rsid w:val="0064005E"/>
    <w:rsid w:val="00640608"/>
    <w:rsid w:val="0064162C"/>
    <w:rsid w:val="0064163A"/>
    <w:rsid w:val="0064163D"/>
    <w:rsid w:val="006416AA"/>
    <w:rsid w:val="00641819"/>
    <w:rsid w:val="0064230E"/>
    <w:rsid w:val="006425F3"/>
    <w:rsid w:val="00643B5B"/>
    <w:rsid w:val="00644343"/>
    <w:rsid w:val="0064460F"/>
    <w:rsid w:val="00644A69"/>
    <w:rsid w:val="00644E16"/>
    <w:rsid w:val="006451FD"/>
    <w:rsid w:val="00645926"/>
    <w:rsid w:val="00646255"/>
    <w:rsid w:val="00646CE9"/>
    <w:rsid w:val="00646F12"/>
    <w:rsid w:val="00647DC2"/>
    <w:rsid w:val="00647E70"/>
    <w:rsid w:val="0065009E"/>
    <w:rsid w:val="00650DE0"/>
    <w:rsid w:val="00651780"/>
    <w:rsid w:val="006520CB"/>
    <w:rsid w:val="00652A9F"/>
    <w:rsid w:val="006530CD"/>
    <w:rsid w:val="00653A0C"/>
    <w:rsid w:val="00653B2C"/>
    <w:rsid w:val="00653FB1"/>
    <w:rsid w:val="00653FEF"/>
    <w:rsid w:val="0065429A"/>
    <w:rsid w:val="006560BD"/>
    <w:rsid w:val="00656254"/>
    <w:rsid w:val="0065737E"/>
    <w:rsid w:val="006573CE"/>
    <w:rsid w:val="006577EA"/>
    <w:rsid w:val="00660016"/>
    <w:rsid w:val="0066012B"/>
    <w:rsid w:val="006601B0"/>
    <w:rsid w:val="00660596"/>
    <w:rsid w:val="0066073B"/>
    <w:rsid w:val="006610D3"/>
    <w:rsid w:val="00663EAB"/>
    <w:rsid w:val="006644D6"/>
    <w:rsid w:val="006644E8"/>
    <w:rsid w:val="00664616"/>
    <w:rsid w:val="00664F3D"/>
    <w:rsid w:val="00666662"/>
    <w:rsid w:val="00666E50"/>
    <w:rsid w:val="00667A0B"/>
    <w:rsid w:val="006708F0"/>
    <w:rsid w:val="00670979"/>
    <w:rsid w:val="00670FE5"/>
    <w:rsid w:val="00671319"/>
    <w:rsid w:val="00671329"/>
    <w:rsid w:val="006715A2"/>
    <w:rsid w:val="00672B99"/>
    <w:rsid w:val="00672F40"/>
    <w:rsid w:val="00674E06"/>
    <w:rsid w:val="0067565B"/>
    <w:rsid w:val="00675DEE"/>
    <w:rsid w:val="00675DF5"/>
    <w:rsid w:val="00675E47"/>
    <w:rsid w:val="00677983"/>
    <w:rsid w:val="006804B2"/>
    <w:rsid w:val="00680C40"/>
    <w:rsid w:val="006811F2"/>
    <w:rsid w:val="00681AA9"/>
    <w:rsid w:val="00681B8F"/>
    <w:rsid w:val="00681F80"/>
    <w:rsid w:val="00682090"/>
    <w:rsid w:val="006820CA"/>
    <w:rsid w:val="006824D9"/>
    <w:rsid w:val="006827F3"/>
    <w:rsid w:val="00683502"/>
    <w:rsid w:val="00683E1F"/>
    <w:rsid w:val="006846AC"/>
    <w:rsid w:val="00684A9A"/>
    <w:rsid w:val="006853A6"/>
    <w:rsid w:val="00690055"/>
    <w:rsid w:val="0069141A"/>
    <w:rsid w:val="006915DD"/>
    <w:rsid w:val="006916A3"/>
    <w:rsid w:val="006916CB"/>
    <w:rsid w:val="00692A79"/>
    <w:rsid w:val="00693907"/>
    <w:rsid w:val="00693D85"/>
    <w:rsid w:val="006942C1"/>
    <w:rsid w:val="00694510"/>
    <w:rsid w:val="00694E0A"/>
    <w:rsid w:val="0069596C"/>
    <w:rsid w:val="00695B24"/>
    <w:rsid w:val="00695D48"/>
    <w:rsid w:val="006967B5"/>
    <w:rsid w:val="00696D40"/>
    <w:rsid w:val="00697220"/>
    <w:rsid w:val="006A0111"/>
    <w:rsid w:val="006A099F"/>
    <w:rsid w:val="006A0FA2"/>
    <w:rsid w:val="006A16F8"/>
    <w:rsid w:val="006A1BD7"/>
    <w:rsid w:val="006A2096"/>
    <w:rsid w:val="006A2A18"/>
    <w:rsid w:val="006A2B03"/>
    <w:rsid w:val="006A41E8"/>
    <w:rsid w:val="006A5B9D"/>
    <w:rsid w:val="006A66B4"/>
    <w:rsid w:val="006A68C4"/>
    <w:rsid w:val="006A691F"/>
    <w:rsid w:val="006A7230"/>
    <w:rsid w:val="006A761C"/>
    <w:rsid w:val="006A7771"/>
    <w:rsid w:val="006A7C4A"/>
    <w:rsid w:val="006B0FF6"/>
    <w:rsid w:val="006B1AB6"/>
    <w:rsid w:val="006B23DC"/>
    <w:rsid w:val="006B28A3"/>
    <w:rsid w:val="006B2B6A"/>
    <w:rsid w:val="006B2C49"/>
    <w:rsid w:val="006B2D4C"/>
    <w:rsid w:val="006B2EC0"/>
    <w:rsid w:val="006B4A06"/>
    <w:rsid w:val="006B53AD"/>
    <w:rsid w:val="006B5886"/>
    <w:rsid w:val="006B66F0"/>
    <w:rsid w:val="006B6FE2"/>
    <w:rsid w:val="006C0215"/>
    <w:rsid w:val="006C03B0"/>
    <w:rsid w:val="006C06F0"/>
    <w:rsid w:val="006C17F4"/>
    <w:rsid w:val="006C1C97"/>
    <w:rsid w:val="006C29B2"/>
    <w:rsid w:val="006C3763"/>
    <w:rsid w:val="006C38DA"/>
    <w:rsid w:val="006C3DC4"/>
    <w:rsid w:val="006C3E23"/>
    <w:rsid w:val="006C40A9"/>
    <w:rsid w:val="006C4E0C"/>
    <w:rsid w:val="006C54BA"/>
    <w:rsid w:val="006C576F"/>
    <w:rsid w:val="006C5888"/>
    <w:rsid w:val="006C5E2B"/>
    <w:rsid w:val="006C6167"/>
    <w:rsid w:val="006C6E53"/>
    <w:rsid w:val="006C71C5"/>
    <w:rsid w:val="006C72E3"/>
    <w:rsid w:val="006C750A"/>
    <w:rsid w:val="006C7772"/>
    <w:rsid w:val="006D2848"/>
    <w:rsid w:val="006D2C98"/>
    <w:rsid w:val="006D4E8A"/>
    <w:rsid w:val="006D5260"/>
    <w:rsid w:val="006D54BE"/>
    <w:rsid w:val="006D5AD2"/>
    <w:rsid w:val="006D6036"/>
    <w:rsid w:val="006D6037"/>
    <w:rsid w:val="006D6181"/>
    <w:rsid w:val="006D6638"/>
    <w:rsid w:val="006D6A63"/>
    <w:rsid w:val="006D746A"/>
    <w:rsid w:val="006D77B2"/>
    <w:rsid w:val="006E1C21"/>
    <w:rsid w:val="006E1D81"/>
    <w:rsid w:val="006E1E6C"/>
    <w:rsid w:val="006E205D"/>
    <w:rsid w:val="006E21C7"/>
    <w:rsid w:val="006E22E5"/>
    <w:rsid w:val="006E3078"/>
    <w:rsid w:val="006E3681"/>
    <w:rsid w:val="006E3770"/>
    <w:rsid w:val="006E3D11"/>
    <w:rsid w:val="006E5B19"/>
    <w:rsid w:val="006E679A"/>
    <w:rsid w:val="006E67E6"/>
    <w:rsid w:val="006E7830"/>
    <w:rsid w:val="006F0042"/>
    <w:rsid w:val="006F0438"/>
    <w:rsid w:val="006F0A5C"/>
    <w:rsid w:val="006F0BED"/>
    <w:rsid w:val="006F0D04"/>
    <w:rsid w:val="006F1C00"/>
    <w:rsid w:val="006F2051"/>
    <w:rsid w:val="006F22F5"/>
    <w:rsid w:val="006F27CE"/>
    <w:rsid w:val="006F34A3"/>
    <w:rsid w:val="006F3749"/>
    <w:rsid w:val="006F4070"/>
    <w:rsid w:val="006F4377"/>
    <w:rsid w:val="006F4772"/>
    <w:rsid w:val="006F4E7F"/>
    <w:rsid w:val="006F5855"/>
    <w:rsid w:val="006F6738"/>
    <w:rsid w:val="006F6CFB"/>
    <w:rsid w:val="006F7D71"/>
    <w:rsid w:val="0070065D"/>
    <w:rsid w:val="00700B76"/>
    <w:rsid w:val="00700FA7"/>
    <w:rsid w:val="007011B1"/>
    <w:rsid w:val="00701342"/>
    <w:rsid w:val="00701D90"/>
    <w:rsid w:val="00702139"/>
    <w:rsid w:val="0070250F"/>
    <w:rsid w:val="00702CC0"/>
    <w:rsid w:val="007033AF"/>
    <w:rsid w:val="007033C5"/>
    <w:rsid w:val="007043D4"/>
    <w:rsid w:val="00704760"/>
    <w:rsid w:val="0070513B"/>
    <w:rsid w:val="0070614D"/>
    <w:rsid w:val="00706884"/>
    <w:rsid w:val="00706A6D"/>
    <w:rsid w:val="00706B18"/>
    <w:rsid w:val="00707311"/>
    <w:rsid w:val="00707629"/>
    <w:rsid w:val="00710040"/>
    <w:rsid w:val="007102D3"/>
    <w:rsid w:val="007104F7"/>
    <w:rsid w:val="0071057F"/>
    <w:rsid w:val="00710D23"/>
    <w:rsid w:val="00711079"/>
    <w:rsid w:val="007116F1"/>
    <w:rsid w:val="00711EBB"/>
    <w:rsid w:val="007122DA"/>
    <w:rsid w:val="00713FA4"/>
    <w:rsid w:val="00713FD5"/>
    <w:rsid w:val="00713FD6"/>
    <w:rsid w:val="0071598F"/>
    <w:rsid w:val="00716774"/>
    <w:rsid w:val="0071714E"/>
    <w:rsid w:val="007213C2"/>
    <w:rsid w:val="007215A3"/>
    <w:rsid w:val="0072183D"/>
    <w:rsid w:val="007219DD"/>
    <w:rsid w:val="00722859"/>
    <w:rsid w:val="007228A1"/>
    <w:rsid w:val="00723443"/>
    <w:rsid w:val="00725062"/>
    <w:rsid w:val="00725334"/>
    <w:rsid w:val="00725652"/>
    <w:rsid w:val="0072576D"/>
    <w:rsid w:val="007270FE"/>
    <w:rsid w:val="00727A11"/>
    <w:rsid w:val="00727F1F"/>
    <w:rsid w:val="007304A6"/>
    <w:rsid w:val="00730506"/>
    <w:rsid w:val="0073071D"/>
    <w:rsid w:val="00730759"/>
    <w:rsid w:val="00731384"/>
    <w:rsid w:val="007327B7"/>
    <w:rsid w:val="00732C37"/>
    <w:rsid w:val="00732C66"/>
    <w:rsid w:val="007336AF"/>
    <w:rsid w:val="00734564"/>
    <w:rsid w:val="00734A5F"/>
    <w:rsid w:val="007356D9"/>
    <w:rsid w:val="00736042"/>
    <w:rsid w:val="00736ABE"/>
    <w:rsid w:val="00736DBB"/>
    <w:rsid w:val="007373B0"/>
    <w:rsid w:val="00737957"/>
    <w:rsid w:val="00737EF0"/>
    <w:rsid w:val="0074092A"/>
    <w:rsid w:val="00740D2A"/>
    <w:rsid w:val="00741C49"/>
    <w:rsid w:val="00742A62"/>
    <w:rsid w:val="00742DA8"/>
    <w:rsid w:val="007430C9"/>
    <w:rsid w:val="007436E8"/>
    <w:rsid w:val="00744358"/>
    <w:rsid w:val="00745029"/>
    <w:rsid w:val="00745053"/>
    <w:rsid w:val="0074574E"/>
    <w:rsid w:val="00745CE0"/>
    <w:rsid w:val="00745FA2"/>
    <w:rsid w:val="00747163"/>
    <w:rsid w:val="00747E2A"/>
    <w:rsid w:val="007500BB"/>
    <w:rsid w:val="00750705"/>
    <w:rsid w:val="00750BB3"/>
    <w:rsid w:val="0075223A"/>
    <w:rsid w:val="00752F8B"/>
    <w:rsid w:val="00753296"/>
    <w:rsid w:val="00753FF9"/>
    <w:rsid w:val="007543D8"/>
    <w:rsid w:val="00754BA6"/>
    <w:rsid w:val="0075588B"/>
    <w:rsid w:val="00755A18"/>
    <w:rsid w:val="00755FB6"/>
    <w:rsid w:val="0075635E"/>
    <w:rsid w:val="0075672B"/>
    <w:rsid w:val="00756971"/>
    <w:rsid w:val="00756ADE"/>
    <w:rsid w:val="00756AEE"/>
    <w:rsid w:val="007605F1"/>
    <w:rsid w:val="0076176B"/>
    <w:rsid w:val="007617D5"/>
    <w:rsid w:val="00761DDD"/>
    <w:rsid w:val="00761ED1"/>
    <w:rsid w:val="00762526"/>
    <w:rsid w:val="00764216"/>
    <w:rsid w:val="00764DE5"/>
    <w:rsid w:val="007660E0"/>
    <w:rsid w:val="00766258"/>
    <w:rsid w:val="0076652F"/>
    <w:rsid w:val="00766C64"/>
    <w:rsid w:val="00767DE4"/>
    <w:rsid w:val="00771004"/>
    <w:rsid w:val="007715B9"/>
    <w:rsid w:val="007721D2"/>
    <w:rsid w:val="00773807"/>
    <w:rsid w:val="00773E30"/>
    <w:rsid w:val="00774031"/>
    <w:rsid w:val="00774182"/>
    <w:rsid w:val="00774D48"/>
    <w:rsid w:val="007755FF"/>
    <w:rsid w:val="00775AFF"/>
    <w:rsid w:val="007765EF"/>
    <w:rsid w:val="00776664"/>
    <w:rsid w:val="00776BE4"/>
    <w:rsid w:val="00776D6A"/>
    <w:rsid w:val="00776EF4"/>
    <w:rsid w:val="00777E74"/>
    <w:rsid w:val="00777F90"/>
    <w:rsid w:val="0078072F"/>
    <w:rsid w:val="00780C51"/>
    <w:rsid w:val="00781773"/>
    <w:rsid w:val="00781807"/>
    <w:rsid w:val="007818B7"/>
    <w:rsid w:val="00781BF4"/>
    <w:rsid w:val="0078213C"/>
    <w:rsid w:val="00782BFF"/>
    <w:rsid w:val="0078495D"/>
    <w:rsid w:val="007856BD"/>
    <w:rsid w:val="007859C3"/>
    <w:rsid w:val="00785E62"/>
    <w:rsid w:val="00785FCE"/>
    <w:rsid w:val="00786E6B"/>
    <w:rsid w:val="0078774C"/>
    <w:rsid w:val="00790050"/>
    <w:rsid w:val="00790393"/>
    <w:rsid w:val="00790664"/>
    <w:rsid w:val="00791148"/>
    <w:rsid w:val="00791F2B"/>
    <w:rsid w:val="00791F35"/>
    <w:rsid w:val="00793317"/>
    <w:rsid w:val="00793410"/>
    <w:rsid w:val="00793D36"/>
    <w:rsid w:val="007944B6"/>
    <w:rsid w:val="00794D60"/>
    <w:rsid w:val="00795322"/>
    <w:rsid w:val="007955D0"/>
    <w:rsid w:val="00796628"/>
    <w:rsid w:val="00796723"/>
    <w:rsid w:val="00796973"/>
    <w:rsid w:val="00796A72"/>
    <w:rsid w:val="00796D14"/>
    <w:rsid w:val="00796DC0"/>
    <w:rsid w:val="00797DF4"/>
    <w:rsid w:val="007A0470"/>
    <w:rsid w:val="007A08D1"/>
    <w:rsid w:val="007A0FCB"/>
    <w:rsid w:val="007A1373"/>
    <w:rsid w:val="007A2107"/>
    <w:rsid w:val="007A2251"/>
    <w:rsid w:val="007A28BF"/>
    <w:rsid w:val="007A2BBE"/>
    <w:rsid w:val="007A2CBA"/>
    <w:rsid w:val="007A2F06"/>
    <w:rsid w:val="007A30BE"/>
    <w:rsid w:val="007A3423"/>
    <w:rsid w:val="007A4045"/>
    <w:rsid w:val="007A4E5F"/>
    <w:rsid w:val="007A5627"/>
    <w:rsid w:val="007A5C32"/>
    <w:rsid w:val="007A5CC3"/>
    <w:rsid w:val="007A6C51"/>
    <w:rsid w:val="007A6F82"/>
    <w:rsid w:val="007A783E"/>
    <w:rsid w:val="007A7E31"/>
    <w:rsid w:val="007B194E"/>
    <w:rsid w:val="007B195C"/>
    <w:rsid w:val="007B21B1"/>
    <w:rsid w:val="007B2875"/>
    <w:rsid w:val="007B28DE"/>
    <w:rsid w:val="007B4CA7"/>
    <w:rsid w:val="007B4EC3"/>
    <w:rsid w:val="007B51B0"/>
    <w:rsid w:val="007B60FD"/>
    <w:rsid w:val="007B7980"/>
    <w:rsid w:val="007C0B8A"/>
    <w:rsid w:val="007C122E"/>
    <w:rsid w:val="007C131A"/>
    <w:rsid w:val="007C173A"/>
    <w:rsid w:val="007C1BAE"/>
    <w:rsid w:val="007C2083"/>
    <w:rsid w:val="007C3188"/>
    <w:rsid w:val="007C31C4"/>
    <w:rsid w:val="007C3BFD"/>
    <w:rsid w:val="007C3E1C"/>
    <w:rsid w:val="007C3EF5"/>
    <w:rsid w:val="007C4CEB"/>
    <w:rsid w:val="007C51C9"/>
    <w:rsid w:val="007C5229"/>
    <w:rsid w:val="007C5384"/>
    <w:rsid w:val="007C5D9C"/>
    <w:rsid w:val="007C6033"/>
    <w:rsid w:val="007C63F3"/>
    <w:rsid w:val="007C6A6F"/>
    <w:rsid w:val="007C6E88"/>
    <w:rsid w:val="007C71E2"/>
    <w:rsid w:val="007C7D00"/>
    <w:rsid w:val="007D00C6"/>
    <w:rsid w:val="007D017C"/>
    <w:rsid w:val="007D0478"/>
    <w:rsid w:val="007D070E"/>
    <w:rsid w:val="007D0730"/>
    <w:rsid w:val="007D0773"/>
    <w:rsid w:val="007D0E6C"/>
    <w:rsid w:val="007D0F72"/>
    <w:rsid w:val="007D196E"/>
    <w:rsid w:val="007D243D"/>
    <w:rsid w:val="007D2F75"/>
    <w:rsid w:val="007D2FB6"/>
    <w:rsid w:val="007D469E"/>
    <w:rsid w:val="007D46B3"/>
    <w:rsid w:val="007D49F6"/>
    <w:rsid w:val="007D602B"/>
    <w:rsid w:val="007D64B2"/>
    <w:rsid w:val="007D6BB4"/>
    <w:rsid w:val="007D6C5D"/>
    <w:rsid w:val="007D75E7"/>
    <w:rsid w:val="007D7E62"/>
    <w:rsid w:val="007E00E0"/>
    <w:rsid w:val="007E02EE"/>
    <w:rsid w:val="007E0522"/>
    <w:rsid w:val="007E1646"/>
    <w:rsid w:val="007E1858"/>
    <w:rsid w:val="007E23BC"/>
    <w:rsid w:val="007E26C0"/>
    <w:rsid w:val="007E3378"/>
    <w:rsid w:val="007E346A"/>
    <w:rsid w:val="007E43AB"/>
    <w:rsid w:val="007E444E"/>
    <w:rsid w:val="007E49DE"/>
    <w:rsid w:val="007E4D04"/>
    <w:rsid w:val="007E5124"/>
    <w:rsid w:val="007E580A"/>
    <w:rsid w:val="007E5D50"/>
    <w:rsid w:val="007E61EC"/>
    <w:rsid w:val="007E6A71"/>
    <w:rsid w:val="007E7682"/>
    <w:rsid w:val="007E7A9B"/>
    <w:rsid w:val="007E7EEB"/>
    <w:rsid w:val="007F17D8"/>
    <w:rsid w:val="007F2E47"/>
    <w:rsid w:val="007F3ABF"/>
    <w:rsid w:val="007F3D6F"/>
    <w:rsid w:val="007F3D82"/>
    <w:rsid w:val="007F3E06"/>
    <w:rsid w:val="007F41CD"/>
    <w:rsid w:val="007F4767"/>
    <w:rsid w:val="007F4BE8"/>
    <w:rsid w:val="007F4D35"/>
    <w:rsid w:val="007F579C"/>
    <w:rsid w:val="007F671B"/>
    <w:rsid w:val="007F6E31"/>
    <w:rsid w:val="007F707E"/>
    <w:rsid w:val="007F7529"/>
    <w:rsid w:val="008009B4"/>
    <w:rsid w:val="0080111D"/>
    <w:rsid w:val="008018CA"/>
    <w:rsid w:val="00801AFD"/>
    <w:rsid w:val="00801B6E"/>
    <w:rsid w:val="00802BDB"/>
    <w:rsid w:val="00802E41"/>
    <w:rsid w:val="008031F0"/>
    <w:rsid w:val="00803527"/>
    <w:rsid w:val="00803A4D"/>
    <w:rsid w:val="00803BD5"/>
    <w:rsid w:val="00804A19"/>
    <w:rsid w:val="008053B8"/>
    <w:rsid w:val="00805BBB"/>
    <w:rsid w:val="00806090"/>
    <w:rsid w:val="008060BB"/>
    <w:rsid w:val="008061C7"/>
    <w:rsid w:val="008064D9"/>
    <w:rsid w:val="00807280"/>
    <w:rsid w:val="008075BF"/>
    <w:rsid w:val="00807A3A"/>
    <w:rsid w:val="00807C94"/>
    <w:rsid w:val="0081009D"/>
    <w:rsid w:val="008102CC"/>
    <w:rsid w:val="00810691"/>
    <w:rsid w:val="0081075D"/>
    <w:rsid w:val="00810894"/>
    <w:rsid w:val="00810D9E"/>
    <w:rsid w:val="00810F3D"/>
    <w:rsid w:val="008116D5"/>
    <w:rsid w:val="00811C0D"/>
    <w:rsid w:val="00811DCD"/>
    <w:rsid w:val="00811F4B"/>
    <w:rsid w:val="00812325"/>
    <w:rsid w:val="00812CA0"/>
    <w:rsid w:val="00812DD8"/>
    <w:rsid w:val="00813B47"/>
    <w:rsid w:val="00813E45"/>
    <w:rsid w:val="0081450C"/>
    <w:rsid w:val="008148F1"/>
    <w:rsid w:val="00814BC0"/>
    <w:rsid w:val="00815105"/>
    <w:rsid w:val="00815B24"/>
    <w:rsid w:val="00815D0B"/>
    <w:rsid w:val="008169A4"/>
    <w:rsid w:val="00816A73"/>
    <w:rsid w:val="00816DA4"/>
    <w:rsid w:val="00820CE1"/>
    <w:rsid w:val="00820FB9"/>
    <w:rsid w:val="00821B08"/>
    <w:rsid w:val="00821BB9"/>
    <w:rsid w:val="008221AF"/>
    <w:rsid w:val="0082312E"/>
    <w:rsid w:val="008235A4"/>
    <w:rsid w:val="00823B96"/>
    <w:rsid w:val="008242AA"/>
    <w:rsid w:val="0082485B"/>
    <w:rsid w:val="008259D8"/>
    <w:rsid w:val="00825B6C"/>
    <w:rsid w:val="008262B8"/>
    <w:rsid w:val="00826E04"/>
    <w:rsid w:val="00826EAC"/>
    <w:rsid w:val="00827172"/>
    <w:rsid w:val="0082721D"/>
    <w:rsid w:val="0082727A"/>
    <w:rsid w:val="0082791B"/>
    <w:rsid w:val="00830517"/>
    <w:rsid w:val="00830936"/>
    <w:rsid w:val="008314E3"/>
    <w:rsid w:val="0083234B"/>
    <w:rsid w:val="008323D0"/>
    <w:rsid w:val="00832E31"/>
    <w:rsid w:val="00833623"/>
    <w:rsid w:val="00834639"/>
    <w:rsid w:val="0083488A"/>
    <w:rsid w:val="008353FC"/>
    <w:rsid w:val="0083560C"/>
    <w:rsid w:val="00835835"/>
    <w:rsid w:val="00835A5A"/>
    <w:rsid w:val="00836752"/>
    <w:rsid w:val="008368BD"/>
    <w:rsid w:val="00836908"/>
    <w:rsid w:val="00836FB2"/>
    <w:rsid w:val="008374D2"/>
    <w:rsid w:val="00837B67"/>
    <w:rsid w:val="00840528"/>
    <w:rsid w:val="00840887"/>
    <w:rsid w:val="0084135E"/>
    <w:rsid w:val="00841911"/>
    <w:rsid w:val="00842480"/>
    <w:rsid w:val="00842668"/>
    <w:rsid w:val="008438DE"/>
    <w:rsid w:val="00843B0E"/>
    <w:rsid w:val="00844821"/>
    <w:rsid w:val="0084574A"/>
    <w:rsid w:val="0084597E"/>
    <w:rsid w:val="00845A05"/>
    <w:rsid w:val="00845C23"/>
    <w:rsid w:val="0084644C"/>
    <w:rsid w:val="008468C1"/>
    <w:rsid w:val="00850034"/>
    <w:rsid w:val="0085086A"/>
    <w:rsid w:val="00850CF3"/>
    <w:rsid w:val="00850D21"/>
    <w:rsid w:val="008530C9"/>
    <w:rsid w:val="00853D4B"/>
    <w:rsid w:val="00854033"/>
    <w:rsid w:val="00855509"/>
    <w:rsid w:val="00855B1F"/>
    <w:rsid w:val="008561D2"/>
    <w:rsid w:val="0086029A"/>
    <w:rsid w:val="0086111C"/>
    <w:rsid w:val="0086120D"/>
    <w:rsid w:val="00861932"/>
    <w:rsid w:val="008623C0"/>
    <w:rsid w:val="008639C4"/>
    <w:rsid w:val="008641ED"/>
    <w:rsid w:val="00864EF0"/>
    <w:rsid w:val="0086763E"/>
    <w:rsid w:val="0087002A"/>
    <w:rsid w:val="0087031D"/>
    <w:rsid w:val="00870738"/>
    <w:rsid w:val="0087198B"/>
    <w:rsid w:val="00871CDC"/>
    <w:rsid w:val="00871DDF"/>
    <w:rsid w:val="00871E0B"/>
    <w:rsid w:val="0087270D"/>
    <w:rsid w:val="0087350B"/>
    <w:rsid w:val="0087355C"/>
    <w:rsid w:val="008735C0"/>
    <w:rsid w:val="0087508A"/>
    <w:rsid w:val="008752AB"/>
    <w:rsid w:val="008755C4"/>
    <w:rsid w:val="00875A29"/>
    <w:rsid w:val="00876220"/>
    <w:rsid w:val="008764C7"/>
    <w:rsid w:val="008765B4"/>
    <w:rsid w:val="00876D26"/>
    <w:rsid w:val="008778A7"/>
    <w:rsid w:val="00877C02"/>
    <w:rsid w:val="00881465"/>
    <w:rsid w:val="00881E96"/>
    <w:rsid w:val="008823E6"/>
    <w:rsid w:val="0088264E"/>
    <w:rsid w:val="00882A48"/>
    <w:rsid w:val="00882F06"/>
    <w:rsid w:val="00883910"/>
    <w:rsid w:val="00883F66"/>
    <w:rsid w:val="008840EA"/>
    <w:rsid w:val="008846B7"/>
    <w:rsid w:val="008852EE"/>
    <w:rsid w:val="00885699"/>
    <w:rsid w:val="008856DF"/>
    <w:rsid w:val="00885943"/>
    <w:rsid w:val="0088622E"/>
    <w:rsid w:val="008876D6"/>
    <w:rsid w:val="00887A23"/>
    <w:rsid w:val="00890860"/>
    <w:rsid w:val="00890E91"/>
    <w:rsid w:val="008910B3"/>
    <w:rsid w:val="00891AD7"/>
    <w:rsid w:val="00891D4C"/>
    <w:rsid w:val="00892688"/>
    <w:rsid w:val="008926E0"/>
    <w:rsid w:val="00892943"/>
    <w:rsid w:val="0089304D"/>
    <w:rsid w:val="0089314D"/>
    <w:rsid w:val="00893D63"/>
    <w:rsid w:val="00894809"/>
    <w:rsid w:val="00895041"/>
    <w:rsid w:val="00895A92"/>
    <w:rsid w:val="00895E9C"/>
    <w:rsid w:val="008972DC"/>
    <w:rsid w:val="00897436"/>
    <w:rsid w:val="0089752F"/>
    <w:rsid w:val="008979D2"/>
    <w:rsid w:val="008A0461"/>
    <w:rsid w:val="008A05BF"/>
    <w:rsid w:val="008A135E"/>
    <w:rsid w:val="008A1989"/>
    <w:rsid w:val="008A1FCA"/>
    <w:rsid w:val="008A2A54"/>
    <w:rsid w:val="008A3634"/>
    <w:rsid w:val="008A3927"/>
    <w:rsid w:val="008A3BAD"/>
    <w:rsid w:val="008A5461"/>
    <w:rsid w:val="008A6997"/>
    <w:rsid w:val="008A76AA"/>
    <w:rsid w:val="008B00F8"/>
    <w:rsid w:val="008B0206"/>
    <w:rsid w:val="008B0F8A"/>
    <w:rsid w:val="008B0FC7"/>
    <w:rsid w:val="008B0FEA"/>
    <w:rsid w:val="008B12E5"/>
    <w:rsid w:val="008B223E"/>
    <w:rsid w:val="008B2605"/>
    <w:rsid w:val="008B50C5"/>
    <w:rsid w:val="008B5107"/>
    <w:rsid w:val="008B601D"/>
    <w:rsid w:val="008B610A"/>
    <w:rsid w:val="008B6EC9"/>
    <w:rsid w:val="008B70B8"/>
    <w:rsid w:val="008B716D"/>
    <w:rsid w:val="008B730C"/>
    <w:rsid w:val="008B77BD"/>
    <w:rsid w:val="008B7DDF"/>
    <w:rsid w:val="008C0229"/>
    <w:rsid w:val="008C09AA"/>
    <w:rsid w:val="008C0EB6"/>
    <w:rsid w:val="008C1157"/>
    <w:rsid w:val="008C141B"/>
    <w:rsid w:val="008C1521"/>
    <w:rsid w:val="008C1815"/>
    <w:rsid w:val="008C1B66"/>
    <w:rsid w:val="008C247A"/>
    <w:rsid w:val="008C2EDA"/>
    <w:rsid w:val="008C3091"/>
    <w:rsid w:val="008C3D15"/>
    <w:rsid w:val="008C46C7"/>
    <w:rsid w:val="008C4F4E"/>
    <w:rsid w:val="008C550D"/>
    <w:rsid w:val="008C617E"/>
    <w:rsid w:val="008C668B"/>
    <w:rsid w:val="008C718D"/>
    <w:rsid w:val="008C7ED1"/>
    <w:rsid w:val="008D044F"/>
    <w:rsid w:val="008D0F86"/>
    <w:rsid w:val="008D1267"/>
    <w:rsid w:val="008D20C1"/>
    <w:rsid w:val="008D2256"/>
    <w:rsid w:val="008D2784"/>
    <w:rsid w:val="008D3879"/>
    <w:rsid w:val="008D3A60"/>
    <w:rsid w:val="008D453F"/>
    <w:rsid w:val="008D4B6A"/>
    <w:rsid w:val="008D58C8"/>
    <w:rsid w:val="008D5B86"/>
    <w:rsid w:val="008D5EE1"/>
    <w:rsid w:val="008D61FE"/>
    <w:rsid w:val="008D649E"/>
    <w:rsid w:val="008D676D"/>
    <w:rsid w:val="008D749B"/>
    <w:rsid w:val="008D7660"/>
    <w:rsid w:val="008E0785"/>
    <w:rsid w:val="008E084A"/>
    <w:rsid w:val="008E1AE6"/>
    <w:rsid w:val="008E236D"/>
    <w:rsid w:val="008E23D8"/>
    <w:rsid w:val="008E28F0"/>
    <w:rsid w:val="008E3644"/>
    <w:rsid w:val="008E3E44"/>
    <w:rsid w:val="008E3EC3"/>
    <w:rsid w:val="008E4B0F"/>
    <w:rsid w:val="008E5463"/>
    <w:rsid w:val="008E582E"/>
    <w:rsid w:val="008E5BA2"/>
    <w:rsid w:val="008E61C1"/>
    <w:rsid w:val="008E687F"/>
    <w:rsid w:val="008E7582"/>
    <w:rsid w:val="008E7634"/>
    <w:rsid w:val="008E7F38"/>
    <w:rsid w:val="008F0B7D"/>
    <w:rsid w:val="008F0CBD"/>
    <w:rsid w:val="008F12BD"/>
    <w:rsid w:val="008F1AAC"/>
    <w:rsid w:val="008F2238"/>
    <w:rsid w:val="008F260A"/>
    <w:rsid w:val="008F2A3E"/>
    <w:rsid w:val="008F2B79"/>
    <w:rsid w:val="008F2C0E"/>
    <w:rsid w:val="008F32DD"/>
    <w:rsid w:val="008F3F25"/>
    <w:rsid w:val="008F3FCD"/>
    <w:rsid w:val="008F4887"/>
    <w:rsid w:val="008F54D0"/>
    <w:rsid w:val="008F5A84"/>
    <w:rsid w:val="008F672C"/>
    <w:rsid w:val="008F67D3"/>
    <w:rsid w:val="008F74C4"/>
    <w:rsid w:val="008F7659"/>
    <w:rsid w:val="008F78CC"/>
    <w:rsid w:val="009000F0"/>
    <w:rsid w:val="00900347"/>
    <w:rsid w:val="00900620"/>
    <w:rsid w:val="00901A50"/>
    <w:rsid w:val="009022BA"/>
    <w:rsid w:val="00902612"/>
    <w:rsid w:val="00902818"/>
    <w:rsid w:val="00902B81"/>
    <w:rsid w:val="00903487"/>
    <w:rsid w:val="00903539"/>
    <w:rsid w:val="00904542"/>
    <w:rsid w:val="00904827"/>
    <w:rsid w:val="00904964"/>
    <w:rsid w:val="00904E04"/>
    <w:rsid w:val="00905788"/>
    <w:rsid w:val="0090637B"/>
    <w:rsid w:val="009063A2"/>
    <w:rsid w:val="00906938"/>
    <w:rsid w:val="00907F1B"/>
    <w:rsid w:val="0091017D"/>
    <w:rsid w:val="009106D3"/>
    <w:rsid w:val="00910D4C"/>
    <w:rsid w:val="00910DE9"/>
    <w:rsid w:val="00911068"/>
    <w:rsid w:val="00911C29"/>
    <w:rsid w:val="009120D0"/>
    <w:rsid w:val="0091210F"/>
    <w:rsid w:val="00912392"/>
    <w:rsid w:val="0091269B"/>
    <w:rsid w:val="009126E1"/>
    <w:rsid w:val="00912898"/>
    <w:rsid w:val="009135C1"/>
    <w:rsid w:val="0091392C"/>
    <w:rsid w:val="00913B5E"/>
    <w:rsid w:val="0091420D"/>
    <w:rsid w:val="009142E9"/>
    <w:rsid w:val="00915444"/>
    <w:rsid w:val="0091589C"/>
    <w:rsid w:val="00915D3C"/>
    <w:rsid w:val="0091604E"/>
    <w:rsid w:val="00916230"/>
    <w:rsid w:val="00916A84"/>
    <w:rsid w:val="00916B13"/>
    <w:rsid w:val="00917856"/>
    <w:rsid w:val="0091793F"/>
    <w:rsid w:val="009179E8"/>
    <w:rsid w:val="00917C75"/>
    <w:rsid w:val="009200A8"/>
    <w:rsid w:val="009203AF"/>
    <w:rsid w:val="00920A29"/>
    <w:rsid w:val="00920C12"/>
    <w:rsid w:val="00920CED"/>
    <w:rsid w:val="0092154E"/>
    <w:rsid w:val="0092165C"/>
    <w:rsid w:val="009219BF"/>
    <w:rsid w:val="00921E27"/>
    <w:rsid w:val="00922F3B"/>
    <w:rsid w:val="0092304B"/>
    <w:rsid w:val="00923194"/>
    <w:rsid w:val="0092323E"/>
    <w:rsid w:val="00923317"/>
    <w:rsid w:val="009239D7"/>
    <w:rsid w:val="009243DA"/>
    <w:rsid w:val="009246E1"/>
    <w:rsid w:val="0092497F"/>
    <w:rsid w:val="00924BD8"/>
    <w:rsid w:val="00924E5B"/>
    <w:rsid w:val="00925B38"/>
    <w:rsid w:val="0092660F"/>
    <w:rsid w:val="009271AB"/>
    <w:rsid w:val="009276CF"/>
    <w:rsid w:val="00930733"/>
    <w:rsid w:val="00930951"/>
    <w:rsid w:val="0093121A"/>
    <w:rsid w:val="0093227B"/>
    <w:rsid w:val="009328AB"/>
    <w:rsid w:val="009329C3"/>
    <w:rsid w:val="00932BD5"/>
    <w:rsid w:val="009344C2"/>
    <w:rsid w:val="00934727"/>
    <w:rsid w:val="0093517E"/>
    <w:rsid w:val="0093538A"/>
    <w:rsid w:val="009358F8"/>
    <w:rsid w:val="00935C43"/>
    <w:rsid w:val="00935D4C"/>
    <w:rsid w:val="00936235"/>
    <w:rsid w:val="009368AB"/>
    <w:rsid w:val="00936F8E"/>
    <w:rsid w:val="0093784D"/>
    <w:rsid w:val="00937A92"/>
    <w:rsid w:val="00941F32"/>
    <w:rsid w:val="00942663"/>
    <w:rsid w:val="00942BE4"/>
    <w:rsid w:val="00942DD2"/>
    <w:rsid w:val="00944455"/>
    <w:rsid w:val="0094472C"/>
    <w:rsid w:val="00944965"/>
    <w:rsid w:val="0094577C"/>
    <w:rsid w:val="009458E7"/>
    <w:rsid w:val="009466D3"/>
    <w:rsid w:val="0094693A"/>
    <w:rsid w:val="00946EE5"/>
    <w:rsid w:val="0094786B"/>
    <w:rsid w:val="00947BAF"/>
    <w:rsid w:val="00947EF6"/>
    <w:rsid w:val="0095022A"/>
    <w:rsid w:val="00951532"/>
    <w:rsid w:val="00951FA6"/>
    <w:rsid w:val="00952891"/>
    <w:rsid w:val="00952FAC"/>
    <w:rsid w:val="009530CB"/>
    <w:rsid w:val="0095335F"/>
    <w:rsid w:val="009541F2"/>
    <w:rsid w:val="00954968"/>
    <w:rsid w:val="00955AD4"/>
    <w:rsid w:val="009564E3"/>
    <w:rsid w:val="0095667C"/>
    <w:rsid w:val="00956D34"/>
    <w:rsid w:val="00957239"/>
    <w:rsid w:val="00957AC9"/>
    <w:rsid w:val="00957CFD"/>
    <w:rsid w:val="00957E7D"/>
    <w:rsid w:val="009600E7"/>
    <w:rsid w:val="0096091A"/>
    <w:rsid w:val="009609EF"/>
    <w:rsid w:val="0096195D"/>
    <w:rsid w:val="00961C14"/>
    <w:rsid w:val="009624C2"/>
    <w:rsid w:val="0096277B"/>
    <w:rsid w:val="00962982"/>
    <w:rsid w:val="0096392D"/>
    <w:rsid w:val="00963969"/>
    <w:rsid w:val="00963BF9"/>
    <w:rsid w:val="009646F4"/>
    <w:rsid w:val="009646FC"/>
    <w:rsid w:val="00964ABE"/>
    <w:rsid w:val="00964C97"/>
    <w:rsid w:val="00964D26"/>
    <w:rsid w:val="00964E5C"/>
    <w:rsid w:val="00964F37"/>
    <w:rsid w:val="00965939"/>
    <w:rsid w:val="00965FCB"/>
    <w:rsid w:val="00966077"/>
    <w:rsid w:val="0096647E"/>
    <w:rsid w:val="00966B9C"/>
    <w:rsid w:val="00966F4E"/>
    <w:rsid w:val="00966FFD"/>
    <w:rsid w:val="009712DF"/>
    <w:rsid w:val="00971D37"/>
    <w:rsid w:val="00973825"/>
    <w:rsid w:val="00973881"/>
    <w:rsid w:val="00974785"/>
    <w:rsid w:val="00974D35"/>
    <w:rsid w:val="009754FF"/>
    <w:rsid w:val="009778A3"/>
    <w:rsid w:val="009804E6"/>
    <w:rsid w:val="00980A8A"/>
    <w:rsid w:val="00980EF9"/>
    <w:rsid w:val="009811A0"/>
    <w:rsid w:val="009818D2"/>
    <w:rsid w:val="00981D7A"/>
    <w:rsid w:val="00982981"/>
    <w:rsid w:val="00982AC5"/>
    <w:rsid w:val="009835F0"/>
    <w:rsid w:val="00983A69"/>
    <w:rsid w:val="00984228"/>
    <w:rsid w:val="0098443D"/>
    <w:rsid w:val="00984C29"/>
    <w:rsid w:val="009850B0"/>
    <w:rsid w:val="00985F51"/>
    <w:rsid w:val="009862CE"/>
    <w:rsid w:val="00986AB4"/>
    <w:rsid w:val="0098748E"/>
    <w:rsid w:val="009879A6"/>
    <w:rsid w:val="00990711"/>
    <w:rsid w:val="00990FEC"/>
    <w:rsid w:val="00991F4D"/>
    <w:rsid w:val="00992134"/>
    <w:rsid w:val="0099227A"/>
    <w:rsid w:val="009928E5"/>
    <w:rsid w:val="009936AF"/>
    <w:rsid w:val="00993E94"/>
    <w:rsid w:val="009944EF"/>
    <w:rsid w:val="00994B0A"/>
    <w:rsid w:val="00994EE3"/>
    <w:rsid w:val="009950B6"/>
    <w:rsid w:val="009961FF"/>
    <w:rsid w:val="00996B04"/>
    <w:rsid w:val="00997CE7"/>
    <w:rsid w:val="009A087B"/>
    <w:rsid w:val="009A0DEF"/>
    <w:rsid w:val="009A17D4"/>
    <w:rsid w:val="009A1DB3"/>
    <w:rsid w:val="009A217A"/>
    <w:rsid w:val="009A28A4"/>
    <w:rsid w:val="009A2A7F"/>
    <w:rsid w:val="009A2D37"/>
    <w:rsid w:val="009A32E5"/>
    <w:rsid w:val="009A37E0"/>
    <w:rsid w:val="009A3F0E"/>
    <w:rsid w:val="009A49FC"/>
    <w:rsid w:val="009A4B9F"/>
    <w:rsid w:val="009A5361"/>
    <w:rsid w:val="009A57EA"/>
    <w:rsid w:val="009A587C"/>
    <w:rsid w:val="009A5996"/>
    <w:rsid w:val="009A5DA4"/>
    <w:rsid w:val="009A60B6"/>
    <w:rsid w:val="009A610C"/>
    <w:rsid w:val="009A61E5"/>
    <w:rsid w:val="009A67E0"/>
    <w:rsid w:val="009A796B"/>
    <w:rsid w:val="009A7ED9"/>
    <w:rsid w:val="009B0257"/>
    <w:rsid w:val="009B0C9D"/>
    <w:rsid w:val="009B13D3"/>
    <w:rsid w:val="009B246F"/>
    <w:rsid w:val="009B33A0"/>
    <w:rsid w:val="009B49EF"/>
    <w:rsid w:val="009B4C39"/>
    <w:rsid w:val="009B57A2"/>
    <w:rsid w:val="009B5A29"/>
    <w:rsid w:val="009B6201"/>
    <w:rsid w:val="009B6668"/>
    <w:rsid w:val="009B66FD"/>
    <w:rsid w:val="009B6952"/>
    <w:rsid w:val="009B6D46"/>
    <w:rsid w:val="009B6FD1"/>
    <w:rsid w:val="009B73CD"/>
    <w:rsid w:val="009B76D2"/>
    <w:rsid w:val="009B7FF2"/>
    <w:rsid w:val="009C0744"/>
    <w:rsid w:val="009C07AE"/>
    <w:rsid w:val="009C0994"/>
    <w:rsid w:val="009C0A2F"/>
    <w:rsid w:val="009C0FD6"/>
    <w:rsid w:val="009C1EF0"/>
    <w:rsid w:val="009C2B47"/>
    <w:rsid w:val="009C2C1D"/>
    <w:rsid w:val="009C2D91"/>
    <w:rsid w:val="009C3684"/>
    <w:rsid w:val="009C3C00"/>
    <w:rsid w:val="009C40A6"/>
    <w:rsid w:val="009C44F0"/>
    <w:rsid w:val="009C474B"/>
    <w:rsid w:val="009C4B4C"/>
    <w:rsid w:val="009C5477"/>
    <w:rsid w:val="009C59A9"/>
    <w:rsid w:val="009C6EA9"/>
    <w:rsid w:val="009C7DF3"/>
    <w:rsid w:val="009C7DFC"/>
    <w:rsid w:val="009C7E27"/>
    <w:rsid w:val="009D0C73"/>
    <w:rsid w:val="009D1E6A"/>
    <w:rsid w:val="009D1F83"/>
    <w:rsid w:val="009D2686"/>
    <w:rsid w:val="009D33B2"/>
    <w:rsid w:val="009D35E1"/>
    <w:rsid w:val="009D3A7C"/>
    <w:rsid w:val="009D41F3"/>
    <w:rsid w:val="009D44CB"/>
    <w:rsid w:val="009D4A6A"/>
    <w:rsid w:val="009D4D36"/>
    <w:rsid w:val="009D4DAD"/>
    <w:rsid w:val="009D5270"/>
    <w:rsid w:val="009D52A7"/>
    <w:rsid w:val="009D5364"/>
    <w:rsid w:val="009D687D"/>
    <w:rsid w:val="009D7065"/>
    <w:rsid w:val="009D7477"/>
    <w:rsid w:val="009E04B8"/>
    <w:rsid w:val="009E18A7"/>
    <w:rsid w:val="009E1A43"/>
    <w:rsid w:val="009E1B94"/>
    <w:rsid w:val="009E1C46"/>
    <w:rsid w:val="009E35E5"/>
    <w:rsid w:val="009E3F3A"/>
    <w:rsid w:val="009E4354"/>
    <w:rsid w:val="009E4553"/>
    <w:rsid w:val="009E4684"/>
    <w:rsid w:val="009E5B4F"/>
    <w:rsid w:val="009E5ECB"/>
    <w:rsid w:val="009E6228"/>
    <w:rsid w:val="009E685B"/>
    <w:rsid w:val="009E6898"/>
    <w:rsid w:val="009E7108"/>
    <w:rsid w:val="009E7BAF"/>
    <w:rsid w:val="009E7EA6"/>
    <w:rsid w:val="009F0898"/>
    <w:rsid w:val="009F0AD4"/>
    <w:rsid w:val="009F122D"/>
    <w:rsid w:val="009F2D3A"/>
    <w:rsid w:val="009F2FB2"/>
    <w:rsid w:val="009F380D"/>
    <w:rsid w:val="009F38F0"/>
    <w:rsid w:val="009F49C7"/>
    <w:rsid w:val="009F4D2C"/>
    <w:rsid w:val="009F53C7"/>
    <w:rsid w:val="009F57A4"/>
    <w:rsid w:val="009F616C"/>
    <w:rsid w:val="009F653B"/>
    <w:rsid w:val="009F65FB"/>
    <w:rsid w:val="009F71D6"/>
    <w:rsid w:val="00A0063F"/>
    <w:rsid w:val="00A013F2"/>
    <w:rsid w:val="00A01D1C"/>
    <w:rsid w:val="00A0293B"/>
    <w:rsid w:val="00A02CEE"/>
    <w:rsid w:val="00A030A7"/>
    <w:rsid w:val="00A035DF"/>
    <w:rsid w:val="00A03C84"/>
    <w:rsid w:val="00A04F96"/>
    <w:rsid w:val="00A05D24"/>
    <w:rsid w:val="00A0671D"/>
    <w:rsid w:val="00A06F22"/>
    <w:rsid w:val="00A0729C"/>
    <w:rsid w:val="00A074DB"/>
    <w:rsid w:val="00A101FC"/>
    <w:rsid w:val="00A10510"/>
    <w:rsid w:val="00A10649"/>
    <w:rsid w:val="00A10A09"/>
    <w:rsid w:val="00A10C43"/>
    <w:rsid w:val="00A10F9A"/>
    <w:rsid w:val="00A11B63"/>
    <w:rsid w:val="00A124A8"/>
    <w:rsid w:val="00A124FD"/>
    <w:rsid w:val="00A125F1"/>
    <w:rsid w:val="00A13169"/>
    <w:rsid w:val="00A13826"/>
    <w:rsid w:val="00A1391C"/>
    <w:rsid w:val="00A13EEE"/>
    <w:rsid w:val="00A143E1"/>
    <w:rsid w:val="00A14659"/>
    <w:rsid w:val="00A14A44"/>
    <w:rsid w:val="00A14D38"/>
    <w:rsid w:val="00A14DBE"/>
    <w:rsid w:val="00A15C2E"/>
    <w:rsid w:val="00A15E45"/>
    <w:rsid w:val="00A161AE"/>
    <w:rsid w:val="00A16FD6"/>
    <w:rsid w:val="00A20279"/>
    <w:rsid w:val="00A208D1"/>
    <w:rsid w:val="00A2104A"/>
    <w:rsid w:val="00A2122C"/>
    <w:rsid w:val="00A224DE"/>
    <w:rsid w:val="00A22899"/>
    <w:rsid w:val="00A22D65"/>
    <w:rsid w:val="00A24AF5"/>
    <w:rsid w:val="00A24C4C"/>
    <w:rsid w:val="00A24E80"/>
    <w:rsid w:val="00A256D2"/>
    <w:rsid w:val="00A258D1"/>
    <w:rsid w:val="00A25D57"/>
    <w:rsid w:val="00A260CC"/>
    <w:rsid w:val="00A26193"/>
    <w:rsid w:val="00A27423"/>
    <w:rsid w:val="00A274AC"/>
    <w:rsid w:val="00A277EC"/>
    <w:rsid w:val="00A30A64"/>
    <w:rsid w:val="00A30B7E"/>
    <w:rsid w:val="00A30EE0"/>
    <w:rsid w:val="00A320A3"/>
    <w:rsid w:val="00A32594"/>
    <w:rsid w:val="00A325ED"/>
    <w:rsid w:val="00A34612"/>
    <w:rsid w:val="00A367DF"/>
    <w:rsid w:val="00A36CB8"/>
    <w:rsid w:val="00A36DE1"/>
    <w:rsid w:val="00A40CE3"/>
    <w:rsid w:val="00A40E96"/>
    <w:rsid w:val="00A4105D"/>
    <w:rsid w:val="00A41617"/>
    <w:rsid w:val="00A417DC"/>
    <w:rsid w:val="00A42450"/>
    <w:rsid w:val="00A42673"/>
    <w:rsid w:val="00A4407E"/>
    <w:rsid w:val="00A44461"/>
    <w:rsid w:val="00A446E8"/>
    <w:rsid w:val="00A44A6A"/>
    <w:rsid w:val="00A44C32"/>
    <w:rsid w:val="00A45C66"/>
    <w:rsid w:val="00A464AC"/>
    <w:rsid w:val="00A47607"/>
    <w:rsid w:val="00A47794"/>
    <w:rsid w:val="00A50406"/>
    <w:rsid w:val="00A50916"/>
    <w:rsid w:val="00A5099E"/>
    <w:rsid w:val="00A513DB"/>
    <w:rsid w:val="00A51AB4"/>
    <w:rsid w:val="00A51CC8"/>
    <w:rsid w:val="00A52611"/>
    <w:rsid w:val="00A52631"/>
    <w:rsid w:val="00A530FC"/>
    <w:rsid w:val="00A53D71"/>
    <w:rsid w:val="00A540D4"/>
    <w:rsid w:val="00A54500"/>
    <w:rsid w:val="00A54670"/>
    <w:rsid w:val="00A5496E"/>
    <w:rsid w:val="00A54BE2"/>
    <w:rsid w:val="00A54DF3"/>
    <w:rsid w:val="00A554E7"/>
    <w:rsid w:val="00A55D14"/>
    <w:rsid w:val="00A55D81"/>
    <w:rsid w:val="00A56094"/>
    <w:rsid w:val="00A56289"/>
    <w:rsid w:val="00A5675C"/>
    <w:rsid w:val="00A56BD3"/>
    <w:rsid w:val="00A57450"/>
    <w:rsid w:val="00A57E2F"/>
    <w:rsid w:val="00A60204"/>
    <w:rsid w:val="00A61A3A"/>
    <w:rsid w:val="00A62575"/>
    <w:rsid w:val="00A625AF"/>
    <w:rsid w:val="00A629E8"/>
    <w:rsid w:val="00A631AB"/>
    <w:rsid w:val="00A63483"/>
    <w:rsid w:val="00A6354E"/>
    <w:rsid w:val="00A63FCE"/>
    <w:rsid w:val="00A63FFA"/>
    <w:rsid w:val="00A64465"/>
    <w:rsid w:val="00A6447E"/>
    <w:rsid w:val="00A64B3E"/>
    <w:rsid w:val="00A64EE8"/>
    <w:rsid w:val="00A65237"/>
    <w:rsid w:val="00A66343"/>
    <w:rsid w:val="00A664A5"/>
    <w:rsid w:val="00A66E86"/>
    <w:rsid w:val="00A6700A"/>
    <w:rsid w:val="00A672EB"/>
    <w:rsid w:val="00A70ACB"/>
    <w:rsid w:val="00A70ECB"/>
    <w:rsid w:val="00A71344"/>
    <w:rsid w:val="00A71BBA"/>
    <w:rsid w:val="00A71F33"/>
    <w:rsid w:val="00A72927"/>
    <w:rsid w:val="00A72BAE"/>
    <w:rsid w:val="00A73BC2"/>
    <w:rsid w:val="00A73FCE"/>
    <w:rsid w:val="00A74714"/>
    <w:rsid w:val="00A74B6F"/>
    <w:rsid w:val="00A74D1F"/>
    <w:rsid w:val="00A75407"/>
    <w:rsid w:val="00A754A0"/>
    <w:rsid w:val="00A7581D"/>
    <w:rsid w:val="00A76E8E"/>
    <w:rsid w:val="00A7769C"/>
    <w:rsid w:val="00A77A30"/>
    <w:rsid w:val="00A77D6B"/>
    <w:rsid w:val="00A80213"/>
    <w:rsid w:val="00A81002"/>
    <w:rsid w:val="00A8102A"/>
    <w:rsid w:val="00A810E1"/>
    <w:rsid w:val="00A815C8"/>
    <w:rsid w:val="00A81A9B"/>
    <w:rsid w:val="00A82452"/>
    <w:rsid w:val="00A82470"/>
    <w:rsid w:val="00A82471"/>
    <w:rsid w:val="00A828B1"/>
    <w:rsid w:val="00A83DC6"/>
    <w:rsid w:val="00A83DF1"/>
    <w:rsid w:val="00A856ED"/>
    <w:rsid w:val="00A8697F"/>
    <w:rsid w:val="00A86C89"/>
    <w:rsid w:val="00A86CE9"/>
    <w:rsid w:val="00A90220"/>
    <w:rsid w:val="00A910FF"/>
    <w:rsid w:val="00A911FA"/>
    <w:rsid w:val="00A922FF"/>
    <w:rsid w:val="00A934D7"/>
    <w:rsid w:val="00A93D71"/>
    <w:rsid w:val="00A9401B"/>
    <w:rsid w:val="00A941CF"/>
    <w:rsid w:val="00A94676"/>
    <w:rsid w:val="00A94BCC"/>
    <w:rsid w:val="00A94E8F"/>
    <w:rsid w:val="00A94EE6"/>
    <w:rsid w:val="00A950C9"/>
    <w:rsid w:val="00A95176"/>
    <w:rsid w:val="00A95214"/>
    <w:rsid w:val="00A96A72"/>
    <w:rsid w:val="00A96C85"/>
    <w:rsid w:val="00A96F7E"/>
    <w:rsid w:val="00A970D6"/>
    <w:rsid w:val="00A97476"/>
    <w:rsid w:val="00AA0B53"/>
    <w:rsid w:val="00AA1C4E"/>
    <w:rsid w:val="00AA20F2"/>
    <w:rsid w:val="00AA28BD"/>
    <w:rsid w:val="00AA2ED2"/>
    <w:rsid w:val="00AA3CEF"/>
    <w:rsid w:val="00AA4364"/>
    <w:rsid w:val="00AA4F92"/>
    <w:rsid w:val="00AA55A0"/>
    <w:rsid w:val="00AA5653"/>
    <w:rsid w:val="00AA65EA"/>
    <w:rsid w:val="00AA6AA4"/>
    <w:rsid w:val="00AA6E2E"/>
    <w:rsid w:val="00AB09D6"/>
    <w:rsid w:val="00AB151A"/>
    <w:rsid w:val="00AB188E"/>
    <w:rsid w:val="00AB1DE7"/>
    <w:rsid w:val="00AB24B5"/>
    <w:rsid w:val="00AB3299"/>
    <w:rsid w:val="00AB3B01"/>
    <w:rsid w:val="00AB4ED8"/>
    <w:rsid w:val="00AB5231"/>
    <w:rsid w:val="00AB5428"/>
    <w:rsid w:val="00AB558D"/>
    <w:rsid w:val="00AB6282"/>
    <w:rsid w:val="00AB6A13"/>
    <w:rsid w:val="00AB739E"/>
    <w:rsid w:val="00AB78B3"/>
    <w:rsid w:val="00AC0020"/>
    <w:rsid w:val="00AC02F9"/>
    <w:rsid w:val="00AC1BD3"/>
    <w:rsid w:val="00AC2FAA"/>
    <w:rsid w:val="00AC49F5"/>
    <w:rsid w:val="00AC4F9E"/>
    <w:rsid w:val="00AC5215"/>
    <w:rsid w:val="00AC5E8B"/>
    <w:rsid w:val="00AC5FBA"/>
    <w:rsid w:val="00AC600C"/>
    <w:rsid w:val="00AC66C5"/>
    <w:rsid w:val="00AC6F27"/>
    <w:rsid w:val="00AC7570"/>
    <w:rsid w:val="00AC780D"/>
    <w:rsid w:val="00AC7D25"/>
    <w:rsid w:val="00AD18C9"/>
    <w:rsid w:val="00AD29A8"/>
    <w:rsid w:val="00AD3221"/>
    <w:rsid w:val="00AD35F2"/>
    <w:rsid w:val="00AD361F"/>
    <w:rsid w:val="00AD3B4A"/>
    <w:rsid w:val="00AD4593"/>
    <w:rsid w:val="00AD4EB5"/>
    <w:rsid w:val="00AD514B"/>
    <w:rsid w:val="00AD558B"/>
    <w:rsid w:val="00AD56E3"/>
    <w:rsid w:val="00AD5805"/>
    <w:rsid w:val="00AD6410"/>
    <w:rsid w:val="00AD6929"/>
    <w:rsid w:val="00AD6E24"/>
    <w:rsid w:val="00AD70A1"/>
    <w:rsid w:val="00AE038F"/>
    <w:rsid w:val="00AE06F7"/>
    <w:rsid w:val="00AE1684"/>
    <w:rsid w:val="00AE2A12"/>
    <w:rsid w:val="00AE2EB9"/>
    <w:rsid w:val="00AE3D75"/>
    <w:rsid w:val="00AE4292"/>
    <w:rsid w:val="00AE4D6C"/>
    <w:rsid w:val="00AE5094"/>
    <w:rsid w:val="00AE58F9"/>
    <w:rsid w:val="00AE5A54"/>
    <w:rsid w:val="00AE7071"/>
    <w:rsid w:val="00AE75B8"/>
    <w:rsid w:val="00AE7889"/>
    <w:rsid w:val="00AF050B"/>
    <w:rsid w:val="00AF1038"/>
    <w:rsid w:val="00AF113D"/>
    <w:rsid w:val="00AF17DC"/>
    <w:rsid w:val="00AF25CB"/>
    <w:rsid w:val="00AF39DF"/>
    <w:rsid w:val="00AF3B2B"/>
    <w:rsid w:val="00AF48A9"/>
    <w:rsid w:val="00AF4BC4"/>
    <w:rsid w:val="00AF5463"/>
    <w:rsid w:val="00AF5D73"/>
    <w:rsid w:val="00AF5D82"/>
    <w:rsid w:val="00AF63F6"/>
    <w:rsid w:val="00AF6479"/>
    <w:rsid w:val="00AF6DF7"/>
    <w:rsid w:val="00AF6FB1"/>
    <w:rsid w:val="00AF739E"/>
    <w:rsid w:val="00AF77B9"/>
    <w:rsid w:val="00AF7EC6"/>
    <w:rsid w:val="00B00EEA"/>
    <w:rsid w:val="00B016FC"/>
    <w:rsid w:val="00B019CD"/>
    <w:rsid w:val="00B027E6"/>
    <w:rsid w:val="00B02B81"/>
    <w:rsid w:val="00B02C8D"/>
    <w:rsid w:val="00B0311F"/>
    <w:rsid w:val="00B0560A"/>
    <w:rsid w:val="00B063A6"/>
    <w:rsid w:val="00B06896"/>
    <w:rsid w:val="00B07443"/>
    <w:rsid w:val="00B075C0"/>
    <w:rsid w:val="00B077D5"/>
    <w:rsid w:val="00B10830"/>
    <w:rsid w:val="00B10B37"/>
    <w:rsid w:val="00B12299"/>
    <w:rsid w:val="00B12681"/>
    <w:rsid w:val="00B13440"/>
    <w:rsid w:val="00B138AC"/>
    <w:rsid w:val="00B138B4"/>
    <w:rsid w:val="00B13BF6"/>
    <w:rsid w:val="00B13F8D"/>
    <w:rsid w:val="00B1481D"/>
    <w:rsid w:val="00B14D2B"/>
    <w:rsid w:val="00B15B78"/>
    <w:rsid w:val="00B161E1"/>
    <w:rsid w:val="00B168DA"/>
    <w:rsid w:val="00B17144"/>
    <w:rsid w:val="00B17157"/>
    <w:rsid w:val="00B1772A"/>
    <w:rsid w:val="00B21968"/>
    <w:rsid w:val="00B21D68"/>
    <w:rsid w:val="00B2288D"/>
    <w:rsid w:val="00B22ADB"/>
    <w:rsid w:val="00B22B68"/>
    <w:rsid w:val="00B23579"/>
    <w:rsid w:val="00B2373E"/>
    <w:rsid w:val="00B23D36"/>
    <w:rsid w:val="00B2413F"/>
    <w:rsid w:val="00B2509C"/>
    <w:rsid w:val="00B25309"/>
    <w:rsid w:val="00B2561F"/>
    <w:rsid w:val="00B25836"/>
    <w:rsid w:val="00B26D94"/>
    <w:rsid w:val="00B27B83"/>
    <w:rsid w:val="00B30378"/>
    <w:rsid w:val="00B31392"/>
    <w:rsid w:val="00B333D0"/>
    <w:rsid w:val="00B337F0"/>
    <w:rsid w:val="00B34192"/>
    <w:rsid w:val="00B343D0"/>
    <w:rsid w:val="00B34539"/>
    <w:rsid w:val="00B34BCD"/>
    <w:rsid w:val="00B34DC3"/>
    <w:rsid w:val="00B35C42"/>
    <w:rsid w:val="00B363B8"/>
    <w:rsid w:val="00B3678A"/>
    <w:rsid w:val="00B3688C"/>
    <w:rsid w:val="00B370CC"/>
    <w:rsid w:val="00B37694"/>
    <w:rsid w:val="00B37C5F"/>
    <w:rsid w:val="00B37D93"/>
    <w:rsid w:val="00B40CF3"/>
    <w:rsid w:val="00B419EE"/>
    <w:rsid w:val="00B41BA4"/>
    <w:rsid w:val="00B42362"/>
    <w:rsid w:val="00B425DB"/>
    <w:rsid w:val="00B427DD"/>
    <w:rsid w:val="00B44DA7"/>
    <w:rsid w:val="00B45FA1"/>
    <w:rsid w:val="00B4608C"/>
    <w:rsid w:val="00B4665F"/>
    <w:rsid w:val="00B473D9"/>
    <w:rsid w:val="00B47514"/>
    <w:rsid w:val="00B4771A"/>
    <w:rsid w:val="00B4774A"/>
    <w:rsid w:val="00B47DDD"/>
    <w:rsid w:val="00B47EF4"/>
    <w:rsid w:val="00B51613"/>
    <w:rsid w:val="00B51854"/>
    <w:rsid w:val="00B51FCA"/>
    <w:rsid w:val="00B52465"/>
    <w:rsid w:val="00B535D5"/>
    <w:rsid w:val="00B536A9"/>
    <w:rsid w:val="00B5389E"/>
    <w:rsid w:val="00B53F04"/>
    <w:rsid w:val="00B53F63"/>
    <w:rsid w:val="00B546A9"/>
    <w:rsid w:val="00B5750D"/>
    <w:rsid w:val="00B57847"/>
    <w:rsid w:val="00B57D3A"/>
    <w:rsid w:val="00B57EBC"/>
    <w:rsid w:val="00B60863"/>
    <w:rsid w:val="00B60936"/>
    <w:rsid w:val="00B60E7C"/>
    <w:rsid w:val="00B60F75"/>
    <w:rsid w:val="00B61646"/>
    <w:rsid w:val="00B61B5C"/>
    <w:rsid w:val="00B62468"/>
    <w:rsid w:val="00B62719"/>
    <w:rsid w:val="00B6373B"/>
    <w:rsid w:val="00B63E79"/>
    <w:rsid w:val="00B63E8B"/>
    <w:rsid w:val="00B64380"/>
    <w:rsid w:val="00B64D81"/>
    <w:rsid w:val="00B65476"/>
    <w:rsid w:val="00B65ECA"/>
    <w:rsid w:val="00B65FC6"/>
    <w:rsid w:val="00B6639D"/>
    <w:rsid w:val="00B665C7"/>
    <w:rsid w:val="00B667DA"/>
    <w:rsid w:val="00B671AA"/>
    <w:rsid w:val="00B700E4"/>
    <w:rsid w:val="00B706E7"/>
    <w:rsid w:val="00B713F8"/>
    <w:rsid w:val="00B714AF"/>
    <w:rsid w:val="00B71A5B"/>
    <w:rsid w:val="00B71DF4"/>
    <w:rsid w:val="00B721F4"/>
    <w:rsid w:val="00B725C4"/>
    <w:rsid w:val="00B725F0"/>
    <w:rsid w:val="00B7269B"/>
    <w:rsid w:val="00B73B2A"/>
    <w:rsid w:val="00B73C6C"/>
    <w:rsid w:val="00B73D4F"/>
    <w:rsid w:val="00B74D92"/>
    <w:rsid w:val="00B750F7"/>
    <w:rsid w:val="00B75ADE"/>
    <w:rsid w:val="00B767AB"/>
    <w:rsid w:val="00B76CEB"/>
    <w:rsid w:val="00B776E7"/>
    <w:rsid w:val="00B77929"/>
    <w:rsid w:val="00B77B12"/>
    <w:rsid w:val="00B77B6E"/>
    <w:rsid w:val="00B77C60"/>
    <w:rsid w:val="00B80251"/>
    <w:rsid w:val="00B80B2A"/>
    <w:rsid w:val="00B80B31"/>
    <w:rsid w:val="00B81C01"/>
    <w:rsid w:val="00B81EE5"/>
    <w:rsid w:val="00B822A3"/>
    <w:rsid w:val="00B8254F"/>
    <w:rsid w:val="00B83535"/>
    <w:rsid w:val="00B83584"/>
    <w:rsid w:val="00B83F2A"/>
    <w:rsid w:val="00B84321"/>
    <w:rsid w:val="00B84340"/>
    <w:rsid w:val="00B8463E"/>
    <w:rsid w:val="00B84849"/>
    <w:rsid w:val="00B875D3"/>
    <w:rsid w:val="00B87676"/>
    <w:rsid w:val="00B9095F"/>
    <w:rsid w:val="00B90F2D"/>
    <w:rsid w:val="00B91119"/>
    <w:rsid w:val="00B9160B"/>
    <w:rsid w:val="00B9179F"/>
    <w:rsid w:val="00B92525"/>
    <w:rsid w:val="00B9283C"/>
    <w:rsid w:val="00B92FCD"/>
    <w:rsid w:val="00B93A10"/>
    <w:rsid w:val="00B96016"/>
    <w:rsid w:val="00B9647D"/>
    <w:rsid w:val="00B964BD"/>
    <w:rsid w:val="00B96517"/>
    <w:rsid w:val="00B96B22"/>
    <w:rsid w:val="00B976D8"/>
    <w:rsid w:val="00BA0851"/>
    <w:rsid w:val="00BA0D39"/>
    <w:rsid w:val="00BA20D2"/>
    <w:rsid w:val="00BA218B"/>
    <w:rsid w:val="00BA25BC"/>
    <w:rsid w:val="00BA2CA9"/>
    <w:rsid w:val="00BA31E4"/>
    <w:rsid w:val="00BA3300"/>
    <w:rsid w:val="00BA3745"/>
    <w:rsid w:val="00BA3F98"/>
    <w:rsid w:val="00BA4066"/>
    <w:rsid w:val="00BA4344"/>
    <w:rsid w:val="00BA45A6"/>
    <w:rsid w:val="00BA46D4"/>
    <w:rsid w:val="00BA4780"/>
    <w:rsid w:val="00BA4922"/>
    <w:rsid w:val="00BA49FB"/>
    <w:rsid w:val="00BA4ED3"/>
    <w:rsid w:val="00BA5361"/>
    <w:rsid w:val="00BA53C5"/>
    <w:rsid w:val="00BA587D"/>
    <w:rsid w:val="00BA5AC4"/>
    <w:rsid w:val="00BA5C3B"/>
    <w:rsid w:val="00BA63B2"/>
    <w:rsid w:val="00BA63EF"/>
    <w:rsid w:val="00BA7C54"/>
    <w:rsid w:val="00BB0790"/>
    <w:rsid w:val="00BB0DAE"/>
    <w:rsid w:val="00BB1136"/>
    <w:rsid w:val="00BB133F"/>
    <w:rsid w:val="00BB17CB"/>
    <w:rsid w:val="00BB252D"/>
    <w:rsid w:val="00BB2748"/>
    <w:rsid w:val="00BB2945"/>
    <w:rsid w:val="00BB2B1A"/>
    <w:rsid w:val="00BB2FAE"/>
    <w:rsid w:val="00BB4603"/>
    <w:rsid w:val="00BB46BF"/>
    <w:rsid w:val="00BB5635"/>
    <w:rsid w:val="00BB61CC"/>
    <w:rsid w:val="00BB7E13"/>
    <w:rsid w:val="00BC02ED"/>
    <w:rsid w:val="00BC0650"/>
    <w:rsid w:val="00BC0C64"/>
    <w:rsid w:val="00BC2EE5"/>
    <w:rsid w:val="00BC3494"/>
    <w:rsid w:val="00BC3FF3"/>
    <w:rsid w:val="00BC45D7"/>
    <w:rsid w:val="00BC48B6"/>
    <w:rsid w:val="00BC4B8A"/>
    <w:rsid w:val="00BC4F50"/>
    <w:rsid w:val="00BC5F3F"/>
    <w:rsid w:val="00BC6A99"/>
    <w:rsid w:val="00BC6D3C"/>
    <w:rsid w:val="00BC744D"/>
    <w:rsid w:val="00BC7847"/>
    <w:rsid w:val="00BC7855"/>
    <w:rsid w:val="00BC7AF5"/>
    <w:rsid w:val="00BC7FD2"/>
    <w:rsid w:val="00BD0161"/>
    <w:rsid w:val="00BD086F"/>
    <w:rsid w:val="00BD0D26"/>
    <w:rsid w:val="00BD128B"/>
    <w:rsid w:val="00BD1A1B"/>
    <w:rsid w:val="00BD245C"/>
    <w:rsid w:val="00BD2CEF"/>
    <w:rsid w:val="00BD316F"/>
    <w:rsid w:val="00BD3FA3"/>
    <w:rsid w:val="00BD43A5"/>
    <w:rsid w:val="00BD56F2"/>
    <w:rsid w:val="00BD59DF"/>
    <w:rsid w:val="00BD5B2A"/>
    <w:rsid w:val="00BD5D2E"/>
    <w:rsid w:val="00BD5E01"/>
    <w:rsid w:val="00BD6AC6"/>
    <w:rsid w:val="00BD6F20"/>
    <w:rsid w:val="00BD7ED7"/>
    <w:rsid w:val="00BE0002"/>
    <w:rsid w:val="00BE1614"/>
    <w:rsid w:val="00BE17A6"/>
    <w:rsid w:val="00BE19E3"/>
    <w:rsid w:val="00BE19FE"/>
    <w:rsid w:val="00BE21EA"/>
    <w:rsid w:val="00BE328D"/>
    <w:rsid w:val="00BE361B"/>
    <w:rsid w:val="00BE3977"/>
    <w:rsid w:val="00BE3E2C"/>
    <w:rsid w:val="00BE46B9"/>
    <w:rsid w:val="00BE4ADA"/>
    <w:rsid w:val="00BE586B"/>
    <w:rsid w:val="00BE5F2B"/>
    <w:rsid w:val="00BE5F37"/>
    <w:rsid w:val="00BE6038"/>
    <w:rsid w:val="00BE6822"/>
    <w:rsid w:val="00BE6D77"/>
    <w:rsid w:val="00BE6EB4"/>
    <w:rsid w:val="00BE7255"/>
    <w:rsid w:val="00BF19EF"/>
    <w:rsid w:val="00BF1A33"/>
    <w:rsid w:val="00BF2A45"/>
    <w:rsid w:val="00BF305E"/>
    <w:rsid w:val="00BF3F76"/>
    <w:rsid w:val="00BF41EC"/>
    <w:rsid w:val="00BF45A6"/>
    <w:rsid w:val="00BF50D7"/>
    <w:rsid w:val="00BF5498"/>
    <w:rsid w:val="00BF5BE4"/>
    <w:rsid w:val="00BF5C8E"/>
    <w:rsid w:val="00BF653C"/>
    <w:rsid w:val="00BF701E"/>
    <w:rsid w:val="00BF7DBD"/>
    <w:rsid w:val="00C0078A"/>
    <w:rsid w:val="00C00932"/>
    <w:rsid w:val="00C00B48"/>
    <w:rsid w:val="00C015F9"/>
    <w:rsid w:val="00C016F1"/>
    <w:rsid w:val="00C01995"/>
    <w:rsid w:val="00C02308"/>
    <w:rsid w:val="00C0253F"/>
    <w:rsid w:val="00C02564"/>
    <w:rsid w:val="00C02619"/>
    <w:rsid w:val="00C02A2A"/>
    <w:rsid w:val="00C02A96"/>
    <w:rsid w:val="00C02CC7"/>
    <w:rsid w:val="00C03621"/>
    <w:rsid w:val="00C03C1B"/>
    <w:rsid w:val="00C04ACE"/>
    <w:rsid w:val="00C0534D"/>
    <w:rsid w:val="00C054F4"/>
    <w:rsid w:val="00C05CDD"/>
    <w:rsid w:val="00C0611D"/>
    <w:rsid w:val="00C065CB"/>
    <w:rsid w:val="00C06B0A"/>
    <w:rsid w:val="00C06C39"/>
    <w:rsid w:val="00C073E3"/>
    <w:rsid w:val="00C07AF1"/>
    <w:rsid w:val="00C10DBD"/>
    <w:rsid w:val="00C10E96"/>
    <w:rsid w:val="00C125A7"/>
    <w:rsid w:val="00C12BAC"/>
    <w:rsid w:val="00C138A5"/>
    <w:rsid w:val="00C14278"/>
    <w:rsid w:val="00C151B1"/>
    <w:rsid w:val="00C15807"/>
    <w:rsid w:val="00C15A11"/>
    <w:rsid w:val="00C15D5E"/>
    <w:rsid w:val="00C16952"/>
    <w:rsid w:val="00C16CC5"/>
    <w:rsid w:val="00C16E80"/>
    <w:rsid w:val="00C17563"/>
    <w:rsid w:val="00C175B4"/>
    <w:rsid w:val="00C175F4"/>
    <w:rsid w:val="00C215B8"/>
    <w:rsid w:val="00C22001"/>
    <w:rsid w:val="00C2202F"/>
    <w:rsid w:val="00C22177"/>
    <w:rsid w:val="00C22736"/>
    <w:rsid w:val="00C23265"/>
    <w:rsid w:val="00C24287"/>
    <w:rsid w:val="00C24783"/>
    <w:rsid w:val="00C25137"/>
    <w:rsid w:val="00C252F2"/>
    <w:rsid w:val="00C256CC"/>
    <w:rsid w:val="00C25CF5"/>
    <w:rsid w:val="00C25DEF"/>
    <w:rsid w:val="00C2614B"/>
    <w:rsid w:val="00C26A2D"/>
    <w:rsid w:val="00C270DF"/>
    <w:rsid w:val="00C27A45"/>
    <w:rsid w:val="00C27E81"/>
    <w:rsid w:val="00C3114E"/>
    <w:rsid w:val="00C311A3"/>
    <w:rsid w:val="00C31549"/>
    <w:rsid w:val="00C31683"/>
    <w:rsid w:val="00C3184F"/>
    <w:rsid w:val="00C33661"/>
    <w:rsid w:val="00C33C93"/>
    <w:rsid w:val="00C3440B"/>
    <w:rsid w:val="00C351C3"/>
    <w:rsid w:val="00C360C0"/>
    <w:rsid w:val="00C36A8B"/>
    <w:rsid w:val="00C36DE4"/>
    <w:rsid w:val="00C4090A"/>
    <w:rsid w:val="00C41A62"/>
    <w:rsid w:val="00C422B8"/>
    <w:rsid w:val="00C4234F"/>
    <w:rsid w:val="00C423FB"/>
    <w:rsid w:val="00C430D5"/>
    <w:rsid w:val="00C4359E"/>
    <w:rsid w:val="00C443A7"/>
    <w:rsid w:val="00C444FE"/>
    <w:rsid w:val="00C44D8F"/>
    <w:rsid w:val="00C454C7"/>
    <w:rsid w:val="00C4597F"/>
    <w:rsid w:val="00C46AD0"/>
    <w:rsid w:val="00C471CC"/>
    <w:rsid w:val="00C47869"/>
    <w:rsid w:val="00C47DD1"/>
    <w:rsid w:val="00C47FD5"/>
    <w:rsid w:val="00C50F27"/>
    <w:rsid w:val="00C51256"/>
    <w:rsid w:val="00C51E6D"/>
    <w:rsid w:val="00C52066"/>
    <w:rsid w:val="00C527C6"/>
    <w:rsid w:val="00C545C4"/>
    <w:rsid w:val="00C5494A"/>
    <w:rsid w:val="00C56104"/>
    <w:rsid w:val="00C5651A"/>
    <w:rsid w:val="00C576ED"/>
    <w:rsid w:val="00C57C31"/>
    <w:rsid w:val="00C60066"/>
    <w:rsid w:val="00C60285"/>
    <w:rsid w:val="00C61E01"/>
    <w:rsid w:val="00C6368E"/>
    <w:rsid w:val="00C652ED"/>
    <w:rsid w:val="00C65764"/>
    <w:rsid w:val="00C66580"/>
    <w:rsid w:val="00C669AB"/>
    <w:rsid w:val="00C67288"/>
    <w:rsid w:val="00C67410"/>
    <w:rsid w:val="00C6749E"/>
    <w:rsid w:val="00C67CDC"/>
    <w:rsid w:val="00C70809"/>
    <w:rsid w:val="00C71E7F"/>
    <w:rsid w:val="00C72304"/>
    <w:rsid w:val="00C72AEC"/>
    <w:rsid w:val="00C73009"/>
    <w:rsid w:val="00C73AA8"/>
    <w:rsid w:val="00C744B9"/>
    <w:rsid w:val="00C74DC4"/>
    <w:rsid w:val="00C74F59"/>
    <w:rsid w:val="00C76334"/>
    <w:rsid w:val="00C76341"/>
    <w:rsid w:val="00C76377"/>
    <w:rsid w:val="00C763B1"/>
    <w:rsid w:val="00C766C9"/>
    <w:rsid w:val="00C77082"/>
    <w:rsid w:val="00C77919"/>
    <w:rsid w:val="00C77B4F"/>
    <w:rsid w:val="00C8145E"/>
    <w:rsid w:val="00C8165B"/>
    <w:rsid w:val="00C81A62"/>
    <w:rsid w:val="00C81B1A"/>
    <w:rsid w:val="00C81E12"/>
    <w:rsid w:val="00C8209D"/>
    <w:rsid w:val="00C833F0"/>
    <w:rsid w:val="00C8381B"/>
    <w:rsid w:val="00C840AA"/>
    <w:rsid w:val="00C840CB"/>
    <w:rsid w:val="00C844F7"/>
    <w:rsid w:val="00C846DE"/>
    <w:rsid w:val="00C84834"/>
    <w:rsid w:val="00C852B3"/>
    <w:rsid w:val="00C85841"/>
    <w:rsid w:val="00C862A0"/>
    <w:rsid w:val="00C86CC4"/>
    <w:rsid w:val="00C86F02"/>
    <w:rsid w:val="00C90778"/>
    <w:rsid w:val="00C919B6"/>
    <w:rsid w:val="00C91BEB"/>
    <w:rsid w:val="00C92048"/>
    <w:rsid w:val="00C929F9"/>
    <w:rsid w:val="00C931E9"/>
    <w:rsid w:val="00C93FC3"/>
    <w:rsid w:val="00C9407B"/>
    <w:rsid w:val="00C941FC"/>
    <w:rsid w:val="00C94320"/>
    <w:rsid w:val="00C9454D"/>
    <w:rsid w:val="00C94735"/>
    <w:rsid w:val="00C94742"/>
    <w:rsid w:val="00C95748"/>
    <w:rsid w:val="00C95CE3"/>
    <w:rsid w:val="00C95E53"/>
    <w:rsid w:val="00C96EB3"/>
    <w:rsid w:val="00C971ED"/>
    <w:rsid w:val="00C97503"/>
    <w:rsid w:val="00CA070A"/>
    <w:rsid w:val="00CA0A3D"/>
    <w:rsid w:val="00CA0CE8"/>
    <w:rsid w:val="00CA1288"/>
    <w:rsid w:val="00CA1BD6"/>
    <w:rsid w:val="00CA20EB"/>
    <w:rsid w:val="00CA3DC0"/>
    <w:rsid w:val="00CA3F77"/>
    <w:rsid w:val="00CA5940"/>
    <w:rsid w:val="00CA5D28"/>
    <w:rsid w:val="00CA62E8"/>
    <w:rsid w:val="00CA6607"/>
    <w:rsid w:val="00CA6B43"/>
    <w:rsid w:val="00CA7465"/>
    <w:rsid w:val="00CA79C0"/>
    <w:rsid w:val="00CA7AA1"/>
    <w:rsid w:val="00CA7DF7"/>
    <w:rsid w:val="00CB0CDA"/>
    <w:rsid w:val="00CB2526"/>
    <w:rsid w:val="00CB3157"/>
    <w:rsid w:val="00CB323B"/>
    <w:rsid w:val="00CB3881"/>
    <w:rsid w:val="00CB419B"/>
    <w:rsid w:val="00CB4756"/>
    <w:rsid w:val="00CB4A4B"/>
    <w:rsid w:val="00CB59C3"/>
    <w:rsid w:val="00CB59DD"/>
    <w:rsid w:val="00CB5A4B"/>
    <w:rsid w:val="00CB5A99"/>
    <w:rsid w:val="00CB60FF"/>
    <w:rsid w:val="00CB61C7"/>
    <w:rsid w:val="00CB76D6"/>
    <w:rsid w:val="00CB78E5"/>
    <w:rsid w:val="00CC03A0"/>
    <w:rsid w:val="00CC1858"/>
    <w:rsid w:val="00CC1995"/>
    <w:rsid w:val="00CC1E31"/>
    <w:rsid w:val="00CC4115"/>
    <w:rsid w:val="00CC467B"/>
    <w:rsid w:val="00CC4962"/>
    <w:rsid w:val="00CC536E"/>
    <w:rsid w:val="00CC5D64"/>
    <w:rsid w:val="00CC5F6D"/>
    <w:rsid w:val="00CC5FA0"/>
    <w:rsid w:val="00CC6735"/>
    <w:rsid w:val="00CC6BF8"/>
    <w:rsid w:val="00CC6EAD"/>
    <w:rsid w:val="00CC6F2D"/>
    <w:rsid w:val="00CC7AB3"/>
    <w:rsid w:val="00CC7E4D"/>
    <w:rsid w:val="00CD11D3"/>
    <w:rsid w:val="00CD1456"/>
    <w:rsid w:val="00CD14E8"/>
    <w:rsid w:val="00CD2AEE"/>
    <w:rsid w:val="00CD2CA0"/>
    <w:rsid w:val="00CD2EDE"/>
    <w:rsid w:val="00CD2F2B"/>
    <w:rsid w:val="00CD302A"/>
    <w:rsid w:val="00CD31DE"/>
    <w:rsid w:val="00CD4384"/>
    <w:rsid w:val="00CD44C6"/>
    <w:rsid w:val="00CD4F0B"/>
    <w:rsid w:val="00CD5561"/>
    <w:rsid w:val="00CD5859"/>
    <w:rsid w:val="00CD61CB"/>
    <w:rsid w:val="00CD6E11"/>
    <w:rsid w:val="00CD70EB"/>
    <w:rsid w:val="00CE04BC"/>
    <w:rsid w:val="00CE05E5"/>
    <w:rsid w:val="00CE0CCA"/>
    <w:rsid w:val="00CE0EA2"/>
    <w:rsid w:val="00CE1A19"/>
    <w:rsid w:val="00CE2310"/>
    <w:rsid w:val="00CE2BE0"/>
    <w:rsid w:val="00CE4688"/>
    <w:rsid w:val="00CE4EEC"/>
    <w:rsid w:val="00CE6752"/>
    <w:rsid w:val="00CE7152"/>
    <w:rsid w:val="00CE76FD"/>
    <w:rsid w:val="00CE7F89"/>
    <w:rsid w:val="00CF02F5"/>
    <w:rsid w:val="00CF1FC3"/>
    <w:rsid w:val="00CF2166"/>
    <w:rsid w:val="00CF22E4"/>
    <w:rsid w:val="00CF2D46"/>
    <w:rsid w:val="00CF2F3A"/>
    <w:rsid w:val="00CF3698"/>
    <w:rsid w:val="00CF3DC4"/>
    <w:rsid w:val="00CF4A26"/>
    <w:rsid w:val="00CF546F"/>
    <w:rsid w:val="00CF5CEB"/>
    <w:rsid w:val="00CF608B"/>
    <w:rsid w:val="00CF65AC"/>
    <w:rsid w:val="00CF6735"/>
    <w:rsid w:val="00CF682F"/>
    <w:rsid w:val="00CF7521"/>
    <w:rsid w:val="00D00839"/>
    <w:rsid w:val="00D00A0C"/>
    <w:rsid w:val="00D00E1A"/>
    <w:rsid w:val="00D0181F"/>
    <w:rsid w:val="00D01962"/>
    <w:rsid w:val="00D02200"/>
    <w:rsid w:val="00D0257F"/>
    <w:rsid w:val="00D02CF2"/>
    <w:rsid w:val="00D04AFA"/>
    <w:rsid w:val="00D04C9D"/>
    <w:rsid w:val="00D04F5C"/>
    <w:rsid w:val="00D05294"/>
    <w:rsid w:val="00D05308"/>
    <w:rsid w:val="00D057F2"/>
    <w:rsid w:val="00D064E9"/>
    <w:rsid w:val="00D10140"/>
    <w:rsid w:val="00D1090C"/>
    <w:rsid w:val="00D109A0"/>
    <w:rsid w:val="00D10F2E"/>
    <w:rsid w:val="00D1170A"/>
    <w:rsid w:val="00D12227"/>
    <w:rsid w:val="00D123D7"/>
    <w:rsid w:val="00D127CF"/>
    <w:rsid w:val="00D12AB3"/>
    <w:rsid w:val="00D12F1F"/>
    <w:rsid w:val="00D131ED"/>
    <w:rsid w:val="00D14184"/>
    <w:rsid w:val="00D142FB"/>
    <w:rsid w:val="00D159FD"/>
    <w:rsid w:val="00D15EA2"/>
    <w:rsid w:val="00D1618E"/>
    <w:rsid w:val="00D170ED"/>
    <w:rsid w:val="00D17528"/>
    <w:rsid w:val="00D17610"/>
    <w:rsid w:val="00D17802"/>
    <w:rsid w:val="00D2078C"/>
    <w:rsid w:val="00D21704"/>
    <w:rsid w:val="00D21B11"/>
    <w:rsid w:val="00D21F75"/>
    <w:rsid w:val="00D2326F"/>
    <w:rsid w:val="00D2385E"/>
    <w:rsid w:val="00D23B78"/>
    <w:rsid w:val="00D23E22"/>
    <w:rsid w:val="00D2411B"/>
    <w:rsid w:val="00D24F1C"/>
    <w:rsid w:val="00D25487"/>
    <w:rsid w:val="00D2558C"/>
    <w:rsid w:val="00D25653"/>
    <w:rsid w:val="00D25C70"/>
    <w:rsid w:val="00D268ED"/>
    <w:rsid w:val="00D271D3"/>
    <w:rsid w:val="00D3045E"/>
    <w:rsid w:val="00D30F74"/>
    <w:rsid w:val="00D31E3A"/>
    <w:rsid w:val="00D32777"/>
    <w:rsid w:val="00D328F2"/>
    <w:rsid w:val="00D32F7D"/>
    <w:rsid w:val="00D33528"/>
    <w:rsid w:val="00D33556"/>
    <w:rsid w:val="00D33C60"/>
    <w:rsid w:val="00D33D4C"/>
    <w:rsid w:val="00D34086"/>
    <w:rsid w:val="00D34CE2"/>
    <w:rsid w:val="00D35578"/>
    <w:rsid w:val="00D35E9A"/>
    <w:rsid w:val="00D36DFA"/>
    <w:rsid w:val="00D42005"/>
    <w:rsid w:val="00D42075"/>
    <w:rsid w:val="00D42452"/>
    <w:rsid w:val="00D43283"/>
    <w:rsid w:val="00D43FE3"/>
    <w:rsid w:val="00D44E65"/>
    <w:rsid w:val="00D45408"/>
    <w:rsid w:val="00D45A38"/>
    <w:rsid w:val="00D468C2"/>
    <w:rsid w:val="00D473C8"/>
    <w:rsid w:val="00D47E11"/>
    <w:rsid w:val="00D47F22"/>
    <w:rsid w:val="00D502E5"/>
    <w:rsid w:val="00D50976"/>
    <w:rsid w:val="00D50ACE"/>
    <w:rsid w:val="00D50C4D"/>
    <w:rsid w:val="00D50E4D"/>
    <w:rsid w:val="00D50E67"/>
    <w:rsid w:val="00D5162A"/>
    <w:rsid w:val="00D51EBE"/>
    <w:rsid w:val="00D51EE3"/>
    <w:rsid w:val="00D52E07"/>
    <w:rsid w:val="00D533EB"/>
    <w:rsid w:val="00D53622"/>
    <w:rsid w:val="00D53B81"/>
    <w:rsid w:val="00D53C29"/>
    <w:rsid w:val="00D53F78"/>
    <w:rsid w:val="00D543A1"/>
    <w:rsid w:val="00D543A5"/>
    <w:rsid w:val="00D54403"/>
    <w:rsid w:val="00D550C1"/>
    <w:rsid w:val="00D55768"/>
    <w:rsid w:val="00D55A54"/>
    <w:rsid w:val="00D57ABA"/>
    <w:rsid w:val="00D6033B"/>
    <w:rsid w:val="00D60669"/>
    <w:rsid w:val="00D60C3F"/>
    <w:rsid w:val="00D61598"/>
    <w:rsid w:val="00D63B60"/>
    <w:rsid w:val="00D63BD4"/>
    <w:rsid w:val="00D63D18"/>
    <w:rsid w:val="00D65188"/>
    <w:rsid w:val="00D65207"/>
    <w:rsid w:val="00D665C2"/>
    <w:rsid w:val="00D673BF"/>
    <w:rsid w:val="00D67430"/>
    <w:rsid w:val="00D67F94"/>
    <w:rsid w:val="00D70A0D"/>
    <w:rsid w:val="00D70B7E"/>
    <w:rsid w:val="00D70FCC"/>
    <w:rsid w:val="00D710DC"/>
    <w:rsid w:val="00D7164A"/>
    <w:rsid w:val="00D71F19"/>
    <w:rsid w:val="00D72110"/>
    <w:rsid w:val="00D72796"/>
    <w:rsid w:val="00D73270"/>
    <w:rsid w:val="00D73A7C"/>
    <w:rsid w:val="00D7404C"/>
    <w:rsid w:val="00D74CF3"/>
    <w:rsid w:val="00D7592A"/>
    <w:rsid w:val="00D76CC2"/>
    <w:rsid w:val="00D77096"/>
    <w:rsid w:val="00D77E40"/>
    <w:rsid w:val="00D808CF"/>
    <w:rsid w:val="00D8217A"/>
    <w:rsid w:val="00D829F1"/>
    <w:rsid w:val="00D82A2C"/>
    <w:rsid w:val="00D8343D"/>
    <w:rsid w:val="00D83556"/>
    <w:rsid w:val="00D8489A"/>
    <w:rsid w:val="00D84E8B"/>
    <w:rsid w:val="00D85624"/>
    <w:rsid w:val="00D85EA7"/>
    <w:rsid w:val="00D865B1"/>
    <w:rsid w:val="00D86A98"/>
    <w:rsid w:val="00D86CC7"/>
    <w:rsid w:val="00D8705A"/>
    <w:rsid w:val="00D874E7"/>
    <w:rsid w:val="00D904B1"/>
    <w:rsid w:val="00D90840"/>
    <w:rsid w:val="00D909C4"/>
    <w:rsid w:val="00D90B6E"/>
    <w:rsid w:val="00D90C99"/>
    <w:rsid w:val="00D911E3"/>
    <w:rsid w:val="00D912D1"/>
    <w:rsid w:val="00D9147C"/>
    <w:rsid w:val="00D9184A"/>
    <w:rsid w:val="00D91B52"/>
    <w:rsid w:val="00D91DFF"/>
    <w:rsid w:val="00D928C9"/>
    <w:rsid w:val="00D92B61"/>
    <w:rsid w:val="00D92B95"/>
    <w:rsid w:val="00D92F37"/>
    <w:rsid w:val="00D939C7"/>
    <w:rsid w:val="00D93F4D"/>
    <w:rsid w:val="00D9472D"/>
    <w:rsid w:val="00D948AC"/>
    <w:rsid w:val="00D94A2C"/>
    <w:rsid w:val="00D94DDB"/>
    <w:rsid w:val="00D94F50"/>
    <w:rsid w:val="00D95A05"/>
    <w:rsid w:val="00D95F0B"/>
    <w:rsid w:val="00D97ABE"/>
    <w:rsid w:val="00D97D68"/>
    <w:rsid w:val="00D97E28"/>
    <w:rsid w:val="00DA12D8"/>
    <w:rsid w:val="00DA15D9"/>
    <w:rsid w:val="00DA178A"/>
    <w:rsid w:val="00DA1FD4"/>
    <w:rsid w:val="00DA2012"/>
    <w:rsid w:val="00DA29DC"/>
    <w:rsid w:val="00DA406E"/>
    <w:rsid w:val="00DA45E3"/>
    <w:rsid w:val="00DA4CA3"/>
    <w:rsid w:val="00DA5867"/>
    <w:rsid w:val="00DA5A35"/>
    <w:rsid w:val="00DA5BBF"/>
    <w:rsid w:val="00DA5E72"/>
    <w:rsid w:val="00DA6F01"/>
    <w:rsid w:val="00DA7E0C"/>
    <w:rsid w:val="00DB0561"/>
    <w:rsid w:val="00DB090E"/>
    <w:rsid w:val="00DB0A5B"/>
    <w:rsid w:val="00DB3489"/>
    <w:rsid w:val="00DB3C8E"/>
    <w:rsid w:val="00DB4263"/>
    <w:rsid w:val="00DB4A6B"/>
    <w:rsid w:val="00DB592E"/>
    <w:rsid w:val="00DB5EFE"/>
    <w:rsid w:val="00DB6591"/>
    <w:rsid w:val="00DB6DBB"/>
    <w:rsid w:val="00DB70D2"/>
    <w:rsid w:val="00DB7136"/>
    <w:rsid w:val="00DB7297"/>
    <w:rsid w:val="00DB7358"/>
    <w:rsid w:val="00DB75CD"/>
    <w:rsid w:val="00DB76A0"/>
    <w:rsid w:val="00DB7E80"/>
    <w:rsid w:val="00DB7F03"/>
    <w:rsid w:val="00DC095F"/>
    <w:rsid w:val="00DC0BB9"/>
    <w:rsid w:val="00DC12D8"/>
    <w:rsid w:val="00DC2B94"/>
    <w:rsid w:val="00DC2C04"/>
    <w:rsid w:val="00DC3319"/>
    <w:rsid w:val="00DC3329"/>
    <w:rsid w:val="00DC4809"/>
    <w:rsid w:val="00DC4A94"/>
    <w:rsid w:val="00DC5917"/>
    <w:rsid w:val="00DC5EF3"/>
    <w:rsid w:val="00DC6727"/>
    <w:rsid w:val="00DC711D"/>
    <w:rsid w:val="00DC7A02"/>
    <w:rsid w:val="00DD0C60"/>
    <w:rsid w:val="00DD1A3B"/>
    <w:rsid w:val="00DD1C9E"/>
    <w:rsid w:val="00DD1E84"/>
    <w:rsid w:val="00DD2133"/>
    <w:rsid w:val="00DD235F"/>
    <w:rsid w:val="00DD2AC0"/>
    <w:rsid w:val="00DD30AB"/>
    <w:rsid w:val="00DD37E9"/>
    <w:rsid w:val="00DD37F7"/>
    <w:rsid w:val="00DD3BAE"/>
    <w:rsid w:val="00DD3CD1"/>
    <w:rsid w:val="00DD46B7"/>
    <w:rsid w:val="00DD5172"/>
    <w:rsid w:val="00DD529B"/>
    <w:rsid w:val="00DD5F83"/>
    <w:rsid w:val="00DD6DA6"/>
    <w:rsid w:val="00DD72DD"/>
    <w:rsid w:val="00DD7455"/>
    <w:rsid w:val="00DE009C"/>
    <w:rsid w:val="00DE069E"/>
    <w:rsid w:val="00DE0853"/>
    <w:rsid w:val="00DE10C1"/>
    <w:rsid w:val="00DE149F"/>
    <w:rsid w:val="00DE1ECC"/>
    <w:rsid w:val="00DE2A30"/>
    <w:rsid w:val="00DE3559"/>
    <w:rsid w:val="00DE3A30"/>
    <w:rsid w:val="00DE4ACC"/>
    <w:rsid w:val="00DE4D7A"/>
    <w:rsid w:val="00DE5ABE"/>
    <w:rsid w:val="00DE6637"/>
    <w:rsid w:val="00DE6AF9"/>
    <w:rsid w:val="00DE6CD2"/>
    <w:rsid w:val="00DE758D"/>
    <w:rsid w:val="00DE7D03"/>
    <w:rsid w:val="00DF13D8"/>
    <w:rsid w:val="00DF1679"/>
    <w:rsid w:val="00DF1F02"/>
    <w:rsid w:val="00DF227E"/>
    <w:rsid w:val="00DF2D36"/>
    <w:rsid w:val="00DF315E"/>
    <w:rsid w:val="00DF325F"/>
    <w:rsid w:val="00DF346E"/>
    <w:rsid w:val="00DF3552"/>
    <w:rsid w:val="00DF35A4"/>
    <w:rsid w:val="00DF3BDD"/>
    <w:rsid w:val="00DF4335"/>
    <w:rsid w:val="00DF60AB"/>
    <w:rsid w:val="00DF6685"/>
    <w:rsid w:val="00DF668A"/>
    <w:rsid w:val="00DF6A11"/>
    <w:rsid w:val="00DF6B2B"/>
    <w:rsid w:val="00DF6EB3"/>
    <w:rsid w:val="00DF6EEB"/>
    <w:rsid w:val="00DF7A3E"/>
    <w:rsid w:val="00E0177F"/>
    <w:rsid w:val="00E0183E"/>
    <w:rsid w:val="00E01A5F"/>
    <w:rsid w:val="00E01BAD"/>
    <w:rsid w:val="00E01ECF"/>
    <w:rsid w:val="00E022B2"/>
    <w:rsid w:val="00E02711"/>
    <w:rsid w:val="00E02B1A"/>
    <w:rsid w:val="00E0348D"/>
    <w:rsid w:val="00E0380C"/>
    <w:rsid w:val="00E03A72"/>
    <w:rsid w:val="00E03AC5"/>
    <w:rsid w:val="00E04C2B"/>
    <w:rsid w:val="00E0514D"/>
    <w:rsid w:val="00E0529C"/>
    <w:rsid w:val="00E065AA"/>
    <w:rsid w:val="00E0667B"/>
    <w:rsid w:val="00E06899"/>
    <w:rsid w:val="00E070B5"/>
    <w:rsid w:val="00E079A1"/>
    <w:rsid w:val="00E07E2E"/>
    <w:rsid w:val="00E07F19"/>
    <w:rsid w:val="00E1048D"/>
    <w:rsid w:val="00E1071F"/>
    <w:rsid w:val="00E10C4E"/>
    <w:rsid w:val="00E1241D"/>
    <w:rsid w:val="00E137AC"/>
    <w:rsid w:val="00E13AA3"/>
    <w:rsid w:val="00E13BF1"/>
    <w:rsid w:val="00E14491"/>
    <w:rsid w:val="00E149D1"/>
    <w:rsid w:val="00E14A4F"/>
    <w:rsid w:val="00E15D0E"/>
    <w:rsid w:val="00E16D00"/>
    <w:rsid w:val="00E16D30"/>
    <w:rsid w:val="00E17135"/>
    <w:rsid w:val="00E176FB"/>
    <w:rsid w:val="00E2005B"/>
    <w:rsid w:val="00E21035"/>
    <w:rsid w:val="00E216A7"/>
    <w:rsid w:val="00E21AF4"/>
    <w:rsid w:val="00E221ED"/>
    <w:rsid w:val="00E22D06"/>
    <w:rsid w:val="00E23750"/>
    <w:rsid w:val="00E24BA5"/>
    <w:rsid w:val="00E25413"/>
    <w:rsid w:val="00E25A47"/>
    <w:rsid w:val="00E26A53"/>
    <w:rsid w:val="00E26B07"/>
    <w:rsid w:val="00E277FF"/>
    <w:rsid w:val="00E30060"/>
    <w:rsid w:val="00E30C96"/>
    <w:rsid w:val="00E30D4D"/>
    <w:rsid w:val="00E33316"/>
    <w:rsid w:val="00E33474"/>
    <w:rsid w:val="00E3483D"/>
    <w:rsid w:val="00E34B7E"/>
    <w:rsid w:val="00E35CD9"/>
    <w:rsid w:val="00E36E88"/>
    <w:rsid w:val="00E37423"/>
    <w:rsid w:val="00E37B74"/>
    <w:rsid w:val="00E409D2"/>
    <w:rsid w:val="00E40E26"/>
    <w:rsid w:val="00E41B18"/>
    <w:rsid w:val="00E41D20"/>
    <w:rsid w:val="00E41F91"/>
    <w:rsid w:val="00E421D7"/>
    <w:rsid w:val="00E4321F"/>
    <w:rsid w:val="00E43CF9"/>
    <w:rsid w:val="00E43D21"/>
    <w:rsid w:val="00E441E0"/>
    <w:rsid w:val="00E4436E"/>
    <w:rsid w:val="00E44889"/>
    <w:rsid w:val="00E44ABD"/>
    <w:rsid w:val="00E45297"/>
    <w:rsid w:val="00E4567D"/>
    <w:rsid w:val="00E460A1"/>
    <w:rsid w:val="00E462BF"/>
    <w:rsid w:val="00E46549"/>
    <w:rsid w:val="00E4658E"/>
    <w:rsid w:val="00E478E8"/>
    <w:rsid w:val="00E508A9"/>
    <w:rsid w:val="00E50C7B"/>
    <w:rsid w:val="00E50F6B"/>
    <w:rsid w:val="00E51BE3"/>
    <w:rsid w:val="00E52254"/>
    <w:rsid w:val="00E5277E"/>
    <w:rsid w:val="00E52C3B"/>
    <w:rsid w:val="00E532B2"/>
    <w:rsid w:val="00E5366F"/>
    <w:rsid w:val="00E53840"/>
    <w:rsid w:val="00E53F25"/>
    <w:rsid w:val="00E5524F"/>
    <w:rsid w:val="00E55568"/>
    <w:rsid w:val="00E5563C"/>
    <w:rsid w:val="00E55669"/>
    <w:rsid w:val="00E5614D"/>
    <w:rsid w:val="00E56A11"/>
    <w:rsid w:val="00E56D4E"/>
    <w:rsid w:val="00E5731C"/>
    <w:rsid w:val="00E57768"/>
    <w:rsid w:val="00E57BF4"/>
    <w:rsid w:val="00E57E19"/>
    <w:rsid w:val="00E61000"/>
    <w:rsid w:val="00E61568"/>
    <w:rsid w:val="00E61FB8"/>
    <w:rsid w:val="00E6251D"/>
    <w:rsid w:val="00E626B4"/>
    <w:rsid w:val="00E62C08"/>
    <w:rsid w:val="00E6394B"/>
    <w:rsid w:val="00E63BEC"/>
    <w:rsid w:val="00E63CCE"/>
    <w:rsid w:val="00E63E7D"/>
    <w:rsid w:val="00E64254"/>
    <w:rsid w:val="00E64546"/>
    <w:rsid w:val="00E649B5"/>
    <w:rsid w:val="00E649F3"/>
    <w:rsid w:val="00E654CA"/>
    <w:rsid w:val="00E6579F"/>
    <w:rsid w:val="00E65CA5"/>
    <w:rsid w:val="00E66727"/>
    <w:rsid w:val="00E67257"/>
    <w:rsid w:val="00E67414"/>
    <w:rsid w:val="00E67498"/>
    <w:rsid w:val="00E676BB"/>
    <w:rsid w:val="00E6794B"/>
    <w:rsid w:val="00E679D0"/>
    <w:rsid w:val="00E70817"/>
    <w:rsid w:val="00E70AAC"/>
    <w:rsid w:val="00E70D80"/>
    <w:rsid w:val="00E70EFD"/>
    <w:rsid w:val="00E71BC5"/>
    <w:rsid w:val="00E72491"/>
    <w:rsid w:val="00E734B6"/>
    <w:rsid w:val="00E736B7"/>
    <w:rsid w:val="00E73ACA"/>
    <w:rsid w:val="00E742C5"/>
    <w:rsid w:val="00E743AB"/>
    <w:rsid w:val="00E744E0"/>
    <w:rsid w:val="00E744E5"/>
    <w:rsid w:val="00E7468E"/>
    <w:rsid w:val="00E74E7D"/>
    <w:rsid w:val="00E76121"/>
    <w:rsid w:val="00E76630"/>
    <w:rsid w:val="00E76BBF"/>
    <w:rsid w:val="00E77BE2"/>
    <w:rsid w:val="00E77C49"/>
    <w:rsid w:val="00E80797"/>
    <w:rsid w:val="00E80CC9"/>
    <w:rsid w:val="00E819F6"/>
    <w:rsid w:val="00E81A71"/>
    <w:rsid w:val="00E822A2"/>
    <w:rsid w:val="00E82ADE"/>
    <w:rsid w:val="00E82D6F"/>
    <w:rsid w:val="00E82EAB"/>
    <w:rsid w:val="00E8357E"/>
    <w:rsid w:val="00E83EE2"/>
    <w:rsid w:val="00E8451A"/>
    <w:rsid w:val="00E84903"/>
    <w:rsid w:val="00E84D0F"/>
    <w:rsid w:val="00E84EEB"/>
    <w:rsid w:val="00E854B6"/>
    <w:rsid w:val="00E86200"/>
    <w:rsid w:val="00E86615"/>
    <w:rsid w:val="00E86AA5"/>
    <w:rsid w:val="00E86E75"/>
    <w:rsid w:val="00E87719"/>
    <w:rsid w:val="00E9055B"/>
    <w:rsid w:val="00E905A9"/>
    <w:rsid w:val="00E90DDE"/>
    <w:rsid w:val="00E911C5"/>
    <w:rsid w:val="00E91403"/>
    <w:rsid w:val="00E914E1"/>
    <w:rsid w:val="00E914E5"/>
    <w:rsid w:val="00E92AC2"/>
    <w:rsid w:val="00E9348B"/>
    <w:rsid w:val="00E9469B"/>
    <w:rsid w:val="00E94CBF"/>
    <w:rsid w:val="00E957D0"/>
    <w:rsid w:val="00E96185"/>
    <w:rsid w:val="00E96D43"/>
    <w:rsid w:val="00E96D82"/>
    <w:rsid w:val="00E970E7"/>
    <w:rsid w:val="00E97394"/>
    <w:rsid w:val="00E97E03"/>
    <w:rsid w:val="00EA0462"/>
    <w:rsid w:val="00EA0512"/>
    <w:rsid w:val="00EA14C7"/>
    <w:rsid w:val="00EA1B00"/>
    <w:rsid w:val="00EA225D"/>
    <w:rsid w:val="00EA29BE"/>
    <w:rsid w:val="00EA2A27"/>
    <w:rsid w:val="00EA361D"/>
    <w:rsid w:val="00EA3CB9"/>
    <w:rsid w:val="00EA427A"/>
    <w:rsid w:val="00EA44F3"/>
    <w:rsid w:val="00EA5F0F"/>
    <w:rsid w:val="00EA62E5"/>
    <w:rsid w:val="00EA6C17"/>
    <w:rsid w:val="00EA7994"/>
    <w:rsid w:val="00EA7EC2"/>
    <w:rsid w:val="00EB006B"/>
    <w:rsid w:val="00EB03C0"/>
    <w:rsid w:val="00EB0582"/>
    <w:rsid w:val="00EB225B"/>
    <w:rsid w:val="00EB2A81"/>
    <w:rsid w:val="00EB38B2"/>
    <w:rsid w:val="00EB3E26"/>
    <w:rsid w:val="00EB3EFC"/>
    <w:rsid w:val="00EB4BCB"/>
    <w:rsid w:val="00EB4C3C"/>
    <w:rsid w:val="00EB5467"/>
    <w:rsid w:val="00EB69CA"/>
    <w:rsid w:val="00EB69D1"/>
    <w:rsid w:val="00EC046E"/>
    <w:rsid w:val="00EC19D6"/>
    <w:rsid w:val="00EC2121"/>
    <w:rsid w:val="00EC2866"/>
    <w:rsid w:val="00EC2E87"/>
    <w:rsid w:val="00EC30B3"/>
    <w:rsid w:val="00EC36CC"/>
    <w:rsid w:val="00EC3742"/>
    <w:rsid w:val="00EC3917"/>
    <w:rsid w:val="00EC42C9"/>
    <w:rsid w:val="00EC496C"/>
    <w:rsid w:val="00EC50BF"/>
    <w:rsid w:val="00EC5525"/>
    <w:rsid w:val="00EC58F1"/>
    <w:rsid w:val="00EC5C88"/>
    <w:rsid w:val="00EC6183"/>
    <w:rsid w:val="00EC64E0"/>
    <w:rsid w:val="00EC6D64"/>
    <w:rsid w:val="00EC7217"/>
    <w:rsid w:val="00EC77E5"/>
    <w:rsid w:val="00EC7906"/>
    <w:rsid w:val="00EC79BC"/>
    <w:rsid w:val="00ED0ACA"/>
    <w:rsid w:val="00ED0B8D"/>
    <w:rsid w:val="00ED17A5"/>
    <w:rsid w:val="00ED22CE"/>
    <w:rsid w:val="00ED32A0"/>
    <w:rsid w:val="00ED3C3A"/>
    <w:rsid w:val="00ED408F"/>
    <w:rsid w:val="00ED4566"/>
    <w:rsid w:val="00ED4AC9"/>
    <w:rsid w:val="00ED564F"/>
    <w:rsid w:val="00ED5917"/>
    <w:rsid w:val="00ED61B3"/>
    <w:rsid w:val="00ED6842"/>
    <w:rsid w:val="00ED74B6"/>
    <w:rsid w:val="00ED79BA"/>
    <w:rsid w:val="00EE002F"/>
    <w:rsid w:val="00EE0743"/>
    <w:rsid w:val="00EE0A90"/>
    <w:rsid w:val="00EE0FAB"/>
    <w:rsid w:val="00EE1931"/>
    <w:rsid w:val="00EE2DE0"/>
    <w:rsid w:val="00EE386F"/>
    <w:rsid w:val="00EE3FF1"/>
    <w:rsid w:val="00EE490D"/>
    <w:rsid w:val="00EE50C2"/>
    <w:rsid w:val="00EE542D"/>
    <w:rsid w:val="00EE626B"/>
    <w:rsid w:val="00EE66CF"/>
    <w:rsid w:val="00EE6CAE"/>
    <w:rsid w:val="00EE6D6A"/>
    <w:rsid w:val="00EF05A6"/>
    <w:rsid w:val="00EF06A5"/>
    <w:rsid w:val="00EF0A21"/>
    <w:rsid w:val="00EF0B1B"/>
    <w:rsid w:val="00EF13DF"/>
    <w:rsid w:val="00EF14B7"/>
    <w:rsid w:val="00EF1B66"/>
    <w:rsid w:val="00EF229B"/>
    <w:rsid w:val="00EF2BE7"/>
    <w:rsid w:val="00EF30CD"/>
    <w:rsid w:val="00EF32F7"/>
    <w:rsid w:val="00EF32F8"/>
    <w:rsid w:val="00EF450B"/>
    <w:rsid w:val="00EF4CB3"/>
    <w:rsid w:val="00EF5801"/>
    <w:rsid w:val="00EF5AEF"/>
    <w:rsid w:val="00EF5FD1"/>
    <w:rsid w:val="00EF612F"/>
    <w:rsid w:val="00EF66B8"/>
    <w:rsid w:val="00EF6C28"/>
    <w:rsid w:val="00EF6F40"/>
    <w:rsid w:val="00EF7018"/>
    <w:rsid w:val="00F0050D"/>
    <w:rsid w:val="00F0075C"/>
    <w:rsid w:val="00F01707"/>
    <w:rsid w:val="00F0250D"/>
    <w:rsid w:val="00F02D03"/>
    <w:rsid w:val="00F03581"/>
    <w:rsid w:val="00F03B2F"/>
    <w:rsid w:val="00F03D38"/>
    <w:rsid w:val="00F04030"/>
    <w:rsid w:val="00F0482B"/>
    <w:rsid w:val="00F0584E"/>
    <w:rsid w:val="00F0629B"/>
    <w:rsid w:val="00F069C7"/>
    <w:rsid w:val="00F07120"/>
    <w:rsid w:val="00F074F9"/>
    <w:rsid w:val="00F076B3"/>
    <w:rsid w:val="00F1043C"/>
    <w:rsid w:val="00F10CF2"/>
    <w:rsid w:val="00F10D87"/>
    <w:rsid w:val="00F115E8"/>
    <w:rsid w:val="00F11718"/>
    <w:rsid w:val="00F11AF5"/>
    <w:rsid w:val="00F129D4"/>
    <w:rsid w:val="00F12B2A"/>
    <w:rsid w:val="00F13936"/>
    <w:rsid w:val="00F13E1A"/>
    <w:rsid w:val="00F14C40"/>
    <w:rsid w:val="00F1565C"/>
    <w:rsid w:val="00F15743"/>
    <w:rsid w:val="00F167E8"/>
    <w:rsid w:val="00F16DD2"/>
    <w:rsid w:val="00F17060"/>
    <w:rsid w:val="00F17072"/>
    <w:rsid w:val="00F17B20"/>
    <w:rsid w:val="00F17D8E"/>
    <w:rsid w:val="00F17E50"/>
    <w:rsid w:val="00F20448"/>
    <w:rsid w:val="00F20C40"/>
    <w:rsid w:val="00F210CF"/>
    <w:rsid w:val="00F214CF"/>
    <w:rsid w:val="00F2153B"/>
    <w:rsid w:val="00F217EA"/>
    <w:rsid w:val="00F21A1F"/>
    <w:rsid w:val="00F21AC8"/>
    <w:rsid w:val="00F222C2"/>
    <w:rsid w:val="00F23414"/>
    <w:rsid w:val="00F234EE"/>
    <w:rsid w:val="00F236B0"/>
    <w:rsid w:val="00F2418A"/>
    <w:rsid w:val="00F24961"/>
    <w:rsid w:val="00F24F6D"/>
    <w:rsid w:val="00F2562B"/>
    <w:rsid w:val="00F2575F"/>
    <w:rsid w:val="00F2579C"/>
    <w:rsid w:val="00F25EC3"/>
    <w:rsid w:val="00F2613B"/>
    <w:rsid w:val="00F263FE"/>
    <w:rsid w:val="00F2643D"/>
    <w:rsid w:val="00F26D4E"/>
    <w:rsid w:val="00F27054"/>
    <w:rsid w:val="00F273B8"/>
    <w:rsid w:val="00F27E0D"/>
    <w:rsid w:val="00F27FF4"/>
    <w:rsid w:val="00F3050F"/>
    <w:rsid w:val="00F309BD"/>
    <w:rsid w:val="00F30DAC"/>
    <w:rsid w:val="00F311F8"/>
    <w:rsid w:val="00F31623"/>
    <w:rsid w:val="00F3180F"/>
    <w:rsid w:val="00F31BC7"/>
    <w:rsid w:val="00F32486"/>
    <w:rsid w:val="00F327B6"/>
    <w:rsid w:val="00F331B7"/>
    <w:rsid w:val="00F33532"/>
    <w:rsid w:val="00F3399E"/>
    <w:rsid w:val="00F349DF"/>
    <w:rsid w:val="00F34AEB"/>
    <w:rsid w:val="00F35125"/>
    <w:rsid w:val="00F35349"/>
    <w:rsid w:val="00F35A1E"/>
    <w:rsid w:val="00F36EBB"/>
    <w:rsid w:val="00F372D5"/>
    <w:rsid w:val="00F37336"/>
    <w:rsid w:val="00F37678"/>
    <w:rsid w:val="00F37C5C"/>
    <w:rsid w:val="00F37E5C"/>
    <w:rsid w:val="00F40FF9"/>
    <w:rsid w:val="00F4184B"/>
    <w:rsid w:val="00F4342D"/>
    <w:rsid w:val="00F43F86"/>
    <w:rsid w:val="00F464F2"/>
    <w:rsid w:val="00F46658"/>
    <w:rsid w:val="00F47004"/>
    <w:rsid w:val="00F47CC2"/>
    <w:rsid w:val="00F500A5"/>
    <w:rsid w:val="00F503AB"/>
    <w:rsid w:val="00F50C9A"/>
    <w:rsid w:val="00F50D00"/>
    <w:rsid w:val="00F52623"/>
    <w:rsid w:val="00F52C3E"/>
    <w:rsid w:val="00F52DFE"/>
    <w:rsid w:val="00F52E70"/>
    <w:rsid w:val="00F53501"/>
    <w:rsid w:val="00F53571"/>
    <w:rsid w:val="00F53593"/>
    <w:rsid w:val="00F5365A"/>
    <w:rsid w:val="00F54B67"/>
    <w:rsid w:val="00F56010"/>
    <w:rsid w:val="00F5610C"/>
    <w:rsid w:val="00F56176"/>
    <w:rsid w:val="00F563EF"/>
    <w:rsid w:val="00F5643B"/>
    <w:rsid w:val="00F569D0"/>
    <w:rsid w:val="00F56A5A"/>
    <w:rsid w:val="00F56BC3"/>
    <w:rsid w:val="00F57F6B"/>
    <w:rsid w:val="00F601D4"/>
    <w:rsid w:val="00F60A57"/>
    <w:rsid w:val="00F62218"/>
    <w:rsid w:val="00F62776"/>
    <w:rsid w:val="00F627E1"/>
    <w:rsid w:val="00F62863"/>
    <w:rsid w:val="00F62ECE"/>
    <w:rsid w:val="00F63678"/>
    <w:rsid w:val="00F638C1"/>
    <w:rsid w:val="00F63E0B"/>
    <w:rsid w:val="00F65AA7"/>
    <w:rsid w:val="00F66C9F"/>
    <w:rsid w:val="00F66D57"/>
    <w:rsid w:val="00F67060"/>
    <w:rsid w:val="00F702B9"/>
    <w:rsid w:val="00F7034A"/>
    <w:rsid w:val="00F70F03"/>
    <w:rsid w:val="00F714EB"/>
    <w:rsid w:val="00F71BD5"/>
    <w:rsid w:val="00F72BC0"/>
    <w:rsid w:val="00F72D74"/>
    <w:rsid w:val="00F73087"/>
    <w:rsid w:val="00F7387F"/>
    <w:rsid w:val="00F74091"/>
    <w:rsid w:val="00F74859"/>
    <w:rsid w:val="00F748C9"/>
    <w:rsid w:val="00F74BC2"/>
    <w:rsid w:val="00F76157"/>
    <w:rsid w:val="00F76861"/>
    <w:rsid w:val="00F76C48"/>
    <w:rsid w:val="00F77B02"/>
    <w:rsid w:val="00F802CD"/>
    <w:rsid w:val="00F8036C"/>
    <w:rsid w:val="00F804C5"/>
    <w:rsid w:val="00F814DE"/>
    <w:rsid w:val="00F81951"/>
    <w:rsid w:val="00F819F6"/>
    <w:rsid w:val="00F81AD6"/>
    <w:rsid w:val="00F81CA9"/>
    <w:rsid w:val="00F82CC1"/>
    <w:rsid w:val="00F8321B"/>
    <w:rsid w:val="00F83752"/>
    <w:rsid w:val="00F83786"/>
    <w:rsid w:val="00F83FAB"/>
    <w:rsid w:val="00F842F6"/>
    <w:rsid w:val="00F85378"/>
    <w:rsid w:val="00F8541C"/>
    <w:rsid w:val="00F8560D"/>
    <w:rsid w:val="00F858F3"/>
    <w:rsid w:val="00F86F59"/>
    <w:rsid w:val="00F87E4C"/>
    <w:rsid w:val="00F902C9"/>
    <w:rsid w:val="00F90334"/>
    <w:rsid w:val="00F90408"/>
    <w:rsid w:val="00F90E3E"/>
    <w:rsid w:val="00F92015"/>
    <w:rsid w:val="00F93488"/>
    <w:rsid w:val="00F9433F"/>
    <w:rsid w:val="00F944AC"/>
    <w:rsid w:val="00F948FC"/>
    <w:rsid w:val="00F95115"/>
    <w:rsid w:val="00F962EC"/>
    <w:rsid w:val="00F96421"/>
    <w:rsid w:val="00F96B56"/>
    <w:rsid w:val="00F97641"/>
    <w:rsid w:val="00F976C2"/>
    <w:rsid w:val="00FA0B01"/>
    <w:rsid w:val="00FA0D05"/>
    <w:rsid w:val="00FA0DE7"/>
    <w:rsid w:val="00FA0E87"/>
    <w:rsid w:val="00FA162E"/>
    <w:rsid w:val="00FA1900"/>
    <w:rsid w:val="00FA1A7B"/>
    <w:rsid w:val="00FA1AF0"/>
    <w:rsid w:val="00FA2AF2"/>
    <w:rsid w:val="00FA2DC0"/>
    <w:rsid w:val="00FA39D6"/>
    <w:rsid w:val="00FA3C32"/>
    <w:rsid w:val="00FA435B"/>
    <w:rsid w:val="00FA479B"/>
    <w:rsid w:val="00FA523B"/>
    <w:rsid w:val="00FA5E68"/>
    <w:rsid w:val="00FA65FC"/>
    <w:rsid w:val="00FA679A"/>
    <w:rsid w:val="00FA6BAD"/>
    <w:rsid w:val="00FA6C95"/>
    <w:rsid w:val="00FA70B0"/>
    <w:rsid w:val="00FA7E75"/>
    <w:rsid w:val="00FB0597"/>
    <w:rsid w:val="00FB0ED2"/>
    <w:rsid w:val="00FB129E"/>
    <w:rsid w:val="00FB1B56"/>
    <w:rsid w:val="00FB1D54"/>
    <w:rsid w:val="00FB2599"/>
    <w:rsid w:val="00FB259D"/>
    <w:rsid w:val="00FB25BE"/>
    <w:rsid w:val="00FB2F06"/>
    <w:rsid w:val="00FB3284"/>
    <w:rsid w:val="00FB35D6"/>
    <w:rsid w:val="00FB3716"/>
    <w:rsid w:val="00FB37DE"/>
    <w:rsid w:val="00FB39A9"/>
    <w:rsid w:val="00FB40B2"/>
    <w:rsid w:val="00FB42F7"/>
    <w:rsid w:val="00FB46A9"/>
    <w:rsid w:val="00FB47D2"/>
    <w:rsid w:val="00FB53CD"/>
    <w:rsid w:val="00FB55C2"/>
    <w:rsid w:val="00FB5D8A"/>
    <w:rsid w:val="00FB62B3"/>
    <w:rsid w:val="00FB6E6F"/>
    <w:rsid w:val="00FB75EE"/>
    <w:rsid w:val="00FB7B99"/>
    <w:rsid w:val="00FB7E62"/>
    <w:rsid w:val="00FB7F9B"/>
    <w:rsid w:val="00FC0442"/>
    <w:rsid w:val="00FC1F3E"/>
    <w:rsid w:val="00FC215E"/>
    <w:rsid w:val="00FC227D"/>
    <w:rsid w:val="00FC266C"/>
    <w:rsid w:val="00FC45B5"/>
    <w:rsid w:val="00FC4D38"/>
    <w:rsid w:val="00FC5078"/>
    <w:rsid w:val="00FC5E15"/>
    <w:rsid w:val="00FC63E6"/>
    <w:rsid w:val="00FC6457"/>
    <w:rsid w:val="00FC64BD"/>
    <w:rsid w:val="00FC7452"/>
    <w:rsid w:val="00FC7663"/>
    <w:rsid w:val="00FC771D"/>
    <w:rsid w:val="00FC7A44"/>
    <w:rsid w:val="00FD038E"/>
    <w:rsid w:val="00FD16F3"/>
    <w:rsid w:val="00FD20A9"/>
    <w:rsid w:val="00FD26C5"/>
    <w:rsid w:val="00FD2C4A"/>
    <w:rsid w:val="00FD2DCD"/>
    <w:rsid w:val="00FD323A"/>
    <w:rsid w:val="00FD38B7"/>
    <w:rsid w:val="00FD3AD4"/>
    <w:rsid w:val="00FD3F33"/>
    <w:rsid w:val="00FD4571"/>
    <w:rsid w:val="00FD5170"/>
    <w:rsid w:val="00FD541C"/>
    <w:rsid w:val="00FD5516"/>
    <w:rsid w:val="00FD5602"/>
    <w:rsid w:val="00FD5CF4"/>
    <w:rsid w:val="00FD6FC3"/>
    <w:rsid w:val="00FD7B63"/>
    <w:rsid w:val="00FE0158"/>
    <w:rsid w:val="00FE0538"/>
    <w:rsid w:val="00FE06AD"/>
    <w:rsid w:val="00FE0ABA"/>
    <w:rsid w:val="00FE10F1"/>
    <w:rsid w:val="00FE1113"/>
    <w:rsid w:val="00FE1344"/>
    <w:rsid w:val="00FE1519"/>
    <w:rsid w:val="00FE1DF5"/>
    <w:rsid w:val="00FE29FE"/>
    <w:rsid w:val="00FE2F8B"/>
    <w:rsid w:val="00FE35F8"/>
    <w:rsid w:val="00FE3C47"/>
    <w:rsid w:val="00FE3EB4"/>
    <w:rsid w:val="00FE3F10"/>
    <w:rsid w:val="00FE3F93"/>
    <w:rsid w:val="00FE3FB7"/>
    <w:rsid w:val="00FE494F"/>
    <w:rsid w:val="00FE5065"/>
    <w:rsid w:val="00FE54BC"/>
    <w:rsid w:val="00FE5608"/>
    <w:rsid w:val="00FE5EB8"/>
    <w:rsid w:val="00FE636D"/>
    <w:rsid w:val="00FE6EE0"/>
    <w:rsid w:val="00FE7B0F"/>
    <w:rsid w:val="00FF0043"/>
    <w:rsid w:val="00FF0372"/>
    <w:rsid w:val="00FF085F"/>
    <w:rsid w:val="00FF0C17"/>
    <w:rsid w:val="00FF16EB"/>
    <w:rsid w:val="00FF1E7D"/>
    <w:rsid w:val="00FF206E"/>
    <w:rsid w:val="00FF2334"/>
    <w:rsid w:val="00FF26FA"/>
    <w:rsid w:val="00FF2961"/>
    <w:rsid w:val="00FF2F7B"/>
    <w:rsid w:val="00FF3038"/>
    <w:rsid w:val="00FF42F0"/>
    <w:rsid w:val="00FF4770"/>
    <w:rsid w:val="00FF48CA"/>
    <w:rsid w:val="00FF4A52"/>
    <w:rsid w:val="00FF50CF"/>
    <w:rsid w:val="00FF6AB1"/>
    <w:rsid w:val="00FF7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8745F9"/>
  <w15:docId w15:val="{18139E6D-19D3-4570-8FAE-28F11A546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6C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6F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646F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646F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semiHidden/>
    <w:locked/>
    <w:rsid w:val="0023227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23227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locked/>
    <w:rsid w:val="0023227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23227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23227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23227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23227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232276"/>
    <w:rPr>
      <w:rFonts w:ascii="Cambria" w:hAnsi="Cambria" w:cs="Angsana New"/>
    </w:rPr>
  </w:style>
  <w:style w:type="paragraph" w:customStyle="1" w:styleId="a">
    <w:name w:val="อักขระ อักขระ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646FC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646FC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646FC"/>
    <w:rPr>
      <w:b/>
      <w:bCs/>
    </w:rPr>
  </w:style>
  <w:style w:type="paragraph" w:styleId="ListBullet">
    <w:name w:val="List Bullet"/>
    <w:basedOn w:val="Normal"/>
    <w:uiPriority w:val="99"/>
    <w:rsid w:val="009646FC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646FC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646FC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646FC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646F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646F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646F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646FC"/>
    <w:pPr>
      <w:ind w:left="284"/>
    </w:pPr>
  </w:style>
  <w:style w:type="paragraph" w:customStyle="1" w:styleId="AAFrameAddress">
    <w:name w:val="AA Frame Address"/>
    <w:basedOn w:val="Heading1"/>
    <w:uiPriority w:val="99"/>
    <w:rsid w:val="009646F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646F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646F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646F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646F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646F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646F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646F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646F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646F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646F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646F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646F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646F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646F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646F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646F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646F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646F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646FC"/>
    <w:pPr>
      <w:ind w:left="567" w:hanging="567"/>
    </w:pPr>
  </w:style>
  <w:style w:type="paragraph" w:styleId="ListBullet5">
    <w:name w:val="List Bullet 5"/>
    <w:basedOn w:val="Normal"/>
    <w:uiPriority w:val="99"/>
    <w:rsid w:val="009646F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646F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9646FC"/>
    <w:rPr>
      <w:rFonts w:ascii="Arial" w:hAnsi="Arial" w:cs="Times New Roman"/>
      <w:sz w:val="18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646F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232276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9646F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646F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646FC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9646F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646F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646FC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9646F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646F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646F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646F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646FC"/>
    <w:pPr>
      <w:framePr w:h="443" w:wrap="around" w:y="8223"/>
    </w:pPr>
  </w:style>
  <w:style w:type="paragraph" w:customStyle="1" w:styleId="a0">
    <w:name w:val="¢éÍ¤ÇÒ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646F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646F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646F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646F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646F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646F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rsid w:val="009646FC"/>
    <w:rPr>
      <w:rFonts w:cs="Times New Roman"/>
    </w:rPr>
  </w:style>
  <w:style w:type="paragraph" w:styleId="BodyText2">
    <w:name w:val="Body Text 2"/>
    <w:basedOn w:val="Normal"/>
    <w:link w:val="BodyText2Char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9646FC"/>
    <w:rPr>
      <w:rFonts w:ascii="Book Antiqua" w:hAnsi="Book Antiqua" w:cs="Times New Roman"/>
      <w:sz w:val="22"/>
    </w:rPr>
  </w:style>
  <w:style w:type="paragraph" w:styleId="BodyText3">
    <w:name w:val="Body Text 3"/>
    <w:basedOn w:val="Normal"/>
    <w:link w:val="BodyText3Char"/>
    <w:uiPriority w:val="99"/>
    <w:rsid w:val="009646FC"/>
    <w:pPr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a1">
    <w:name w:val="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9646FC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32276"/>
    <w:rPr>
      <w:rFonts w:cs="Times New Roman"/>
      <w:sz w:val="2"/>
    </w:rPr>
  </w:style>
  <w:style w:type="paragraph" w:styleId="HTMLPreformatted">
    <w:name w:val="HTML Preformatted"/>
    <w:basedOn w:val="Normal"/>
    <w:link w:val="HTMLPreformattedChar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232276"/>
    <w:rPr>
      <w:rFonts w:ascii="Courier New" w:hAnsi="Courier New" w:cs="Times New Roman"/>
      <w:sz w:val="25"/>
      <w:szCs w:val="25"/>
    </w:rPr>
  </w:style>
  <w:style w:type="table" w:styleId="TableGrid">
    <w:name w:val="Table Grid"/>
    <w:basedOn w:val="TableNormal"/>
    <w:uiPriority w:val="59"/>
    <w:rsid w:val="009646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i/>
      <w:sz w:val="30"/>
      <w:szCs w:val="2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9646FC"/>
    <w:rPr>
      <w:rFonts w:ascii="Angsana New" w:hAnsi="Angsana New"/>
      <w:b/>
      <w:i/>
      <w:sz w:val="3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9646FC"/>
    <w:pPr>
      <w:spacing w:after="120" w:line="480" w:lineRule="auto"/>
      <w:ind w:left="360"/>
    </w:pPr>
    <w:rPr>
      <w:rFonts w:cs="Cordia New"/>
      <w:szCs w:val="21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9646FC"/>
    <w:pPr>
      <w:spacing w:after="120"/>
      <w:ind w:left="360"/>
    </w:pPr>
    <w:rPr>
      <w:rFonts w:cs="Cordia New"/>
      <w:sz w:val="1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block">
    <w:name w:val="block"/>
    <w:aliases w:val="b"/>
    <w:basedOn w:val="BodyText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E1">
    <w:name w:val="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9646FC"/>
    <w:pPr>
      <w:ind w:left="720"/>
      <w:contextualSpacing/>
    </w:pPr>
    <w:rPr>
      <w:szCs w:val="22"/>
    </w:rPr>
  </w:style>
  <w:style w:type="character" w:styleId="LineNumber">
    <w:name w:val="line number"/>
    <w:uiPriority w:val="99"/>
    <w:rsid w:val="009646FC"/>
    <w:rPr>
      <w:rFonts w:cs="Times New Roman"/>
    </w:rPr>
  </w:style>
  <w:style w:type="paragraph" w:customStyle="1" w:styleId="CharCharCharCharChar1CharCharChar">
    <w:name w:val="อักขระ อักขระ Char Char Char Char Char1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646F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32276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rsid w:val="009646FC"/>
    <w:rPr>
      <w:rFonts w:cs="Times New Roman"/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sid w:val="009646FC"/>
    <w:rPr>
      <w:rFonts w:cs="Times New Roman"/>
      <w:color w:val="0000FF"/>
      <w:u w:val="single"/>
    </w:rPr>
  </w:style>
  <w:style w:type="paragraph" w:customStyle="1" w:styleId="E2">
    <w:name w:val="ª×èÍºÃÔÉÑ·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9">
    <w:name w:val="???????????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CharChar2CharCharCharChar">
    <w:name w:val="Char Char2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ordiaNew">
    <w:name w:val="Cordia New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hAnsi="Angsana New"/>
      <w:color w:val="000000"/>
      <w:sz w:val="24"/>
      <w:szCs w:val="24"/>
      <w:lang w:eastAsia="th-TH"/>
    </w:rPr>
  </w:style>
  <w:style w:type="paragraph" w:customStyle="1" w:styleId="CharCharCharCharCharCharCharCharCharCharCharCharCharCharCharCharCharCharCharChar2">
    <w:name w:val="Char Char Char Char Char Char Char Char Char Char Char Char Char Char Char Char Char Char Char Char2"/>
    <w:basedOn w:val="Normal"/>
    <w:uiPriority w:val="99"/>
    <w:rsid w:val="00B721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CharCharCharChar">
    <w:name w:val="อักขระ อักขระ2 อักขระ อักขระ Char Char อักขระ อักขระ Char Char"/>
    <w:basedOn w:val="Normal"/>
    <w:uiPriority w:val="99"/>
    <w:rsid w:val="00DD74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LightShading">
    <w:name w:val="Light Shading"/>
    <w:basedOn w:val="TableNormal"/>
    <w:uiPriority w:val="60"/>
    <w:rsid w:val="00D142F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NoSpacing">
    <w:name w:val="No Spacing"/>
    <w:uiPriority w:val="1"/>
    <w:qFormat/>
    <w:rsid w:val="00461389"/>
    <w:rPr>
      <w:rFonts w:ascii="Calibri" w:eastAsia="Calibri" w:hAnsi="Calibri" w:cs="Cordia New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FA7E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FA7E75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styleId="IntenseEmphasis">
    <w:name w:val="Intense Emphasis"/>
    <w:basedOn w:val="DefaultParagraphFont"/>
    <w:uiPriority w:val="21"/>
    <w:qFormat/>
    <w:rsid w:val="00220765"/>
    <w:rPr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locked/>
    <w:rsid w:val="00FD3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Style1">
    <w:name w:val="Style1"/>
    <w:rsid w:val="00D83556"/>
    <w:pPr>
      <w:numPr>
        <w:numId w:val="19"/>
      </w:numPr>
    </w:pPr>
  </w:style>
  <w:style w:type="paragraph" w:customStyle="1" w:styleId="paragraph">
    <w:name w:val="paragraph"/>
    <w:basedOn w:val="Normal"/>
    <w:rsid w:val="000B08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B0875"/>
  </w:style>
  <w:style w:type="character" w:customStyle="1" w:styleId="eop">
    <w:name w:val="eop"/>
    <w:basedOn w:val="DefaultParagraphFont"/>
    <w:rsid w:val="000B0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80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37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37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1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1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22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5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64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7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7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1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4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43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57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9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3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8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8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5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41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89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6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85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9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77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3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33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6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84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2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2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1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44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14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01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72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66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4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8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3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0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3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41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01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9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18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1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81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85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51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71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2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03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70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0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86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81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81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96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46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5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5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2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12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9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46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1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61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3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1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67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15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42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8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18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38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76325094451D40BF7DE884A7ED5574" ma:contentTypeVersion="2" ma:contentTypeDescription="Create a new document." ma:contentTypeScope="" ma:versionID="35b986017389181e3208be5d2e26b54d">
  <xsd:schema xmlns:xsd="http://www.w3.org/2001/XMLSchema" xmlns:xs="http://www.w3.org/2001/XMLSchema" xmlns:p="http://schemas.microsoft.com/office/2006/metadata/properties" xmlns:ns2="8b8e6b98-2366-44e3-bdf5-9048ff7dbb44" targetNamespace="http://schemas.microsoft.com/office/2006/metadata/properties" ma:root="true" ma:fieldsID="a2e4f5e52350550e748609da20251285" ns2:_="">
    <xsd:import namespace="8b8e6b98-2366-44e3-bdf5-9048ff7dbb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e6b98-2366-44e3-bdf5-9048ff7db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F78D1-8DAB-4E66-BD64-927D4CC65C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2477D4-49A9-485F-9882-ED787691E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e6b98-2366-44e3-bdf5-9048ff7db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C45322-EA33-4D00-AD4F-9A63DC5137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BF23A3-1A74-47E6-A508-F53AE0639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</TotalTime>
  <Pages>18</Pages>
  <Words>4042</Words>
  <Characters>23042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27030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Pornarin Jarudech</cp:lastModifiedBy>
  <cp:revision>9</cp:revision>
  <cp:lastPrinted>2018-11-13T09:22:00Z</cp:lastPrinted>
  <dcterms:created xsi:type="dcterms:W3CDTF">2018-11-13T07:07:00Z</dcterms:created>
  <dcterms:modified xsi:type="dcterms:W3CDTF">2018-11-13T11:05:00Z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0x010100D076325094451D40BF7DE884A7ED5574</vt:lpwstr>
  </property>
</Properties>
</file>