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A5" w:rsidRPr="00F1695C" w:rsidRDefault="00670BA5" w:rsidP="00905737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:rsidR="00670BA5" w:rsidRPr="002729F3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:rsidR="002F4BF2" w:rsidRPr="00A4230F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:rsidR="002F4BF2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</w:t>
      </w:r>
      <w:r w:rsidR="008646FE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646F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8646FE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2F4BF2" w:rsidRPr="005A15C6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F4BF2" w:rsidRPr="00A4230F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A15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140EAD" w:rsidRPr="005E052B" w:rsidRDefault="00140EAD" w:rsidP="005E052B">
      <w:pPr>
        <w:widowControl w:val="0"/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32"/>
          <w:szCs w:val="32"/>
          <w:lang w:eastAsia="th-TH"/>
        </w:rPr>
      </w:pPr>
    </w:p>
    <w:p w:rsidR="00140EAD" w:rsidRPr="00FD572A" w:rsidRDefault="00140EAD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140EAD" w:rsidRPr="00FD572A" w:rsidRDefault="00140EAD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140EAD" w:rsidRPr="00FD572A" w:rsidSect="00C61BBF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:rsidR="00670BA5" w:rsidRPr="00FD572A" w:rsidRDefault="00670BA5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3A404E" w:rsidRPr="00FD572A" w:rsidRDefault="003A404E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:rsidR="003A404E" w:rsidRPr="00FD572A" w:rsidRDefault="003A404E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A82685" w:rsidRPr="00FD572A" w:rsidRDefault="00A82685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052C76" w:rsidRPr="00052C76" w:rsidRDefault="00052C76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3A404E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670BA5" w:rsidRPr="00FD572A" w:rsidRDefault="00C32464" w:rsidP="003A404E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="00670BA5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</w:t>
      </w:r>
      <w:r w:rsidR="003A416D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การ</w:t>
      </w:r>
      <w:r w:rsidR="001D12DE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สอบทานข้อมูลทางการเงินระหว่างกา</w:t>
      </w:r>
      <w:r w:rsidR="001D12DE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="003A416D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</w:t>
      </w:r>
      <w:r w:rsidR="00670BA5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ผู้สอบบัญชีรับอนุญาต</w:t>
      </w:r>
    </w:p>
    <w:p w:rsidR="003A404E" w:rsidRPr="00FD572A" w:rsidRDefault="003A404E" w:rsidP="006169C7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:rsidR="00670BA5" w:rsidRPr="00FD572A" w:rsidRDefault="00670BA5" w:rsidP="00ED71B0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</w:t>
      </w:r>
      <w:r w:rsidR="008B515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คณะกรรมการ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บริษัท ไทยเทพรส จำกัด 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:rsidR="00655F2D" w:rsidRDefault="00655F2D" w:rsidP="00792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543DB8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</w:rPr>
        <w:br/>
      </w:r>
      <w:r w:rsidRPr="00FD57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6FE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8646F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593D3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</w:t>
      </w:r>
      <w:r w:rsidR="005E052B">
        <w:rPr>
          <w:rFonts w:ascii="Angsana New" w:hAnsi="Angsana New"/>
          <w:sz w:val="30"/>
          <w:szCs w:val="30"/>
          <w:lang w:val="en-US"/>
        </w:rPr>
        <w:t>1</w:t>
      </w:r>
      <w:r w:rsidRPr="00FD572A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7A4A1B">
        <w:rPr>
          <w:rFonts w:ascii="Angsana New" w:hAnsi="Angsana New"/>
          <w:sz w:val="30"/>
          <w:szCs w:val="30"/>
        </w:rPr>
        <w:br/>
      </w:r>
      <w:r w:rsidRPr="00052C76">
        <w:rPr>
          <w:rFonts w:ascii="Angsana New" w:hAnsi="Angsana New"/>
          <w:spacing w:val="-2"/>
          <w:sz w:val="30"/>
          <w:szCs w:val="30"/>
          <w:cs/>
        </w:rPr>
        <w:t>เ</w:t>
      </w:r>
      <w:r w:rsidR="00EE5B05" w:rsidRPr="00052C76">
        <w:rPr>
          <w:rFonts w:ascii="Angsana New" w:hAnsi="Angsana New"/>
          <w:spacing w:val="-2"/>
          <w:sz w:val="30"/>
          <w:szCs w:val="30"/>
          <w:cs/>
        </w:rPr>
        <w:t>ฉพาะกิจการ</w:t>
      </w:r>
      <w:r w:rsidR="00B547AE" w:rsidRPr="00052C76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547AE" w:rsidRPr="00052C76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="00B547AE" w:rsidRPr="00052C76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</w:t>
      </w:r>
      <w:r w:rsidR="008646FE" w:rsidRPr="00052C76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เก้าเดือน</w:t>
      </w:r>
      <w:r w:rsidR="00B547AE" w:rsidRPr="00052C76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8646FE" w:rsidRPr="00052C76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8646FE" w:rsidRPr="00052C76">
        <w:rPr>
          <w:rFonts w:ascii="Angsana New" w:hAnsi="Angsana New"/>
          <w:spacing w:val="-2"/>
          <w:sz w:val="30"/>
          <w:szCs w:val="30"/>
          <w:cs/>
          <w:lang w:val="en-US"/>
        </w:rPr>
        <w:t>กันยายน</w:t>
      </w:r>
      <w:r w:rsidR="00B547AE" w:rsidRPr="00052C76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B547AE" w:rsidRPr="00052C76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052C76">
        <w:rPr>
          <w:rFonts w:ascii="Angsana New" w:hAnsi="Angsana New"/>
          <w:spacing w:val="-2"/>
          <w:sz w:val="30"/>
          <w:szCs w:val="30"/>
          <w:cs/>
        </w:rPr>
        <w:t>ง</w:t>
      </w:r>
      <w:r w:rsidR="00052C76" w:rsidRPr="00052C76">
        <w:rPr>
          <w:rFonts w:ascii="Angsana New" w:hAnsi="Angsana New"/>
          <w:spacing w:val="-2"/>
          <w:sz w:val="30"/>
          <w:szCs w:val="30"/>
          <w:cs/>
        </w:rPr>
        <w:t>บแสดงการเปลี่ยนแปลงส่วนของผู้ถือ</w:t>
      </w:r>
      <w:r w:rsidRPr="00FD572A">
        <w:rPr>
          <w:rFonts w:ascii="Angsana New" w:hAnsi="Angsana New"/>
          <w:sz w:val="30"/>
          <w:szCs w:val="30"/>
          <w:cs/>
        </w:rPr>
        <w:t>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FD572A">
        <w:rPr>
          <w:rFonts w:ascii="Angsana New" w:hAnsi="Angsana New"/>
          <w:spacing w:val="8"/>
          <w:sz w:val="30"/>
          <w:szCs w:val="30"/>
          <w:cs/>
        </w:rPr>
        <w:t>สำหรับ</w:t>
      </w:r>
      <w:r w:rsidRPr="00FD572A">
        <w:rPr>
          <w:rFonts w:ascii="Angsana New" w:hAnsi="Angsana New"/>
          <w:spacing w:val="8"/>
          <w:sz w:val="30"/>
          <w:szCs w:val="30"/>
          <w:cs/>
          <w:lang w:val="en-US"/>
        </w:rPr>
        <w:t>งวด</w:t>
      </w:r>
      <w:r w:rsidR="008646FE">
        <w:rPr>
          <w:rFonts w:ascii="Angsana New" w:hAnsi="Angsana New" w:hint="cs"/>
          <w:spacing w:val="8"/>
          <w:sz w:val="30"/>
          <w:szCs w:val="30"/>
          <w:cs/>
          <w:lang w:val="en-US"/>
        </w:rPr>
        <w:t>เก้าเดือน</w:t>
      </w:r>
      <w:r w:rsidRPr="00FD572A"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 w:rsidR="008646FE">
        <w:rPr>
          <w:rFonts w:ascii="Angsana New" w:hAnsi="Angsana New"/>
          <w:spacing w:val="8"/>
          <w:sz w:val="30"/>
          <w:szCs w:val="30"/>
          <w:lang w:val="en-US"/>
        </w:rPr>
        <w:t xml:space="preserve">30 </w:t>
      </w:r>
      <w:r w:rsidR="008646FE">
        <w:rPr>
          <w:rFonts w:ascii="Angsana New" w:hAnsi="Angsana New"/>
          <w:spacing w:val="8"/>
          <w:sz w:val="30"/>
          <w:szCs w:val="30"/>
          <w:cs/>
          <w:lang w:val="en-US"/>
        </w:rPr>
        <w:t>กันยายน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5581D" w:rsidRPr="0085581D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6E4F38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6E4F38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ข้อมูลทางการเงินระหว่างกาล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) </w:t>
      </w:r>
      <w:r w:rsidRPr="006E4F38">
        <w:rPr>
          <w:rFonts w:ascii="Angsana New" w:hAnsi="Angsana New"/>
          <w:spacing w:val="-2"/>
          <w:sz w:val="30"/>
          <w:szCs w:val="30"/>
          <w:cs/>
        </w:rPr>
        <w:t xml:space="preserve">ของบริษัท ไทยเทพรส จำกัด </w:t>
      </w:r>
      <w:r w:rsidRPr="00FD572A">
        <w:rPr>
          <w:rFonts w:ascii="Angsana New" w:hAnsi="Angsana New"/>
          <w:sz w:val="30"/>
          <w:szCs w:val="30"/>
          <w:cs/>
        </w:rPr>
        <w:t xml:space="preserve">(มหาชน) </w:t>
      </w:r>
      <w:r w:rsidRPr="00FD572A">
        <w:rPr>
          <w:rFonts w:ascii="Angsana New" w:hAnsi="Angsana New"/>
          <w:sz w:val="30"/>
          <w:szCs w:val="30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572A">
        <w:rPr>
          <w:rFonts w:ascii="Angsana New" w:hAnsi="Angsana New"/>
          <w:sz w:val="30"/>
          <w:szCs w:val="30"/>
          <w:lang w:val="en-US"/>
        </w:rPr>
        <w:t>34</w:t>
      </w:r>
      <w:r w:rsidRPr="00FD572A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</w:t>
      </w:r>
      <w:r w:rsidRPr="00FD572A">
        <w:rPr>
          <w:rFonts w:ascii="Angsana New" w:hAnsi="Angsana New"/>
          <w:sz w:val="30"/>
          <w:szCs w:val="30"/>
          <w:cs/>
          <w:lang w:val="en-US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FD572A">
        <w:rPr>
          <w:rFonts w:ascii="Angsana New" w:hAnsi="Angsana New"/>
          <w:sz w:val="30"/>
          <w:szCs w:val="30"/>
          <w:cs/>
        </w:rPr>
        <w:t>ของข้าพเจ้า</w:t>
      </w:r>
    </w:p>
    <w:p w:rsidR="008B382B" w:rsidRPr="00345DA7" w:rsidRDefault="008B382B" w:rsidP="008B382B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382B" w:rsidRPr="00345DA7" w:rsidRDefault="008B382B" w:rsidP="008B382B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45DA7">
        <w:rPr>
          <w:rFonts w:ascii="Angsana New" w:hAnsi="Angsana New"/>
          <w:sz w:val="30"/>
          <w:szCs w:val="30"/>
        </w:rPr>
        <w:t xml:space="preserve"> 2410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8B382B" w:rsidP="008B382B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8B382B" w:rsidRPr="00345DA7" w:rsidSect="003D1C98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15" w:other="15"/>
          <w:cols w:space="720"/>
          <w:noEndnote/>
          <w:titlePg/>
        </w:sect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bookmarkStart w:id="0" w:name="_GoBack"/>
      <w:bookmarkEnd w:id="0"/>
    </w:p>
    <w:p w:rsidR="008B382B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:rsidR="00052C76" w:rsidRPr="00345DA7" w:rsidRDefault="00052C76" w:rsidP="008B382B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:rsidR="008B382B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B382B" w:rsidRPr="003E3EA1" w:rsidRDefault="008B382B" w:rsidP="008B382B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การเงินระหว่างกาลในสาระสำคัญจากการสอบทานของข้าพเจ้า</w:t>
      </w:r>
    </w:p>
    <w:p w:rsidR="0054591C" w:rsidRPr="00FD572A" w:rsidRDefault="0054591C" w:rsidP="00792846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D05C4D" w:rsidRPr="00FD572A" w:rsidRDefault="00D05C4D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34582E" w:rsidRPr="00FD572A" w:rsidRDefault="0034582E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70BA5" w:rsidRPr="00454A36" w:rsidRDefault="00670BA5" w:rsidP="0079284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 w:rsidR="00644B2C" w:rsidRPr="00454A36">
        <w:rPr>
          <w:rFonts w:ascii="Angsana New" w:hAnsi="Angsana New"/>
          <w:sz w:val="30"/>
          <w:szCs w:val="30"/>
          <w:cs/>
        </w:rPr>
        <w:t>นางศิริเพ็ญ สุขเจริญยิ่งยง</w:t>
      </w:r>
      <w:r w:rsidRPr="00454A36">
        <w:rPr>
          <w:rFonts w:ascii="Angsana New" w:hAnsi="Angsana New"/>
          <w:sz w:val="30"/>
          <w:szCs w:val="30"/>
        </w:rPr>
        <w:t>)</w:t>
      </w:r>
    </w:p>
    <w:p w:rsidR="00670BA5" w:rsidRPr="00454A36" w:rsidRDefault="00670BA5" w:rsidP="0079284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670BA5" w:rsidRPr="00454A36" w:rsidRDefault="00846A68" w:rsidP="00792846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44B2C" w:rsidRPr="00454A36">
        <w:rPr>
          <w:rFonts w:ascii="Angsana New" w:hAnsi="Angsana New"/>
          <w:sz w:val="30"/>
          <w:szCs w:val="30"/>
        </w:rPr>
        <w:t>3636</w:t>
      </w:r>
    </w:p>
    <w:p w:rsidR="00670BA5" w:rsidRPr="00454A36" w:rsidRDefault="00670BA5" w:rsidP="00792846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:rsidR="00670BA5" w:rsidRPr="00454A36" w:rsidRDefault="00670BA5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670BA5" w:rsidRPr="00454A36" w:rsidRDefault="00670BA5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:rsidR="00670BA5" w:rsidRPr="00454A36" w:rsidRDefault="007F7D7E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napToGrid w:val="0"/>
          <w:sz w:val="30"/>
          <w:szCs w:val="30"/>
          <w:lang w:val="en-US" w:eastAsia="th-TH"/>
        </w:rPr>
        <w:t>12</w:t>
      </w:r>
      <w:r w:rsidR="00BB6981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พฤศจิกายน</w:t>
      </w:r>
      <w:r w:rsidR="00723282" w:rsidRPr="00723282">
        <w:rPr>
          <w:rFonts w:ascii="Angsana New" w:hAnsi="Angsana New" w:hint="cs"/>
          <w:snapToGrid w:val="0"/>
          <w:sz w:val="30"/>
          <w:szCs w:val="30"/>
          <w:lang w:val="en-US" w:eastAsia="th-TH"/>
        </w:rPr>
        <w:t>2561</w:t>
      </w:r>
    </w:p>
    <w:p w:rsidR="00DD5973" w:rsidRPr="00E35AC8" w:rsidRDefault="00DD5973" w:rsidP="003D1C9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sectPr w:rsidR="00DD5973" w:rsidRPr="00E35AC8" w:rsidSect="003D1C9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3127" w:other="1312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C28" w:rsidRDefault="005E7C28">
      <w:r>
        <w:separator/>
      </w:r>
    </w:p>
  </w:endnote>
  <w:endnote w:type="continuationSeparator" w:id="1">
    <w:p w:rsidR="005E7C28" w:rsidRDefault="005E7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Default="00885EEB" w:rsidP="006D47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DC20E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DC20E1">
      <w:rPr>
        <w:rStyle w:val="PageNumber"/>
        <w:noProof/>
        <w:lang w:val="en-US"/>
      </w:rPr>
      <w:t>25</w:t>
    </w:r>
    <w:r>
      <w:rPr>
        <w:rStyle w:val="PageNumber"/>
        <w:lang w:val="en-US"/>
      </w:rPr>
      <w:fldChar w:fldCharType="end"/>
    </w:r>
  </w:p>
  <w:p w:rsidR="00DC20E1" w:rsidRDefault="00DC20E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Pr="006D4735" w:rsidRDefault="00885EEB" w:rsidP="00A479AB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DC20E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DC20E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DC20E1" w:rsidRDefault="00DC20E1" w:rsidP="006D4735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Default="00885EEB" w:rsidP="006D47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DC20E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DC20E1">
      <w:rPr>
        <w:rStyle w:val="PageNumber"/>
        <w:noProof/>
        <w:lang w:val="en-US"/>
      </w:rPr>
      <w:t>25</w:t>
    </w:r>
    <w:r>
      <w:rPr>
        <w:rStyle w:val="PageNumber"/>
        <w:lang w:val="en-US"/>
      </w:rPr>
      <w:fldChar w:fldCharType="end"/>
    </w:r>
  </w:p>
  <w:p w:rsidR="00DC20E1" w:rsidRDefault="00DC20E1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Pr="006D4735" w:rsidRDefault="00885EEB" w:rsidP="00A479AB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DC20E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3D1C98">
      <w:rPr>
        <w:rStyle w:val="PageNumber"/>
        <w:rFonts w:ascii="Angsana New" w:hAnsi="Angsana New" w:cs="Angsana New"/>
        <w:noProof/>
        <w:sz w:val="30"/>
        <w:szCs w:val="30"/>
        <w:cs/>
      </w:rPr>
      <w:t>13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DC20E1" w:rsidRDefault="00DC20E1" w:rsidP="006D4735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98" w:rsidRDefault="003D1C98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84376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D1C98" w:rsidRPr="003D1C98" w:rsidRDefault="00885EE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1C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3D1C98" w:rsidRPr="003D1C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1C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C10F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D1C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C28" w:rsidRDefault="005E7C28">
      <w:r>
        <w:separator/>
      </w:r>
    </w:p>
  </w:footnote>
  <w:footnote w:type="continuationSeparator" w:id="1">
    <w:p w:rsidR="005E7C28" w:rsidRDefault="005E7C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Pr="003D1C98" w:rsidRDefault="00DC20E1" w:rsidP="003D1C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47361888"/>
    <w:multiLevelType w:val="hybridMultilevel"/>
    <w:tmpl w:val="458EE022"/>
    <w:lvl w:ilvl="0" w:tplc="CA2EFD82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03C7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20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25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E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4F1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8ED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2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CC2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6BE75AF6"/>
    <w:multiLevelType w:val="hybridMultilevel"/>
    <w:tmpl w:val="54969698"/>
    <w:lvl w:ilvl="0" w:tplc="B0A05C6E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3B2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8C3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F88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C6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693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A4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0F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8"/>
  </w:num>
  <w:num w:numId="2">
    <w:abstractNumId w:val="26"/>
  </w:num>
  <w:num w:numId="3">
    <w:abstractNumId w:val="37"/>
  </w:num>
  <w:num w:numId="4">
    <w:abstractNumId w:val="35"/>
  </w:num>
  <w:num w:numId="5">
    <w:abstractNumId w:val="34"/>
  </w:num>
  <w:num w:numId="6">
    <w:abstractNumId w:val="0"/>
  </w:num>
  <w:num w:numId="7">
    <w:abstractNumId w:val="5"/>
  </w:num>
  <w:num w:numId="8">
    <w:abstractNumId w:val="23"/>
  </w:num>
  <w:num w:numId="9">
    <w:abstractNumId w:val="29"/>
  </w:num>
  <w:num w:numId="10">
    <w:abstractNumId w:val="16"/>
  </w:num>
  <w:num w:numId="11">
    <w:abstractNumId w:val="30"/>
  </w:num>
  <w:num w:numId="12">
    <w:abstractNumId w:val="4"/>
  </w:num>
  <w:num w:numId="13">
    <w:abstractNumId w:val="3"/>
  </w:num>
  <w:num w:numId="14">
    <w:abstractNumId w:val="1"/>
  </w:num>
  <w:num w:numId="15">
    <w:abstractNumId w:val="9"/>
  </w:num>
  <w:num w:numId="16">
    <w:abstractNumId w:val="19"/>
  </w:num>
  <w:num w:numId="17">
    <w:abstractNumId w:val="32"/>
  </w:num>
  <w:num w:numId="18">
    <w:abstractNumId w:val="6"/>
  </w:num>
  <w:num w:numId="19">
    <w:abstractNumId w:val="36"/>
  </w:num>
  <w:num w:numId="20">
    <w:abstractNumId w:val="21"/>
  </w:num>
  <w:num w:numId="21">
    <w:abstractNumId w:val="2"/>
  </w:num>
  <w:num w:numId="22">
    <w:abstractNumId w:val="25"/>
  </w:num>
  <w:num w:numId="23">
    <w:abstractNumId w:val="18"/>
  </w:num>
  <w:num w:numId="24">
    <w:abstractNumId w:val="7"/>
  </w:num>
  <w:num w:numId="25">
    <w:abstractNumId w:val="22"/>
  </w:num>
  <w:num w:numId="26">
    <w:abstractNumId w:val="11"/>
  </w:num>
  <w:num w:numId="27">
    <w:abstractNumId w:val="38"/>
  </w:num>
  <w:num w:numId="28">
    <w:abstractNumId w:val="10"/>
  </w:num>
  <w:num w:numId="29">
    <w:abstractNumId w:val="28"/>
  </w:num>
  <w:num w:numId="30">
    <w:abstractNumId w:val="24"/>
  </w:num>
  <w:num w:numId="31">
    <w:abstractNumId w:val="27"/>
  </w:num>
  <w:num w:numId="32">
    <w:abstractNumId w:val="13"/>
  </w:num>
  <w:num w:numId="33">
    <w:abstractNumId w:val="12"/>
  </w:num>
  <w:num w:numId="34">
    <w:abstractNumId w:val="17"/>
  </w:num>
  <w:num w:numId="35">
    <w:abstractNumId w:val="31"/>
  </w:num>
  <w:num w:numId="36">
    <w:abstractNumId w:val="33"/>
  </w:num>
  <w:num w:numId="37">
    <w:abstractNumId w:val="15"/>
  </w:num>
  <w:num w:numId="38">
    <w:abstractNumId w:val="14"/>
  </w:num>
  <w:num w:numId="39">
    <w:abstractNumId w:val="2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  <w:useFELayout/>
  </w:compat>
  <w:rsids>
    <w:rsidRoot w:val="006E2B6F"/>
    <w:rsid w:val="0000128C"/>
    <w:rsid w:val="00001C53"/>
    <w:rsid w:val="000033A1"/>
    <w:rsid w:val="00003561"/>
    <w:rsid w:val="0000356E"/>
    <w:rsid w:val="00003668"/>
    <w:rsid w:val="00003A7E"/>
    <w:rsid w:val="000040DE"/>
    <w:rsid w:val="00004199"/>
    <w:rsid w:val="00004408"/>
    <w:rsid w:val="0000593E"/>
    <w:rsid w:val="00005951"/>
    <w:rsid w:val="00005DD9"/>
    <w:rsid w:val="00006288"/>
    <w:rsid w:val="00007008"/>
    <w:rsid w:val="0000774B"/>
    <w:rsid w:val="00007C55"/>
    <w:rsid w:val="00007C68"/>
    <w:rsid w:val="00011E8E"/>
    <w:rsid w:val="00012342"/>
    <w:rsid w:val="00012A8D"/>
    <w:rsid w:val="00012AA4"/>
    <w:rsid w:val="00012BB3"/>
    <w:rsid w:val="000131FD"/>
    <w:rsid w:val="00013250"/>
    <w:rsid w:val="000135CD"/>
    <w:rsid w:val="000139F1"/>
    <w:rsid w:val="00014192"/>
    <w:rsid w:val="000148B1"/>
    <w:rsid w:val="0001534F"/>
    <w:rsid w:val="00016170"/>
    <w:rsid w:val="0001623B"/>
    <w:rsid w:val="00016E0B"/>
    <w:rsid w:val="000172D2"/>
    <w:rsid w:val="00017A59"/>
    <w:rsid w:val="00020337"/>
    <w:rsid w:val="000213DB"/>
    <w:rsid w:val="0002159C"/>
    <w:rsid w:val="00021ADF"/>
    <w:rsid w:val="00022662"/>
    <w:rsid w:val="00022B1B"/>
    <w:rsid w:val="00022DDB"/>
    <w:rsid w:val="000233FC"/>
    <w:rsid w:val="00023574"/>
    <w:rsid w:val="000239AF"/>
    <w:rsid w:val="0002433C"/>
    <w:rsid w:val="00024843"/>
    <w:rsid w:val="00024C48"/>
    <w:rsid w:val="0002533B"/>
    <w:rsid w:val="00025E2E"/>
    <w:rsid w:val="0002626B"/>
    <w:rsid w:val="00027510"/>
    <w:rsid w:val="000276F4"/>
    <w:rsid w:val="000278A8"/>
    <w:rsid w:val="00027990"/>
    <w:rsid w:val="00030BE6"/>
    <w:rsid w:val="00031024"/>
    <w:rsid w:val="00031337"/>
    <w:rsid w:val="000313BB"/>
    <w:rsid w:val="000314B9"/>
    <w:rsid w:val="0003287F"/>
    <w:rsid w:val="000329EA"/>
    <w:rsid w:val="00032E60"/>
    <w:rsid w:val="00033F56"/>
    <w:rsid w:val="00034044"/>
    <w:rsid w:val="00034F70"/>
    <w:rsid w:val="00035A32"/>
    <w:rsid w:val="00035A57"/>
    <w:rsid w:val="00035FA5"/>
    <w:rsid w:val="00036711"/>
    <w:rsid w:val="000368AB"/>
    <w:rsid w:val="000378A0"/>
    <w:rsid w:val="00037E34"/>
    <w:rsid w:val="00037E87"/>
    <w:rsid w:val="000418D0"/>
    <w:rsid w:val="00041F93"/>
    <w:rsid w:val="000421FD"/>
    <w:rsid w:val="000423E0"/>
    <w:rsid w:val="00042E57"/>
    <w:rsid w:val="0004319C"/>
    <w:rsid w:val="00043BA8"/>
    <w:rsid w:val="00043C84"/>
    <w:rsid w:val="00045023"/>
    <w:rsid w:val="000458F6"/>
    <w:rsid w:val="00046950"/>
    <w:rsid w:val="00050759"/>
    <w:rsid w:val="00051405"/>
    <w:rsid w:val="000518D8"/>
    <w:rsid w:val="00051A5A"/>
    <w:rsid w:val="00052619"/>
    <w:rsid w:val="00052854"/>
    <w:rsid w:val="00052C76"/>
    <w:rsid w:val="000534AE"/>
    <w:rsid w:val="00053833"/>
    <w:rsid w:val="0005450B"/>
    <w:rsid w:val="000545E3"/>
    <w:rsid w:val="0005462E"/>
    <w:rsid w:val="00054916"/>
    <w:rsid w:val="00054E19"/>
    <w:rsid w:val="000551D9"/>
    <w:rsid w:val="00055B90"/>
    <w:rsid w:val="00055D36"/>
    <w:rsid w:val="00056249"/>
    <w:rsid w:val="000563FD"/>
    <w:rsid w:val="00056FA4"/>
    <w:rsid w:val="000570E7"/>
    <w:rsid w:val="000574E9"/>
    <w:rsid w:val="00057D91"/>
    <w:rsid w:val="0006007F"/>
    <w:rsid w:val="00060986"/>
    <w:rsid w:val="0006213C"/>
    <w:rsid w:val="00062281"/>
    <w:rsid w:val="000623B4"/>
    <w:rsid w:val="000624E9"/>
    <w:rsid w:val="0006294C"/>
    <w:rsid w:val="00062976"/>
    <w:rsid w:val="00062CB9"/>
    <w:rsid w:val="00063101"/>
    <w:rsid w:val="0006458C"/>
    <w:rsid w:val="000647F5"/>
    <w:rsid w:val="00065311"/>
    <w:rsid w:val="00065BEA"/>
    <w:rsid w:val="00066BA2"/>
    <w:rsid w:val="00066F33"/>
    <w:rsid w:val="00067235"/>
    <w:rsid w:val="00067BF7"/>
    <w:rsid w:val="00067FC3"/>
    <w:rsid w:val="000702B3"/>
    <w:rsid w:val="000709D0"/>
    <w:rsid w:val="00070A2B"/>
    <w:rsid w:val="00072B80"/>
    <w:rsid w:val="00072E34"/>
    <w:rsid w:val="000732E6"/>
    <w:rsid w:val="00073544"/>
    <w:rsid w:val="00073661"/>
    <w:rsid w:val="00073718"/>
    <w:rsid w:val="0007471A"/>
    <w:rsid w:val="00074B56"/>
    <w:rsid w:val="00074F10"/>
    <w:rsid w:val="0007524C"/>
    <w:rsid w:val="000755A2"/>
    <w:rsid w:val="00075898"/>
    <w:rsid w:val="00075A6A"/>
    <w:rsid w:val="00075B39"/>
    <w:rsid w:val="0007690D"/>
    <w:rsid w:val="00076C15"/>
    <w:rsid w:val="00076D0E"/>
    <w:rsid w:val="0007738D"/>
    <w:rsid w:val="000777E3"/>
    <w:rsid w:val="00077F75"/>
    <w:rsid w:val="000809FE"/>
    <w:rsid w:val="00080C7B"/>
    <w:rsid w:val="00081DDC"/>
    <w:rsid w:val="00081F11"/>
    <w:rsid w:val="00081F2F"/>
    <w:rsid w:val="00082953"/>
    <w:rsid w:val="00083153"/>
    <w:rsid w:val="00083782"/>
    <w:rsid w:val="000837B0"/>
    <w:rsid w:val="00083D93"/>
    <w:rsid w:val="00084599"/>
    <w:rsid w:val="00084B9B"/>
    <w:rsid w:val="00084D24"/>
    <w:rsid w:val="00085A76"/>
    <w:rsid w:val="000861C8"/>
    <w:rsid w:val="000863D6"/>
    <w:rsid w:val="000865A0"/>
    <w:rsid w:val="0008671E"/>
    <w:rsid w:val="00086871"/>
    <w:rsid w:val="00086EB7"/>
    <w:rsid w:val="00087C42"/>
    <w:rsid w:val="00091037"/>
    <w:rsid w:val="00091197"/>
    <w:rsid w:val="00091424"/>
    <w:rsid w:val="00091442"/>
    <w:rsid w:val="00091BF9"/>
    <w:rsid w:val="00092539"/>
    <w:rsid w:val="0009277C"/>
    <w:rsid w:val="000929A1"/>
    <w:rsid w:val="00092E78"/>
    <w:rsid w:val="00093913"/>
    <w:rsid w:val="00093A49"/>
    <w:rsid w:val="00094280"/>
    <w:rsid w:val="00094BC1"/>
    <w:rsid w:val="00094E2C"/>
    <w:rsid w:val="00095177"/>
    <w:rsid w:val="000951C3"/>
    <w:rsid w:val="0009555F"/>
    <w:rsid w:val="00095675"/>
    <w:rsid w:val="000959F0"/>
    <w:rsid w:val="00095BB8"/>
    <w:rsid w:val="0009601A"/>
    <w:rsid w:val="000962EA"/>
    <w:rsid w:val="000963B2"/>
    <w:rsid w:val="000969BD"/>
    <w:rsid w:val="000972DD"/>
    <w:rsid w:val="00097B7A"/>
    <w:rsid w:val="000A044F"/>
    <w:rsid w:val="000A0852"/>
    <w:rsid w:val="000A190E"/>
    <w:rsid w:val="000A194A"/>
    <w:rsid w:val="000A1A2F"/>
    <w:rsid w:val="000A1B27"/>
    <w:rsid w:val="000A2555"/>
    <w:rsid w:val="000A2677"/>
    <w:rsid w:val="000A3345"/>
    <w:rsid w:val="000A334D"/>
    <w:rsid w:val="000A3706"/>
    <w:rsid w:val="000A462D"/>
    <w:rsid w:val="000A5257"/>
    <w:rsid w:val="000A5867"/>
    <w:rsid w:val="000A58A3"/>
    <w:rsid w:val="000A5996"/>
    <w:rsid w:val="000A5D17"/>
    <w:rsid w:val="000A5DFE"/>
    <w:rsid w:val="000A656E"/>
    <w:rsid w:val="000A6CD9"/>
    <w:rsid w:val="000A6E80"/>
    <w:rsid w:val="000A6F90"/>
    <w:rsid w:val="000A728C"/>
    <w:rsid w:val="000A7670"/>
    <w:rsid w:val="000B0BC5"/>
    <w:rsid w:val="000B1CCC"/>
    <w:rsid w:val="000B27CF"/>
    <w:rsid w:val="000B2EB2"/>
    <w:rsid w:val="000B35CD"/>
    <w:rsid w:val="000B3C98"/>
    <w:rsid w:val="000B4572"/>
    <w:rsid w:val="000B4660"/>
    <w:rsid w:val="000B4E1F"/>
    <w:rsid w:val="000B58E4"/>
    <w:rsid w:val="000B6BB6"/>
    <w:rsid w:val="000B6EFF"/>
    <w:rsid w:val="000C00A5"/>
    <w:rsid w:val="000C00F3"/>
    <w:rsid w:val="000C102F"/>
    <w:rsid w:val="000C129D"/>
    <w:rsid w:val="000C1B15"/>
    <w:rsid w:val="000C334D"/>
    <w:rsid w:val="000C400C"/>
    <w:rsid w:val="000C40BE"/>
    <w:rsid w:val="000C410B"/>
    <w:rsid w:val="000C490D"/>
    <w:rsid w:val="000C4A80"/>
    <w:rsid w:val="000C4B06"/>
    <w:rsid w:val="000C4D28"/>
    <w:rsid w:val="000C4F2E"/>
    <w:rsid w:val="000C6453"/>
    <w:rsid w:val="000C7204"/>
    <w:rsid w:val="000C727F"/>
    <w:rsid w:val="000C7416"/>
    <w:rsid w:val="000C7B9E"/>
    <w:rsid w:val="000D01A4"/>
    <w:rsid w:val="000D08CB"/>
    <w:rsid w:val="000D11E4"/>
    <w:rsid w:val="000D2281"/>
    <w:rsid w:val="000D248C"/>
    <w:rsid w:val="000D3BA8"/>
    <w:rsid w:val="000D424C"/>
    <w:rsid w:val="000D4C34"/>
    <w:rsid w:val="000D4F56"/>
    <w:rsid w:val="000D5A9F"/>
    <w:rsid w:val="000D5DC5"/>
    <w:rsid w:val="000D62E3"/>
    <w:rsid w:val="000D6419"/>
    <w:rsid w:val="000E01C9"/>
    <w:rsid w:val="000E0B36"/>
    <w:rsid w:val="000E1503"/>
    <w:rsid w:val="000E17C2"/>
    <w:rsid w:val="000E1C88"/>
    <w:rsid w:val="000E2254"/>
    <w:rsid w:val="000E22C0"/>
    <w:rsid w:val="000E2749"/>
    <w:rsid w:val="000E3667"/>
    <w:rsid w:val="000E3AF5"/>
    <w:rsid w:val="000E4054"/>
    <w:rsid w:val="000E492A"/>
    <w:rsid w:val="000E4BA6"/>
    <w:rsid w:val="000E5710"/>
    <w:rsid w:val="000E60D6"/>
    <w:rsid w:val="000E6201"/>
    <w:rsid w:val="000E6610"/>
    <w:rsid w:val="000E6998"/>
    <w:rsid w:val="000E6AC6"/>
    <w:rsid w:val="000E6D7B"/>
    <w:rsid w:val="000E7B3F"/>
    <w:rsid w:val="000F02CF"/>
    <w:rsid w:val="000F0DFA"/>
    <w:rsid w:val="000F1208"/>
    <w:rsid w:val="000F2E34"/>
    <w:rsid w:val="000F3380"/>
    <w:rsid w:val="000F3E3A"/>
    <w:rsid w:val="000F3F31"/>
    <w:rsid w:val="000F442D"/>
    <w:rsid w:val="000F4C71"/>
    <w:rsid w:val="000F4E30"/>
    <w:rsid w:val="000F4EC7"/>
    <w:rsid w:val="000F6E62"/>
    <w:rsid w:val="000F7614"/>
    <w:rsid w:val="00100D35"/>
    <w:rsid w:val="00100E79"/>
    <w:rsid w:val="001010F8"/>
    <w:rsid w:val="001015C9"/>
    <w:rsid w:val="00102F52"/>
    <w:rsid w:val="00103424"/>
    <w:rsid w:val="00103CA0"/>
    <w:rsid w:val="00104B42"/>
    <w:rsid w:val="001051D3"/>
    <w:rsid w:val="00105847"/>
    <w:rsid w:val="00105B7C"/>
    <w:rsid w:val="00107721"/>
    <w:rsid w:val="0010776A"/>
    <w:rsid w:val="00107A1D"/>
    <w:rsid w:val="00110483"/>
    <w:rsid w:val="00110B2E"/>
    <w:rsid w:val="00110D95"/>
    <w:rsid w:val="0011145F"/>
    <w:rsid w:val="00112003"/>
    <w:rsid w:val="00112264"/>
    <w:rsid w:val="001129DD"/>
    <w:rsid w:val="00112BFE"/>
    <w:rsid w:val="00112EDF"/>
    <w:rsid w:val="001137AD"/>
    <w:rsid w:val="001140A7"/>
    <w:rsid w:val="001142D4"/>
    <w:rsid w:val="001155F0"/>
    <w:rsid w:val="00115C1C"/>
    <w:rsid w:val="00116526"/>
    <w:rsid w:val="00116590"/>
    <w:rsid w:val="00117693"/>
    <w:rsid w:val="001176F8"/>
    <w:rsid w:val="001177DF"/>
    <w:rsid w:val="001201D2"/>
    <w:rsid w:val="001206C6"/>
    <w:rsid w:val="00120753"/>
    <w:rsid w:val="001210AF"/>
    <w:rsid w:val="0012168E"/>
    <w:rsid w:val="001218C0"/>
    <w:rsid w:val="0012224E"/>
    <w:rsid w:val="00122A8F"/>
    <w:rsid w:val="00122C94"/>
    <w:rsid w:val="00123631"/>
    <w:rsid w:val="00123EC9"/>
    <w:rsid w:val="00124869"/>
    <w:rsid w:val="00124ABC"/>
    <w:rsid w:val="001250DB"/>
    <w:rsid w:val="0012577A"/>
    <w:rsid w:val="00125BE6"/>
    <w:rsid w:val="00125BED"/>
    <w:rsid w:val="0012614E"/>
    <w:rsid w:val="001266C0"/>
    <w:rsid w:val="00127493"/>
    <w:rsid w:val="001275D8"/>
    <w:rsid w:val="001279E5"/>
    <w:rsid w:val="00130CCF"/>
    <w:rsid w:val="00130E56"/>
    <w:rsid w:val="00130EBC"/>
    <w:rsid w:val="0013133B"/>
    <w:rsid w:val="001313BA"/>
    <w:rsid w:val="0013140D"/>
    <w:rsid w:val="00131CA7"/>
    <w:rsid w:val="00131F1D"/>
    <w:rsid w:val="0013289F"/>
    <w:rsid w:val="001329F4"/>
    <w:rsid w:val="00132C8E"/>
    <w:rsid w:val="0013357D"/>
    <w:rsid w:val="0013367D"/>
    <w:rsid w:val="001351C5"/>
    <w:rsid w:val="00135CEA"/>
    <w:rsid w:val="00136184"/>
    <w:rsid w:val="001365B2"/>
    <w:rsid w:val="0013667C"/>
    <w:rsid w:val="00136FB1"/>
    <w:rsid w:val="001375FD"/>
    <w:rsid w:val="00137627"/>
    <w:rsid w:val="0014042A"/>
    <w:rsid w:val="00140AFA"/>
    <w:rsid w:val="00140EAD"/>
    <w:rsid w:val="0014162A"/>
    <w:rsid w:val="001416E2"/>
    <w:rsid w:val="00142595"/>
    <w:rsid w:val="00142901"/>
    <w:rsid w:val="00142B2F"/>
    <w:rsid w:val="001433C7"/>
    <w:rsid w:val="00143588"/>
    <w:rsid w:val="001435F0"/>
    <w:rsid w:val="001453F9"/>
    <w:rsid w:val="00145815"/>
    <w:rsid w:val="0014590C"/>
    <w:rsid w:val="00145C1C"/>
    <w:rsid w:val="001460A1"/>
    <w:rsid w:val="001463B3"/>
    <w:rsid w:val="00146F0E"/>
    <w:rsid w:val="00147AD2"/>
    <w:rsid w:val="00147B08"/>
    <w:rsid w:val="001504A5"/>
    <w:rsid w:val="001508DB"/>
    <w:rsid w:val="001520B1"/>
    <w:rsid w:val="00152E64"/>
    <w:rsid w:val="00153310"/>
    <w:rsid w:val="00153B6A"/>
    <w:rsid w:val="00153FF0"/>
    <w:rsid w:val="001541C8"/>
    <w:rsid w:val="001541EC"/>
    <w:rsid w:val="001546DB"/>
    <w:rsid w:val="00154CBB"/>
    <w:rsid w:val="001563AC"/>
    <w:rsid w:val="0015658C"/>
    <w:rsid w:val="00156732"/>
    <w:rsid w:val="00156A96"/>
    <w:rsid w:val="001570A3"/>
    <w:rsid w:val="00157401"/>
    <w:rsid w:val="0015781E"/>
    <w:rsid w:val="00157A63"/>
    <w:rsid w:val="00157FCD"/>
    <w:rsid w:val="0016070A"/>
    <w:rsid w:val="00161BBD"/>
    <w:rsid w:val="00162290"/>
    <w:rsid w:val="001624C1"/>
    <w:rsid w:val="0016331C"/>
    <w:rsid w:val="0016372C"/>
    <w:rsid w:val="00163E0A"/>
    <w:rsid w:val="001648F4"/>
    <w:rsid w:val="00164D14"/>
    <w:rsid w:val="00165409"/>
    <w:rsid w:val="00165DEB"/>
    <w:rsid w:val="00165F3E"/>
    <w:rsid w:val="001669FF"/>
    <w:rsid w:val="00166DFC"/>
    <w:rsid w:val="00166EA1"/>
    <w:rsid w:val="00167B84"/>
    <w:rsid w:val="001704AE"/>
    <w:rsid w:val="001712D0"/>
    <w:rsid w:val="001715D7"/>
    <w:rsid w:val="001715FC"/>
    <w:rsid w:val="00171BCC"/>
    <w:rsid w:val="00171FB8"/>
    <w:rsid w:val="00172294"/>
    <w:rsid w:val="001722C1"/>
    <w:rsid w:val="00172BEA"/>
    <w:rsid w:val="00172D94"/>
    <w:rsid w:val="001730B1"/>
    <w:rsid w:val="00173D9E"/>
    <w:rsid w:val="0017403B"/>
    <w:rsid w:val="00174992"/>
    <w:rsid w:val="00174C33"/>
    <w:rsid w:val="00174DDA"/>
    <w:rsid w:val="00175344"/>
    <w:rsid w:val="001766BB"/>
    <w:rsid w:val="0017724E"/>
    <w:rsid w:val="00177BF2"/>
    <w:rsid w:val="00177E0D"/>
    <w:rsid w:val="00177F5B"/>
    <w:rsid w:val="00180260"/>
    <w:rsid w:val="001802F7"/>
    <w:rsid w:val="00180ABE"/>
    <w:rsid w:val="001815C4"/>
    <w:rsid w:val="00181FAE"/>
    <w:rsid w:val="0018249A"/>
    <w:rsid w:val="00182BE8"/>
    <w:rsid w:val="0018338A"/>
    <w:rsid w:val="001837EF"/>
    <w:rsid w:val="001839FD"/>
    <w:rsid w:val="00183BFD"/>
    <w:rsid w:val="00183D84"/>
    <w:rsid w:val="00184601"/>
    <w:rsid w:val="0018503F"/>
    <w:rsid w:val="001853A9"/>
    <w:rsid w:val="001857BA"/>
    <w:rsid w:val="00185ED3"/>
    <w:rsid w:val="00185F1F"/>
    <w:rsid w:val="001863CA"/>
    <w:rsid w:val="0018650E"/>
    <w:rsid w:val="00186886"/>
    <w:rsid w:val="001875E9"/>
    <w:rsid w:val="001878FD"/>
    <w:rsid w:val="001879C4"/>
    <w:rsid w:val="00190BA7"/>
    <w:rsid w:val="00190EA0"/>
    <w:rsid w:val="00190EF5"/>
    <w:rsid w:val="001911BF"/>
    <w:rsid w:val="00191F5A"/>
    <w:rsid w:val="00191FF2"/>
    <w:rsid w:val="00192070"/>
    <w:rsid w:val="001920EE"/>
    <w:rsid w:val="00192655"/>
    <w:rsid w:val="00192BFA"/>
    <w:rsid w:val="00192CA8"/>
    <w:rsid w:val="00193092"/>
    <w:rsid w:val="0019363E"/>
    <w:rsid w:val="00193A2E"/>
    <w:rsid w:val="00193E5A"/>
    <w:rsid w:val="0019538F"/>
    <w:rsid w:val="001958FD"/>
    <w:rsid w:val="00195D50"/>
    <w:rsid w:val="001968BD"/>
    <w:rsid w:val="001A03A3"/>
    <w:rsid w:val="001A1552"/>
    <w:rsid w:val="001A15E8"/>
    <w:rsid w:val="001A167A"/>
    <w:rsid w:val="001A1E55"/>
    <w:rsid w:val="001A24AD"/>
    <w:rsid w:val="001A291F"/>
    <w:rsid w:val="001A2A7C"/>
    <w:rsid w:val="001A3007"/>
    <w:rsid w:val="001A372F"/>
    <w:rsid w:val="001A4169"/>
    <w:rsid w:val="001A51FB"/>
    <w:rsid w:val="001A5400"/>
    <w:rsid w:val="001A5403"/>
    <w:rsid w:val="001A59A9"/>
    <w:rsid w:val="001A5A12"/>
    <w:rsid w:val="001A6155"/>
    <w:rsid w:val="001A6329"/>
    <w:rsid w:val="001A6485"/>
    <w:rsid w:val="001A6F9D"/>
    <w:rsid w:val="001A7965"/>
    <w:rsid w:val="001A79C5"/>
    <w:rsid w:val="001A7A5E"/>
    <w:rsid w:val="001A7B60"/>
    <w:rsid w:val="001A7F22"/>
    <w:rsid w:val="001B0428"/>
    <w:rsid w:val="001B09F1"/>
    <w:rsid w:val="001B0BD1"/>
    <w:rsid w:val="001B0DB3"/>
    <w:rsid w:val="001B173D"/>
    <w:rsid w:val="001B1EBE"/>
    <w:rsid w:val="001B1ED3"/>
    <w:rsid w:val="001B1F63"/>
    <w:rsid w:val="001B1FE7"/>
    <w:rsid w:val="001B2FF1"/>
    <w:rsid w:val="001B446E"/>
    <w:rsid w:val="001B46D3"/>
    <w:rsid w:val="001B4AFD"/>
    <w:rsid w:val="001B4DCD"/>
    <w:rsid w:val="001B518A"/>
    <w:rsid w:val="001B5625"/>
    <w:rsid w:val="001B56BB"/>
    <w:rsid w:val="001B62E0"/>
    <w:rsid w:val="001B7172"/>
    <w:rsid w:val="001B7276"/>
    <w:rsid w:val="001B7C19"/>
    <w:rsid w:val="001B7FC9"/>
    <w:rsid w:val="001C12D6"/>
    <w:rsid w:val="001C14DD"/>
    <w:rsid w:val="001C202A"/>
    <w:rsid w:val="001C213B"/>
    <w:rsid w:val="001C240E"/>
    <w:rsid w:val="001C26B5"/>
    <w:rsid w:val="001C2FC8"/>
    <w:rsid w:val="001C302D"/>
    <w:rsid w:val="001C374E"/>
    <w:rsid w:val="001C44A9"/>
    <w:rsid w:val="001C463D"/>
    <w:rsid w:val="001C4DCA"/>
    <w:rsid w:val="001C4FC9"/>
    <w:rsid w:val="001C52C8"/>
    <w:rsid w:val="001C5CEE"/>
    <w:rsid w:val="001C6231"/>
    <w:rsid w:val="001C6320"/>
    <w:rsid w:val="001C6657"/>
    <w:rsid w:val="001C7477"/>
    <w:rsid w:val="001C794A"/>
    <w:rsid w:val="001D12DE"/>
    <w:rsid w:val="001D14C7"/>
    <w:rsid w:val="001D1D59"/>
    <w:rsid w:val="001D256A"/>
    <w:rsid w:val="001D26A4"/>
    <w:rsid w:val="001D2793"/>
    <w:rsid w:val="001D2B2B"/>
    <w:rsid w:val="001D3142"/>
    <w:rsid w:val="001D3EC3"/>
    <w:rsid w:val="001D3F56"/>
    <w:rsid w:val="001D4643"/>
    <w:rsid w:val="001D46B1"/>
    <w:rsid w:val="001D490E"/>
    <w:rsid w:val="001D4D40"/>
    <w:rsid w:val="001D50D3"/>
    <w:rsid w:val="001D5490"/>
    <w:rsid w:val="001D5B9F"/>
    <w:rsid w:val="001D5D0F"/>
    <w:rsid w:val="001D61D7"/>
    <w:rsid w:val="001D67C0"/>
    <w:rsid w:val="001D6F9E"/>
    <w:rsid w:val="001D774B"/>
    <w:rsid w:val="001D77BB"/>
    <w:rsid w:val="001E0178"/>
    <w:rsid w:val="001E10F9"/>
    <w:rsid w:val="001E201A"/>
    <w:rsid w:val="001E24AE"/>
    <w:rsid w:val="001E34FC"/>
    <w:rsid w:val="001E44BB"/>
    <w:rsid w:val="001E4979"/>
    <w:rsid w:val="001E4A05"/>
    <w:rsid w:val="001E4D1D"/>
    <w:rsid w:val="001E4FEB"/>
    <w:rsid w:val="001E5B28"/>
    <w:rsid w:val="001E6B5D"/>
    <w:rsid w:val="001E7400"/>
    <w:rsid w:val="001E7757"/>
    <w:rsid w:val="001E7984"/>
    <w:rsid w:val="001F1319"/>
    <w:rsid w:val="001F21EC"/>
    <w:rsid w:val="001F2C99"/>
    <w:rsid w:val="001F2F38"/>
    <w:rsid w:val="001F3154"/>
    <w:rsid w:val="001F39D3"/>
    <w:rsid w:val="001F3D3D"/>
    <w:rsid w:val="001F4046"/>
    <w:rsid w:val="001F442F"/>
    <w:rsid w:val="001F52B3"/>
    <w:rsid w:val="001F53BF"/>
    <w:rsid w:val="001F5AAB"/>
    <w:rsid w:val="001F5C7C"/>
    <w:rsid w:val="001F5D5E"/>
    <w:rsid w:val="001F6382"/>
    <w:rsid w:val="001F7EE1"/>
    <w:rsid w:val="0020041B"/>
    <w:rsid w:val="00200489"/>
    <w:rsid w:val="00201855"/>
    <w:rsid w:val="00201948"/>
    <w:rsid w:val="00201E14"/>
    <w:rsid w:val="00202096"/>
    <w:rsid w:val="00204051"/>
    <w:rsid w:val="00205051"/>
    <w:rsid w:val="00205547"/>
    <w:rsid w:val="00205B9E"/>
    <w:rsid w:val="00205FCD"/>
    <w:rsid w:val="002063C2"/>
    <w:rsid w:val="00206510"/>
    <w:rsid w:val="00206A23"/>
    <w:rsid w:val="00206C61"/>
    <w:rsid w:val="00206C7A"/>
    <w:rsid w:val="00207596"/>
    <w:rsid w:val="002075BE"/>
    <w:rsid w:val="00207783"/>
    <w:rsid w:val="00207FEA"/>
    <w:rsid w:val="0021016C"/>
    <w:rsid w:val="0021020E"/>
    <w:rsid w:val="00210F13"/>
    <w:rsid w:val="00210F9A"/>
    <w:rsid w:val="00211145"/>
    <w:rsid w:val="00212CD0"/>
    <w:rsid w:val="0021328A"/>
    <w:rsid w:val="0021335E"/>
    <w:rsid w:val="00213669"/>
    <w:rsid w:val="0021381F"/>
    <w:rsid w:val="0021404E"/>
    <w:rsid w:val="0021489B"/>
    <w:rsid w:val="00215B14"/>
    <w:rsid w:val="00215FDB"/>
    <w:rsid w:val="00217CCE"/>
    <w:rsid w:val="00217D3C"/>
    <w:rsid w:val="00217E4C"/>
    <w:rsid w:val="00217FCB"/>
    <w:rsid w:val="002206B5"/>
    <w:rsid w:val="00221752"/>
    <w:rsid w:val="0022189A"/>
    <w:rsid w:val="00221A7D"/>
    <w:rsid w:val="00221E59"/>
    <w:rsid w:val="002222E6"/>
    <w:rsid w:val="00222403"/>
    <w:rsid w:val="00222A22"/>
    <w:rsid w:val="002237FA"/>
    <w:rsid w:val="00223ECD"/>
    <w:rsid w:val="00223FCC"/>
    <w:rsid w:val="00224D1C"/>
    <w:rsid w:val="00224FF7"/>
    <w:rsid w:val="00225404"/>
    <w:rsid w:val="00225665"/>
    <w:rsid w:val="002260A3"/>
    <w:rsid w:val="00226343"/>
    <w:rsid w:val="002266DD"/>
    <w:rsid w:val="00226AEA"/>
    <w:rsid w:val="00226C8A"/>
    <w:rsid w:val="00227EE1"/>
    <w:rsid w:val="00227F6B"/>
    <w:rsid w:val="002302BD"/>
    <w:rsid w:val="00230CC8"/>
    <w:rsid w:val="00231181"/>
    <w:rsid w:val="002318E0"/>
    <w:rsid w:val="00233133"/>
    <w:rsid w:val="0023379F"/>
    <w:rsid w:val="00234744"/>
    <w:rsid w:val="00234963"/>
    <w:rsid w:val="002351BD"/>
    <w:rsid w:val="00235511"/>
    <w:rsid w:val="00235750"/>
    <w:rsid w:val="00235F9C"/>
    <w:rsid w:val="00236AA8"/>
    <w:rsid w:val="00237CAA"/>
    <w:rsid w:val="00240AB4"/>
    <w:rsid w:val="00240CA3"/>
    <w:rsid w:val="0024169C"/>
    <w:rsid w:val="00241EFF"/>
    <w:rsid w:val="00242372"/>
    <w:rsid w:val="00242658"/>
    <w:rsid w:val="002427D4"/>
    <w:rsid w:val="0024293E"/>
    <w:rsid w:val="00242CF1"/>
    <w:rsid w:val="002437E7"/>
    <w:rsid w:val="00243D68"/>
    <w:rsid w:val="00244159"/>
    <w:rsid w:val="0024505E"/>
    <w:rsid w:val="002453C1"/>
    <w:rsid w:val="00245869"/>
    <w:rsid w:val="002459FD"/>
    <w:rsid w:val="00247BE0"/>
    <w:rsid w:val="00247EA8"/>
    <w:rsid w:val="00247FB3"/>
    <w:rsid w:val="00250B2A"/>
    <w:rsid w:val="00250C0A"/>
    <w:rsid w:val="00250D6B"/>
    <w:rsid w:val="002512A1"/>
    <w:rsid w:val="002519B1"/>
    <w:rsid w:val="00251D40"/>
    <w:rsid w:val="00252A01"/>
    <w:rsid w:val="00252F32"/>
    <w:rsid w:val="002537DA"/>
    <w:rsid w:val="002541A2"/>
    <w:rsid w:val="002542B0"/>
    <w:rsid w:val="00254D62"/>
    <w:rsid w:val="00254DB6"/>
    <w:rsid w:val="0025510C"/>
    <w:rsid w:val="00255489"/>
    <w:rsid w:val="00255959"/>
    <w:rsid w:val="00255E4B"/>
    <w:rsid w:val="00257B12"/>
    <w:rsid w:val="00257EA5"/>
    <w:rsid w:val="00260000"/>
    <w:rsid w:val="00261B01"/>
    <w:rsid w:val="00262102"/>
    <w:rsid w:val="002625E9"/>
    <w:rsid w:val="00262BA7"/>
    <w:rsid w:val="00263AB9"/>
    <w:rsid w:val="002647BD"/>
    <w:rsid w:val="002647F2"/>
    <w:rsid w:val="00264D05"/>
    <w:rsid w:val="00265372"/>
    <w:rsid w:val="002657AE"/>
    <w:rsid w:val="00265990"/>
    <w:rsid w:val="00266028"/>
    <w:rsid w:val="00266631"/>
    <w:rsid w:val="002666D1"/>
    <w:rsid w:val="00266E12"/>
    <w:rsid w:val="002674C7"/>
    <w:rsid w:val="002678C4"/>
    <w:rsid w:val="00267B44"/>
    <w:rsid w:val="00267C7B"/>
    <w:rsid w:val="002702B4"/>
    <w:rsid w:val="00270F60"/>
    <w:rsid w:val="00271F9F"/>
    <w:rsid w:val="00272475"/>
    <w:rsid w:val="002729F3"/>
    <w:rsid w:val="00273A5E"/>
    <w:rsid w:val="00273EC9"/>
    <w:rsid w:val="00273F62"/>
    <w:rsid w:val="002747A5"/>
    <w:rsid w:val="002747DB"/>
    <w:rsid w:val="0027639E"/>
    <w:rsid w:val="00276640"/>
    <w:rsid w:val="00276D4F"/>
    <w:rsid w:val="0027705F"/>
    <w:rsid w:val="00277179"/>
    <w:rsid w:val="00280399"/>
    <w:rsid w:val="002805D4"/>
    <w:rsid w:val="00281257"/>
    <w:rsid w:val="00281B31"/>
    <w:rsid w:val="0028394D"/>
    <w:rsid w:val="002839ED"/>
    <w:rsid w:val="00283BE0"/>
    <w:rsid w:val="0028469B"/>
    <w:rsid w:val="00284D0C"/>
    <w:rsid w:val="00285282"/>
    <w:rsid w:val="00286415"/>
    <w:rsid w:val="00286DF5"/>
    <w:rsid w:val="002873B4"/>
    <w:rsid w:val="00287436"/>
    <w:rsid w:val="00287585"/>
    <w:rsid w:val="0028773F"/>
    <w:rsid w:val="00287B31"/>
    <w:rsid w:val="00287E23"/>
    <w:rsid w:val="00287E2A"/>
    <w:rsid w:val="002908F9"/>
    <w:rsid w:val="00292B5B"/>
    <w:rsid w:val="002931F5"/>
    <w:rsid w:val="00293ECB"/>
    <w:rsid w:val="0029451A"/>
    <w:rsid w:val="00294632"/>
    <w:rsid w:val="00294C58"/>
    <w:rsid w:val="00295C43"/>
    <w:rsid w:val="00295F74"/>
    <w:rsid w:val="0029607A"/>
    <w:rsid w:val="0029625D"/>
    <w:rsid w:val="002962FA"/>
    <w:rsid w:val="0029641E"/>
    <w:rsid w:val="00296566"/>
    <w:rsid w:val="002965A7"/>
    <w:rsid w:val="00296903"/>
    <w:rsid w:val="00297703"/>
    <w:rsid w:val="00297A29"/>
    <w:rsid w:val="00297B6D"/>
    <w:rsid w:val="002A0369"/>
    <w:rsid w:val="002A0618"/>
    <w:rsid w:val="002A0CC1"/>
    <w:rsid w:val="002A11CF"/>
    <w:rsid w:val="002A196B"/>
    <w:rsid w:val="002A198E"/>
    <w:rsid w:val="002A1E05"/>
    <w:rsid w:val="002A2AB0"/>
    <w:rsid w:val="002A2E53"/>
    <w:rsid w:val="002A2EF1"/>
    <w:rsid w:val="002A32FA"/>
    <w:rsid w:val="002A3513"/>
    <w:rsid w:val="002A36F2"/>
    <w:rsid w:val="002A40F6"/>
    <w:rsid w:val="002A4368"/>
    <w:rsid w:val="002A49BD"/>
    <w:rsid w:val="002A529B"/>
    <w:rsid w:val="002A53F3"/>
    <w:rsid w:val="002A54C8"/>
    <w:rsid w:val="002A5C5E"/>
    <w:rsid w:val="002A61A6"/>
    <w:rsid w:val="002A66F0"/>
    <w:rsid w:val="002A776C"/>
    <w:rsid w:val="002A7B03"/>
    <w:rsid w:val="002B01E4"/>
    <w:rsid w:val="002B1B30"/>
    <w:rsid w:val="002B1FE9"/>
    <w:rsid w:val="002B248B"/>
    <w:rsid w:val="002B2B54"/>
    <w:rsid w:val="002B2D34"/>
    <w:rsid w:val="002B33E5"/>
    <w:rsid w:val="002B35F0"/>
    <w:rsid w:val="002B3B3B"/>
    <w:rsid w:val="002B3DAA"/>
    <w:rsid w:val="002B4165"/>
    <w:rsid w:val="002B5604"/>
    <w:rsid w:val="002B581A"/>
    <w:rsid w:val="002B60E4"/>
    <w:rsid w:val="002B6C92"/>
    <w:rsid w:val="002B79B9"/>
    <w:rsid w:val="002B7CC1"/>
    <w:rsid w:val="002C0161"/>
    <w:rsid w:val="002C0162"/>
    <w:rsid w:val="002C07E7"/>
    <w:rsid w:val="002C1655"/>
    <w:rsid w:val="002C223F"/>
    <w:rsid w:val="002C2419"/>
    <w:rsid w:val="002C2713"/>
    <w:rsid w:val="002C28C8"/>
    <w:rsid w:val="002C293C"/>
    <w:rsid w:val="002C2DDC"/>
    <w:rsid w:val="002C3044"/>
    <w:rsid w:val="002C3AD7"/>
    <w:rsid w:val="002C3CBF"/>
    <w:rsid w:val="002C4073"/>
    <w:rsid w:val="002C42DE"/>
    <w:rsid w:val="002C4584"/>
    <w:rsid w:val="002C45BA"/>
    <w:rsid w:val="002C53F5"/>
    <w:rsid w:val="002C568F"/>
    <w:rsid w:val="002C62F9"/>
    <w:rsid w:val="002C6B9D"/>
    <w:rsid w:val="002C6E67"/>
    <w:rsid w:val="002C7872"/>
    <w:rsid w:val="002C7A9B"/>
    <w:rsid w:val="002C7C76"/>
    <w:rsid w:val="002C7E9D"/>
    <w:rsid w:val="002D03CC"/>
    <w:rsid w:val="002D03EB"/>
    <w:rsid w:val="002D080E"/>
    <w:rsid w:val="002D0A42"/>
    <w:rsid w:val="002D0BF7"/>
    <w:rsid w:val="002D10BF"/>
    <w:rsid w:val="002D10F7"/>
    <w:rsid w:val="002D181E"/>
    <w:rsid w:val="002D197D"/>
    <w:rsid w:val="002D1D05"/>
    <w:rsid w:val="002D1EBF"/>
    <w:rsid w:val="002D2BEB"/>
    <w:rsid w:val="002D2EB4"/>
    <w:rsid w:val="002D3343"/>
    <w:rsid w:val="002D3568"/>
    <w:rsid w:val="002D3657"/>
    <w:rsid w:val="002D3761"/>
    <w:rsid w:val="002D56CC"/>
    <w:rsid w:val="002D633C"/>
    <w:rsid w:val="002D6745"/>
    <w:rsid w:val="002D6E7D"/>
    <w:rsid w:val="002D6F3B"/>
    <w:rsid w:val="002D7322"/>
    <w:rsid w:val="002D74CC"/>
    <w:rsid w:val="002E002D"/>
    <w:rsid w:val="002E0AD2"/>
    <w:rsid w:val="002E1C14"/>
    <w:rsid w:val="002E285F"/>
    <w:rsid w:val="002E317B"/>
    <w:rsid w:val="002E3305"/>
    <w:rsid w:val="002E345B"/>
    <w:rsid w:val="002E36A2"/>
    <w:rsid w:val="002E3D87"/>
    <w:rsid w:val="002E4425"/>
    <w:rsid w:val="002E476F"/>
    <w:rsid w:val="002E4C49"/>
    <w:rsid w:val="002E4EE4"/>
    <w:rsid w:val="002E5555"/>
    <w:rsid w:val="002E5945"/>
    <w:rsid w:val="002E6087"/>
    <w:rsid w:val="002E61C7"/>
    <w:rsid w:val="002E6D5A"/>
    <w:rsid w:val="002E6E19"/>
    <w:rsid w:val="002E731F"/>
    <w:rsid w:val="002F01C5"/>
    <w:rsid w:val="002F113A"/>
    <w:rsid w:val="002F1F15"/>
    <w:rsid w:val="002F20E5"/>
    <w:rsid w:val="002F3852"/>
    <w:rsid w:val="002F3A69"/>
    <w:rsid w:val="002F445A"/>
    <w:rsid w:val="002F46C8"/>
    <w:rsid w:val="002F4BF2"/>
    <w:rsid w:val="002F510E"/>
    <w:rsid w:val="002F546F"/>
    <w:rsid w:val="002F5E92"/>
    <w:rsid w:val="002F6C4A"/>
    <w:rsid w:val="002F6E02"/>
    <w:rsid w:val="002F73B4"/>
    <w:rsid w:val="002F7573"/>
    <w:rsid w:val="002F7C63"/>
    <w:rsid w:val="0030003C"/>
    <w:rsid w:val="003007E0"/>
    <w:rsid w:val="00300949"/>
    <w:rsid w:val="00300F1C"/>
    <w:rsid w:val="0030105F"/>
    <w:rsid w:val="00301266"/>
    <w:rsid w:val="003013F0"/>
    <w:rsid w:val="00301AEC"/>
    <w:rsid w:val="00301F27"/>
    <w:rsid w:val="00302787"/>
    <w:rsid w:val="00302D3D"/>
    <w:rsid w:val="0030351F"/>
    <w:rsid w:val="00303F25"/>
    <w:rsid w:val="00304726"/>
    <w:rsid w:val="003047B1"/>
    <w:rsid w:val="003049D1"/>
    <w:rsid w:val="00304BFC"/>
    <w:rsid w:val="0030550F"/>
    <w:rsid w:val="00305CEF"/>
    <w:rsid w:val="0030631F"/>
    <w:rsid w:val="003063BC"/>
    <w:rsid w:val="00307597"/>
    <w:rsid w:val="00310611"/>
    <w:rsid w:val="00310919"/>
    <w:rsid w:val="00310A1A"/>
    <w:rsid w:val="00310DA1"/>
    <w:rsid w:val="00312232"/>
    <w:rsid w:val="003128A5"/>
    <w:rsid w:val="00312941"/>
    <w:rsid w:val="00312966"/>
    <w:rsid w:val="00313665"/>
    <w:rsid w:val="00314084"/>
    <w:rsid w:val="00314B6F"/>
    <w:rsid w:val="00314D15"/>
    <w:rsid w:val="00316219"/>
    <w:rsid w:val="00316637"/>
    <w:rsid w:val="003171F3"/>
    <w:rsid w:val="003174AE"/>
    <w:rsid w:val="00317745"/>
    <w:rsid w:val="00317B69"/>
    <w:rsid w:val="0032044A"/>
    <w:rsid w:val="003212CE"/>
    <w:rsid w:val="003226B4"/>
    <w:rsid w:val="00323724"/>
    <w:rsid w:val="00324095"/>
    <w:rsid w:val="0032451C"/>
    <w:rsid w:val="00324E07"/>
    <w:rsid w:val="00324E50"/>
    <w:rsid w:val="00324EBB"/>
    <w:rsid w:val="003250E9"/>
    <w:rsid w:val="00326872"/>
    <w:rsid w:val="00327043"/>
    <w:rsid w:val="00327174"/>
    <w:rsid w:val="003277D8"/>
    <w:rsid w:val="00331686"/>
    <w:rsid w:val="0033199A"/>
    <w:rsid w:val="00332E8F"/>
    <w:rsid w:val="00332FC9"/>
    <w:rsid w:val="003335F2"/>
    <w:rsid w:val="003336D2"/>
    <w:rsid w:val="00333AED"/>
    <w:rsid w:val="00333BFF"/>
    <w:rsid w:val="00333CDB"/>
    <w:rsid w:val="00333E25"/>
    <w:rsid w:val="003352CF"/>
    <w:rsid w:val="00335372"/>
    <w:rsid w:val="003354D3"/>
    <w:rsid w:val="0033584E"/>
    <w:rsid w:val="00335BA6"/>
    <w:rsid w:val="0033675B"/>
    <w:rsid w:val="003368D1"/>
    <w:rsid w:val="00336A28"/>
    <w:rsid w:val="00336EA4"/>
    <w:rsid w:val="00337CC4"/>
    <w:rsid w:val="00340E66"/>
    <w:rsid w:val="00341030"/>
    <w:rsid w:val="0034150F"/>
    <w:rsid w:val="003432BA"/>
    <w:rsid w:val="0034398E"/>
    <w:rsid w:val="00343EF9"/>
    <w:rsid w:val="00343FBF"/>
    <w:rsid w:val="00344875"/>
    <w:rsid w:val="00344BD2"/>
    <w:rsid w:val="0034582E"/>
    <w:rsid w:val="00345A00"/>
    <w:rsid w:val="00345B17"/>
    <w:rsid w:val="00345D0E"/>
    <w:rsid w:val="00345F90"/>
    <w:rsid w:val="00346035"/>
    <w:rsid w:val="00346135"/>
    <w:rsid w:val="003468B4"/>
    <w:rsid w:val="003473EB"/>
    <w:rsid w:val="00347541"/>
    <w:rsid w:val="00352240"/>
    <w:rsid w:val="0035246E"/>
    <w:rsid w:val="0035281A"/>
    <w:rsid w:val="00353B61"/>
    <w:rsid w:val="00354B7A"/>
    <w:rsid w:val="00354DED"/>
    <w:rsid w:val="0035538C"/>
    <w:rsid w:val="00355EAF"/>
    <w:rsid w:val="00356A55"/>
    <w:rsid w:val="00356AE7"/>
    <w:rsid w:val="003577AE"/>
    <w:rsid w:val="0036047E"/>
    <w:rsid w:val="00360630"/>
    <w:rsid w:val="003616CA"/>
    <w:rsid w:val="0036228A"/>
    <w:rsid w:val="00362482"/>
    <w:rsid w:val="00362A46"/>
    <w:rsid w:val="0036445A"/>
    <w:rsid w:val="0036521B"/>
    <w:rsid w:val="00365576"/>
    <w:rsid w:val="00365C76"/>
    <w:rsid w:val="003662F4"/>
    <w:rsid w:val="003663BF"/>
    <w:rsid w:val="003664B9"/>
    <w:rsid w:val="00366513"/>
    <w:rsid w:val="00366C7D"/>
    <w:rsid w:val="00366CB8"/>
    <w:rsid w:val="0036707D"/>
    <w:rsid w:val="00367F7A"/>
    <w:rsid w:val="00370229"/>
    <w:rsid w:val="00370294"/>
    <w:rsid w:val="00370D7E"/>
    <w:rsid w:val="00371220"/>
    <w:rsid w:val="003714A2"/>
    <w:rsid w:val="0037185C"/>
    <w:rsid w:val="00371DED"/>
    <w:rsid w:val="003720DC"/>
    <w:rsid w:val="0037303C"/>
    <w:rsid w:val="00373559"/>
    <w:rsid w:val="00373A21"/>
    <w:rsid w:val="00374B2D"/>
    <w:rsid w:val="00374FE2"/>
    <w:rsid w:val="00375034"/>
    <w:rsid w:val="00375161"/>
    <w:rsid w:val="0037575F"/>
    <w:rsid w:val="00375BC5"/>
    <w:rsid w:val="00375E90"/>
    <w:rsid w:val="00376AEA"/>
    <w:rsid w:val="003774CF"/>
    <w:rsid w:val="00380666"/>
    <w:rsid w:val="003808AF"/>
    <w:rsid w:val="00380C62"/>
    <w:rsid w:val="00380DAE"/>
    <w:rsid w:val="00381A85"/>
    <w:rsid w:val="00382D5A"/>
    <w:rsid w:val="00382FEE"/>
    <w:rsid w:val="00383051"/>
    <w:rsid w:val="0038326C"/>
    <w:rsid w:val="00383720"/>
    <w:rsid w:val="00383888"/>
    <w:rsid w:val="00383D9A"/>
    <w:rsid w:val="00385558"/>
    <w:rsid w:val="00385563"/>
    <w:rsid w:val="003859BD"/>
    <w:rsid w:val="00385C19"/>
    <w:rsid w:val="0038675A"/>
    <w:rsid w:val="00386E24"/>
    <w:rsid w:val="00390B67"/>
    <w:rsid w:val="003912A1"/>
    <w:rsid w:val="00391C1B"/>
    <w:rsid w:val="00392916"/>
    <w:rsid w:val="00392A94"/>
    <w:rsid w:val="00392EDB"/>
    <w:rsid w:val="003940AF"/>
    <w:rsid w:val="00394DD3"/>
    <w:rsid w:val="00394F4C"/>
    <w:rsid w:val="003955B0"/>
    <w:rsid w:val="003957D2"/>
    <w:rsid w:val="00396238"/>
    <w:rsid w:val="0039655B"/>
    <w:rsid w:val="00396704"/>
    <w:rsid w:val="0039756D"/>
    <w:rsid w:val="00397A43"/>
    <w:rsid w:val="00397D67"/>
    <w:rsid w:val="003A0187"/>
    <w:rsid w:val="003A0520"/>
    <w:rsid w:val="003A08E3"/>
    <w:rsid w:val="003A1FBF"/>
    <w:rsid w:val="003A28AC"/>
    <w:rsid w:val="003A3084"/>
    <w:rsid w:val="003A404E"/>
    <w:rsid w:val="003A416D"/>
    <w:rsid w:val="003A455F"/>
    <w:rsid w:val="003A494F"/>
    <w:rsid w:val="003A4D2F"/>
    <w:rsid w:val="003A5F2E"/>
    <w:rsid w:val="003A612A"/>
    <w:rsid w:val="003A6C7B"/>
    <w:rsid w:val="003A6EC3"/>
    <w:rsid w:val="003A7116"/>
    <w:rsid w:val="003B00F2"/>
    <w:rsid w:val="003B0254"/>
    <w:rsid w:val="003B041D"/>
    <w:rsid w:val="003B0430"/>
    <w:rsid w:val="003B0BEC"/>
    <w:rsid w:val="003B0EE2"/>
    <w:rsid w:val="003B161D"/>
    <w:rsid w:val="003B17AC"/>
    <w:rsid w:val="003B1A55"/>
    <w:rsid w:val="003B23C0"/>
    <w:rsid w:val="003B26A8"/>
    <w:rsid w:val="003B27AE"/>
    <w:rsid w:val="003B31A1"/>
    <w:rsid w:val="003B3266"/>
    <w:rsid w:val="003B3850"/>
    <w:rsid w:val="003B4989"/>
    <w:rsid w:val="003B54D8"/>
    <w:rsid w:val="003B5A89"/>
    <w:rsid w:val="003B64F2"/>
    <w:rsid w:val="003B6749"/>
    <w:rsid w:val="003B70A6"/>
    <w:rsid w:val="003B7A04"/>
    <w:rsid w:val="003B7FC0"/>
    <w:rsid w:val="003C0367"/>
    <w:rsid w:val="003C0A95"/>
    <w:rsid w:val="003C1677"/>
    <w:rsid w:val="003C1B82"/>
    <w:rsid w:val="003C1BF7"/>
    <w:rsid w:val="003C264E"/>
    <w:rsid w:val="003C2C26"/>
    <w:rsid w:val="003C386C"/>
    <w:rsid w:val="003C3A2D"/>
    <w:rsid w:val="003C3CA7"/>
    <w:rsid w:val="003C5401"/>
    <w:rsid w:val="003C54CE"/>
    <w:rsid w:val="003C564D"/>
    <w:rsid w:val="003C5C24"/>
    <w:rsid w:val="003C7A99"/>
    <w:rsid w:val="003C7F51"/>
    <w:rsid w:val="003C7F54"/>
    <w:rsid w:val="003D0866"/>
    <w:rsid w:val="003D1C98"/>
    <w:rsid w:val="003D29C3"/>
    <w:rsid w:val="003D3081"/>
    <w:rsid w:val="003D3668"/>
    <w:rsid w:val="003D3BE7"/>
    <w:rsid w:val="003D3DAE"/>
    <w:rsid w:val="003D4DC9"/>
    <w:rsid w:val="003D597C"/>
    <w:rsid w:val="003D6E69"/>
    <w:rsid w:val="003D7F01"/>
    <w:rsid w:val="003E0448"/>
    <w:rsid w:val="003E08AC"/>
    <w:rsid w:val="003E0A0A"/>
    <w:rsid w:val="003E0FB6"/>
    <w:rsid w:val="003E1A2B"/>
    <w:rsid w:val="003E1AC0"/>
    <w:rsid w:val="003E1EFE"/>
    <w:rsid w:val="003E21C7"/>
    <w:rsid w:val="003E3BDE"/>
    <w:rsid w:val="003E4484"/>
    <w:rsid w:val="003E4CC7"/>
    <w:rsid w:val="003E5830"/>
    <w:rsid w:val="003E5D3C"/>
    <w:rsid w:val="003E60D8"/>
    <w:rsid w:val="003E635D"/>
    <w:rsid w:val="003E6476"/>
    <w:rsid w:val="003E7474"/>
    <w:rsid w:val="003E7515"/>
    <w:rsid w:val="003F09C4"/>
    <w:rsid w:val="003F0C81"/>
    <w:rsid w:val="003F109F"/>
    <w:rsid w:val="003F14A2"/>
    <w:rsid w:val="003F2338"/>
    <w:rsid w:val="003F23E6"/>
    <w:rsid w:val="003F2A24"/>
    <w:rsid w:val="003F2C81"/>
    <w:rsid w:val="003F2E52"/>
    <w:rsid w:val="003F3421"/>
    <w:rsid w:val="003F355F"/>
    <w:rsid w:val="003F3580"/>
    <w:rsid w:val="003F35D4"/>
    <w:rsid w:val="003F3601"/>
    <w:rsid w:val="003F3A96"/>
    <w:rsid w:val="003F4BF5"/>
    <w:rsid w:val="003F5964"/>
    <w:rsid w:val="003F6817"/>
    <w:rsid w:val="003F6AF8"/>
    <w:rsid w:val="003F76D9"/>
    <w:rsid w:val="003F7C33"/>
    <w:rsid w:val="00400664"/>
    <w:rsid w:val="00400A42"/>
    <w:rsid w:val="00401028"/>
    <w:rsid w:val="00401422"/>
    <w:rsid w:val="00401752"/>
    <w:rsid w:val="00401771"/>
    <w:rsid w:val="00401ADA"/>
    <w:rsid w:val="00402EC2"/>
    <w:rsid w:val="00403D4B"/>
    <w:rsid w:val="00403D4F"/>
    <w:rsid w:val="004045EB"/>
    <w:rsid w:val="00404C16"/>
    <w:rsid w:val="00404DD2"/>
    <w:rsid w:val="00404E90"/>
    <w:rsid w:val="00405402"/>
    <w:rsid w:val="004054FA"/>
    <w:rsid w:val="004056F3"/>
    <w:rsid w:val="0040595C"/>
    <w:rsid w:val="0040679B"/>
    <w:rsid w:val="00406A98"/>
    <w:rsid w:val="00406FDA"/>
    <w:rsid w:val="0040781E"/>
    <w:rsid w:val="00410024"/>
    <w:rsid w:val="004103B5"/>
    <w:rsid w:val="004106BE"/>
    <w:rsid w:val="0041104C"/>
    <w:rsid w:val="004115C6"/>
    <w:rsid w:val="0041169C"/>
    <w:rsid w:val="0041182F"/>
    <w:rsid w:val="00411EC9"/>
    <w:rsid w:val="004122C6"/>
    <w:rsid w:val="004126F6"/>
    <w:rsid w:val="00412905"/>
    <w:rsid w:val="00412AD1"/>
    <w:rsid w:val="00412C73"/>
    <w:rsid w:val="00412E6B"/>
    <w:rsid w:val="00412EBB"/>
    <w:rsid w:val="0041319D"/>
    <w:rsid w:val="00413AA2"/>
    <w:rsid w:val="00413ADE"/>
    <w:rsid w:val="00413D4F"/>
    <w:rsid w:val="004143FE"/>
    <w:rsid w:val="00414BE6"/>
    <w:rsid w:val="00414E59"/>
    <w:rsid w:val="00414EB6"/>
    <w:rsid w:val="00414EF8"/>
    <w:rsid w:val="00415017"/>
    <w:rsid w:val="00415D4D"/>
    <w:rsid w:val="00415FEB"/>
    <w:rsid w:val="004164F2"/>
    <w:rsid w:val="0041689A"/>
    <w:rsid w:val="00416DF7"/>
    <w:rsid w:val="00416F67"/>
    <w:rsid w:val="00420376"/>
    <w:rsid w:val="004218B9"/>
    <w:rsid w:val="00421DDB"/>
    <w:rsid w:val="0042216E"/>
    <w:rsid w:val="00422D65"/>
    <w:rsid w:val="00422EC5"/>
    <w:rsid w:val="004232EC"/>
    <w:rsid w:val="004233AC"/>
    <w:rsid w:val="00423603"/>
    <w:rsid w:val="004236AD"/>
    <w:rsid w:val="004241EF"/>
    <w:rsid w:val="00424E6B"/>
    <w:rsid w:val="004250BE"/>
    <w:rsid w:val="004258EA"/>
    <w:rsid w:val="004271E3"/>
    <w:rsid w:val="004275AC"/>
    <w:rsid w:val="00427BD4"/>
    <w:rsid w:val="00427C6A"/>
    <w:rsid w:val="00430616"/>
    <w:rsid w:val="00430E07"/>
    <w:rsid w:val="00430ECE"/>
    <w:rsid w:val="00431770"/>
    <w:rsid w:val="00431B86"/>
    <w:rsid w:val="00432086"/>
    <w:rsid w:val="0043271F"/>
    <w:rsid w:val="00432FBB"/>
    <w:rsid w:val="0043324B"/>
    <w:rsid w:val="004332EF"/>
    <w:rsid w:val="0043331C"/>
    <w:rsid w:val="004335AC"/>
    <w:rsid w:val="00433DDB"/>
    <w:rsid w:val="004345BE"/>
    <w:rsid w:val="004345F9"/>
    <w:rsid w:val="00435D05"/>
    <w:rsid w:val="00436629"/>
    <w:rsid w:val="00436AA7"/>
    <w:rsid w:val="00436E05"/>
    <w:rsid w:val="00437DA3"/>
    <w:rsid w:val="00437DAE"/>
    <w:rsid w:val="004401C2"/>
    <w:rsid w:val="004417C8"/>
    <w:rsid w:val="00443416"/>
    <w:rsid w:val="004438FD"/>
    <w:rsid w:val="00443A39"/>
    <w:rsid w:val="00443B86"/>
    <w:rsid w:val="00443C68"/>
    <w:rsid w:val="004441BA"/>
    <w:rsid w:val="004456A5"/>
    <w:rsid w:val="0044649D"/>
    <w:rsid w:val="00446E2B"/>
    <w:rsid w:val="00446E7D"/>
    <w:rsid w:val="0044707A"/>
    <w:rsid w:val="00447610"/>
    <w:rsid w:val="00450344"/>
    <w:rsid w:val="00451A69"/>
    <w:rsid w:val="00451CBD"/>
    <w:rsid w:val="004532F3"/>
    <w:rsid w:val="004548ED"/>
    <w:rsid w:val="00454A36"/>
    <w:rsid w:val="00454A4D"/>
    <w:rsid w:val="00454C0E"/>
    <w:rsid w:val="004558AC"/>
    <w:rsid w:val="00455961"/>
    <w:rsid w:val="00455ABC"/>
    <w:rsid w:val="00455E5E"/>
    <w:rsid w:val="0045614F"/>
    <w:rsid w:val="00456442"/>
    <w:rsid w:val="00457241"/>
    <w:rsid w:val="004577CB"/>
    <w:rsid w:val="0045788E"/>
    <w:rsid w:val="004604A7"/>
    <w:rsid w:val="00460752"/>
    <w:rsid w:val="00461293"/>
    <w:rsid w:val="004618FD"/>
    <w:rsid w:val="0046249C"/>
    <w:rsid w:val="00462C8B"/>
    <w:rsid w:val="004630AB"/>
    <w:rsid w:val="00463C63"/>
    <w:rsid w:val="00463CA5"/>
    <w:rsid w:val="00464034"/>
    <w:rsid w:val="00464B0F"/>
    <w:rsid w:val="00464B1C"/>
    <w:rsid w:val="00465AEA"/>
    <w:rsid w:val="004661E0"/>
    <w:rsid w:val="00466333"/>
    <w:rsid w:val="00466F97"/>
    <w:rsid w:val="004678D9"/>
    <w:rsid w:val="00467F19"/>
    <w:rsid w:val="00470516"/>
    <w:rsid w:val="00470F90"/>
    <w:rsid w:val="00472275"/>
    <w:rsid w:val="00473418"/>
    <w:rsid w:val="004737F8"/>
    <w:rsid w:val="00473CFD"/>
    <w:rsid w:val="00473EFA"/>
    <w:rsid w:val="00473F1D"/>
    <w:rsid w:val="004744CB"/>
    <w:rsid w:val="004750B8"/>
    <w:rsid w:val="004750F1"/>
    <w:rsid w:val="004751E1"/>
    <w:rsid w:val="004769C4"/>
    <w:rsid w:val="00476A1B"/>
    <w:rsid w:val="00476DC3"/>
    <w:rsid w:val="00477216"/>
    <w:rsid w:val="00477F30"/>
    <w:rsid w:val="00480541"/>
    <w:rsid w:val="00480FDD"/>
    <w:rsid w:val="004811AD"/>
    <w:rsid w:val="0048131E"/>
    <w:rsid w:val="00481679"/>
    <w:rsid w:val="00482262"/>
    <w:rsid w:val="00483F91"/>
    <w:rsid w:val="004846E2"/>
    <w:rsid w:val="00485881"/>
    <w:rsid w:val="00485A65"/>
    <w:rsid w:val="00486523"/>
    <w:rsid w:val="00486872"/>
    <w:rsid w:val="00486C7A"/>
    <w:rsid w:val="0048778D"/>
    <w:rsid w:val="00487C8F"/>
    <w:rsid w:val="004907D2"/>
    <w:rsid w:val="00490EB8"/>
    <w:rsid w:val="00491444"/>
    <w:rsid w:val="00491840"/>
    <w:rsid w:val="00491947"/>
    <w:rsid w:val="00491F28"/>
    <w:rsid w:val="00492109"/>
    <w:rsid w:val="004922AB"/>
    <w:rsid w:val="004922B1"/>
    <w:rsid w:val="00492A5E"/>
    <w:rsid w:val="00493260"/>
    <w:rsid w:val="004936C9"/>
    <w:rsid w:val="004938D5"/>
    <w:rsid w:val="00493A73"/>
    <w:rsid w:val="00493C64"/>
    <w:rsid w:val="00493F70"/>
    <w:rsid w:val="0049484F"/>
    <w:rsid w:val="00495875"/>
    <w:rsid w:val="00495C6A"/>
    <w:rsid w:val="00495FD1"/>
    <w:rsid w:val="00496667"/>
    <w:rsid w:val="004969FC"/>
    <w:rsid w:val="00496F67"/>
    <w:rsid w:val="00496FAA"/>
    <w:rsid w:val="00497156"/>
    <w:rsid w:val="004977D6"/>
    <w:rsid w:val="004A0602"/>
    <w:rsid w:val="004A1039"/>
    <w:rsid w:val="004A138E"/>
    <w:rsid w:val="004A1610"/>
    <w:rsid w:val="004A1C86"/>
    <w:rsid w:val="004A1F71"/>
    <w:rsid w:val="004A23C2"/>
    <w:rsid w:val="004A2DAB"/>
    <w:rsid w:val="004A4051"/>
    <w:rsid w:val="004A4406"/>
    <w:rsid w:val="004A457D"/>
    <w:rsid w:val="004A4A29"/>
    <w:rsid w:val="004A4C59"/>
    <w:rsid w:val="004A56AE"/>
    <w:rsid w:val="004A6187"/>
    <w:rsid w:val="004A6E52"/>
    <w:rsid w:val="004A7354"/>
    <w:rsid w:val="004A7CEE"/>
    <w:rsid w:val="004A7EB2"/>
    <w:rsid w:val="004B04EA"/>
    <w:rsid w:val="004B084B"/>
    <w:rsid w:val="004B0DCD"/>
    <w:rsid w:val="004B236D"/>
    <w:rsid w:val="004B24C4"/>
    <w:rsid w:val="004B31DC"/>
    <w:rsid w:val="004B3542"/>
    <w:rsid w:val="004B37F0"/>
    <w:rsid w:val="004B3A1A"/>
    <w:rsid w:val="004B3D1D"/>
    <w:rsid w:val="004B4061"/>
    <w:rsid w:val="004B4909"/>
    <w:rsid w:val="004B4985"/>
    <w:rsid w:val="004B4DE0"/>
    <w:rsid w:val="004B5EB7"/>
    <w:rsid w:val="004B6826"/>
    <w:rsid w:val="004B6C5A"/>
    <w:rsid w:val="004B6D95"/>
    <w:rsid w:val="004B6FC2"/>
    <w:rsid w:val="004B7392"/>
    <w:rsid w:val="004B7600"/>
    <w:rsid w:val="004B7FEF"/>
    <w:rsid w:val="004C0895"/>
    <w:rsid w:val="004C14DE"/>
    <w:rsid w:val="004C1F7C"/>
    <w:rsid w:val="004C21CF"/>
    <w:rsid w:val="004C2549"/>
    <w:rsid w:val="004C26C5"/>
    <w:rsid w:val="004C2702"/>
    <w:rsid w:val="004C4292"/>
    <w:rsid w:val="004C4826"/>
    <w:rsid w:val="004C4959"/>
    <w:rsid w:val="004C5258"/>
    <w:rsid w:val="004C52EE"/>
    <w:rsid w:val="004C66A4"/>
    <w:rsid w:val="004C7034"/>
    <w:rsid w:val="004C75E4"/>
    <w:rsid w:val="004C783F"/>
    <w:rsid w:val="004D06D0"/>
    <w:rsid w:val="004D0FEB"/>
    <w:rsid w:val="004D1B25"/>
    <w:rsid w:val="004D1BF2"/>
    <w:rsid w:val="004D21BC"/>
    <w:rsid w:val="004D2C3B"/>
    <w:rsid w:val="004D2D3F"/>
    <w:rsid w:val="004D2F5B"/>
    <w:rsid w:val="004D35BB"/>
    <w:rsid w:val="004D39A0"/>
    <w:rsid w:val="004D3A8E"/>
    <w:rsid w:val="004D478B"/>
    <w:rsid w:val="004D524C"/>
    <w:rsid w:val="004D5650"/>
    <w:rsid w:val="004D5DFF"/>
    <w:rsid w:val="004D669C"/>
    <w:rsid w:val="004E09E6"/>
    <w:rsid w:val="004E0DE9"/>
    <w:rsid w:val="004E1288"/>
    <w:rsid w:val="004E1B91"/>
    <w:rsid w:val="004E1C2F"/>
    <w:rsid w:val="004E2241"/>
    <w:rsid w:val="004E2557"/>
    <w:rsid w:val="004E2D1F"/>
    <w:rsid w:val="004E3357"/>
    <w:rsid w:val="004E33A5"/>
    <w:rsid w:val="004E4849"/>
    <w:rsid w:val="004E4C69"/>
    <w:rsid w:val="004E4D91"/>
    <w:rsid w:val="004E508D"/>
    <w:rsid w:val="004E5C13"/>
    <w:rsid w:val="004E6302"/>
    <w:rsid w:val="004E687C"/>
    <w:rsid w:val="004E6FDD"/>
    <w:rsid w:val="004E7055"/>
    <w:rsid w:val="004E721B"/>
    <w:rsid w:val="004F0203"/>
    <w:rsid w:val="004F0C9B"/>
    <w:rsid w:val="004F1344"/>
    <w:rsid w:val="004F17DA"/>
    <w:rsid w:val="004F17F1"/>
    <w:rsid w:val="004F19B2"/>
    <w:rsid w:val="004F1AA1"/>
    <w:rsid w:val="004F1C00"/>
    <w:rsid w:val="004F2EF2"/>
    <w:rsid w:val="004F2F85"/>
    <w:rsid w:val="004F394B"/>
    <w:rsid w:val="004F4160"/>
    <w:rsid w:val="004F4479"/>
    <w:rsid w:val="004F56F6"/>
    <w:rsid w:val="004F5B58"/>
    <w:rsid w:val="004F5DB5"/>
    <w:rsid w:val="004F65C9"/>
    <w:rsid w:val="004F7404"/>
    <w:rsid w:val="00500EEF"/>
    <w:rsid w:val="00500F38"/>
    <w:rsid w:val="005019AC"/>
    <w:rsid w:val="00501F0B"/>
    <w:rsid w:val="00502232"/>
    <w:rsid w:val="0050256C"/>
    <w:rsid w:val="00502A6F"/>
    <w:rsid w:val="005043E2"/>
    <w:rsid w:val="0050510B"/>
    <w:rsid w:val="005052C1"/>
    <w:rsid w:val="0050586C"/>
    <w:rsid w:val="00505986"/>
    <w:rsid w:val="005062D7"/>
    <w:rsid w:val="00506AA0"/>
    <w:rsid w:val="00506C76"/>
    <w:rsid w:val="005077DB"/>
    <w:rsid w:val="005079F5"/>
    <w:rsid w:val="005106D7"/>
    <w:rsid w:val="00510CCD"/>
    <w:rsid w:val="00511166"/>
    <w:rsid w:val="005111C1"/>
    <w:rsid w:val="0051151A"/>
    <w:rsid w:val="00511542"/>
    <w:rsid w:val="0051220A"/>
    <w:rsid w:val="00512579"/>
    <w:rsid w:val="00512A87"/>
    <w:rsid w:val="00513055"/>
    <w:rsid w:val="0051347B"/>
    <w:rsid w:val="00514372"/>
    <w:rsid w:val="00514764"/>
    <w:rsid w:val="005147B4"/>
    <w:rsid w:val="00514EAD"/>
    <w:rsid w:val="005159A2"/>
    <w:rsid w:val="00515E68"/>
    <w:rsid w:val="005161D2"/>
    <w:rsid w:val="0051635F"/>
    <w:rsid w:val="005167E0"/>
    <w:rsid w:val="00517404"/>
    <w:rsid w:val="00517C24"/>
    <w:rsid w:val="00517D97"/>
    <w:rsid w:val="005200BA"/>
    <w:rsid w:val="005200FC"/>
    <w:rsid w:val="00520361"/>
    <w:rsid w:val="0052040D"/>
    <w:rsid w:val="00520A2C"/>
    <w:rsid w:val="005211EF"/>
    <w:rsid w:val="00521835"/>
    <w:rsid w:val="00521AB8"/>
    <w:rsid w:val="005224B6"/>
    <w:rsid w:val="00522636"/>
    <w:rsid w:val="00523054"/>
    <w:rsid w:val="00525325"/>
    <w:rsid w:val="0052537E"/>
    <w:rsid w:val="00525CDF"/>
    <w:rsid w:val="00527F1E"/>
    <w:rsid w:val="005316DD"/>
    <w:rsid w:val="00531FB9"/>
    <w:rsid w:val="00532618"/>
    <w:rsid w:val="005327DE"/>
    <w:rsid w:val="00532C18"/>
    <w:rsid w:val="005337ED"/>
    <w:rsid w:val="00533D90"/>
    <w:rsid w:val="005341E5"/>
    <w:rsid w:val="0053421A"/>
    <w:rsid w:val="00534711"/>
    <w:rsid w:val="005349D3"/>
    <w:rsid w:val="00534C4F"/>
    <w:rsid w:val="00535ED0"/>
    <w:rsid w:val="005362EB"/>
    <w:rsid w:val="005369D0"/>
    <w:rsid w:val="00536DAD"/>
    <w:rsid w:val="00537040"/>
    <w:rsid w:val="00537285"/>
    <w:rsid w:val="00537870"/>
    <w:rsid w:val="00537971"/>
    <w:rsid w:val="00540515"/>
    <w:rsid w:val="0054121E"/>
    <w:rsid w:val="0054183F"/>
    <w:rsid w:val="00542378"/>
    <w:rsid w:val="005423B6"/>
    <w:rsid w:val="0054282F"/>
    <w:rsid w:val="00543A22"/>
    <w:rsid w:val="00543DB8"/>
    <w:rsid w:val="00544097"/>
    <w:rsid w:val="00544B8C"/>
    <w:rsid w:val="0054591C"/>
    <w:rsid w:val="005461B3"/>
    <w:rsid w:val="00546912"/>
    <w:rsid w:val="00546B7D"/>
    <w:rsid w:val="005471FC"/>
    <w:rsid w:val="005472BB"/>
    <w:rsid w:val="00547B10"/>
    <w:rsid w:val="00551C6C"/>
    <w:rsid w:val="005529AA"/>
    <w:rsid w:val="005530CB"/>
    <w:rsid w:val="00553369"/>
    <w:rsid w:val="005534B8"/>
    <w:rsid w:val="00553616"/>
    <w:rsid w:val="00553ADF"/>
    <w:rsid w:val="00553E17"/>
    <w:rsid w:val="00553EE1"/>
    <w:rsid w:val="00554765"/>
    <w:rsid w:val="00554961"/>
    <w:rsid w:val="00555022"/>
    <w:rsid w:val="005558B7"/>
    <w:rsid w:val="005566C5"/>
    <w:rsid w:val="005568A1"/>
    <w:rsid w:val="00557527"/>
    <w:rsid w:val="00557E82"/>
    <w:rsid w:val="005608ED"/>
    <w:rsid w:val="00560D72"/>
    <w:rsid w:val="00560E14"/>
    <w:rsid w:val="00560E2F"/>
    <w:rsid w:val="005613AF"/>
    <w:rsid w:val="00561B0C"/>
    <w:rsid w:val="00562865"/>
    <w:rsid w:val="005628A4"/>
    <w:rsid w:val="00563D9B"/>
    <w:rsid w:val="00563EA8"/>
    <w:rsid w:val="00564227"/>
    <w:rsid w:val="0056484B"/>
    <w:rsid w:val="00565222"/>
    <w:rsid w:val="005653C1"/>
    <w:rsid w:val="00565C46"/>
    <w:rsid w:val="00565E9B"/>
    <w:rsid w:val="005660DC"/>
    <w:rsid w:val="0056709B"/>
    <w:rsid w:val="00567A06"/>
    <w:rsid w:val="005700C5"/>
    <w:rsid w:val="005724F4"/>
    <w:rsid w:val="005728D6"/>
    <w:rsid w:val="005728F2"/>
    <w:rsid w:val="00572FCC"/>
    <w:rsid w:val="005731FF"/>
    <w:rsid w:val="0057348A"/>
    <w:rsid w:val="00574222"/>
    <w:rsid w:val="00574D07"/>
    <w:rsid w:val="0057509D"/>
    <w:rsid w:val="0057584C"/>
    <w:rsid w:val="00575AF7"/>
    <w:rsid w:val="005760A9"/>
    <w:rsid w:val="00576A0D"/>
    <w:rsid w:val="0057703A"/>
    <w:rsid w:val="005772A8"/>
    <w:rsid w:val="00580814"/>
    <w:rsid w:val="005808B3"/>
    <w:rsid w:val="00580C89"/>
    <w:rsid w:val="00580D49"/>
    <w:rsid w:val="00581040"/>
    <w:rsid w:val="0058206C"/>
    <w:rsid w:val="00583550"/>
    <w:rsid w:val="005837E6"/>
    <w:rsid w:val="00583BE1"/>
    <w:rsid w:val="00583ED2"/>
    <w:rsid w:val="00585006"/>
    <w:rsid w:val="005854A7"/>
    <w:rsid w:val="00586277"/>
    <w:rsid w:val="0058677E"/>
    <w:rsid w:val="00586F7E"/>
    <w:rsid w:val="005870D8"/>
    <w:rsid w:val="00587F9E"/>
    <w:rsid w:val="005904B8"/>
    <w:rsid w:val="00590641"/>
    <w:rsid w:val="00591D50"/>
    <w:rsid w:val="00592002"/>
    <w:rsid w:val="005926E1"/>
    <w:rsid w:val="00593903"/>
    <w:rsid w:val="00593BD7"/>
    <w:rsid w:val="00593D3B"/>
    <w:rsid w:val="005940DB"/>
    <w:rsid w:val="00594932"/>
    <w:rsid w:val="0059498A"/>
    <w:rsid w:val="00594C1A"/>
    <w:rsid w:val="00594CFB"/>
    <w:rsid w:val="005965C2"/>
    <w:rsid w:val="00597A67"/>
    <w:rsid w:val="005A0240"/>
    <w:rsid w:val="005A07B1"/>
    <w:rsid w:val="005A15C6"/>
    <w:rsid w:val="005A166C"/>
    <w:rsid w:val="005A16D3"/>
    <w:rsid w:val="005A2453"/>
    <w:rsid w:val="005A2DC0"/>
    <w:rsid w:val="005A2F2A"/>
    <w:rsid w:val="005A3C30"/>
    <w:rsid w:val="005A4A24"/>
    <w:rsid w:val="005A505E"/>
    <w:rsid w:val="005A53AA"/>
    <w:rsid w:val="005A588D"/>
    <w:rsid w:val="005A5B59"/>
    <w:rsid w:val="005A5BD8"/>
    <w:rsid w:val="005A5D3E"/>
    <w:rsid w:val="005A6268"/>
    <w:rsid w:val="005A64F8"/>
    <w:rsid w:val="005B0172"/>
    <w:rsid w:val="005B0DE9"/>
    <w:rsid w:val="005B23B8"/>
    <w:rsid w:val="005B25E2"/>
    <w:rsid w:val="005B4221"/>
    <w:rsid w:val="005B4DB6"/>
    <w:rsid w:val="005B4DBE"/>
    <w:rsid w:val="005B5836"/>
    <w:rsid w:val="005B5C0E"/>
    <w:rsid w:val="005B5FBF"/>
    <w:rsid w:val="005B63AA"/>
    <w:rsid w:val="005B6B70"/>
    <w:rsid w:val="005B6E4C"/>
    <w:rsid w:val="005B7397"/>
    <w:rsid w:val="005B7B51"/>
    <w:rsid w:val="005C0F5F"/>
    <w:rsid w:val="005C27A4"/>
    <w:rsid w:val="005C37CF"/>
    <w:rsid w:val="005C3C20"/>
    <w:rsid w:val="005C44E2"/>
    <w:rsid w:val="005C4599"/>
    <w:rsid w:val="005C4E68"/>
    <w:rsid w:val="005C5411"/>
    <w:rsid w:val="005C585A"/>
    <w:rsid w:val="005C5917"/>
    <w:rsid w:val="005D0447"/>
    <w:rsid w:val="005D09BE"/>
    <w:rsid w:val="005D1177"/>
    <w:rsid w:val="005D15D1"/>
    <w:rsid w:val="005D171C"/>
    <w:rsid w:val="005D37D1"/>
    <w:rsid w:val="005D3B39"/>
    <w:rsid w:val="005D3C13"/>
    <w:rsid w:val="005D46C4"/>
    <w:rsid w:val="005D46EF"/>
    <w:rsid w:val="005D6516"/>
    <w:rsid w:val="005E0369"/>
    <w:rsid w:val="005E052B"/>
    <w:rsid w:val="005E066A"/>
    <w:rsid w:val="005E0CFB"/>
    <w:rsid w:val="005E0DA5"/>
    <w:rsid w:val="005E1150"/>
    <w:rsid w:val="005E11D4"/>
    <w:rsid w:val="005E1315"/>
    <w:rsid w:val="005E15AD"/>
    <w:rsid w:val="005E24FF"/>
    <w:rsid w:val="005E2777"/>
    <w:rsid w:val="005E287C"/>
    <w:rsid w:val="005E3266"/>
    <w:rsid w:val="005E34CA"/>
    <w:rsid w:val="005E3879"/>
    <w:rsid w:val="005E3A24"/>
    <w:rsid w:val="005E3A55"/>
    <w:rsid w:val="005E3AFF"/>
    <w:rsid w:val="005E44EF"/>
    <w:rsid w:val="005E4528"/>
    <w:rsid w:val="005E499C"/>
    <w:rsid w:val="005E5300"/>
    <w:rsid w:val="005E5312"/>
    <w:rsid w:val="005E57A5"/>
    <w:rsid w:val="005E582D"/>
    <w:rsid w:val="005E5865"/>
    <w:rsid w:val="005E58E3"/>
    <w:rsid w:val="005E59E1"/>
    <w:rsid w:val="005E68AA"/>
    <w:rsid w:val="005E74A7"/>
    <w:rsid w:val="005E7C28"/>
    <w:rsid w:val="005E7DD4"/>
    <w:rsid w:val="005F0C62"/>
    <w:rsid w:val="005F1417"/>
    <w:rsid w:val="005F254C"/>
    <w:rsid w:val="005F3210"/>
    <w:rsid w:val="005F367B"/>
    <w:rsid w:val="005F3EFE"/>
    <w:rsid w:val="005F4227"/>
    <w:rsid w:val="005F47F1"/>
    <w:rsid w:val="005F4D04"/>
    <w:rsid w:val="005F5020"/>
    <w:rsid w:val="005F5DBE"/>
    <w:rsid w:val="005F622B"/>
    <w:rsid w:val="005F66E1"/>
    <w:rsid w:val="005F6BA2"/>
    <w:rsid w:val="005F6CE8"/>
    <w:rsid w:val="005F704B"/>
    <w:rsid w:val="005F7164"/>
    <w:rsid w:val="005F7201"/>
    <w:rsid w:val="005F7828"/>
    <w:rsid w:val="005F788E"/>
    <w:rsid w:val="005F7ECD"/>
    <w:rsid w:val="0060057C"/>
    <w:rsid w:val="00600828"/>
    <w:rsid w:val="00601AD7"/>
    <w:rsid w:val="00602725"/>
    <w:rsid w:val="00602754"/>
    <w:rsid w:val="0060284D"/>
    <w:rsid w:val="006029E4"/>
    <w:rsid w:val="00602B26"/>
    <w:rsid w:val="00602CC5"/>
    <w:rsid w:val="00602E05"/>
    <w:rsid w:val="006030C3"/>
    <w:rsid w:val="00603226"/>
    <w:rsid w:val="006034E8"/>
    <w:rsid w:val="006039BC"/>
    <w:rsid w:val="006041FB"/>
    <w:rsid w:val="0060422D"/>
    <w:rsid w:val="00604444"/>
    <w:rsid w:val="006046AE"/>
    <w:rsid w:val="00604FFB"/>
    <w:rsid w:val="00605AA0"/>
    <w:rsid w:val="00605B2F"/>
    <w:rsid w:val="0060662B"/>
    <w:rsid w:val="006068CD"/>
    <w:rsid w:val="00606EAE"/>
    <w:rsid w:val="006075CF"/>
    <w:rsid w:val="00607A76"/>
    <w:rsid w:val="006124BC"/>
    <w:rsid w:val="00612834"/>
    <w:rsid w:val="00613573"/>
    <w:rsid w:val="00613C03"/>
    <w:rsid w:val="00613D37"/>
    <w:rsid w:val="006144B8"/>
    <w:rsid w:val="006149BE"/>
    <w:rsid w:val="006154C4"/>
    <w:rsid w:val="00616329"/>
    <w:rsid w:val="006166B5"/>
    <w:rsid w:val="006169C7"/>
    <w:rsid w:val="00616A08"/>
    <w:rsid w:val="006173E4"/>
    <w:rsid w:val="006174B5"/>
    <w:rsid w:val="006174D0"/>
    <w:rsid w:val="00617CD9"/>
    <w:rsid w:val="00617DFF"/>
    <w:rsid w:val="0062024C"/>
    <w:rsid w:val="00620478"/>
    <w:rsid w:val="00620545"/>
    <w:rsid w:val="006205AF"/>
    <w:rsid w:val="006205CD"/>
    <w:rsid w:val="00621753"/>
    <w:rsid w:val="0062176E"/>
    <w:rsid w:val="00621832"/>
    <w:rsid w:val="00621855"/>
    <w:rsid w:val="006219FF"/>
    <w:rsid w:val="006221D2"/>
    <w:rsid w:val="00622645"/>
    <w:rsid w:val="006228E7"/>
    <w:rsid w:val="00622DB1"/>
    <w:rsid w:val="00622F4C"/>
    <w:rsid w:val="006237EE"/>
    <w:rsid w:val="00624095"/>
    <w:rsid w:val="0062434C"/>
    <w:rsid w:val="00625634"/>
    <w:rsid w:val="0062570A"/>
    <w:rsid w:val="00625745"/>
    <w:rsid w:val="006257D4"/>
    <w:rsid w:val="00625BB8"/>
    <w:rsid w:val="00625EC1"/>
    <w:rsid w:val="00626881"/>
    <w:rsid w:val="006269C9"/>
    <w:rsid w:val="00626F90"/>
    <w:rsid w:val="00626FBC"/>
    <w:rsid w:val="0062721A"/>
    <w:rsid w:val="0063068F"/>
    <w:rsid w:val="00630AB2"/>
    <w:rsid w:val="00631941"/>
    <w:rsid w:val="00634164"/>
    <w:rsid w:val="0063456D"/>
    <w:rsid w:val="00634E5E"/>
    <w:rsid w:val="0063632D"/>
    <w:rsid w:val="006365A2"/>
    <w:rsid w:val="0063792E"/>
    <w:rsid w:val="00641746"/>
    <w:rsid w:val="006421CE"/>
    <w:rsid w:val="00642805"/>
    <w:rsid w:val="00642AE3"/>
    <w:rsid w:val="00643133"/>
    <w:rsid w:val="0064360D"/>
    <w:rsid w:val="006436F6"/>
    <w:rsid w:val="00643E1E"/>
    <w:rsid w:val="0064402B"/>
    <w:rsid w:val="00644965"/>
    <w:rsid w:val="00644B2C"/>
    <w:rsid w:val="006465CA"/>
    <w:rsid w:val="0064665C"/>
    <w:rsid w:val="00647103"/>
    <w:rsid w:val="0064739B"/>
    <w:rsid w:val="00647589"/>
    <w:rsid w:val="00647BD5"/>
    <w:rsid w:val="00647EE0"/>
    <w:rsid w:val="006501D2"/>
    <w:rsid w:val="00650639"/>
    <w:rsid w:val="00650699"/>
    <w:rsid w:val="00650D86"/>
    <w:rsid w:val="006519AF"/>
    <w:rsid w:val="00651EC2"/>
    <w:rsid w:val="00652317"/>
    <w:rsid w:val="00652B45"/>
    <w:rsid w:val="00652C8D"/>
    <w:rsid w:val="0065303A"/>
    <w:rsid w:val="00653256"/>
    <w:rsid w:val="006547EC"/>
    <w:rsid w:val="00655184"/>
    <w:rsid w:val="00655B1C"/>
    <w:rsid w:val="00655F2D"/>
    <w:rsid w:val="006570EA"/>
    <w:rsid w:val="0066021B"/>
    <w:rsid w:val="0066041B"/>
    <w:rsid w:val="00660965"/>
    <w:rsid w:val="00660C42"/>
    <w:rsid w:val="00660C85"/>
    <w:rsid w:val="00660CFB"/>
    <w:rsid w:val="00661810"/>
    <w:rsid w:val="006619EF"/>
    <w:rsid w:val="00661D64"/>
    <w:rsid w:val="0066200D"/>
    <w:rsid w:val="006623CB"/>
    <w:rsid w:val="006628D0"/>
    <w:rsid w:val="006633ED"/>
    <w:rsid w:val="006639A6"/>
    <w:rsid w:val="00663F57"/>
    <w:rsid w:val="0066492C"/>
    <w:rsid w:val="00664EA6"/>
    <w:rsid w:val="00664FFA"/>
    <w:rsid w:val="0066529D"/>
    <w:rsid w:val="00665955"/>
    <w:rsid w:val="00665C4D"/>
    <w:rsid w:val="00666A3C"/>
    <w:rsid w:val="00667789"/>
    <w:rsid w:val="00667819"/>
    <w:rsid w:val="00667AD6"/>
    <w:rsid w:val="00670906"/>
    <w:rsid w:val="00670BA5"/>
    <w:rsid w:val="006727B8"/>
    <w:rsid w:val="00672B35"/>
    <w:rsid w:val="00672D82"/>
    <w:rsid w:val="00673289"/>
    <w:rsid w:val="006737E6"/>
    <w:rsid w:val="00674566"/>
    <w:rsid w:val="00674728"/>
    <w:rsid w:val="00675AF5"/>
    <w:rsid w:val="0067603E"/>
    <w:rsid w:val="0067677C"/>
    <w:rsid w:val="00676D22"/>
    <w:rsid w:val="0067776E"/>
    <w:rsid w:val="00677F55"/>
    <w:rsid w:val="0068007C"/>
    <w:rsid w:val="0068116D"/>
    <w:rsid w:val="006814A4"/>
    <w:rsid w:val="00682F01"/>
    <w:rsid w:val="00683142"/>
    <w:rsid w:val="00683952"/>
    <w:rsid w:val="00683AD6"/>
    <w:rsid w:val="00683C86"/>
    <w:rsid w:val="006842E3"/>
    <w:rsid w:val="00684A21"/>
    <w:rsid w:val="00685468"/>
    <w:rsid w:val="00685B46"/>
    <w:rsid w:val="00685DFE"/>
    <w:rsid w:val="006864DC"/>
    <w:rsid w:val="00686A73"/>
    <w:rsid w:val="00690684"/>
    <w:rsid w:val="006906FC"/>
    <w:rsid w:val="00690836"/>
    <w:rsid w:val="0069094F"/>
    <w:rsid w:val="00690A06"/>
    <w:rsid w:val="00690FF5"/>
    <w:rsid w:val="00691040"/>
    <w:rsid w:val="00692775"/>
    <w:rsid w:val="00692BF5"/>
    <w:rsid w:val="00694616"/>
    <w:rsid w:val="006950E0"/>
    <w:rsid w:val="0069527C"/>
    <w:rsid w:val="006969C2"/>
    <w:rsid w:val="00696F8D"/>
    <w:rsid w:val="00697134"/>
    <w:rsid w:val="00697192"/>
    <w:rsid w:val="0069762F"/>
    <w:rsid w:val="006A0022"/>
    <w:rsid w:val="006A05DA"/>
    <w:rsid w:val="006A0620"/>
    <w:rsid w:val="006A114F"/>
    <w:rsid w:val="006A1247"/>
    <w:rsid w:val="006A1C62"/>
    <w:rsid w:val="006A1DFE"/>
    <w:rsid w:val="006A2B4C"/>
    <w:rsid w:val="006A3152"/>
    <w:rsid w:val="006A34AA"/>
    <w:rsid w:val="006A380D"/>
    <w:rsid w:val="006A4C0C"/>
    <w:rsid w:val="006A538A"/>
    <w:rsid w:val="006A626B"/>
    <w:rsid w:val="006A6CBC"/>
    <w:rsid w:val="006A7B78"/>
    <w:rsid w:val="006B03FD"/>
    <w:rsid w:val="006B06F0"/>
    <w:rsid w:val="006B080B"/>
    <w:rsid w:val="006B0A89"/>
    <w:rsid w:val="006B0BB2"/>
    <w:rsid w:val="006B10BC"/>
    <w:rsid w:val="006B1314"/>
    <w:rsid w:val="006B1DFF"/>
    <w:rsid w:val="006B292F"/>
    <w:rsid w:val="006B2DE6"/>
    <w:rsid w:val="006B2E07"/>
    <w:rsid w:val="006B3466"/>
    <w:rsid w:val="006B3ED8"/>
    <w:rsid w:val="006B3F13"/>
    <w:rsid w:val="006B4528"/>
    <w:rsid w:val="006B54C0"/>
    <w:rsid w:val="006B5DD2"/>
    <w:rsid w:val="006B6687"/>
    <w:rsid w:val="006B6DDA"/>
    <w:rsid w:val="006C0201"/>
    <w:rsid w:val="006C03C2"/>
    <w:rsid w:val="006C06FB"/>
    <w:rsid w:val="006C0911"/>
    <w:rsid w:val="006C0C0A"/>
    <w:rsid w:val="006C10F1"/>
    <w:rsid w:val="006C1F37"/>
    <w:rsid w:val="006C22DD"/>
    <w:rsid w:val="006C2BEB"/>
    <w:rsid w:val="006C2C22"/>
    <w:rsid w:val="006C325D"/>
    <w:rsid w:val="006C35C0"/>
    <w:rsid w:val="006C3657"/>
    <w:rsid w:val="006C3693"/>
    <w:rsid w:val="006C4400"/>
    <w:rsid w:val="006C4912"/>
    <w:rsid w:val="006C51CB"/>
    <w:rsid w:val="006C54A3"/>
    <w:rsid w:val="006C54D0"/>
    <w:rsid w:val="006C67BA"/>
    <w:rsid w:val="006C6C4A"/>
    <w:rsid w:val="006C6C4E"/>
    <w:rsid w:val="006C6CBA"/>
    <w:rsid w:val="006C6EE6"/>
    <w:rsid w:val="006C7149"/>
    <w:rsid w:val="006C7B9A"/>
    <w:rsid w:val="006D02D0"/>
    <w:rsid w:val="006D0369"/>
    <w:rsid w:val="006D03B4"/>
    <w:rsid w:val="006D04A1"/>
    <w:rsid w:val="006D059D"/>
    <w:rsid w:val="006D104F"/>
    <w:rsid w:val="006D10E9"/>
    <w:rsid w:val="006D136E"/>
    <w:rsid w:val="006D141C"/>
    <w:rsid w:val="006D21C2"/>
    <w:rsid w:val="006D2583"/>
    <w:rsid w:val="006D2961"/>
    <w:rsid w:val="006D2A17"/>
    <w:rsid w:val="006D2B5D"/>
    <w:rsid w:val="006D2B84"/>
    <w:rsid w:val="006D313A"/>
    <w:rsid w:val="006D4735"/>
    <w:rsid w:val="006D48D3"/>
    <w:rsid w:val="006D4973"/>
    <w:rsid w:val="006D4B05"/>
    <w:rsid w:val="006D4D79"/>
    <w:rsid w:val="006D507B"/>
    <w:rsid w:val="006D5282"/>
    <w:rsid w:val="006D5632"/>
    <w:rsid w:val="006D5765"/>
    <w:rsid w:val="006D5EFC"/>
    <w:rsid w:val="006D5FEA"/>
    <w:rsid w:val="006D6103"/>
    <w:rsid w:val="006D613A"/>
    <w:rsid w:val="006D61B6"/>
    <w:rsid w:val="006D6AD8"/>
    <w:rsid w:val="006D74A5"/>
    <w:rsid w:val="006D7A11"/>
    <w:rsid w:val="006D7DC3"/>
    <w:rsid w:val="006E04A2"/>
    <w:rsid w:val="006E0C3B"/>
    <w:rsid w:val="006E1B30"/>
    <w:rsid w:val="006E2569"/>
    <w:rsid w:val="006E263C"/>
    <w:rsid w:val="006E2889"/>
    <w:rsid w:val="006E2B6F"/>
    <w:rsid w:val="006E31A7"/>
    <w:rsid w:val="006E3303"/>
    <w:rsid w:val="006E3717"/>
    <w:rsid w:val="006E3B47"/>
    <w:rsid w:val="006E43A1"/>
    <w:rsid w:val="006E4F38"/>
    <w:rsid w:val="006E5982"/>
    <w:rsid w:val="006E5B24"/>
    <w:rsid w:val="006E5C2B"/>
    <w:rsid w:val="006E669B"/>
    <w:rsid w:val="006E6D20"/>
    <w:rsid w:val="006E714D"/>
    <w:rsid w:val="006E726C"/>
    <w:rsid w:val="006E7763"/>
    <w:rsid w:val="006E7CAB"/>
    <w:rsid w:val="006F0008"/>
    <w:rsid w:val="006F086C"/>
    <w:rsid w:val="006F0DFC"/>
    <w:rsid w:val="006F1209"/>
    <w:rsid w:val="006F26F0"/>
    <w:rsid w:val="006F3242"/>
    <w:rsid w:val="006F488A"/>
    <w:rsid w:val="006F5692"/>
    <w:rsid w:val="006F5B9A"/>
    <w:rsid w:val="006F75E7"/>
    <w:rsid w:val="006F75EA"/>
    <w:rsid w:val="006F7A46"/>
    <w:rsid w:val="006F7CA4"/>
    <w:rsid w:val="00700381"/>
    <w:rsid w:val="00700788"/>
    <w:rsid w:val="00700BF1"/>
    <w:rsid w:val="00701427"/>
    <w:rsid w:val="00701C6B"/>
    <w:rsid w:val="007024DC"/>
    <w:rsid w:val="00702EAE"/>
    <w:rsid w:val="0070334F"/>
    <w:rsid w:val="00703830"/>
    <w:rsid w:val="00703D40"/>
    <w:rsid w:val="00704967"/>
    <w:rsid w:val="00705322"/>
    <w:rsid w:val="0070575F"/>
    <w:rsid w:val="007059A1"/>
    <w:rsid w:val="00706EF2"/>
    <w:rsid w:val="00706F2D"/>
    <w:rsid w:val="00706F62"/>
    <w:rsid w:val="007073F8"/>
    <w:rsid w:val="00707851"/>
    <w:rsid w:val="00707D64"/>
    <w:rsid w:val="007100EE"/>
    <w:rsid w:val="00710374"/>
    <w:rsid w:val="007104D2"/>
    <w:rsid w:val="00710682"/>
    <w:rsid w:val="00710EF3"/>
    <w:rsid w:val="00710F3D"/>
    <w:rsid w:val="00711458"/>
    <w:rsid w:val="00711E56"/>
    <w:rsid w:val="00713501"/>
    <w:rsid w:val="00713D36"/>
    <w:rsid w:val="00713E4F"/>
    <w:rsid w:val="00714CDB"/>
    <w:rsid w:val="0071516A"/>
    <w:rsid w:val="007152E6"/>
    <w:rsid w:val="00715ACD"/>
    <w:rsid w:val="00715B90"/>
    <w:rsid w:val="00716337"/>
    <w:rsid w:val="0071644D"/>
    <w:rsid w:val="007174C9"/>
    <w:rsid w:val="00717E3B"/>
    <w:rsid w:val="0072105F"/>
    <w:rsid w:val="00721134"/>
    <w:rsid w:val="00721786"/>
    <w:rsid w:val="007218A7"/>
    <w:rsid w:val="00721952"/>
    <w:rsid w:val="00723282"/>
    <w:rsid w:val="00723326"/>
    <w:rsid w:val="007234D7"/>
    <w:rsid w:val="007239B1"/>
    <w:rsid w:val="007239C1"/>
    <w:rsid w:val="007243CF"/>
    <w:rsid w:val="00724584"/>
    <w:rsid w:val="00724E54"/>
    <w:rsid w:val="00725634"/>
    <w:rsid w:val="00725911"/>
    <w:rsid w:val="00726BA4"/>
    <w:rsid w:val="007275AC"/>
    <w:rsid w:val="007275B6"/>
    <w:rsid w:val="007302A8"/>
    <w:rsid w:val="00730AC4"/>
    <w:rsid w:val="007310ED"/>
    <w:rsid w:val="007315A0"/>
    <w:rsid w:val="00731808"/>
    <w:rsid w:val="00731A76"/>
    <w:rsid w:val="00731D6F"/>
    <w:rsid w:val="007323A0"/>
    <w:rsid w:val="00732955"/>
    <w:rsid w:val="00732B16"/>
    <w:rsid w:val="007330E1"/>
    <w:rsid w:val="007344EF"/>
    <w:rsid w:val="00734C78"/>
    <w:rsid w:val="00734E04"/>
    <w:rsid w:val="00735731"/>
    <w:rsid w:val="00735756"/>
    <w:rsid w:val="00735D6B"/>
    <w:rsid w:val="00735FE0"/>
    <w:rsid w:val="007361CA"/>
    <w:rsid w:val="0073754A"/>
    <w:rsid w:val="00737881"/>
    <w:rsid w:val="007378D9"/>
    <w:rsid w:val="007400D7"/>
    <w:rsid w:val="00740217"/>
    <w:rsid w:val="007405BE"/>
    <w:rsid w:val="00740B28"/>
    <w:rsid w:val="00741109"/>
    <w:rsid w:val="00741D9F"/>
    <w:rsid w:val="00741E7B"/>
    <w:rsid w:val="0074259C"/>
    <w:rsid w:val="00742AB5"/>
    <w:rsid w:val="00743B50"/>
    <w:rsid w:val="00743EB9"/>
    <w:rsid w:val="00743F31"/>
    <w:rsid w:val="00744575"/>
    <w:rsid w:val="00744707"/>
    <w:rsid w:val="00744902"/>
    <w:rsid w:val="00745130"/>
    <w:rsid w:val="00745A87"/>
    <w:rsid w:val="00745E6A"/>
    <w:rsid w:val="007460E5"/>
    <w:rsid w:val="0074651E"/>
    <w:rsid w:val="00746D40"/>
    <w:rsid w:val="00747659"/>
    <w:rsid w:val="00747836"/>
    <w:rsid w:val="00747CC6"/>
    <w:rsid w:val="00747E29"/>
    <w:rsid w:val="007508DC"/>
    <w:rsid w:val="0075107A"/>
    <w:rsid w:val="0075129A"/>
    <w:rsid w:val="0075129C"/>
    <w:rsid w:val="007515CD"/>
    <w:rsid w:val="00751795"/>
    <w:rsid w:val="0075187E"/>
    <w:rsid w:val="00751AED"/>
    <w:rsid w:val="0075253D"/>
    <w:rsid w:val="00752A7E"/>
    <w:rsid w:val="0075343A"/>
    <w:rsid w:val="007535E7"/>
    <w:rsid w:val="00753B74"/>
    <w:rsid w:val="00754211"/>
    <w:rsid w:val="00754587"/>
    <w:rsid w:val="00754ED9"/>
    <w:rsid w:val="007550AA"/>
    <w:rsid w:val="007550C8"/>
    <w:rsid w:val="0075594C"/>
    <w:rsid w:val="00755E01"/>
    <w:rsid w:val="0075659F"/>
    <w:rsid w:val="007565E6"/>
    <w:rsid w:val="00756639"/>
    <w:rsid w:val="007567A1"/>
    <w:rsid w:val="00756AA9"/>
    <w:rsid w:val="007575EF"/>
    <w:rsid w:val="00760C86"/>
    <w:rsid w:val="00760F18"/>
    <w:rsid w:val="007625C6"/>
    <w:rsid w:val="007625ED"/>
    <w:rsid w:val="00762643"/>
    <w:rsid w:val="007630D4"/>
    <w:rsid w:val="007633FF"/>
    <w:rsid w:val="00763942"/>
    <w:rsid w:val="0076450E"/>
    <w:rsid w:val="00764C10"/>
    <w:rsid w:val="00765468"/>
    <w:rsid w:val="007654CE"/>
    <w:rsid w:val="00765A41"/>
    <w:rsid w:val="00766AF5"/>
    <w:rsid w:val="00766BB2"/>
    <w:rsid w:val="00766C51"/>
    <w:rsid w:val="00767A87"/>
    <w:rsid w:val="00767CD5"/>
    <w:rsid w:val="00770202"/>
    <w:rsid w:val="0077045D"/>
    <w:rsid w:val="007704DA"/>
    <w:rsid w:val="00772BAE"/>
    <w:rsid w:val="00772C5A"/>
    <w:rsid w:val="00773047"/>
    <w:rsid w:val="007732C7"/>
    <w:rsid w:val="00773630"/>
    <w:rsid w:val="00773CBA"/>
    <w:rsid w:val="0077449D"/>
    <w:rsid w:val="007744A3"/>
    <w:rsid w:val="007764D1"/>
    <w:rsid w:val="007770F1"/>
    <w:rsid w:val="00777332"/>
    <w:rsid w:val="00777510"/>
    <w:rsid w:val="0077776B"/>
    <w:rsid w:val="0078003A"/>
    <w:rsid w:val="00780569"/>
    <w:rsid w:val="00781497"/>
    <w:rsid w:val="007815E2"/>
    <w:rsid w:val="007822F8"/>
    <w:rsid w:val="0078287F"/>
    <w:rsid w:val="00782BA4"/>
    <w:rsid w:val="00782F9C"/>
    <w:rsid w:val="007832A6"/>
    <w:rsid w:val="00784AF4"/>
    <w:rsid w:val="00785B85"/>
    <w:rsid w:val="00786E5F"/>
    <w:rsid w:val="00786F65"/>
    <w:rsid w:val="00787117"/>
    <w:rsid w:val="00787AC8"/>
    <w:rsid w:val="0079003B"/>
    <w:rsid w:val="00790301"/>
    <w:rsid w:val="007904D0"/>
    <w:rsid w:val="00790B41"/>
    <w:rsid w:val="00791AE0"/>
    <w:rsid w:val="0079207F"/>
    <w:rsid w:val="00792846"/>
    <w:rsid w:val="007929E5"/>
    <w:rsid w:val="00792A62"/>
    <w:rsid w:val="00793869"/>
    <w:rsid w:val="007949DE"/>
    <w:rsid w:val="00794FD6"/>
    <w:rsid w:val="00796504"/>
    <w:rsid w:val="00797319"/>
    <w:rsid w:val="00797CC4"/>
    <w:rsid w:val="00797CD4"/>
    <w:rsid w:val="007A113C"/>
    <w:rsid w:val="007A177C"/>
    <w:rsid w:val="007A1846"/>
    <w:rsid w:val="007A2225"/>
    <w:rsid w:val="007A23C2"/>
    <w:rsid w:val="007A23CF"/>
    <w:rsid w:val="007A27DD"/>
    <w:rsid w:val="007A37FD"/>
    <w:rsid w:val="007A3FA6"/>
    <w:rsid w:val="007A4016"/>
    <w:rsid w:val="007A46CE"/>
    <w:rsid w:val="007A481D"/>
    <w:rsid w:val="007A4A1B"/>
    <w:rsid w:val="007A4D63"/>
    <w:rsid w:val="007A5143"/>
    <w:rsid w:val="007A52F6"/>
    <w:rsid w:val="007A6124"/>
    <w:rsid w:val="007A64CC"/>
    <w:rsid w:val="007A6A55"/>
    <w:rsid w:val="007A7903"/>
    <w:rsid w:val="007B079C"/>
    <w:rsid w:val="007B088A"/>
    <w:rsid w:val="007B0BEE"/>
    <w:rsid w:val="007B1751"/>
    <w:rsid w:val="007B1969"/>
    <w:rsid w:val="007B200A"/>
    <w:rsid w:val="007B233B"/>
    <w:rsid w:val="007B28AE"/>
    <w:rsid w:val="007B2B3C"/>
    <w:rsid w:val="007B2B95"/>
    <w:rsid w:val="007B2E55"/>
    <w:rsid w:val="007B35C2"/>
    <w:rsid w:val="007B4453"/>
    <w:rsid w:val="007B4780"/>
    <w:rsid w:val="007B4C63"/>
    <w:rsid w:val="007B4CAE"/>
    <w:rsid w:val="007B4D7D"/>
    <w:rsid w:val="007B503B"/>
    <w:rsid w:val="007B51C5"/>
    <w:rsid w:val="007B6300"/>
    <w:rsid w:val="007B654D"/>
    <w:rsid w:val="007B680F"/>
    <w:rsid w:val="007B6867"/>
    <w:rsid w:val="007B7091"/>
    <w:rsid w:val="007B7CB7"/>
    <w:rsid w:val="007C0D1F"/>
    <w:rsid w:val="007C0D88"/>
    <w:rsid w:val="007C0E94"/>
    <w:rsid w:val="007C21CB"/>
    <w:rsid w:val="007C3371"/>
    <w:rsid w:val="007C34AA"/>
    <w:rsid w:val="007C3C48"/>
    <w:rsid w:val="007C42C2"/>
    <w:rsid w:val="007C42E9"/>
    <w:rsid w:val="007C62D0"/>
    <w:rsid w:val="007C643D"/>
    <w:rsid w:val="007C64AC"/>
    <w:rsid w:val="007C6899"/>
    <w:rsid w:val="007C6A71"/>
    <w:rsid w:val="007C6F05"/>
    <w:rsid w:val="007C763E"/>
    <w:rsid w:val="007C76AD"/>
    <w:rsid w:val="007D01DF"/>
    <w:rsid w:val="007D038A"/>
    <w:rsid w:val="007D0A59"/>
    <w:rsid w:val="007D0AB2"/>
    <w:rsid w:val="007D13C4"/>
    <w:rsid w:val="007D1D2F"/>
    <w:rsid w:val="007D1F4D"/>
    <w:rsid w:val="007D26A1"/>
    <w:rsid w:val="007D2916"/>
    <w:rsid w:val="007D332D"/>
    <w:rsid w:val="007D35B0"/>
    <w:rsid w:val="007D46B9"/>
    <w:rsid w:val="007D4AC4"/>
    <w:rsid w:val="007D4C12"/>
    <w:rsid w:val="007D4DA8"/>
    <w:rsid w:val="007D4E34"/>
    <w:rsid w:val="007D57B3"/>
    <w:rsid w:val="007D6C52"/>
    <w:rsid w:val="007D71E5"/>
    <w:rsid w:val="007D79D5"/>
    <w:rsid w:val="007E00E6"/>
    <w:rsid w:val="007E0248"/>
    <w:rsid w:val="007E03DF"/>
    <w:rsid w:val="007E0650"/>
    <w:rsid w:val="007E0FBC"/>
    <w:rsid w:val="007E13F6"/>
    <w:rsid w:val="007E2001"/>
    <w:rsid w:val="007E2CEA"/>
    <w:rsid w:val="007E2F22"/>
    <w:rsid w:val="007E4EED"/>
    <w:rsid w:val="007E5D85"/>
    <w:rsid w:val="007E5FC7"/>
    <w:rsid w:val="007E6177"/>
    <w:rsid w:val="007E6589"/>
    <w:rsid w:val="007E66EB"/>
    <w:rsid w:val="007E66EC"/>
    <w:rsid w:val="007E6B93"/>
    <w:rsid w:val="007E6EC4"/>
    <w:rsid w:val="007E7686"/>
    <w:rsid w:val="007E76E4"/>
    <w:rsid w:val="007E7905"/>
    <w:rsid w:val="007E7975"/>
    <w:rsid w:val="007E7CF3"/>
    <w:rsid w:val="007E7D35"/>
    <w:rsid w:val="007F09F4"/>
    <w:rsid w:val="007F0A47"/>
    <w:rsid w:val="007F1351"/>
    <w:rsid w:val="007F1D20"/>
    <w:rsid w:val="007F1DAD"/>
    <w:rsid w:val="007F22DD"/>
    <w:rsid w:val="007F26DA"/>
    <w:rsid w:val="007F2A2F"/>
    <w:rsid w:val="007F2B1D"/>
    <w:rsid w:val="007F345D"/>
    <w:rsid w:val="007F4E49"/>
    <w:rsid w:val="007F5C52"/>
    <w:rsid w:val="007F5E7E"/>
    <w:rsid w:val="007F63B0"/>
    <w:rsid w:val="007F6E82"/>
    <w:rsid w:val="007F7462"/>
    <w:rsid w:val="007F7D7E"/>
    <w:rsid w:val="00800D31"/>
    <w:rsid w:val="008014B3"/>
    <w:rsid w:val="00801908"/>
    <w:rsid w:val="00801D61"/>
    <w:rsid w:val="0080223F"/>
    <w:rsid w:val="00802642"/>
    <w:rsid w:val="00802804"/>
    <w:rsid w:val="00803C1B"/>
    <w:rsid w:val="00804258"/>
    <w:rsid w:val="00804267"/>
    <w:rsid w:val="008045EB"/>
    <w:rsid w:val="00804B89"/>
    <w:rsid w:val="00804CD8"/>
    <w:rsid w:val="0080653B"/>
    <w:rsid w:val="00807411"/>
    <w:rsid w:val="00810909"/>
    <w:rsid w:val="00811261"/>
    <w:rsid w:val="008114E3"/>
    <w:rsid w:val="00811E79"/>
    <w:rsid w:val="008125CF"/>
    <w:rsid w:val="008126F2"/>
    <w:rsid w:val="00812B90"/>
    <w:rsid w:val="00813466"/>
    <w:rsid w:val="00813EE1"/>
    <w:rsid w:val="00814472"/>
    <w:rsid w:val="00814CFE"/>
    <w:rsid w:val="00816583"/>
    <w:rsid w:val="00816B4E"/>
    <w:rsid w:val="00816FE8"/>
    <w:rsid w:val="008171CA"/>
    <w:rsid w:val="00817383"/>
    <w:rsid w:val="008173CC"/>
    <w:rsid w:val="0081757D"/>
    <w:rsid w:val="008178FA"/>
    <w:rsid w:val="00817DA7"/>
    <w:rsid w:val="00820404"/>
    <w:rsid w:val="008209C3"/>
    <w:rsid w:val="00821134"/>
    <w:rsid w:val="008212C3"/>
    <w:rsid w:val="00821720"/>
    <w:rsid w:val="00821A5D"/>
    <w:rsid w:val="00821E71"/>
    <w:rsid w:val="0082289B"/>
    <w:rsid w:val="008233BF"/>
    <w:rsid w:val="00823594"/>
    <w:rsid w:val="00823A16"/>
    <w:rsid w:val="00823D7F"/>
    <w:rsid w:val="008243CE"/>
    <w:rsid w:val="00824730"/>
    <w:rsid w:val="00824AA6"/>
    <w:rsid w:val="0082502F"/>
    <w:rsid w:val="00825568"/>
    <w:rsid w:val="00825773"/>
    <w:rsid w:val="00825AF1"/>
    <w:rsid w:val="00826165"/>
    <w:rsid w:val="008270C3"/>
    <w:rsid w:val="0082783F"/>
    <w:rsid w:val="00830B8A"/>
    <w:rsid w:val="008324AC"/>
    <w:rsid w:val="00833C06"/>
    <w:rsid w:val="00833DA2"/>
    <w:rsid w:val="008344EE"/>
    <w:rsid w:val="00834A5D"/>
    <w:rsid w:val="00834BDB"/>
    <w:rsid w:val="00834F86"/>
    <w:rsid w:val="00835880"/>
    <w:rsid w:val="00835A4B"/>
    <w:rsid w:val="00835BE7"/>
    <w:rsid w:val="008361B2"/>
    <w:rsid w:val="008366A8"/>
    <w:rsid w:val="008369C7"/>
    <w:rsid w:val="00836E09"/>
    <w:rsid w:val="008378F2"/>
    <w:rsid w:val="00837AAD"/>
    <w:rsid w:val="00837B6D"/>
    <w:rsid w:val="008405B3"/>
    <w:rsid w:val="008413E7"/>
    <w:rsid w:val="00841410"/>
    <w:rsid w:val="00843088"/>
    <w:rsid w:val="008435B1"/>
    <w:rsid w:val="00843601"/>
    <w:rsid w:val="00843818"/>
    <w:rsid w:val="00843B42"/>
    <w:rsid w:val="008444B2"/>
    <w:rsid w:val="00844D5D"/>
    <w:rsid w:val="00844FAA"/>
    <w:rsid w:val="00845544"/>
    <w:rsid w:val="0084621A"/>
    <w:rsid w:val="00846A68"/>
    <w:rsid w:val="00846D17"/>
    <w:rsid w:val="00847093"/>
    <w:rsid w:val="00847666"/>
    <w:rsid w:val="0084797C"/>
    <w:rsid w:val="00847DC9"/>
    <w:rsid w:val="00847FF4"/>
    <w:rsid w:val="00850016"/>
    <w:rsid w:val="0085021E"/>
    <w:rsid w:val="00850CA2"/>
    <w:rsid w:val="00850F38"/>
    <w:rsid w:val="00851117"/>
    <w:rsid w:val="00851F73"/>
    <w:rsid w:val="008520A4"/>
    <w:rsid w:val="00852483"/>
    <w:rsid w:val="008527A3"/>
    <w:rsid w:val="008529D0"/>
    <w:rsid w:val="00852E32"/>
    <w:rsid w:val="0085361E"/>
    <w:rsid w:val="0085369B"/>
    <w:rsid w:val="00853EF9"/>
    <w:rsid w:val="00853FDA"/>
    <w:rsid w:val="00854098"/>
    <w:rsid w:val="00854319"/>
    <w:rsid w:val="008545FB"/>
    <w:rsid w:val="00854B06"/>
    <w:rsid w:val="00854D85"/>
    <w:rsid w:val="00854DA6"/>
    <w:rsid w:val="0085518B"/>
    <w:rsid w:val="008557DE"/>
    <w:rsid w:val="0085581D"/>
    <w:rsid w:val="00856642"/>
    <w:rsid w:val="00856FD6"/>
    <w:rsid w:val="0085702F"/>
    <w:rsid w:val="0086054C"/>
    <w:rsid w:val="0086094E"/>
    <w:rsid w:val="00860DA9"/>
    <w:rsid w:val="008614A5"/>
    <w:rsid w:val="00861B48"/>
    <w:rsid w:val="008624CA"/>
    <w:rsid w:val="00862503"/>
    <w:rsid w:val="008637A2"/>
    <w:rsid w:val="0086411F"/>
    <w:rsid w:val="008646FE"/>
    <w:rsid w:val="00865617"/>
    <w:rsid w:val="00865C62"/>
    <w:rsid w:val="00866231"/>
    <w:rsid w:val="00866E7A"/>
    <w:rsid w:val="00867C84"/>
    <w:rsid w:val="008701E0"/>
    <w:rsid w:val="008707A0"/>
    <w:rsid w:val="00870801"/>
    <w:rsid w:val="00870965"/>
    <w:rsid w:val="00870E75"/>
    <w:rsid w:val="0087129F"/>
    <w:rsid w:val="00871569"/>
    <w:rsid w:val="00871D70"/>
    <w:rsid w:val="00871E2A"/>
    <w:rsid w:val="00872A76"/>
    <w:rsid w:val="0087363E"/>
    <w:rsid w:val="00873AE7"/>
    <w:rsid w:val="00873F3B"/>
    <w:rsid w:val="0087402F"/>
    <w:rsid w:val="00874170"/>
    <w:rsid w:val="008744BC"/>
    <w:rsid w:val="00875CD9"/>
    <w:rsid w:val="00876A66"/>
    <w:rsid w:val="00876AD9"/>
    <w:rsid w:val="00876D92"/>
    <w:rsid w:val="0087710F"/>
    <w:rsid w:val="00877211"/>
    <w:rsid w:val="00877EC8"/>
    <w:rsid w:val="0088018C"/>
    <w:rsid w:val="00880416"/>
    <w:rsid w:val="00880809"/>
    <w:rsid w:val="00880C1B"/>
    <w:rsid w:val="00881110"/>
    <w:rsid w:val="00881625"/>
    <w:rsid w:val="008818A4"/>
    <w:rsid w:val="0088200F"/>
    <w:rsid w:val="008826AF"/>
    <w:rsid w:val="00882B5F"/>
    <w:rsid w:val="00882EC9"/>
    <w:rsid w:val="00883C83"/>
    <w:rsid w:val="008856D0"/>
    <w:rsid w:val="00885EEB"/>
    <w:rsid w:val="00885F19"/>
    <w:rsid w:val="00885F30"/>
    <w:rsid w:val="008861AD"/>
    <w:rsid w:val="008869B4"/>
    <w:rsid w:val="00886F7B"/>
    <w:rsid w:val="00887631"/>
    <w:rsid w:val="00890A31"/>
    <w:rsid w:val="00890AED"/>
    <w:rsid w:val="00890B5F"/>
    <w:rsid w:val="008914F7"/>
    <w:rsid w:val="00892CDE"/>
    <w:rsid w:val="008935AD"/>
    <w:rsid w:val="00893D0A"/>
    <w:rsid w:val="00894C1E"/>
    <w:rsid w:val="00894E24"/>
    <w:rsid w:val="00895393"/>
    <w:rsid w:val="008954DA"/>
    <w:rsid w:val="00895FB7"/>
    <w:rsid w:val="00896100"/>
    <w:rsid w:val="008968C3"/>
    <w:rsid w:val="00896E4B"/>
    <w:rsid w:val="0089726C"/>
    <w:rsid w:val="0089760B"/>
    <w:rsid w:val="00897C4A"/>
    <w:rsid w:val="00897D06"/>
    <w:rsid w:val="00897DFD"/>
    <w:rsid w:val="00897FA8"/>
    <w:rsid w:val="008A06D6"/>
    <w:rsid w:val="008A09C5"/>
    <w:rsid w:val="008A1229"/>
    <w:rsid w:val="008A14E4"/>
    <w:rsid w:val="008A1541"/>
    <w:rsid w:val="008A17A1"/>
    <w:rsid w:val="008A22DD"/>
    <w:rsid w:val="008A35EC"/>
    <w:rsid w:val="008A3803"/>
    <w:rsid w:val="008A3E6D"/>
    <w:rsid w:val="008A417E"/>
    <w:rsid w:val="008A4754"/>
    <w:rsid w:val="008A6D30"/>
    <w:rsid w:val="008A7846"/>
    <w:rsid w:val="008A78FF"/>
    <w:rsid w:val="008A7956"/>
    <w:rsid w:val="008A7F54"/>
    <w:rsid w:val="008B0AA0"/>
    <w:rsid w:val="008B0D5C"/>
    <w:rsid w:val="008B1A7C"/>
    <w:rsid w:val="008B1D02"/>
    <w:rsid w:val="008B20AF"/>
    <w:rsid w:val="008B22F1"/>
    <w:rsid w:val="008B2496"/>
    <w:rsid w:val="008B2BAB"/>
    <w:rsid w:val="008B382B"/>
    <w:rsid w:val="008B38CF"/>
    <w:rsid w:val="008B4907"/>
    <w:rsid w:val="008B4E93"/>
    <w:rsid w:val="008B5153"/>
    <w:rsid w:val="008B52ED"/>
    <w:rsid w:val="008B5304"/>
    <w:rsid w:val="008B57B5"/>
    <w:rsid w:val="008B5966"/>
    <w:rsid w:val="008B6140"/>
    <w:rsid w:val="008B65B8"/>
    <w:rsid w:val="008B6797"/>
    <w:rsid w:val="008B694F"/>
    <w:rsid w:val="008B7123"/>
    <w:rsid w:val="008B7207"/>
    <w:rsid w:val="008B754D"/>
    <w:rsid w:val="008B77AA"/>
    <w:rsid w:val="008C0A57"/>
    <w:rsid w:val="008C0ACB"/>
    <w:rsid w:val="008C0E0E"/>
    <w:rsid w:val="008C2C6E"/>
    <w:rsid w:val="008C32ED"/>
    <w:rsid w:val="008C35AB"/>
    <w:rsid w:val="008C3E13"/>
    <w:rsid w:val="008C413F"/>
    <w:rsid w:val="008C455D"/>
    <w:rsid w:val="008C5161"/>
    <w:rsid w:val="008C58F4"/>
    <w:rsid w:val="008C5DA3"/>
    <w:rsid w:val="008C62D6"/>
    <w:rsid w:val="008C7050"/>
    <w:rsid w:val="008D0A53"/>
    <w:rsid w:val="008D0B36"/>
    <w:rsid w:val="008D0F2E"/>
    <w:rsid w:val="008D1C65"/>
    <w:rsid w:val="008D2555"/>
    <w:rsid w:val="008D38EB"/>
    <w:rsid w:val="008D3A62"/>
    <w:rsid w:val="008D3BC1"/>
    <w:rsid w:val="008D44FE"/>
    <w:rsid w:val="008D4D7B"/>
    <w:rsid w:val="008D4E26"/>
    <w:rsid w:val="008D4E44"/>
    <w:rsid w:val="008D5306"/>
    <w:rsid w:val="008D545E"/>
    <w:rsid w:val="008D5583"/>
    <w:rsid w:val="008D59C2"/>
    <w:rsid w:val="008D5E24"/>
    <w:rsid w:val="008D63FA"/>
    <w:rsid w:val="008D71E0"/>
    <w:rsid w:val="008D749B"/>
    <w:rsid w:val="008D77E1"/>
    <w:rsid w:val="008D7A4C"/>
    <w:rsid w:val="008D7F28"/>
    <w:rsid w:val="008E18CF"/>
    <w:rsid w:val="008E1EBC"/>
    <w:rsid w:val="008E3BC6"/>
    <w:rsid w:val="008E3D41"/>
    <w:rsid w:val="008E42EA"/>
    <w:rsid w:val="008E43B9"/>
    <w:rsid w:val="008E4424"/>
    <w:rsid w:val="008E4B45"/>
    <w:rsid w:val="008E4DE7"/>
    <w:rsid w:val="008E4EF5"/>
    <w:rsid w:val="008E5120"/>
    <w:rsid w:val="008E61A6"/>
    <w:rsid w:val="008E6671"/>
    <w:rsid w:val="008E7116"/>
    <w:rsid w:val="008E711F"/>
    <w:rsid w:val="008E71D8"/>
    <w:rsid w:val="008E7266"/>
    <w:rsid w:val="008E7D3D"/>
    <w:rsid w:val="008E7EB5"/>
    <w:rsid w:val="008E7F15"/>
    <w:rsid w:val="008F0A3F"/>
    <w:rsid w:val="008F0E3F"/>
    <w:rsid w:val="008F173E"/>
    <w:rsid w:val="008F1A43"/>
    <w:rsid w:val="008F2694"/>
    <w:rsid w:val="008F27E4"/>
    <w:rsid w:val="008F2D0E"/>
    <w:rsid w:val="008F3A5E"/>
    <w:rsid w:val="008F530C"/>
    <w:rsid w:val="008F538C"/>
    <w:rsid w:val="008F5604"/>
    <w:rsid w:val="008F5AF7"/>
    <w:rsid w:val="008F5E6E"/>
    <w:rsid w:val="008F6023"/>
    <w:rsid w:val="008F6E1C"/>
    <w:rsid w:val="008F7DA3"/>
    <w:rsid w:val="00900148"/>
    <w:rsid w:val="0090049C"/>
    <w:rsid w:val="0090175E"/>
    <w:rsid w:val="0090179D"/>
    <w:rsid w:val="009018B3"/>
    <w:rsid w:val="009018B6"/>
    <w:rsid w:val="009018BD"/>
    <w:rsid w:val="00902397"/>
    <w:rsid w:val="0090251F"/>
    <w:rsid w:val="00902FAE"/>
    <w:rsid w:val="00903148"/>
    <w:rsid w:val="00903199"/>
    <w:rsid w:val="00903437"/>
    <w:rsid w:val="009036B4"/>
    <w:rsid w:val="00903994"/>
    <w:rsid w:val="00903B95"/>
    <w:rsid w:val="009043BC"/>
    <w:rsid w:val="009048E0"/>
    <w:rsid w:val="00904E0D"/>
    <w:rsid w:val="00904F73"/>
    <w:rsid w:val="00905718"/>
    <w:rsid w:val="00905737"/>
    <w:rsid w:val="00905BEB"/>
    <w:rsid w:val="00905D21"/>
    <w:rsid w:val="009069E5"/>
    <w:rsid w:val="00906BCF"/>
    <w:rsid w:val="00907685"/>
    <w:rsid w:val="00907ED2"/>
    <w:rsid w:val="00907F37"/>
    <w:rsid w:val="00910747"/>
    <w:rsid w:val="00910BB2"/>
    <w:rsid w:val="00910F60"/>
    <w:rsid w:val="00910F65"/>
    <w:rsid w:val="00911F96"/>
    <w:rsid w:val="0091206E"/>
    <w:rsid w:val="009124D7"/>
    <w:rsid w:val="0091291E"/>
    <w:rsid w:val="00913426"/>
    <w:rsid w:val="00913F16"/>
    <w:rsid w:val="00914AFB"/>
    <w:rsid w:val="0091529A"/>
    <w:rsid w:val="009157B1"/>
    <w:rsid w:val="00915CCC"/>
    <w:rsid w:val="00915D56"/>
    <w:rsid w:val="00916310"/>
    <w:rsid w:val="0091631D"/>
    <w:rsid w:val="009175CE"/>
    <w:rsid w:val="009179A0"/>
    <w:rsid w:val="00917ADB"/>
    <w:rsid w:val="00920E27"/>
    <w:rsid w:val="00922281"/>
    <w:rsid w:val="0092335A"/>
    <w:rsid w:val="00923757"/>
    <w:rsid w:val="009241B1"/>
    <w:rsid w:val="0092495E"/>
    <w:rsid w:val="00924F7B"/>
    <w:rsid w:val="009252C2"/>
    <w:rsid w:val="00925824"/>
    <w:rsid w:val="00926802"/>
    <w:rsid w:val="00926DEF"/>
    <w:rsid w:val="00927105"/>
    <w:rsid w:val="009271BD"/>
    <w:rsid w:val="009273A1"/>
    <w:rsid w:val="00927604"/>
    <w:rsid w:val="00927868"/>
    <w:rsid w:val="00927F1D"/>
    <w:rsid w:val="00930431"/>
    <w:rsid w:val="00930DB7"/>
    <w:rsid w:val="00931147"/>
    <w:rsid w:val="00931196"/>
    <w:rsid w:val="0093188C"/>
    <w:rsid w:val="00932147"/>
    <w:rsid w:val="0093236A"/>
    <w:rsid w:val="0093273A"/>
    <w:rsid w:val="00932A43"/>
    <w:rsid w:val="00932B6B"/>
    <w:rsid w:val="0093376A"/>
    <w:rsid w:val="00933B0F"/>
    <w:rsid w:val="00934B38"/>
    <w:rsid w:val="00934E7C"/>
    <w:rsid w:val="00935499"/>
    <w:rsid w:val="00935C55"/>
    <w:rsid w:val="00936145"/>
    <w:rsid w:val="00937A95"/>
    <w:rsid w:val="00937C51"/>
    <w:rsid w:val="00941019"/>
    <w:rsid w:val="00941642"/>
    <w:rsid w:val="00941651"/>
    <w:rsid w:val="009416ED"/>
    <w:rsid w:val="009417A5"/>
    <w:rsid w:val="00941A99"/>
    <w:rsid w:val="0094203F"/>
    <w:rsid w:val="009428BC"/>
    <w:rsid w:val="00942D21"/>
    <w:rsid w:val="00943784"/>
    <w:rsid w:val="00943F19"/>
    <w:rsid w:val="00943FE0"/>
    <w:rsid w:val="0094409D"/>
    <w:rsid w:val="0094516E"/>
    <w:rsid w:val="00945551"/>
    <w:rsid w:val="009458ED"/>
    <w:rsid w:val="009466F6"/>
    <w:rsid w:val="009467FE"/>
    <w:rsid w:val="00946936"/>
    <w:rsid w:val="00946B59"/>
    <w:rsid w:val="00946CFB"/>
    <w:rsid w:val="009471F5"/>
    <w:rsid w:val="009478B3"/>
    <w:rsid w:val="00947939"/>
    <w:rsid w:val="00950CCA"/>
    <w:rsid w:val="0095173F"/>
    <w:rsid w:val="00951789"/>
    <w:rsid w:val="00951E12"/>
    <w:rsid w:val="0095211A"/>
    <w:rsid w:val="00952209"/>
    <w:rsid w:val="009536EA"/>
    <w:rsid w:val="00953D71"/>
    <w:rsid w:val="009543C2"/>
    <w:rsid w:val="00954705"/>
    <w:rsid w:val="00954753"/>
    <w:rsid w:val="00954B4A"/>
    <w:rsid w:val="00954DA4"/>
    <w:rsid w:val="009564C4"/>
    <w:rsid w:val="009567C6"/>
    <w:rsid w:val="009576DA"/>
    <w:rsid w:val="00960213"/>
    <w:rsid w:val="00960B91"/>
    <w:rsid w:val="00960E2A"/>
    <w:rsid w:val="00960F63"/>
    <w:rsid w:val="009619F5"/>
    <w:rsid w:val="009639BB"/>
    <w:rsid w:val="00963B22"/>
    <w:rsid w:val="00963FA4"/>
    <w:rsid w:val="00964018"/>
    <w:rsid w:val="009648A6"/>
    <w:rsid w:val="00964BBB"/>
    <w:rsid w:val="00965369"/>
    <w:rsid w:val="00967405"/>
    <w:rsid w:val="00967B33"/>
    <w:rsid w:val="00970019"/>
    <w:rsid w:val="0097010B"/>
    <w:rsid w:val="00970957"/>
    <w:rsid w:val="00970E14"/>
    <w:rsid w:val="00971BC2"/>
    <w:rsid w:val="0097222F"/>
    <w:rsid w:val="00972929"/>
    <w:rsid w:val="00972DAB"/>
    <w:rsid w:val="009732C2"/>
    <w:rsid w:val="00973AEA"/>
    <w:rsid w:val="00974CA9"/>
    <w:rsid w:val="00975681"/>
    <w:rsid w:val="009758E5"/>
    <w:rsid w:val="00975A23"/>
    <w:rsid w:val="00975DFB"/>
    <w:rsid w:val="0097616E"/>
    <w:rsid w:val="009761BE"/>
    <w:rsid w:val="009763D6"/>
    <w:rsid w:val="0097651D"/>
    <w:rsid w:val="00976825"/>
    <w:rsid w:val="009769F4"/>
    <w:rsid w:val="0097721D"/>
    <w:rsid w:val="00977A17"/>
    <w:rsid w:val="00980490"/>
    <w:rsid w:val="00980746"/>
    <w:rsid w:val="00980916"/>
    <w:rsid w:val="00980A89"/>
    <w:rsid w:val="00980D95"/>
    <w:rsid w:val="009811F9"/>
    <w:rsid w:val="0098154A"/>
    <w:rsid w:val="00981B60"/>
    <w:rsid w:val="00981D9B"/>
    <w:rsid w:val="00981DBD"/>
    <w:rsid w:val="00982157"/>
    <w:rsid w:val="009823DA"/>
    <w:rsid w:val="00982B78"/>
    <w:rsid w:val="00982F23"/>
    <w:rsid w:val="009833EC"/>
    <w:rsid w:val="009837BC"/>
    <w:rsid w:val="00983A21"/>
    <w:rsid w:val="00983CA1"/>
    <w:rsid w:val="00983F4A"/>
    <w:rsid w:val="0098412E"/>
    <w:rsid w:val="0098551C"/>
    <w:rsid w:val="00985FCE"/>
    <w:rsid w:val="00986735"/>
    <w:rsid w:val="009867E2"/>
    <w:rsid w:val="00986E5C"/>
    <w:rsid w:val="00986EA9"/>
    <w:rsid w:val="00987127"/>
    <w:rsid w:val="0099046B"/>
    <w:rsid w:val="009909C4"/>
    <w:rsid w:val="00990BA0"/>
    <w:rsid w:val="0099138F"/>
    <w:rsid w:val="00991775"/>
    <w:rsid w:val="00991DCC"/>
    <w:rsid w:val="00991FC6"/>
    <w:rsid w:val="00992D27"/>
    <w:rsid w:val="00993BEB"/>
    <w:rsid w:val="009940DF"/>
    <w:rsid w:val="009944B5"/>
    <w:rsid w:val="0099516D"/>
    <w:rsid w:val="009959B0"/>
    <w:rsid w:val="00995DCC"/>
    <w:rsid w:val="00996E0F"/>
    <w:rsid w:val="0099784C"/>
    <w:rsid w:val="00997B3D"/>
    <w:rsid w:val="00997BED"/>
    <w:rsid w:val="00997FAE"/>
    <w:rsid w:val="009A06D0"/>
    <w:rsid w:val="009A08E0"/>
    <w:rsid w:val="009A0CFE"/>
    <w:rsid w:val="009A0F96"/>
    <w:rsid w:val="009A111A"/>
    <w:rsid w:val="009A1439"/>
    <w:rsid w:val="009A163C"/>
    <w:rsid w:val="009A16F7"/>
    <w:rsid w:val="009A1B54"/>
    <w:rsid w:val="009A1D1F"/>
    <w:rsid w:val="009A20A7"/>
    <w:rsid w:val="009A22D3"/>
    <w:rsid w:val="009A24DC"/>
    <w:rsid w:val="009A2544"/>
    <w:rsid w:val="009A37A4"/>
    <w:rsid w:val="009A43B6"/>
    <w:rsid w:val="009A45A0"/>
    <w:rsid w:val="009A4E9A"/>
    <w:rsid w:val="009A5084"/>
    <w:rsid w:val="009A5623"/>
    <w:rsid w:val="009A5939"/>
    <w:rsid w:val="009A59C3"/>
    <w:rsid w:val="009A608A"/>
    <w:rsid w:val="009A6D14"/>
    <w:rsid w:val="009A7F33"/>
    <w:rsid w:val="009B00A2"/>
    <w:rsid w:val="009B09E5"/>
    <w:rsid w:val="009B1517"/>
    <w:rsid w:val="009B273D"/>
    <w:rsid w:val="009B317F"/>
    <w:rsid w:val="009B3988"/>
    <w:rsid w:val="009B3FBC"/>
    <w:rsid w:val="009B4133"/>
    <w:rsid w:val="009B43A9"/>
    <w:rsid w:val="009B43D0"/>
    <w:rsid w:val="009B447F"/>
    <w:rsid w:val="009B4B5B"/>
    <w:rsid w:val="009B50AF"/>
    <w:rsid w:val="009B684F"/>
    <w:rsid w:val="009B6AA7"/>
    <w:rsid w:val="009B6E2C"/>
    <w:rsid w:val="009B717F"/>
    <w:rsid w:val="009B7987"/>
    <w:rsid w:val="009B7F0B"/>
    <w:rsid w:val="009B7FB0"/>
    <w:rsid w:val="009C021A"/>
    <w:rsid w:val="009C02E5"/>
    <w:rsid w:val="009C04CA"/>
    <w:rsid w:val="009C0D9E"/>
    <w:rsid w:val="009C18DA"/>
    <w:rsid w:val="009C29E7"/>
    <w:rsid w:val="009C2A74"/>
    <w:rsid w:val="009C2B49"/>
    <w:rsid w:val="009C3237"/>
    <w:rsid w:val="009C345A"/>
    <w:rsid w:val="009C3481"/>
    <w:rsid w:val="009C3E21"/>
    <w:rsid w:val="009C5262"/>
    <w:rsid w:val="009C5F34"/>
    <w:rsid w:val="009C5FAD"/>
    <w:rsid w:val="009C6190"/>
    <w:rsid w:val="009C66CD"/>
    <w:rsid w:val="009C66DD"/>
    <w:rsid w:val="009C6C92"/>
    <w:rsid w:val="009C7704"/>
    <w:rsid w:val="009C7D27"/>
    <w:rsid w:val="009D16A5"/>
    <w:rsid w:val="009D17F7"/>
    <w:rsid w:val="009D1C62"/>
    <w:rsid w:val="009D1C7C"/>
    <w:rsid w:val="009D1E30"/>
    <w:rsid w:val="009D2DEE"/>
    <w:rsid w:val="009D33F9"/>
    <w:rsid w:val="009D369A"/>
    <w:rsid w:val="009D3A68"/>
    <w:rsid w:val="009D42D3"/>
    <w:rsid w:val="009D4757"/>
    <w:rsid w:val="009D48E6"/>
    <w:rsid w:val="009D5024"/>
    <w:rsid w:val="009D5118"/>
    <w:rsid w:val="009D52E1"/>
    <w:rsid w:val="009D61F6"/>
    <w:rsid w:val="009D6221"/>
    <w:rsid w:val="009D63D6"/>
    <w:rsid w:val="009D7339"/>
    <w:rsid w:val="009D7512"/>
    <w:rsid w:val="009D7C73"/>
    <w:rsid w:val="009D7D1C"/>
    <w:rsid w:val="009D7E60"/>
    <w:rsid w:val="009E023B"/>
    <w:rsid w:val="009E03BE"/>
    <w:rsid w:val="009E049A"/>
    <w:rsid w:val="009E0747"/>
    <w:rsid w:val="009E0C31"/>
    <w:rsid w:val="009E2876"/>
    <w:rsid w:val="009E2CF1"/>
    <w:rsid w:val="009E2EB0"/>
    <w:rsid w:val="009E3859"/>
    <w:rsid w:val="009E4241"/>
    <w:rsid w:val="009E475A"/>
    <w:rsid w:val="009E47E1"/>
    <w:rsid w:val="009E4ACB"/>
    <w:rsid w:val="009E4C77"/>
    <w:rsid w:val="009E4E7B"/>
    <w:rsid w:val="009E54A1"/>
    <w:rsid w:val="009E5E94"/>
    <w:rsid w:val="009E61D5"/>
    <w:rsid w:val="009E767F"/>
    <w:rsid w:val="009F00C3"/>
    <w:rsid w:val="009F04EB"/>
    <w:rsid w:val="009F1312"/>
    <w:rsid w:val="009F1652"/>
    <w:rsid w:val="009F1B83"/>
    <w:rsid w:val="009F236D"/>
    <w:rsid w:val="009F2F48"/>
    <w:rsid w:val="009F334E"/>
    <w:rsid w:val="009F46B4"/>
    <w:rsid w:val="009F4D09"/>
    <w:rsid w:val="009F4F26"/>
    <w:rsid w:val="009F4F61"/>
    <w:rsid w:val="009F566E"/>
    <w:rsid w:val="009F5785"/>
    <w:rsid w:val="009F5D8D"/>
    <w:rsid w:val="009F752D"/>
    <w:rsid w:val="00A00275"/>
    <w:rsid w:val="00A00B6E"/>
    <w:rsid w:val="00A00E96"/>
    <w:rsid w:val="00A0229E"/>
    <w:rsid w:val="00A028B2"/>
    <w:rsid w:val="00A02AA2"/>
    <w:rsid w:val="00A031CE"/>
    <w:rsid w:val="00A03346"/>
    <w:rsid w:val="00A0374D"/>
    <w:rsid w:val="00A03C28"/>
    <w:rsid w:val="00A04ECD"/>
    <w:rsid w:val="00A055A6"/>
    <w:rsid w:val="00A05E4A"/>
    <w:rsid w:val="00A0637B"/>
    <w:rsid w:val="00A06A21"/>
    <w:rsid w:val="00A07544"/>
    <w:rsid w:val="00A10BC5"/>
    <w:rsid w:val="00A10BFC"/>
    <w:rsid w:val="00A10ED4"/>
    <w:rsid w:val="00A11373"/>
    <w:rsid w:val="00A113F2"/>
    <w:rsid w:val="00A11CCF"/>
    <w:rsid w:val="00A12074"/>
    <w:rsid w:val="00A1212E"/>
    <w:rsid w:val="00A13AD4"/>
    <w:rsid w:val="00A1434C"/>
    <w:rsid w:val="00A14798"/>
    <w:rsid w:val="00A1673F"/>
    <w:rsid w:val="00A175A0"/>
    <w:rsid w:val="00A17A4A"/>
    <w:rsid w:val="00A17CF4"/>
    <w:rsid w:val="00A2075E"/>
    <w:rsid w:val="00A20B66"/>
    <w:rsid w:val="00A20E90"/>
    <w:rsid w:val="00A22AD6"/>
    <w:rsid w:val="00A2338D"/>
    <w:rsid w:val="00A23D9F"/>
    <w:rsid w:val="00A242E2"/>
    <w:rsid w:val="00A24A7E"/>
    <w:rsid w:val="00A25174"/>
    <w:rsid w:val="00A256C8"/>
    <w:rsid w:val="00A27104"/>
    <w:rsid w:val="00A27A00"/>
    <w:rsid w:val="00A30411"/>
    <w:rsid w:val="00A3053E"/>
    <w:rsid w:val="00A307BE"/>
    <w:rsid w:val="00A308BC"/>
    <w:rsid w:val="00A30FF2"/>
    <w:rsid w:val="00A310F6"/>
    <w:rsid w:val="00A3172D"/>
    <w:rsid w:val="00A31905"/>
    <w:rsid w:val="00A3196E"/>
    <w:rsid w:val="00A31C13"/>
    <w:rsid w:val="00A32242"/>
    <w:rsid w:val="00A32708"/>
    <w:rsid w:val="00A32B4E"/>
    <w:rsid w:val="00A32EB0"/>
    <w:rsid w:val="00A33300"/>
    <w:rsid w:val="00A33861"/>
    <w:rsid w:val="00A33A90"/>
    <w:rsid w:val="00A34C6B"/>
    <w:rsid w:val="00A34DE2"/>
    <w:rsid w:val="00A35CBA"/>
    <w:rsid w:val="00A36970"/>
    <w:rsid w:val="00A36AE8"/>
    <w:rsid w:val="00A36E51"/>
    <w:rsid w:val="00A36EE0"/>
    <w:rsid w:val="00A36FB8"/>
    <w:rsid w:val="00A370ED"/>
    <w:rsid w:val="00A37A6C"/>
    <w:rsid w:val="00A40D48"/>
    <w:rsid w:val="00A413E2"/>
    <w:rsid w:val="00A41782"/>
    <w:rsid w:val="00A41CE6"/>
    <w:rsid w:val="00A422D0"/>
    <w:rsid w:val="00A426F8"/>
    <w:rsid w:val="00A43232"/>
    <w:rsid w:val="00A44374"/>
    <w:rsid w:val="00A44487"/>
    <w:rsid w:val="00A445A3"/>
    <w:rsid w:val="00A453A7"/>
    <w:rsid w:val="00A4574B"/>
    <w:rsid w:val="00A458B4"/>
    <w:rsid w:val="00A460E5"/>
    <w:rsid w:val="00A466FD"/>
    <w:rsid w:val="00A473FB"/>
    <w:rsid w:val="00A479AB"/>
    <w:rsid w:val="00A47EC4"/>
    <w:rsid w:val="00A50D93"/>
    <w:rsid w:val="00A51140"/>
    <w:rsid w:val="00A513B1"/>
    <w:rsid w:val="00A51524"/>
    <w:rsid w:val="00A52219"/>
    <w:rsid w:val="00A52844"/>
    <w:rsid w:val="00A5350E"/>
    <w:rsid w:val="00A53B22"/>
    <w:rsid w:val="00A543C7"/>
    <w:rsid w:val="00A545E6"/>
    <w:rsid w:val="00A54E4E"/>
    <w:rsid w:val="00A55168"/>
    <w:rsid w:val="00A55585"/>
    <w:rsid w:val="00A55B0B"/>
    <w:rsid w:val="00A56533"/>
    <w:rsid w:val="00A566CA"/>
    <w:rsid w:val="00A56760"/>
    <w:rsid w:val="00A57123"/>
    <w:rsid w:val="00A572BB"/>
    <w:rsid w:val="00A57E94"/>
    <w:rsid w:val="00A6000B"/>
    <w:rsid w:val="00A6048D"/>
    <w:rsid w:val="00A61871"/>
    <w:rsid w:val="00A61B26"/>
    <w:rsid w:val="00A628DF"/>
    <w:rsid w:val="00A631AA"/>
    <w:rsid w:val="00A63430"/>
    <w:rsid w:val="00A64A8D"/>
    <w:rsid w:val="00A64BB6"/>
    <w:rsid w:val="00A66270"/>
    <w:rsid w:val="00A66E17"/>
    <w:rsid w:val="00A66EA7"/>
    <w:rsid w:val="00A67BA2"/>
    <w:rsid w:val="00A705D7"/>
    <w:rsid w:val="00A706A4"/>
    <w:rsid w:val="00A7099B"/>
    <w:rsid w:val="00A70DFB"/>
    <w:rsid w:val="00A71016"/>
    <w:rsid w:val="00A71EEB"/>
    <w:rsid w:val="00A72772"/>
    <w:rsid w:val="00A7332D"/>
    <w:rsid w:val="00A73803"/>
    <w:rsid w:val="00A73DAE"/>
    <w:rsid w:val="00A74496"/>
    <w:rsid w:val="00A747AD"/>
    <w:rsid w:val="00A748B9"/>
    <w:rsid w:val="00A74D90"/>
    <w:rsid w:val="00A750A9"/>
    <w:rsid w:val="00A7601A"/>
    <w:rsid w:val="00A7612C"/>
    <w:rsid w:val="00A7653F"/>
    <w:rsid w:val="00A76D7E"/>
    <w:rsid w:val="00A77B04"/>
    <w:rsid w:val="00A8026D"/>
    <w:rsid w:val="00A81B2F"/>
    <w:rsid w:val="00A81B61"/>
    <w:rsid w:val="00A81D49"/>
    <w:rsid w:val="00A81F6D"/>
    <w:rsid w:val="00A8228C"/>
    <w:rsid w:val="00A82685"/>
    <w:rsid w:val="00A82F1B"/>
    <w:rsid w:val="00A8325C"/>
    <w:rsid w:val="00A83517"/>
    <w:rsid w:val="00A83FBF"/>
    <w:rsid w:val="00A84163"/>
    <w:rsid w:val="00A8417B"/>
    <w:rsid w:val="00A851BA"/>
    <w:rsid w:val="00A860D7"/>
    <w:rsid w:val="00A86846"/>
    <w:rsid w:val="00A878F5"/>
    <w:rsid w:val="00A87D1B"/>
    <w:rsid w:val="00A914E3"/>
    <w:rsid w:val="00A9190F"/>
    <w:rsid w:val="00A91978"/>
    <w:rsid w:val="00A91B61"/>
    <w:rsid w:val="00A92422"/>
    <w:rsid w:val="00A93536"/>
    <w:rsid w:val="00A9372D"/>
    <w:rsid w:val="00A944E6"/>
    <w:rsid w:val="00A94B9F"/>
    <w:rsid w:val="00A94F2C"/>
    <w:rsid w:val="00A951C7"/>
    <w:rsid w:val="00A95570"/>
    <w:rsid w:val="00A95C5E"/>
    <w:rsid w:val="00A96E75"/>
    <w:rsid w:val="00A974D1"/>
    <w:rsid w:val="00A97B15"/>
    <w:rsid w:val="00AA01D9"/>
    <w:rsid w:val="00AA14CE"/>
    <w:rsid w:val="00AA1964"/>
    <w:rsid w:val="00AA1A0C"/>
    <w:rsid w:val="00AA1CF7"/>
    <w:rsid w:val="00AA27C2"/>
    <w:rsid w:val="00AA34A6"/>
    <w:rsid w:val="00AA3610"/>
    <w:rsid w:val="00AA39C7"/>
    <w:rsid w:val="00AA3A78"/>
    <w:rsid w:val="00AA4247"/>
    <w:rsid w:val="00AA4CA6"/>
    <w:rsid w:val="00AA5934"/>
    <w:rsid w:val="00AA60DD"/>
    <w:rsid w:val="00AA61B2"/>
    <w:rsid w:val="00AA6585"/>
    <w:rsid w:val="00AA698B"/>
    <w:rsid w:val="00AA78D0"/>
    <w:rsid w:val="00AB0387"/>
    <w:rsid w:val="00AB06C8"/>
    <w:rsid w:val="00AB07AB"/>
    <w:rsid w:val="00AB0E1E"/>
    <w:rsid w:val="00AB22C2"/>
    <w:rsid w:val="00AB2349"/>
    <w:rsid w:val="00AB2B89"/>
    <w:rsid w:val="00AB2C7F"/>
    <w:rsid w:val="00AB2F2B"/>
    <w:rsid w:val="00AB305D"/>
    <w:rsid w:val="00AB36AD"/>
    <w:rsid w:val="00AB4616"/>
    <w:rsid w:val="00AB4BEB"/>
    <w:rsid w:val="00AB5212"/>
    <w:rsid w:val="00AB54CF"/>
    <w:rsid w:val="00AB6581"/>
    <w:rsid w:val="00AB6904"/>
    <w:rsid w:val="00AB733A"/>
    <w:rsid w:val="00AB79B4"/>
    <w:rsid w:val="00AB7B50"/>
    <w:rsid w:val="00AC0074"/>
    <w:rsid w:val="00AC0C22"/>
    <w:rsid w:val="00AC0DBD"/>
    <w:rsid w:val="00AC0EF0"/>
    <w:rsid w:val="00AC19C5"/>
    <w:rsid w:val="00AC20C0"/>
    <w:rsid w:val="00AC21A6"/>
    <w:rsid w:val="00AC2287"/>
    <w:rsid w:val="00AC25AF"/>
    <w:rsid w:val="00AC2989"/>
    <w:rsid w:val="00AC2D69"/>
    <w:rsid w:val="00AC3305"/>
    <w:rsid w:val="00AC3395"/>
    <w:rsid w:val="00AC349B"/>
    <w:rsid w:val="00AC353D"/>
    <w:rsid w:val="00AC364B"/>
    <w:rsid w:val="00AC3CAA"/>
    <w:rsid w:val="00AC431F"/>
    <w:rsid w:val="00AC44B8"/>
    <w:rsid w:val="00AC457A"/>
    <w:rsid w:val="00AC4B67"/>
    <w:rsid w:val="00AC4DD2"/>
    <w:rsid w:val="00AC537B"/>
    <w:rsid w:val="00AC5723"/>
    <w:rsid w:val="00AC5737"/>
    <w:rsid w:val="00AC5D49"/>
    <w:rsid w:val="00AC6308"/>
    <w:rsid w:val="00AC6D54"/>
    <w:rsid w:val="00AC6F71"/>
    <w:rsid w:val="00AC748F"/>
    <w:rsid w:val="00AD071D"/>
    <w:rsid w:val="00AD14B5"/>
    <w:rsid w:val="00AD15DF"/>
    <w:rsid w:val="00AD266A"/>
    <w:rsid w:val="00AD296F"/>
    <w:rsid w:val="00AD2CFB"/>
    <w:rsid w:val="00AD493F"/>
    <w:rsid w:val="00AD5380"/>
    <w:rsid w:val="00AD7741"/>
    <w:rsid w:val="00AD7A04"/>
    <w:rsid w:val="00AD7DEC"/>
    <w:rsid w:val="00AE01D7"/>
    <w:rsid w:val="00AE0240"/>
    <w:rsid w:val="00AE0C12"/>
    <w:rsid w:val="00AE0E35"/>
    <w:rsid w:val="00AE2588"/>
    <w:rsid w:val="00AE25D5"/>
    <w:rsid w:val="00AE34C0"/>
    <w:rsid w:val="00AE3B12"/>
    <w:rsid w:val="00AE4D59"/>
    <w:rsid w:val="00AE507B"/>
    <w:rsid w:val="00AE5F93"/>
    <w:rsid w:val="00AF0DA2"/>
    <w:rsid w:val="00AF1D9D"/>
    <w:rsid w:val="00AF2864"/>
    <w:rsid w:val="00AF2961"/>
    <w:rsid w:val="00AF2990"/>
    <w:rsid w:val="00AF2FFE"/>
    <w:rsid w:val="00AF3A57"/>
    <w:rsid w:val="00AF4AE4"/>
    <w:rsid w:val="00AF554C"/>
    <w:rsid w:val="00AF5D28"/>
    <w:rsid w:val="00AF6D97"/>
    <w:rsid w:val="00AF7B93"/>
    <w:rsid w:val="00B00048"/>
    <w:rsid w:val="00B01FED"/>
    <w:rsid w:val="00B020DC"/>
    <w:rsid w:val="00B03783"/>
    <w:rsid w:val="00B038F6"/>
    <w:rsid w:val="00B04BD5"/>
    <w:rsid w:val="00B04DC9"/>
    <w:rsid w:val="00B05462"/>
    <w:rsid w:val="00B05592"/>
    <w:rsid w:val="00B0602F"/>
    <w:rsid w:val="00B0630F"/>
    <w:rsid w:val="00B073D1"/>
    <w:rsid w:val="00B07D67"/>
    <w:rsid w:val="00B07DDA"/>
    <w:rsid w:val="00B10BAC"/>
    <w:rsid w:val="00B11A75"/>
    <w:rsid w:val="00B11ACF"/>
    <w:rsid w:val="00B11DB8"/>
    <w:rsid w:val="00B11DE8"/>
    <w:rsid w:val="00B1269F"/>
    <w:rsid w:val="00B13D80"/>
    <w:rsid w:val="00B14019"/>
    <w:rsid w:val="00B14896"/>
    <w:rsid w:val="00B14D2F"/>
    <w:rsid w:val="00B14E36"/>
    <w:rsid w:val="00B14EBF"/>
    <w:rsid w:val="00B150BC"/>
    <w:rsid w:val="00B15297"/>
    <w:rsid w:val="00B16F56"/>
    <w:rsid w:val="00B17344"/>
    <w:rsid w:val="00B2008A"/>
    <w:rsid w:val="00B201D3"/>
    <w:rsid w:val="00B2085C"/>
    <w:rsid w:val="00B21464"/>
    <w:rsid w:val="00B21863"/>
    <w:rsid w:val="00B21872"/>
    <w:rsid w:val="00B21E61"/>
    <w:rsid w:val="00B21F18"/>
    <w:rsid w:val="00B2206C"/>
    <w:rsid w:val="00B233C1"/>
    <w:rsid w:val="00B23D60"/>
    <w:rsid w:val="00B23EEE"/>
    <w:rsid w:val="00B24897"/>
    <w:rsid w:val="00B24DCE"/>
    <w:rsid w:val="00B260AC"/>
    <w:rsid w:val="00B26A10"/>
    <w:rsid w:val="00B2727C"/>
    <w:rsid w:val="00B2781C"/>
    <w:rsid w:val="00B2798D"/>
    <w:rsid w:val="00B3011C"/>
    <w:rsid w:val="00B31091"/>
    <w:rsid w:val="00B31DBE"/>
    <w:rsid w:val="00B3250D"/>
    <w:rsid w:val="00B32A0B"/>
    <w:rsid w:val="00B32BEE"/>
    <w:rsid w:val="00B33246"/>
    <w:rsid w:val="00B33DBA"/>
    <w:rsid w:val="00B344F6"/>
    <w:rsid w:val="00B34D92"/>
    <w:rsid w:val="00B350A8"/>
    <w:rsid w:val="00B3668C"/>
    <w:rsid w:val="00B36DBC"/>
    <w:rsid w:val="00B4062F"/>
    <w:rsid w:val="00B40677"/>
    <w:rsid w:val="00B409FF"/>
    <w:rsid w:val="00B414B2"/>
    <w:rsid w:val="00B415B4"/>
    <w:rsid w:val="00B41905"/>
    <w:rsid w:val="00B41C46"/>
    <w:rsid w:val="00B41F0C"/>
    <w:rsid w:val="00B41F7C"/>
    <w:rsid w:val="00B425DC"/>
    <w:rsid w:val="00B42D8F"/>
    <w:rsid w:val="00B42F24"/>
    <w:rsid w:val="00B43FF6"/>
    <w:rsid w:val="00B44EAF"/>
    <w:rsid w:val="00B4538C"/>
    <w:rsid w:val="00B45698"/>
    <w:rsid w:val="00B4577A"/>
    <w:rsid w:val="00B45DD1"/>
    <w:rsid w:val="00B4688B"/>
    <w:rsid w:val="00B46996"/>
    <w:rsid w:val="00B4735A"/>
    <w:rsid w:val="00B50759"/>
    <w:rsid w:val="00B50A0B"/>
    <w:rsid w:val="00B5133B"/>
    <w:rsid w:val="00B51BDA"/>
    <w:rsid w:val="00B5208E"/>
    <w:rsid w:val="00B52192"/>
    <w:rsid w:val="00B524DD"/>
    <w:rsid w:val="00B52C35"/>
    <w:rsid w:val="00B52CA7"/>
    <w:rsid w:val="00B53F43"/>
    <w:rsid w:val="00B54019"/>
    <w:rsid w:val="00B540BE"/>
    <w:rsid w:val="00B54107"/>
    <w:rsid w:val="00B547AE"/>
    <w:rsid w:val="00B54E00"/>
    <w:rsid w:val="00B55BEA"/>
    <w:rsid w:val="00B55EAA"/>
    <w:rsid w:val="00B568C0"/>
    <w:rsid w:val="00B568D6"/>
    <w:rsid w:val="00B56C85"/>
    <w:rsid w:val="00B56DAA"/>
    <w:rsid w:val="00B56FF6"/>
    <w:rsid w:val="00B57A4D"/>
    <w:rsid w:val="00B60CE0"/>
    <w:rsid w:val="00B60E8B"/>
    <w:rsid w:val="00B61228"/>
    <w:rsid w:val="00B61A80"/>
    <w:rsid w:val="00B62267"/>
    <w:rsid w:val="00B625B5"/>
    <w:rsid w:val="00B625C3"/>
    <w:rsid w:val="00B62642"/>
    <w:rsid w:val="00B62EE3"/>
    <w:rsid w:val="00B6375B"/>
    <w:rsid w:val="00B63BF7"/>
    <w:rsid w:val="00B63C93"/>
    <w:rsid w:val="00B64152"/>
    <w:rsid w:val="00B6513B"/>
    <w:rsid w:val="00B65295"/>
    <w:rsid w:val="00B65371"/>
    <w:rsid w:val="00B653FF"/>
    <w:rsid w:val="00B656F3"/>
    <w:rsid w:val="00B65B10"/>
    <w:rsid w:val="00B65DE0"/>
    <w:rsid w:val="00B65EB3"/>
    <w:rsid w:val="00B66DBB"/>
    <w:rsid w:val="00B672F8"/>
    <w:rsid w:val="00B673F4"/>
    <w:rsid w:val="00B677A5"/>
    <w:rsid w:val="00B7001F"/>
    <w:rsid w:val="00B707DE"/>
    <w:rsid w:val="00B70814"/>
    <w:rsid w:val="00B70ECA"/>
    <w:rsid w:val="00B717D3"/>
    <w:rsid w:val="00B719CD"/>
    <w:rsid w:val="00B719D9"/>
    <w:rsid w:val="00B7201B"/>
    <w:rsid w:val="00B73076"/>
    <w:rsid w:val="00B737CA"/>
    <w:rsid w:val="00B73AC6"/>
    <w:rsid w:val="00B7449C"/>
    <w:rsid w:val="00B759BF"/>
    <w:rsid w:val="00B76F3E"/>
    <w:rsid w:val="00B77536"/>
    <w:rsid w:val="00B77E5B"/>
    <w:rsid w:val="00B801C9"/>
    <w:rsid w:val="00B8058D"/>
    <w:rsid w:val="00B80DD4"/>
    <w:rsid w:val="00B80DDB"/>
    <w:rsid w:val="00B815BB"/>
    <w:rsid w:val="00B816C5"/>
    <w:rsid w:val="00B81E32"/>
    <w:rsid w:val="00B81E7A"/>
    <w:rsid w:val="00B83259"/>
    <w:rsid w:val="00B832E4"/>
    <w:rsid w:val="00B84033"/>
    <w:rsid w:val="00B84C1B"/>
    <w:rsid w:val="00B86F51"/>
    <w:rsid w:val="00B87B67"/>
    <w:rsid w:val="00B903F4"/>
    <w:rsid w:val="00B9042F"/>
    <w:rsid w:val="00B90987"/>
    <w:rsid w:val="00B90E70"/>
    <w:rsid w:val="00B915CA"/>
    <w:rsid w:val="00B91E24"/>
    <w:rsid w:val="00B92195"/>
    <w:rsid w:val="00B93514"/>
    <w:rsid w:val="00B936CF"/>
    <w:rsid w:val="00B93C9C"/>
    <w:rsid w:val="00B94EB3"/>
    <w:rsid w:val="00B95361"/>
    <w:rsid w:val="00B95EB8"/>
    <w:rsid w:val="00B960A6"/>
    <w:rsid w:val="00B9657D"/>
    <w:rsid w:val="00B967A1"/>
    <w:rsid w:val="00B96F2E"/>
    <w:rsid w:val="00B972B2"/>
    <w:rsid w:val="00B974E3"/>
    <w:rsid w:val="00B975CF"/>
    <w:rsid w:val="00B979DF"/>
    <w:rsid w:val="00B97C39"/>
    <w:rsid w:val="00B97E3F"/>
    <w:rsid w:val="00B97F2F"/>
    <w:rsid w:val="00BA0256"/>
    <w:rsid w:val="00BA1E9F"/>
    <w:rsid w:val="00BA2AB1"/>
    <w:rsid w:val="00BA2AE3"/>
    <w:rsid w:val="00BA4263"/>
    <w:rsid w:val="00BA4490"/>
    <w:rsid w:val="00BA49B0"/>
    <w:rsid w:val="00BA5141"/>
    <w:rsid w:val="00BA55CC"/>
    <w:rsid w:val="00BA5820"/>
    <w:rsid w:val="00BA5F21"/>
    <w:rsid w:val="00BA5F4E"/>
    <w:rsid w:val="00BA6731"/>
    <w:rsid w:val="00BA67B7"/>
    <w:rsid w:val="00BA70F3"/>
    <w:rsid w:val="00BA74B5"/>
    <w:rsid w:val="00BA7CE4"/>
    <w:rsid w:val="00BA7DE3"/>
    <w:rsid w:val="00BB0A30"/>
    <w:rsid w:val="00BB14BB"/>
    <w:rsid w:val="00BB14D5"/>
    <w:rsid w:val="00BB159B"/>
    <w:rsid w:val="00BB164C"/>
    <w:rsid w:val="00BB195B"/>
    <w:rsid w:val="00BB1CE9"/>
    <w:rsid w:val="00BB21B6"/>
    <w:rsid w:val="00BB23FB"/>
    <w:rsid w:val="00BB2932"/>
    <w:rsid w:val="00BB3166"/>
    <w:rsid w:val="00BB3D56"/>
    <w:rsid w:val="00BB3EA6"/>
    <w:rsid w:val="00BB4DF4"/>
    <w:rsid w:val="00BB5073"/>
    <w:rsid w:val="00BB5807"/>
    <w:rsid w:val="00BB59B8"/>
    <w:rsid w:val="00BB5FC1"/>
    <w:rsid w:val="00BB6161"/>
    <w:rsid w:val="00BB61B6"/>
    <w:rsid w:val="00BB6981"/>
    <w:rsid w:val="00BB6AAD"/>
    <w:rsid w:val="00BB7028"/>
    <w:rsid w:val="00BB702B"/>
    <w:rsid w:val="00BC01A8"/>
    <w:rsid w:val="00BC05DC"/>
    <w:rsid w:val="00BC06A6"/>
    <w:rsid w:val="00BC0ABF"/>
    <w:rsid w:val="00BC0D02"/>
    <w:rsid w:val="00BC1793"/>
    <w:rsid w:val="00BC245B"/>
    <w:rsid w:val="00BC2CE7"/>
    <w:rsid w:val="00BC3020"/>
    <w:rsid w:val="00BC3790"/>
    <w:rsid w:val="00BC4131"/>
    <w:rsid w:val="00BC4384"/>
    <w:rsid w:val="00BC45F7"/>
    <w:rsid w:val="00BC46C4"/>
    <w:rsid w:val="00BC46CB"/>
    <w:rsid w:val="00BC6D29"/>
    <w:rsid w:val="00BD004B"/>
    <w:rsid w:val="00BD08E9"/>
    <w:rsid w:val="00BD0F5B"/>
    <w:rsid w:val="00BD0FB1"/>
    <w:rsid w:val="00BD127D"/>
    <w:rsid w:val="00BD13E1"/>
    <w:rsid w:val="00BD2657"/>
    <w:rsid w:val="00BD2D4F"/>
    <w:rsid w:val="00BD3060"/>
    <w:rsid w:val="00BD322E"/>
    <w:rsid w:val="00BD560E"/>
    <w:rsid w:val="00BD595F"/>
    <w:rsid w:val="00BD5B0F"/>
    <w:rsid w:val="00BD62D7"/>
    <w:rsid w:val="00BD65CF"/>
    <w:rsid w:val="00BD6B06"/>
    <w:rsid w:val="00BD6DA7"/>
    <w:rsid w:val="00BD6DAA"/>
    <w:rsid w:val="00BD6F09"/>
    <w:rsid w:val="00BE0119"/>
    <w:rsid w:val="00BE170B"/>
    <w:rsid w:val="00BE17D7"/>
    <w:rsid w:val="00BE1AB7"/>
    <w:rsid w:val="00BE1BFB"/>
    <w:rsid w:val="00BE1E18"/>
    <w:rsid w:val="00BE217C"/>
    <w:rsid w:val="00BE2745"/>
    <w:rsid w:val="00BE357A"/>
    <w:rsid w:val="00BE4E5D"/>
    <w:rsid w:val="00BE53E6"/>
    <w:rsid w:val="00BE5994"/>
    <w:rsid w:val="00BE5C3D"/>
    <w:rsid w:val="00BE5F60"/>
    <w:rsid w:val="00BE6DC5"/>
    <w:rsid w:val="00BE709B"/>
    <w:rsid w:val="00BE71EE"/>
    <w:rsid w:val="00BF0189"/>
    <w:rsid w:val="00BF0AD2"/>
    <w:rsid w:val="00BF1538"/>
    <w:rsid w:val="00BF18AD"/>
    <w:rsid w:val="00BF1DE9"/>
    <w:rsid w:val="00BF290D"/>
    <w:rsid w:val="00BF296B"/>
    <w:rsid w:val="00BF2AA8"/>
    <w:rsid w:val="00BF2F51"/>
    <w:rsid w:val="00BF35A0"/>
    <w:rsid w:val="00BF377E"/>
    <w:rsid w:val="00BF3A03"/>
    <w:rsid w:val="00BF3F81"/>
    <w:rsid w:val="00BF472C"/>
    <w:rsid w:val="00BF4A72"/>
    <w:rsid w:val="00BF5355"/>
    <w:rsid w:val="00BF6903"/>
    <w:rsid w:val="00BF6FDE"/>
    <w:rsid w:val="00BF7468"/>
    <w:rsid w:val="00BF7507"/>
    <w:rsid w:val="00C00184"/>
    <w:rsid w:val="00C001D6"/>
    <w:rsid w:val="00C00DB3"/>
    <w:rsid w:val="00C0124B"/>
    <w:rsid w:val="00C01315"/>
    <w:rsid w:val="00C01786"/>
    <w:rsid w:val="00C023CD"/>
    <w:rsid w:val="00C026D0"/>
    <w:rsid w:val="00C02D07"/>
    <w:rsid w:val="00C0338A"/>
    <w:rsid w:val="00C03401"/>
    <w:rsid w:val="00C03F7B"/>
    <w:rsid w:val="00C040FD"/>
    <w:rsid w:val="00C042F1"/>
    <w:rsid w:val="00C0445A"/>
    <w:rsid w:val="00C04A94"/>
    <w:rsid w:val="00C04D6E"/>
    <w:rsid w:val="00C05BB2"/>
    <w:rsid w:val="00C0611A"/>
    <w:rsid w:val="00C06162"/>
    <w:rsid w:val="00C063D5"/>
    <w:rsid w:val="00C07C35"/>
    <w:rsid w:val="00C07F97"/>
    <w:rsid w:val="00C10339"/>
    <w:rsid w:val="00C1033E"/>
    <w:rsid w:val="00C103AE"/>
    <w:rsid w:val="00C112DD"/>
    <w:rsid w:val="00C127AA"/>
    <w:rsid w:val="00C12B14"/>
    <w:rsid w:val="00C13129"/>
    <w:rsid w:val="00C13617"/>
    <w:rsid w:val="00C13FD7"/>
    <w:rsid w:val="00C1456A"/>
    <w:rsid w:val="00C14808"/>
    <w:rsid w:val="00C14B95"/>
    <w:rsid w:val="00C15161"/>
    <w:rsid w:val="00C158DA"/>
    <w:rsid w:val="00C15A46"/>
    <w:rsid w:val="00C1634E"/>
    <w:rsid w:val="00C1676F"/>
    <w:rsid w:val="00C16AB6"/>
    <w:rsid w:val="00C16E49"/>
    <w:rsid w:val="00C16EBF"/>
    <w:rsid w:val="00C16F56"/>
    <w:rsid w:val="00C17684"/>
    <w:rsid w:val="00C1786E"/>
    <w:rsid w:val="00C17A6D"/>
    <w:rsid w:val="00C17DCB"/>
    <w:rsid w:val="00C17DE8"/>
    <w:rsid w:val="00C207F2"/>
    <w:rsid w:val="00C20C8E"/>
    <w:rsid w:val="00C21279"/>
    <w:rsid w:val="00C21826"/>
    <w:rsid w:val="00C21B97"/>
    <w:rsid w:val="00C21CE5"/>
    <w:rsid w:val="00C21E07"/>
    <w:rsid w:val="00C2299A"/>
    <w:rsid w:val="00C238F6"/>
    <w:rsid w:val="00C23C41"/>
    <w:rsid w:val="00C24170"/>
    <w:rsid w:val="00C24BD3"/>
    <w:rsid w:val="00C252D2"/>
    <w:rsid w:val="00C25D64"/>
    <w:rsid w:val="00C25DEE"/>
    <w:rsid w:val="00C25ECD"/>
    <w:rsid w:val="00C26017"/>
    <w:rsid w:val="00C2625B"/>
    <w:rsid w:val="00C26398"/>
    <w:rsid w:val="00C26475"/>
    <w:rsid w:val="00C26E1F"/>
    <w:rsid w:val="00C26F8B"/>
    <w:rsid w:val="00C278EA"/>
    <w:rsid w:val="00C27EA2"/>
    <w:rsid w:val="00C300D1"/>
    <w:rsid w:val="00C30208"/>
    <w:rsid w:val="00C307CE"/>
    <w:rsid w:val="00C3095E"/>
    <w:rsid w:val="00C30A77"/>
    <w:rsid w:val="00C30EB2"/>
    <w:rsid w:val="00C31122"/>
    <w:rsid w:val="00C32464"/>
    <w:rsid w:val="00C33415"/>
    <w:rsid w:val="00C33B8D"/>
    <w:rsid w:val="00C34257"/>
    <w:rsid w:val="00C346D5"/>
    <w:rsid w:val="00C34BDA"/>
    <w:rsid w:val="00C360A3"/>
    <w:rsid w:val="00C36202"/>
    <w:rsid w:val="00C36756"/>
    <w:rsid w:val="00C37897"/>
    <w:rsid w:val="00C402F8"/>
    <w:rsid w:val="00C407AB"/>
    <w:rsid w:val="00C41C09"/>
    <w:rsid w:val="00C41FEF"/>
    <w:rsid w:val="00C4226D"/>
    <w:rsid w:val="00C424C0"/>
    <w:rsid w:val="00C427CF"/>
    <w:rsid w:val="00C42B0C"/>
    <w:rsid w:val="00C44F29"/>
    <w:rsid w:val="00C45750"/>
    <w:rsid w:val="00C45B5F"/>
    <w:rsid w:val="00C45BB8"/>
    <w:rsid w:val="00C463DD"/>
    <w:rsid w:val="00C467DE"/>
    <w:rsid w:val="00C50238"/>
    <w:rsid w:val="00C5179A"/>
    <w:rsid w:val="00C524D3"/>
    <w:rsid w:val="00C526BA"/>
    <w:rsid w:val="00C5271F"/>
    <w:rsid w:val="00C53054"/>
    <w:rsid w:val="00C5307F"/>
    <w:rsid w:val="00C532AD"/>
    <w:rsid w:val="00C5384B"/>
    <w:rsid w:val="00C5417E"/>
    <w:rsid w:val="00C5537D"/>
    <w:rsid w:val="00C556FE"/>
    <w:rsid w:val="00C56240"/>
    <w:rsid w:val="00C568E4"/>
    <w:rsid w:val="00C56FB6"/>
    <w:rsid w:val="00C5707E"/>
    <w:rsid w:val="00C60109"/>
    <w:rsid w:val="00C60494"/>
    <w:rsid w:val="00C60752"/>
    <w:rsid w:val="00C60B31"/>
    <w:rsid w:val="00C60CAA"/>
    <w:rsid w:val="00C6111B"/>
    <w:rsid w:val="00C61313"/>
    <w:rsid w:val="00C61BBF"/>
    <w:rsid w:val="00C62A07"/>
    <w:rsid w:val="00C631A4"/>
    <w:rsid w:val="00C64225"/>
    <w:rsid w:val="00C6467C"/>
    <w:rsid w:val="00C64798"/>
    <w:rsid w:val="00C648A2"/>
    <w:rsid w:val="00C64C2C"/>
    <w:rsid w:val="00C651FD"/>
    <w:rsid w:val="00C6572D"/>
    <w:rsid w:val="00C66145"/>
    <w:rsid w:val="00C66978"/>
    <w:rsid w:val="00C67590"/>
    <w:rsid w:val="00C70179"/>
    <w:rsid w:val="00C707DC"/>
    <w:rsid w:val="00C70F0F"/>
    <w:rsid w:val="00C71E3B"/>
    <w:rsid w:val="00C721C5"/>
    <w:rsid w:val="00C7349C"/>
    <w:rsid w:val="00C73C33"/>
    <w:rsid w:val="00C73D0D"/>
    <w:rsid w:val="00C74BE1"/>
    <w:rsid w:val="00C75049"/>
    <w:rsid w:val="00C75212"/>
    <w:rsid w:val="00C75CD6"/>
    <w:rsid w:val="00C75F14"/>
    <w:rsid w:val="00C75F6B"/>
    <w:rsid w:val="00C7691A"/>
    <w:rsid w:val="00C76D8E"/>
    <w:rsid w:val="00C76FD6"/>
    <w:rsid w:val="00C77479"/>
    <w:rsid w:val="00C809AB"/>
    <w:rsid w:val="00C81194"/>
    <w:rsid w:val="00C8234C"/>
    <w:rsid w:val="00C8236F"/>
    <w:rsid w:val="00C82500"/>
    <w:rsid w:val="00C82AB3"/>
    <w:rsid w:val="00C82B8A"/>
    <w:rsid w:val="00C82E80"/>
    <w:rsid w:val="00C82F5F"/>
    <w:rsid w:val="00C8351F"/>
    <w:rsid w:val="00C844A3"/>
    <w:rsid w:val="00C84961"/>
    <w:rsid w:val="00C84E9A"/>
    <w:rsid w:val="00C85532"/>
    <w:rsid w:val="00C857A0"/>
    <w:rsid w:val="00C85BB9"/>
    <w:rsid w:val="00C864B9"/>
    <w:rsid w:val="00C86697"/>
    <w:rsid w:val="00C87AEB"/>
    <w:rsid w:val="00C87B6C"/>
    <w:rsid w:val="00C90083"/>
    <w:rsid w:val="00C900B2"/>
    <w:rsid w:val="00C905DA"/>
    <w:rsid w:val="00C907C3"/>
    <w:rsid w:val="00C90D4A"/>
    <w:rsid w:val="00C91EE0"/>
    <w:rsid w:val="00C91F96"/>
    <w:rsid w:val="00C924A8"/>
    <w:rsid w:val="00C92815"/>
    <w:rsid w:val="00C92E44"/>
    <w:rsid w:val="00C9318D"/>
    <w:rsid w:val="00C94106"/>
    <w:rsid w:val="00C941FD"/>
    <w:rsid w:val="00C94791"/>
    <w:rsid w:val="00C9489C"/>
    <w:rsid w:val="00C94EFB"/>
    <w:rsid w:val="00C95846"/>
    <w:rsid w:val="00C971A2"/>
    <w:rsid w:val="00C976DB"/>
    <w:rsid w:val="00CA001B"/>
    <w:rsid w:val="00CA1326"/>
    <w:rsid w:val="00CA1956"/>
    <w:rsid w:val="00CA1DC0"/>
    <w:rsid w:val="00CA2351"/>
    <w:rsid w:val="00CA2B1F"/>
    <w:rsid w:val="00CA2D13"/>
    <w:rsid w:val="00CA2E65"/>
    <w:rsid w:val="00CA337B"/>
    <w:rsid w:val="00CA388D"/>
    <w:rsid w:val="00CA3C37"/>
    <w:rsid w:val="00CA4386"/>
    <w:rsid w:val="00CA43EE"/>
    <w:rsid w:val="00CA501F"/>
    <w:rsid w:val="00CA537C"/>
    <w:rsid w:val="00CA56D1"/>
    <w:rsid w:val="00CA5F5D"/>
    <w:rsid w:val="00CA6253"/>
    <w:rsid w:val="00CA77B6"/>
    <w:rsid w:val="00CA7DE9"/>
    <w:rsid w:val="00CA7F75"/>
    <w:rsid w:val="00CB0877"/>
    <w:rsid w:val="00CB0D4C"/>
    <w:rsid w:val="00CB1222"/>
    <w:rsid w:val="00CB1B8B"/>
    <w:rsid w:val="00CB2180"/>
    <w:rsid w:val="00CB25EB"/>
    <w:rsid w:val="00CB26A9"/>
    <w:rsid w:val="00CB2DCA"/>
    <w:rsid w:val="00CB348D"/>
    <w:rsid w:val="00CB3D64"/>
    <w:rsid w:val="00CB3E1E"/>
    <w:rsid w:val="00CB3E58"/>
    <w:rsid w:val="00CB3F56"/>
    <w:rsid w:val="00CB41CC"/>
    <w:rsid w:val="00CB45FF"/>
    <w:rsid w:val="00CB495F"/>
    <w:rsid w:val="00CB4E33"/>
    <w:rsid w:val="00CB4E65"/>
    <w:rsid w:val="00CB4F4F"/>
    <w:rsid w:val="00CB5924"/>
    <w:rsid w:val="00CB5CB2"/>
    <w:rsid w:val="00CB5E7E"/>
    <w:rsid w:val="00CB730E"/>
    <w:rsid w:val="00CB76F8"/>
    <w:rsid w:val="00CB77F2"/>
    <w:rsid w:val="00CC12E7"/>
    <w:rsid w:val="00CC17A1"/>
    <w:rsid w:val="00CC277B"/>
    <w:rsid w:val="00CC2CD4"/>
    <w:rsid w:val="00CC2D79"/>
    <w:rsid w:val="00CC325C"/>
    <w:rsid w:val="00CC3A4C"/>
    <w:rsid w:val="00CC3F7C"/>
    <w:rsid w:val="00CC62E5"/>
    <w:rsid w:val="00CC64D1"/>
    <w:rsid w:val="00CC666F"/>
    <w:rsid w:val="00CC6879"/>
    <w:rsid w:val="00CC7E58"/>
    <w:rsid w:val="00CC7FF1"/>
    <w:rsid w:val="00CD0B1B"/>
    <w:rsid w:val="00CD0C10"/>
    <w:rsid w:val="00CD0F64"/>
    <w:rsid w:val="00CD11DE"/>
    <w:rsid w:val="00CD16B4"/>
    <w:rsid w:val="00CD1C9C"/>
    <w:rsid w:val="00CD1D28"/>
    <w:rsid w:val="00CD1D2C"/>
    <w:rsid w:val="00CD20D8"/>
    <w:rsid w:val="00CD35DF"/>
    <w:rsid w:val="00CD39DB"/>
    <w:rsid w:val="00CD3D8E"/>
    <w:rsid w:val="00CD5203"/>
    <w:rsid w:val="00CD56AF"/>
    <w:rsid w:val="00CD58D4"/>
    <w:rsid w:val="00CD63B2"/>
    <w:rsid w:val="00CD6716"/>
    <w:rsid w:val="00CD681D"/>
    <w:rsid w:val="00CD6C1C"/>
    <w:rsid w:val="00CD775A"/>
    <w:rsid w:val="00CD7CD7"/>
    <w:rsid w:val="00CE00B6"/>
    <w:rsid w:val="00CE0158"/>
    <w:rsid w:val="00CE01B8"/>
    <w:rsid w:val="00CE0791"/>
    <w:rsid w:val="00CE0F58"/>
    <w:rsid w:val="00CE12A9"/>
    <w:rsid w:val="00CE1851"/>
    <w:rsid w:val="00CE198F"/>
    <w:rsid w:val="00CE1C35"/>
    <w:rsid w:val="00CE1DAF"/>
    <w:rsid w:val="00CE1F32"/>
    <w:rsid w:val="00CE3007"/>
    <w:rsid w:val="00CE3318"/>
    <w:rsid w:val="00CE3CAF"/>
    <w:rsid w:val="00CE3F0B"/>
    <w:rsid w:val="00CE421C"/>
    <w:rsid w:val="00CE4394"/>
    <w:rsid w:val="00CE477D"/>
    <w:rsid w:val="00CE502C"/>
    <w:rsid w:val="00CE58B5"/>
    <w:rsid w:val="00CE5A9F"/>
    <w:rsid w:val="00CE66AF"/>
    <w:rsid w:val="00CE6F50"/>
    <w:rsid w:val="00CE7347"/>
    <w:rsid w:val="00CF1032"/>
    <w:rsid w:val="00CF12F2"/>
    <w:rsid w:val="00CF1FDA"/>
    <w:rsid w:val="00CF235F"/>
    <w:rsid w:val="00CF2D68"/>
    <w:rsid w:val="00CF2FD4"/>
    <w:rsid w:val="00CF2FD5"/>
    <w:rsid w:val="00CF327A"/>
    <w:rsid w:val="00CF3BA4"/>
    <w:rsid w:val="00CF41CD"/>
    <w:rsid w:val="00CF521C"/>
    <w:rsid w:val="00CF6FCF"/>
    <w:rsid w:val="00CF70D9"/>
    <w:rsid w:val="00CF72CA"/>
    <w:rsid w:val="00CF763B"/>
    <w:rsid w:val="00CF7990"/>
    <w:rsid w:val="00CF7B94"/>
    <w:rsid w:val="00D00132"/>
    <w:rsid w:val="00D01885"/>
    <w:rsid w:val="00D01E9B"/>
    <w:rsid w:val="00D023D7"/>
    <w:rsid w:val="00D026E0"/>
    <w:rsid w:val="00D035C5"/>
    <w:rsid w:val="00D04500"/>
    <w:rsid w:val="00D050D8"/>
    <w:rsid w:val="00D05358"/>
    <w:rsid w:val="00D054F8"/>
    <w:rsid w:val="00D05C4D"/>
    <w:rsid w:val="00D060F3"/>
    <w:rsid w:val="00D06A56"/>
    <w:rsid w:val="00D06B8F"/>
    <w:rsid w:val="00D06C1A"/>
    <w:rsid w:val="00D07196"/>
    <w:rsid w:val="00D10604"/>
    <w:rsid w:val="00D10813"/>
    <w:rsid w:val="00D11982"/>
    <w:rsid w:val="00D12D6A"/>
    <w:rsid w:val="00D14814"/>
    <w:rsid w:val="00D153C4"/>
    <w:rsid w:val="00D153FC"/>
    <w:rsid w:val="00D157CA"/>
    <w:rsid w:val="00D163E8"/>
    <w:rsid w:val="00D164D9"/>
    <w:rsid w:val="00D167B7"/>
    <w:rsid w:val="00D16912"/>
    <w:rsid w:val="00D16A93"/>
    <w:rsid w:val="00D16BE6"/>
    <w:rsid w:val="00D174D8"/>
    <w:rsid w:val="00D17B18"/>
    <w:rsid w:val="00D17B24"/>
    <w:rsid w:val="00D17EDB"/>
    <w:rsid w:val="00D21127"/>
    <w:rsid w:val="00D21411"/>
    <w:rsid w:val="00D2155A"/>
    <w:rsid w:val="00D2357B"/>
    <w:rsid w:val="00D246E4"/>
    <w:rsid w:val="00D248A2"/>
    <w:rsid w:val="00D24EAE"/>
    <w:rsid w:val="00D25314"/>
    <w:rsid w:val="00D254B0"/>
    <w:rsid w:val="00D26DBC"/>
    <w:rsid w:val="00D27024"/>
    <w:rsid w:val="00D27151"/>
    <w:rsid w:val="00D300F9"/>
    <w:rsid w:val="00D30389"/>
    <w:rsid w:val="00D30B08"/>
    <w:rsid w:val="00D30FB2"/>
    <w:rsid w:val="00D31210"/>
    <w:rsid w:val="00D31FB7"/>
    <w:rsid w:val="00D328F8"/>
    <w:rsid w:val="00D33082"/>
    <w:rsid w:val="00D33F7B"/>
    <w:rsid w:val="00D345D8"/>
    <w:rsid w:val="00D349ED"/>
    <w:rsid w:val="00D35481"/>
    <w:rsid w:val="00D35F12"/>
    <w:rsid w:val="00D36E0F"/>
    <w:rsid w:val="00D378B3"/>
    <w:rsid w:val="00D40821"/>
    <w:rsid w:val="00D40B83"/>
    <w:rsid w:val="00D41072"/>
    <w:rsid w:val="00D41182"/>
    <w:rsid w:val="00D41AE3"/>
    <w:rsid w:val="00D41D89"/>
    <w:rsid w:val="00D429E8"/>
    <w:rsid w:val="00D437D8"/>
    <w:rsid w:val="00D43F3B"/>
    <w:rsid w:val="00D4404A"/>
    <w:rsid w:val="00D4427C"/>
    <w:rsid w:val="00D44AAC"/>
    <w:rsid w:val="00D453B2"/>
    <w:rsid w:val="00D45938"/>
    <w:rsid w:val="00D45DE6"/>
    <w:rsid w:val="00D460A7"/>
    <w:rsid w:val="00D46512"/>
    <w:rsid w:val="00D46799"/>
    <w:rsid w:val="00D46FAC"/>
    <w:rsid w:val="00D47456"/>
    <w:rsid w:val="00D478B0"/>
    <w:rsid w:val="00D502B0"/>
    <w:rsid w:val="00D502C6"/>
    <w:rsid w:val="00D50657"/>
    <w:rsid w:val="00D50687"/>
    <w:rsid w:val="00D5121B"/>
    <w:rsid w:val="00D512A2"/>
    <w:rsid w:val="00D51441"/>
    <w:rsid w:val="00D5182A"/>
    <w:rsid w:val="00D51F10"/>
    <w:rsid w:val="00D53E28"/>
    <w:rsid w:val="00D5435F"/>
    <w:rsid w:val="00D5450C"/>
    <w:rsid w:val="00D5453D"/>
    <w:rsid w:val="00D54AB5"/>
    <w:rsid w:val="00D55689"/>
    <w:rsid w:val="00D562EB"/>
    <w:rsid w:val="00D5636E"/>
    <w:rsid w:val="00D564A8"/>
    <w:rsid w:val="00D57038"/>
    <w:rsid w:val="00D57156"/>
    <w:rsid w:val="00D57508"/>
    <w:rsid w:val="00D60BD0"/>
    <w:rsid w:val="00D61309"/>
    <w:rsid w:val="00D625DB"/>
    <w:rsid w:val="00D632BD"/>
    <w:rsid w:val="00D6350B"/>
    <w:rsid w:val="00D6396C"/>
    <w:rsid w:val="00D64668"/>
    <w:rsid w:val="00D6581F"/>
    <w:rsid w:val="00D65EA5"/>
    <w:rsid w:val="00D663F9"/>
    <w:rsid w:val="00D6696A"/>
    <w:rsid w:val="00D66EAB"/>
    <w:rsid w:val="00D6742C"/>
    <w:rsid w:val="00D711C4"/>
    <w:rsid w:val="00D71400"/>
    <w:rsid w:val="00D71E80"/>
    <w:rsid w:val="00D7265E"/>
    <w:rsid w:val="00D72C35"/>
    <w:rsid w:val="00D7313D"/>
    <w:rsid w:val="00D73250"/>
    <w:rsid w:val="00D73306"/>
    <w:rsid w:val="00D735BC"/>
    <w:rsid w:val="00D73772"/>
    <w:rsid w:val="00D73E0C"/>
    <w:rsid w:val="00D73E44"/>
    <w:rsid w:val="00D74C84"/>
    <w:rsid w:val="00D74CA0"/>
    <w:rsid w:val="00D74E32"/>
    <w:rsid w:val="00D753F7"/>
    <w:rsid w:val="00D75825"/>
    <w:rsid w:val="00D7585E"/>
    <w:rsid w:val="00D75EBE"/>
    <w:rsid w:val="00D765F5"/>
    <w:rsid w:val="00D769E2"/>
    <w:rsid w:val="00D76F39"/>
    <w:rsid w:val="00D779BD"/>
    <w:rsid w:val="00D77F89"/>
    <w:rsid w:val="00D80856"/>
    <w:rsid w:val="00D80C7D"/>
    <w:rsid w:val="00D8118C"/>
    <w:rsid w:val="00D817D2"/>
    <w:rsid w:val="00D81BF7"/>
    <w:rsid w:val="00D81EDC"/>
    <w:rsid w:val="00D8391D"/>
    <w:rsid w:val="00D83C8F"/>
    <w:rsid w:val="00D851CB"/>
    <w:rsid w:val="00D8561D"/>
    <w:rsid w:val="00D86983"/>
    <w:rsid w:val="00D87CAE"/>
    <w:rsid w:val="00D906C2"/>
    <w:rsid w:val="00D9071C"/>
    <w:rsid w:val="00D91292"/>
    <w:rsid w:val="00D912A4"/>
    <w:rsid w:val="00D91355"/>
    <w:rsid w:val="00D91648"/>
    <w:rsid w:val="00D91EB7"/>
    <w:rsid w:val="00D92E09"/>
    <w:rsid w:val="00D932E3"/>
    <w:rsid w:val="00D9343F"/>
    <w:rsid w:val="00D9406D"/>
    <w:rsid w:val="00D9431D"/>
    <w:rsid w:val="00D94471"/>
    <w:rsid w:val="00D947FC"/>
    <w:rsid w:val="00D94E3B"/>
    <w:rsid w:val="00D9550D"/>
    <w:rsid w:val="00D95745"/>
    <w:rsid w:val="00D95DF0"/>
    <w:rsid w:val="00D96489"/>
    <w:rsid w:val="00D967ED"/>
    <w:rsid w:val="00D972C8"/>
    <w:rsid w:val="00DA02D1"/>
    <w:rsid w:val="00DA02E4"/>
    <w:rsid w:val="00DA08DC"/>
    <w:rsid w:val="00DA0A1F"/>
    <w:rsid w:val="00DA0C4D"/>
    <w:rsid w:val="00DA24DA"/>
    <w:rsid w:val="00DA2D75"/>
    <w:rsid w:val="00DA3269"/>
    <w:rsid w:val="00DA4ABE"/>
    <w:rsid w:val="00DA5452"/>
    <w:rsid w:val="00DA5F25"/>
    <w:rsid w:val="00DA6182"/>
    <w:rsid w:val="00DA675F"/>
    <w:rsid w:val="00DA7C7B"/>
    <w:rsid w:val="00DB0189"/>
    <w:rsid w:val="00DB0760"/>
    <w:rsid w:val="00DB0CF1"/>
    <w:rsid w:val="00DB1005"/>
    <w:rsid w:val="00DB114F"/>
    <w:rsid w:val="00DB142A"/>
    <w:rsid w:val="00DB1E9B"/>
    <w:rsid w:val="00DB27EF"/>
    <w:rsid w:val="00DB2A9F"/>
    <w:rsid w:val="00DB35CB"/>
    <w:rsid w:val="00DB48FB"/>
    <w:rsid w:val="00DB4A88"/>
    <w:rsid w:val="00DB5093"/>
    <w:rsid w:val="00DB595C"/>
    <w:rsid w:val="00DB5AEA"/>
    <w:rsid w:val="00DB5EB3"/>
    <w:rsid w:val="00DB626C"/>
    <w:rsid w:val="00DB6DC9"/>
    <w:rsid w:val="00DB70F6"/>
    <w:rsid w:val="00DB7702"/>
    <w:rsid w:val="00DB77BC"/>
    <w:rsid w:val="00DB7C77"/>
    <w:rsid w:val="00DB7C87"/>
    <w:rsid w:val="00DC096A"/>
    <w:rsid w:val="00DC11FC"/>
    <w:rsid w:val="00DC1779"/>
    <w:rsid w:val="00DC1ABF"/>
    <w:rsid w:val="00DC20E1"/>
    <w:rsid w:val="00DC24CC"/>
    <w:rsid w:val="00DC391A"/>
    <w:rsid w:val="00DC3A2D"/>
    <w:rsid w:val="00DC502B"/>
    <w:rsid w:val="00DC5822"/>
    <w:rsid w:val="00DC5B69"/>
    <w:rsid w:val="00DC5D07"/>
    <w:rsid w:val="00DC716B"/>
    <w:rsid w:val="00DC791E"/>
    <w:rsid w:val="00DC7C37"/>
    <w:rsid w:val="00DD0337"/>
    <w:rsid w:val="00DD0584"/>
    <w:rsid w:val="00DD07C4"/>
    <w:rsid w:val="00DD0A14"/>
    <w:rsid w:val="00DD124B"/>
    <w:rsid w:val="00DD16BA"/>
    <w:rsid w:val="00DD17BD"/>
    <w:rsid w:val="00DD1A6F"/>
    <w:rsid w:val="00DD1BD3"/>
    <w:rsid w:val="00DD2120"/>
    <w:rsid w:val="00DD238B"/>
    <w:rsid w:val="00DD37CE"/>
    <w:rsid w:val="00DD3E4D"/>
    <w:rsid w:val="00DD4002"/>
    <w:rsid w:val="00DD44D2"/>
    <w:rsid w:val="00DD4C92"/>
    <w:rsid w:val="00DD5030"/>
    <w:rsid w:val="00DD52C4"/>
    <w:rsid w:val="00DD52E0"/>
    <w:rsid w:val="00DD5639"/>
    <w:rsid w:val="00DD5973"/>
    <w:rsid w:val="00DD5EE4"/>
    <w:rsid w:val="00DD682D"/>
    <w:rsid w:val="00DD71A0"/>
    <w:rsid w:val="00DD747E"/>
    <w:rsid w:val="00DD7789"/>
    <w:rsid w:val="00DE0787"/>
    <w:rsid w:val="00DE19FC"/>
    <w:rsid w:val="00DE2E42"/>
    <w:rsid w:val="00DE4249"/>
    <w:rsid w:val="00DE4372"/>
    <w:rsid w:val="00DE45C2"/>
    <w:rsid w:val="00DE481C"/>
    <w:rsid w:val="00DE511C"/>
    <w:rsid w:val="00DE599F"/>
    <w:rsid w:val="00DE5B7E"/>
    <w:rsid w:val="00DE5FCB"/>
    <w:rsid w:val="00DE6E0E"/>
    <w:rsid w:val="00DE701D"/>
    <w:rsid w:val="00DE7034"/>
    <w:rsid w:val="00DE7D73"/>
    <w:rsid w:val="00DE7E31"/>
    <w:rsid w:val="00DF0351"/>
    <w:rsid w:val="00DF0AD0"/>
    <w:rsid w:val="00DF0E41"/>
    <w:rsid w:val="00DF0FF8"/>
    <w:rsid w:val="00DF224D"/>
    <w:rsid w:val="00DF3500"/>
    <w:rsid w:val="00DF3CD8"/>
    <w:rsid w:val="00DF3CEA"/>
    <w:rsid w:val="00DF4963"/>
    <w:rsid w:val="00DF5284"/>
    <w:rsid w:val="00DF5815"/>
    <w:rsid w:val="00DF6323"/>
    <w:rsid w:val="00DF6A95"/>
    <w:rsid w:val="00DF6BF9"/>
    <w:rsid w:val="00DF7177"/>
    <w:rsid w:val="00DF73AA"/>
    <w:rsid w:val="00DF73CE"/>
    <w:rsid w:val="00DF7599"/>
    <w:rsid w:val="00E00831"/>
    <w:rsid w:val="00E00981"/>
    <w:rsid w:val="00E00F0D"/>
    <w:rsid w:val="00E01FD8"/>
    <w:rsid w:val="00E0227B"/>
    <w:rsid w:val="00E025F7"/>
    <w:rsid w:val="00E02A47"/>
    <w:rsid w:val="00E02F79"/>
    <w:rsid w:val="00E02FA2"/>
    <w:rsid w:val="00E0302E"/>
    <w:rsid w:val="00E031C3"/>
    <w:rsid w:val="00E0324D"/>
    <w:rsid w:val="00E039FC"/>
    <w:rsid w:val="00E05564"/>
    <w:rsid w:val="00E05ED9"/>
    <w:rsid w:val="00E06610"/>
    <w:rsid w:val="00E0678F"/>
    <w:rsid w:val="00E078BC"/>
    <w:rsid w:val="00E1047C"/>
    <w:rsid w:val="00E10534"/>
    <w:rsid w:val="00E1150C"/>
    <w:rsid w:val="00E118E8"/>
    <w:rsid w:val="00E11FDF"/>
    <w:rsid w:val="00E12645"/>
    <w:rsid w:val="00E1296E"/>
    <w:rsid w:val="00E12A72"/>
    <w:rsid w:val="00E1352B"/>
    <w:rsid w:val="00E14CAC"/>
    <w:rsid w:val="00E15597"/>
    <w:rsid w:val="00E15799"/>
    <w:rsid w:val="00E15B73"/>
    <w:rsid w:val="00E16597"/>
    <w:rsid w:val="00E1690A"/>
    <w:rsid w:val="00E169D0"/>
    <w:rsid w:val="00E16C37"/>
    <w:rsid w:val="00E17399"/>
    <w:rsid w:val="00E17612"/>
    <w:rsid w:val="00E202C4"/>
    <w:rsid w:val="00E206BD"/>
    <w:rsid w:val="00E206F4"/>
    <w:rsid w:val="00E2142D"/>
    <w:rsid w:val="00E21BAB"/>
    <w:rsid w:val="00E21D18"/>
    <w:rsid w:val="00E21D20"/>
    <w:rsid w:val="00E22047"/>
    <w:rsid w:val="00E23A9A"/>
    <w:rsid w:val="00E2447E"/>
    <w:rsid w:val="00E24523"/>
    <w:rsid w:val="00E24942"/>
    <w:rsid w:val="00E24B0D"/>
    <w:rsid w:val="00E24F7E"/>
    <w:rsid w:val="00E2532D"/>
    <w:rsid w:val="00E25633"/>
    <w:rsid w:val="00E267A8"/>
    <w:rsid w:val="00E274C2"/>
    <w:rsid w:val="00E2777E"/>
    <w:rsid w:val="00E278ED"/>
    <w:rsid w:val="00E30AA9"/>
    <w:rsid w:val="00E31341"/>
    <w:rsid w:val="00E31362"/>
    <w:rsid w:val="00E315B6"/>
    <w:rsid w:val="00E32597"/>
    <w:rsid w:val="00E32997"/>
    <w:rsid w:val="00E32AF6"/>
    <w:rsid w:val="00E32CE1"/>
    <w:rsid w:val="00E333A7"/>
    <w:rsid w:val="00E34BC7"/>
    <w:rsid w:val="00E3575B"/>
    <w:rsid w:val="00E35AC8"/>
    <w:rsid w:val="00E3665E"/>
    <w:rsid w:val="00E370D8"/>
    <w:rsid w:val="00E377FA"/>
    <w:rsid w:val="00E37A88"/>
    <w:rsid w:val="00E37BA2"/>
    <w:rsid w:val="00E400DA"/>
    <w:rsid w:val="00E40248"/>
    <w:rsid w:val="00E4030F"/>
    <w:rsid w:val="00E403FC"/>
    <w:rsid w:val="00E40535"/>
    <w:rsid w:val="00E408C5"/>
    <w:rsid w:val="00E4093F"/>
    <w:rsid w:val="00E4103B"/>
    <w:rsid w:val="00E41055"/>
    <w:rsid w:val="00E41362"/>
    <w:rsid w:val="00E4196D"/>
    <w:rsid w:val="00E41DB3"/>
    <w:rsid w:val="00E41E8D"/>
    <w:rsid w:val="00E41F91"/>
    <w:rsid w:val="00E4297C"/>
    <w:rsid w:val="00E42C5D"/>
    <w:rsid w:val="00E43814"/>
    <w:rsid w:val="00E44CAB"/>
    <w:rsid w:val="00E44F29"/>
    <w:rsid w:val="00E45063"/>
    <w:rsid w:val="00E45098"/>
    <w:rsid w:val="00E45CFF"/>
    <w:rsid w:val="00E45E29"/>
    <w:rsid w:val="00E46BD0"/>
    <w:rsid w:val="00E47086"/>
    <w:rsid w:val="00E50429"/>
    <w:rsid w:val="00E51039"/>
    <w:rsid w:val="00E51A08"/>
    <w:rsid w:val="00E5283E"/>
    <w:rsid w:val="00E528A9"/>
    <w:rsid w:val="00E52B86"/>
    <w:rsid w:val="00E52D7D"/>
    <w:rsid w:val="00E538C7"/>
    <w:rsid w:val="00E53D2F"/>
    <w:rsid w:val="00E53F0C"/>
    <w:rsid w:val="00E5411C"/>
    <w:rsid w:val="00E5519F"/>
    <w:rsid w:val="00E5626A"/>
    <w:rsid w:val="00E56304"/>
    <w:rsid w:val="00E566A7"/>
    <w:rsid w:val="00E56CA6"/>
    <w:rsid w:val="00E573C7"/>
    <w:rsid w:val="00E57A0B"/>
    <w:rsid w:val="00E57D27"/>
    <w:rsid w:val="00E607F3"/>
    <w:rsid w:val="00E60A85"/>
    <w:rsid w:val="00E61115"/>
    <w:rsid w:val="00E6225A"/>
    <w:rsid w:val="00E623A0"/>
    <w:rsid w:val="00E627AF"/>
    <w:rsid w:val="00E628DA"/>
    <w:rsid w:val="00E63087"/>
    <w:rsid w:val="00E630D0"/>
    <w:rsid w:val="00E63370"/>
    <w:rsid w:val="00E638BA"/>
    <w:rsid w:val="00E638C8"/>
    <w:rsid w:val="00E64C1C"/>
    <w:rsid w:val="00E65D96"/>
    <w:rsid w:val="00E66533"/>
    <w:rsid w:val="00E66853"/>
    <w:rsid w:val="00E669A5"/>
    <w:rsid w:val="00E67296"/>
    <w:rsid w:val="00E676E2"/>
    <w:rsid w:val="00E67EB3"/>
    <w:rsid w:val="00E700A6"/>
    <w:rsid w:val="00E70624"/>
    <w:rsid w:val="00E707A4"/>
    <w:rsid w:val="00E71446"/>
    <w:rsid w:val="00E71D6B"/>
    <w:rsid w:val="00E72897"/>
    <w:rsid w:val="00E72A7A"/>
    <w:rsid w:val="00E72CC3"/>
    <w:rsid w:val="00E730EB"/>
    <w:rsid w:val="00E731D5"/>
    <w:rsid w:val="00E73730"/>
    <w:rsid w:val="00E73963"/>
    <w:rsid w:val="00E74262"/>
    <w:rsid w:val="00E74351"/>
    <w:rsid w:val="00E7473A"/>
    <w:rsid w:val="00E7494D"/>
    <w:rsid w:val="00E74CBA"/>
    <w:rsid w:val="00E74E97"/>
    <w:rsid w:val="00E75190"/>
    <w:rsid w:val="00E77599"/>
    <w:rsid w:val="00E77A2D"/>
    <w:rsid w:val="00E77DDD"/>
    <w:rsid w:val="00E80633"/>
    <w:rsid w:val="00E807C6"/>
    <w:rsid w:val="00E80A1C"/>
    <w:rsid w:val="00E80AE2"/>
    <w:rsid w:val="00E81461"/>
    <w:rsid w:val="00E82279"/>
    <w:rsid w:val="00E828CC"/>
    <w:rsid w:val="00E82C4E"/>
    <w:rsid w:val="00E82F71"/>
    <w:rsid w:val="00E8398B"/>
    <w:rsid w:val="00E8479C"/>
    <w:rsid w:val="00E849BA"/>
    <w:rsid w:val="00E849E8"/>
    <w:rsid w:val="00E84F0B"/>
    <w:rsid w:val="00E8536E"/>
    <w:rsid w:val="00E853B0"/>
    <w:rsid w:val="00E8546C"/>
    <w:rsid w:val="00E85C92"/>
    <w:rsid w:val="00E863A1"/>
    <w:rsid w:val="00E86A96"/>
    <w:rsid w:val="00E90B3C"/>
    <w:rsid w:val="00E913F4"/>
    <w:rsid w:val="00E91913"/>
    <w:rsid w:val="00E91D87"/>
    <w:rsid w:val="00E91F58"/>
    <w:rsid w:val="00E926C0"/>
    <w:rsid w:val="00E93157"/>
    <w:rsid w:val="00E9338A"/>
    <w:rsid w:val="00E94136"/>
    <w:rsid w:val="00E9468E"/>
    <w:rsid w:val="00E95C12"/>
    <w:rsid w:val="00E95C31"/>
    <w:rsid w:val="00E97A2D"/>
    <w:rsid w:val="00E97D7C"/>
    <w:rsid w:val="00EA07AA"/>
    <w:rsid w:val="00EA0A13"/>
    <w:rsid w:val="00EA0C77"/>
    <w:rsid w:val="00EA0CD5"/>
    <w:rsid w:val="00EA0EEC"/>
    <w:rsid w:val="00EA2075"/>
    <w:rsid w:val="00EA30F5"/>
    <w:rsid w:val="00EA3B23"/>
    <w:rsid w:val="00EA3C58"/>
    <w:rsid w:val="00EA4279"/>
    <w:rsid w:val="00EA4498"/>
    <w:rsid w:val="00EA4918"/>
    <w:rsid w:val="00EA5012"/>
    <w:rsid w:val="00EA5C01"/>
    <w:rsid w:val="00EA62ED"/>
    <w:rsid w:val="00EA6308"/>
    <w:rsid w:val="00EA700D"/>
    <w:rsid w:val="00EA73CC"/>
    <w:rsid w:val="00EA7692"/>
    <w:rsid w:val="00EA7887"/>
    <w:rsid w:val="00EA7B71"/>
    <w:rsid w:val="00EB0B19"/>
    <w:rsid w:val="00EB0D65"/>
    <w:rsid w:val="00EB0E5E"/>
    <w:rsid w:val="00EB0FFA"/>
    <w:rsid w:val="00EB1A3F"/>
    <w:rsid w:val="00EB1C22"/>
    <w:rsid w:val="00EB21C0"/>
    <w:rsid w:val="00EB2C7F"/>
    <w:rsid w:val="00EB2E17"/>
    <w:rsid w:val="00EB30D9"/>
    <w:rsid w:val="00EB31E4"/>
    <w:rsid w:val="00EB350D"/>
    <w:rsid w:val="00EB39F6"/>
    <w:rsid w:val="00EB409A"/>
    <w:rsid w:val="00EB4714"/>
    <w:rsid w:val="00EB5A16"/>
    <w:rsid w:val="00EB63D2"/>
    <w:rsid w:val="00EB67C4"/>
    <w:rsid w:val="00EB6BB0"/>
    <w:rsid w:val="00EB6D16"/>
    <w:rsid w:val="00EB716D"/>
    <w:rsid w:val="00EB72B4"/>
    <w:rsid w:val="00EC01D0"/>
    <w:rsid w:val="00EC1E16"/>
    <w:rsid w:val="00EC23DB"/>
    <w:rsid w:val="00EC28DF"/>
    <w:rsid w:val="00EC2B33"/>
    <w:rsid w:val="00EC2CFF"/>
    <w:rsid w:val="00EC39BA"/>
    <w:rsid w:val="00EC4D97"/>
    <w:rsid w:val="00EC51FD"/>
    <w:rsid w:val="00EC5257"/>
    <w:rsid w:val="00EC626B"/>
    <w:rsid w:val="00EC62DD"/>
    <w:rsid w:val="00EC6749"/>
    <w:rsid w:val="00EC6FB6"/>
    <w:rsid w:val="00EC7084"/>
    <w:rsid w:val="00EC75E5"/>
    <w:rsid w:val="00ED04F6"/>
    <w:rsid w:val="00ED0848"/>
    <w:rsid w:val="00ED09ED"/>
    <w:rsid w:val="00ED2357"/>
    <w:rsid w:val="00ED27CE"/>
    <w:rsid w:val="00ED3494"/>
    <w:rsid w:val="00ED3767"/>
    <w:rsid w:val="00ED376F"/>
    <w:rsid w:val="00ED3853"/>
    <w:rsid w:val="00ED3D93"/>
    <w:rsid w:val="00ED40ED"/>
    <w:rsid w:val="00ED4270"/>
    <w:rsid w:val="00ED49C2"/>
    <w:rsid w:val="00ED4DFB"/>
    <w:rsid w:val="00ED5042"/>
    <w:rsid w:val="00ED570D"/>
    <w:rsid w:val="00ED5BA2"/>
    <w:rsid w:val="00ED6039"/>
    <w:rsid w:val="00ED63F6"/>
    <w:rsid w:val="00ED7039"/>
    <w:rsid w:val="00ED7139"/>
    <w:rsid w:val="00ED71B0"/>
    <w:rsid w:val="00ED75A7"/>
    <w:rsid w:val="00ED76EE"/>
    <w:rsid w:val="00ED78EE"/>
    <w:rsid w:val="00EE0025"/>
    <w:rsid w:val="00EE0C8C"/>
    <w:rsid w:val="00EE0DE0"/>
    <w:rsid w:val="00EE1062"/>
    <w:rsid w:val="00EE11F2"/>
    <w:rsid w:val="00EE253D"/>
    <w:rsid w:val="00EE276C"/>
    <w:rsid w:val="00EE27B0"/>
    <w:rsid w:val="00EE2E22"/>
    <w:rsid w:val="00EE367C"/>
    <w:rsid w:val="00EE382D"/>
    <w:rsid w:val="00EE3D40"/>
    <w:rsid w:val="00EE40CB"/>
    <w:rsid w:val="00EE4F38"/>
    <w:rsid w:val="00EE542A"/>
    <w:rsid w:val="00EE54E6"/>
    <w:rsid w:val="00EE558E"/>
    <w:rsid w:val="00EE5B05"/>
    <w:rsid w:val="00EE67A4"/>
    <w:rsid w:val="00EE6D21"/>
    <w:rsid w:val="00EE7578"/>
    <w:rsid w:val="00EE7678"/>
    <w:rsid w:val="00EE7C19"/>
    <w:rsid w:val="00EF0D78"/>
    <w:rsid w:val="00EF11B3"/>
    <w:rsid w:val="00EF158C"/>
    <w:rsid w:val="00EF2413"/>
    <w:rsid w:val="00EF2DF9"/>
    <w:rsid w:val="00EF33D6"/>
    <w:rsid w:val="00EF3459"/>
    <w:rsid w:val="00EF34B9"/>
    <w:rsid w:val="00EF3C13"/>
    <w:rsid w:val="00EF3E0E"/>
    <w:rsid w:val="00EF48CC"/>
    <w:rsid w:val="00EF51D0"/>
    <w:rsid w:val="00EF5364"/>
    <w:rsid w:val="00EF5895"/>
    <w:rsid w:val="00EF5D64"/>
    <w:rsid w:val="00EF5E66"/>
    <w:rsid w:val="00EF5F36"/>
    <w:rsid w:val="00EF6670"/>
    <w:rsid w:val="00EF710A"/>
    <w:rsid w:val="00EF7CCE"/>
    <w:rsid w:val="00F0007F"/>
    <w:rsid w:val="00F01561"/>
    <w:rsid w:val="00F01AF0"/>
    <w:rsid w:val="00F0300D"/>
    <w:rsid w:val="00F03219"/>
    <w:rsid w:val="00F04161"/>
    <w:rsid w:val="00F04DE0"/>
    <w:rsid w:val="00F0521A"/>
    <w:rsid w:val="00F05367"/>
    <w:rsid w:val="00F05499"/>
    <w:rsid w:val="00F05861"/>
    <w:rsid w:val="00F06613"/>
    <w:rsid w:val="00F066A2"/>
    <w:rsid w:val="00F1021A"/>
    <w:rsid w:val="00F1097E"/>
    <w:rsid w:val="00F10CFE"/>
    <w:rsid w:val="00F1129F"/>
    <w:rsid w:val="00F125D0"/>
    <w:rsid w:val="00F1267B"/>
    <w:rsid w:val="00F12B77"/>
    <w:rsid w:val="00F12DC8"/>
    <w:rsid w:val="00F14160"/>
    <w:rsid w:val="00F14314"/>
    <w:rsid w:val="00F143AC"/>
    <w:rsid w:val="00F14A91"/>
    <w:rsid w:val="00F1559C"/>
    <w:rsid w:val="00F15B0F"/>
    <w:rsid w:val="00F1692A"/>
    <w:rsid w:val="00F1695C"/>
    <w:rsid w:val="00F16D0F"/>
    <w:rsid w:val="00F17E60"/>
    <w:rsid w:val="00F200D8"/>
    <w:rsid w:val="00F208C2"/>
    <w:rsid w:val="00F21E97"/>
    <w:rsid w:val="00F21F11"/>
    <w:rsid w:val="00F2206D"/>
    <w:rsid w:val="00F22149"/>
    <w:rsid w:val="00F22205"/>
    <w:rsid w:val="00F228E0"/>
    <w:rsid w:val="00F22BCD"/>
    <w:rsid w:val="00F22F38"/>
    <w:rsid w:val="00F23CFD"/>
    <w:rsid w:val="00F23F3A"/>
    <w:rsid w:val="00F24209"/>
    <w:rsid w:val="00F24A65"/>
    <w:rsid w:val="00F2570A"/>
    <w:rsid w:val="00F26289"/>
    <w:rsid w:val="00F26619"/>
    <w:rsid w:val="00F26DC5"/>
    <w:rsid w:val="00F3027D"/>
    <w:rsid w:val="00F30DC3"/>
    <w:rsid w:val="00F312B6"/>
    <w:rsid w:val="00F318E6"/>
    <w:rsid w:val="00F318F5"/>
    <w:rsid w:val="00F31D0E"/>
    <w:rsid w:val="00F33814"/>
    <w:rsid w:val="00F33A79"/>
    <w:rsid w:val="00F33E08"/>
    <w:rsid w:val="00F34105"/>
    <w:rsid w:val="00F3427A"/>
    <w:rsid w:val="00F34347"/>
    <w:rsid w:val="00F344BB"/>
    <w:rsid w:val="00F3466D"/>
    <w:rsid w:val="00F3472F"/>
    <w:rsid w:val="00F347ED"/>
    <w:rsid w:val="00F34A65"/>
    <w:rsid w:val="00F34B43"/>
    <w:rsid w:val="00F34D5C"/>
    <w:rsid w:val="00F34E81"/>
    <w:rsid w:val="00F35326"/>
    <w:rsid w:val="00F35CF5"/>
    <w:rsid w:val="00F368FB"/>
    <w:rsid w:val="00F371B7"/>
    <w:rsid w:val="00F37E67"/>
    <w:rsid w:val="00F37EE6"/>
    <w:rsid w:val="00F4025A"/>
    <w:rsid w:val="00F40497"/>
    <w:rsid w:val="00F43277"/>
    <w:rsid w:val="00F434AA"/>
    <w:rsid w:val="00F441DA"/>
    <w:rsid w:val="00F4429A"/>
    <w:rsid w:val="00F443D9"/>
    <w:rsid w:val="00F44673"/>
    <w:rsid w:val="00F44C54"/>
    <w:rsid w:val="00F450C2"/>
    <w:rsid w:val="00F46184"/>
    <w:rsid w:val="00F463C3"/>
    <w:rsid w:val="00F464FC"/>
    <w:rsid w:val="00F46B61"/>
    <w:rsid w:val="00F5032F"/>
    <w:rsid w:val="00F5052C"/>
    <w:rsid w:val="00F508E1"/>
    <w:rsid w:val="00F50BFE"/>
    <w:rsid w:val="00F50FF4"/>
    <w:rsid w:val="00F51257"/>
    <w:rsid w:val="00F51676"/>
    <w:rsid w:val="00F521E8"/>
    <w:rsid w:val="00F530AB"/>
    <w:rsid w:val="00F54B76"/>
    <w:rsid w:val="00F54D51"/>
    <w:rsid w:val="00F551C4"/>
    <w:rsid w:val="00F55450"/>
    <w:rsid w:val="00F56476"/>
    <w:rsid w:val="00F569E2"/>
    <w:rsid w:val="00F5726B"/>
    <w:rsid w:val="00F57BC5"/>
    <w:rsid w:val="00F57BFB"/>
    <w:rsid w:val="00F60EC0"/>
    <w:rsid w:val="00F615B6"/>
    <w:rsid w:val="00F61B30"/>
    <w:rsid w:val="00F62823"/>
    <w:rsid w:val="00F63DBF"/>
    <w:rsid w:val="00F63E9A"/>
    <w:rsid w:val="00F64BF6"/>
    <w:rsid w:val="00F64D6B"/>
    <w:rsid w:val="00F654B3"/>
    <w:rsid w:val="00F65AE2"/>
    <w:rsid w:val="00F665E5"/>
    <w:rsid w:val="00F673C0"/>
    <w:rsid w:val="00F675EE"/>
    <w:rsid w:val="00F71141"/>
    <w:rsid w:val="00F71419"/>
    <w:rsid w:val="00F71AE6"/>
    <w:rsid w:val="00F71C10"/>
    <w:rsid w:val="00F73183"/>
    <w:rsid w:val="00F7428D"/>
    <w:rsid w:val="00F7439C"/>
    <w:rsid w:val="00F74A85"/>
    <w:rsid w:val="00F75B6C"/>
    <w:rsid w:val="00F7613A"/>
    <w:rsid w:val="00F76423"/>
    <w:rsid w:val="00F7653C"/>
    <w:rsid w:val="00F767B4"/>
    <w:rsid w:val="00F76D69"/>
    <w:rsid w:val="00F76FD0"/>
    <w:rsid w:val="00F770A6"/>
    <w:rsid w:val="00F778EF"/>
    <w:rsid w:val="00F77AB0"/>
    <w:rsid w:val="00F77C3A"/>
    <w:rsid w:val="00F802AA"/>
    <w:rsid w:val="00F80FE1"/>
    <w:rsid w:val="00F815BA"/>
    <w:rsid w:val="00F817FE"/>
    <w:rsid w:val="00F819FF"/>
    <w:rsid w:val="00F84143"/>
    <w:rsid w:val="00F8444C"/>
    <w:rsid w:val="00F845C0"/>
    <w:rsid w:val="00F8496B"/>
    <w:rsid w:val="00F851BC"/>
    <w:rsid w:val="00F851F1"/>
    <w:rsid w:val="00F852F6"/>
    <w:rsid w:val="00F85A8D"/>
    <w:rsid w:val="00F85E2C"/>
    <w:rsid w:val="00F877FE"/>
    <w:rsid w:val="00F90329"/>
    <w:rsid w:val="00F90ED9"/>
    <w:rsid w:val="00F91038"/>
    <w:rsid w:val="00F91626"/>
    <w:rsid w:val="00F91C48"/>
    <w:rsid w:val="00F9282D"/>
    <w:rsid w:val="00F932A2"/>
    <w:rsid w:val="00F932E0"/>
    <w:rsid w:val="00F933B3"/>
    <w:rsid w:val="00F937CE"/>
    <w:rsid w:val="00F93890"/>
    <w:rsid w:val="00F93D18"/>
    <w:rsid w:val="00F93EA0"/>
    <w:rsid w:val="00F94681"/>
    <w:rsid w:val="00F95469"/>
    <w:rsid w:val="00F96297"/>
    <w:rsid w:val="00F96B04"/>
    <w:rsid w:val="00F96CBA"/>
    <w:rsid w:val="00F96EB1"/>
    <w:rsid w:val="00F97D66"/>
    <w:rsid w:val="00F97E9C"/>
    <w:rsid w:val="00FA016B"/>
    <w:rsid w:val="00FA017D"/>
    <w:rsid w:val="00FA0666"/>
    <w:rsid w:val="00FA188F"/>
    <w:rsid w:val="00FA21AF"/>
    <w:rsid w:val="00FA2F30"/>
    <w:rsid w:val="00FA339B"/>
    <w:rsid w:val="00FA346B"/>
    <w:rsid w:val="00FA34A3"/>
    <w:rsid w:val="00FA3602"/>
    <w:rsid w:val="00FA3C5E"/>
    <w:rsid w:val="00FA3EBC"/>
    <w:rsid w:val="00FA4357"/>
    <w:rsid w:val="00FA4788"/>
    <w:rsid w:val="00FA4CA5"/>
    <w:rsid w:val="00FA524A"/>
    <w:rsid w:val="00FA57D6"/>
    <w:rsid w:val="00FA5ACB"/>
    <w:rsid w:val="00FA62B8"/>
    <w:rsid w:val="00FA6553"/>
    <w:rsid w:val="00FA66DC"/>
    <w:rsid w:val="00FA74DC"/>
    <w:rsid w:val="00FA7832"/>
    <w:rsid w:val="00FA7B8D"/>
    <w:rsid w:val="00FB00C9"/>
    <w:rsid w:val="00FB03AA"/>
    <w:rsid w:val="00FB142D"/>
    <w:rsid w:val="00FB16E7"/>
    <w:rsid w:val="00FB1B03"/>
    <w:rsid w:val="00FB1E4B"/>
    <w:rsid w:val="00FB241B"/>
    <w:rsid w:val="00FB2971"/>
    <w:rsid w:val="00FB2BB5"/>
    <w:rsid w:val="00FB33F1"/>
    <w:rsid w:val="00FB3421"/>
    <w:rsid w:val="00FB3627"/>
    <w:rsid w:val="00FB3840"/>
    <w:rsid w:val="00FB3E84"/>
    <w:rsid w:val="00FB3F79"/>
    <w:rsid w:val="00FB42BE"/>
    <w:rsid w:val="00FB4675"/>
    <w:rsid w:val="00FB46C4"/>
    <w:rsid w:val="00FB4AE0"/>
    <w:rsid w:val="00FB4BC9"/>
    <w:rsid w:val="00FB569B"/>
    <w:rsid w:val="00FB5A99"/>
    <w:rsid w:val="00FB5DF9"/>
    <w:rsid w:val="00FB6071"/>
    <w:rsid w:val="00FB680D"/>
    <w:rsid w:val="00FB6E1C"/>
    <w:rsid w:val="00FB6EAF"/>
    <w:rsid w:val="00FB71C9"/>
    <w:rsid w:val="00FB73B0"/>
    <w:rsid w:val="00FB73DC"/>
    <w:rsid w:val="00FB79FE"/>
    <w:rsid w:val="00FC05B6"/>
    <w:rsid w:val="00FC0950"/>
    <w:rsid w:val="00FC1ACA"/>
    <w:rsid w:val="00FC29FD"/>
    <w:rsid w:val="00FC2B85"/>
    <w:rsid w:val="00FC2FE9"/>
    <w:rsid w:val="00FC3295"/>
    <w:rsid w:val="00FC3708"/>
    <w:rsid w:val="00FC3765"/>
    <w:rsid w:val="00FC412E"/>
    <w:rsid w:val="00FC482B"/>
    <w:rsid w:val="00FC50E2"/>
    <w:rsid w:val="00FC640F"/>
    <w:rsid w:val="00FC6A67"/>
    <w:rsid w:val="00FC7196"/>
    <w:rsid w:val="00FC79CD"/>
    <w:rsid w:val="00FD070E"/>
    <w:rsid w:val="00FD0B30"/>
    <w:rsid w:val="00FD2650"/>
    <w:rsid w:val="00FD312A"/>
    <w:rsid w:val="00FD4511"/>
    <w:rsid w:val="00FD4B3C"/>
    <w:rsid w:val="00FD4C2C"/>
    <w:rsid w:val="00FD4E86"/>
    <w:rsid w:val="00FD5171"/>
    <w:rsid w:val="00FD52C3"/>
    <w:rsid w:val="00FD572A"/>
    <w:rsid w:val="00FD5D7E"/>
    <w:rsid w:val="00FD645F"/>
    <w:rsid w:val="00FD673D"/>
    <w:rsid w:val="00FD6C6E"/>
    <w:rsid w:val="00FD6D4E"/>
    <w:rsid w:val="00FD6D9F"/>
    <w:rsid w:val="00FD72C1"/>
    <w:rsid w:val="00FE0775"/>
    <w:rsid w:val="00FE0DE0"/>
    <w:rsid w:val="00FE18F2"/>
    <w:rsid w:val="00FE1DDC"/>
    <w:rsid w:val="00FE1E0D"/>
    <w:rsid w:val="00FE2F46"/>
    <w:rsid w:val="00FE35C9"/>
    <w:rsid w:val="00FE3B2C"/>
    <w:rsid w:val="00FE3CC5"/>
    <w:rsid w:val="00FE3D7C"/>
    <w:rsid w:val="00FE4FE7"/>
    <w:rsid w:val="00FE5882"/>
    <w:rsid w:val="00FE5BE9"/>
    <w:rsid w:val="00FE69CE"/>
    <w:rsid w:val="00FE7260"/>
    <w:rsid w:val="00FE74CB"/>
    <w:rsid w:val="00FE7A2C"/>
    <w:rsid w:val="00FF0616"/>
    <w:rsid w:val="00FF095F"/>
    <w:rsid w:val="00FF1E2B"/>
    <w:rsid w:val="00FF219E"/>
    <w:rsid w:val="00FF241C"/>
    <w:rsid w:val="00FF2909"/>
    <w:rsid w:val="00FF2ABD"/>
    <w:rsid w:val="00FF3267"/>
    <w:rsid w:val="00FF3724"/>
    <w:rsid w:val="00FF377E"/>
    <w:rsid w:val="00FF3A76"/>
    <w:rsid w:val="00FF4811"/>
    <w:rsid w:val="00FF4F2F"/>
    <w:rsid w:val="00FF656E"/>
    <w:rsid w:val="00FF6583"/>
    <w:rsid w:val="00FF67B4"/>
    <w:rsid w:val="00FF6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MS Mincho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04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85EE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885EE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885EE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885EEB"/>
    <w:pPr>
      <w:outlineLvl w:val="3"/>
    </w:pPr>
  </w:style>
  <w:style w:type="paragraph" w:styleId="Heading5">
    <w:name w:val="heading 5"/>
    <w:basedOn w:val="Normal"/>
    <w:next w:val="Normal"/>
    <w:qFormat/>
    <w:rsid w:val="00885EEB"/>
    <w:pPr>
      <w:outlineLvl w:val="4"/>
    </w:pPr>
  </w:style>
  <w:style w:type="paragraph" w:styleId="Heading6">
    <w:name w:val="heading 6"/>
    <w:basedOn w:val="Normal"/>
    <w:next w:val="Normal"/>
    <w:qFormat/>
    <w:rsid w:val="00885EEB"/>
    <w:pPr>
      <w:outlineLvl w:val="5"/>
    </w:pPr>
  </w:style>
  <w:style w:type="paragraph" w:styleId="Heading7">
    <w:name w:val="heading 7"/>
    <w:basedOn w:val="Normal"/>
    <w:next w:val="Normal"/>
    <w:qFormat/>
    <w:rsid w:val="00885EEB"/>
    <w:pPr>
      <w:outlineLvl w:val="6"/>
    </w:pPr>
  </w:style>
  <w:style w:type="paragraph" w:styleId="Heading8">
    <w:name w:val="heading 8"/>
    <w:basedOn w:val="Normal"/>
    <w:next w:val="Normal"/>
    <w:qFormat/>
    <w:rsid w:val="00885EEB"/>
    <w:pPr>
      <w:outlineLvl w:val="7"/>
    </w:pPr>
  </w:style>
  <w:style w:type="paragraph" w:styleId="Heading9">
    <w:name w:val="heading 9"/>
    <w:basedOn w:val="Normal"/>
    <w:next w:val="Normal"/>
    <w:qFormat/>
    <w:rsid w:val="00885E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885EEB"/>
    <w:pPr>
      <w:spacing w:after="260"/>
    </w:pPr>
  </w:style>
  <w:style w:type="paragraph" w:styleId="Footer">
    <w:name w:val="footer"/>
    <w:basedOn w:val="Normal"/>
    <w:link w:val="FooterChar"/>
    <w:uiPriority w:val="99"/>
    <w:rsid w:val="00885EE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rsid w:val="00885EE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885EEB"/>
    <w:pPr>
      <w:ind w:left="340" w:hanging="340"/>
    </w:pPr>
  </w:style>
  <w:style w:type="paragraph" w:styleId="ListBullet2">
    <w:name w:val="List Bullet 2"/>
    <w:basedOn w:val="ListBullet"/>
    <w:rsid w:val="00885EEB"/>
    <w:pPr>
      <w:ind w:left="680"/>
    </w:pPr>
  </w:style>
  <w:style w:type="paragraph" w:styleId="BodyTextIndent">
    <w:name w:val="Body Text Indent"/>
    <w:basedOn w:val="BodyText"/>
    <w:rsid w:val="00885EEB"/>
    <w:pPr>
      <w:ind w:left="340"/>
    </w:pPr>
  </w:style>
  <w:style w:type="paragraph" w:customStyle="1" w:styleId="zfaxdetails">
    <w:name w:val="zfax details"/>
    <w:basedOn w:val="Normal"/>
    <w:rsid w:val="00885EE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85EE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885EE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885EE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85EEB"/>
    <w:pPr>
      <w:keepNext/>
      <w:spacing w:before="520"/>
    </w:pPr>
  </w:style>
  <w:style w:type="paragraph" w:customStyle="1" w:styleId="Graphic">
    <w:name w:val="Graphic"/>
    <w:basedOn w:val="Signature"/>
    <w:rsid w:val="00885E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885EEB"/>
    <w:pPr>
      <w:spacing w:line="240" w:lineRule="auto"/>
    </w:pPr>
  </w:style>
  <w:style w:type="paragraph" w:customStyle="1" w:styleId="zdetails">
    <w:name w:val="zdetails"/>
    <w:basedOn w:val="Normal"/>
    <w:rsid w:val="00885EE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85EE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85EE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885EEB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85EEB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rsid w:val="00885EEB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3">
    <w:name w:val="Body Text 3"/>
    <w:basedOn w:val="Normal"/>
    <w:rsid w:val="00885EEB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885EEB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rsid w:val="00885EEB"/>
    <w:pPr>
      <w:spacing w:before="180" w:line="240" w:lineRule="auto"/>
      <w:ind w:left="540"/>
      <w:jc w:val="both"/>
    </w:pPr>
    <w:rPr>
      <w:sz w:val="32"/>
      <w:szCs w:val="32"/>
    </w:rPr>
  </w:style>
  <w:style w:type="paragraph" w:styleId="BalloonText">
    <w:name w:val="Balloon Text"/>
    <w:basedOn w:val="Normal"/>
    <w:semiHidden/>
    <w:rsid w:val="001365B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839FD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1839FD"/>
    <w:rPr>
      <w:rFonts w:cs="Angsana New"/>
      <w:sz w:val="28"/>
      <w:szCs w:val="2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DB7C87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F877FE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97E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97E3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97E3F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554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773CB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2E317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653FF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F5E66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2A351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125BE6"/>
    <w:rPr>
      <w:rFonts w:cs="Angsana New"/>
      <w:sz w:val="22"/>
      <w:szCs w:val="22"/>
      <w:lang w:val="en-GB" w:eastAsia="en-US" w:bidi="th-TH"/>
    </w:rPr>
  </w:style>
  <w:style w:type="paragraph" w:customStyle="1" w:styleId="AAFrameAddress">
    <w:name w:val="AA Frame Address"/>
    <w:basedOn w:val="Heading1"/>
    <w:rsid w:val="00125BE6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character" w:customStyle="1" w:styleId="Heading1Char">
    <w:name w:val="Heading 1 Char"/>
    <w:link w:val="Heading1"/>
    <w:rsid w:val="00125BE6"/>
    <w:rPr>
      <w:rFonts w:cs="CG Times (W1)"/>
      <w:b/>
      <w:bCs/>
      <w:i/>
      <w:iCs/>
      <w:sz w:val="24"/>
      <w:szCs w:val="24"/>
      <w:lang w:val="en-GB" w:eastAsia="en-US" w:bidi="th-TH"/>
    </w:rPr>
  </w:style>
  <w:style w:type="paragraph" w:styleId="TOC6">
    <w:name w:val="toc 6"/>
    <w:basedOn w:val="Normal"/>
    <w:next w:val="Normal"/>
    <w:semiHidden/>
    <w:rsid w:val="00B332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953D71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A67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8B38CF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473F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473FB"/>
    <w:rPr>
      <w:rFonts w:ascii="Angsana New" w:hAnsi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CD0F64"/>
    <w:pPr>
      <w:ind w:left="880"/>
    </w:pPr>
    <w:rPr>
      <w:szCs w:val="28"/>
    </w:rPr>
  </w:style>
  <w:style w:type="paragraph" w:customStyle="1" w:styleId="Default">
    <w:name w:val="Default"/>
    <w:rsid w:val="0011226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272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433DDB"/>
  </w:style>
  <w:style w:type="character" w:customStyle="1" w:styleId="hps">
    <w:name w:val="hps"/>
    <w:basedOn w:val="DefaultParagraphFont"/>
    <w:rsid w:val="00433DDB"/>
  </w:style>
  <w:style w:type="character" w:styleId="CommentReference">
    <w:name w:val="annotation reference"/>
    <w:rsid w:val="00695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0E0"/>
    <w:rPr>
      <w:sz w:val="20"/>
      <w:szCs w:val="25"/>
    </w:rPr>
  </w:style>
  <w:style w:type="character" w:customStyle="1" w:styleId="CommentTextChar">
    <w:name w:val="Comment Text Char"/>
    <w:link w:val="CommentText"/>
    <w:rsid w:val="006950E0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B698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6981"/>
    <w:rPr>
      <w:rFonts w:ascii="Times New Roman" w:hAnsi="Times New Roman"/>
      <w:b/>
      <w:bCs/>
      <w:szCs w:val="25"/>
      <w:lang w:val="en-GB"/>
    </w:rPr>
  </w:style>
  <w:style w:type="character" w:styleId="Emphasis">
    <w:name w:val="Emphasis"/>
    <w:basedOn w:val="DefaultParagraphFont"/>
    <w:uiPriority w:val="20"/>
    <w:qFormat/>
    <w:rsid w:val="008C0A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5B083-33E0-4F78-847A-76DBB4C2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2018-11-07T06:54:00Z</cp:lastPrinted>
  <dcterms:created xsi:type="dcterms:W3CDTF">2018-11-13T02:44:00Z</dcterms:created>
  <dcterms:modified xsi:type="dcterms:W3CDTF">2018-11-13T02:44:00Z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