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FA6" w:rsidRPr="00344B09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44B09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44B09">
        <w:rPr>
          <w:rFonts w:ascii="Angsana New" w:hAnsi="Angsana New"/>
          <w:b w:val="0"/>
          <w:bCs/>
          <w:sz w:val="30"/>
          <w:szCs w:val="30"/>
        </w:rPr>
        <w:tab/>
      </w:r>
      <w:r w:rsidR="007E1687" w:rsidRPr="00344B09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สารบัญ </w:t>
      </w:r>
    </w:p>
    <w:p w:rsidR="00677FA6" w:rsidRPr="00344B09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820360" w:rsidRPr="00344B09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E82966" w:rsidRPr="00344B09" w:rsidRDefault="00A54072" w:rsidP="00E82966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51683C" w:rsidRPr="00344B09" w:rsidRDefault="0051683C" w:rsidP="00E82966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การซื้อส่วนได้เสียที่ไม่มีอำนาจควบคุม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B5D4B" w:rsidRPr="00344B09" w:rsidRDefault="006B5D4B" w:rsidP="006B5D4B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เงินลงทุนอื่น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E069CF" w:rsidRPr="00344B09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0228A5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:rsidR="004F0871" w:rsidRPr="00344B09" w:rsidRDefault="000228A5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เงินลงทุนในกิจการอื่น</w:t>
      </w:r>
    </w:p>
    <w:p w:rsidR="00395FA8" w:rsidRPr="00344B09" w:rsidRDefault="00395FA8" w:rsidP="00395FA8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เงินจ่ายล่วงหน้าค่าหุ้น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51683C" w:rsidRPr="00344B09" w:rsidRDefault="0051683C" w:rsidP="0051683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51683C" w:rsidRPr="00344B09" w:rsidRDefault="0051683C" w:rsidP="0051683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:rsidR="00E82966" w:rsidRPr="00344B09" w:rsidRDefault="00E82966" w:rsidP="00E82966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:rsidR="00611FC8" w:rsidRPr="00344B09" w:rsidRDefault="00611FC8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:rsidR="009472D2" w:rsidRPr="00344B09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4F0871" w:rsidRPr="00344B09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521014" w:rsidRPr="00344B09" w:rsidRDefault="009A3E23" w:rsidP="00521014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521014" w:rsidRPr="00344B09" w:rsidRDefault="0052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  <w:cs/>
          <w:lang w:val="en-GB"/>
        </w:rPr>
      </w:pPr>
      <w:r w:rsidRPr="00344B09">
        <w:rPr>
          <w:rFonts w:ascii="Angsana New" w:hAnsi="Angsana New"/>
          <w:sz w:val="30"/>
          <w:szCs w:val="30"/>
          <w:highlight w:val="green"/>
          <w:cs/>
        </w:rPr>
        <w:br w:type="page"/>
      </w:r>
    </w:p>
    <w:p w:rsidR="00D77AAD" w:rsidRPr="00344B09" w:rsidRDefault="00D77AAD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77AAD" w:rsidRPr="00344B09" w:rsidRDefault="00D77AAD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61980" w:rsidRPr="00344B09" w:rsidRDefault="00361980" w:rsidP="005A4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4C2517" w:rsidRPr="00344B09">
        <w:rPr>
          <w:rFonts w:ascii="Angsana New" w:hAnsi="Angsana New"/>
          <w:sz w:val="30"/>
          <w:szCs w:val="30"/>
        </w:rPr>
        <w:t xml:space="preserve"> </w:t>
      </w:r>
      <w:r w:rsidR="009A3E23" w:rsidRPr="00344B09">
        <w:rPr>
          <w:rFonts w:ascii="Angsana New" w:hAnsi="Angsana New"/>
          <w:sz w:val="30"/>
          <w:szCs w:val="30"/>
        </w:rPr>
        <w:t xml:space="preserve">13 </w:t>
      </w:r>
      <w:r w:rsidR="009A3E23" w:rsidRPr="00344B09">
        <w:rPr>
          <w:rFonts w:ascii="Angsana New" w:hAnsi="Angsana New"/>
          <w:sz w:val="30"/>
          <w:szCs w:val="30"/>
          <w:cs/>
        </w:rPr>
        <w:t>พฤศจิกายน</w:t>
      </w:r>
      <w:r w:rsidR="004C2517" w:rsidRPr="00344B09">
        <w:rPr>
          <w:rFonts w:ascii="Angsana New" w:hAnsi="Angsana New"/>
          <w:sz w:val="30"/>
          <w:szCs w:val="30"/>
          <w:cs/>
        </w:rPr>
        <w:t xml:space="preserve"> </w:t>
      </w:r>
      <w:r w:rsidR="00735BED" w:rsidRPr="00344B09">
        <w:rPr>
          <w:rFonts w:ascii="Angsana New" w:hAnsi="Angsana New"/>
          <w:sz w:val="30"/>
          <w:szCs w:val="30"/>
        </w:rPr>
        <w:t>2561</w:t>
      </w:r>
    </w:p>
    <w:p w:rsidR="00E5413F" w:rsidRPr="00344B09" w:rsidRDefault="00E5413F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77FA6" w:rsidRPr="00344B09" w:rsidRDefault="00677FA6" w:rsidP="002B223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77FA6" w:rsidRPr="00344B09" w:rsidRDefault="00677FA6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31E9A" w:rsidRPr="00344B09" w:rsidRDefault="00231E9A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บริษัท ผลิตไฟฟ้าราชบุรีโฮลดิ้ง</w:t>
      </w:r>
      <w:r w:rsidR="00D21CA4" w:rsidRPr="00344B09">
        <w:rPr>
          <w:rFonts w:ascii="Angsana New" w:hAnsi="Angsana New"/>
          <w:sz w:val="30"/>
          <w:szCs w:val="30"/>
        </w:rPr>
        <w:t xml:space="preserve"> </w:t>
      </w:r>
      <w:r w:rsidR="00945135" w:rsidRPr="00344B09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344B09">
        <w:rPr>
          <w:rFonts w:ascii="Angsana New" w:hAnsi="Angsana New"/>
          <w:sz w:val="30"/>
          <w:szCs w:val="30"/>
        </w:rPr>
        <w:t>“</w:t>
      </w:r>
      <w:r w:rsidRPr="00344B09">
        <w:rPr>
          <w:rFonts w:ascii="Angsana New" w:hAnsi="Angsana New"/>
          <w:sz w:val="30"/>
          <w:szCs w:val="30"/>
          <w:cs/>
        </w:rPr>
        <w:t>บริษัท</w:t>
      </w:r>
      <w:r w:rsidRPr="00344B09">
        <w:rPr>
          <w:rFonts w:ascii="Angsana New" w:hAnsi="Angsana New"/>
          <w:sz w:val="30"/>
          <w:szCs w:val="30"/>
        </w:rPr>
        <w:t>”</w:t>
      </w:r>
      <w:r w:rsidR="00945135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เป็นนิติ</w:t>
      </w:r>
      <w:r w:rsidR="00EA5B5A" w:rsidRPr="00344B09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="00EA5B5A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และมี</w:t>
      </w:r>
      <w:r w:rsidR="00864E7E" w:rsidRPr="00344B09">
        <w:rPr>
          <w:rFonts w:ascii="Angsana New" w:hAnsi="Angsana New"/>
          <w:sz w:val="30"/>
          <w:szCs w:val="30"/>
          <w:cs/>
        </w:rPr>
        <w:t>ที่อยู่</w:t>
      </w:r>
      <w:r w:rsidR="00945135" w:rsidRPr="00344B09">
        <w:rPr>
          <w:rFonts w:ascii="Angsana New" w:hAnsi="Angsana New"/>
          <w:sz w:val="30"/>
          <w:szCs w:val="30"/>
        </w:rPr>
        <w:t xml:space="preserve">         </w:t>
      </w:r>
      <w:r w:rsidR="00864E7E" w:rsidRPr="00344B09">
        <w:rPr>
          <w:rFonts w:ascii="Angsana New" w:hAnsi="Angsana New"/>
          <w:spacing w:val="-1"/>
          <w:sz w:val="30"/>
          <w:szCs w:val="30"/>
          <w:cs/>
        </w:rPr>
        <w:t>จดทะเบียนตั้งอยู่เลขที่</w:t>
      </w:r>
      <w:r w:rsidR="00372FAB" w:rsidRPr="00344B09">
        <w:rPr>
          <w:rFonts w:ascii="Angsana New" w:hAnsi="Angsana New"/>
          <w:spacing w:val="-1"/>
          <w:sz w:val="30"/>
          <w:szCs w:val="30"/>
        </w:rPr>
        <w:t xml:space="preserve"> 8/8</w:t>
      </w:r>
      <w:r w:rsidR="00372FAB" w:rsidRPr="00344B09">
        <w:rPr>
          <w:rFonts w:ascii="Angsana New" w:hAnsi="Angsana New"/>
          <w:spacing w:val="-2"/>
          <w:sz w:val="30"/>
          <w:szCs w:val="30"/>
        </w:rPr>
        <w:t xml:space="preserve"> </w:t>
      </w:r>
      <w:r w:rsidR="00372FAB" w:rsidRPr="00344B09">
        <w:rPr>
          <w:rFonts w:ascii="Angsana New" w:hAnsi="Angsana New"/>
          <w:spacing w:val="-1"/>
          <w:sz w:val="30"/>
          <w:szCs w:val="30"/>
          <w:cs/>
        </w:rPr>
        <w:t>หมู่ที่ 2</w:t>
      </w:r>
      <w:r w:rsidR="001303C0" w:rsidRPr="00344B09">
        <w:rPr>
          <w:rFonts w:ascii="Angsana New" w:hAnsi="Angsana New"/>
          <w:spacing w:val="-1"/>
          <w:sz w:val="30"/>
          <w:szCs w:val="30"/>
          <w:cs/>
        </w:rPr>
        <w:t xml:space="preserve"> ถนนงามวงศ์วาน ตำบลบางเขน อำเภอเมืองนนทบุรี จังหวัดนนทบุรี </w:t>
      </w:r>
      <w:r w:rsidRPr="00344B09">
        <w:rPr>
          <w:rFonts w:ascii="Angsana New" w:hAnsi="Angsana New"/>
          <w:spacing w:val="-1"/>
          <w:sz w:val="30"/>
          <w:szCs w:val="30"/>
          <w:cs/>
        </w:rPr>
        <w:t>ประเทศไทย</w:t>
      </w:r>
    </w:p>
    <w:p w:rsidR="00DC7131" w:rsidRPr="00344B09" w:rsidRDefault="00DC7131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31E9A" w:rsidRPr="00344B09" w:rsidRDefault="00231E9A" w:rsidP="002D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บริษัทจดทะเบียนกับตลาดหลักทรัพย์แห่งประเทศไทยเมื่อเดือนตุลาคม </w:t>
      </w:r>
      <w:r w:rsidRPr="00344B09">
        <w:rPr>
          <w:rFonts w:ascii="Angsana New" w:hAnsi="Angsana New"/>
          <w:sz w:val="30"/>
          <w:szCs w:val="30"/>
        </w:rPr>
        <w:t>2543</w:t>
      </w:r>
    </w:p>
    <w:p w:rsidR="00DC7131" w:rsidRPr="00344B09" w:rsidRDefault="00DC7131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31E9A" w:rsidRPr="00344B09" w:rsidRDefault="002B26A7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E33A0F" w:rsidRPr="00344B09">
        <w:rPr>
          <w:rFonts w:ascii="Angsana New" w:hAnsi="Angsana New"/>
          <w:sz w:val="30"/>
          <w:szCs w:val="30"/>
          <w:cs/>
        </w:rPr>
        <w:t>งวด</w:t>
      </w:r>
      <w:r w:rsidR="00231E9A" w:rsidRPr="00344B09">
        <w:rPr>
          <w:rFonts w:ascii="Angsana New" w:hAnsi="Angsana New"/>
          <w:sz w:val="30"/>
          <w:szCs w:val="30"/>
          <w:cs/>
        </w:rPr>
        <w:t>ได้แก่</w:t>
      </w:r>
      <w:r w:rsidR="008A2B0A" w:rsidRPr="00344B09">
        <w:rPr>
          <w:rFonts w:ascii="Angsana New" w:hAnsi="Angsana New"/>
          <w:sz w:val="30"/>
          <w:szCs w:val="30"/>
          <w:cs/>
        </w:rPr>
        <w:t xml:space="preserve"> </w:t>
      </w:r>
      <w:r w:rsidR="00231E9A" w:rsidRPr="00344B09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</w:t>
      </w:r>
      <w:r w:rsidR="00231E9A" w:rsidRPr="00344B09">
        <w:rPr>
          <w:rFonts w:ascii="Angsana New" w:hAnsi="Angsana New"/>
          <w:sz w:val="30"/>
          <w:szCs w:val="30"/>
        </w:rPr>
        <w:t xml:space="preserve"> (“</w:t>
      </w:r>
      <w:r w:rsidR="00231E9A" w:rsidRPr="00344B09">
        <w:rPr>
          <w:rFonts w:ascii="Angsana New" w:hAnsi="Angsana New"/>
          <w:sz w:val="30"/>
          <w:szCs w:val="30"/>
          <w:cs/>
        </w:rPr>
        <w:t>กฟผ</w:t>
      </w:r>
      <w:r w:rsidR="00BC1531" w:rsidRPr="00344B09">
        <w:rPr>
          <w:rFonts w:ascii="Angsana New" w:hAnsi="Angsana New"/>
          <w:sz w:val="30"/>
          <w:szCs w:val="30"/>
        </w:rPr>
        <w:t>.”) (</w:t>
      </w:r>
      <w:r w:rsidR="00231E9A" w:rsidRPr="00344B09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231E9A" w:rsidRPr="00344B09">
        <w:rPr>
          <w:rFonts w:ascii="Angsana New" w:hAnsi="Angsana New"/>
          <w:sz w:val="30"/>
          <w:szCs w:val="30"/>
        </w:rPr>
        <w:t xml:space="preserve">45) </w:t>
      </w:r>
      <w:r w:rsidR="00231E9A" w:rsidRPr="00344B09">
        <w:rPr>
          <w:rFonts w:ascii="Angsana New" w:hAnsi="Angsana New"/>
          <w:sz w:val="30"/>
          <w:szCs w:val="30"/>
          <w:cs/>
        </w:rPr>
        <w:t>ซึ่งเป็น</w:t>
      </w:r>
      <w:r w:rsidR="002B2230" w:rsidRPr="00344B09">
        <w:rPr>
          <w:rFonts w:ascii="Angsana New" w:hAnsi="Angsana New"/>
          <w:sz w:val="30"/>
          <w:szCs w:val="30"/>
        </w:rPr>
        <w:br/>
      </w:r>
      <w:r w:rsidR="00231E9A" w:rsidRPr="00344B09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นิติบุคคลที่จัดตั้งขึ้นในประเทศไทย</w:t>
      </w:r>
    </w:p>
    <w:p w:rsidR="00231E9A" w:rsidRPr="00344B09" w:rsidRDefault="00231E9A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5BED" w:rsidRPr="00344B09" w:rsidRDefault="00F44F59" w:rsidP="008C2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บริษัทดำเนินธุรกิจหลักเกี่ยวกับการลงทุนในบริษัทที่มีวัตถุประสงค์ในการผลิตและจำหน่ายพลังงาน</w:t>
      </w:r>
      <w:r w:rsidR="001D7DAF" w:rsidRPr="00344B09">
        <w:rPr>
          <w:rFonts w:ascii="Angsana New" w:hAnsi="Angsana New"/>
          <w:sz w:val="30"/>
          <w:szCs w:val="30"/>
          <w:cs/>
        </w:rPr>
        <w:t xml:space="preserve">ไฟฟ้า </w:t>
      </w:r>
      <w:r w:rsidR="00C45E57" w:rsidRPr="00344B09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</w:t>
      </w:r>
      <w:r w:rsidR="008A2B0A" w:rsidRPr="00344B09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="00D77AAD"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="008F0C3F" w:rsidRPr="00344B09">
        <w:rPr>
          <w:rFonts w:ascii="Angsana New" w:hAnsi="Angsana New"/>
          <w:sz w:val="30"/>
          <w:szCs w:val="30"/>
          <w:cs/>
        </w:rPr>
        <w:t xml:space="preserve"> </w:t>
      </w:r>
      <w:r w:rsidR="008F0C3F" w:rsidRPr="00344B09">
        <w:rPr>
          <w:rFonts w:ascii="Angsana New" w:hAnsi="Angsana New"/>
          <w:sz w:val="30"/>
          <w:szCs w:val="30"/>
        </w:rPr>
        <w:t>256</w:t>
      </w:r>
      <w:r w:rsidR="00735BED" w:rsidRPr="00344B09">
        <w:rPr>
          <w:rFonts w:ascii="Angsana New" w:hAnsi="Angsana New"/>
          <w:sz w:val="30"/>
          <w:szCs w:val="30"/>
          <w:cs/>
        </w:rPr>
        <w:t>1</w:t>
      </w:r>
      <w:r w:rsidR="00D87DFA" w:rsidRPr="00344B09">
        <w:rPr>
          <w:rFonts w:ascii="Angsana New" w:hAnsi="Angsana New"/>
          <w:sz w:val="30"/>
          <w:szCs w:val="30"/>
          <w:cs/>
        </w:rPr>
        <w:t xml:space="preserve"> </w:t>
      </w:r>
      <w:r w:rsidR="00D77AAD" w:rsidRPr="00344B09">
        <w:rPr>
          <w:rFonts w:ascii="Angsana New" w:hAnsi="Angsana New"/>
          <w:sz w:val="30"/>
          <w:szCs w:val="30"/>
          <w:cs/>
        </w:rPr>
        <w:t xml:space="preserve">และ </w:t>
      </w:r>
      <w:r w:rsidR="00D77AAD" w:rsidRPr="00344B09">
        <w:rPr>
          <w:rFonts w:ascii="Angsana New" w:hAnsi="Angsana New"/>
          <w:sz w:val="30"/>
          <w:szCs w:val="30"/>
        </w:rPr>
        <w:t xml:space="preserve">31 </w:t>
      </w:r>
      <w:r w:rsidR="00D77AAD" w:rsidRPr="00344B0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77AAD" w:rsidRPr="00344B09">
        <w:rPr>
          <w:rFonts w:ascii="Angsana New" w:hAnsi="Angsana New"/>
          <w:sz w:val="30"/>
          <w:szCs w:val="30"/>
        </w:rPr>
        <w:t>25</w:t>
      </w:r>
      <w:r w:rsidR="00735BED" w:rsidRPr="00344B09">
        <w:rPr>
          <w:rFonts w:ascii="Angsana New" w:hAnsi="Angsana New"/>
          <w:sz w:val="30"/>
          <w:szCs w:val="30"/>
          <w:cs/>
        </w:rPr>
        <w:t>60</w:t>
      </w:r>
      <w:r w:rsidR="00D87DFA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มีดังนี้</w:t>
      </w:r>
    </w:p>
    <w:p w:rsidR="001D7DAF" w:rsidRPr="00344B09" w:rsidRDefault="001D7DAF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9" w:type="dxa"/>
        <w:tblInd w:w="270" w:type="dxa"/>
        <w:tblLook w:val="01E0" w:firstRow="1" w:lastRow="1" w:firstColumn="1" w:lastColumn="1" w:noHBand="0" w:noVBand="0"/>
      </w:tblPr>
      <w:tblGrid>
        <w:gridCol w:w="3348"/>
        <w:gridCol w:w="2421"/>
        <w:gridCol w:w="8"/>
        <w:gridCol w:w="1434"/>
        <w:gridCol w:w="8"/>
        <w:gridCol w:w="1170"/>
        <w:gridCol w:w="1170"/>
      </w:tblGrid>
      <w:tr w:rsidR="0092302C" w:rsidRPr="00344B09" w:rsidTr="0092302C">
        <w:trPr>
          <w:tblHeader/>
        </w:trPr>
        <w:tc>
          <w:tcPr>
            <w:tcW w:w="3348" w:type="dxa"/>
            <w:vAlign w:val="bottom"/>
          </w:tcPr>
          <w:p w:rsidR="00735BED" w:rsidRPr="00344B09" w:rsidRDefault="00735BED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4C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4C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735BED" w:rsidRPr="00344B09" w:rsidRDefault="00735BED" w:rsidP="004C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  <w:vAlign w:val="bottom"/>
          </w:tcPr>
          <w:p w:rsidR="00735BED" w:rsidRPr="00344B09" w:rsidRDefault="00735BED" w:rsidP="004C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92302C" w:rsidRPr="00344B09" w:rsidTr="0092302C">
        <w:trPr>
          <w:tblHeader/>
        </w:trPr>
        <w:tc>
          <w:tcPr>
            <w:tcW w:w="3348" w:type="dxa"/>
            <w:vAlign w:val="bottom"/>
          </w:tcPr>
          <w:p w:rsidR="00735BED" w:rsidRPr="00344B09" w:rsidRDefault="00735BED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9A3E23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735BED" w:rsidRPr="00344B09" w:rsidRDefault="001B066F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31</w:t>
            </w:r>
            <w:r w:rsidR="00735BED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302C" w:rsidRPr="00344B09" w:rsidTr="0092302C">
        <w:trPr>
          <w:tblHeader/>
        </w:trPr>
        <w:tc>
          <w:tcPr>
            <w:tcW w:w="3348" w:type="dxa"/>
            <w:vAlign w:val="bottom"/>
          </w:tcPr>
          <w:p w:rsidR="00735BED" w:rsidRPr="00344B09" w:rsidRDefault="00735BED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14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4C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14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14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พัฒนาและดำเนินการ 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4C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14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</w:t>
            </w: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ลาว เซอร์วิส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521014" w:rsidRPr="00344B09" w:rsidRDefault="00521014" w:rsidP="0022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521014" w:rsidRPr="00344B09" w:rsidRDefault="00521014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521014" w:rsidRPr="00344B09" w:rsidRDefault="00521014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521014" w:rsidRPr="00344B09" w:rsidRDefault="00521014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21014" w:rsidRPr="00344B09" w:rsidRDefault="00521014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19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19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19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19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66E8F" w:rsidRPr="00344B09" w:rsidRDefault="00066E8F" w:rsidP="0060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66E8F" w:rsidRPr="00344B09" w:rsidRDefault="00066E8F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66E8F" w:rsidRPr="00344B09" w:rsidRDefault="00066E8F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66E8F" w:rsidRPr="00344B09" w:rsidRDefault="00066E8F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66E8F" w:rsidRPr="00344B09" w:rsidRDefault="00066E8F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</w:t>
            </w: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600022" w:rsidRPr="00344B09">
              <w:rPr>
                <w:rFonts w:ascii="Angsana New" w:hAnsi="Angsana New"/>
                <w:sz w:val="30"/>
                <w:szCs w:val="30"/>
                <w:cs/>
              </w:rPr>
              <w:t>ออสเตรเลีย คอร์ปอเรชั่น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จำกัดและบริษัทย่อย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60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60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อาร์อี โซลาร์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ซีเอ็นไบโอแมส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พีบีไบโอแมส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2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แอลพีไบโอแมส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vAlign w:val="bottom"/>
          </w:tcPr>
          <w:p w:rsidR="0048696A" w:rsidRPr="00344B09" w:rsidRDefault="0048696A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60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486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48696A" w:rsidRPr="00344B09" w:rsidRDefault="0048696A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48696A" w:rsidRPr="00344B09" w:rsidRDefault="0048696A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48696A" w:rsidRPr="00344B09" w:rsidRDefault="0048696A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8696A" w:rsidRPr="00344B09" w:rsidRDefault="0048696A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บริษัทร่วมทางตรง</w:t>
            </w: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241BA7" w:rsidRPr="00344B09" w:rsidRDefault="00241BA7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429" w:type="dxa"/>
            <w:gridSpan w:val="2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241BA7" w:rsidRPr="00344B09" w:rsidRDefault="00241BA7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241BA7" w:rsidRPr="00344B09" w:rsidRDefault="00241BA7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429" w:type="dxa"/>
            <w:gridSpan w:val="2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:rsidR="00241BA7" w:rsidRPr="00344B09" w:rsidRDefault="00241BA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735BED" w:rsidRPr="00344B09" w:rsidRDefault="00735BED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735BED" w:rsidRPr="00344B09" w:rsidRDefault="00735BE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735BED" w:rsidRPr="00344B09" w:rsidRDefault="00735BE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35BED" w:rsidRPr="00344B09" w:rsidRDefault="00735BE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3)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4)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7)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65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</w:tr>
      <w:tr w:rsidR="0092302C" w:rsidRPr="00344B09" w:rsidTr="0092302C">
        <w:trPr>
          <w:trHeight w:val="68"/>
        </w:trPr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347D49" w:rsidP="0058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right="-45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</w:t>
            </w: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6A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8C2427" w:rsidRPr="00344B09" w:rsidRDefault="008C2427" w:rsidP="004D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8C2427" w:rsidRPr="00344B09" w:rsidRDefault="008C242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8C2427" w:rsidRPr="00344B09" w:rsidRDefault="008C242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C2427" w:rsidRPr="00344B09" w:rsidRDefault="008C242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C2427" w:rsidRPr="00344B09" w:rsidRDefault="008C2427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84AF9" w:rsidRPr="00344B09" w:rsidRDefault="00084AF9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429" w:type="dxa"/>
            <w:gridSpan w:val="2"/>
            <w:vAlign w:val="bottom"/>
          </w:tcPr>
          <w:p w:rsidR="00084AF9" w:rsidRPr="00344B09" w:rsidRDefault="00084AF9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84AF9" w:rsidRPr="00344B09" w:rsidRDefault="00084AF9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84AF9" w:rsidRPr="00344B09" w:rsidRDefault="00084AF9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84AF9" w:rsidRPr="00344B09" w:rsidRDefault="00084AF9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เบิกไพร โคเจนเนอเรชั่น จำกัด</w:t>
            </w:r>
          </w:p>
        </w:tc>
        <w:tc>
          <w:tcPr>
            <w:tcW w:w="2429" w:type="dxa"/>
            <w:gridSpan w:val="2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70" w:type="dxa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2" w:type="dxa"/>
            <w:gridSpan w:val="2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5F28" w:rsidRPr="00344B09" w:rsidRDefault="00E05F28" w:rsidP="00E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241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37.50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37.50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4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421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3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5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ไฟฟ้าน้ำงึม </w:t>
            </w:r>
            <w:r w:rsidRPr="00344B09">
              <w:rPr>
                <w:rFonts w:ascii="Angsana New" w:hAnsi="Angsana New"/>
                <w:sz w:val="30"/>
                <w:szCs w:val="30"/>
              </w:rPr>
              <w:t>2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21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178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2302C" w:rsidRPr="00344B09" w:rsidTr="0092302C">
        <w:tc>
          <w:tcPr>
            <w:tcW w:w="3348" w:type="dxa"/>
            <w:vAlign w:val="bottom"/>
          </w:tcPr>
          <w:p w:rsidR="000B4B0D" w:rsidRPr="00344B09" w:rsidRDefault="000B4B0D" w:rsidP="0074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4B0D" w:rsidRPr="00344B09" w:rsidRDefault="000B4B0D" w:rsidP="0070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735BED" w:rsidRPr="00344B09" w:rsidRDefault="00735BED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263BB0" w:rsidRPr="00344B09" w:rsidRDefault="00515797" w:rsidP="00F80AC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15797" w:rsidRPr="00344B09" w:rsidRDefault="0051579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515797" w:rsidRPr="00344B09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515797" w:rsidRPr="00344B09" w:rsidRDefault="0051579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6EDD" w:rsidRPr="00344B09" w:rsidRDefault="00006EDD" w:rsidP="00F1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751C0C" w:rsidRPr="00344B09">
        <w:rPr>
          <w:rFonts w:ascii="Angsana New" w:hAnsi="Angsana New"/>
          <w:sz w:val="30"/>
          <w:szCs w:val="30"/>
        </w:rPr>
        <w:t>34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9045A8" w:rsidRPr="00344B09">
        <w:rPr>
          <w:rFonts w:ascii="Angsana New" w:hAnsi="Angsana New"/>
          <w:sz w:val="30"/>
          <w:szCs w:val="30"/>
        </w:rPr>
        <w:t>2560</w:t>
      </w:r>
      <w:r w:rsidRPr="00344B09">
        <w:rPr>
          <w:rFonts w:ascii="Angsana New" w:hAnsi="Angsana New"/>
          <w:sz w:val="30"/>
          <w:szCs w:val="30"/>
        </w:rPr>
        <w:t xml:space="preserve">) </w:t>
      </w:r>
      <w:r w:rsidR="00D10C62" w:rsidRPr="00344B09">
        <w:rPr>
          <w:rFonts w:ascii="Angsana New" w:hAnsi="Angsana New"/>
          <w:sz w:val="30"/>
          <w:szCs w:val="30"/>
        </w:rPr>
        <w:t xml:space="preserve">              </w:t>
      </w:r>
      <w:r w:rsidR="005044FA" w:rsidRPr="00344B09">
        <w:rPr>
          <w:rFonts w:ascii="Angsana New" w:hAnsi="Angsana New"/>
          <w:sz w:val="30"/>
          <w:szCs w:val="30"/>
        </w:rPr>
        <w:t xml:space="preserve">   </w:t>
      </w:r>
      <w:r w:rsidR="00EC45F5" w:rsidRPr="00344B09">
        <w:rPr>
          <w:rFonts w:ascii="Angsana New" w:hAnsi="Angsana New"/>
          <w:sz w:val="30"/>
          <w:szCs w:val="30"/>
        </w:rPr>
        <w:t xml:space="preserve">          </w:t>
      </w:r>
      <w:r w:rsidR="00D10C62" w:rsidRPr="00344B09">
        <w:rPr>
          <w:rFonts w:ascii="Angsana New" w:hAnsi="Angsana New"/>
          <w:sz w:val="30"/>
          <w:szCs w:val="30"/>
          <w:cs/>
        </w:rPr>
        <w:t>เรื่อง</w:t>
      </w:r>
      <w:r w:rsidR="00D10C62" w:rsidRPr="00344B09">
        <w:rPr>
          <w:rFonts w:ascii="Angsana New" w:hAnsi="Angsana New"/>
          <w:sz w:val="30"/>
          <w:szCs w:val="30"/>
        </w:rPr>
        <w:t xml:space="preserve"> </w:t>
      </w:r>
      <w:r w:rsidR="00812724" w:rsidRPr="00344B09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D10C62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D10C62" w:rsidRPr="00344B09">
        <w:rPr>
          <w:rFonts w:ascii="Angsana New" w:hAnsi="Angsana New"/>
          <w:sz w:val="30"/>
          <w:szCs w:val="30"/>
        </w:rPr>
        <w:t xml:space="preserve">                       </w:t>
      </w:r>
      <w:r w:rsidR="005044FA" w:rsidRPr="00344B09">
        <w:rPr>
          <w:rFonts w:ascii="Angsana New" w:hAnsi="Angsana New"/>
          <w:sz w:val="30"/>
          <w:szCs w:val="30"/>
        </w:rPr>
        <w:t xml:space="preserve">     </w:t>
      </w:r>
      <w:r w:rsidRPr="00344B09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006EDD" w:rsidRPr="00344B09" w:rsidRDefault="00006EDD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</w:t>
      </w:r>
      <w:r w:rsidR="00526BD3" w:rsidRPr="00344B09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526BD3" w:rsidRPr="00344B09">
        <w:rPr>
          <w:rFonts w:ascii="Angsana New" w:hAnsi="Angsana New"/>
          <w:sz w:val="30"/>
          <w:szCs w:val="30"/>
        </w:rPr>
        <w:t>31</w:t>
      </w:r>
      <w:r w:rsidR="00526BD3" w:rsidRPr="00344B0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26BD3" w:rsidRPr="00344B09">
        <w:rPr>
          <w:rFonts w:ascii="Angsana New" w:hAnsi="Angsana New"/>
          <w:sz w:val="30"/>
          <w:szCs w:val="30"/>
        </w:rPr>
        <w:t>25</w:t>
      </w:r>
      <w:r w:rsidR="009045A8" w:rsidRPr="00344B09">
        <w:rPr>
          <w:rFonts w:ascii="Angsana New" w:hAnsi="Angsana New"/>
          <w:sz w:val="30"/>
          <w:szCs w:val="30"/>
        </w:rPr>
        <w:t>60</w:t>
      </w:r>
      <w:r w:rsidRPr="00344B09">
        <w:rPr>
          <w:rFonts w:ascii="Angsana New" w:hAnsi="Angsana New"/>
          <w:sz w:val="30"/>
          <w:szCs w:val="30"/>
        </w:rPr>
        <w:t xml:space="preserve">           </w:t>
      </w:r>
      <w:r w:rsidRPr="00344B09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711993" w:rsidRPr="00344B09">
        <w:rPr>
          <w:rFonts w:ascii="Angsana New" w:hAnsi="Angsana New"/>
          <w:sz w:val="30"/>
          <w:szCs w:val="30"/>
          <w:cs/>
        </w:rPr>
        <w:t>บปีสิ้นสุดวั</w:t>
      </w:r>
      <w:r w:rsidR="00526BD3" w:rsidRPr="00344B09">
        <w:rPr>
          <w:rFonts w:ascii="Angsana New" w:hAnsi="Angsana New"/>
          <w:sz w:val="30"/>
          <w:szCs w:val="30"/>
          <w:cs/>
        </w:rPr>
        <w:t xml:space="preserve">นที่ </w:t>
      </w:r>
      <w:r w:rsidR="00526BD3" w:rsidRPr="00344B09">
        <w:rPr>
          <w:rFonts w:ascii="Angsana New" w:hAnsi="Angsana New"/>
          <w:sz w:val="30"/>
          <w:szCs w:val="30"/>
        </w:rPr>
        <w:t>31</w:t>
      </w:r>
      <w:r w:rsidR="00526BD3" w:rsidRPr="00344B0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26BD3" w:rsidRPr="00344B09">
        <w:rPr>
          <w:rFonts w:ascii="Angsana New" w:hAnsi="Angsana New"/>
          <w:sz w:val="30"/>
          <w:szCs w:val="30"/>
        </w:rPr>
        <w:t>25</w:t>
      </w:r>
      <w:r w:rsidR="009045A8" w:rsidRPr="00344B09">
        <w:rPr>
          <w:rFonts w:ascii="Angsana New" w:hAnsi="Angsana New"/>
          <w:sz w:val="30"/>
          <w:szCs w:val="30"/>
        </w:rPr>
        <w:t>60</w:t>
      </w:r>
    </w:p>
    <w:p w:rsidR="00006EDD" w:rsidRPr="00344B09" w:rsidRDefault="00006EDD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6EDD" w:rsidRPr="00344B09" w:rsidRDefault="00363A90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ยกเว้นที่ได้เปิดเผยไว้ในหมายเหตุข้อ 3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006EDD" w:rsidRPr="00344B09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7146BC" w:rsidRPr="00344B09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7146BC" w:rsidRPr="00344B09">
        <w:rPr>
          <w:rFonts w:ascii="Angsana New" w:hAnsi="Angsana New"/>
          <w:sz w:val="30"/>
          <w:szCs w:val="30"/>
        </w:rPr>
        <w:t>31</w:t>
      </w:r>
      <w:r w:rsidR="00006EDD" w:rsidRPr="00344B0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45A8" w:rsidRPr="00344B09">
        <w:rPr>
          <w:rFonts w:ascii="Angsana New" w:hAnsi="Angsana New"/>
          <w:sz w:val="30"/>
          <w:szCs w:val="30"/>
        </w:rPr>
        <w:t>2560</w:t>
      </w:r>
      <w:r w:rsidR="00006EDD" w:rsidRPr="00344B09">
        <w:rPr>
          <w:rFonts w:ascii="Angsana New" w:hAnsi="Angsana New"/>
          <w:sz w:val="30"/>
          <w:szCs w:val="30"/>
          <w:cs/>
        </w:rPr>
        <w:t xml:space="preserve"> </w:t>
      </w:r>
      <w:r w:rsidR="002B1C2C" w:rsidRPr="00344B09">
        <w:rPr>
          <w:rFonts w:ascii="Angsana New" w:hAnsi="Angsana New"/>
          <w:sz w:val="30"/>
          <w:szCs w:val="30"/>
          <w:cs/>
        </w:rPr>
        <w:t>ยกเว้น</w:t>
      </w:r>
      <w:r w:rsidR="00006EDD" w:rsidRPr="00344B09">
        <w:rPr>
          <w:rFonts w:ascii="Angsana New" w:hAnsi="Angsana New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7146BC" w:rsidRPr="00344B09">
        <w:rPr>
          <w:rFonts w:ascii="Angsana New" w:hAnsi="Angsana New"/>
          <w:sz w:val="30"/>
          <w:szCs w:val="30"/>
        </w:rPr>
        <w:t>1</w:t>
      </w:r>
      <w:r w:rsidR="00006EDD" w:rsidRPr="00344B09">
        <w:rPr>
          <w:rFonts w:ascii="Angsana New" w:hAnsi="Angsana New"/>
          <w:sz w:val="30"/>
          <w:szCs w:val="30"/>
        </w:rPr>
        <w:t xml:space="preserve"> </w:t>
      </w:r>
      <w:r w:rsidR="00006EDD" w:rsidRPr="00344B09">
        <w:rPr>
          <w:rFonts w:ascii="Angsana New" w:hAnsi="Angsana New"/>
          <w:sz w:val="30"/>
          <w:szCs w:val="30"/>
          <w:cs/>
        </w:rPr>
        <w:t xml:space="preserve">มกราคม </w:t>
      </w:r>
      <w:r w:rsidR="009045A8" w:rsidRPr="00344B09">
        <w:rPr>
          <w:rFonts w:ascii="Angsana New" w:hAnsi="Angsana New"/>
          <w:sz w:val="30"/>
          <w:szCs w:val="30"/>
        </w:rPr>
        <w:t>2561</w:t>
      </w:r>
      <w:r w:rsidR="00006EDD" w:rsidRPr="00344B09">
        <w:rPr>
          <w:rFonts w:ascii="Angsana New" w:hAnsi="Angsana New"/>
          <w:sz w:val="30"/>
          <w:szCs w:val="30"/>
        </w:rPr>
        <w:t xml:space="preserve"> </w:t>
      </w:r>
      <w:r w:rsidR="00006EDD" w:rsidRPr="00344B09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="00006EDD" w:rsidRPr="00344B09">
        <w:rPr>
          <w:rFonts w:ascii="Angsana New" w:hAnsi="Angsana New"/>
          <w:sz w:val="30"/>
          <w:szCs w:val="30"/>
        </w:rPr>
        <w:t xml:space="preserve"> </w:t>
      </w:r>
      <w:r w:rsidR="00006EDD" w:rsidRPr="00344B09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</w:t>
      </w:r>
      <w:r w:rsidR="002B1C2C" w:rsidRPr="00344B09">
        <w:rPr>
          <w:rFonts w:ascii="Angsana New" w:hAnsi="Angsana New"/>
          <w:sz w:val="30"/>
          <w:szCs w:val="30"/>
          <w:cs/>
        </w:rPr>
        <w:t>ัติดังกล่าวไม่มีผลกระทบอย่างมี</w:t>
      </w:r>
      <w:r w:rsidR="00006EDD" w:rsidRPr="00344B09">
        <w:rPr>
          <w:rFonts w:ascii="Angsana New" w:hAnsi="Angsana New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</w:t>
      </w:r>
      <w:r w:rsidR="00441FAA" w:rsidRPr="00344B09">
        <w:rPr>
          <w:rFonts w:ascii="Angsana New" w:hAnsi="Angsana New"/>
          <w:sz w:val="30"/>
          <w:szCs w:val="30"/>
          <w:cs/>
        </w:rPr>
        <w:t>ะการเงินของกลุ่มบริษัท</w:t>
      </w:r>
      <w:r w:rsidR="001D7DAF" w:rsidRPr="00344B09">
        <w:rPr>
          <w:rFonts w:ascii="Angsana New" w:hAnsi="Angsana New"/>
          <w:sz w:val="30"/>
          <w:szCs w:val="30"/>
          <w:cs/>
        </w:rPr>
        <w:t>หรือบริษัท</w:t>
      </w:r>
    </w:p>
    <w:p w:rsidR="00441FAA" w:rsidRPr="00344B09" w:rsidRDefault="00441FAA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:rsidR="00711051" w:rsidRPr="00344B09" w:rsidRDefault="00711051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สภาวิชาชีพบัญชีได้ออกมาตรฐาน การรายงานทางการเงินฉบับที่ </w:t>
      </w:r>
      <w:r w:rsidRPr="00344B09">
        <w:rPr>
          <w:rFonts w:ascii="Angsana New" w:hAnsi="Angsana New"/>
          <w:sz w:val="30"/>
          <w:szCs w:val="30"/>
        </w:rPr>
        <w:t>15</w:t>
      </w:r>
      <w:r w:rsidRPr="00344B09">
        <w:rPr>
          <w:rFonts w:ascii="Angsana New" w:hAnsi="Angsana New"/>
          <w:sz w:val="30"/>
          <w:szCs w:val="30"/>
          <w:cs/>
        </w:rPr>
        <w:t xml:space="preserve"> เรื่อง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344B09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 เริ่มในหรือหลังวันที่</w:t>
      </w:r>
      <w:r w:rsidRPr="00344B09">
        <w:rPr>
          <w:rFonts w:ascii="Angsana New" w:hAnsi="Angsana New"/>
          <w:sz w:val="30"/>
          <w:szCs w:val="30"/>
        </w:rPr>
        <w:t xml:space="preserve"> 1</w:t>
      </w:r>
      <w:r w:rsidRPr="00344B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344B09">
        <w:rPr>
          <w:rFonts w:ascii="Angsana New" w:hAnsi="Angsana New"/>
          <w:sz w:val="30"/>
          <w:szCs w:val="30"/>
        </w:rPr>
        <w:t xml:space="preserve">2562 </w:t>
      </w:r>
      <w:r w:rsidRPr="00344B09">
        <w:rPr>
          <w:rFonts w:ascii="Angsana New" w:hAnsi="Angsana New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                                              งบการเงินระหว่างกาลก่อนวันที่มีผลบังคับใช้</w:t>
      </w:r>
    </w:p>
    <w:p w:rsidR="00711051" w:rsidRPr="00344B09" w:rsidRDefault="00711051" w:rsidP="0071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711051" w:rsidRPr="00344B09" w:rsidRDefault="00711051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44B09">
        <w:rPr>
          <w:rFonts w:ascii="Angsana New" w:hAnsi="Angsana New"/>
          <w:sz w:val="30"/>
          <w:szCs w:val="30"/>
        </w:rPr>
        <w:t xml:space="preserve">15 </w:t>
      </w:r>
      <w:r w:rsidRPr="00344B09">
        <w:rPr>
          <w:rFonts w:ascii="Angsana New" w:hAnsi="Angsana New"/>
          <w:sz w:val="30"/>
          <w:szCs w:val="30"/>
          <w:cs/>
        </w:rPr>
        <w:t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</w:t>
      </w:r>
    </w:p>
    <w:p w:rsidR="00711051" w:rsidRPr="00344B09" w:rsidRDefault="00711051" w:rsidP="00C950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ฉบับที่</w:t>
      </w:r>
      <w:r w:rsidRPr="00344B09">
        <w:rPr>
          <w:rFonts w:ascii="Angsana New" w:hAnsi="Angsana New"/>
          <w:sz w:val="30"/>
          <w:szCs w:val="30"/>
        </w:rPr>
        <w:t xml:space="preserve"> 11</w:t>
      </w:r>
      <w:r w:rsidRPr="00344B09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344B09">
        <w:rPr>
          <w:rFonts w:ascii="Angsana New" w:hAnsi="Angsana New"/>
          <w:sz w:val="30"/>
          <w:szCs w:val="30"/>
        </w:rPr>
        <w:t>2560</w:t>
      </w:r>
      <w:r w:rsidRPr="00344B09">
        <w:rPr>
          <w:rFonts w:ascii="Angsana New" w:hAnsi="Angsana New"/>
          <w:sz w:val="30"/>
          <w:szCs w:val="30"/>
          <w:cs/>
        </w:rPr>
        <w:t>)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เรื่อง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711051" w:rsidRPr="00344B09" w:rsidRDefault="00711051" w:rsidP="00C950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มาตรฐานการบัญชี ฉบับที่</w:t>
      </w:r>
      <w:r w:rsidRPr="00344B09">
        <w:rPr>
          <w:rFonts w:ascii="Angsana New" w:hAnsi="Angsana New"/>
          <w:sz w:val="30"/>
          <w:szCs w:val="30"/>
        </w:rPr>
        <w:t xml:space="preserve"> 18 </w:t>
      </w:r>
      <w:r w:rsidRPr="00344B09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344B09">
        <w:rPr>
          <w:rFonts w:ascii="Angsana New" w:hAnsi="Angsana New"/>
          <w:sz w:val="30"/>
          <w:szCs w:val="30"/>
        </w:rPr>
        <w:t>2560)</w:t>
      </w:r>
      <w:r w:rsidRPr="00344B09">
        <w:rPr>
          <w:rFonts w:ascii="Angsana New" w:hAnsi="Angsana New"/>
          <w:sz w:val="30"/>
          <w:szCs w:val="30"/>
          <w:cs/>
        </w:rPr>
        <w:t xml:space="preserve"> เรื่อง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</w:p>
    <w:p w:rsidR="00711051" w:rsidRPr="00344B09" w:rsidRDefault="00711051" w:rsidP="00C950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การตีความมาตรฐานการบัญชี ฉบับที่ </w:t>
      </w:r>
      <w:r w:rsidRPr="00344B09">
        <w:rPr>
          <w:rFonts w:ascii="Angsana New" w:hAnsi="Angsana New"/>
          <w:sz w:val="30"/>
          <w:szCs w:val="30"/>
        </w:rPr>
        <w:t>31</w:t>
      </w:r>
      <w:r w:rsidRPr="00344B09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344B09">
        <w:rPr>
          <w:rFonts w:ascii="Angsana New" w:hAnsi="Angsana New"/>
          <w:sz w:val="30"/>
          <w:szCs w:val="30"/>
        </w:rPr>
        <w:t>2560</w:t>
      </w:r>
      <w:r w:rsidRPr="00344B09">
        <w:rPr>
          <w:rFonts w:ascii="Angsana New" w:hAnsi="Angsana New"/>
          <w:sz w:val="30"/>
          <w:szCs w:val="30"/>
          <w:cs/>
        </w:rPr>
        <w:t xml:space="preserve">) เรื่อง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รายได้ - รายการแลกเปลี่ยนเกี่ยวกับบริการ โฆษณา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</w:p>
    <w:p w:rsidR="00711051" w:rsidRPr="00344B09" w:rsidRDefault="00711051" w:rsidP="00C950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ฉบับที่</w:t>
      </w:r>
      <w:r w:rsidRPr="00344B09">
        <w:rPr>
          <w:rFonts w:ascii="Angsana New" w:hAnsi="Angsana New"/>
          <w:sz w:val="30"/>
          <w:szCs w:val="30"/>
        </w:rPr>
        <w:t xml:space="preserve"> 13 </w:t>
      </w:r>
      <w:r w:rsidRPr="00344B09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344B09">
        <w:rPr>
          <w:rFonts w:ascii="Angsana New" w:hAnsi="Angsana New"/>
          <w:sz w:val="30"/>
          <w:szCs w:val="30"/>
        </w:rPr>
        <w:t>2560)</w:t>
      </w:r>
      <w:r w:rsidRPr="00344B09">
        <w:rPr>
          <w:rFonts w:ascii="Angsana New" w:hAnsi="Angsana New"/>
          <w:sz w:val="30"/>
          <w:szCs w:val="30"/>
          <w:cs/>
        </w:rPr>
        <w:t xml:space="preserve"> เรื่อง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:rsidR="00711051" w:rsidRPr="00344B09" w:rsidRDefault="00711051" w:rsidP="00C950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344B09">
        <w:rPr>
          <w:rFonts w:ascii="Angsana New" w:hAnsi="Angsana New"/>
          <w:sz w:val="30"/>
          <w:szCs w:val="30"/>
        </w:rPr>
        <w:t>15</w:t>
      </w:r>
      <w:r w:rsidRPr="00344B09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344B09">
        <w:rPr>
          <w:rFonts w:ascii="Angsana New" w:hAnsi="Angsana New"/>
          <w:sz w:val="30"/>
          <w:szCs w:val="30"/>
        </w:rPr>
        <w:t>2560</w:t>
      </w:r>
      <w:r w:rsidRPr="00344B09">
        <w:rPr>
          <w:rFonts w:ascii="Angsana New" w:hAnsi="Angsana New"/>
          <w:sz w:val="30"/>
          <w:szCs w:val="30"/>
          <w:cs/>
        </w:rPr>
        <w:t xml:space="preserve">) เรื่อง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สัญญาสำหรับการก่อสร้าง อสังหาริมทรัพย์</w:t>
      </w:r>
      <w:r w:rsidR="00363A90" w:rsidRPr="00344B09">
        <w:rPr>
          <w:rFonts w:ascii="Angsana New" w:hAnsi="Angsana New"/>
          <w:sz w:val="30"/>
          <w:szCs w:val="30"/>
        </w:rPr>
        <w:t xml:space="preserve"> </w:t>
      </w:r>
      <w:r w:rsidR="00363A90" w:rsidRPr="00344B09">
        <w:rPr>
          <w:rFonts w:ascii="Angsana New" w:hAnsi="Angsana New"/>
          <w:sz w:val="30"/>
          <w:szCs w:val="30"/>
          <w:cs/>
        </w:rPr>
        <w:t>และ</w:t>
      </w:r>
    </w:p>
    <w:p w:rsidR="00711051" w:rsidRPr="00344B09" w:rsidRDefault="00711051" w:rsidP="00C950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344B09">
        <w:rPr>
          <w:rFonts w:ascii="Angsana New" w:hAnsi="Angsana New"/>
          <w:sz w:val="30"/>
          <w:szCs w:val="30"/>
        </w:rPr>
        <w:t>18</w:t>
      </w:r>
      <w:r w:rsidRPr="00344B09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344B09">
        <w:rPr>
          <w:rFonts w:ascii="Angsana New" w:hAnsi="Angsana New"/>
          <w:sz w:val="30"/>
          <w:szCs w:val="30"/>
        </w:rPr>
        <w:t xml:space="preserve">2560) </w:t>
      </w:r>
      <w:r w:rsidRPr="00344B09">
        <w:rPr>
          <w:rFonts w:ascii="Angsana New" w:hAnsi="Angsana New"/>
          <w:sz w:val="30"/>
          <w:szCs w:val="30"/>
          <w:cs/>
        </w:rPr>
        <w:t xml:space="preserve">เรื่อง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การโอนสินทรัพย์จากลูกค้า</w:t>
      </w:r>
    </w:p>
    <w:p w:rsidR="00711051" w:rsidRPr="00344B09" w:rsidRDefault="00711051" w:rsidP="0071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711051" w:rsidRPr="00344B09" w:rsidRDefault="00711051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344B09">
        <w:rPr>
          <w:rFonts w:ascii="Angsana New" w:hAnsi="Angsana New"/>
          <w:sz w:val="30"/>
          <w:szCs w:val="30"/>
        </w:rPr>
        <w:t xml:space="preserve">                                        </w:t>
      </w:r>
      <w:r w:rsidRPr="00344B0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44B09">
        <w:rPr>
          <w:rFonts w:ascii="Angsana New" w:hAnsi="Angsana New"/>
          <w:sz w:val="30"/>
          <w:szCs w:val="30"/>
        </w:rPr>
        <w:t>15</w:t>
      </w:r>
      <w:r w:rsidRPr="00344B09">
        <w:rPr>
          <w:rFonts w:ascii="Angsana New" w:hAnsi="Angsana New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</w:t>
      </w:r>
    </w:p>
    <w:p w:rsidR="00441FAA" w:rsidRPr="00344B09" w:rsidRDefault="00441FAA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66470" w:rsidRPr="00344B09" w:rsidRDefault="00466470" w:rsidP="00363A9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614D98" w:rsidRPr="00344B09" w:rsidRDefault="00614D98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FAA" w:rsidRPr="00344B09" w:rsidRDefault="00441FAA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:rsidR="00466470" w:rsidRPr="00344B09" w:rsidRDefault="00466470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66470" w:rsidRPr="00344B09" w:rsidRDefault="00E4395B" w:rsidP="00363A9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466470" w:rsidRPr="00344B09" w:rsidRDefault="00466470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562AE2" w:rsidRPr="00344B09" w:rsidRDefault="00562AE2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</w:t>
      </w:r>
      <w:r w:rsidR="00812724" w:rsidRPr="00344B09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344B09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</w:t>
      </w:r>
      <w:r w:rsidR="00BD72A2" w:rsidRPr="00344B09">
        <w:rPr>
          <w:rFonts w:ascii="Angsana New" w:hAnsi="Angsana New"/>
          <w:sz w:val="30"/>
          <w:szCs w:val="30"/>
          <w:cs/>
        </w:rPr>
        <w:t>่ยวกับ</w:t>
      </w:r>
      <w:r w:rsidR="009472D2" w:rsidRPr="00344B09">
        <w:rPr>
          <w:rFonts w:ascii="Angsana New" w:hAnsi="Angsana New"/>
          <w:sz w:val="30"/>
          <w:szCs w:val="30"/>
          <w:cs/>
        </w:rPr>
        <w:t>สินทรัพย์ หนี้สิน รายได้</w:t>
      </w:r>
      <w:r w:rsidR="00441FAA" w:rsidRPr="00344B09">
        <w:rPr>
          <w:rFonts w:ascii="Angsana New" w:hAnsi="Angsana New"/>
          <w:sz w:val="30"/>
          <w:szCs w:val="30"/>
        </w:rPr>
        <w:t xml:space="preserve"> </w:t>
      </w:r>
      <w:r w:rsidR="00F51F4B" w:rsidRPr="00344B09">
        <w:rPr>
          <w:rFonts w:ascii="Angsana New" w:hAnsi="Angsana New"/>
          <w:sz w:val="30"/>
          <w:szCs w:val="30"/>
          <w:cs/>
        </w:rPr>
        <w:t xml:space="preserve">และค่าใช้จ่าย </w:t>
      </w:r>
      <w:r w:rsidRPr="00344B0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5C415A" w:rsidRPr="00344B09" w:rsidRDefault="005C415A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75DE" w:rsidRPr="00344B09" w:rsidRDefault="00562AE2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</w:t>
      </w:r>
      <w:r w:rsidR="00812724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</w:t>
      </w:r>
      <w:r w:rsidR="00010F72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44B09">
        <w:rPr>
          <w:rFonts w:ascii="Angsana New" w:hAnsi="Angsana New"/>
          <w:sz w:val="30"/>
          <w:szCs w:val="30"/>
        </w:rPr>
        <w:t xml:space="preserve">31 </w:t>
      </w:r>
      <w:r w:rsidRPr="00344B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sz w:val="30"/>
          <w:szCs w:val="30"/>
        </w:rPr>
        <w:t>25</w:t>
      </w:r>
      <w:r w:rsidR="00441FAA" w:rsidRPr="00344B09">
        <w:rPr>
          <w:rFonts w:ascii="Angsana New" w:hAnsi="Angsana New"/>
          <w:sz w:val="30"/>
          <w:szCs w:val="30"/>
        </w:rPr>
        <w:t>60</w:t>
      </w:r>
    </w:p>
    <w:p w:rsidR="00AB3A8E" w:rsidRPr="00344B09" w:rsidRDefault="00AB3A8E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25655E" w:rsidRPr="00344B09">
        <w:rPr>
          <w:rFonts w:ascii="Angsana New" w:hAnsi="Angsana New"/>
          <w:sz w:val="30"/>
          <w:szCs w:val="30"/>
        </w:rPr>
        <w:t>3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B764BE" w:rsidRPr="00344B09">
        <w:rPr>
          <w:rFonts w:ascii="Angsana New" w:hAnsi="Angsana New"/>
          <w:sz w:val="30"/>
          <w:szCs w:val="30"/>
        </w:rPr>
        <w:t xml:space="preserve">          </w:t>
      </w:r>
      <w:r w:rsidRPr="00344B09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7F5BA5" w:rsidRPr="00344B09" w:rsidRDefault="007F5BA5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B5E96" w:rsidRPr="00344B09" w:rsidRDefault="003B5E96" w:rsidP="00557B2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344B09">
        <w:rPr>
          <w:rFonts w:ascii="Angsana New" w:hAnsi="Angsana New"/>
          <w:sz w:val="30"/>
          <w:szCs w:val="30"/>
          <w:cs/>
        </w:rPr>
        <w:t>ดังนี้</w:t>
      </w:r>
    </w:p>
    <w:p w:rsidR="001C0754" w:rsidRPr="00344B09" w:rsidRDefault="001C0754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C950AF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344B09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Pr="00344B0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44B09">
        <w:rPr>
          <w:rFonts w:ascii="Angsana New" w:hAnsi="Angsana New"/>
          <w:sz w:val="30"/>
          <w:szCs w:val="30"/>
          <w:lang w:bidi="th-TH"/>
        </w:rPr>
        <w:t xml:space="preserve"> </w:t>
      </w:r>
      <w:r w:rsidRPr="00344B09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44B09">
        <w:rPr>
          <w:rFonts w:ascii="Angsana New" w:hAnsi="Angsana New"/>
          <w:sz w:val="30"/>
          <w:szCs w:val="30"/>
          <w:lang w:bidi="th-TH"/>
        </w:rPr>
        <w:t>(</w:t>
      </w:r>
      <w:r w:rsidRPr="00344B09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344B09">
        <w:rPr>
          <w:rFonts w:ascii="Angsana New" w:hAnsi="Angsana New"/>
          <w:sz w:val="30"/>
          <w:szCs w:val="30"/>
          <w:lang w:bidi="th-TH"/>
        </w:rPr>
        <w:t xml:space="preserve">) </w:t>
      </w:r>
      <w:r w:rsidRPr="00344B09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7F5BA5" w:rsidRPr="00344B09" w:rsidRDefault="007F5BA5" w:rsidP="00C950AF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i/>
          <w:iCs/>
          <w:sz w:val="30"/>
          <w:szCs w:val="30"/>
          <w:cs/>
          <w:lang w:bidi="th-TH"/>
        </w:rPr>
        <w:t>ข้อมูลระดับ</w:t>
      </w:r>
      <w:r w:rsidRPr="00344B09">
        <w:rPr>
          <w:rFonts w:ascii="Angsana New" w:hAnsi="Angsana New"/>
          <w:i/>
          <w:iCs/>
          <w:sz w:val="30"/>
          <w:szCs w:val="30"/>
          <w:lang w:bidi="th-TH"/>
        </w:rPr>
        <w:t xml:space="preserve"> 2</w:t>
      </w:r>
      <w:r w:rsidRPr="00344B09">
        <w:rPr>
          <w:rFonts w:ascii="Angsana New" w:hAnsi="Angsana New"/>
          <w:sz w:val="30"/>
          <w:szCs w:val="30"/>
          <w:lang w:bidi="th-TH"/>
        </w:rPr>
        <w:t xml:space="preserve">  </w:t>
      </w:r>
      <w:r w:rsidRPr="00344B0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344B09">
        <w:rPr>
          <w:rFonts w:ascii="Angsana New" w:hAnsi="Angsana New"/>
          <w:sz w:val="30"/>
          <w:szCs w:val="30"/>
          <w:lang w:bidi="th-TH"/>
        </w:rPr>
        <w:t>(</w:t>
      </w:r>
      <w:r w:rsidRPr="00344B09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44B09">
        <w:rPr>
          <w:rFonts w:ascii="Angsana New" w:hAnsi="Angsana New"/>
          <w:sz w:val="30"/>
          <w:szCs w:val="30"/>
          <w:lang w:bidi="th-TH"/>
        </w:rPr>
        <w:t>1</w:t>
      </w:r>
    </w:p>
    <w:p w:rsidR="007F5BA5" w:rsidRPr="00344B09" w:rsidRDefault="007F5BA5" w:rsidP="00C950AF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i/>
          <w:iCs/>
          <w:sz w:val="30"/>
          <w:szCs w:val="30"/>
          <w:cs/>
          <w:lang w:bidi="th-TH"/>
        </w:rPr>
        <w:t>ข้อมูลระดับ</w:t>
      </w:r>
      <w:r w:rsidRPr="00344B09">
        <w:rPr>
          <w:rFonts w:ascii="Angsana New" w:hAnsi="Angsana New"/>
          <w:i/>
          <w:iCs/>
          <w:sz w:val="30"/>
          <w:szCs w:val="30"/>
          <w:lang w:bidi="th-TH"/>
        </w:rPr>
        <w:t xml:space="preserve"> 3</w:t>
      </w:r>
      <w:r w:rsidRPr="00344B09">
        <w:rPr>
          <w:rFonts w:ascii="Angsana New" w:hAnsi="Angsana New"/>
          <w:sz w:val="30"/>
          <w:szCs w:val="30"/>
          <w:lang w:bidi="th-TH"/>
        </w:rPr>
        <w:t xml:space="preserve">  </w:t>
      </w:r>
      <w:r w:rsidRPr="00344B09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1C0754" w:rsidRPr="00344B09">
        <w:rPr>
          <w:rFonts w:ascii="Angsana New" w:hAnsi="Angsana New"/>
          <w:sz w:val="30"/>
          <w:szCs w:val="30"/>
          <w:cs/>
          <w:lang w:bidi="th-TH"/>
        </w:rPr>
        <w:t>สามารถ</w:t>
      </w:r>
      <w:r w:rsidRPr="00344B09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5556D1" w:rsidRPr="00344B09" w:rsidRDefault="005556D1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344B09" w:rsidRDefault="007F5BA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อยู่ในหมายเหตุข้อ</w:t>
      </w:r>
      <w:r w:rsidR="001C0754" w:rsidRPr="00344B09">
        <w:rPr>
          <w:rFonts w:ascii="Angsana New" w:hAnsi="Angsana New"/>
          <w:sz w:val="30"/>
          <w:szCs w:val="30"/>
        </w:rPr>
        <w:t xml:space="preserve"> 20</w:t>
      </w:r>
      <w:r w:rsidRPr="00344B09">
        <w:rPr>
          <w:rFonts w:ascii="Angsana New" w:hAnsi="Angsana New"/>
          <w:sz w:val="30"/>
          <w:szCs w:val="30"/>
          <w:cs/>
        </w:rPr>
        <w:t xml:space="preserve"> เครื่องมือทางการเงิน</w:t>
      </w:r>
    </w:p>
    <w:p w:rsidR="001C0754" w:rsidRPr="00344B09" w:rsidRDefault="001C0754" w:rsidP="0036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EF1A4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:rsidR="001B179E" w:rsidRPr="00344B09" w:rsidRDefault="001B179E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500265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ยกเว้นตามที่อธิบายไว้ด้านล่าง นโยบายการบัญชีที่ใช้ในงบการเงินระหว่างกาลนี้มีความสอดคล้องกับการถือปฏิบัติในงบการเงินของกลุ่มบริษัทสำหรับปีสิ้นสุดวันที่ 31 ธันวาคม </w:t>
      </w:r>
      <w:r w:rsidRPr="00344B09">
        <w:rPr>
          <w:rFonts w:ascii="Angsana New" w:hAnsi="Angsana New"/>
          <w:sz w:val="30"/>
          <w:szCs w:val="30"/>
        </w:rPr>
        <w:t>2560</w:t>
      </w:r>
    </w:p>
    <w:p w:rsidR="00500265" w:rsidRPr="00344B09" w:rsidRDefault="0050026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8F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344B09">
        <w:rPr>
          <w:rFonts w:ascii="Angsana New" w:hAnsi="Angsana New"/>
          <w:sz w:val="30"/>
          <w:szCs w:val="30"/>
        </w:rPr>
        <w:t xml:space="preserve">1 </w:t>
      </w:r>
      <w:r w:rsidRPr="00344B09">
        <w:rPr>
          <w:rFonts w:ascii="Angsana New" w:hAnsi="Angsana New"/>
          <w:sz w:val="30"/>
          <w:szCs w:val="30"/>
          <w:cs/>
        </w:rPr>
        <w:t xml:space="preserve">มกราคม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>กลุ่มบริษัทได้นำนโยบายการบัญชี</w:t>
      </w:r>
      <w:r w:rsidR="00763982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เรื่อง</w:t>
      </w:r>
      <w:r w:rsidR="00763982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เครื่องมือทา</w:t>
      </w:r>
      <w:r w:rsidR="00420073" w:rsidRPr="00344B09">
        <w:rPr>
          <w:rFonts w:ascii="Angsana New" w:hAnsi="Angsana New"/>
          <w:i/>
          <w:iCs/>
          <w:sz w:val="30"/>
          <w:szCs w:val="30"/>
          <w:cs/>
        </w:rPr>
        <w:t>งการเงินที่เป็นตราสารอนุพันธ์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และการบัญชีป้องกันความเสี่ยง</w:t>
      </w:r>
      <w:r w:rsidR="00BD4CD7"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มาถือปฏิบัติโดยวิธีปรับย้อนหลัง</w:t>
      </w: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8C62AA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ตราสารอนุพันธ์   </w:t>
      </w: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</w:t>
      </w:r>
      <w:r w:rsidR="002A39E9" w:rsidRPr="00344B09"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344B09">
        <w:rPr>
          <w:rFonts w:ascii="Angsana New" w:hAnsi="Angsana New"/>
          <w:sz w:val="30"/>
          <w:szCs w:val="30"/>
          <w:cs/>
        </w:rPr>
        <w:t>อัตราดอกเบี้ยที่เกิดจากกิจกรรมดำเนินงาน กิจกรรมจัดหาเงิน และกิจกรรมลงทุน ตราสารอนุพันธ์ไม่ได้มีไว้เพื่อค้า อย่างไรก็ตาม ต</w:t>
      </w:r>
      <w:r w:rsidR="005A499B" w:rsidRPr="00344B09">
        <w:rPr>
          <w:rFonts w:ascii="Angsana New" w:hAnsi="Angsana New"/>
          <w:sz w:val="30"/>
          <w:szCs w:val="30"/>
          <w:cs/>
        </w:rPr>
        <w:t>ราสารอนุพันธ์ที่ไม่เข้าเงื่อนไข</w:t>
      </w:r>
      <w:r w:rsidRPr="00344B09">
        <w:rPr>
          <w:rFonts w:ascii="Angsana New" w:hAnsi="Angsana New"/>
          <w:sz w:val="30"/>
          <w:szCs w:val="30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:rsidR="009A54F7" w:rsidRPr="00344B09" w:rsidRDefault="009A54F7" w:rsidP="009A54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 xml:space="preserve">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 อย่างไรก็ตามหากตราสารอนุพันธ์เข้าเงื่อนไขมีไว้เพื่อเป็นเครื่องมือป้องกันความเสี่ยง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การบันทึกรายการกำไรหรือขาดทุนจากการตีราคาจะขึ้นอยู่กับลักษณะของการป้องกันความเสี่ยง (ดูนโยบายการบัญชีข้อ </w:t>
      </w:r>
      <w:r w:rsidR="00B160AA" w:rsidRPr="00344B09">
        <w:rPr>
          <w:rFonts w:ascii="Angsana New" w:hAnsi="Angsana New"/>
          <w:sz w:val="30"/>
          <w:szCs w:val="30"/>
        </w:rPr>
        <w:t>3</w:t>
      </w:r>
      <w:r w:rsidR="00D93736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(ข))</w:t>
      </w: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มูลค่ายุติธรรมของสัญญาแลกเปลี่ยนอัตราดอกเบี้ยถือตามราคาอ้างอิงของนายหน้า ณ วันที่รายงาน ราคาอ้างอิงเหล่านั้นสามารถทดสอบหาความสมเหตุสมผลได้ โดยการคิดลดประมาณการกระแสเงินสดในอนาคต ภายใต้ข้อกำหนดต่างๆ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B61" w:rsidRPr="00344B09" w:rsidRDefault="009A54F7" w:rsidP="00EC3B6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การป้องกันความเสี่ยง  </w:t>
      </w:r>
    </w:p>
    <w:p w:rsidR="00EC3B61" w:rsidRPr="00344B09" w:rsidRDefault="00EC3B61" w:rsidP="00EC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A54F7" w:rsidRPr="00344B09" w:rsidRDefault="009A54F7" w:rsidP="00EC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ในกรณีที่นำ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หรือของรายการที่คาดว่ามีโอกาสเกิดขึ้นค่อนข้างสูงซึ่งมีผลกระทบต่อกำไรหรือขาดทุน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D93736" w:rsidRPr="00344B09">
        <w:rPr>
          <w:rFonts w:ascii="Angsana New" w:hAnsi="Angsana New"/>
          <w:sz w:val="30"/>
          <w:szCs w:val="30"/>
        </w:rPr>
        <w:t xml:space="preserve">               </w:t>
      </w:r>
      <w:r w:rsidRPr="00344B09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และแสดงเป็นรายการป้องกันความเสี่ยงกระแสเงินสดในส่วนของผู้ถือหุ้น ส่วนที่ไม่มีประสิทธิผลจะรับรู้ทันทีในกำไรหรือขาดทุน</w:t>
      </w:r>
    </w:p>
    <w:p w:rsidR="00EF1A45" w:rsidRPr="00344B09" w:rsidRDefault="00EF1A4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หากการป้องกันความเสี่ยงของรายการที่คาดว่าจะเกิดขึ้น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แต่จะถูกบันทึกในส่วนของผู้ถือหุ้น และจะรับรู้ในกำไรหรือขาดทุนเมื่อมีการรับรู้กำไรหรือขาดทุนของสินทรัพย์หรือหนี้สินนั้น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:rsidR="00FA6CE5" w:rsidRPr="00344B09" w:rsidRDefault="00FA6CE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433FB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ทำให้เกิดการรับรู้สินทรัพย์หรือหนี้สินที่ไม่ใช่สินทรัพย์หรือหนี้สินทางการเงินในเวลาต่อมา กำไรหรือขาดทุนในส่วนที่บันทึกในกำไรขาดทุนเบ็ดเสร็จอื่น</w:t>
      </w:r>
      <w:r w:rsidR="00E433FB" w:rsidRPr="00344B09">
        <w:rPr>
          <w:rFonts w:ascii="Angsana New" w:hAnsi="Angsana New"/>
          <w:sz w:val="30"/>
          <w:szCs w:val="30"/>
          <w:cs/>
        </w:rPr>
        <w:t>จะถูกจัดประเภทจากส่วนของผู้ถือหุ้น</w:t>
      </w:r>
      <w:r w:rsidR="00E433FB" w:rsidRPr="00344B09">
        <w:rPr>
          <w:rFonts w:ascii="Angsana New" w:hAnsi="Angsana New"/>
          <w:sz w:val="30"/>
          <w:szCs w:val="30"/>
        </w:rPr>
        <w:t xml:space="preserve"> </w:t>
      </w:r>
      <w:r w:rsidR="00E433FB" w:rsidRPr="00344B09">
        <w:rPr>
          <w:rFonts w:ascii="Angsana New" w:hAnsi="Angsana New"/>
          <w:sz w:val="30"/>
          <w:szCs w:val="30"/>
          <w:cs/>
        </w:rPr>
        <w:t>ไปยังกำไรหรือขาดทุนเมื่อมีการรับรู้กำไรหรือขาดทุนของสินทรัพย์หรือหนี้สินนั้นเสมือนเป็นการปรับปรุงการจัดประเภทรายการ</w:t>
      </w:r>
    </w:p>
    <w:p w:rsidR="009A54F7" w:rsidRPr="00344B09" w:rsidRDefault="009A54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9A54F7" w:rsidRPr="00344B09" w:rsidRDefault="009A54F7" w:rsidP="009A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การบันทึกบัญชีเมื่อหยุดป้องกันความเสี่ยง</w:t>
      </w:r>
    </w:p>
    <w:p w:rsidR="009A54F7" w:rsidRPr="00344B09" w:rsidRDefault="009A54F7" w:rsidP="00EF1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9A54F7" w:rsidRPr="00344B09" w:rsidRDefault="009A54F7" w:rsidP="009A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การบัญชีเกี่ยวกับการป้องกันความเสี่ยงเลิกใช้โดยไม่ปรับปรุงย้อนหลัง เมื่อเครื่องมือป้องกันความเสี่ยงหมดอายุหรือถูกขาย ถูกเพิกถอนหรือได้ใช้สิทธิตามสัญญาแล้ว หรือไม่เข้าเงื่อนไขการบันทึกบัญชีเกี่ยวกับการป้องกัน</w:t>
      </w:r>
      <w:r w:rsidR="003D5074" w:rsidRPr="00344B09">
        <w:rPr>
          <w:rFonts w:ascii="Angsana New" w:hAnsi="Angsana New"/>
          <w:sz w:val="30"/>
          <w:szCs w:val="30"/>
          <w:cs/>
        </w:rPr>
        <w:t xml:space="preserve">              </w:t>
      </w:r>
      <w:r w:rsidRPr="00344B09">
        <w:rPr>
          <w:rFonts w:ascii="Angsana New" w:hAnsi="Angsana New"/>
          <w:sz w:val="30"/>
          <w:szCs w:val="30"/>
          <w:cs/>
        </w:rPr>
        <w:t>ความเสี่ยงอีกต่อไป กำไรหรือขาดทุนในส่วนที่เกี่ยวข้องกับเครื่องมือทางการเงินเพื่อใช้ป้องกันความเสี่ยงซึ่งเดิมบันทึกสะสมไว้ในส่วนของผู้ถือหุ้นให้ยังคงไว้ในส่วนของผู้ถือหุ้น และรับรู้เมื่อรายการที่คาดว่าจะเกิดขึ้นได้บันทึกในกำไรหรือขาดทุน ในกรณีรายการที่คาดไว้ไม่เกิดขึ้น กำไรหรือขาดทุนสะสมซึ่งเดิมแสดงไว้ในส่วนของผู้ถือหุ้นจะรับรู้ในกำไรหรือขาดทุนทันที</w:t>
      </w:r>
    </w:p>
    <w:p w:rsidR="009A54F7" w:rsidRPr="00344B09" w:rsidRDefault="009A54F7" w:rsidP="009A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FA6CE5" w:rsidRPr="00344B09" w:rsidRDefault="00FA6CE5" w:rsidP="00FA6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ผลกระทบต่องบการเงินสรุปได้ดังนี้</w:t>
      </w:r>
    </w:p>
    <w:p w:rsidR="00FA6CE5" w:rsidRPr="00344B09" w:rsidRDefault="00FA6CE5" w:rsidP="0050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440"/>
        <w:gridCol w:w="180"/>
        <w:gridCol w:w="1350"/>
        <w:gridCol w:w="180"/>
        <w:gridCol w:w="1260"/>
      </w:tblGrid>
      <w:tr w:rsidR="0092302C" w:rsidRPr="00344B09" w:rsidTr="0092302C">
        <w:trPr>
          <w:cantSplit/>
          <w:tblHeader/>
        </w:trPr>
        <w:tc>
          <w:tcPr>
            <w:tcW w:w="4770" w:type="dxa"/>
            <w:vAlign w:val="bottom"/>
          </w:tcPr>
          <w:p w:rsidR="00FA6CE5" w:rsidRPr="00344B09" w:rsidRDefault="00FA6CE5" w:rsidP="00E644F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410" w:type="dxa"/>
            <w:gridSpan w:val="5"/>
            <w:vAlign w:val="bottom"/>
            <w:hideMark/>
          </w:tcPr>
          <w:p w:rsidR="00FA6CE5" w:rsidRPr="00344B09" w:rsidRDefault="00FA6CE5" w:rsidP="00E644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92302C" w:rsidRPr="00344B09" w:rsidTr="0092302C">
        <w:trPr>
          <w:cantSplit/>
          <w:tblHeader/>
        </w:trPr>
        <w:tc>
          <w:tcPr>
            <w:tcW w:w="4770" w:type="dxa"/>
            <w:vAlign w:val="bottom"/>
          </w:tcPr>
          <w:p w:rsidR="00FA6CE5" w:rsidRPr="00344B09" w:rsidRDefault="00FA6CE5" w:rsidP="002F35AC">
            <w:pPr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:rsidR="00A477AC" w:rsidRPr="00344B09" w:rsidRDefault="00A477AC" w:rsidP="00A477AC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ตามที่เคยเสนอ</w:t>
            </w:r>
          </w:p>
          <w:p w:rsidR="00FA6CE5" w:rsidRPr="00344B09" w:rsidRDefault="00FA6CE5" w:rsidP="00A477AC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รายงานไว้แล้ว</w:t>
            </w:r>
          </w:p>
        </w:tc>
        <w:tc>
          <w:tcPr>
            <w:tcW w:w="180" w:type="dxa"/>
            <w:vAlign w:val="bottom"/>
          </w:tcPr>
          <w:p w:rsidR="00FA6CE5" w:rsidRPr="00344B09" w:rsidRDefault="00FA6CE5" w:rsidP="00A477A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FA6CE5" w:rsidRPr="00344B09" w:rsidRDefault="00FA6CE5" w:rsidP="002F35AC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FA6CE5" w:rsidRPr="00344B09" w:rsidRDefault="00FA6CE5" w:rsidP="002F35A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A6CE5" w:rsidRPr="00344B09" w:rsidRDefault="00FA6CE5" w:rsidP="002F35A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ปรับปรุงใหม่</w:t>
            </w:r>
          </w:p>
        </w:tc>
      </w:tr>
      <w:tr w:rsidR="0092302C" w:rsidRPr="00344B09" w:rsidTr="0092302C">
        <w:trPr>
          <w:cantSplit/>
          <w:tblHeader/>
        </w:trPr>
        <w:tc>
          <w:tcPr>
            <w:tcW w:w="4770" w:type="dxa"/>
            <w:vAlign w:val="bottom"/>
          </w:tcPr>
          <w:p w:rsidR="00FA6CE5" w:rsidRPr="00344B09" w:rsidRDefault="00FA6CE5" w:rsidP="00E644F8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10" w:type="dxa"/>
            <w:gridSpan w:val="5"/>
            <w:vAlign w:val="bottom"/>
          </w:tcPr>
          <w:p w:rsidR="00FA6CE5" w:rsidRPr="00344B09" w:rsidRDefault="00FA6CE5" w:rsidP="00A477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FA6CE5" w:rsidRPr="00344B09" w:rsidRDefault="00FA6CE5" w:rsidP="002F35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FA6CE5" w:rsidRPr="00344B09" w:rsidRDefault="00FA6CE5" w:rsidP="00E644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FA6CE5" w:rsidRPr="00344B09" w:rsidRDefault="00FA6CE5" w:rsidP="002F35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1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FA6CE5" w:rsidRPr="00344B09" w:rsidRDefault="00FA6CE5" w:rsidP="00E644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A6CE5" w:rsidRPr="00344B09" w:rsidRDefault="00FA6CE5" w:rsidP="00E644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92302C" w:rsidRPr="00344B09" w:rsidRDefault="0092302C" w:rsidP="0092302C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2302C" w:rsidRPr="00344B09" w:rsidRDefault="0092302C" w:rsidP="009230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1377BF" w:rsidRPr="00344B09" w:rsidRDefault="001377BF" w:rsidP="001377BF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สินทรัพย์ตราสารอนุพันธ์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377BF" w:rsidRPr="00344B09" w:rsidRDefault="001377BF" w:rsidP="007531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377BF" w:rsidRPr="00344B09" w:rsidRDefault="001377BF" w:rsidP="001377B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1377BF" w:rsidRPr="00344B09" w:rsidRDefault="001377B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488,554</w:t>
            </w:r>
          </w:p>
        </w:tc>
        <w:tc>
          <w:tcPr>
            <w:tcW w:w="180" w:type="dxa"/>
            <w:vAlign w:val="bottom"/>
          </w:tcPr>
          <w:p w:rsidR="001377BF" w:rsidRPr="00344B09" w:rsidRDefault="001377BF" w:rsidP="00137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1377BF" w:rsidRPr="00344B09" w:rsidRDefault="001377BF" w:rsidP="006D6A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488,554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5A499B" w:rsidRPr="00344B09" w:rsidRDefault="005A499B" w:rsidP="001377BF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99B" w:rsidRPr="00344B09" w:rsidRDefault="005A499B" w:rsidP="00A666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</w:t>
            </w:r>
            <w:r w:rsidR="00A66663"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907,692</w:t>
            </w:r>
          </w:p>
        </w:tc>
        <w:tc>
          <w:tcPr>
            <w:tcW w:w="180" w:type="dxa"/>
            <w:vAlign w:val="bottom"/>
          </w:tcPr>
          <w:p w:rsidR="005A499B" w:rsidRPr="00344B09" w:rsidRDefault="005A499B" w:rsidP="001377B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5A499B" w:rsidRPr="00344B09" w:rsidRDefault="00A66663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(15,097)</w:t>
            </w:r>
          </w:p>
        </w:tc>
        <w:tc>
          <w:tcPr>
            <w:tcW w:w="180" w:type="dxa"/>
            <w:vAlign w:val="bottom"/>
          </w:tcPr>
          <w:p w:rsidR="005A499B" w:rsidRPr="00344B09" w:rsidRDefault="005A499B" w:rsidP="00137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5A499B" w:rsidRPr="00344B09" w:rsidRDefault="005A499B" w:rsidP="006D6A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1,892,595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AA4714" w:rsidRPr="00344B09" w:rsidRDefault="00AA4714" w:rsidP="002F35AC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:rsidR="00AA4714" w:rsidRPr="00344B09" w:rsidRDefault="00EF1A45" w:rsidP="00A666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23,</w:t>
            </w:r>
            <w:r w:rsidR="00A66663" w:rsidRPr="00344B09">
              <w:rPr>
                <w:rFonts w:ascii="Angsana New" w:hAnsi="Angsana New"/>
                <w:sz w:val="30"/>
                <w:szCs w:val="30"/>
                <w:lang w:eastAsia="en-GB"/>
              </w:rPr>
              <w:t>521,611</w:t>
            </w:r>
          </w:p>
        </w:tc>
        <w:tc>
          <w:tcPr>
            <w:tcW w:w="180" w:type="dxa"/>
            <w:vAlign w:val="bottom"/>
          </w:tcPr>
          <w:p w:rsidR="00AA4714" w:rsidRPr="00344B09" w:rsidRDefault="00AA4714" w:rsidP="00AA471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AA4714" w:rsidRPr="00344B09" w:rsidRDefault="000B4B99" w:rsidP="00A666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A66663" w:rsidRPr="00344B09">
              <w:rPr>
                <w:rFonts w:ascii="Angsana New" w:hAnsi="Angsana New"/>
                <w:sz w:val="30"/>
                <w:szCs w:val="30"/>
              </w:rPr>
              <w:t>770,612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AA4714" w:rsidRPr="00344B09" w:rsidRDefault="00AA4714" w:rsidP="00AA4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A4714" w:rsidRPr="00344B09" w:rsidRDefault="005A499B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22,750,999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AA4714" w:rsidRPr="00344B09" w:rsidRDefault="00AA4714" w:rsidP="002F35AC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AA4714" w:rsidRPr="00344B09" w:rsidRDefault="00AA4714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A4714" w:rsidRPr="00344B09" w:rsidRDefault="00AA4714" w:rsidP="00AA471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A4714" w:rsidRPr="00344B09" w:rsidRDefault="00EF4C9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(297,155)</w:t>
            </w:r>
          </w:p>
        </w:tc>
        <w:tc>
          <w:tcPr>
            <w:tcW w:w="180" w:type="dxa"/>
            <w:vAlign w:val="bottom"/>
          </w:tcPr>
          <w:p w:rsidR="00AA4714" w:rsidRPr="00344B09" w:rsidRDefault="00AA4714" w:rsidP="00AA4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A4714" w:rsidRPr="00344B09" w:rsidRDefault="00AA4714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F420BB" w:rsidRPr="00344B09" w:rsidRDefault="00F420BB" w:rsidP="001377BF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F420BB" w:rsidRPr="00344B09" w:rsidRDefault="00F420BB" w:rsidP="00137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F420BB" w:rsidRPr="00344B09" w:rsidRDefault="00F420BB" w:rsidP="001377B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F420BB" w:rsidRPr="00344B09" w:rsidRDefault="00F420BB" w:rsidP="001377B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F420BB" w:rsidRPr="00344B09" w:rsidRDefault="00F420BB" w:rsidP="00137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420BB" w:rsidRPr="00344B09" w:rsidRDefault="00F420BB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92302C" w:rsidRPr="00344B09" w:rsidRDefault="0092302C" w:rsidP="0092302C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2302C" w:rsidRPr="00344B09" w:rsidRDefault="0092302C" w:rsidP="009230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92302C" w:rsidRPr="00344B09" w:rsidRDefault="0092302C" w:rsidP="009230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1377BF" w:rsidRPr="00344B09" w:rsidRDefault="001377BF" w:rsidP="001377BF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หนี้สินตราสารอนุพันธ์</w:t>
            </w:r>
          </w:p>
        </w:tc>
        <w:tc>
          <w:tcPr>
            <w:tcW w:w="1440" w:type="dxa"/>
            <w:vAlign w:val="bottom"/>
          </w:tcPr>
          <w:p w:rsidR="001377BF" w:rsidRPr="00344B09" w:rsidRDefault="001377BF" w:rsidP="007531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377BF" w:rsidRPr="00344B09" w:rsidRDefault="001377BF" w:rsidP="001377B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1377BF" w:rsidRPr="00344B09" w:rsidRDefault="001377B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3,872,246</w:t>
            </w:r>
          </w:p>
        </w:tc>
        <w:tc>
          <w:tcPr>
            <w:tcW w:w="180" w:type="dxa"/>
            <w:vAlign w:val="bottom"/>
          </w:tcPr>
          <w:p w:rsidR="001377BF" w:rsidRPr="00344B09" w:rsidRDefault="001377BF" w:rsidP="001377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1377BF" w:rsidRPr="00344B09" w:rsidRDefault="001377B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3,872,246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AA4714" w:rsidRPr="00344B09" w:rsidRDefault="00AA4714" w:rsidP="002F35AC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AA4714" w:rsidRPr="00344B09" w:rsidRDefault="00EF1A45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1,804</w:t>
            </w:r>
            <w:r w:rsidR="00253F37" w:rsidRPr="00344B09">
              <w:rPr>
                <w:rFonts w:ascii="Angsana New" w:hAnsi="Angsana New"/>
                <w:sz w:val="30"/>
                <w:szCs w:val="30"/>
                <w:lang w:eastAsia="en-GB"/>
              </w:rPr>
              <w:t>,034</w:t>
            </w:r>
          </w:p>
        </w:tc>
        <w:tc>
          <w:tcPr>
            <w:tcW w:w="180" w:type="dxa"/>
            <w:vAlign w:val="bottom"/>
          </w:tcPr>
          <w:p w:rsidR="00AA4714" w:rsidRPr="00344B09" w:rsidRDefault="00AA4714" w:rsidP="00AA471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A4714" w:rsidRPr="00344B09" w:rsidRDefault="00216DA3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180" w:type="dxa"/>
            <w:vAlign w:val="bottom"/>
          </w:tcPr>
          <w:p w:rsidR="00AA4714" w:rsidRPr="00344B09" w:rsidRDefault="00AA4714" w:rsidP="00AA4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A4714" w:rsidRPr="00344B09" w:rsidRDefault="00216DA3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1,804,735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EF1A45" w:rsidRPr="00344B09" w:rsidRDefault="002F35AC" w:rsidP="002F35AC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:rsidR="00EF1A45" w:rsidRPr="00344B09" w:rsidRDefault="00EF1A45" w:rsidP="001377B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F1A45" w:rsidRPr="00344B09" w:rsidRDefault="00EF1A45" w:rsidP="00EF1A4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1A45" w:rsidRPr="00344B09" w:rsidRDefault="00EF4C9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3,872,947</w:t>
            </w:r>
          </w:p>
        </w:tc>
        <w:tc>
          <w:tcPr>
            <w:tcW w:w="180" w:type="dxa"/>
            <w:vAlign w:val="bottom"/>
          </w:tcPr>
          <w:p w:rsidR="00EF1A45" w:rsidRPr="00344B09" w:rsidRDefault="00EF1A45" w:rsidP="00EF1A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EF1A45" w:rsidRPr="00344B09" w:rsidRDefault="00EF1A45" w:rsidP="002F35A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E27FE9" w:rsidRPr="00344B09" w:rsidRDefault="00E27FE9" w:rsidP="002F35AC">
            <w:pPr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E27FE9" w:rsidRPr="00344B09" w:rsidRDefault="00E27FE9" w:rsidP="002F35A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E27FE9" w:rsidRPr="00344B09" w:rsidRDefault="00E27FE9" w:rsidP="002F35AC">
            <w:pPr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1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F420BB" w:rsidRPr="00344B09" w:rsidRDefault="00F420BB" w:rsidP="00F420BB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:rsidR="00F420BB" w:rsidRPr="00344B09" w:rsidRDefault="00F420BB" w:rsidP="00F420B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F420BB" w:rsidRPr="00344B09" w:rsidRDefault="00F420BB" w:rsidP="00F420BB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F420BB" w:rsidRPr="00344B09" w:rsidRDefault="00F420BB" w:rsidP="00F420B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F420BB" w:rsidRPr="00344B09" w:rsidRDefault="00F420BB" w:rsidP="00F420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420BB" w:rsidRPr="00344B09" w:rsidRDefault="00F420BB" w:rsidP="00F420B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E27FE9" w:rsidRPr="00344B09" w:rsidRDefault="00E27FE9" w:rsidP="002F35AC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กำไรสะสม</w:t>
            </w:r>
            <w:r w:rsidR="00D975C4" w:rsidRPr="00344B09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 </w:t>
            </w:r>
            <w:r w:rsidR="00D975C4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ยังไม่ได้จัดสรร</w:t>
            </w:r>
          </w:p>
        </w:tc>
        <w:tc>
          <w:tcPr>
            <w:tcW w:w="1440" w:type="dxa"/>
            <w:vAlign w:val="bottom"/>
          </w:tcPr>
          <w:p w:rsidR="00E27FE9" w:rsidRPr="00344B09" w:rsidRDefault="00E27FE9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47,375,153</w:t>
            </w: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E27FE9" w:rsidRPr="00344B09" w:rsidRDefault="00823DA7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(3,041,291)</w:t>
            </w: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E27FE9" w:rsidRPr="00344B09" w:rsidRDefault="00823DA7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44,333,862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E27FE9" w:rsidRPr="00344B09" w:rsidRDefault="00E27FE9" w:rsidP="002F35AC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27FE9" w:rsidRPr="00344B09" w:rsidRDefault="00E27FE9" w:rsidP="00C400F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7FE9" w:rsidRPr="00344B09" w:rsidRDefault="00E27FE9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E27FE9" w:rsidRPr="00344B09" w:rsidRDefault="00E27FE9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E27FE9" w:rsidRPr="00344B09" w:rsidRDefault="002F35AC" w:rsidP="002F35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="00E27FE9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27FE9" w:rsidRPr="00344B09" w:rsidRDefault="00E27FE9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(2,698,570)</w:t>
            </w: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E27FE9" w:rsidRPr="00344B09" w:rsidRDefault="00823DA7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(2,232)</w:t>
            </w:r>
          </w:p>
        </w:tc>
        <w:tc>
          <w:tcPr>
            <w:tcW w:w="180" w:type="dxa"/>
            <w:vAlign w:val="bottom"/>
          </w:tcPr>
          <w:p w:rsidR="00E27FE9" w:rsidRPr="00344B09" w:rsidRDefault="00E27FE9" w:rsidP="00E27F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E27FE9" w:rsidRPr="00344B09" w:rsidRDefault="00823DA7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(2,700,802)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5524F1">
            <w:pPr>
              <w:tabs>
                <w:tab w:val="decimal" w:pos="510"/>
              </w:tabs>
              <w:ind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="005524F1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สำรอง</w:t>
            </w:r>
            <w:r w:rsidR="00DA093E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การป้องกันความเสี่ยงกระแสเงินสด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59,584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59,584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FE3A45" w:rsidRPr="00344B09" w:rsidRDefault="00FE3A45" w:rsidP="00FE3A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- ส่วนแบ่งกำไร 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(ขาดทุน) เบ็ดเสร็จอื่นจาก</w:t>
            </w:r>
          </w:p>
          <w:p w:rsidR="00FE3A45" w:rsidRPr="00344B09" w:rsidRDefault="00FE3A45" w:rsidP="00F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</w:t>
            </w:r>
            <w:r w:rsidR="00A477AC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บริษัทร่วมและ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FE3A45" w:rsidRPr="00344B09" w:rsidRDefault="00FE3A45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(7,715)</w:t>
            </w:r>
          </w:p>
        </w:tc>
        <w:tc>
          <w:tcPr>
            <w:tcW w:w="180" w:type="dxa"/>
            <w:vAlign w:val="bottom"/>
          </w:tcPr>
          <w:p w:rsidR="00FE3A45" w:rsidRPr="00344B09" w:rsidRDefault="00FE3A45" w:rsidP="00FE3A4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E3A45" w:rsidRPr="00344B09" w:rsidRDefault="00FE3A45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(546,102)</w:t>
            </w:r>
          </w:p>
        </w:tc>
        <w:tc>
          <w:tcPr>
            <w:tcW w:w="180" w:type="dxa"/>
            <w:vAlign w:val="bottom"/>
          </w:tcPr>
          <w:p w:rsidR="00FE3A45" w:rsidRPr="00344B09" w:rsidRDefault="00FE3A45" w:rsidP="00FE3A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E3A45" w:rsidRPr="00344B09" w:rsidRDefault="00FE3A45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(553,817)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(3,530,041)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  <w:hideMark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131,294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(640,061)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(508,767)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(4,170,102)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  <w:trHeight w:hRule="exact" w:val="401"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ind w:left="11" w:hanging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decimal" w:pos="731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62401A" w:rsidRPr="00344B09" w:rsidRDefault="0062401A" w:rsidP="0062401A">
            <w:pPr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decimal" w:pos="731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สินทรัพย์ตราสารอนุพันธ์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161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143,511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143,511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:rsidR="0062401A" w:rsidRPr="00344B09" w:rsidRDefault="00A66663" w:rsidP="00161F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1,774,872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A66663" w:rsidP="00B945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(25,173)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B945D1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1,749,699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A666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24,</w:t>
            </w:r>
            <w:r w:rsidR="00A66663" w:rsidRPr="00344B09">
              <w:rPr>
                <w:rFonts w:ascii="Angsana New" w:hAnsi="Angsana New"/>
                <w:sz w:val="30"/>
                <w:szCs w:val="30"/>
                <w:lang w:eastAsia="en-GB"/>
              </w:rPr>
              <w:t>114,966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A666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A66663" w:rsidRPr="00344B09">
              <w:rPr>
                <w:rFonts w:ascii="Angsana New" w:hAnsi="Angsana New"/>
                <w:sz w:val="30"/>
                <w:szCs w:val="30"/>
              </w:rPr>
              <w:t>548,763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B945D1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23,566,203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(430,425)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หนี้สินตราสารอนุพันธ์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161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3,838,444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3,838,444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161F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1,700,465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2,815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1,703,280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62401A" w:rsidRPr="00344B09" w:rsidRDefault="0062401A" w:rsidP="0062401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3,841,259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8060C1" w:rsidRPr="00344B09" w:rsidRDefault="008060C1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060C1" w:rsidRPr="00344B09" w:rsidRDefault="008060C1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8060C1" w:rsidRPr="00344B09" w:rsidRDefault="008060C1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060C1" w:rsidRPr="00344B09" w:rsidRDefault="008060C1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8060C1" w:rsidRPr="00344B09" w:rsidRDefault="008060C1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กำไรสะสม</w:t>
            </w:r>
            <w:r w:rsidRPr="00344B09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 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ยังไม่ได้จัดสรร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9051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50,001,853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9349CE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(3,109,4</w:t>
            </w:r>
            <w:r w:rsidR="001F3EAF" w:rsidRPr="00344B09">
              <w:rPr>
                <w:rFonts w:ascii="Angsana New" w:hAnsi="Angsana New"/>
                <w:sz w:val="30"/>
                <w:szCs w:val="30"/>
              </w:rPr>
              <w:t>4</w:t>
            </w:r>
            <w:r w:rsidRPr="00344B09">
              <w:rPr>
                <w:rFonts w:ascii="Angsana New" w:hAnsi="Angsana New"/>
                <w:sz w:val="30"/>
                <w:szCs w:val="30"/>
              </w:rPr>
              <w:t>0</w:t>
            </w:r>
            <w:r w:rsidR="0062401A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9349CE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46,892,413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44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62401A" w:rsidRPr="00344B09" w:rsidRDefault="0062401A" w:rsidP="006240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- 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2401A" w:rsidRPr="00344B09" w:rsidRDefault="0062401A" w:rsidP="009051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(3,993,602)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2401A" w:rsidRPr="00344B09" w:rsidRDefault="0062401A" w:rsidP="006D6AB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119,011</w:t>
            </w:r>
          </w:p>
        </w:tc>
        <w:tc>
          <w:tcPr>
            <w:tcW w:w="180" w:type="dxa"/>
            <w:vAlign w:val="bottom"/>
          </w:tcPr>
          <w:p w:rsidR="0062401A" w:rsidRPr="00344B09" w:rsidRDefault="0062401A" w:rsidP="006240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62401A" w:rsidRPr="00344B09" w:rsidRDefault="0062401A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(3,874,591)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8A3486" w:rsidP="008060C1">
            <w:pPr>
              <w:tabs>
                <w:tab w:val="decimal" w:pos="510"/>
              </w:tabs>
              <w:ind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="008060C1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สำรอง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การป้องกันความเสี่ยงกระแสเงินสด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(184,798)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(184,798)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- ส่วนแบ่งกำไร 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(ขาดทุน) เบ็ดเสร็จอื่นจาก</w:t>
            </w:r>
          </w:p>
          <w:p w:rsidR="00D8453F" w:rsidRPr="00344B09" w:rsidRDefault="00D8453F" w:rsidP="00F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</w:t>
            </w:r>
            <w:r w:rsidR="00A477AC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บริษัทร่วมและ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(7,957)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(406,551)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(414,508)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9349CE" w:rsidRPr="00344B09">
              <w:rPr>
                <w:rFonts w:ascii="Angsana New" w:hAnsi="Angsana New"/>
                <w:sz w:val="30"/>
                <w:szCs w:val="30"/>
              </w:rPr>
              <w:t>3,581,778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15,890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53F" w:rsidRPr="00344B09" w:rsidRDefault="00ED7ACB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(689,906</w:t>
            </w:r>
            <w:r w:rsidR="00D8453F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ED7ACB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(674,016</w:t>
            </w:r>
            <w:r w:rsidR="00D8453F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8453F" w:rsidRPr="00344B09" w:rsidRDefault="00ED7ACB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(4,271,684</w:t>
            </w:r>
            <w:r w:rsidR="00D8453F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ind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9A3E23" w:rsidRPr="00344B09">
              <w:rPr>
                <w:rFonts w:ascii="Angsana New" w:hAnsi="Angsana New"/>
                <w:sz w:val="30"/>
                <w:szCs w:val="30"/>
                <w:lang w:eastAsia="en-GB"/>
              </w:rPr>
              <w:t>374,403</w:t>
            </w: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:rsidR="00D8453F" w:rsidRPr="00344B09" w:rsidRDefault="00990BD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169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776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8453F" w:rsidRPr="00344B09" w:rsidRDefault="00F8137A" w:rsidP="006D6A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90BDF"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204</w:t>
            </w:r>
            <w:r w:rsidR="00990BD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90BDF"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627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D8453F" w:rsidRPr="00344B09" w:rsidRDefault="00D8453F" w:rsidP="00D8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 (ขาดทุน) จากเงินลงทุน</w:t>
            </w:r>
          </w:p>
          <w:p w:rsidR="00D8453F" w:rsidRPr="00344B09" w:rsidRDefault="00D8453F" w:rsidP="00F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ในบริษัทร่วมและการร่วมค้า</w:t>
            </w:r>
          </w:p>
        </w:tc>
        <w:tc>
          <w:tcPr>
            <w:tcW w:w="1440" w:type="dxa"/>
            <w:vAlign w:val="bottom"/>
            <w:hideMark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D8453F" w:rsidRPr="00344B09" w:rsidRDefault="009A3E23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960,346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:rsidR="00D8453F" w:rsidRPr="00344B09" w:rsidRDefault="00DC62D7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40,281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8453F" w:rsidRPr="00344B09" w:rsidRDefault="009C6707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1,000,627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tabs>
                <w:tab w:val="decimal" w:pos="510"/>
              </w:tabs>
              <w:ind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9A3E23" w:rsidRPr="00344B09">
              <w:rPr>
                <w:rFonts w:ascii="Angsana New" w:hAnsi="Angsana New"/>
                <w:sz w:val="30"/>
                <w:szCs w:val="30"/>
                <w:lang w:eastAsia="en-GB"/>
              </w:rPr>
              <w:t>262,599</w:t>
            </w: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8453F" w:rsidRPr="00344B09" w:rsidRDefault="00F8137A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(524</w:t>
            </w:r>
            <w:r w:rsidR="00990BDF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8453F" w:rsidRPr="00344B09" w:rsidRDefault="00990BDF" w:rsidP="009C67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C6707">
              <w:rPr>
                <w:rFonts w:ascii="Angsana New" w:hAnsi="Angsana New"/>
                <w:sz w:val="30"/>
                <w:szCs w:val="30"/>
                <w:lang w:val="en-US" w:bidi="th-TH"/>
              </w:rPr>
              <w:t>263,123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D8453F" w:rsidRPr="00344B09" w:rsidRDefault="00D8453F" w:rsidP="00D8453F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8453F" w:rsidRPr="00344B09" w:rsidRDefault="00DC62D7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209,533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C922BA" w:rsidP="00D8453F">
            <w:pPr>
              <w:ind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GB" w:eastAsia="en-GB"/>
              </w:rPr>
              <w:softHyphen/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D8453F" w:rsidRPr="00344B09" w:rsidRDefault="00D8453F" w:rsidP="00D8453F">
            <w:pPr>
              <w:tabs>
                <w:tab w:val="decimal" w:pos="510"/>
              </w:tabs>
              <w:ind w:firstLine="11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9A3E23" w:rsidRPr="00344B09">
              <w:rPr>
                <w:rFonts w:ascii="Angsana New" w:hAnsi="Angsana New"/>
                <w:sz w:val="30"/>
                <w:szCs w:val="30"/>
                <w:lang w:eastAsia="en-GB"/>
              </w:rPr>
              <w:t>335,066</w:t>
            </w: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D8453F" w:rsidRPr="00344B09" w:rsidRDefault="00990BD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10,30</w:t>
            </w:r>
            <w:r w:rsidR="00081F92" w:rsidRPr="00344B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081F92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(324,761</w:t>
            </w:r>
            <w:r w:rsidR="00990BDF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305F13" w:rsidRPr="00344B09" w:rsidRDefault="00305F13" w:rsidP="00D8453F">
            <w:pPr>
              <w:tabs>
                <w:tab w:val="decimal" w:pos="510"/>
              </w:tabs>
              <w:ind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การเปลี่ยนแปลงในมูลค่ายุติธรรมของการป้องกัน</w:t>
            </w:r>
          </w:p>
          <w:p w:rsidR="00D8453F" w:rsidRPr="00344B09" w:rsidRDefault="00305F13" w:rsidP="00F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ความเสี่ยงกระแสเงินสดส่วนที่มีประสิทธิผล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D8453F" w:rsidRPr="00344B09" w:rsidRDefault="00081F92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(31,</w:t>
            </w:r>
            <w:r w:rsidR="00DE3A4E" w:rsidRPr="00344B09">
              <w:rPr>
                <w:rFonts w:ascii="Angsana New" w:hAnsi="Angsana New"/>
                <w:sz w:val="30"/>
                <w:szCs w:val="30"/>
              </w:rPr>
              <w:t>9</w:t>
            </w:r>
            <w:r w:rsidRPr="00344B09">
              <w:rPr>
                <w:rFonts w:ascii="Angsana New" w:hAnsi="Angsana New"/>
                <w:sz w:val="30"/>
                <w:szCs w:val="30"/>
              </w:rPr>
              <w:t>0</w:t>
            </w:r>
            <w:r w:rsidR="00DE3A4E" w:rsidRPr="00344B09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081F92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(31,</w:t>
            </w:r>
            <w:r w:rsidR="00DE3A4E" w:rsidRPr="00344B09">
              <w:rPr>
                <w:rFonts w:ascii="Angsana New" w:hAnsi="Angsana New"/>
                <w:sz w:val="30"/>
                <w:szCs w:val="30"/>
              </w:rPr>
              <w:t>9</w:t>
            </w:r>
            <w:r w:rsidRPr="00344B09">
              <w:rPr>
                <w:rFonts w:ascii="Angsana New" w:hAnsi="Angsana New"/>
                <w:sz w:val="30"/>
                <w:szCs w:val="30"/>
              </w:rPr>
              <w:t>0</w:t>
            </w:r>
            <w:r w:rsidR="00DE3A4E" w:rsidRPr="00344B09">
              <w:rPr>
                <w:rFonts w:ascii="Angsana New" w:hAnsi="Angsana New"/>
                <w:sz w:val="30"/>
                <w:szCs w:val="30"/>
              </w:rPr>
              <w:t>6)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FE3A45" w:rsidRPr="00344B09" w:rsidRDefault="00D8453F" w:rsidP="00D8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</w:t>
            </w:r>
            <w:r w:rsidRPr="00344B09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(ขาดทุน) เบ็ดเสร็จอื่น</w:t>
            </w:r>
            <w:r w:rsidR="00FE3A45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จากเงินลงทุน</w:t>
            </w:r>
          </w:p>
          <w:p w:rsidR="00D8453F" w:rsidRPr="00344B09" w:rsidRDefault="00D8453F" w:rsidP="00F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ใน</w:t>
            </w:r>
            <w:r w:rsidR="00A477AC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บริษัทร่วมและ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D8453F" w:rsidRPr="00344B09" w:rsidRDefault="00D8453F" w:rsidP="009A3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9A3E23" w:rsidRPr="00344B09">
              <w:rPr>
                <w:rFonts w:ascii="Angsana New" w:hAnsi="Angsana New"/>
                <w:sz w:val="30"/>
                <w:szCs w:val="30"/>
                <w:lang w:eastAsia="en-GB"/>
              </w:rPr>
              <w:t>58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453F" w:rsidRPr="00344B09" w:rsidRDefault="00990BDF" w:rsidP="00C400F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(55,693)</w:t>
            </w:r>
          </w:p>
        </w:tc>
        <w:tc>
          <w:tcPr>
            <w:tcW w:w="180" w:type="dxa"/>
            <w:vAlign w:val="bottom"/>
          </w:tcPr>
          <w:p w:rsidR="00D8453F" w:rsidRPr="00344B09" w:rsidRDefault="00D8453F" w:rsidP="00D845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8453F" w:rsidRPr="00344B09" w:rsidRDefault="00990BDF" w:rsidP="00C400F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(55,535)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587428" w:rsidRPr="00344B09" w:rsidRDefault="00587428" w:rsidP="00081F92">
            <w:pPr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587428" w:rsidRPr="00344B09" w:rsidRDefault="00587428" w:rsidP="00081F9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587428" w:rsidRPr="00344B09" w:rsidRDefault="00587428" w:rsidP="00081F92">
            <w:pPr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587428" w:rsidRPr="00344B09" w:rsidRDefault="00587428" w:rsidP="00081F9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87428" w:rsidRPr="00344B09" w:rsidRDefault="00587428" w:rsidP="00081F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081F92" w:rsidRPr="00344B09" w:rsidRDefault="00081F92" w:rsidP="00081F92">
            <w:pPr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งบกำไรขาดทุนเบ็ดเสร็จ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081F92" w:rsidRPr="00344B09" w:rsidRDefault="00081F92" w:rsidP="00081F9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081F92" w:rsidRPr="00344B09" w:rsidRDefault="00081F92" w:rsidP="00081F92">
            <w:pPr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081F92" w:rsidRPr="00344B09" w:rsidRDefault="00081F92" w:rsidP="00081F9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81F92" w:rsidRPr="00344B09" w:rsidRDefault="00081F92" w:rsidP="00081F9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รวมรายการที่อาจถูกจัดประเภทใหม่ไว้ใน</w:t>
            </w:r>
          </w:p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(77,294)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(ขาดทุน) เบ็ดเสร็จอื่นสำหรับงวด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- สุทธิจากภาษี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390,667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(77,294)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(467,961)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  <w:hideMark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 เบ็ดเสร็จรวมสำหรับงวด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1,452,064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132,239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1,584,303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D43D33" w:rsidP="00D43D33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</w:t>
            </w:r>
            <w:r w:rsidR="00C922BA"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ต่อหุ้นขั้นพื้นฐาน</w:t>
            </w:r>
            <w:r w:rsidR="00C922BA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1.28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1.40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สำหรับงวดเก้าเดือนสิ้นสุดวันที่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2560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641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firstLine="1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(1,144,401)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(127,707)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(1,272,108)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 (ขาดทุน) จากเงินลงทุน</w:t>
            </w:r>
          </w:p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ในบริษัทร่วมและการร่วมค้า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2,870,432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(7,578)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2,862,854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(742,907)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(2,060)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(744,967)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22BA" w:rsidRPr="00344B09" w:rsidRDefault="00A477AC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922BA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137,345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(933,417)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7D7589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32,680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7D7589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(900,737</w:t>
            </w:r>
            <w:r w:rsidR="00C922BA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การเปลี่ยนแปลงในมูลค่ายุติธรรมของการป้องกัน</w:t>
            </w:r>
          </w:p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ความเสี่ยงกระแสเงินสดส่วนที่มีประสิทธิผล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(144,634)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(144,634)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</w:t>
            </w:r>
            <w:r w:rsidRPr="00344B09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(ขาดทุน) เบ็ดเสร็จอื่นจากเงินลงทุน</w:t>
            </w:r>
          </w:p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ใน</w:t>
            </w:r>
            <w:r w:rsidR="00A477AC"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บริษัทร่วมและ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eastAsia="en-GB"/>
              </w:rPr>
              <w:t>468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C922BA" w:rsidRPr="00344B09" w:rsidRDefault="007D7589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(10,593</w:t>
            </w:r>
            <w:r w:rsidR="00C922BA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(10,125)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รวมรายการที่อาจถูกจัดประเภทใหม่ไว้ใน</w:t>
            </w:r>
          </w:p>
          <w:p w:rsidR="00C922BA" w:rsidRPr="00344B09" w:rsidRDefault="00C922BA" w:rsidP="00C9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7D7589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(ขาดทุน) เบ็ดเสร็จอื่นสำหรับงวด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- สุทธิจากภาษี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1,139,887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7D7589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(122,547</w:t>
            </w:r>
            <w:r w:rsidR="00C922BA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(1,</w:t>
            </w:r>
            <w:r w:rsidR="007D7589" w:rsidRPr="00344B0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262,434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C922BA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 (ขาดทุน) เบ็ดเสร็จรวมสำหรับงวด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4,195,875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D93736" w:rsidP="00C922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(259,892</w:t>
            </w:r>
            <w:r w:rsidR="00C922BA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7D75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7D7589" w:rsidRPr="00344B0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935</w:t>
            </w:r>
            <w:r w:rsidR="007D7589"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,983</w:t>
            </w:r>
          </w:p>
        </w:tc>
      </w:tr>
      <w:tr w:rsidR="0092302C" w:rsidRPr="00344B09" w:rsidTr="0092302C">
        <w:trPr>
          <w:cantSplit/>
        </w:trPr>
        <w:tc>
          <w:tcPr>
            <w:tcW w:w="4770" w:type="dxa"/>
            <w:vAlign w:val="bottom"/>
          </w:tcPr>
          <w:p w:rsidR="00C922BA" w:rsidRPr="00344B09" w:rsidRDefault="00D43D33" w:rsidP="00C922BA">
            <w:pPr>
              <w:tabs>
                <w:tab w:val="decimal" w:pos="510"/>
              </w:tabs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</w:t>
            </w:r>
            <w:r w:rsidR="00C922BA"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ต่อหุ้นขั้นพื้นฐาน </w:t>
            </w:r>
            <w:r w:rsidR="00C922BA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eastAsia="en-GB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3.74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7D75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(0.09)</w:t>
            </w:r>
          </w:p>
        </w:tc>
        <w:tc>
          <w:tcPr>
            <w:tcW w:w="180" w:type="dxa"/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922BA" w:rsidRPr="00344B09" w:rsidRDefault="00C922BA" w:rsidP="00C922B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3.65</w:t>
            </w:r>
          </w:p>
        </w:tc>
      </w:tr>
    </w:tbl>
    <w:p w:rsidR="00784BAB" w:rsidRPr="00344B09" w:rsidRDefault="00784BAB" w:rsidP="00F96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7D3D53" w:rsidRPr="00D26DE9" w:rsidRDefault="007D3D53" w:rsidP="007D3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จากการนำนโยบายการบัญชีดังกล่าวมาถือปฏิบัติมีผลทำให้งบการเงินรวม ณ วันที่ 30 กันยายน 2561 มีสินทรัพย์ลดลงจำนวน 82.69 ล้านบาท หนี้สินเพิ่มขึ้นจำนวน 394.44 ล้านบาท และส่วนของผู้ถือหุ้นลดลงจำนวน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477.13 ล้านบาท กำไร</w:t>
      </w:r>
      <w:r w:rsidR="00996BA6" w:rsidRPr="00344B09">
        <w:rPr>
          <w:rFonts w:ascii="Angsana New" w:hAnsi="Angsana New"/>
          <w:sz w:val="30"/>
          <w:szCs w:val="30"/>
          <w:cs/>
        </w:rPr>
        <w:t>และกำไรขาดทุนเบ็ดเสร็จรวม</w:t>
      </w:r>
      <w:r w:rsidRPr="00344B09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30 กันยายน 2561 ลดลงจำนวน </w:t>
      </w:r>
      <w:r w:rsidR="00CB696C" w:rsidRPr="00344B09">
        <w:rPr>
          <w:rFonts w:ascii="Angsana New" w:hAnsi="Angsana New"/>
          <w:sz w:val="30"/>
          <w:szCs w:val="30"/>
        </w:rPr>
        <w:t>19.90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996BA6" w:rsidRPr="00344B09">
        <w:rPr>
          <w:rFonts w:ascii="Angsana New" w:hAnsi="Angsana New"/>
          <w:sz w:val="30"/>
          <w:szCs w:val="30"/>
          <w:cs/>
        </w:rPr>
        <w:t xml:space="preserve">ล้านบาท </w:t>
      </w:r>
      <w:r w:rsidR="0092302C" w:rsidRPr="00344B09">
        <w:rPr>
          <w:rFonts w:ascii="Angsana New" w:hAnsi="Angsana New"/>
          <w:sz w:val="30"/>
          <w:szCs w:val="30"/>
          <w:cs/>
        </w:rPr>
        <w:t>และ</w:t>
      </w:r>
      <w:r w:rsidR="00996BA6" w:rsidRPr="00344B09">
        <w:rPr>
          <w:rFonts w:ascii="Angsana New" w:hAnsi="Angsana New"/>
          <w:sz w:val="30"/>
          <w:szCs w:val="30"/>
          <w:cs/>
        </w:rPr>
        <w:t xml:space="preserve">เพิ่มขึ้นจำนวน </w:t>
      </w:r>
      <w:r w:rsidR="00996BA6" w:rsidRPr="00344B09">
        <w:rPr>
          <w:rFonts w:ascii="Angsana New" w:hAnsi="Angsana New"/>
          <w:sz w:val="30"/>
          <w:szCs w:val="30"/>
        </w:rPr>
        <w:t xml:space="preserve">30.37 </w:t>
      </w:r>
      <w:r w:rsidR="00996BA6" w:rsidRPr="00344B09">
        <w:rPr>
          <w:rFonts w:ascii="Angsana New" w:hAnsi="Angsana New"/>
          <w:sz w:val="30"/>
          <w:szCs w:val="30"/>
          <w:cs/>
        </w:rPr>
        <w:t>ล้านบาท ตามลำดับ กำไรและกำไรขาดทุนเบ็ดเสร็จรวมสำหรับงวด</w:t>
      </w:r>
      <w:r w:rsidR="000F357B" w:rsidRPr="00344B09">
        <w:rPr>
          <w:rFonts w:ascii="Angsana New" w:hAnsi="Angsana New"/>
          <w:sz w:val="30"/>
          <w:szCs w:val="30"/>
        </w:rPr>
        <w:t xml:space="preserve">           </w:t>
      </w:r>
      <w:r w:rsidR="00996BA6" w:rsidRPr="00344B09">
        <w:rPr>
          <w:rFonts w:ascii="Angsana New" w:hAnsi="Angsana New"/>
          <w:sz w:val="30"/>
          <w:szCs w:val="30"/>
          <w:cs/>
        </w:rPr>
        <w:t xml:space="preserve">        เก้าเดือนสิ้นสุดวันที่ 30 กันยายน 2561 </w:t>
      </w:r>
      <w:r w:rsidR="0092302C" w:rsidRPr="00344B09">
        <w:rPr>
          <w:rFonts w:ascii="Angsana New" w:hAnsi="Angsana New"/>
          <w:sz w:val="30"/>
          <w:szCs w:val="30"/>
          <w:cs/>
        </w:rPr>
        <w:t>เพิ่มขึ้น</w:t>
      </w:r>
      <w:r w:rsidRPr="00344B09">
        <w:rPr>
          <w:rFonts w:ascii="Angsana New" w:hAnsi="Angsana New"/>
          <w:sz w:val="30"/>
          <w:szCs w:val="30"/>
          <w:cs/>
        </w:rPr>
        <w:t>จำนวน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0F357B" w:rsidRPr="00344B09">
        <w:rPr>
          <w:rFonts w:ascii="Angsana New" w:hAnsi="Angsana New"/>
          <w:sz w:val="30"/>
          <w:szCs w:val="30"/>
        </w:rPr>
        <w:t>3,356.23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</w:t>
      </w:r>
      <w:r w:rsidR="00996BA6" w:rsidRPr="00344B09">
        <w:rPr>
          <w:rFonts w:ascii="Angsana New" w:hAnsi="Angsana New"/>
          <w:sz w:val="30"/>
          <w:szCs w:val="30"/>
          <w:cs/>
        </w:rPr>
        <w:t>และ</w:t>
      </w:r>
      <w:r w:rsidRPr="00344B09">
        <w:rPr>
          <w:rFonts w:ascii="Angsana New" w:hAnsi="Angsana New"/>
          <w:sz w:val="30"/>
          <w:szCs w:val="30"/>
          <w:cs/>
        </w:rPr>
        <w:t xml:space="preserve">เพิ่มขึ้นจำนวน </w:t>
      </w:r>
      <w:r w:rsidR="000F357B" w:rsidRPr="00344B09">
        <w:rPr>
          <w:rFonts w:ascii="Angsana New" w:hAnsi="Angsana New"/>
          <w:sz w:val="30"/>
          <w:szCs w:val="30"/>
        </w:rPr>
        <w:t>3</w:t>
      </w:r>
      <w:r w:rsidR="00703B65" w:rsidRPr="00344B09">
        <w:rPr>
          <w:rFonts w:ascii="Angsana New" w:hAnsi="Angsana New"/>
          <w:sz w:val="30"/>
          <w:szCs w:val="30"/>
        </w:rPr>
        <w:t>,</w:t>
      </w:r>
      <w:r w:rsidR="000F357B" w:rsidRPr="00344B09">
        <w:rPr>
          <w:rFonts w:ascii="Angsana New" w:hAnsi="Angsana New"/>
          <w:sz w:val="30"/>
          <w:szCs w:val="30"/>
        </w:rPr>
        <w:t>794.56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AF36BC" w:rsidRPr="00D26DE9">
        <w:rPr>
          <w:rFonts w:ascii="Angsana New" w:hAnsi="Angsana New"/>
          <w:sz w:val="30"/>
          <w:szCs w:val="30"/>
        </w:rPr>
        <w:t xml:space="preserve"> (</w:t>
      </w:r>
      <w:r w:rsidR="00AF36BC" w:rsidRPr="00D26DE9">
        <w:rPr>
          <w:rFonts w:ascii="Angsana New" w:hAnsi="Angsana New"/>
          <w:sz w:val="30"/>
          <w:szCs w:val="30"/>
          <w:cs/>
        </w:rPr>
        <w:t xml:space="preserve">ทั้งนี้ ส่วนของผู้ถือหุ้น ณ วันที่ </w:t>
      </w:r>
      <w:r w:rsidR="00AF36BC" w:rsidRPr="00D26DE9">
        <w:rPr>
          <w:rFonts w:ascii="Angsana New" w:hAnsi="Angsana New"/>
          <w:sz w:val="30"/>
          <w:szCs w:val="30"/>
        </w:rPr>
        <w:t xml:space="preserve">31 </w:t>
      </w:r>
      <w:r w:rsidR="00AF36BC" w:rsidRPr="00D26DE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F36BC" w:rsidRPr="00D26DE9">
        <w:rPr>
          <w:rFonts w:ascii="Angsana New" w:hAnsi="Angsana New"/>
          <w:sz w:val="30"/>
          <w:szCs w:val="30"/>
        </w:rPr>
        <w:t xml:space="preserve">2560 </w:t>
      </w:r>
      <w:r w:rsidR="00AF36BC" w:rsidRPr="00D26DE9">
        <w:rPr>
          <w:rFonts w:ascii="Angsana New" w:hAnsi="Angsana New"/>
          <w:sz w:val="30"/>
          <w:szCs w:val="30"/>
          <w:cs/>
        </w:rPr>
        <w:t xml:space="preserve">ลดลงจำนวน </w:t>
      </w:r>
      <w:r w:rsidR="00AF36BC" w:rsidRPr="00D26DE9">
        <w:rPr>
          <w:rFonts w:ascii="Angsana New" w:hAnsi="Angsana New"/>
          <w:sz w:val="30"/>
          <w:szCs w:val="30"/>
        </w:rPr>
        <w:t xml:space="preserve">4,271.68 </w:t>
      </w:r>
      <w:r w:rsidR="00AF36BC" w:rsidRPr="00D26DE9">
        <w:rPr>
          <w:rFonts w:ascii="Angsana New" w:hAnsi="Angsana New"/>
          <w:sz w:val="30"/>
          <w:szCs w:val="30"/>
          <w:cs/>
        </w:rPr>
        <w:t>ล้านบาท)</w:t>
      </w:r>
    </w:p>
    <w:p w:rsidR="004251CD" w:rsidRPr="00344B09" w:rsidRDefault="004251CD" w:rsidP="0092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853EF8" w:rsidRPr="00344B09" w:rsidRDefault="00D015CC" w:rsidP="004B5BA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การซื้อ</w:t>
      </w:r>
      <w:r w:rsidR="00853EF8"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ส่วนได้เสียที่ไม่มีอำนาจควบคุม</w:t>
      </w:r>
    </w:p>
    <w:p w:rsidR="00DE03E9" w:rsidRPr="00344B09" w:rsidRDefault="00DE03E9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3F6478" w:rsidRPr="00344B09" w:rsidRDefault="003F6478" w:rsidP="003F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ในเดือนพฤษภาคม </w:t>
      </w:r>
      <w:r w:rsidRPr="00344B09">
        <w:rPr>
          <w:rFonts w:ascii="Angsana New" w:hAnsi="Angsana New"/>
          <w:spacing w:val="-2"/>
          <w:sz w:val="30"/>
          <w:szCs w:val="30"/>
        </w:rPr>
        <w:t>2561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กลุ่มบริษัทได้ซื้อส่วนได้เสียในบริษัท ราช-ออสเตรเลีย คอร์ปอเรชั่น จำกัด เพิ่มเติมร้อยละ </w:t>
      </w:r>
      <w:r w:rsidRPr="00344B09">
        <w:rPr>
          <w:rFonts w:ascii="Angsana New" w:hAnsi="Angsana New"/>
          <w:spacing w:val="-2"/>
          <w:sz w:val="30"/>
          <w:szCs w:val="30"/>
        </w:rPr>
        <w:t>20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 </w:t>
      </w:r>
      <w:r w:rsidRPr="00344B09">
        <w:rPr>
          <w:rFonts w:ascii="Angsana New" w:hAnsi="Angsana New"/>
          <w:spacing w:val="-2"/>
          <w:sz w:val="30"/>
          <w:szCs w:val="30"/>
        </w:rPr>
        <w:t>14.29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ล้านเหรียญออสเตรเลีย (จ่ายให้แก่ผู้ถือหุ้นเดิมจำนวน </w:t>
      </w:r>
      <w:r w:rsidRPr="00344B09">
        <w:rPr>
          <w:rFonts w:ascii="Angsana New" w:hAnsi="Angsana New"/>
          <w:spacing w:val="-2"/>
          <w:sz w:val="30"/>
          <w:szCs w:val="30"/>
        </w:rPr>
        <w:t>6.89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ล้านเหรียญออสเตรเลีย </w:t>
      </w:r>
      <w:r w:rsidRPr="00344B09">
        <w:rPr>
          <w:rFonts w:ascii="Angsana New" w:hAnsi="Angsana New"/>
          <w:spacing w:val="-2"/>
          <w:sz w:val="30"/>
          <w:szCs w:val="30"/>
        </w:rPr>
        <w:br/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หรือเทียบเท่า 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166.52 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ล้านบาท และมีค่าธรรมเนียมที่เกี่ยวข้องจำนวน 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7.40 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ล้านเหรียญออสเตรเลีย หรือเทียบเท่า 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177.10 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ล้านบาท) ทำให้สัดส่วนความเป็นเจ้าของเพิ่มขึ้นจากร้อยละ 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80 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เป็นร้อยละ </w:t>
      </w:r>
      <w:r w:rsidRPr="00344B09">
        <w:rPr>
          <w:rFonts w:ascii="Angsana New" w:hAnsi="Angsana New"/>
          <w:spacing w:val="-2"/>
          <w:sz w:val="30"/>
          <w:szCs w:val="30"/>
        </w:rPr>
        <w:t>100</w:t>
      </w:r>
    </w:p>
    <w:p w:rsidR="003F6478" w:rsidRPr="00344B09" w:rsidRDefault="003F6478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F23EF2" w:rsidRPr="00344B09" w:rsidRDefault="00D015CC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ผลกระทบของการเปลี่ยนแปลงในส่วนได้เสียของกลุ่มบริษัทในบริษัท ราช</w:t>
      </w:r>
      <w:r w:rsidRPr="00344B09">
        <w:rPr>
          <w:rFonts w:ascii="Angsana New" w:hAnsi="Angsana New"/>
          <w:sz w:val="30"/>
          <w:szCs w:val="30"/>
        </w:rPr>
        <w:t>-</w:t>
      </w:r>
      <w:r w:rsidRPr="00344B09">
        <w:rPr>
          <w:rFonts w:ascii="Angsana New" w:hAnsi="Angsana New"/>
          <w:sz w:val="30"/>
          <w:szCs w:val="30"/>
          <w:cs/>
        </w:rPr>
        <w:t>ออสเตรเลีย คอร์ปอเรชั่น จำกัด</w:t>
      </w:r>
      <w:r w:rsidR="00B44124" w:rsidRPr="00344B09">
        <w:rPr>
          <w:rFonts w:ascii="Angsana New" w:hAnsi="Angsana New"/>
          <w:sz w:val="30"/>
          <w:szCs w:val="30"/>
        </w:rPr>
        <w:t xml:space="preserve"> </w:t>
      </w:r>
      <w:r w:rsidR="00C223EE" w:rsidRPr="00344B09">
        <w:rPr>
          <w:rFonts w:ascii="Angsana New" w:hAnsi="Angsana New"/>
          <w:sz w:val="30"/>
          <w:szCs w:val="30"/>
        </w:rPr>
        <w:t xml:space="preserve">      </w:t>
      </w:r>
      <w:r w:rsidR="00CD71D1" w:rsidRPr="00344B09">
        <w:rPr>
          <w:rFonts w:ascii="Angsana New" w:hAnsi="Angsana New"/>
          <w:sz w:val="30"/>
          <w:szCs w:val="30"/>
        </w:rPr>
        <w:t xml:space="preserve">                  </w:t>
      </w:r>
      <w:r w:rsidR="00C223EE" w:rsidRPr="00344B09">
        <w:rPr>
          <w:rFonts w:ascii="Angsana New" w:hAnsi="Angsana New"/>
          <w:sz w:val="30"/>
          <w:szCs w:val="30"/>
        </w:rPr>
        <w:t xml:space="preserve">             </w:t>
      </w:r>
      <w:r w:rsidRPr="00344B09">
        <w:rPr>
          <w:rFonts w:ascii="Angsana New" w:hAnsi="Angsana New"/>
          <w:sz w:val="30"/>
          <w:szCs w:val="30"/>
          <w:cs/>
        </w:rPr>
        <w:t>มีดังต่อไป</w:t>
      </w:r>
      <w:r w:rsidRPr="00344B09">
        <w:rPr>
          <w:rFonts w:ascii="Angsana New" w:hAnsi="Angsana New"/>
          <w:spacing w:val="-5"/>
          <w:sz w:val="30"/>
          <w:szCs w:val="30"/>
          <w:cs/>
        </w:rPr>
        <w:t>นี้</w:t>
      </w:r>
    </w:p>
    <w:p w:rsidR="00160285" w:rsidRPr="00344B09" w:rsidRDefault="00160285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7398"/>
        <w:gridCol w:w="270"/>
        <w:gridCol w:w="1710"/>
      </w:tblGrid>
      <w:tr w:rsidR="00703B65" w:rsidRPr="00344B09" w:rsidTr="00703B65">
        <w:tc>
          <w:tcPr>
            <w:tcW w:w="7398" w:type="dxa"/>
            <w:vAlign w:val="bottom"/>
          </w:tcPr>
          <w:p w:rsidR="00D015CC" w:rsidRPr="00344B09" w:rsidRDefault="00D015CC" w:rsidP="00E55A81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D015CC" w:rsidRPr="00344B09" w:rsidRDefault="00D015CC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D015CC" w:rsidRPr="00344B09" w:rsidRDefault="00D015CC" w:rsidP="00D0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3B65" w:rsidRPr="00344B09" w:rsidTr="00703B65">
        <w:tc>
          <w:tcPr>
            <w:tcW w:w="7398" w:type="dxa"/>
            <w:vAlign w:val="bottom"/>
          </w:tcPr>
          <w:p w:rsidR="00D015CC" w:rsidRPr="00344B09" w:rsidRDefault="005F48EB" w:rsidP="004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270" w:type="dxa"/>
            <w:vAlign w:val="bottom"/>
          </w:tcPr>
          <w:p w:rsidR="00D015CC" w:rsidRPr="00344B09" w:rsidRDefault="00D015CC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D015CC" w:rsidRPr="00344B09" w:rsidRDefault="00D43E07" w:rsidP="00D0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CF11DD" w:rsidRPr="00344B09">
              <w:rPr>
                <w:rFonts w:ascii="Angsana New" w:hAnsi="Angsana New"/>
                <w:sz w:val="30"/>
                <w:szCs w:val="30"/>
              </w:rPr>
              <w:t>153,629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B65" w:rsidRPr="00344B09" w:rsidTr="00703B65">
        <w:tc>
          <w:tcPr>
            <w:tcW w:w="7398" w:type="dxa"/>
            <w:vAlign w:val="bottom"/>
          </w:tcPr>
          <w:p w:rsidR="00D015CC" w:rsidRPr="00344B09" w:rsidRDefault="005F48EB" w:rsidP="004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70" w:type="dxa"/>
            <w:vAlign w:val="bottom"/>
          </w:tcPr>
          <w:p w:rsidR="00D015CC" w:rsidRPr="00344B09" w:rsidRDefault="00D015CC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D015CC" w:rsidRPr="00344B09" w:rsidRDefault="00E62F3F" w:rsidP="00D0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CF11DD" w:rsidRPr="00344B09">
              <w:rPr>
                <w:rFonts w:ascii="Angsana New" w:hAnsi="Angsana New"/>
                <w:sz w:val="30"/>
                <w:szCs w:val="30"/>
              </w:rPr>
              <w:t>343,617</w:t>
            </w:r>
            <w:r w:rsidR="00D43E07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B65" w:rsidRPr="00344B09" w:rsidTr="00703B65">
        <w:trPr>
          <w:trHeight w:val="395"/>
        </w:trPr>
        <w:tc>
          <w:tcPr>
            <w:tcW w:w="7398" w:type="dxa"/>
            <w:vAlign w:val="bottom"/>
          </w:tcPr>
          <w:p w:rsidR="00D015CC" w:rsidRPr="00344B09" w:rsidRDefault="005F48EB" w:rsidP="004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270" w:type="dxa"/>
            <w:vAlign w:val="bottom"/>
          </w:tcPr>
          <w:p w:rsidR="00D015CC" w:rsidRPr="00344B09" w:rsidRDefault="00D015CC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15CC" w:rsidRPr="00344B09" w:rsidRDefault="00CF11DD" w:rsidP="00C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magenta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(497,246)</w:t>
            </w:r>
          </w:p>
        </w:tc>
      </w:tr>
    </w:tbl>
    <w:p w:rsidR="00D35C20" w:rsidRPr="00344B09" w:rsidRDefault="00D35C20" w:rsidP="0013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74314" w:rsidRPr="00344B09" w:rsidRDefault="00562AE2" w:rsidP="004B5BA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E13D18" w:rsidRPr="00344B09" w:rsidRDefault="00E13D18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62AE2" w:rsidRPr="00344B09" w:rsidRDefault="00562AE2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880706" w:rsidRPr="00344B09">
        <w:rPr>
          <w:rFonts w:ascii="Angsana New" w:hAnsi="Angsana New"/>
          <w:spacing w:val="-2"/>
          <w:sz w:val="30"/>
          <w:szCs w:val="30"/>
        </w:rPr>
        <w:t xml:space="preserve">         </w:t>
      </w:r>
      <w:r w:rsidRPr="00344B09">
        <w:rPr>
          <w:rFonts w:ascii="Angsana New" w:hAnsi="Angsana New"/>
          <w:spacing w:val="-2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</w:t>
      </w:r>
      <w:r w:rsidR="00E55A81" w:rsidRPr="00344B09">
        <w:rPr>
          <w:rFonts w:ascii="Angsana New" w:hAnsi="Angsana New"/>
          <w:spacing w:val="-2"/>
          <w:sz w:val="30"/>
          <w:szCs w:val="30"/>
          <w:cs/>
        </w:rPr>
        <w:t>ะทางอ้อมหรือมีอิทธิพลอย่างมีนัย</w:t>
      </w:r>
      <w:r w:rsidRPr="00344B09">
        <w:rPr>
          <w:rFonts w:ascii="Angsana New" w:hAnsi="Angsana New"/>
          <w:spacing w:val="-2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880706" w:rsidRPr="00344B09" w:rsidRDefault="00784BAB" w:rsidP="0078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671DF7" w:rsidRPr="00344B09" w:rsidRDefault="00671DF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lastRenderedPageBreak/>
        <w:t>ความสัมพันธ์ที่มีกับบริษัทย่อย บริษัทร่วม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 </w:t>
      </w:r>
      <w:r w:rsidRPr="00344B09">
        <w:rPr>
          <w:rFonts w:ascii="Angsana New" w:hAnsi="Angsana New"/>
          <w:spacing w:val="-2"/>
          <w:sz w:val="30"/>
          <w:szCs w:val="30"/>
          <w:cs/>
        </w:rPr>
        <w:t>การร่วมค้า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 </w:t>
      </w:r>
      <w:r w:rsidRPr="00344B09">
        <w:rPr>
          <w:rFonts w:ascii="Angsana New" w:hAnsi="Angsana New"/>
          <w:spacing w:val="-2"/>
          <w:sz w:val="30"/>
          <w:szCs w:val="30"/>
          <w:cs/>
        </w:rPr>
        <w:t>ผู้บริหารสำคัญและบุคคลหรือกิจการที่เกี่ยวข้องกันอื่น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 </w:t>
      </w:r>
      <w:r w:rsidRPr="00344B09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880706" w:rsidRPr="00344B09" w:rsidRDefault="00880706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4230"/>
      </w:tblGrid>
      <w:tr w:rsidR="00703B65" w:rsidRPr="00344B09" w:rsidTr="00703B65">
        <w:trPr>
          <w:trHeight w:val="20"/>
          <w:tblHeader/>
        </w:trPr>
        <w:tc>
          <w:tcPr>
            <w:tcW w:w="3690" w:type="dxa"/>
            <w:shd w:val="clear" w:color="auto" w:fill="auto"/>
          </w:tcPr>
          <w:p w:rsidR="00562AE2" w:rsidRPr="00344B09" w:rsidRDefault="00272B15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="00562AE2" w:rsidRPr="00344B09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562AE2"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D10C62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="00D10C62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5A81" w:rsidRPr="00344B0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2354CB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2354CB" w:rsidRPr="00344B09" w:rsidRDefault="002354CB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344B09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344B09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1440" w:type="dxa"/>
            <w:shd w:val="clear" w:color="auto" w:fill="auto"/>
          </w:tcPr>
          <w:p w:rsidR="002354CB" w:rsidRPr="00344B09" w:rsidRDefault="002354CB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2354CB" w:rsidRPr="00344B09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2354CB" w:rsidRPr="00344B09" w:rsidRDefault="002354CB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45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:rsidR="002354CB" w:rsidRPr="00344B09" w:rsidRDefault="002354CB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2354CB" w:rsidRPr="00344B09" w:rsidRDefault="002354CB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354CB" w:rsidRPr="00344B09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2354CB" w:rsidRPr="00344B09" w:rsidRDefault="002354CB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1440" w:type="dxa"/>
            <w:shd w:val="clear" w:color="auto" w:fill="auto"/>
          </w:tcPr>
          <w:p w:rsidR="002354CB" w:rsidRPr="00344B09" w:rsidRDefault="002354CB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354CB" w:rsidRPr="00344B09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F51F4B" w:rsidRPr="00344B09" w:rsidRDefault="00F51F4B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1440" w:type="dxa"/>
            <w:shd w:val="clear" w:color="auto" w:fill="auto"/>
          </w:tcPr>
          <w:p w:rsidR="00F51F4B" w:rsidRPr="00344B09" w:rsidRDefault="00F51F4B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Pr="00344B09" w:rsidRDefault="00F51F4B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(มอริเชียส)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230" w:type="dxa"/>
            <w:shd w:val="clear" w:color="auto" w:fill="auto"/>
          </w:tcPr>
          <w:p w:rsidR="00F51F4B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</w:p>
          <w:p w:rsidR="00562AE2" w:rsidRPr="00344B09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62AE2" w:rsidRPr="00344B0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62AE2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2AE2" w:rsidRPr="00344B09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562AE2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562AE2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ออสเตรเลีย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562AE2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562AE2" w:rsidRPr="00344B09" w:rsidRDefault="00562AE2" w:rsidP="007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ถือหุ้นร้อยละ </w:t>
            </w:r>
            <w:r w:rsidR="00DC3EEB" w:rsidRPr="00344B09">
              <w:rPr>
                <w:rFonts w:ascii="Angsana New" w:hAnsi="Angsana New"/>
                <w:spacing w:val="-2"/>
                <w:sz w:val="30"/>
                <w:szCs w:val="30"/>
              </w:rPr>
              <w:t>100</w:t>
            </w:r>
            <w:r w:rsidR="00763609" w:rsidRPr="00344B0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C66950" w:rsidRPr="00344B0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08445F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 ไชน่า พาว</w:t>
            </w:r>
            <w:r w:rsidR="00562AE2"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เวอร์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E5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230" w:type="dxa"/>
            <w:shd w:val="clear" w:color="auto" w:fill="auto"/>
          </w:tcPr>
          <w:p w:rsidR="00562AE2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562AE2" w:rsidRPr="00344B09" w:rsidRDefault="00DC3EEB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62AE2" w:rsidRPr="00344B09" w:rsidRDefault="00562AE2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อาร์อี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โซลาร์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344B09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Pr="00344B09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</w:p>
          <w:p w:rsidR="00562AE2" w:rsidRPr="00344B09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62AE2" w:rsidRPr="00344B0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62AE2" w:rsidRPr="00344B09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D1749" w:rsidRPr="00344B09" w:rsidRDefault="005D1749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F83F1C"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ซีเอ็น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ไบโอแมส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344B09" w:rsidRDefault="005D1749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Pr="00344B09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</w:p>
          <w:p w:rsidR="005D1749" w:rsidRPr="00344B09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D1749" w:rsidRPr="00344B0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D1749" w:rsidRPr="00344B09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703B65" w:rsidRPr="00344B09" w:rsidTr="00703B65">
        <w:trPr>
          <w:trHeight w:val="80"/>
        </w:trPr>
        <w:tc>
          <w:tcPr>
            <w:tcW w:w="3690" w:type="dxa"/>
            <w:shd w:val="clear" w:color="auto" w:fill="auto"/>
          </w:tcPr>
          <w:p w:rsidR="005D1749" w:rsidRPr="00344B09" w:rsidRDefault="005D1749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F83F1C"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พีบี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ไบโอแมส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344B09" w:rsidRDefault="005D1749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Pr="00344B09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</w:p>
          <w:p w:rsidR="005D1749" w:rsidRPr="00344B09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D1749" w:rsidRPr="00344B0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D1749" w:rsidRPr="00344B09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D1749" w:rsidRPr="00344B09" w:rsidRDefault="005D1749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F83F1C"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แอลพี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ไบโอแมส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344B09" w:rsidRDefault="005D1749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51F4B" w:rsidRPr="00344B09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</w:t>
            </w:r>
            <w:r w:rsidR="00010F72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</w:p>
          <w:p w:rsidR="005D1749" w:rsidRPr="00344B09" w:rsidRDefault="00F51F4B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  <w:r w:rsidR="005D1749" w:rsidRPr="00344B0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D1749" w:rsidRPr="00344B09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D1749" w:rsidRPr="00344B09" w:rsidRDefault="005D1749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344B09" w:rsidRDefault="005D1749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D1749" w:rsidRPr="00344B09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เป็นบริษัทร่วม</w:t>
            </w:r>
            <w:r w:rsidR="00F51F4B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บริษัทถือหุ้นร้อยละ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5D1749" w:rsidRPr="00344B09" w:rsidRDefault="005D1749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1440" w:type="dxa"/>
            <w:shd w:val="clear" w:color="auto" w:fill="auto"/>
          </w:tcPr>
          <w:p w:rsidR="005D1749" w:rsidRPr="00344B09" w:rsidRDefault="005D1749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D1749" w:rsidRPr="00344B09" w:rsidRDefault="005D1749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เป็นบริษัทร่วม</w:t>
            </w:r>
            <w:r w:rsidR="00F51F4B" w:rsidRPr="00344B09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บริษัทถือหุ้นร้อยละ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3C496E" w:rsidRPr="00344B09" w:rsidRDefault="003C496E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C496E" w:rsidRPr="00344B09" w:rsidRDefault="003C49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:rsidR="003C496E" w:rsidRPr="00344B09" w:rsidRDefault="003C496E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 xml:space="preserve">บริษัท โซล่า เพาเวอร์ (โคราช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3)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บริษัทย่อยทางตรง</w:t>
            </w:r>
          </w:p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4)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BB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บริษัทย่อยทางตรง</w:t>
            </w:r>
          </w:p>
          <w:p w:rsidR="00BB1C6E" w:rsidRPr="00344B09" w:rsidRDefault="00BB1C6E" w:rsidP="00BB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7)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9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BB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บริษัทย่อยทางตรง</w:t>
            </w:r>
          </w:p>
          <w:p w:rsidR="00BB1C6E" w:rsidRPr="00344B09" w:rsidRDefault="00BB1C6E" w:rsidP="00BB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CA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Perth Power Partnership (Kwinana)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2A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  <w:p w:rsidR="00BB1C6E" w:rsidRPr="00344B09" w:rsidRDefault="00BB1C6E" w:rsidP="002A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ED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 50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ED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เซาท์อีสท์ เอเชีย เอนเนอร์จี 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33.33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ED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25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ED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firstLine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 25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ED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BB1C6E" w:rsidRPr="00344B09" w:rsidRDefault="00BB1C6E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C233D1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33D1" w:rsidRPr="00344B09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ED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29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BB1C6E" w:rsidRPr="00344B09" w:rsidRDefault="00BB1C6E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BB1C6E" w:rsidRPr="00344B09" w:rsidRDefault="00BB1C6E" w:rsidP="00ED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BB1C6E" w:rsidRPr="00344B09" w:rsidRDefault="00BB1C6E" w:rsidP="00857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1C6E" w:rsidRPr="00344B09" w:rsidRDefault="00BB1C6E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BB1C6E" w:rsidRPr="00344B09" w:rsidRDefault="00BB1C6E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เบิกไพร โคเจนเนอเรชั่น จำกัด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35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แมส จำกัด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40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3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3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37.50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lastRenderedPageBreak/>
              <w:t>PT Medco Ratch Power Riau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สาธารณรัฐอินโดนีเซีย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A477AC" w:rsidRPr="00344B09" w:rsidRDefault="00A477AC" w:rsidP="0054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547218">
              <w:rPr>
                <w:rFonts w:ascii="Angsana New" w:hAnsi="Angsana New"/>
                <w:sz w:val="30"/>
                <w:szCs w:val="30"/>
              </w:rPr>
              <w:t>49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3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ไฟฟ้าน้ำงึม 2 จำกัด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3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เป็นบริษัทย่อยของการร่วมค้าทางตรง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การร่วมค้าทางตรงถือหุ้นร้อยละ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75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>Broadspectrum Pty Limited *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เป็นกิจการที่เกี่ยวข้องกันของบริษัทย่อยทางอ้อม</w:t>
            </w:r>
          </w:p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โดยถือหุ้นในบริษัทย่อยทางอ้อมร้อยละ </w:t>
            </w:r>
            <w:r w:rsidRPr="00344B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03B65" w:rsidRPr="00344B09" w:rsidTr="00703B65">
        <w:trPr>
          <w:trHeight w:val="20"/>
        </w:trPr>
        <w:tc>
          <w:tcPr>
            <w:tcW w:w="369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A477AC" w:rsidRPr="00344B09" w:rsidRDefault="00A477AC" w:rsidP="00A4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0F77D7" w:rsidRPr="00344B09" w:rsidRDefault="000F77D7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E644F8" w:rsidRPr="00344B09" w:rsidRDefault="001B1922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</w:rPr>
        <w:t>*</w:t>
      </w:r>
      <w:r w:rsidR="00F1324B" w:rsidRPr="00344B09">
        <w:rPr>
          <w:rFonts w:ascii="Angsana New" w:hAnsi="Angsana New"/>
          <w:spacing w:val="-2"/>
          <w:sz w:val="30"/>
          <w:szCs w:val="30"/>
        </w:rPr>
        <w:t xml:space="preserve"> </w:t>
      </w:r>
      <w:r w:rsidR="006E6DA6" w:rsidRPr="00344B09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กลุ่มบริษัทได้ซื้อส่วนได้เสียในบริษัทย่อยทางอ้อมร้อยละ </w:t>
      </w:r>
      <w:r w:rsidR="006E6DA6" w:rsidRPr="00344B09">
        <w:rPr>
          <w:rFonts w:ascii="Angsana New" w:hAnsi="Angsana New"/>
          <w:spacing w:val="-2"/>
          <w:sz w:val="30"/>
          <w:szCs w:val="30"/>
        </w:rPr>
        <w:t xml:space="preserve">20 </w:t>
      </w:r>
      <w:r w:rsidR="00D423FF" w:rsidRPr="00344B09">
        <w:rPr>
          <w:rFonts w:ascii="Angsana New" w:hAnsi="Angsana New"/>
          <w:spacing w:val="-2"/>
          <w:sz w:val="30"/>
          <w:szCs w:val="30"/>
          <w:cs/>
        </w:rPr>
        <w:t xml:space="preserve">จาก </w:t>
      </w:r>
      <w:r w:rsidR="00D423FF" w:rsidRPr="00344B09">
        <w:rPr>
          <w:rFonts w:ascii="Angsana New" w:hAnsi="Angsana New"/>
          <w:spacing w:val="-2"/>
          <w:sz w:val="30"/>
          <w:szCs w:val="30"/>
        </w:rPr>
        <w:t>Broadspectrum Pty Limited</w:t>
      </w:r>
      <w:r w:rsidR="00D423FF" w:rsidRPr="00344B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6DA6" w:rsidRPr="00344B09">
        <w:rPr>
          <w:rFonts w:ascii="Angsana New" w:hAnsi="Angsana New"/>
          <w:spacing w:val="-2"/>
          <w:sz w:val="30"/>
          <w:szCs w:val="30"/>
          <w:cs/>
        </w:rPr>
        <w:t xml:space="preserve">ในเดือนพฤษภาคม </w:t>
      </w:r>
      <w:r w:rsidR="006E6DA6" w:rsidRPr="00344B09">
        <w:rPr>
          <w:rFonts w:ascii="Angsana New" w:hAnsi="Angsana New"/>
          <w:spacing w:val="-2"/>
          <w:sz w:val="30"/>
          <w:szCs w:val="30"/>
        </w:rPr>
        <w:t>2561</w:t>
      </w:r>
    </w:p>
    <w:p w:rsidR="00E644F8" w:rsidRPr="00344B09" w:rsidRDefault="00E644F8" w:rsidP="00697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007766" w:rsidRPr="00344B09" w:rsidRDefault="00007766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007766" w:rsidRPr="00344B09" w:rsidRDefault="00007766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130"/>
        <w:gridCol w:w="4230"/>
      </w:tblGrid>
      <w:tr w:rsidR="00703B65" w:rsidRPr="00344B09" w:rsidTr="00703B65">
        <w:trPr>
          <w:tblHeader/>
        </w:trPr>
        <w:tc>
          <w:tcPr>
            <w:tcW w:w="5130" w:type="dxa"/>
            <w:vAlign w:val="bottom"/>
          </w:tcPr>
          <w:p w:rsidR="00007766" w:rsidRPr="00344B09" w:rsidRDefault="00007766" w:rsidP="00FE3B8C">
            <w:pPr>
              <w:pStyle w:val="block"/>
              <w:spacing w:after="0" w:line="240" w:lineRule="auto"/>
              <w:ind w:left="9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230" w:type="dxa"/>
            <w:vAlign w:val="bottom"/>
          </w:tcPr>
          <w:p w:rsidR="00007766" w:rsidRPr="00344B09" w:rsidRDefault="00007766" w:rsidP="00CC2D18">
            <w:pPr>
              <w:pStyle w:val="block"/>
              <w:spacing w:after="0" w:line="240" w:lineRule="auto"/>
              <w:ind w:left="72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CC2D18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CC2D18" w:rsidRPr="00344B09" w:rsidRDefault="00CC2D18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รายได้ค่าบริการเดินเครื่องและบำรุงรักษาโรงไฟฟ้า</w:t>
            </w:r>
          </w:p>
        </w:tc>
        <w:tc>
          <w:tcPr>
            <w:tcW w:w="4230" w:type="dxa"/>
            <w:vAlign w:val="bottom"/>
          </w:tcPr>
          <w:p w:rsidR="00CC2D18" w:rsidRPr="00344B09" w:rsidRDefault="00CC2D18" w:rsidP="00CD3ED1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755E4C" w:rsidRPr="00344B09" w:rsidRDefault="00755E4C" w:rsidP="00FE3B8C">
            <w:pPr>
              <w:pStyle w:val="block"/>
              <w:spacing w:after="0" w:line="240" w:lineRule="atLeast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รายได้ตามสัญญาเช่าการเงิน</w:t>
            </w:r>
          </w:p>
        </w:tc>
        <w:tc>
          <w:tcPr>
            <w:tcW w:w="4230" w:type="dxa"/>
            <w:vAlign w:val="bottom"/>
          </w:tcPr>
          <w:p w:rsidR="00755E4C" w:rsidRPr="00344B09" w:rsidRDefault="00755E4C" w:rsidP="00CC2D18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บริการการจัดการ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CC2D18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 xml:space="preserve">/ 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CC2D18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ค่าปฏิบัติการและบำรุงรักษา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CC2D18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DD6239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="00BB1B95"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รายได้ค่าเช่าพื้นที่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703B65" w:rsidRPr="00344B09" w:rsidTr="00703B65">
        <w:tc>
          <w:tcPr>
            <w:tcW w:w="51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9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4230" w:type="dxa"/>
            <w:vAlign w:val="bottom"/>
          </w:tcPr>
          <w:p w:rsidR="00BB1B95" w:rsidRPr="00344B09" w:rsidRDefault="00BB1B95" w:rsidP="00FE3B8C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706095" w:rsidRPr="00344B09" w:rsidRDefault="00706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:rsidR="00F615CE" w:rsidRPr="00344B09" w:rsidRDefault="003C380E" w:rsidP="0022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9A3E23" w:rsidRPr="00344B09">
        <w:rPr>
          <w:rFonts w:ascii="Angsana New" w:hAnsi="Angsana New"/>
          <w:spacing w:val="-2"/>
          <w:sz w:val="30"/>
          <w:szCs w:val="30"/>
          <w:cs/>
        </w:rPr>
        <w:t>งวดสามเดือนและเก้าเดือน</w:t>
      </w:r>
      <w:r w:rsidR="00FE3B8C" w:rsidRPr="00344B0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pacing w:val="-2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072BFD" w:rsidRPr="00344B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E3B8C" w:rsidRPr="00344B09"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344B09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p w:rsidR="00FE3B8C" w:rsidRPr="00344B09" w:rsidRDefault="00FE3B8C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7"/>
        <w:gridCol w:w="1173"/>
        <w:gridCol w:w="242"/>
        <w:gridCol w:w="1106"/>
        <w:gridCol w:w="244"/>
        <w:gridCol w:w="1106"/>
        <w:gridCol w:w="249"/>
        <w:gridCol w:w="6"/>
        <w:gridCol w:w="1089"/>
      </w:tblGrid>
      <w:tr w:rsidR="00703B65" w:rsidRPr="00344B09" w:rsidTr="00703B65">
        <w:trPr>
          <w:tblHeader/>
        </w:trPr>
        <w:tc>
          <w:tcPr>
            <w:tcW w:w="2218" w:type="pct"/>
            <w:vAlign w:val="bottom"/>
          </w:tcPr>
          <w:p w:rsidR="009452BE" w:rsidRPr="00344B09" w:rsidRDefault="009452BE" w:rsidP="0094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45" w:type="pct"/>
            <w:gridSpan w:val="3"/>
            <w:vAlign w:val="bottom"/>
          </w:tcPr>
          <w:p w:rsidR="009452BE" w:rsidRPr="00344B09" w:rsidRDefault="009452BE" w:rsidP="009452B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:rsidR="009452BE" w:rsidRPr="00344B09" w:rsidRDefault="009452BE" w:rsidP="009452BE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4"/>
            <w:vAlign w:val="bottom"/>
          </w:tcPr>
          <w:p w:rsidR="009452BE" w:rsidRPr="00344B09" w:rsidRDefault="009452BE" w:rsidP="009452B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B65" w:rsidRPr="00344B09" w:rsidTr="00703B65">
        <w:trPr>
          <w:tblHeader/>
        </w:trPr>
        <w:tc>
          <w:tcPr>
            <w:tcW w:w="2218" w:type="pct"/>
            <w:vAlign w:val="bottom"/>
          </w:tcPr>
          <w:p w:rsidR="00A15E22" w:rsidRPr="00344B09" w:rsidRDefault="00A15E22" w:rsidP="00064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A15E22" w:rsidRPr="00344B09" w:rsidRDefault="00547218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A15E22" w:rsidRPr="00344B09" w:rsidRDefault="00547218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A15E22" w:rsidRPr="00344B09" w:rsidRDefault="00547218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  <w:gridSpan w:val="2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:rsidR="00A15E22" w:rsidRPr="00344B09" w:rsidRDefault="00547218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3B65" w:rsidRPr="00344B09" w:rsidTr="00703B65">
        <w:trPr>
          <w:trHeight w:val="255"/>
          <w:tblHeader/>
        </w:trPr>
        <w:tc>
          <w:tcPr>
            <w:tcW w:w="2218" w:type="pct"/>
            <w:vAlign w:val="bottom"/>
          </w:tcPr>
          <w:p w:rsidR="00A15E22" w:rsidRPr="00344B09" w:rsidRDefault="00A15E22" w:rsidP="00064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2" w:type="pct"/>
            <w:gridSpan w:val="8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A15E22" w:rsidRPr="00344B09" w:rsidRDefault="00A15E22" w:rsidP="0006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6" w:type="pct"/>
            <w:vAlign w:val="bottom"/>
          </w:tcPr>
          <w:p w:rsidR="00A15E22" w:rsidRPr="00344B09" w:rsidRDefault="00A15E22" w:rsidP="0088070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9D123D" w:rsidRPr="00344B09" w:rsidRDefault="009D123D" w:rsidP="0006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9D123D" w:rsidRPr="00344B09" w:rsidRDefault="00FE7FC7" w:rsidP="00697A1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10,010</w:t>
            </w:r>
            <w:r w:rsidR="00735427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,126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9D123D" w:rsidRPr="00344B09" w:rsidRDefault="009D123D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9D123D" w:rsidRPr="00344B09" w:rsidRDefault="00622ECB" w:rsidP="00697A1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9,425,404</w:t>
            </w:r>
          </w:p>
        </w:tc>
        <w:tc>
          <w:tcPr>
            <w:tcW w:w="130" w:type="pct"/>
            <w:vAlign w:val="bottom"/>
          </w:tcPr>
          <w:p w:rsidR="009D123D" w:rsidRPr="00344B09" w:rsidRDefault="009D123D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vAlign w:val="bottom"/>
          </w:tcPr>
          <w:p w:rsidR="009D123D" w:rsidRPr="00344B09" w:rsidRDefault="009D123D" w:rsidP="0088070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9D123D" w:rsidRPr="00344B09" w:rsidRDefault="009D123D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9D123D" w:rsidRPr="00344B09" w:rsidRDefault="009D123D" w:rsidP="00E47F6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AC2B1C" w:rsidRPr="00344B09" w:rsidRDefault="00AC2B1C" w:rsidP="00C8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AC2B1C" w:rsidRPr="00344B09" w:rsidRDefault="00AC2B1C" w:rsidP="00697A1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AC2B1C" w:rsidRPr="00344B09" w:rsidRDefault="00AC2B1C" w:rsidP="00697A1F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AC2B1C" w:rsidRPr="00344B09" w:rsidRDefault="00AC2B1C" w:rsidP="0088070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AC2B1C" w:rsidRPr="00344B09" w:rsidRDefault="00AC2B1C" w:rsidP="00E47F6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และบำรุงรักษาโรงไฟฟ้า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12,434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814,451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975,560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26" w:type="pct"/>
            <w:shd w:val="clear" w:color="auto" w:fill="FFFFFF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43,502</w:t>
            </w:r>
          </w:p>
        </w:tc>
        <w:tc>
          <w:tcPr>
            <w:tcW w:w="129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51,371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26" w:type="pct"/>
            <w:shd w:val="clear" w:color="auto" w:fill="FFFFFF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296,12</w:t>
            </w:r>
            <w:r w:rsidR="00E760EB" w:rsidRPr="00344B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31</w:t>
            </w:r>
            <w:r w:rsidRPr="00344B09">
              <w:rPr>
                <w:rFonts w:ascii="Angsana New" w:hAnsi="Angsana New"/>
                <w:sz w:val="30"/>
                <w:szCs w:val="30"/>
              </w:rPr>
              <w:t>0,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4</w:t>
            </w:r>
            <w:r w:rsidRPr="00344B0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26" w:type="pct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29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26" w:type="pct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129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3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996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735427" w:rsidP="0073542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3,726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880706" w:rsidRPr="00344B09" w:rsidRDefault="00880706" w:rsidP="00AC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880706" w:rsidRPr="00344B09" w:rsidRDefault="00880706" w:rsidP="0088070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:rsidR="00880706" w:rsidRPr="00344B09" w:rsidRDefault="00880706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880706" w:rsidRPr="00344B09" w:rsidRDefault="00880706" w:rsidP="0088070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:rsidR="00880706" w:rsidRPr="00344B09" w:rsidRDefault="00880706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880706" w:rsidRPr="00344B09" w:rsidRDefault="00880706" w:rsidP="0088070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3" w:type="pct"/>
            <w:vAlign w:val="bottom"/>
          </w:tcPr>
          <w:p w:rsidR="00880706" w:rsidRPr="00344B09" w:rsidRDefault="00880706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880706" w:rsidRPr="00344B09" w:rsidRDefault="00880706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AC2B1C" w:rsidRPr="00344B09" w:rsidRDefault="00AC2B1C" w:rsidP="00AC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AC2B1C" w:rsidRPr="00344B09" w:rsidRDefault="00AC2B1C" w:rsidP="00AC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26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26,384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37,166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6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18,046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33,505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6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22ECB" w:rsidRPr="00344B09" w:rsidRDefault="00735427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1,257,614</w:t>
            </w:r>
          </w:p>
        </w:tc>
        <w:tc>
          <w:tcPr>
            <w:tcW w:w="13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1,179,686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4B5BA5" w:rsidRPr="00344B09" w:rsidRDefault="004B5BA5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ส่วนที่เกินกว่าเงินลงทุนจาก</w:t>
            </w:r>
          </w:p>
        </w:tc>
        <w:tc>
          <w:tcPr>
            <w:tcW w:w="626" w:type="pct"/>
            <w:vAlign w:val="bottom"/>
          </w:tcPr>
          <w:p w:rsidR="004B5BA5" w:rsidRPr="00344B09" w:rsidRDefault="004B5BA5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4B5BA5" w:rsidRPr="00344B09" w:rsidRDefault="004B5BA5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4B5BA5" w:rsidRPr="00344B09" w:rsidRDefault="004B5BA5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4B5BA5" w:rsidRPr="00344B09" w:rsidRDefault="004B5BA5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4B5BA5" w:rsidRPr="00344B09" w:rsidRDefault="004B5BA5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4B5BA5" w:rsidRPr="00344B09" w:rsidRDefault="004B5BA5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4B5BA5" w:rsidRPr="00344B09" w:rsidRDefault="004B5BA5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การเลิกกิจการของบริษัทย่อย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3D6EF0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3D6EF0" w:rsidRPr="00344B09" w:rsidRDefault="003D6EF0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:rsidR="003D6EF0" w:rsidRPr="00344B09" w:rsidRDefault="003D6EF0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3D6EF0" w:rsidRPr="00344B09" w:rsidRDefault="003D6EF0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3D6EF0" w:rsidRPr="00344B09" w:rsidRDefault="003D6EF0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3D6EF0" w:rsidRPr="00344B09" w:rsidRDefault="003D6EF0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3D6EF0" w:rsidRPr="00344B09" w:rsidRDefault="003D6EF0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3D6EF0" w:rsidRPr="00344B09" w:rsidRDefault="003D6EF0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3D6EF0" w:rsidRPr="00344B09" w:rsidRDefault="003D6EF0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rPr>
          <w:trHeight w:val="167"/>
        </w:trPr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29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5</w:t>
            </w:r>
            <w:r w:rsidRPr="00344B09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5</w:t>
            </w:r>
            <w:r w:rsidRPr="00344B09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128,600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59,198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60,352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59,198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60,352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</w:t>
            </w:r>
            <w:r w:rsidR="00E760EB" w:rsidRPr="00344B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</w:t>
            </w:r>
            <w:r w:rsidR="008C7DD0" w:rsidRPr="00344B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7,177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10,683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7138F2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19,386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38,71</w:t>
            </w:r>
            <w:r w:rsidR="00E760EB" w:rsidRPr="00344B0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39,383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8C7DD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20,79</w:t>
            </w:r>
            <w:r w:rsidR="008C7DD0" w:rsidRPr="00344B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18,244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6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2,04</w:t>
            </w:r>
            <w:r w:rsidR="00E760EB" w:rsidRPr="00344B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664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8</w:t>
            </w:r>
            <w:r w:rsidR="008C7DD0" w:rsidRPr="00344B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69</w:t>
            </w:r>
          </w:p>
        </w:tc>
      </w:tr>
      <w:tr w:rsidR="00703B65" w:rsidRPr="00344B09" w:rsidTr="00703B65">
        <w:tc>
          <w:tcPr>
            <w:tcW w:w="2218" w:type="pct"/>
            <w:vAlign w:val="bottom"/>
          </w:tcPr>
          <w:p w:rsidR="00533F34" w:rsidRPr="00344B09" w:rsidRDefault="00533F34" w:rsidP="00533F34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40,92</w:t>
            </w:r>
            <w:r w:rsidR="00F575CC"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29" w:type="pct"/>
            <w:tcBorders>
              <w:left w:val="nil"/>
            </w:tcBorders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42,709</w:t>
            </w:r>
          </w:p>
        </w:tc>
        <w:tc>
          <w:tcPr>
            <w:tcW w:w="130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21,632</w:t>
            </w:r>
          </w:p>
        </w:tc>
        <w:tc>
          <w:tcPr>
            <w:tcW w:w="133" w:type="pct"/>
            <w:vAlign w:val="bottom"/>
          </w:tcPr>
          <w:p w:rsidR="00533F34" w:rsidRPr="00344B09" w:rsidRDefault="00533F34" w:rsidP="00533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F34" w:rsidRPr="00344B09" w:rsidRDefault="00533F34" w:rsidP="00533F3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19,277</w:t>
            </w:r>
          </w:p>
        </w:tc>
      </w:tr>
    </w:tbl>
    <w:p w:rsidR="00880706" w:rsidRPr="00344B09" w:rsidRDefault="00880706" w:rsidP="0088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7"/>
        <w:gridCol w:w="1172"/>
        <w:gridCol w:w="240"/>
        <w:gridCol w:w="1112"/>
        <w:gridCol w:w="244"/>
        <w:gridCol w:w="1114"/>
        <w:gridCol w:w="259"/>
        <w:gridCol w:w="1080"/>
      </w:tblGrid>
      <w:tr w:rsidR="00703B65" w:rsidRPr="00344B09" w:rsidTr="00703B65">
        <w:trPr>
          <w:tblHeader/>
        </w:trPr>
        <w:tc>
          <w:tcPr>
            <w:tcW w:w="2216" w:type="pct"/>
            <w:vAlign w:val="bottom"/>
          </w:tcPr>
          <w:p w:rsidR="009452BE" w:rsidRPr="00344B09" w:rsidRDefault="009452BE" w:rsidP="0094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46" w:type="pct"/>
            <w:gridSpan w:val="3"/>
            <w:vAlign w:val="bottom"/>
          </w:tcPr>
          <w:p w:rsidR="009452BE" w:rsidRPr="00344B09" w:rsidRDefault="009452BE" w:rsidP="009452B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:rsidR="009452BE" w:rsidRPr="00344B09" w:rsidRDefault="009452BE" w:rsidP="009452BE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vAlign w:val="bottom"/>
          </w:tcPr>
          <w:p w:rsidR="009452BE" w:rsidRPr="00344B09" w:rsidRDefault="009452BE" w:rsidP="009452B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B65" w:rsidRPr="00344B09" w:rsidTr="00703B65">
        <w:trPr>
          <w:tblHeader/>
        </w:trPr>
        <w:tc>
          <w:tcPr>
            <w:tcW w:w="2216" w:type="pct"/>
            <w:vAlign w:val="bottom"/>
          </w:tcPr>
          <w:p w:rsidR="00A15E22" w:rsidRPr="00344B09" w:rsidRDefault="00A15E22" w:rsidP="00882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8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8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703B65" w:rsidRPr="00344B09" w:rsidTr="00703B65">
        <w:trPr>
          <w:tblHeader/>
        </w:trPr>
        <w:tc>
          <w:tcPr>
            <w:tcW w:w="2216" w:type="pct"/>
            <w:vAlign w:val="bottom"/>
          </w:tcPr>
          <w:p w:rsidR="00A15E22" w:rsidRPr="00344B09" w:rsidRDefault="00A15E22" w:rsidP="00882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4" w:type="pct"/>
            <w:gridSpan w:val="7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A15E22" w:rsidRPr="00344B09" w:rsidRDefault="00A15E22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5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4658B4" w:rsidRPr="00344B09" w:rsidRDefault="004658B4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4658B4" w:rsidRPr="00344B09" w:rsidRDefault="00905AD2" w:rsidP="00697A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26,912,354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658B4" w:rsidRPr="00344B09" w:rsidRDefault="004658B4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4658B4" w:rsidRPr="00344B09" w:rsidRDefault="00622ECB" w:rsidP="009135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8"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26,931,103</w:t>
            </w:r>
          </w:p>
        </w:tc>
        <w:tc>
          <w:tcPr>
            <w:tcW w:w="130" w:type="pct"/>
            <w:vAlign w:val="bottom"/>
          </w:tcPr>
          <w:p w:rsidR="004658B4" w:rsidRPr="00344B09" w:rsidRDefault="004658B4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4658B4" w:rsidRPr="00344B09" w:rsidRDefault="004658B4" w:rsidP="001A3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4658B4" w:rsidRPr="00344B09" w:rsidRDefault="004658B4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4658B4" w:rsidRPr="00344B09" w:rsidRDefault="004658B4" w:rsidP="00697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814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EB0CB3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96C0D" w:rsidRPr="00344B09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บำรุงรักษา</w:t>
            </w:r>
            <w:r w:rsidR="00D11B40" w:rsidRPr="00344B09">
              <w:rPr>
                <w:rFonts w:ascii="Angsana New" w:hAnsi="Angsana New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D11B40" w:rsidRPr="00344B09" w:rsidRDefault="0033337E" w:rsidP="00697A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38,159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D11B40" w:rsidRPr="00344B09" w:rsidRDefault="00D11B40" w:rsidP="004D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D11B40" w:rsidRPr="00344B09" w:rsidRDefault="00622ECB" w:rsidP="00697A1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37,996</w:t>
            </w:r>
          </w:p>
        </w:tc>
        <w:tc>
          <w:tcPr>
            <w:tcW w:w="130" w:type="pct"/>
            <w:vAlign w:val="bottom"/>
          </w:tcPr>
          <w:p w:rsidR="00D11B40" w:rsidRPr="00344B09" w:rsidRDefault="00D11B40" w:rsidP="004D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4D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D11B40" w:rsidRPr="00344B09" w:rsidRDefault="00D11B40" w:rsidP="004D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905AD2" w:rsidRPr="00344B09" w:rsidRDefault="00905AD2" w:rsidP="00697A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2,553,302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D11B40" w:rsidRPr="00344B09" w:rsidRDefault="00622ECB" w:rsidP="00697A1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3,053,427</w:t>
            </w: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25" w:type="pct"/>
            <w:shd w:val="clear" w:color="auto" w:fill="FFFFFF"/>
            <w:vAlign w:val="bottom"/>
          </w:tcPr>
          <w:p w:rsidR="00622ECB" w:rsidRPr="00344B09" w:rsidRDefault="00905AD2" w:rsidP="00622EC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130,675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164,592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25" w:type="pct"/>
            <w:shd w:val="clear" w:color="auto" w:fill="FFFFFF"/>
            <w:vAlign w:val="bottom"/>
          </w:tcPr>
          <w:p w:rsidR="00622ECB" w:rsidRPr="00344B09" w:rsidRDefault="00905AD2" w:rsidP="00622EC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888,081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9</w:t>
            </w:r>
            <w:r w:rsidRPr="00344B09">
              <w:rPr>
                <w:rFonts w:ascii="Angsana New" w:hAnsi="Angsana New"/>
                <w:sz w:val="30"/>
                <w:szCs w:val="30"/>
              </w:rPr>
              <w:t>10,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551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25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595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25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2,884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7,406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7,014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25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115,436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112,244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64,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130,175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2,413,200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3,159,746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ส่วนที่เกินกว่าเงินลงทุนจาก</w:t>
            </w:r>
          </w:p>
        </w:tc>
        <w:tc>
          <w:tcPr>
            <w:tcW w:w="625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การเลิกกิจการของบริษัทย่อย</w:t>
            </w:r>
          </w:p>
        </w:tc>
        <w:tc>
          <w:tcPr>
            <w:tcW w:w="625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9,817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25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25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609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1,609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622ECB" w:rsidRPr="00344B09" w:rsidRDefault="00622ECB" w:rsidP="0062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622ECB" w:rsidRPr="00344B09" w:rsidRDefault="0033337E" w:rsidP="00622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68,861</w:t>
            </w:r>
          </w:p>
        </w:tc>
        <w:tc>
          <w:tcPr>
            <w:tcW w:w="138" w:type="pct"/>
            <w:vAlign w:val="bottom"/>
          </w:tcPr>
          <w:p w:rsidR="00622ECB" w:rsidRPr="00344B09" w:rsidRDefault="00622ECB" w:rsidP="0062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622ECB" w:rsidRPr="00344B09" w:rsidRDefault="00622ECB" w:rsidP="00622E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46</w:t>
            </w:r>
            <w:r w:rsidRPr="00344B09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983C0B" w:rsidRPr="00344B09" w:rsidRDefault="00983C0B" w:rsidP="008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983C0B" w:rsidRPr="00344B09" w:rsidRDefault="00983C0B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983C0B" w:rsidRPr="00344B09" w:rsidRDefault="00983C0B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983C0B" w:rsidRPr="00344B09" w:rsidRDefault="00983C0B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983C0B" w:rsidRPr="00344B09" w:rsidRDefault="00983C0B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983C0B" w:rsidRPr="00344B09" w:rsidRDefault="00983C0B" w:rsidP="008807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983C0B" w:rsidRPr="00344B09" w:rsidRDefault="00983C0B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983C0B" w:rsidRPr="00344B09" w:rsidRDefault="00983C0B" w:rsidP="00697A1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5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8807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25" w:type="pct"/>
            <w:vAlign w:val="bottom"/>
          </w:tcPr>
          <w:p w:rsidR="00FC6A90" w:rsidRPr="00344B09" w:rsidRDefault="00CD0364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176,568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8</w:t>
            </w:r>
            <w:r w:rsidRPr="00344B09">
              <w:rPr>
                <w:rFonts w:ascii="Angsana New" w:hAnsi="Angsana New"/>
                <w:sz w:val="30"/>
                <w:szCs w:val="30"/>
              </w:rPr>
              <w:t>2,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636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6A90" w:rsidRPr="00344B09" w:rsidRDefault="00CD0364" w:rsidP="00CD036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176,568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182,636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vAlign w:val="bottom"/>
          </w:tcPr>
          <w:p w:rsidR="00FC6A90" w:rsidRPr="00344B09" w:rsidRDefault="00CD0364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1,899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1,315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6A90" w:rsidRPr="00344B09" w:rsidRDefault="00CD0364" w:rsidP="00FC6A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1,899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vAlign w:val="bottom"/>
          </w:tcPr>
          <w:p w:rsidR="00FC6A90" w:rsidRPr="00344B09" w:rsidRDefault="00CD0364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6A90" w:rsidRPr="00344B09" w:rsidRDefault="00CD0364" w:rsidP="00FC6A9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92,079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155,944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25" w:type="pct"/>
            <w:vAlign w:val="bottom"/>
          </w:tcPr>
          <w:p w:rsidR="00FC6A90" w:rsidRPr="00344B09" w:rsidRDefault="00CD0364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9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051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9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051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vAlign w:val="bottom"/>
          </w:tcPr>
          <w:p w:rsidR="00FC6A90" w:rsidRPr="00344B09" w:rsidRDefault="00CD0364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24,817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29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483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880706" w:rsidRPr="00344B09" w:rsidRDefault="00880706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880706" w:rsidRPr="00344B09" w:rsidRDefault="00880706" w:rsidP="0088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vAlign w:val="bottom"/>
          </w:tcPr>
          <w:p w:rsidR="00880706" w:rsidRPr="00344B09" w:rsidRDefault="00CD0364" w:rsidP="00697A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23,716</w:t>
            </w:r>
          </w:p>
        </w:tc>
        <w:tc>
          <w:tcPr>
            <w:tcW w:w="128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880706" w:rsidRPr="00344B09" w:rsidRDefault="00FC6A90" w:rsidP="00697A1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57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="007138F2" w:rsidRPr="00344B09">
              <w:rPr>
                <w:rFonts w:ascii="Angsana New" w:hAnsi="Angsana New"/>
                <w:sz w:val="30"/>
                <w:szCs w:val="30"/>
                <w:rtl/>
              </w:rPr>
              <w:t>503</w:t>
            </w:r>
          </w:p>
        </w:tc>
        <w:tc>
          <w:tcPr>
            <w:tcW w:w="130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D11B40" w:rsidRPr="00344B09" w:rsidRDefault="00D11B40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D11B40" w:rsidRPr="00344B09" w:rsidRDefault="00D11B40" w:rsidP="00697A1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D11B40" w:rsidRPr="00344B09" w:rsidRDefault="00D11B40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vAlign w:val="bottom"/>
          </w:tcPr>
          <w:p w:rsidR="00FC6A90" w:rsidRPr="00344B09" w:rsidRDefault="000B748E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123,506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130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525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6A90" w:rsidRPr="00344B09" w:rsidRDefault="000B748E" w:rsidP="000B748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61,532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59,734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5" w:type="pct"/>
            <w:vAlign w:val="bottom"/>
          </w:tcPr>
          <w:p w:rsidR="00FC6A90" w:rsidRPr="00344B09" w:rsidRDefault="000B748E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6,018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10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065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6A90" w:rsidRPr="00344B09" w:rsidRDefault="000B748E" w:rsidP="000B748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4,926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FC6A90" w:rsidRPr="00344B09" w:rsidRDefault="000B748E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282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:rsidR="00FC6A90" w:rsidRPr="00344B09" w:rsidRDefault="000B748E" w:rsidP="000B748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1,108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FC6A90" w:rsidRPr="00344B09" w:rsidRDefault="00FC6A90" w:rsidP="00FC6A9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A90" w:rsidRPr="00344B09" w:rsidRDefault="000B748E" w:rsidP="00FC6A9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130,052</w:t>
            </w:r>
          </w:p>
        </w:tc>
        <w:tc>
          <w:tcPr>
            <w:tcW w:w="12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42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872</w:t>
            </w:r>
          </w:p>
        </w:tc>
        <w:tc>
          <w:tcPr>
            <w:tcW w:w="130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A90" w:rsidRPr="00344B09" w:rsidRDefault="000B748E" w:rsidP="00987F3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64,033</w:t>
            </w:r>
          </w:p>
        </w:tc>
        <w:tc>
          <w:tcPr>
            <w:tcW w:w="138" w:type="pct"/>
            <w:vAlign w:val="bottom"/>
          </w:tcPr>
          <w:p w:rsidR="00FC6A90" w:rsidRPr="00344B09" w:rsidRDefault="00FC6A90" w:rsidP="00FC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6A90" w:rsidRPr="00344B09" w:rsidRDefault="00FC6A90" w:rsidP="00FC6A9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65,768</w:t>
            </w:r>
          </w:p>
        </w:tc>
      </w:tr>
    </w:tbl>
    <w:p w:rsidR="009452BE" w:rsidRPr="00344B09" w:rsidRDefault="009452BE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131A8" w:rsidRPr="00344B09" w:rsidRDefault="00C1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246D7B" w:rsidRPr="00344B09" w:rsidRDefault="00246D7B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9A3E23" w:rsidRPr="00344B09">
        <w:rPr>
          <w:rFonts w:ascii="Angsana New" w:hAnsi="Angsana New"/>
          <w:spacing w:val="-2"/>
          <w:sz w:val="30"/>
          <w:szCs w:val="30"/>
          <w:cs/>
        </w:rPr>
        <w:t>30 กันยายน</w:t>
      </w:r>
      <w:r w:rsidR="00B23EAF" w:rsidRPr="00344B09">
        <w:rPr>
          <w:rFonts w:ascii="Angsana New" w:hAnsi="Angsana New"/>
          <w:spacing w:val="-2"/>
          <w:sz w:val="30"/>
          <w:szCs w:val="30"/>
          <w:cs/>
        </w:rPr>
        <w:t xml:space="preserve"> 256</w:t>
      </w:r>
      <w:r w:rsidR="00A15E22" w:rsidRPr="00344B09">
        <w:rPr>
          <w:rFonts w:ascii="Angsana New" w:hAnsi="Angsana New"/>
          <w:spacing w:val="-2"/>
          <w:sz w:val="30"/>
          <w:szCs w:val="30"/>
          <w:cs/>
        </w:rPr>
        <w:t>1</w:t>
      </w:r>
      <w:r w:rsidR="00CB3858" w:rsidRPr="00344B09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="00CB3858" w:rsidRPr="00344B09">
        <w:rPr>
          <w:rFonts w:ascii="Angsana New" w:hAnsi="Angsana New"/>
          <w:spacing w:val="-2"/>
          <w:sz w:val="30"/>
          <w:szCs w:val="30"/>
        </w:rPr>
        <w:t>31</w:t>
      </w:r>
      <w:r w:rsidR="00CB3858" w:rsidRPr="00344B09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B3858" w:rsidRPr="00344B09">
        <w:rPr>
          <w:rFonts w:ascii="Angsana New" w:hAnsi="Angsana New"/>
          <w:spacing w:val="-2"/>
          <w:sz w:val="30"/>
          <w:szCs w:val="30"/>
        </w:rPr>
        <w:t>25</w:t>
      </w:r>
      <w:r w:rsidR="00A15E22" w:rsidRPr="00344B09">
        <w:rPr>
          <w:rFonts w:ascii="Angsana New" w:hAnsi="Angsana New"/>
          <w:spacing w:val="-2"/>
          <w:sz w:val="30"/>
          <w:szCs w:val="30"/>
          <w:cs/>
        </w:rPr>
        <w:t>60</w:t>
      </w:r>
      <w:r w:rsidR="00C131A8" w:rsidRPr="00344B09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:rsidR="00677FA6" w:rsidRPr="00344B09" w:rsidRDefault="00677FA6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9"/>
        <w:gridCol w:w="1171"/>
        <w:gridCol w:w="274"/>
        <w:gridCol w:w="1075"/>
        <w:gridCol w:w="255"/>
        <w:gridCol w:w="1094"/>
        <w:gridCol w:w="268"/>
        <w:gridCol w:w="1072"/>
      </w:tblGrid>
      <w:tr w:rsidR="00703B65" w:rsidRPr="00344B09" w:rsidTr="00703B65">
        <w:tc>
          <w:tcPr>
            <w:tcW w:w="2220" w:type="pct"/>
            <w:vAlign w:val="bottom"/>
          </w:tcPr>
          <w:p w:rsidR="00A57C4F" w:rsidRPr="00344B09" w:rsidRDefault="00A57C4F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832B02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32B02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5" w:type="pct"/>
            <w:gridSpan w:val="3"/>
            <w:vAlign w:val="bottom"/>
          </w:tcPr>
          <w:p w:rsidR="00A57C4F" w:rsidRPr="00344B09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:rsidR="00A57C4F" w:rsidRPr="00344B09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vAlign w:val="bottom"/>
          </w:tcPr>
          <w:p w:rsidR="00A57C4F" w:rsidRPr="00344B09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9452BE" w:rsidRPr="00344B09" w:rsidRDefault="009452BE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9452BE" w:rsidRPr="00344B09" w:rsidRDefault="009A3E23" w:rsidP="0094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  <w:vAlign w:val="bottom"/>
          </w:tcPr>
          <w:p w:rsidR="009452BE" w:rsidRPr="00344B09" w:rsidRDefault="009452BE" w:rsidP="0094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9452BE" w:rsidRPr="00344B09" w:rsidRDefault="009452BE" w:rsidP="0094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  <w:vAlign w:val="bottom"/>
          </w:tcPr>
          <w:p w:rsidR="009452BE" w:rsidRPr="00344B09" w:rsidRDefault="009452BE" w:rsidP="0094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9452BE" w:rsidRPr="00344B09" w:rsidRDefault="009A3E23" w:rsidP="0094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3" w:type="pct"/>
            <w:vAlign w:val="bottom"/>
          </w:tcPr>
          <w:p w:rsidR="009452BE" w:rsidRPr="00344B09" w:rsidRDefault="009452BE" w:rsidP="0094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9452BE" w:rsidRPr="00344B09" w:rsidRDefault="009452BE" w:rsidP="0094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A15E22" w:rsidRPr="00344B09" w:rsidRDefault="00A15E22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6F10B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615DA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6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615DA9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3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615DA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A15E22" w:rsidRPr="00344B09" w:rsidRDefault="00A15E22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A15E22" w:rsidRPr="00344B09" w:rsidRDefault="00A15E22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5" w:type="pct"/>
            <w:vAlign w:val="bottom"/>
          </w:tcPr>
          <w:p w:rsidR="00A15E22" w:rsidRPr="00344B09" w:rsidRDefault="00A15E22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A15E22" w:rsidRPr="00344B09" w:rsidRDefault="00A15E22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A15E22" w:rsidRPr="00344B09" w:rsidRDefault="00A15E22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4C5C03" w:rsidRPr="00344B09" w:rsidRDefault="004C5C03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5" w:type="pct"/>
            <w:vAlign w:val="bottom"/>
          </w:tcPr>
          <w:p w:rsidR="004C5C03" w:rsidRPr="00344B09" w:rsidRDefault="00C90233" w:rsidP="00363E5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8,485,042</w:t>
            </w:r>
          </w:p>
        </w:tc>
        <w:tc>
          <w:tcPr>
            <w:tcW w:w="146" w:type="pct"/>
            <w:vAlign w:val="bottom"/>
          </w:tcPr>
          <w:p w:rsidR="004C5C03" w:rsidRPr="00344B09" w:rsidRDefault="004C5C03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4C5C03" w:rsidRPr="00344B09" w:rsidRDefault="004C5C03" w:rsidP="009135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6,731,131</w:t>
            </w:r>
          </w:p>
        </w:tc>
        <w:tc>
          <w:tcPr>
            <w:tcW w:w="136" w:type="pct"/>
            <w:vAlign w:val="bottom"/>
          </w:tcPr>
          <w:p w:rsidR="004C5C03" w:rsidRPr="00344B09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4C5C03" w:rsidRPr="00344B09" w:rsidRDefault="004C5C0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4C5C03" w:rsidRPr="00344B09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4C5C03" w:rsidRPr="00344B09" w:rsidRDefault="004C5C03" w:rsidP="00F27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4C5C03" w:rsidRPr="00344B09" w:rsidRDefault="004C5C03" w:rsidP="0019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9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:rsidR="004C5C03" w:rsidRPr="003E7F82" w:rsidRDefault="00C90233" w:rsidP="00D0384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8,485,042</w:t>
            </w:r>
          </w:p>
        </w:tc>
        <w:tc>
          <w:tcPr>
            <w:tcW w:w="146" w:type="pct"/>
            <w:vAlign w:val="bottom"/>
          </w:tcPr>
          <w:p w:rsidR="004C5C03" w:rsidRPr="003E7F82" w:rsidRDefault="004C5C03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4C5C03" w:rsidRPr="003E7F82" w:rsidRDefault="004C5C03" w:rsidP="003E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6,731,131</w:t>
            </w:r>
          </w:p>
        </w:tc>
        <w:tc>
          <w:tcPr>
            <w:tcW w:w="136" w:type="pct"/>
            <w:vAlign w:val="bottom"/>
          </w:tcPr>
          <w:p w:rsidR="004C5C03" w:rsidRPr="003E7F82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4C5C03" w:rsidRPr="003E7F82" w:rsidRDefault="004C5C0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4C5C03" w:rsidRPr="003E7F82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:rsidR="004C5C03" w:rsidRPr="003E7F82" w:rsidRDefault="004C5C0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4C5C03" w:rsidRPr="00344B09" w:rsidRDefault="004C5C03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4C5C03" w:rsidRPr="003E7F82" w:rsidRDefault="004C5C0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7F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4C5C03" w:rsidRPr="003E7F82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4C5C03" w:rsidRPr="003E7F82" w:rsidRDefault="004C5C03" w:rsidP="003E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E7F82">
              <w:rPr>
                <w:rFonts w:ascii="Angsana New" w:hAnsi="Angsana New"/>
                <w:sz w:val="30"/>
                <w:szCs w:val="30"/>
              </w:rPr>
              <w:t>(59,646)</w:t>
            </w:r>
          </w:p>
        </w:tc>
        <w:tc>
          <w:tcPr>
            <w:tcW w:w="136" w:type="pct"/>
            <w:vAlign w:val="bottom"/>
          </w:tcPr>
          <w:p w:rsidR="004C5C03" w:rsidRPr="003E7F82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4C5C03" w:rsidRPr="003E7F82" w:rsidRDefault="004C5C0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7F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4C5C03" w:rsidRPr="003E7F82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:rsidR="004C5C03" w:rsidRPr="003E7F82" w:rsidRDefault="004C5C0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7F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4C5C03" w:rsidRPr="00344B09" w:rsidRDefault="004C5C03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C03" w:rsidRPr="003E7F82" w:rsidRDefault="00C90233" w:rsidP="00996BA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8,48</w:t>
            </w:r>
            <w:r w:rsidR="00996BA6" w:rsidRPr="003E7F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,042</w:t>
            </w:r>
          </w:p>
        </w:tc>
        <w:tc>
          <w:tcPr>
            <w:tcW w:w="146" w:type="pct"/>
            <w:vAlign w:val="bottom"/>
          </w:tcPr>
          <w:p w:rsidR="004C5C03" w:rsidRPr="003E7F82" w:rsidRDefault="004C5C03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C03" w:rsidRPr="003E7F82" w:rsidRDefault="004C5C03" w:rsidP="009135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6,671,485</w:t>
            </w:r>
          </w:p>
        </w:tc>
        <w:tc>
          <w:tcPr>
            <w:tcW w:w="136" w:type="pct"/>
            <w:vAlign w:val="bottom"/>
          </w:tcPr>
          <w:p w:rsidR="004C5C03" w:rsidRPr="003E7F82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C03" w:rsidRPr="003E7F82" w:rsidRDefault="00A33C15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4C5C03" w:rsidRPr="003E7F82" w:rsidRDefault="004C5C0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C03" w:rsidRPr="003E7F82" w:rsidRDefault="004C5C0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7F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880706" w:rsidRPr="00344B09" w:rsidRDefault="00880706" w:rsidP="0019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:rsidR="00880706" w:rsidRPr="00344B09" w:rsidRDefault="00880706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880706" w:rsidRPr="00344B09" w:rsidRDefault="00880706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:rsidR="00880706" w:rsidRPr="00344B09" w:rsidRDefault="00880706" w:rsidP="00A15E2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:rsidR="00880706" w:rsidRPr="00344B09" w:rsidRDefault="00880706" w:rsidP="00A3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880706" w:rsidRPr="00344B09" w:rsidRDefault="00880706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:rsidR="00880706" w:rsidRPr="00344B09" w:rsidRDefault="00880706" w:rsidP="000F7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880706" w:rsidRPr="00344B09" w:rsidRDefault="00880706" w:rsidP="0088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880706" w:rsidRPr="00344B09" w:rsidRDefault="006F10B5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880706" w:rsidRPr="00344B09" w:rsidRDefault="006F10B5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6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880706" w:rsidRPr="00344B09" w:rsidRDefault="006F10B5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vAlign w:val="bottom"/>
          </w:tcPr>
          <w:p w:rsidR="00880706" w:rsidRPr="00344B09" w:rsidRDefault="00880706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880706" w:rsidRPr="00344B09" w:rsidRDefault="006F10B5" w:rsidP="0088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3B65" w:rsidRPr="00344B09" w:rsidTr="00703B65">
        <w:tc>
          <w:tcPr>
            <w:tcW w:w="2220" w:type="pct"/>
            <w:vAlign w:val="bottom"/>
          </w:tcPr>
          <w:p w:rsidR="00880706" w:rsidRPr="00344B09" w:rsidRDefault="00880706" w:rsidP="0088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2780" w:type="pct"/>
            <w:gridSpan w:val="7"/>
            <w:vAlign w:val="bottom"/>
          </w:tcPr>
          <w:p w:rsidR="00880706" w:rsidRPr="00344B09" w:rsidRDefault="00880706" w:rsidP="0088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65" w:rsidRPr="00344B09" w:rsidTr="00703B65">
        <w:tc>
          <w:tcPr>
            <w:tcW w:w="2220" w:type="pct"/>
            <w:shd w:val="clear" w:color="auto" w:fill="auto"/>
            <w:vAlign w:val="bottom"/>
          </w:tcPr>
          <w:p w:rsidR="0097752A" w:rsidRPr="00344B09" w:rsidRDefault="0097752A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กลับรายการหนี้สงสัยจะสูญสำหรับ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97752A" w:rsidRPr="00344B09" w:rsidRDefault="0097752A" w:rsidP="0091358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:rsidR="0097752A" w:rsidRPr="00344B09" w:rsidRDefault="0097752A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97752A" w:rsidRPr="00344B09" w:rsidRDefault="0097752A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:rsidR="0097752A" w:rsidRPr="00344B09" w:rsidRDefault="0097752A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97752A" w:rsidRPr="00344B09" w:rsidRDefault="0097752A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97752A" w:rsidRPr="00344B09" w:rsidRDefault="0097752A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97752A" w:rsidRPr="00344B09" w:rsidRDefault="0097752A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0" w:type="pct"/>
            <w:shd w:val="clear" w:color="auto" w:fill="auto"/>
            <w:vAlign w:val="bottom"/>
          </w:tcPr>
          <w:p w:rsidR="00C90233" w:rsidRPr="00344B09" w:rsidRDefault="00C90233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C90233" w:rsidP="002A3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C90233" w:rsidRPr="00344B09" w:rsidRDefault="00C90233" w:rsidP="00977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C9023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C90233" w:rsidRPr="00344B09" w:rsidRDefault="00C90233" w:rsidP="00977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C9023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C90233" w:rsidRPr="00344B09" w:rsidRDefault="00C90233" w:rsidP="00977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C9023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0" w:type="pct"/>
            <w:shd w:val="clear" w:color="auto" w:fill="auto"/>
            <w:vAlign w:val="bottom"/>
          </w:tcPr>
          <w:p w:rsidR="00C90233" w:rsidRPr="00344B09" w:rsidRDefault="00C90233" w:rsidP="0097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8C7DD0" w:rsidP="008C7DD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(59,646)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C90233" w:rsidRPr="00344B09" w:rsidRDefault="00C90233" w:rsidP="00977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C9023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C90233" w:rsidRPr="00344B09" w:rsidRDefault="00C90233" w:rsidP="00977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C9023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C90233" w:rsidRPr="00344B09" w:rsidRDefault="00C90233" w:rsidP="00977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0233" w:rsidRPr="00344B09" w:rsidRDefault="00C90233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80706" w:rsidRPr="00344B09" w:rsidRDefault="00880706" w:rsidP="0070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7"/>
        <w:gridCol w:w="1171"/>
        <w:gridCol w:w="279"/>
        <w:gridCol w:w="1071"/>
        <w:gridCol w:w="251"/>
        <w:gridCol w:w="1097"/>
        <w:gridCol w:w="270"/>
        <w:gridCol w:w="1082"/>
      </w:tblGrid>
      <w:tr w:rsidR="00703B65" w:rsidRPr="00344B09" w:rsidTr="00703B65">
        <w:tc>
          <w:tcPr>
            <w:tcW w:w="2216" w:type="pct"/>
            <w:vAlign w:val="bottom"/>
          </w:tcPr>
          <w:p w:rsidR="000A0B08" w:rsidRPr="00344B09" w:rsidRDefault="000A0B08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44" w:type="pct"/>
            <w:gridSpan w:val="3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0A0B08" w:rsidRPr="00344B09" w:rsidRDefault="000A0B08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0A0B08" w:rsidRPr="00344B09" w:rsidRDefault="009A3E23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9" w:type="pct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0A0B08" w:rsidRPr="00344B09" w:rsidRDefault="009A3E23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0A0B08" w:rsidRPr="00344B09" w:rsidRDefault="000A0B08" w:rsidP="00433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A15E22" w:rsidRPr="00344B09" w:rsidRDefault="00A15E22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9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3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A15E22" w:rsidRPr="00344B09" w:rsidRDefault="00A15E22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A15E22" w:rsidRPr="00344B09" w:rsidRDefault="00A15E22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24" w:type="pct"/>
            <w:vAlign w:val="bottom"/>
          </w:tcPr>
          <w:p w:rsidR="00A15E22" w:rsidRPr="00344B09" w:rsidRDefault="00A15E22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A15E22" w:rsidRPr="00344B09" w:rsidRDefault="00A15E22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24" w:type="pct"/>
            <w:vAlign w:val="bottom"/>
          </w:tcPr>
          <w:p w:rsidR="00A15E22" w:rsidRPr="00344B09" w:rsidRDefault="00C90233" w:rsidP="00C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A15E22" w:rsidRPr="00344B09" w:rsidRDefault="00A15E22" w:rsidP="009135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34" w:type="pct"/>
            <w:vAlign w:val="bottom"/>
          </w:tcPr>
          <w:p w:rsidR="00A15E22" w:rsidRPr="00344B09" w:rsidRDefault="00A15E22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vAlign w:val="bottom"/>
          </w:tcPr>
          <w:p w:rsidR="00A15E22" w:rsidRPr="00344B09" w:rsidRDefault="00C90233" w:rsidP="00C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A15E22" w:rsidRPr="00344B09" w:rsidRDefault="00A15E22" w:rsidP="009135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A15E22" w:rsidRPr="00344B09" w:rsidRDefault="00A15E22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เค</w:t>
            </w:r>
            <w:r w:rsidRPr="00344B09">
              <w:rPr>
                <w:rFonts w:ascii="Angsana New" w:hAnsi="Angsana New"/>
                <w:sz w:val="30"/>
                <w:szCs w:val="30"/>
              </w:rPr>
              <w:t>.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อาร์</w:t>
            </w:r>
            <w:r w:rsidRPr="00344B09">
              <w:rPr>
                <w:rFonts w:ascii="Angsana New" w:hAnsi="Angsana New"/>
                <w:sz w:val="30"/>
                <w:szCs w:val="30"/>
              </w:rPr>
              <w:t>.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24" w:type="pct"/>
            <w:vAlign w:val="bottom"/>
          </w:tcPr>
          <w:p w:rsidR="00A15E22" w:rsidRPr="00344B09" w:rsidRDefault="00C90233" w:rsidP="00C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A15E22" w:rsidRPr="00344B09" w:rsidRDefault="00A15E22" w:rsidP="009135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33,400</w:t>
            </w:r>
          </w:p>
        </w:tc>
        <w:tc>
          <w:tcPr>
            <w:tcW w:w="134" w:type="pct"/>
            <w:vAlign w:val="bottom"/>
          </w:tcPr>
          <w:p w:rsidR="00A15E22" w:rsidRPr="00344B09" w:rsidRDefault="00A15E22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vAlign w:val="bottom"/>
          </w:tcPr>
          <w:p w:rsidR="00A15E22" w:rsidRPr="00344B09" w:rsidRDefault="00C90233" w:rsidP="00C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A15E22" w:rsidRPr="00344B09" w:rsidRDefault="00A15E22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A15E22" w:rsidRPr="00344B09" w:rsidRDefault="00A15E22" w:rsidP="009135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33,400</w:t>
            </w:r>
          </w:p>
        </w:tc>
      </w:tr>
      <w:tr w:rsidR="00703B65" w:rsidRPr="00344B09" w:rsidTr="00703B65">
        <w:tc>
          <w:tcPr>
            <w:tcW w:w="2216" w:type="pct"/>
            <w:vAlign w:val="bottom"/>
          </w:tcPr>
          <w:p w:rsidR="00C90233" w:rsidRPr="00344B09" w:rsidRDefault="00C90233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233" w:rsidRPr="00344B09" w:rsidRDefault="00C90233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C90233" w:rsidRPr="00344B09" w:rsidRDefault="00C9023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233" w:rsidRPr="00344B09" w:rsidRDefault="00C90233" w:rsidP="009135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69,400</w:t>
            </w:r>
          </w:p>
        </w:tc>
        <w:tc>
          <w:tcPr>
            <w:tcW w:w="134" w:type="pct"/>
            <w:vAlign w:val="bottom"/>
          </w:tcPr>
          <w:p w:rsidR="00C90233" w:rsidRPr="00344B09" w:rsidRDefault="00C90233" w:rsidP="00A15E2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233" w:rsidRPr="00344B09" w:rsidRDefault="00C90233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C90233" w:rsidRPr="00344B09" w:rsidRDefault="00C90233" w:rsidP="00A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233" w:rsidRPr="00344B09" w:rsidRDefault="00C90233" w:rsidP="009135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69,400</w:t>
            </w:r>
          </w:p>
        </w:tc>
      </w:tr>
    </w:tbl>
    <w:p w:rsidR="0097752A" w:rsidRPr="00344B09" w:rsidRDefault="0097752A" w:rsidP="00F1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43A64" w:rsidRPr="00344B09" w:rsidRDefault="00943A64">
      <w:pPr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</w:rPr>
        <w:br w:type="page"/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66"/>
        <w:gridCol w:w="1170"/>
        <w:gridCol w:w="266"/>
        <w:gridCol w:w="1084"/>
        <w:gridCol w:w="240"/>
        <w:gridCol w:w="1107"/>
        <w:gridCol w:w="268"/>
        <w:gridCol w:w="1077"/>
      </w:tblGrid>
      <w:tr w:rsidR="00703B65" w:rsidRPr="00344B09" w:rsidTr="00703B65">
        <w:trPr>
          <w:tblHeader/>
        </w:trPr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เงินจ่ายล่วงหน้าและลูกหนี้หมุนเวียนอื่น</w:t>
            </w:r>
          </w:p>
        </w:tc>
        <w:tc>
          <w:tcPr>
            <w:tcW w:w="1344" w:type="pct"/>
            <w:gridSpan w:val="3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B65" w:rsidRPr="00344B09" w:rsidTr="00703B65">
        <w:trPr>
          <w:tblHeader/>
        </w:trPr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24" w:type="pct"/>
            <w:vAlign w:val="bottom"/>
          </w:tcPr>
          <w:p w:rsidR="0026677E" w:rsidRPr="00344B09" w:rsidRDefault="009A3E23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9A3E23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03B65" w:rsidRPr="00344B09" w:rsidTr="00703B65">
        <w:trPr>
          <w:tblHeader/>
        </w:trPr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CA4DA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CA4DA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CA4DA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CA4DA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03B65" w:rsidRPr="00344B09" w:rsidTr="00703B65">
        <w:trPr>
          <w:tblHeader/>
        </w:trPr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9" w:type="pct"/>
            <w:gridSpan w:val="7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4" w:type="pct"/>
            <w:vAlign w:val="bottom"/>
          </w:tcPr>
          <w:p w:rsidR="0026677E" w:rsidRPr="00344B09" w:rsidRDefault="0026677E" w:rsidP="00E818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9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4" w:type="pct"/>
            <w:vAlign w:val="bottom"/>
          </w:tcPr>
          <w:p w:rsidR="0026677E" w:rsidRPr="00344B09" w:rsidRDefault="00265058" w:rsidP="0091358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1,830</w:t>
            </w: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91358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26677E" w:rsidRPr="00344B09" w:rsidRDefault="0026677E" w:rsidP="00E818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E818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4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24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5058" w:rsidP="0091358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9,036</w:t>
            </w:r>
          </w:p>
        </w:tc>
        <w:tc>
          <w:tcPr>
            <w:tcW w:w="143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9135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28,205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24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5058" w:rsidP="0091358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3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9135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238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4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26677E" w:rsidP="0091358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9135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24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D42DA3" w:rsidP="0091358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43" w:type="pct"/>
            <w:vAlign w:val="bottom"/>
          </w:tcPr>
          <w:p w:rsidR="0026677E" w:rsidRPr="00344B09" w:rsidRDefault="0026677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9135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6677E" w:rsidRPr="00344B09" w:rsidRDefault="0026677E" w:rsidP="00AE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24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6677E" w:rsidRPr="00344B09" w:rsidRDefault="00D42DA3" w:rsidP="0091358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3,015</w:t>
            </w:r>
          </w:p>
        </w:tc>
        <w:tc>
          <w:tcPr>
            <w:tcW w:w="143" w:type="pct"/>
            <w:vAlign w:val="bottom"/>
          </w:tcPr>
          <w:p w:rsidR="0026677E" w:rsidRPr="00344B09" w:rsidRDefault="0026677E" w:rsidP="00D6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6677E" w:rsidRPr="00344B09" w:rsidRDefault="0026677E" w:rsidP="00913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EA67D4" w:rsidRPr="00344B09" w:rsidRDefault="00EA67D4" w:rsidP="00EA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624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A67D4" w:rsidRPr="00344B09" w:rsidRDefault="00EA67D4" w:rsidP="00EA67D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43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EA67D4" w:rsidRPr="00344B09" w:rsidRDefault="00EA67D4" w:rsidP="00EA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624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A67D4" w:rsidRPr="00344B09" w:rsidRDefault="00EA67D4" w:rsidP="00EA67D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43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A67D4" w:rsidRPr="00344B09" w:rsidRDefault="00EA67D4" w:rsidP="00EA67D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128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EA67D4" w:rsidRPr="00344B09" w:rsidRDefault="00EA67D4" w:rsidP="00EA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A67D4" w:rsidRPr="00344B09" w:rsidRDefault="00EA67D4" w:rsidP="00EA67D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A67D4" w:rsidRPr="00344B09" w:rsidRDefault="00EA67D4" w:rsidP="00EA67D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EA67D4" w:rsidRPr="00344B09" w:rsidRDefault="00EA67D4" w:rsidP="00EA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24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A67D4" w:rsidRPr="00344B09" w:rsidRDefault="00EA67D4" w:rsidP="00EA67D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EA67D4" w:rsidRPr="00344B09" w:rsidRDefault="00EA67D4" w:rsidP="00EA6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A67D4" w:rsidRPr="00344B09" w:rsidRDefault="00EA67D4" w:rsidP="00EA67D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F433E" w:rsidRPr="00344B09" w:rsidRDefault="00FF433E" w:rsidP="00FF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4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F433E" w:rsidRPr="00344B09" w:rsidRDefault="00FF433E" w:rsidP="00FF43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F433E" w:rsidRPr="00344B09" w:rsidRDefault="00FF433E" w:rsidP="0094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F433E" w:rsidRPr="00344B09" w:rsidRDefault="00FF433E" w:rsidP="00FF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624" w:type="pct"/>
            <w:vAlign w:val="bottom"/>
          </w:tcPr>
          <w:p w:rsidR="00FF433E" w:rsidRPr="00344B09" w:rsidRDefault="00943A64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F433E" w:rsidRPr="00344B09" w:rsidRDefault="00943A64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F433E" w:rsidRPr="00344B09" w:rsidRDefault="00943A64" w:rsidP="00FF43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3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F433E" w:rsidRPr="00344B09" w:rsidRDefault="00943A64" w:rsidP="00943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F433E" w:rsidRPr="00344B09" w:rsidRDefault="00FF433E" w:rsidP="00FF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4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F433E" w:rsidRPr="00344B09" w:rsidRDefault="00FF433E" w:rsidP="00FF43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F433E" w:rsidRPr="00344B09" w:rsidRDefault="00FF433E" w:rsidP="00FF433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F433E" w:rsidRPr="00344B09" w:rsidRDefault="00FF433E" w:rsidP="00FF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624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F433E" w:rsidRPr="00344B09" w:rsidRDefault="00FF433E" w:rsidP="00FF43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20,232</w:t>
            </w:r>
          </w:p>
        </w:tc>
        <w:tc>
          <w:tcPr>
            <w:tcW w:w="143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F433E" w:rsidRPr="00344B09" w:rsidRDefault="00FF433E" w:rsidP="00FF433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43,898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943A64" w:rsidRPr="00344B09" w:rsidRDefault="00943A64" w:rsidP="00A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624" w:type="pct"/>
            <w:vAlign w:val="bottom"/>
          </w:tcPr>
          <w:p w:rsidR="00943A64" w:rsidRPr="00344B09" w:rsidRDefault="00943A64" w:rsidP="00A6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943A64" w:rsidRPr="00344B09" w:rsidRDefault="00943A64" w:rsidP="00A6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943A64" w:rsidRPr="00344B09" w:rsidRDefault="00943A64" w:rsidP="00A6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943A64" w:rsidRPr="00344B09" w:rsidRDefault="00943A64" w:rsidP="00A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943A64" w:rsidRPr="00344B09" w:rsidRDefault="00943A64" w:rsidP="00A666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3" w:type="pct"/>
            <w:vAlign w:val="bottom"/>
          </w:tcPr>
          <w:p w:rsidR="00943A64" w:rsidRPr="00344B09" w:rsidRDefault="00943A64" w:rsidP="00A6666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943A64" w:rsidRPr="00344B09" w:rsidRDefault="00943A64" w:rsidP="00A6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F433E" w:rsidRPr="00344B09" w:rsidRDefault="00FF433E" w:rsidP="00FF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อาร์อี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โซลาร์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624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FF433E" w:rsidRPr="00344B09" w:rsidRDefault="00FF433E" w:rsidP="00FF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F433E" w:rsidRPr="00344B09" w:rsidRDefault="00FF433E" w:rsidP="00FF43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  <w:vAlign w:val="bottom"/>
          </w:tcPr>
          <w:p w:rsidR="00FF433E" w:rsidRPr="00344B09" w:rsidRDefault="00FF433E" w:rsidP="00FF43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F433E" w:rsidRPr="00344B09" w:rsidRDefault="00FF433E" w:rsidP="00FF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ซีเอ็นไบโอแมส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พีบีไบโอแมส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4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แอลพีไบโอแมส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-290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-290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256E10" w:rsidRPr="00344B09" w:rsidRDefault="00256E10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256E10" w:rsidRPr="00344B09" w:rsidRDefault="00256E10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2" w:type="pct"/>
            <w:vAlign w:val="bottom"/>
          </w:tcPr>
          <w:p w:rsidR="00256E10" w:rsidRPr="00344B09" w:rsidRDefault="00256E10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256E10" w:rsidRPr="00344B09" w:rsidRDefault="00256E10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256E10" w:rsidRPr="00344B09" w:rsidRDefault="00256E10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56E10" w:rsidRPr="00344B09" w:rsidRDefault="00256E10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:rsidR="00256E10" w:rsidRPr="00344B09" w:rsidRDefault="00256E10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256E10" w:rsidRPr="00344B09" w:rsidRDefault="00256E10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การร่วมค้าทางตรง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เซาท์อีสท์ เอเชีย เอนเนอร์จี 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</w:t>
            </w: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10,97</w:t>
            </w:r>
            <w:r w:rsidR="00DC62D7" w:rsidRPr="00344B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11,150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10,97</w:t>
            </w:r>
            <w:r w:rsidR="00256E10" w:rsidRPr="00344B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11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150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58"/>
                <w:tab w:val="decimal" w:pos="1040"/>
              </w:tabs>
              <w:spacing w:after="0"/>
              <w:ind w:left="-1098" w:right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9,272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58"/>
                <w:tab w:val="decimal" w:pos="1040"/>
              </w:tabs>
              <w:spacing w:after="0"/>
              <w:ind w:left="-1098" w:right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12,868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6677BA" w:rsidRPr="00344B09" w:rsidRDefault="006677BA" w:rsidP="0066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2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142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28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143" w:type="pct"/>
            <w:vAlign w:val="bottom"/>
          </w:tcPr>
          <w:p w:rsidR="006677BA" w:rsidRPr="00344B09" w:rsidRDefault="006677BA" w:rsidP="0066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6677BA" w:rsidRPr="00344B09" w:rsidRDefault="006677BA" w:rsidP="006677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13267" w:rsidRPr="00344B09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624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142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143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13267" w:rsidRPr="00344B09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624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142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12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143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13267" w:rsidRPr="00344B09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สงขลาไบโอ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แมส จำกัด</w:t>
            </w:r>
          </w:p>
        </w:tc>
        <w:tc>
          <w:tcPr>
            <w:tcW w:w="624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42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2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43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13267" w:rsidRPr="00344B09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624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142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4,257</w:t>
            </w:r>
          </w:p>
        </w:tc>
        <w:tc>
          <w:tcPr>
            <w:tcW w:w="12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143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4,257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13267" w:rsidRPr="00344B09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>PT Medco Ratch Power Riau</w:t>
            </w:r>
          </w:p>
        </w:tc>
        <w:tc>
          <w:tcPr>
            <w:tcW w:w="624" w:type="pct"/>
            <w:vAlign w:val="bottom"/>
          </w:tcPr>
          <w:p w:rsidR="00F13267" w:rsidRPr="00344B09" w:rsidRDefault="006A293A" w:rsidP="00F132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11,633</w:t>
            </w:r>
          </w:p>
        </w:tc>
        <w:tc>
          <w:tcPr>
            <w:tcW w:w="142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2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703B65">
        <w:tc>
          <w:tcPr>
            <w:tcW w:w="2221" w:type="pct"/>
            <w:vAlign w:val="bottom"/>
          </w:tcPr>
          <w:p w:rsidR="00F13267" w:rsidRPr="00344B09" w:rsidRDefault="00F13267" w:rsidP="00F13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267" w:rsidRPr="00344B09" w:rsidRDefault="006A293A" w:rsidP="00F132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42,995</w:t>
            </w:r>
          </w:p>
        </w:tc>
        <w:tc>
          <w:tcPr>
            <w:tcW w:w="142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34,091</w:t>
            </w:r>
          </w:p>
        </w:tc>
        <w:tc>
          <w:tcPr>
            <w:tcW w:w="128" w:type="pct"/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53,992</w:t>
            </w:r>
          </w:p>
        </w:tc>
        <w:tc>
          <w:tcPr>
            <w:tcW w:w="143" w:type="pct"/>
            <w:vAlign w:val="bottom"/>
          </w:tcPr>
          <w:p w:rsidR="00F13267" w:rsidRPr="00344B09" w:rsidRDefault="00F13267" w:rsidP="00F13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3267" w:rsidRPr="00344B09" w:rsidRDefault="00F13267" w:rsidP="00F1326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93,025</w:t>
            </w:r>
          </w:p>
        </w:tc>
      </w:tr>
    </w:tbl>
    <w:p w:rsidR="0097752A" w:rsidRPr="00344B09" w:rsidRDefault="0097752A" w:rsidP="00E81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10122" w:type="dxa"/>
        <w:tblInd w:w="19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1"/>
        <w:gridCol w:w="6"/>
        <w:gridCol w:w="984"/>
        <w:gridCol w:w="8"/>
        <w:gridCol w:w="241"/>
        <w:gridCol w:w="980"/>
        <w:gridCol w:w="247"/>
        <w:gridCol w:w="994"/>
        <w:gridCol w:w="237"/>
        <w:gridCol w:w="1024"/>
        <w:gridCol w:w="239"/>
        <w:gridCol w:w="988"/>
        <w:gridCol w:w="241"/>
        <w:gridCol w:w="972"/>
      </w:tblGrid>
      <w:tr w:rsidR="00E81874" w:rsidRPr="00344B09" w:rsidTr="00035823">
        <w:trPr>
          <w:tblHeader/>
        </w:trPr>
        <w:tc>
          <w:tcPr>
            <w:tcW w:w="1463" w:type="pct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096" w:type="pct"/>
            <w:gridSpan w:val="5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2" w:type="pct"/>
            <w:tcBorders>
              <w:top w:val="nil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pct"/>
            <w:gridSpan w:val="3"/>
            <w:tcBorders>
              <w:top w:val="nil"/>
            </w:tcBorders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18" w:type="pct"/>
            <w:tcBorders>
              <w:top w:val="nil"/>
            </w:tcBorders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pct"/>
            <w:gridSpan w:val="3"/>
            <w:tcBorders>
              <w:top w:val="nil"/>
            </w:tcBorders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874" w:rsidRPr="00344B09" w:rsidTr="00035823">
        <w:trPr>
          <w:tblHeader/>
        </w:trPr>
        <w:tc>
          <w:tcPr>
            <w:tcW w:w="1463" w:type="pct"/>
            <w:vAlign w:val="bottom"/>
          </w:tcPr>
          <w:p w:rsidR="00E81874" w:rsidRPr="00344B09" w:rsidRDefault="0086584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E81874" w:rsidRPr="00344B09" w:rsidRDefault="009A3E23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:rsidR="00E81874" w:rsidRPr="00344B09" w:rsidRDefault="009A3E23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E81874" w:rsidRPr="00344B09" w:rsidRDefault="009A3E23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9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81874" w:rsidRPr="00344B09" w:rsidTr="00035823">
        <w:trPr>
          <w:tblHeader/>
        </w:trPr>
        <w:tc>
          <w:tcPr>
            <w:tcW w:w="1463" w:type="pct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2B1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2B1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2B1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2B1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2B1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9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2B1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03B65" w:rsidRPr="00344B09" w:rsidTr="00035823">
        <w:trPr>
          <w:tblHeader/>
        </w:trPr>
        <w:tc>
          <w:tcPr>
            <w:tcW w:w="146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6" w:type="pct"/>
            <w:gridSpan w:val="5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19" w:type="pct"/>
            <w:gridSpan w:val="7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874" w:rsidRPr="00344B09" w:rsidTr="00035823">
        <w:tc>
          <w:tcPr>
            <w:tcW w:w="1463" w:type="pct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874" w:rsidRPr="00344B09" w:rsidTr="00035823">
        <w:trPr>
          <w:trHeight w:val="245"/>
        </w:trPr>
        <w:tc>
          <w:tcPr>
            <w:tcW w:w="1463" w:type="pct"/>
            <w:vAlign w:val="bottom"/>
          </w:tcPr>
          <w:p w:rsidR="00E81874" w:rsidRPr="00344B09" w:rsidRDefault="00E81874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874" w:rsidRPr="00344B09" w:rsidTr="00035823">
        <w:tc>
          <w:tcPr>
            <w:tcW w:w="1463" w:type="pct"/>
            <w:vAlign w:val="bottom"/>
          </w:tcPr>
          <w:p w:rsidR="00E81874" w:rsidRPr="00344B09" w:rsidRDefault="00E81874" w:rsidP="00E81874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ผลิตไฟฟ้าราชบุรี จำกัด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E81874" w:rsidRPr="00344B09" w:rsidRDefault="00B35F0D" w:rsidP="007C49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E81874" w:rsidRPr="00344B09" w:rsidRDefault="00E81874" w:rsidP="00E818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2.45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0D" w:rsidRPr="00344B09" w:rsidTr="00035823">
        <w:tc>
          <w:tcPr>
            <w:tcW w:w="1463" w:type="pct"/>
            <w:vAlign w:val="bottom"/>
          </w:tcPr>
          <w:p w:rsidR="00B35F0D" w:rsidRPr="00344B09" w:rsidRDefault="00B35F0D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B35F0D" w:rsidRPr="00344B09" w:rsidRDefault="00B35F0D" w:rsidP="00E818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E818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2.48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B35F0D" w:rsidRPr="00344B09" w:rsidRDefault="00B35F0D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2,730,000</w:t>
            </w:r>
          </w:p>
        </w:tc>
      </w:tr>
      <w:tr w:rsidR="00703B65" w:rsidRPr="00344B09" w:rsidTr="00035823">
        <w:tc>
          <w:tcPr>
            <w:tcW w:w="1463" w:type="pct"/>
            <w:vAlign w:val="bottom"/>
          </w:tcPr>
          <w:p w:rsidR="00B35F0D" w:rsidRPr="00344B09" w:rsidRDefault="00B35F0D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9" w:type="pct"/>
            <w:tcBorders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2,730,000</w:t>
            </w:r>
          </w:p>
        </w:tc>
      </w:tr>
      <w:tr w:rsidR="00703B65" w:rsidRPr="00344B09" w:rsidTr="00035823">
        <w:tc>
          <w:tcPr>
            <w:tcW w:w="1463" w:type="pct"/>
            <w:tcBorders>
              <w:bottom w:val="nil"/>
            </w:tcBorders>
            <w:vAlign w:val="bottom"/>
          </w:tcPr>
          <w:p w:rsidR="00B35F0D" w:rsidRPr="00344B09" w:rsidRDefault="00B35F0D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9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" w:type="pct"/>
            <w:tcBorders>
              <w:bottom w:val="nil"/>
            </w:tcBorders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5D94" w:rsidRPr="00344B09" w:rsidTr="00035823">
        <w:tc>
          <w:tcPr>
            <w:tcW w:w="2681" w:type="pct"/>
            <w:gridSpan w:val="7"/>
            <w:tcBorders>
              <w:top w:val="nil"/>
              <w:bottom w:val="nil"/>
            </w:tcBorders>
            <w:vAlign w:val="bottom"/>
          </w:tcPr>
          <w:p w:rsidR="00225D94" w:rsidRPr="00344B09" w:rsidRDefault="00225D9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5D94" w:rsidRPr="00344B09" w:rsidRDefault="00225D9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225D94" w:rsidRPr="00344B09" w:rsidRDefault="00225D9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5D94" w:rsidRPr="00344B09" w:rsidRDefault="00225D9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225D94" w:rsidRPr="00344B09" w:rsidRDefault="00225D9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5D94" w:rsidRPr="00344B09" w:rsidRDefault="00225D94" w:rsidP="00B35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225D94" w:rsidRPr="00344B09" w:rsidRDefault="00225D9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5D94" w:rsidRPr="00344B09" w:rsidRDefault="00225D94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2,730,000</w:t>
            </w:r>
          </w:p>
        </w:tc>
      </w:tr>
      <w:tr w:rsidR="00B35F0D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B35F0D" w:rsidRPr="00344B09" w:rsidRDefault="00B35F0D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0D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B35F0D" w:rsidRPr="00344B09" w:rsidRDefault="00B35F0D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4"/>
                <w:sz w:val="30"/>
                <w:szCs w:val="30"/>
              </w:rPr>
              <w:lastRenderedPageBreak/>
              <w:br w:type="page"/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0D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" w:type="pct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B35F0D" w:rsidRPr="00344B09" w:rsidRDefault="00B35F0D" w:rsidP="00E818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B35F0D" w:rsidRPr="00344B09" w:rsidRDefault="00B35F0D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ราชบุรีพลังงาน จำกัด</w:t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193711" w:rsidRPr="00344B09" w:rsidRDefault="00193711" w:rsidP="00990B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193711" w:rsidRPr="00344B09" w:rsidRDefault="00193711" w:rsidP="00E818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1" w:type="pct"/>
            <w:vAlign w:val="bottom"/>
          </w:tcPr>
          <w:p w:rsidR="00193711" w:rsidRPr="00344B09" w:rsidRDefault="00193711" w:rsidP="00B64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vAlign w:val="bottom"/>
          </w:tcPr>
          <w:p w:rsidR="00193711" w:rsidRPr="00344B09" w:rsidRDefault="0019371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193711" w:rsidRPr="00344B09" w:rsidRDefault="00193711" w:rsidP="00B64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vAlign w:val="bottom"/>
          </w:tcPr>
          <w:p w:rsidR="00193711" w:rsidRPr="00344B09" w:rsidRDefault="00193711" w:rsidP="00B64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119" w:type="pct"/>
            <w:vAlign w:val="bottom"/>
          </w:tcPr>
          <w:p w:rsidR="00193711" w:rsidRPr="00344B09" w:rsidRDefault="0019371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193711" w:rsidRPr="00344B09" w:rsidRDefault="00193711" w:rsidP="00B64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203,000</w:t>
            </w:r>
          </w:p>
        </w:tc>
      </w:tr>
      <w:tr w:rsidR="00703B65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193711" w:rsidRPr="00344B09" w:rsidRDefault="00193711" w:rsidP="00990B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193711" w:rsidRPr="00344B09" w:rsidRDefault="00193711" w:rsidP="00E818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1" w:type="pct"/>
            <w:vAlign w:val="bottom"/>
          </w:tcPr>
          <w:p w:rsidR="00193711" w:rsidRPr="00344B09" w:rsidRDefault="00193711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vAlign w:val="bottom"/>
          </w:tcPr>
          <w:p w:rsidR="00193711" w:rsidRPr="00344B09" w:rsidRDefault="0019371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193711" w:rsidRPr="00344B09" w:rsidRDefault="0019371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vAlign w:val="bottom"/>
          </w:tcPr>
          <w:p w:rsidR="00193711" w:rsidRPr="00344B09" w:rsidRDefault="00193711" w:rsidP="00E81874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vAlign w:val="bottom"/>
          </w:tcPr>
          <w:p w:rsidR="00193711" w:rsidRPr="00344B09" w:rsidRDefault="0019371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1,052,676</w:t>
            </w:r>
          </w:p>
        </w:tc>
        <w:tc>
          <w:tcPr>
            <w:tcW w:w="119" w:type="pct"/>
            <w:vAlign w:val="bottom"/>
          </w:tcPr>
          <w:p w:rsidR="00193711" w:rsidRPr="00344B09" w:rsidRDefault="0019371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193711" w:rsidRPr="00344B09" w:rsidRDefault="0019371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1,062,077</w:t>
            </w:r>
          </w:p>
        </w:tc>
      </w:tr>
      <w:tr w:rsidR="00B35F0D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B35F0D" w:rsidRPr="00344B09" w:rsidRDefault="00B35F0D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1" w:type="pct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" w:type="pct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" w:type="pct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0D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5F0D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บริษัท ไฟฟ้า เซเปียน- </w:t>
            </w:r>
          </w:p>
          <w:p w:rsidR="00B35F0D" w:rsidRPr="00344B09" w:rsidRDefault="00B35F0D" w:rsidP="00C131A8">
            <w:pPr>
              <w:spacing w:line="240" w:lineRule="auto"/>
              <w:ind w:left="139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เซน้ำน้อย จำกัด</w:t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B35F0D" w:rsidRPr="00344B09" w:rsidRDefault="00193711" w:rsidP="00C131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6.34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C131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5.67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42,434</w:t>
            </w:r>
          </w:p>
        </w:tc>
        <w:tc>
          <w:tcPr>
            <w:tcW w:w="117" w:type="pct"/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18" w:type="pct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42,434</w:t>
            </w:r>
          </w:p>
        </w:tc>
        <w:tc>
          <w:tcPr>
            <w:tcW w:w="119" w:type="pct"/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</w:tr>
      <w:tr w:rsidR="00703B65" w:rsidRPr="00344B09" w:rsidTr="00035823">
        <w:tblPrEx>
          <w:tblBorders>
            <w:bottom w:val="none" w:sz="0" w:space="0" w:color="auto"/>
          </w:tblBorders>
        </w:tblPrEx>
        <w:tc>
          <w:tcPr>
            <w:tcW w:w="1466" w:type="pct"/>
            <w:gridSpan w:val="2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42,434</w:t>
            </w:r>
          </w:p>
        </w:tc>
        <w:tc>
          <w:tcPr>
            <w:tcW w:w="117" w:type="pct"/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  <w:tc>
          <w:tcPr>
            <w:tcW w:w="118" w:type="pct"/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753"/>
              </w:tabs>
              <w:spacing w:after="0"/>
              <w:ind w:left="-126" w:right="-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:rsidR="00B35F0D" w:rsidRPr="00344B09" w:rsidRDefault="008E6445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1,270,110</w:t>
            </w:r>
          </w:p>
        </w:tc>
        <w:tc>
          <w:tcPr>
            <w:tcW w:w="119" w:type="pct"/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1,307,890</w:t>
            </w:r>
          </w:p>
        </w:tc>
      </w:tr>
      <w:tr w:rsidR="00703B65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91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65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2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F0D" w:rsidRPr="00344B09" w:rsidTr="00035823">
        <w:tc>
          <w:tcPr>
            <w:tcW w:w="2681" w:type="pct"/>
            <w:gridSpan w:val="7"/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42,434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42,</w:t>
            </w: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813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8E6445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1,270,110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1,307,890</w:t>
            </w:r>
          </w:p>
        </w:tc>
      </w:tr>
      <w:tr w:rsidR="00B35F0D" w:rsidRPr="00344B09" w:rsidTr="00035823">
        <w:tc>
          <w:tcPr>
            <w:tcW w:w="2681" w:type="pct"/>
            <w:gridSpan w:val="7"/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doub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doub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5F0D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br w:type="page"/>
            </w:r>
            <w:r w:rsidRPr="00344B09">
              <w:rPr>
                <w:rFonts w:ascii="Angsana New" w:eastAsia="Cordia New" w:hAnsi="Angsana New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491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491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:rsidR="00B35F0D" w:rsidRPr="00344B09" w:rsidRDefault="008E6445" w:rsidP="008E6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0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2,730,000</w:t>
            </w:r>
          </w:p>
        </w:tc>
      </w:tr>
      <w:tr w:rsidR="00B35F0D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42,434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1,270,110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0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1,307,890</w:t>
            </w:r>
          </w:p>
        </w:tc>
      </w:tr>
      <w:tr w:rsidR="00703B65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42,434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1,270,110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4,037,890</w:t>
            </w:r>
          </w:p>
        </w:tc>
      </w:tr>
      <w:tr w:rsidR="00703B65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44B09">
              <w:rPr>
                <w:rFonts w:ascii="Angsana New" w:eastAsia="Cordia New" w:hAnsi="Angsana New"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หัก</w:t>
            </w: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0" w:type="pct"/>
            <w:tcBorders>
              <w:top w:val="nil"/>
              <w:bottom w:val="sing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F0D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  <w:t>รวมเงินให้กู้ยืมแก่กิจการที่เกี่ยวข้องกัน</w:t>
            </w: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 xml:space="preserve"> </w:t>
            </w: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  <w:t>-</w:t>
            </w: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 xml:space="preserve"> </w:t>
            </w: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42,434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8E6445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1,270,110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4,037,890</w:t>
            </w:r>
          </w:p>
        </w:tc>
      </w:tr>
      <w:tr w:rsidR="00B35F0D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nil"/>
            </w:tcBorders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</w:tr>
      <w:tr w:rsidR="00B35F0D" w:rsidRPr="00344B09" w:rsidTr="00035823">
        <w:tc>
          <w:tcPr>
            <w:tcW w:w="2681" w:type="pct"/>
            <w:gridSpan w:val="7"/>
            <w:vAlign w:val="bottom"/>
          </w:tcPr>
          <w:p w:rsidR="00B35F0D" w:rsidRPr="00344B09" w:rsidRDefault="00B35F0D" w:rsidP="00C13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  <w:vAlign w:val="bottom"/>
          </w:tcPr>
          <w:p w:rsidR="00B35F0D" w:rsidRPr="00344B09" w:rsidRDefault="008E3407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vAlign w:val="bottom"/>
          </w:tcPr>
          <w:p w:rsidR="00B35F0D" w:rsidRPr="00344B09" w:rsidRDefault="008E3407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:rsidR="00B35F0D" w:rsidRPr="00344B09" w:rsidRDefault="008E3407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nil"/>
              <w:bottom w:val="nil"/>
            </w:tcBorders>
            <w:vAlign w:val="bottom"/>
          </w:tcPr>
          <w:p w:rsidR="00B35F0D" w:rsidRPr="00344B09" w:rsidRDefault="008E3407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3B65" w:rsidRPr="00344B09" w:rsidTr="00035823">
        <w:tc>
          <w:tcPr>
            <w:tcW w:w="2681" w:type="pct"/>
            <w:gridSpan w:val="7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19" w:type="pct"/>
            <w:gridSpan w:val="7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5F0D" w:rsidRPr="00344B09" w:rsidTr="00035823">
        <w:tc>
          <w:tcPr>
            <w:tcW w:w="2681" w:type="pct"/>
            <w:gridSpan w:val="7"/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หนี้สูญและหนี้สงสัยจะสูญสำหรับ</w:t>
            </w:r>
          </w:p>
        </w:tc>
        <w:tc>
          <w:tcPr>
            <w:tcW w:w="491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0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03B65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 xml:space="preserve">   </w:t>
            </w: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งวดสามเดือนสิ้นสุดวันที่ </w:t>
            </w: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 xml:space="preserve">30 </w:t>
            </w: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491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6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8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3B65" w:rsidRPr="00344B09" w:rsidTr="00035823">
        <w:tc>
          <w:tcPr>
            <w:tcW w:w="2681" w:type="pct"/>
            <w:gridSpan w:val="7"/>
            <w:tcBorders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 xml:space="preserve">   </w:t>
            </w: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งวดเก้าเดือนสิ้นสุดวันที่ </w:t>
            </w: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 xml:space="preserve">30 </w:t>
            </w:r>
            <w:r w:rsidRPr="00344B09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491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8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9" w:type="pct"/>
            <w:tcBorders>
              <w:top w:val="nil"/>
              <w:bottom w:val="nil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nil"/>
              <w:bottom w:val="double" w:sz="4" w:space="0" w:color="auto"/>
            </w:tcBorders>
            <w:vAlign w:val="bottom"/>
          </w:tcPr>
          <w:p w:rsidR="00B35F0D" w:rsidRPr="00344B09" w:rsidRDefault="00B35F0D" w:rsidP="00C13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A4E3E" w:rsidRPr="00344B09" w:rsidRDefault="001A4E3E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E81874" w:rsidRPr="00344B09" w:rsidRDefault="001A4E3E" w:rsidP="001A4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 w:rsidRPr="00344B09">
        <w:rPr>
          <w:rFonts w:ascii="Angsana New" w:hAnsi="Angsana New"/>
          <w:spacing w:val="-2"/>
          <w:sz w:val="30"/>
          <w:szCs w:val="30"/>
        </w:rPr>
        <w:br w:type="page"/>
      </w:r>
    </w:p>
    <w:p w:rsidR="00711051" w:rsidRPr="00344B09" w:rsidRDefault="00A53A83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</w:t>
      </w:r>
      <w:r w:rsidR="00FC6A90" w:rsidRPr="00344B09">
        <w:rPr>
          <w:rFonts w:ascii="Angsana New" w:hAnsi="Angsana New"/>
          <w:spacing w:val="-2"/>
          <w:sz w:val="30"/>
          <w:szCs w:val="30"/>
          <w:cs/>
        </w:rPr>
        <w:t>งวดเก้าเดือน</w:t>
      </w:r>
      <w:r w:rsidR="00DE44B5" w:rsidRPr="00344B0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pacing w:val="-2"/>
          <w:sz w:val="30"/>
          <w:szCs w:val="30"/>
          <w:cs/>
        </w:rPr>
        <w:t>30 กันยายน</w:t>
      </w:r>
      <w:r w:rsidR="00AD55FA" w:rsidRPr="00344B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44B5" w:rsidRPr="00344B09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711051" w:rsidRPr="00344B09" w:rsidRDefault="0071105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9"/>
        <w:gridCol w:w="1168"/>
        <w:gridCol w:w="276"/>
        <w:gridCol w:w="1078"/>
        <w:gridCol w:w="266"/>
        <w:gridCol w:w="1077"/>
        <w:gridCol w:w="266"/>
        <w:gridCol w:w="1088"/>
      </w:tblGrid>
      <w:tr w:rsidR="00703B65" w:rsidRPr="00344B09" w:rsidTr="00703B65">
        <w:trPr>
          <w:tblHeader/>
        </w:trPr>
        <w:tc>
          <w:tcPr>
            <w:tcW w:w="2217" w:type="pct"/>
            <w:vAlign w:val="bottom"/>
          </w:tcPr>
          <w:p w:rsidR="00322276" w:rsidRPr="00344B09" w:rsidRDefault="00322276" w:rsidP="003E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45" w:type="pct"/>
            <w:gridSpan w:val="3"/>
            <w:vAlign w:val="bottom"/>
          </w:tcPr>
          <w:p w:rsidR="00322276" w:rsidRPr="00344B09" w:rsidRDefault="0032227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  <w:vAlign w:val="bottom"/>
          </w:tcPr>
          <w:p w:rsidR="00322276" w:rsidRPr="00344B09" w:rsidRDefault="0032227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bottom"/>
          </w:tcPr>
          <w:p w:rsidR="00322276" w:rsidRPr="00344B09" w:rsidRDefault="0032227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B65" w:rsidRPr="00344B09" w:rsidTr="00703B65">
        <w:trPr>
          <w:tblHeader/>
        </w:trPr>
        <w:tc>
          <w:tcPr>
            <w:tcW w:w="2217" w:type="pct"/>
            <w:vAlign w:val="bottom"/>
          </w:tcPr>
          <w:p w:rsidR="00E81874" w:rsidRPr="00344B09" w:rsidRDefault="00E81874" w:rsidP="003E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:rsidR="00E81874" w:rsidRPr="00344B09" w:rsidRDefault="00DB11E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E81874" w:rsidRPr="00344B09" w:rsidRDefault="00DB11E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E81874" w:rsidRPr="00344B09" w:rsidRDefault="00DB11E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E81874" w:rsidRPr="00344B09" w:rsidRDefault="00DB11E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03B65" w:rsidRPr="00344B09" w:rsidTr="00703B65">
        <w:trPr>
          <w:tblHeader/>
        </w:trPr>
        <w:tc>
          <w:tcPr>
            <w:tcW w:w="2217" w:type="pct"/>
            <w:vAlign w:val="bottom"/>
          </w:tcPr>
          <w:p w:rsidR="00E81874" w:rsidRPr="00344B09" w:rsidRDefault="00E81874" w:rsidP="003E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5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3" w:type="pct"/>
            <w:gridSpan w:val="7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E81874" w:rsidRPr="00344B09" w:rsidRDefault="00E81874" w:rsidP="003E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DD0B24" w:rsidRPr="00344B09" w:rsidRDefault="00DD0B24" w:rsidP="003E59F4">
            <w:pPr>
              <w:spacing w:line="240" w:lineRule="auto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3" w:type="pct"/>
            <w:vAlign w:val="bottom"/>
          </w:tcPr>
          <w:p w:rsidR="00DD0B24" w:rsidRPr="00344B09" w:rsidRDefault="00DD0B24" w:rsidP="00DD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DD0B24" w:rsidRPr="00344B09" w:rsidRDefault="00DD0B24" w:rsidP="00DD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DD0B24" w:rsidRPr="00344B09" w:rsidRDefault="00DD0B24" w:rsidP="00DD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DD0B24" w:rsidRPr="00344B09" w:rsidRDefault="00DD0B24" w:rsidP="00DD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DD0B24" w:rsidRPr="00344B09" w:rsidRDefault="00DD0B24" w:rsidP="00DD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DD0B24" w:rsidRPr="00344B09" w:rsidRDefault="00DD0B24" w:rsidP="00DD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DD0B24" w:rsidRPr="00344B09" w:rsidRDefault="00DD0B24" w:rsidP="00DD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2,730,000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5,400,000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5,350,000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DB11E4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8,555</w:t>
            </w:r>
            <w:r w:rsidR="00035823" w:rsidRPr="00344B0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(8,080,000)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DB1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DB11E4">
              <w:rPr>
                <w:rFonts w:ascii="Angsana New" w:hAnsi="Angsana New"/>
                <w:sz w:val="30"/>
                <w:szCs w:val="30"/>
              </w:rPr>
              <w:t>11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="00DB11E4">
              <w:rPr>
                <w:rFonts w:ascii="Angsana New" w:hAnsi="Angsana New"/>
                <w:sz w:val="30"/>
                <w:szCs w:val="30"/>
              </w:rPr>
              <w:t>345</w:t>
            </w:r>
            <w:r w:rsidRPr="00344B09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2,610,000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90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90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9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1,265,077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1,581,209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(28,000)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DD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</w:rPr>
              <w:t>1</w:t>
            </w:r>
            <w:r w:rsidR="00DD6F9C">
              <w:rPr>
                <w:rFonts w:ascii="Angsana New" w:hAnsi="Angsana New"/>
                <w:sz w:val="30"/>
                <w:szCs w:val="30"/>
              </w:rPr>
              <w:t>90</w:t>
            </w:r>
            <w:r w:rsidRPr="00344B09">
              <w:rPr>
                <w:rFonts w:ascii="Angsana New" w:hAnsi="Angsana New"/>
                <w:sz w:val="30"/>
                <w:szCs w:val="30"/>
              </w:rPr>
              <w:t>,854)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(9,401)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(80,367)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  <w:tab w:val="decimal" w:pos="7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1,227,676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1,309,988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(379)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(3,224)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(379)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(3,224)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42,434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43,723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42,434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43,723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1,307,890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1,628,156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3" w:type="pct"/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(28,000)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35823" w:rsidRPr="00344B09" w:rsidRDefault="00035823" w:rsidP="00DD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</w:rPr>
              <w:t>1</w:t>
            </w:r>
            <w:r w:rsidR="00DD6F9C">
              <w:rPr>
                <w:rFonts w:ascii="Angsana New" w:hAnsi="Angsana New"/>
                <w:sz w:val="30"/>
                <w:szCs w:val="30"/>
              </w:rPr>
              <w:t>90</w:t>
            </w:r>
            <w:r w:rsidRPr="00344B09">
              <w:rPr>
                <w:rFonts w:ascii="Angsana New" w:hAnsi="Angsana New"/>
                <w:sz w:val="30"/>
                <w:szCs w:val="30"/>
              </w:rPr>
              <w:t>,854)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(379)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(3,224)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(9,780)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:rsidR="00035823" w:rsidRPr="00344B09" w:rsidRDefault="00035823" w:rsidP="00DD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DD6F9C">
              <w:rPr>
                <w:rFonts w:ascii="Angsana New" w:hAnsi="Angsana New"/>
                <w:sz w:val="30"/>
                <w:szCs w:val="30"/>
              </w:rPr>
              <w:t>83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="00DD6F9C">
              <w:rPr>
                <w:rFonts w:ascii="Angsana New" w:hAnsi="Angsana New"/>
                <w:sz w:val="30"/>
                <w:szCs w:val="30"/>
              </w:rPr>
              <w:t>591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B65" w:rsidRPr="00344B09" w:rsidTr="00703B65">
        <w:tc>
          <w:tcPr>
            <w:tcW w:w="2217" w:type="pct"/>
            <w:vAlign w:val="bottom"/>
          </w:tcPr>
          <w:p w:rsidR="00035823" w:rsidRPr="00344B09" w:rsidRDefault="00035823" w:rsidP="0003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CB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42,434</w:t>
            </w:r>
          </w:p>
        </w:tc>
        <w:tc>
          <w:tcPr>
            <w:tcW w:w="147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43,723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1,270,110</w:t>
            </w:r>
          </w:p>
        </w:tc>
        <w:tc>
          <w:tcPr>
            <w:tcW w:w="142" w:type="pct"/>
            <w:vAlign w:val="bottom"/>
          </w:tcPr>
          <w:p w:rsidR="00035823" w:rsidRPr="00344B09" w:rsidRDefault="00035823" w:rsidP="00035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823" w:rsidRPr="00344B09" w:rsidRDefault="00035823" w:rsidP="00DD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D6F9C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D6F9C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</w:tr>
    </w:tbl>
    <w:p w:rsidR="00FC6D98" w:rsidRPr="00344B09" w:rsidRDefault="00FC6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</w:rPr>
        <w:br w:type="page"/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64"/>
        <w:gridCol w:w="1167"/>
        <w:gridCol w:w="276"/>
        <w:gridCol w:w="1078"/>
        <w:gridCol w:w="268"/>
        <w:gridCol w:w="1077"/>
        <w:gridCol w:w="270"/>
        <w:gridCol w:w="1078"/>
      </w:tblGrid>
      <w:tr w:rsidR="00C573F9" w:rsidRPr="00344B09" w:rsidTr="00256E17">
        <w:trPr>
          <w:trHeight w:val="434"/>
        </w:trPr>
        <w:tc>
          <w:tcPr>
            <w:tcW w:w="2220" w:type="pct"/>
            <w:vAlign w:val="bottom"/>
          </w:tcPr>
          <w:p w:rsidR="00755E4C" w:rsidRPr="00344B09" w:rsidRDefault="00755E4C" w:rsidP="00D07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ลูกหนี้ตามสัญญาเช่าการเงิน</w:t>
            </w:r>
          </w:p>
        </w:tc>
        <w:tc>
          <w:tcPr>
            <w:tcW w:w="1344" w:type="pct"/>
            <w:gridSpan w:val="3"/>
            <w:vAlign w:val="bottom"/>
          </w:tcPr>
          <w:p w:rsidR="00755E4C" w:rsidRPr="00344B09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:rsidR="00755E4C" w:rsidRPr="00344B09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bottom"/>
          </w:tcPr>
          <w:p w:rsidR="00755E4C" w:rsidRPr="00344B09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0161" w:rsidRPr="00344B09" w:rsidTr="00FC6D98">
        <w:trPr>
          <w:trHeight w:val="434"/>
        </w:trPr>
        <w:tc>
          <w:tcPr>
            <w:tcW w:w="2220" w:type="pct"/>
            <w:vAlign w:val="bottom"/>
          </w:tcPr>
          <w:p w:rsidR="00322276" w:rsidRPr="00344B09" w:rsidRDefault="00322276" w:rsidP="00D07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="00AF47DD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2" w:type="pct"/>
            <w:shd w:val="clear" w:color="auto" w:fill="auto"/>
            <w:vAlign w:val="bottom"/>
          </w:tcPr>
          <w:p w:rsidR="00322276" w:rsidRPr="00344B09" w:rsidRDefault="00E45868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C0161" w:rsidRPr="00344B09" w:rsidTr="00FC6D98">
        <w:trPr>
          <w:trHeight w:val="434"/>
        </w:trPr>
        <w:tc>
          <w:tcPr>
            <w:tcW w:w="2220" w:type="pct"/>
            <w:vAlign w:val="bottom"/>
          </w:tcPr>
          <w:p w:rsidR="00322276" w:rsidRPr="00344B09" w:rsidRDefault="00322276" w:rsidP="00D07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964CD9" w:rsidRPr="00344B09">
              <w:rPr>
                <w:rFonts w:ascii="Angsana New" w:hAnsi="Angsana New"/>
                <w:sz w:val="30"/>
                <w:szCs w:val="30"/>
              </w:rPr>
              <w:t>6</w:t>
            </w:r>
            <w:r w:rsidR="00251FCB" w:rsidRPr="00344B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251FCB" w:rsidRPr="00344B0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964CD9" w:rsidRPr="00344B09">
              <w:rPr>
                <w:rFonts w:ascii="Angsana New" w:hAnsi="Angsana New"/>
                <w:sz w:val="30"/>
                <w:szCs w:val="30"/>
              </w:rPr>
              <w:t>6</w:t>
            </w:r>
            <w:r w:rsidR="00251FCB" w:rsidRPr="00344B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251FCB" w:rsidRPr="00344B0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276" w:rsidRPr="00344B09" w:rsidTr="00256E17">
        <w:trPr>
          <w:trHeight w:val="421"/>
        </w:trPr>
        <w:tc>
          <w:tcPr>
            <w:tcW w:w="2220" w:type="pct"/>
            <w:vAlign w:val="bottom"/>
          </w:tcPr>
          <w:p w:rsidR="00322276" w:rsidRPr="00344B09" w:rsidRDefault="00322276" w:rsidP="00D07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pct"/>
            <w:gridSpan w:val="7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161" w:rsidRPr="00344B09" w:rsidTr="00FC6D98">
        <w:trPr>
          <w:trHeight w:val="421"/>
        </w:trPr>
        <w:tc>
          <w:tcPr>
            <w:tcW w:w="2220" w:type="pct"/>
            <w:vAlign w:val="bottom"/>
          </w:tcPr>
          <w:p w:rsidR="00322276" w:rsidRPr="00344B09" w:rsidRDefault="00322276" w:rsidP="00D07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2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322276" w:rsidRPr="00344B09" w:rsidRDefault="00322276" w:rsidP="00F01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0161" w:rsidRPr="00344B09" w:rsidTr="00FC6D98">
        <w:trPr>
          <w:trHeight w:val="443"/>
        </w:trPr>
        <w:tc>
          <w:tcPr>
            <w:tcW w:w="2220" w:type="pct"/>
            <w:vAlign w:val="bottom"/>
          </w:tcPr>
          <w:p w:rsidR="00E81874" w:rsidRPr="00344B09" w:rsidRDefault="00E81874" w:rsidP="00D07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:rsidR="00E81874" w:rsidRPr="00344B09" w:rsidRDefault="008E2E54" w:rsidP="00FC0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18,627,343</w:t>
            </w:r>
          </w:p>
        </w:tc>
        <w:tc>
          <w:tcPr>
            <w:tcW w:w="14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:rsidR="00E81874" w:rsidRPr="00344B09" w:rsidRDefault="00E81874" w:rsidP="00FC0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:rsidR="00E81874" w:rsidRPr="00344B09" w:rsidRDefault="007D4451" w:rsidP="00FC0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:rsidR="00E81874" w:rsidRPr="00344B09" w:rsidRDefault="00E81874" w:rsidP="00FC0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23EF2" w:rsidRPr="00344B09" w:rsidRDefault="00F23EF2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Y="31"/>
        <w:tblW w:w="10337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236"/>
        <w:gridCol w:w="990"/>
        <w:gridCol w:w="236"/>
        <w:gridCol w:w="1112"/>
        <w:gridCol w:w="236"/>
        <w:gridCol w:w="1092"/>
        <w:gridCol w:w="236"/>
        <w:gridCol w:w="1080"/>
        <w:gridCol w:w="236"/>
        <w:gridCol w:w="1103"/>
      </w:tblGrid>
      <w:tr w:rsidR="00755E4C" w:rsidRPr="00344B09" w:rsidTr="006376E1">
        <w:tc>
          <w:tcPr>
            <w:tcW w:w="2700" w:type="dxa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5E4C" w:rsidRPr="00344B09" w:rsidTr="006376E1">
        <w:tc>
          <w:tcPr>
            <w:tcW w:w="2700" w:type="dxa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55E4C" w:rsidRPr="00344B09" w:rsidRDefault="009D64BB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755E4C" w:rsidRPr="00344B09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55E4C" w:rsidRPr="00344B09" w:rsidRDefault="009D64BB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755E4C" w:rsidRPr="00344B09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E4C" w:rsidRPr="00344B09" w:rsidTr="006376E1">
        <w:tc>
          <w:tcPr>
            <w:tcW w:w="2700" w:type="dxa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22276" w:rsidRPr="00344B09" w:rsidTr="006376E1">
        <w:tc>
          <w:tcPr>
            <w:tcW w:w="2700" w:type="dxa"/>
            <w:vAlign w:val="bottom"/>
          </w:tcPr>
          <w:p w:rsidR="00322276" w:rsidRPr="00344B09" w:rsidRDefault="00322276" w:rsidP="0032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22276" w:rsidRPr="00344B09" w:rsidRDefault="00E45868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322276" w:rsidRPr="00344B09" w:rsidRDefault="00322276" w:rsidP="0032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322276" w:rsidRPr="00344B09" w:rsidRDefault="00E45868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322276" w:rsidRPr="00344B09" w:rsidRDefault="00322276" w:rsidP="0032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322276" w:rsidRPr="00344B09" w:rsidRDefault="00E45868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586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586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586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586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586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4586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1874" w:rsidRPr="00344B09" w:rsidRDefault="00B66872" w:rsidP="00413E45">
            <w:pPr>
              <w:pStyle w:val="a2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4,733,751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81874" w:rsidRPr="00344B09" w:rsidRDefault="00050859" w:rsidP="00E81874">
            <w:pPr>
              <w:pStyle w:val="a2"/>
              <w:tabs>
                <w:tab w:val="decimal" w:pos="31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6,642,158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E81874" w:rsidRPr="00344B09" w:rsidRDefault="00B66872" w:rsidP="00E81874">
            <w:pPr>
              <w:pStyle w:val="a2"/>
              <w:tabs>
                <w:tab w:val="decimal" w:pos="9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26,043,692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9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29,098,300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1874" w:rsidRPr="00344B09" w:rsidRDefault="00B66872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30,777,443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89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35,740,458</w:t>
            </w: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344B09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344B09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225D94">
            <w:pPr>
              <w:pStyle w:val="a2"/>
              <w:tabs>
                <w:tab w:val="decimal" w:pos="83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(2,755,494)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9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 xml:space="preserve"> (3,087,475)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(9,394,606)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(11,427,785)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(12,150,100)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(14,515,260)</w:t>
            </w: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413E45">
            <w:pPr>
              <w:pStyle w:val="a2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1,978,257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050859" w:rsidP="00E81874">
            <w:pPr>
              <w:pStyle w:val="a2"/>
              <w:tabs>
                <w:tab w:val="decimal" w:pos="317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3,554,683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16,649,086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18,627,343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21,225,198</w:t>
            </w: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050859" w:rsidP="004F3926">
            <w:pPr>
              <w:pStyle w:val="a2"/>
              <w:tabs>
                <w:tab w:val="decimal" w:pos="5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4F3926">
            <w:pPr>
              <w:pStyle w:val="a2"/>
              <w:tabs>
                <w:tab w:val="decimal" w:pos="4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050859" w:rsidP="004F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4F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050859" w:rsidP="004F3926">
            <w:pPr>
              <w:pStyle w:val="a2"/>
              <w:tabs>
                <w:tab w:val="decimal" w:pos="5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5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1874" w:rsidRPr="00344B09" w:rsidTr="006376E1">
        <w:tc>
          <w:tcPr>
            <w:tcW w:w="2700" w:type="dxa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-</w:t>
            </w:r>
            <w:r w:rsidR="000A22F7"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413E45">
            <w:pPr>
              <w:pStyle w:val="a2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1,978,257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050859" w:rsidP="00050859">
            <w:pPr>
              <w:pStyle w:val="a2"/>
              <w:tabs>
                <w:tab w:val="decimal" w:pos="317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3,554,683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16,649,086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B66872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18,627,343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21,225,198</w:t>
            </w:r>
          </w:p>
        </w:tc>
      </w:tr>
    </w:tbl>
    <w:p w:rsidR="00435B07" w:rsidRPr="00344B09" w:rsidRDefault="00435B07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131A8" w:rsidRPr="00344B09" w:rsidRDefault="00C1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711051" w:rsidRPr="00344B09" w:rsidRDefault="00755E4C" w:rsidP="0022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44B09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</w:t>
      </w:r>
      <w:r w:rsidR="00CD02D9" w:rsidRPr="00344B09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9A3E23" w:rsidRPr="00344B09">
        <w:rPr>
          <w:rFonts w:ascii="Angsana New" w:hAnsi="Angsana New"/>
          <w:spacing w:val="-2"/>
          <w:sz w:val="30"/>
          <w:szCs w:val="30"/>
          <w:cs/>
        </w:rPr>
        <w:t>30 กันยายน</w:t>
      </w:r>
      <w:r w:rsidR="00DE44B5" w:rsidRPr="00344B09">
        <w:rPr>
          <w:rFonts w:ascii="Angsana New" w:hAnsi="Angsana New"/>
          <w:spacing w:val="-2"/>
          <w:sz w:val="30"/>
          <w:szCs w:val="30"/>
          <w:cs/>
        </w:rPr>
        <w:t xml:space="preserve"> 256</w:t>
      </w:r>
      <w:r w:rsidR="00E81874" w:rsidRPr="00344B09">
        <w:rPr>
          <w:rFonts w:ascii="Angsana New" w:hAnsi="Angsana New"/>
          <w:spacing w:val="-2"/>
          <w:sz w:val="30"/>
          <w:szCs w:val="30"/>
          <w:cs/>
        </w:rPr>
        <w:t>1</w:t>
      </w:r>
      <w:r w:rsidR="00C12611" w:rsidRPr="00344B09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="00C12611" w:rsidRPr="00344B09">
        <w:rPr>
          <w:rFonts w:ascii="Angsana New" w:hAnsi="Angsana New"/>
          <w:spacing w:val="-2"/>
          <w:sz w:val="30"/>
          <w:szCs w:val="30"/>
        </w:rPr>
        <w:t>31</w:t>
      </w:r>
      <w:r w:rsidR="00C12611" w:rsidRPr="00344B09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12611" w:rsidRPr="00344B09">
        <w:rPr>
          <w:rFonts w:ascii="Angsana New" w:hAnsi="Angsana New"/>
          <w:spacing w:val="-2"/>
          <w:sz w:val="30"/>
          <w:szCs w:val="30"/>
        </w:rPr>
        <w:t>25</w:t>
      </w:r>
      <w:r w:rsidR="00E81874" w:rsidRPr="00344B09">
        <w:rPr>
          <w:rFonts w:ascii="Angsana New" w:hAnsi="Angsana New"/>
          <w:spacing w:val="-2"/>
          <w:sz w:val="30"/>
          <w:szCs w:val="30"/>
          <w:cs/>
        </w:rPr>
        <w:t>60</w:t>
      </w:r>
      <w:r w:rsidR="00785A90" w:rsidRPr="00344B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pacing w:val="-2"/>
          <w:sz w:val="30"/>
          <w:szCs w:val="30"/>
          <w:cs/>
        </w:rPr>
        <w:t>ผลรวมของลูกหนี้และผลตอบแทนตามสัญญาเช่าการเงินแสดงได้ดังนี้</w:t>
      </w:r>
    </w:p>
    <w:p w:rsidR="00711051" w:rsidRPr="00344B09" w:rsidRDefault="0071105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5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314"/>
        <w:gridCol w:w="273"/>
        <w:gridCol w:w="1406"/>
        <w:gridCol w:w="247"/>
        <w:gridCol w:w="1386"/>
      </w:tblGrid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6" w:type="dxa"/>
            <w:gridSpan w:val="7"/>
            <w:shd w:val="clear" w:color="auto" w:fill="auto"/>
            <w:vAlign w:val="bottom"/>
          </w:tcPr>
          <w:p w:rsidR="00755E4C" w:rsidRPr="00344B09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  <w:shd w:val="clear" w:color="auto" w:fill="auto"/>
            <w:vAlign w:val="bottom"/>
          </w:tcPr>
          <w:p w:rsidR="00785A90" w:rsidRPr="00344B09" w:rsidRDefault="009A3E23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A781C" w:rsidRPr="00344B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A781C"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E378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85A90" w:rsidRPr="00344B09" w:rsidRDefault="00785A90" w:rsidP="0078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9" w:type="dxa"/>
            <w:gridSpan w:val="3"/>
            <w:shd w:val="clear" w:color="auto" w:fill="auto"/>
            <w:vAlign w:val="bottom"/>
          </w:tcPr>
          <w:p w:rsidR="00785A90" w:rsidRPr="00344B09" w:rsidRDefault="00785A9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9672C" w:rsidRPr="00344B0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F9672C"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E378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785A90" w:rsidRPr="00344B09" w:rsidRDefault="009472D2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763F97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5A90" w:rsidRPr="00344B0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785A90" w:rsidRPr="00344B09" w:rsidRDefault="009472D2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763F97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5A90" w:rsidRPr="00344B0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6" w:type="dxa"/>
            <w:gridSpan w:val="7"/>
            <w:shd w:val="clear" w:color="auto" w:fill="auto"/>
            <w:vAlign w:val="bottom"/>
          </w:tcPr>
          <w:p w:rsidR="00785A90" w:rsidRPr="00344B09" w:rsidRDefault="00785A90" w:rsidP="0078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E81874" w:rsidRPr="00344B09" w:rsidRDefault="00111DA8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1" w:firstLine="18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E81874" w:rsidRPr="00344B09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4,733,751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E81874" w:rsidRPr="00344B09" w:rsidRDefault="00076922" w:rsidP="0054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1,978,25</w:t>
            </w:r>
            <w:r w:rsidR="00547EAD" w:rsidRPr="00344B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6,642,158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3,554,683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E81874" w:rsidRPr="00344B09" w:rsidRDefault="00111DA8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1" w:firstLine="18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E81874" w:rsidRPr="00344B09">
              <w:rPr>
                <w:rFonts w:ascii="Angsana New" w:hAnsi="Angsana New"/>
                <w:sz w:val="30"/>
                <w:szCs w:val="30"/>
                <w:cs/>
              </w:rPr>
              <w:t>กำหนดชำระหลังจาก</w:t>
            </w:r>
          </w:p>
          <w:p w:rsidR="00E81874" w:rsidRPr="00344B09" w:rsidRDefault="00E81874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17,443,056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10,150,619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18,373,611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9,915,207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E81874" w:rsidRPr="00344B09" w:rsidRDefault="00111DA8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E81874" w:rsidRPr="00344B09">
              <w:rPr>
                <w:rFonts w:ascii="Angsana New" w:hAnsi="Angsana New"/>
                <w:sz w:val="30"/>
                <w:szCs w:val="30"/>
                <w:cs/>
              </w:rPr>
              <w:t>กำหนดชำระหลังจากห้าปี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8,600,636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6,498,46</w:t>
            </w:r>
            <w:r w:rsidR="00547EAD" w:rsidRPr="00344B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10,724,689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1E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7,755,308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E81874" w:rsidRPr="00344B09" w:rsidRDefault="00E81874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1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30,777,443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18,627,343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35,740,458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E81874" w:rsidRPr="00344B09" w:rsidRDefault="00E81874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1" w:firstLine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(12,150,100)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</w:rPr>
              <w:t>14,515,260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130D" w:rsidRPr="00344B09" w:rsidTr="0008130D">
        <w:tc>
          <w:tcPr>
            <w:tcW w:w="3330" w:type="dxa"/>
            <w:shd w:val="clear" w:color="auto" w:fill="auto"/>
            <w:vAlign w:val="bottom"/>
          </w:tcPr>
          <w:p w:rsidR="00E81874" w:rsidRPr="00344B09" w:rsidRDefault="00E81874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1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076922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18,627,343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E81874" w:rsidRPr="00344B09" w:rsidRDefault="00E81874" w:rsidP="00E8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376E1" w:rsidRPr="00344B09" w:rsidRDefault="006376E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72"/>
        <w:gridCol w:w="1198"/>
        <w:gridCol w:w="244"/>
        <w:gridCol w:w="1141"/>
        <w:gridCol w:w="273"/>
        <w:gridCol w:w="1106"/>
        <w:gridCol w:w="244"/>
        <w:gridCol w:w="1139"/>
      </w:tblGrid>
      <w:tr w:rsidR="0008130D" w:rsidRPr="00344B09" w:rsidTr="0008130D">
        <w:trPr>
          <w:trHeight w:val="421"/>
        </w:trPr>
        <w:tc>
          <w:tcPr>
            <w:tcW w:w="2221" w:type="pct"/>
            <w:vAlign w:val="bottom"/>
          </w:tcPr>
          <w:p w:rsidR="00C625B0" w:rsidRPr="00344B09" w:rsidRDefault="00976B86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 w:firstLine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br w:type="page"/>
            </w:r>
            <w:r w:rsidR="00C625B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F1561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  <w:r w:rsidR="00AB1598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2ABF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AB1598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625B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3" w:type="pct"/>
            <w:gridSpan w:val="3"/>
            <w:vAlign w:val="bottom"/>
          </w:tcPr>
          <w:p w:rsidR="00C625B0" w:rsidRPr="00344B09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C625B0" w:rsidRPr="00344B09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  <w:vAlign w:val="bottom"/>
          </w:tcPr>
          <w:p w:rsidR="00C625B0" w:rsidRPr="00344B09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130D" w:rsidRPr="00344B09" w:rsidTr="0008130D">
        <w:trPr>
          <w:trHeight w:val="421"/>
        </w:trPr>
        <w:tc>
          <w:tcPr>
            <w:tcW w:w="2221" w:type="pct"/>
            <w:vAlign w:val="bottom"/>
          </w:tcPr>
          <w:p w:rsidR="00322276" w:rsidRPr="00344B09" w:rsidRDefault="00322276" w:rsidP="00EE0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130D" w:rsidRPr="00344B09" w:rsidTr="0008130D">
        <w:trPr>
          <w:trHeight w:val="421"/>
        </w:trPr>
        <w:tc>
          <w:tcPr>
            <w:tcW w:w="2221" w:type="pct"/>
            <w:vAlign w:val="bottom"/>
          </w:tcPr>
          <w:p w:rsidR="00E81874" w:rsidRPr="00344B09" w:rsidRDefault="00E81874" w:rsidP="00EE0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F634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F634C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F634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F634C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8130D" w:rsidRPr="00344B09" w:rsidTr="0008130D">
        <w:trPr>
          <w:trHeight w:val="421"/>
        </w:trPr>
        <w:tc>
          <w:tcPr>
            <w:tcW w:w="2221" w:type="pct"/>
            <w:vAlign w:val="bottom"/>
          </w:tcPr>
          <w:p w:rsidR="00322276" w:rsidRPr="00344B09" w:rsidRDefault="00322276" w:rsidP="00EE0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9" w:type="pct"/>
            <w:gridSpan w:val="7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0D" w:rsidRPr="00344B09" w:rsidTr="0008130D">
        <w:trPr>
          <w:trHeight w:val="421"/>
        </w:trPr>
        <w:tc>
          <w:tcPr>
            <w:tcW w:w="2221" w:type="pct"/>
            <w:vAlign w:val="bottom"/>
          </w:tcPr>
          <w:p w:rsidR="00322276" w:rsidRPr="00344B09" w:rsidRDefault="00322276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3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130D" w:rsidRPr="00344B09" w:rsidTr="0008130D">
        <w:trPr>
          <w:trHeight w:val="406"/>
        </w:trPr>
        <w:tc>
          <w:tcPr>
            <w:tcW w:w="2221" w:type="pct"/>
            <w:vAlign w:val="bottom"/>
          </w:tcPr>
          <w:p w:rsidR="00763F97" w:rsidRPr="00344B09" w:rsidRDefault="00763F97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23" w:type="pct"/>
            <w:vAlign w:val="bottom"/>
          </w:tcPr>
          <w:p w:rsidR="00763F97" w:rsidRPr="00344B09" w:rsidRDefault="003A5F08" w:rsidP="004F3926">
            <w:pPr>
              <w:pStyle w:val="a2"/>
              <w:tabs>
                <w:tab w:val="decimal" w:pos="69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:rsidR="00763F97" w:rsidRPr="00344B09" w:rsidRDefault="00763F97" w:rsidP="00CD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763F97" w:rsidRPr="00344B09" w:rsidRDefault="00763F97" w:rsidP="004F3926">
            <w:pPr>
              <w:pStyle w:val="a2"/>
              <w:tabs>
                <w:tab w:val="decimal" w:pos="6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Align w:val="bottom"/>
          </w:tcPr>
          <w:p w:rsidR="00763F97" w:rsidRPr="00344B09" w:rsidRDefault="00763F97" w:rsidP="00CD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763F97" w:rsidRPr="00344B09" w:rsidRDefault="0044426F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1,841</w:t>
            </w:r>
          </w:p>
        </w:tc>
        <w:tc>
          <w:tcPr>
            <w:tcW w:w="127" w:type="pct"/>
            <w:vAlign w:val="bottom"/>
          </w:tcPr>
          <w:p w:rsidR="00763F97" w:rsidRPr="00344B09" w:rsidRDefault="00763F97" w:rsidP="00CD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763F97" w:rsidRPr="00344B09" w:rsidRDefault="00763F97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08130D" w:rsidRPr="00344B09" w:rsidTr="0008130D">
        <w:trPr>
          <w:trHeight w:val="421"/>
        </w:trPr>
        <w:tc>
          <w:tcPr>
            <w:tcW w:w="2221" w:type="pct"/>
            <w:vAlign w:val="bottom"/>
          </w:tcPr>
          <w:p w:rsidR="00E81874" w:rsidRPr="00344B09" w:rsidRDefault="00E81874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23" w:type="pct"/>
            <w:vAlign w:val="bottom"/>
          </w:tcPr>
          <w:p w:rsidR="00E81874" w:rsidRPr="00344B09" w:rsidRDefault="003A5F08" w:rsidP="004F3926">
            <w:pPr>
              <w:pStyle w:val="a2"/>
              <w:tabs>
                <w:tab w:val="decimal" w:pos="69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E81874" w:rsidRPr="00344B09" w:rsidRDefault="00E81874" w:rsidP="004F3926">
            <w:pPr>
              <w:pStyle w:val="a2"/>
              <w:tabs>
                <w:tab w:val="decimal" w:pos="6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E81874" w:rsidRPr="00344B09" w:rsidRDefault="0044426F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30,205</w:t>
            </w: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</w:tr>
      <w:tr w:rsidR="0008130D" w:rsidRPr="00344B09" w:rsidTr="0008130D">
        <w:trPr>
          <w:trHeight w:val="226"/>
        </w:trPr>
        <w:tc>
          <w:tcPr>
            <w:tcW w:w="2221" w:type="pct"/>
            <w:vAlign w:val="bottom"/>
          </w:tcPr>
          <w:p w:rsidR="00E81874" w:rsidRPr="00344B09" w:rsidRDefault="00E81874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:rsidR="00E81874" w:rsidRPr="00344B09" w:rsidRDefault="00E81874" w:rsidP="0087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9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08130D">
        <w:trPr>
          <w:trHeight w:val="406"/>
        </w:trPr>
        <w:tc>
          <w:tcPr>
            <w:tcW w:w="2221" w:type="pct"/>
            <w:vAlign w:val="bottom"/>
          </w:tcPr>
          <w:p w:rsidR="00E81874" w:rsidRPr="00344B09" w:rsidRDefault="00E81874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23" w:type="pct"/>
            <w:vAlign w:val="bottom"/>
          </w:tcPr>
          <w:p w:rsidR="00E81874" w:rsidRPr="00344B09" w:rsidRDefault="00E81874" w:rsidP="0087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9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08130D">
        <w:trPr>
          <w:trHeight w:val="406"/>
        </w:trPr>
        <w:tc>
          <w:tcPr>
            <w:tcW w:w="2221" w:type="pct"/>
            <w:vAlign w:val="bottom"/>
          </w:tcPr>
          <w:p w:rsidR="00E81874" w:rsidRPr="00344B09" w:rsidRDefault="00E81874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</w:t>
            </w: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E81874" w:rsidRPr="00344B09" w:rsidRDefault="0044426F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9,201</w:t>
            </w: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:rsidR="00E81874" w:rsidRPr="00344B09" w:rsidRDefault="0044426F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9,201</w:t>
            </w: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</w:tr>
      <w:tr w:rsidR="0008130D" w:rsidRPr="00344B09" w:rsidTr="0008130D">
        <w:trPr>
          <w:trHeight w:val="406"/>
        </w:trPr>
        <w:tc>
          <w:tcPr>
            <w:tcW w:w="2221" w:type="pct"/>
            <w:vAlign w:val="bottom"/>
          </w:tcPr>
          <w:p w:rsidR="00E81874" w:rsidRPr="00344B09" w:rsidRDefault="00E81874" w:rsidP="00EE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1874" w:rsidRPr="00344B09" w:rsidRDefault="0044426F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9,201</w:t>
            </w: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7,301</w:t>
            </w:r>
          </w:p>
        </w:tc>
        <w:tc>
          <w:tcPr>
            <w:tcW w:w="14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1874" w:rsidRPr="00344B09" w:rsidRDefault="0044426F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41,247</w:t>
            </w:r>
          </w:p>
        </w:tc>
        <w:tc>
          <w:tcPr>
            <w:tcW w:w="127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8,467</w:t>
            </w:r>
          </w:p>
        </w:tc>
      </w:tr>
    </w:tbl>
    <w:p w:rsidR="00763F97" w:rsidRPr="00344B09" w:rsidRDefault="00763F97" w:rsidP="00AF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61"/>
        <w:gridCol w:w="1172"/>
        <w:gridCol w:w="253"/>
        <w:gridCol w:w="1097"/>
        <w:gridCol w:w="268"/>
        <w:gridCol w:w="1077"/>
        <w:gridCol w:w="264"/>
        <w:gridCol w:w="1086"/>
      </w:tblGrid>
      <w:tr w:rsidR="00F23A0E" w:rsidRPr="00344B09" w:rsidTr="00CF215D">
        <w:trPr>
          <w:tblHeader/>
        </w:trPr>
        <w:tc>
          <w:tcPr>
            <w:tcW w:w="2218" w:type="pct"/>
            <w:vAlign w:val="bottom"/>
          </w:tcPr>
          <w:p w:rsidR="002E1EFF" w:rsidRPr="00344B09" w:rsidRDefault="00EB71E3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535A9D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763F97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571E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763F97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35A9D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5" w:type="pct"/>
            <w:gridSpan w:val="3"/>
            <w:vAlign w:val="bottom"/>
          </w:tcPr>
          <w:p w:rsidR="002E1EFF" w:rsidRPr="00344B09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  <w:vAlign w:val="bottom"/>
          </w:tcPr>
          <w:p w:rsidR="002E1EFF" w:rsidRPr="00344B09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  <w:vAlign w:val="bottom"/>
          </w:tcPr>
          <w:p w:rsidR="002E1EFF" w:rsidRPr="00344B09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926" w:rsidRPr="00344B09" w:rsidTr="00DE218A">
        <w:trPr>
          <w:tblHeader/>
        </w:trPr>
        <w:tc>
          <w:tcPr>
            <w:tcW w:w="2218" w:type="pct"/>
            <w:vAlign w:val="bottom"/>
          </w:tcPr>
          <w:p w:rsidR="00322276" w:rsidRPr="00344B09" w:rsidRDefault="00322276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5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F3926" w:rsidRPr="00344B09" w:rsidTr="00DE218A">
        <w:trPr>
          <w:tblHeader/>
        </w:trPr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A55E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A55EC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A55E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="00A55EC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8130D" w:rsidRPr="00344B09" w:rsidTr="00CF215D">
        <w:trPr>
          <w:tblHeader/>
        </w:trPr>
        <w:tc>
          <w:tcPr>
            <w:tcW w:w="2218" w:type="pct"/>
            <w:vAlign w:val="bottom"/>
          </w:tcPr>
          <w:p w:rsidR="00E81874" w:rsidRPr="00344B09" w:rsidRDefault="00E81874" w:rsidP="00F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2" w:type="pct"/>
            <w:gridSpan w:val="7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763F97" w:rsidRPr="00344B09" w:rsidRDefault="00763F97" w:rsidP="00F2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5" w:type="pct"/>
            <w:vAlign w:val="bottom"/>
          </w:tcPr>
          <w:p w:rsidR="00763F97" w:rsidRPr="00344B09" w:rsidRDefault="00763F97" w:rsidP="0076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763F97" w:rsidRPr="00344B09" w:rsidRDefault="00763F97" w:rsidP="0076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763F97" w:rsidRPr="00344B09" w:rsidRDefault="00763F97" w:rsidP="0076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763F97" w:rsidRPr="00344B09" w:rsidRDefault="00763F97" w:rsidP="0076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763F97" w:rsidRPr="00344B09" w:rsidRDefault="00763F97" w:rsidP="0076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763F97" w:rsidRPr="00344B09" w:rsidRDefault="00763F97" w:rsidP="0076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763F97" w:rsidRPr="00344B09" w:rsidRDefault="00763F97" w:rsidP="0076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E81874" w:rsidRPr="00344B09" w:rsidRDefault="0044426F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46,472</w:t>
            </w: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69,017</w:t>
            </w: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44426F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E81874" w:rsidRPr="00344B09" w:rsidRDefault="00E81874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:rsidR="00E81874" w:rsidRPr="00344B09" w:rsidRDefault="00E81874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:rsidR="00E81874" w:rsidRPr="00344B09" w:rsidRDefault="00E81874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:rsidR="00E81874" w:rsidRPr="00344B09" w:rsidRDefault="00E81874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DE218A">
        <w:tc>
          <w:tcPr>
            <w:tcW w:w="2218" w:type="pct"/>
            <w:vAlign w:val="bottom"/>
          </w:tcPr>
          <w:p w:rsidR="004D563E" w:rsidRPr="00344B09" w:rsidRDefault="004D563E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4D563E" w:rsidRPr="00344B09" w:rsidRDefault="004D563E" w:rsidP="004F3926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:rsidR="004D563E" w:rsidRPr="00344B09" w:rsidRDefault="004D563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4D563E" w:rsidRPr="00344B09" w:rsidRDefault="004D563E" w:rsidP="00020FA7">
            <w:pPr>
              <w:pStyle w:val="a2"/>
              <w:tabs>
                <w:tab w:val="decimal" w:pos="5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4D563E" w:rsidRPr="00344B09" w:rsidRDefault="004D563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4D563E" w:rsidRPr="00344B09" w:rsidRDefault="0044426F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1" w:type="pct"/>
            <w:vAlign w:val="bottom"/>
          </w:tcPr>
          <w:p w:rsidR="004D563E" w:rsidRPr="00344B09" w:rsidRDefault="004D563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4D563E" w:rsidRPr="00344B09" w:rsidRDefault="004D563E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4D563E" w:rsidRPr="00344B09" w:rsidRDefault="004D563E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4D563E" w:rsidRPr="00344B09" w:rsidRDefault="004D563E" w:rsidP="004F3926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:rsidR="004D563E" w:rsidRPr="00344B09" w:rsidRDefault="004D563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4D563E" w:rsidRPr="00344B09" w:rsidRDefault="004D563E" w:rsidP="00020FA7">
            <w:pPr>
              <w:pStyle w:val="a2"/>
              <w:tabs>
                <w:tab w:val="decimal" w:pos="5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4D563E" w:rsidRPr="00344B09" w:rsidRDefault="004D563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4D563E" w:rsidRPr="00344B09" w:rsidRDefault="0044426F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2,663</w:t>
            </w:r>
          </w:p>
        </w:tc>
        <w:tc>
          <w:tcPr>
            <w:tcW w:w="141" w:type="pct"/>
            <w:vAlign w:val="bottom"/>
          </w:tcPr>
          <w:p w:rsidR="004D563E" w:rsidRPr="00344B09" w:rsidRDefault="004D563E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4D563E" w:rsidRPr="00344B09" w:rsidRDefault="004D563E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2,387</w:t>
            </w:r>
          </w:p>
        </w:tc>
      </w:tr>
      <w:tr w:rsidR="0008130D" w:rsidRPr="00344B09" w:rsidTr="00DE218A">
        <w:trPr>
          <w:trHeight w:val="199"/>
        </w:trPr>
        <w:tc>
          <w:tcPr>
            <w:tcW w:w="2218" w:type="pct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3" w:type="pct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25" w:type="pct"/>
            <w:vAlign w:val="bottom"/>
          </w:tcPr>
          <w:p w:rsidR="00E81874" w:rsidRPr="00344B09" w:rsidRDefault="00E81874" w:rsidP="004F3926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="00F23A0E" w:rsidRPr="00344B09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(สิงคโปร์)</w:t>
            </w:r>
          </w:p>
        </w:tc>
        <w:tc>
          <w:tcPr>
            <w:tcW w:w="625" w:type="pct"/>
            <w:vAlign w:val="bottom"/>
          </w:tcPr>
          <w:p w:rsidR="00E81874" w:rsidRPr="00344B09" w:rsidRDefault="00E81874" w:rsidP="004F3926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E81874" w:rsidRPr="00344B09" w:rsidRDefault="004D563E" w:rsidP="004F3926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020FA7">
            <w:pPr>
              <w:pStyle w:val="a2"/>
              <w:tabs>
                <w:tab w:val="decimal" w:pos="5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44426F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2,978</w:t>
            </w:r>
          </w:p>
        </w:tc>
      </w:tr>
      <w:tr w:rsidR="0008130D" w:rsidRPr="00344B09" w:rsidTr="00DE218A">
        <w:trPr>
          <w:trHeight w:val="199"/>
        </w:trPr>
        <w:tc>
          <w:tcPr>
            <w:tcW w:w="2218" w:type="pct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3" w:type="pct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pct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" w:type="pct"/>
            <w:vAlign w:val="bottom"/>
          </w:tcPr>
          <w:p w:rsidR="00DE218A" w:rsidRPr="00344B09" w:rsidRDefault="00DE218A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F3926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E81874" w:rsidRPr="00344B09" w:rsidRDefault="00E81874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DE218A"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1874" w:rsidRPr="00344B09" w:rsidRDefault="0044426F" w:rsidP="00E2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18,239</w:t>
            </w: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E81874" w:rsidRPr="00344B09" w:rsidRDefault="00E81874" w:rsidP="00F9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15,194</w:t>
            </w: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E81874" w:rsidRPr="00344B09" w:rsidRDefault="0044426F" w:rsidP="00444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13,714</w:t>
            </w: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13,686</w:t>
            </w:r>
          </w:p>
        </w:tc>
      </w:tr>
      <w:tr w:rsidR="004F3926" w:rsidRPr="00344B09" w:rsidTr="00DE218A">
        <w:trPr>
          <w:trHeight w:val="199"/>
        </w:trPr>
        <w:tc>
          <w:tcPr>
            <w:tcW w:w="2218" w:type="pct"/>
            <w:vAlign w:val="bottom"/>
          </w:tcPr>
          <w:p w:rsidR="00E81874" w:rsidRPr="00344B09" w:rsidRDefault="00E8187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1874" w:rsidRPr="00344B09" w:rsidRDefault="0044426F" w:rsidP="00E2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64,711</w:t>
            </w:r>
          </w:p>
        </w:tc>
        <w:tc>
          <w:tcPr>
            <w:tcW w:w="135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84,211</w:t>
            </w:r>
          </w:p>
        </w:tc>
        <w:tc>
          <w:tcPr>
            <w:tcW w:w="143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1874" w:rsidRPr="00344B09" w:rsidRDefault="0044426F" w:rsidP="00F9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19,053</w:t>
            </w:r>
          </w:p>
        </w:tc>
        <w:tc>
          <w:tcPr>
            <w:tcW w:w="141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1874" w:rsidRPr="00344B09" w:rsidRDefault="00E8187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19,474</w:t>
            </w:r>
          </w:p>
        </w:tc>
      </w:tr>
      <w:tr w:rsidR="0008130D" w:rsidRPr="00344B09" w:rsidTr="00DE218A">
        <w:trPr>
          <w:trHeight w:val="199"/>
        </w:trPr>
        <w:tc>
          <w:tcPr>
            <w:tcW w:w="2218" w:type="pct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pct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" w:type="pct"/>
            <w:vAlign w:val="bottom"/>
          </w:tcPr>
          <w:p w:rsidR="00711051" w:rsidRPr="00344B09" w:rsidRDefault="00711051" w:rsidP="000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3926" w:rsidRPr="00344B09" w:rsidTr="00DE218A">
        <w:trPr>
          <w:trHeight w:val="199"/>
        </w:trPr>
        <w:tc>
          <w:tcPr>
            <w:tcW w:w="2218" w:type="pct"/>
            <w:vAlign w:val="bottom"/>
          </w:tcPr>
          <w:p w:rsidR="00BE6494" w:rsidRPr="00344B09" w:rsidRDefault="00BE649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3926" w:rsidRPr="00344B09" w:rsidTr="00DE218A">
        <w:trPr>
          <w:trHeight w:val="199"/>
        </w:trPr>
        <w:tc>
          <w:tcPr>
            <w:tcW w:w="2218" w:type="pct"/>
            <w:vAlign w:val="bottom"/>
          </w:tcPr>
          <w:p w:rsidR="00BE6494" w:rsidRPr="00344B09" w:rsidRDefault="00BE649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BE6494" w:rsidRPr="00344B09" w:rsidRDefault="00BE6494" w:rsidP="004F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130D" w:rsidRPr="00344B09" w:rsidTr="00DE218A">
        <w:trPr>
          <w:trHeight w:val="199"/>
        </w:trPr>
        <w:tc>
          <w:tcPr>
            <w:tcW w:w="2218" w:type="pct"/>
            <w:vAlign w:val="bottom"/>
          </w:tcPr>
          <w:p w:rsidR="00BE6494" w:rsidRPr="00344B09" w:rsidRDefault="00BE6494" w:rsidP="00F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Broadspectrum Pty Limited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6494" w:rsidRPr="00344B09" w:rsidRDefault="004D563E" w:rsidP="004F3926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150,380</w:t>
            </w:r>
          </w:p>
        </w:tc>
        <w:tc>
          <w:tcPr>
            <w:tcW w:w="143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:rsidR="00BE6494" w:rsidRPr="00344B09" w:rsidRDefault="004D563E" w:rsidP="004F3926">
            <w:pPr>
              <w:pStyle w:val="a2"/>
              <w:tabs>
                <w:tab w:val="decimal" w:pos="51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BE6494" w:rsidRPr="00344B09" w:rsidRDefault="00BE6494" w:rsidP="004F3926">
            <w:pPr>
              <w:pStyle w:val="a2"/>
              <w:tabs>
                <w:tab w:val="decimal" w:pos="52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828D6" w:rsidRPr="00344B09" w:rsidRDefault="00D828D6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37"/>
        <w:gridCol w:w="973"/>
        <w:gridCol w:w="258"/>
        <w:gridCol w:w="1102"/>
        <w:gridCol w:w="1008"/>
        <w:gridCol w:w="281"/>
        <w:gridCol w:w="981"/>
        <w:gridCol w:w="254"/>
        <w:gridCol w:w="986"/>
        <w:gridCol w:w="268"/>
        <w:gridCol w:w="984"/>
      </w:tblGrid>
      <w:tr w:rsidR="002E0630" w:rsidRPr="00344B09" w:rsidTr="00CF215D">
        <w:tc>
          <w:tcPr>
            <w:tcW w:w="1317" w:type="pct"/>
            <w:vAlign w:val="bottom"/>
          </w:tcPr>
          <w:p w:rsidR="002E0630" w:rsidRPr="00344B09" w:rsidRDefault="002E0630" w:rsidP="00BF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211" w:type="pct"/>
            <w:gridSpan w:val="3"/>
            <w:shd w:val="clear" w:color="auto" w:fill="auto"/>
            <w:vAlign w:val="bottom"/>
          </w:tcPr>
          <w:p w:rsidR="002E0630" w:rsidRPr="00344B09" w:rsidRDefault="002E0630" w:rsidP="00B4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8" w:type="pct"/>
            <w:gridSpan w:val="3"/>
            <w:vAlign w:val="bottom"/>
          </w:tcPr>
          <w:p w:rsidR="002E0630" w:rsidRPr="00344B09" w:rsidRDefault="002E0630" w:rsidP="00B42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2" w:type="pct"/>
            <w:vAlign w:val="bottom"/>
          </w:tcPr>
          <w:p w:rsidR="002E0630" w:rsidRPr="00344B09" w:rsidRDefault="002E0630" w:rsidP="00B42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pct"/>
            <w:gridSpan w:val="3"/>
            <w:vAlign w:val="bottom"/>
          </w:tcPr>
          <w:p w:rsidR="002E0630" w:rsidRPr="00344B09" w:rsidRDefault="002E0630" w:rsidP="00B42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276" w:rsidRPr="00344B09" w:rsidTr="00CF215D">
        <w:tc>
          <w:tcPr>
            <w:tcW w:w="1317" w:type="pct"/>
            <w:vAlign w:val="bottom"/>
          </w:tcPr>
          <w:p w:rsidR="00322276" w:rsidRPr="00344B09" w:rsidRDefault="00322276" w:rsidP="00BF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0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344B0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322276" w:rsidRPr="00344B09" w:rsidRDefault="000337F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31</w:t>
            </w:r>
            <w:r w:rsidR="00322276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3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322276" w:rsidRPr="00344B09" w:rsidRDefault="000337F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31</w:t>
            </w:r>
            <w:r w:rsidR="00322276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322276" w:rsidRPr="00344B09" w:rsidRDefault="000337F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31</w:t>
            </w:r>
            <w:r w:rsidR="00322276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1874" w:rsidRPr="00344B09" w:rsidTr="00CF215D">
        <w:tc>
          <w:tcPr>
            <w:tcW w:w="1317" w:type="pct"/>
            <w:vAlign w:val="bottom"/>
          </w:tcPr>
          <w:p w:rsidR="00E81874" w:rsidRPr="00344B09" w:rsidRDefault="00E81874" w:rsidP="00BF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B43D9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E81874" w:rsidRPr="00344B09" w:rsidRDefault="00B43D9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523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B43D9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:rsidR="00E81874" w:rsidRPr="00344B09" w:rsidRDefault="00B43D9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2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</w:t>
            </w:r>
            <w:r w:rsidR="00B43D9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E81874" w:rsidRPr="00344B09" w:rsidRDefault="00B43D91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130D" w:rsidRPr="00344B09" w:rsidTr="00CF215D">
        <w:tc>
          <w:tcPr>
            <w:tcW w:w="1317" w:type="pct"/>
            <w:vAlign w:val="bottom"/>
          </w:tcPr>
          <w:p w:rsidR="00E81874" w:rsidRPr="00344B09" w:rsidRDefault="00E81874" w:rsidP="00BF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1" w:type="pct"/>
            <w:gridSpan w:val="3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72" w:type="pct"/>
            <w:gridSpan w:val="7"/>
            <w:shd w:val="clear" w:color="auto" w:fill="auto"/>
            <w:vAlign w:val="bottom"/>
          </w:tcPr>
          <w:p w:rsidR="00E81874" w:rsidRPr="00344B09" w:rsidRDefault="00E81874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494" w:rsidRPr="00344B09" w:rsidTr="00CF215D">
        <w:tc>
          <w:tcPr>
            <w:tcW w:w="1317" w:type="pct"/>
            <w:vAlign w:val="bottom"/>
          </w:tcPr>
          <w:p w:rsidR="00BE6494" w:rsidRPr="00344B09" w:rsidRDefault="00BE6494" w:rsidP="00BF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BE6494" w:rsidRPr="00344B09" w:rsidRDefault="00BE6494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CF215D">
        <w:tc>
          <w:tcPr>
            <w:tcW w:w="1317" w:type="pct"/>
            <w:vAlign w:val="bottom"/>
          </w:tcPr>
          <w:p w:rsidR="001748D0" w:rsidRPr="00344B09" w:rsidRDefault="001748D0" w:rsidP="00BF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Broadspectrum </w:t>
            </w:r>
            <w:r w:rsidR="00C06D64"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Pty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>Limited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1748D0" w:rsidRPr="00344B09" w:rsidRDefault="001748D0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7.15</w:t>
            </w:r>
          </w:p>
        </w:tc>
        <w:tc>
          <w:tcPr>
            <w:tcW w:w="523" w:type="pct"/>
            <w:vAlign w:val="bottom"/>
          </w:tcPr>
          <w:p w:rsidR="001748D0" w:rsidRPr="00344B09" w:rsidRDefault="001748D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:rsidR="001748D0" w:rsidRPr="00344B09" w:rsidRDefault="001748D0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1,013,803</w:t>
            </w:r>
          </w:p>
        </w:tc>
        <w:tc>
          <w:tcPr>
            <w:tcW w:w="132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:rsidR="001748D0" w:rsidRPr="00344B09" w:rsidRDefault="001748D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48D0" w:rsidRPr="00344B09" w:rsidTr="00CF215D">
        <w:tc>
          <w:tcPr>
            <w:tcW w:w="1317" w:type="pct"/>
            <w:vAlign w:val="bottom"/>
          </w:tcPr>
          <w:p w:rsidR="001748D0" w:rsidRPr="00344B09" w:rsidRDefault="001748D0" w:rsidP="00BF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97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:rsidR="001748D0" w:rsidRPr="00344B09" w:rsidRDefault="001748D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:rsidR="001748D0" w:rsidRPr="00344B09" w:rsidRDefault="001748D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CF215D">
        <w:tc>
          <w:tcPr>
            <w:tcW w:w="1317" w:type="pct"/>
            <w:vAlign w:val="bottom"/>
          </w:tcPr>
          <w:p w:rsidR="001748D0" w:rsidRPr="00344B09" w:rsidRDefault="001748D0" w:rsidP="00BF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2"/>
              </w:tabs>
              <w:spacing w:line="240" w:lineRule="auto"/>
              <w:ind w:left="90" w:right="-19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:rsidR="001748D0" w:rsidRPr="00344B09" w:rsidRDefault="001748D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:rsidR="001748D0" w:rsidRPr="00344B09" w:rsidRDefault="001748D0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:rsidR="001748D0" w:rsidRPr="00344B09" w:rsidRDefault="001748D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1748D0" w:rsidRPr="00344B09" w:rsidRDefault="001748D0" w:rsidP="00E81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130D" w:rsidRPr="00344B09" w:rsidTr="00CF215D">
        <w:tc>
          <w:tcPr>
            <w:tcW w:w="2528" w:type="pct"/>
            <w:gridSpan w:val="4"/>
            <w:vAlign w:val="bottom"/>
          </w:tcPr>
          <w:p w:rsidR="001748D0" w:rsidRPr="00344B09" w:rsidRDefault="001748D0" w:rsidP="00BF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3" w:type="pct"/>
            <w:tcBorders>
              <w:bottom w:val="double" w:sz="4" w:space="0" w:color="auto"/>
            </w:tcBorders>
            <w:vAlign w:val="bottom"/>
          </w:tcPr>
          <w:p w:rsidR="001748D0" w:rsidRPr="00344B09" w:rsidRDefault="001748D0" w:rsidP="00174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1748D0" w:rsidRPr="00344B09" w:rsidRDefault="001748D0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  <w:vAlign w:val="bottom"/>
          </w:tcPr>
          <w:p w:rsidR="001748D0" w:rsidRPr="00344B09" w:rsidRDefault="001748D0" w:rsidP="00BE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1,013,803</w:t>
            </w:r>
          </w:p>
        </w:tc>
        <w:tc>
          <w:tcPr>
            <w:tcW w:w="132" w:type="pct"/>
            <w:vAlign w:val="bottom"/>
          </w:tcPr>
          <w:p w:rsidR="001748D0" w:rsidRPr="00344B09" w:rsidRDefault="001748D0" w:rsidP="0058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  <w:vAlign w:val="bottom"/>
          </w:tcPr>
          <w:p w:rsidR="001748D0" w:rsidRPr="00344B09" w:rsidRDefault="001748D0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1748D0" w:rsidRPr="00344B09" w:rsidRDefault="001748D0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:rsidR="001748D0" w:rsidRPr="00344B09" w:rsidRDefault="001748D0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F2EB3" w:rsidRPr="00344B09" w:rsidRDefault="002F2EB3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รายการเคลื่อนไหวของเงินกู้ยืมระยะยาวจากกิจการที่เกี่ยวข้องกันสำหรับ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="00C863E3"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="00641848" w:rsidRPr="00344B09">
        <w:rPr>
          <w:rFonts w:ascii="Angsana New" w:hAnsi="Angsana New"/>
          <w:sz w:val="30"/>
          <w:szCs w:val="30"/>
          <w:cs/>
        </w:rPr>
        <w:t xml:space="preserve"> </w:t>
      </w:r>
      <w:r w:rsidR="00E37DE9" w:rsidRPr="00344B09">
        <w:rPr>
          <w:rFonts w:ascii="Angsana New" w:hAnsi="Angsana New"/>
          <w:sz w:val="30"/>
          <w:szCs w:val="30"/>
        </w:rPr>
        <w:t xml:space="preserve">        </w:t>
      </w:r>
      <w:r w:rsidRPr="00344B09">
        <w:rPr>
          <w:rFonts w:ascii="Angsana New" w:hAnsi="Angsana New"/>
          <w:sz w:val="30"/>
          <w:szCs w:val="30"/>
          <w:cs/>
        </w:rPr>
        <w:t>มีดังนี้</w:t>
      </w:r>
    </w:p>
    <w:p w:rsidR="00322276" w:rsidRPr="00344B09" w:rsidRDefault="00322276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9"/>
        <w:gridCol w:w="1172"/>
        <w:gridCol w:w="270"/>
        <w:gridCol w:w="1088"/>
        <w:gridCol w:w="253"/>
        <w:gridCol w:w="1088"/>
        <w:gridCol w:w="270"/>
        <w:gridCol w:w="1078"/>
      </w:tblGrid>
      <w:tr w:rsidR="0008130D" w:rsidRPr="00344B09" w:rsidTr="0008130D">
        <w:tc>
          <w:tcPr>
            <w:tcW w:w="2217" w:type="pct"/>
            <w:vAlign w:val="bottom"/>
          </w:tcPr>
          <w:p w:rsidR="00322276" w:rsidRPr="00344B09" w:rsidRDefault="00322276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349" w:type="pct"/>
            <w:gridSpan w:val="3"/>
            <w:vAlign w:val="bottom"/>
          </w:tcPr>
          <w:p w:rsidR="00322276" w:rsidRPr="00344B09" w:rsidRDefault="0032227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5" w:type="pct"/>
            <w:vAlign w:val="bottom"/>
          </w:tcPr>
          <w:p w:rsidR="00322276" w:rsidRPr="00344B09" w:rsidRDefault="0032227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vAlign w:val="bottom"/>
          </w:tcPr>
          <w:p w:rsidR="00322276" w:rsidRPr="00344B09" w:rsidRDefault="0032227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30D" w:rsidRPr="00344B09" w:rsidTr="0008130D">
        <w:tc>
          <w:tcPr>
            <w:tcW w:w="2217" w:type="pct"/>
            <w:vAlign w:val="bottom"/>
          </w:tcPr>
          <w:p w:rsidR="00641848" w:rsidRPr="00344B09" w:rsidRDefault="00641848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02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</w:t>
            </w:r>
            <w:r w:rsidRPr="00344B0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641848" w:rsidRPr="00344B09" w:rsidRDefault="00EC06BE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641848" w:rsidRPr="00344B09" w:rsidRDefault="00EC06BE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641848" w:rsidRPr="00344B09" w:rsidRDefault="00EC06BE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641848" w:rsidRPr="00344B09" w:rsidRDefault="00EC06BE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130D" w:rsidRPr="00344B09" w:rsidTr="0008130D">
        <w:tc>
          <w:tcPr>
            <w:tcW w:w="2217" w:type="pct"/>
            <w:vAlign w:val="bottom"/>
          </w:tcPr>
          <w:p w:rsidR="00322276" w:rsidRPr="00344B09" w:rsidRDefault="00322276" w:rsidP="0022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3" w:type="pct"/>
            <w:gridSpan w:val="7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0D" w:rsidRPr="00344B09" w:rsidTr="0008130D">
        <w:tc>
          <w:tcPr>
            <w:tcW w:w="2217" w:type="pct"/>
            <w:vAlign w:val="bottom"/>
          </w:tcPr>
          <w:p w:rsidR="00641848" w:rsidRPr="00344B09" w:rsidRDefault="00641848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firstLine="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25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641848" w:rsidRPr="00344B09" w:rsidRDefault="00641848" w:rsidP="00641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08130D">
        <w:tc>
          <w:tcPr>
            <w:tcW w:w="2217" w:type="pct"/>
            <w:vAlign w:val="bottom"/>
          </w:tcPr>
          <w:p w:rsidR="00020FA7" w:rsidRPr="00344B09" w:rsidRDefault="00020FA7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5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1,013,803</w:t>
            </w:r>
          </w:p>
        </w:tc>
        <w:tc>
          <w:tcPr>
            <w:tcW w:w="144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1,029,085</w:t>
            </w:r>
          </w:p>
        </w:tc>
        <w:tc>
          <w:tcPr>
            <w:tcW w:w="135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020FA7" w:rsidRPr="00344B09" w:rsidRDefault="00020FA7" w:rsidP="00020FA7">
            <w:pPr>
              <w:pStyle w:val="a2"/>
              <w:tabs>
                <w:tab w:val="decimal" w:pos="51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020FA7" w:rsidRPr="00344B09" w:rsidRDefault="00020FA7" w:rsidP="00020FA7">
            <w:pPr>
              <w:pStyle w:val="a2"/>
              <w:tabs>
                <w:tab w:val="decimal" w:pos="52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130D" w:rsidRPr="00344B09" w:rsidTr="0008130D">
        <w:tc>
          <w:tcPr>
            <w:tcW w:w="2217" w:type="pct"/>
            <w:vAlign w:val="bottom"/>
          </w:tcPr>
          <w:p w:rsidR="00020FA7" w:rsidRPr="00344B09" w:rsidRDefault="00020FA7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5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(950,433)</w:t>
            </w:r>
          </w:p>
        </w:tc>
        <w:tc>
          <w:tcPr>
            <w:tcW w:w="144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020FA7" w:rsidRPr="00344B09" w:rsidRDefault="00020FA7" w:rsidP="00020FA7">
            <w:pPr>
              <w:pStyle w:val="a2"/>
              <w:tabs>
                <w:tab w:val="decimal" w:pos="5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:rsidR="00020FA7" w:rsidRPr="00344B09" w:rsidRDefault="00020FA7" w:rsidP="00020FA7">
            <w:pPr>
              <w:pStyle w:val="a2"/>
              <w:tabs>
                <w:tab w:val="decimal" w:pos="51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020FA7" w:rsidRPr="00344B09" w:rsidRDefault="00020FA7" w:rsidP="0002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020FA7" w:rsidRPr="00344B09" w:rsidRDefault="00020FA7" w:rsidP="00020FA7">
            <w:pPr>
              <w:pStyle w:val="a2"/>
              <w:tabs>
                <w:tab w:val="decimal" w:pos="52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130D" w:rsidRPr="00344B09" w:rsidTr="0008130D">
        <w:tc>
          <w:tcPr>
            <w:tcW w:w="2217" w:type="pct"/>
            <w:vAlign w:val="bottom"/>
          </w:tcPr>
          <w:p w:rsidR="00E50EA0" w:rsidRPr="00344B09" w:rsidRDefault="00E50EA0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E50EA0" w:rsidRPr="00344B09" w:rsidRDefault="00E50EA0" w:rsidP="00E50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(63,370)</w:t>
            </w:r>
          </w:p>
        </w:tc>
        <w:tc>
          <w:tcPr>
            <w:tcW w:w="144" w:type="pct"/>
            <w:vAlign w:val="bottom"/>
          </w:tcPr>
          <w:p w:rsidR="00E50EA0" w:rsidRPr="00344B09" w:rsidRDefault="00E50EA0" w:rsidP="00E50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EA0" w:rsidRPr="00344B09" w:rsidRDefault="009C415C" w:rsidP="009C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50EA0" w:rsidRPr="00344B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35" w:type="pct"/>
            <w:vAlign w:val="bottom"/>
          </w:tcPr>
          <w:p w:rsidR="00E50EA0" w:rsidRPr="00344B09" w:rsidRDefault="00E50EA0" w:rsidP="00E50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EA0" w:rsidRPr="00344B09" w:rsidRDefault="00E50EA0" w:rsidP="00E50EA0">
            <w:pPr>
              <w:pStyle w:val="a2"/>
              <w:tabs>
                <w:tab w:val="decimal" w:pos="51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50EA0" w:rsidRPr="00344B09" w:rsidRDefault="00E50EA0" w:rsidP="00E50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EA0" w:rsidRPr="00344B09" w:rsidRDefault="00E50EA0" w:rsidP="00E50EA0">
            <w:pPr>
              <w:pStyle w:val="a2"/>
              <w:tabs>
                <w:tab w:val="decimal" w:pos="52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130D" w:rsidRPr="00344B09" w:rsidTr="0008130D">
        <w:tc>
          <w:tcPr>
            <w:tcW w:w="2217" w:type="pct"/>
            <w:vAlign w:val="bottom"/>
          </w:tcPr>
          <w:p w:rsidR="00E50EA0" w:rsidRPr="00344B09" w:rsidRDefault="00E50EA0" w:rsidP="0022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0EA0" w:rsidRPr="00344B09" w:rsidRDefault="00E50EA0" w:rsidP="00E50EA0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:rsidR="00E50EA0" w:rsidRPr="00344B09" w:rsidRDefault="00E50EA0" w:rsidP="00E50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0EA0" w:rsidRPr="00344B09" w:rsidRDefault="00E50EA0" w:rsidP="009C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1,03</w:t>
            </w:r>
            <w:r w:rsidR="009C415C">
              <w:rPr>
                <w:rFonts w:ascii="Angsana New" w:hAnsi="Angsana New"/>
                <w:b/>
                <w:bCs/>
                <w:sz w:val="30"/>
                <w:szCs w:val="30"/>
              </w:rPr>
              <w:t>9,626</w:t>
            </w:r>
          </w:p>
        </w:tc>
        <w:tc>
          <w:tcPr>
            <w:tcW w:w="135" w:type="pct"/>
            <w:vAlign w:val="bottom"/>
          </w:tcPr>
          <w:p w:rsidR="00E50EA0" w:rsidRPr="00344B09" w:rsidRDefault="00E50EA0" w:rsidP="00E50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0EA0" w:rsidRPr="00344B09" w:rsidRDefault="00E50EA0" w:rsidP="00E50EA0">
            <w:pPr>
              <w:pStyle w:val="a2"/>
              <w:tabs>
                <w:tab w:val="decimal" w:pos="51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50EA0" w:rsidRPr="00344B09" w:rsidRDefault="00E50EA0" w:rsidP="00E50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0EA0" w:rsidRPr="00344B09" w:rsidRDefault="00E50EA0" w:rsidP="00E50EA0">
            <w:pPr>
              <w:pStyle w:val="a2"/>
              <w:tabs>
                <w:tab w:val="decimal" w:pos="52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0054D7" w:rsidRPr="00344B09" w:rsidRDefault="000054D7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D828D6" w:rsidRPr="00344B09" w:rsidRDefault="00816D4B" w:rsidP="00060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F16DE"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กิจการที่เกี่ยวข้องกัน  </w:t>
      </w:r>
    </w:p>
    <w:p w:rsidR="000606F8" w:rsidRPr="00344B09" w:rsidRDefault="000606F8" w:rsidP="00060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641848" w:rsidRPr="00344B09" w:rsidRDefault="00641848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7006E3" w:rsidRPr="00344B09" w:rsidRDefault="007006E3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641848" w:rsidRPr="00344B09" w:rsidRDefault="008A309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="00641848" w:rsidRPr="00344B09">
        <w:rPr>
          <w:rFonts w:ascii="Angsana New" w:hAnsi="Angsana New"/>
          <w:sz w:val="30"/>
          <w:szCs w:val="30"/>
          <w:cs/>
        </w:rPr>
        <w:t xml:space="preserve"> </w:t>
      </w:r>
      <w:r w:rsidR="009C415C">
        <w:rPr>
          <w:rFonts w:ascii="Angsana New" w:hAnsi="Angsana New"/>
          <w:sz w:val="30"/>
          <w:szCs w:val="30"/>
        </w:rPr>
        <w:t>2561</w:t>
      </w:r>
      <w:r w:rsidR="00641848" w:rsidRPr="00344B09">
        <w:rPr>
          <w:rFonts w:ascii="Angsana New" w:hAnsi="Angsana New"/>
          <w:sz w:val="30"/>
          <w:szCs w:val="30"/>
          <w:cs/>
        </w:rPr>
        <w:t xml:space="preserve"> บริษัทมีเงินให้กู้ยืมคงเหลือแก่ บริษัท ราชบุรีพลังงาน จำกัด ซึ่งเป็นบริษัทย่อยทางตรง </w:t>
      </w:r>
      <w:r w:rsidR="00641848" w:rsidRPr="00344B09">
        <w:rPr>
          <w:rFonts w:ascii="Angsana New" w:hAnsi="Angsana New"/>
          <w:sz w:val="30"/>
          <w:szCs w:val="30"/>
        </w:rPr>
        <w:t xml:space="preserve">               </w:t>
      </w:r>
      <w:r w:rsidR="00641848" w:rsidRPr="00344B09">
        <w:rPr>
          <w:rFonts w:ascii="Angsana New" w:hAnsi="Angsana New"/>
          <w:sz w:val="30"/>
          <w:szCs w:val="30"/>
          <w:cs/>
        </w:rPr>
        <w:t>เป็นจำนวนเงิน</w:t>
      </w:r>
      <w:r w:rsidR="00641848" w:rsidRPr="00344B09">
        <w:rPr>
          <w:rFonts w:ascii="Angsana New" w:hAnsi="Angsana New"/>
          <w:sz w:val="30"/>
          <w:szCs w:val="30"/>
        </w:rPr>
        <w:t xml:space="preserve"> </w:t>
      </w:r>
      <w:r w:rsidR="005865DB" w:rsidRPr="00344B09">
        <w:rPr>
          <w:rFonts w:ascii="Angsana New" w:hAnsi="Angsana New"/>
          <w:sz w:val="30"/>
          <w:szCs w:val="30"/>
        </w:rPr>
        <w:t>175</w:t>
      </w:r>
      <w:r w:rsidR="00641848" w:rsidRPr="00344B09">
        <w:rPr>
          <w:rFonts w:ascii="Angsana New" w:hAnsi="Angsana New"/>
          <w:sz w:val="30"/>
          <w:szCs w:val="30"/>
        </w:rPr>
        <w:t xml:space="preserve"> </w:t>
      </w:r>
      <w:r w:rsidR="00641848" w:rsidRPr="00344B09">
        <w:rPr>
          <w:rFonts w:ascii="Angsana New" w:hAnsi="Angsana New"/>
          <w:sz w:val="30"/>
          <w:szCs w:val="30"/>
          <w:cs/>
        </w:rPr>
        <w:t>ล้านบาท</w:t>
      </w:r>
      <w:r w:rsidR="00641848" w:rsidRPr="00344B09">
        <w:rPr>
          <w:rFonts w:ascii="Angsana New" w:hAnsi="Angsana New"/>
          <w:sz w:val="30"/>
          <w:szCs w:val="30"/>
        </w:rPr>
        <w:t xml:space="preserve"> </w:t>
      </w:r>
      <w:r w:rsidR="00641848" w:rsidRPr="00344B09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641848" w:rsidRPr="00344B09">
        <w:rPr>
          <w:rFonts w:ascii="Angsana New" w:hAnsi="Angsana New"/>
          <w:sz w:val="30"/>
          <w:szCs w:val="30"/>
        </w:rPr>
        <w:t xml:space="preserve">4.00 </w:t>
      </w:r>
      <w:r w:rsidR="00641848" w:rsidRPr="00344B09">
        <w:rPr>
          <w:rFonts w:ascii="Angsana New" w:hAnsi="Angsana New"/>
          <w:sz w:val="30"/>
          <w:szCs w:val="30"/>
          <w:cs/>
        </w:rPr>
        <w:t>ต่อปี</w:t>
      </w:r>
      <w:r w:rsidR="00641848" w:rsidRPr="00344B09">
        <w:rPr>
          <w:rFonts w:ascii="Angsana New" w:hAnsi="Angsana New"/>
          <w:sz w:val="30"/>
          <w:szCs w:val="30"/>
        </w:rPr>
        <w:t xml:space="preserve"> </w:t>
      </w:r>
      <w:r w:rsidR="00641848" w:rsidRPr="00344B09">
        <w:rPr>
          <w:rFonts w:ascii="Angsana New" w:hAnsi="Angsana New"/>
          <w:sz w:val="30"/>
          <w:szCs w:val="30"/>
          <w:cs/>
        </w:rPr>
        <w:t>มีกำหนดชำระคืนเมื่อทวงถาม</w:t>
      </w:r>
      <w:r w:rsidR="00641848" w:rsidRPr="00344B09">
        <w:rPr>
          <w:rFonts w:ascii="Angsana New" w:hAnsi="Angsana New"/>
          <w:sz w:val="30"/>
          <w:szCs w:val="30"/>
        </w:rPr>
        <w:t xml:space="preserve"> </w:t>
      </w:r>
      <w:r w:rsidR="00641848" w:rsidRPr="00344B09">
        <w:rPr>
          <w:rFonts w:ascii="Angsana New" w:hAnsi="Angsana New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:rsidR="00641848" w:rsidRPr="00344B09" w:rsidRDefault="00641848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641848" w:rsidRPr="00344B09" w:rsidRDefault="00641848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370">
        <w:rPr>
          <w:rFonts w:ascii="Angsana New" w:hAnsi="Angsana New"/>
          <w:sz w:val="30"/>
          <w:szCs w:val="30"/>
        </w:rPr>
        <w:t>30</w:t>
      </w:r>
      <w:r w:rsidR="009A3E23" w:rsidRPr="00344B09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="006A7370">
        <w:rPr>
          <w:rFonts w:ascii="Angsana New" w:hAnsi="Angsana New"/>
          <w:sz w:val="30"/>
          <w:szCs w:val="30"/>
        </w:rPr>
        <w:t>2561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บริษัทมีเงินให้กู้ยืมคงเหลือแก่ บริษัท ราช</w:t>
      </w:r>
      <w:r w:rsidRPr="00344B09">
        <w:rPr>
          <w:rFonts w:ascii="Angsana New" w:hAnsi="Angsana New"/>
          <w:sz w:val="30"/>
          <w:szCs w:val="30"/>
        </w:rPr>
        <w:t>-</w:t>
      </w:r>
      <w:r w:rsidRPr="00344B09">
        <w:rPr>
          <w:rFonts w:ascii="Angsana New" w:hAnsi="Angsana New"/>
          <w:sz w:val="30"/>
          <w:szCs w:val="30"/>
          <w:cs/>
        </w:rPr>
        <w:t>ลาว เซอร์วิส จำกัด ซึ่งเป็นบริษัทย่อยทางตรง</w:t>
      </w:r>
      <w:r w:rsidRPr="00344B09">
        <w:rPr>
          <w:rFonts w:ascii="Angsana New" w:hAnsi="Angsana New"/>
          <w:sz w:val="30"/>
          <w:szCs w:val="30"/>
        </w:rPr>
        <w:t xml:space="preserve">            </w:t>
      </w:r>
      <w:r w:rsidRPr="00344B09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344B09">
        <w:rPr>
          <w:rFonts w:ascii="Angsana New" w:hAnsi="Angsana New"/>
          <w:sz w:val="30"/>
          <w:szCs w:val="30"/>
        </w:rPr>
        <w:t xml:space="preserve">32.75 </w:t>
      </w:r>
      <w:r w:rsidRPr="00344B0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หรือเทียบเท่า </w:t>
      </w:r>
      <w:r w:rsidRPr="00344B09">
        <w:rPr>
          <w:rFonts w:ascii="Angsana New" w:hAnsi="Angsana New"/>
          <w:sz w:val="30"/>
          <w:szCs w:val="30"/>
        </w:rPr>
        <w:t>1,</w:t>
      </w:r>
      <w:r w:rsidR="006A7370">
        <w:rPr>
          <w:rFonts w:ascii="Angsana New" w:hAnsi="Angsana New"/>
          <w:sz w:val="30"/>
          <w:szCs w:val="30"/>
        </w:rPr>
        <w:t>052.68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โดยมีอัตราดอกเบี้ยร้อยละ </w:t>
      </w:r>
      <w:r w:rsidRPr="00344B09">
        <w:rPr>
          <w:rFonts w:ascii="Angsana New" w:hAnsi="Angsana New"/>
          <w:sz w:val="30"/>
          <w:szCs w:val="30"/>
        </w:rPr>
        <w:t xml:space="preserve">3.65                </w:t>
      </w:r>
      <w:r w:rsidRPr="00344B09">
        <w:rPr>
          <w:rFonts w:ascii="Angsana New" w:hAnsi="Angsana New"/>
          <w:sz w:val="30"/>
          <w:szCs w:val="30"/>
          <w:cs/>
        </w:rPr>
        <w:t>ต่อปี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</w:t>
      </w:r>
      <w:r w:rsidRPr="00344B09">
        <w:rPr>
          <w:rFonts w:ascii="Angsana New" w:hAnsi="Angsana New"/>
          <w:sz w:val="30"/>
          <w:szCs w:val="30"/>
        </w:rPr>
        <w:t xml:space="preserve">         </w:t>
      </w:r>
      <w:r w:rsidRPr="00344B09">
        <w:rPr>
          <w:rFonts w:ascii="Angsana New" w:hAnsi="Angsana New"/>
          <w:sz w:val="30"/>
          <w:szCs w:val="30"/>
          <w:cs/>
        </w:rPr>
        <w:t>เงินให้กู้ยืมระยะยาว</w:t>
      </w:r>
    </w:p>
    <w:p w:rsidR="00641848" w:rsidRPr="00344B09" w:rsidRDefault="00641848" w:rsidP="00641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  <w:highlight w:val="yellow"/>
        </w:rPr>
      </w:pPr>
    </w:p>
    <w:p w:rsidR="00641848" w:rsidRPr="00344B09" w:rsidRDefault="00641848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>2561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บริษัทมีเงินให้กู้ยืมคงเหลือแก่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บริษัท ไฟฟ้า เซเปียน-เซน้ำน้อย จำกัด ซึ่งเป็นการร่วมค้าทางตรง ตามสัดส่วนการลงทุนร้อยละ </w:t>
      </w:r>
      <w:r w:rsidR="00FC2F3B">
        <w:rPr>
          <w:rFonts w:ascii="Angsana New" w:hAnsi="Angsana New"/>
          <w:sz w:val="30"/>
          <w:szCs w:val="30"/>
        </w:rPr>
        <w:t>25</w:t>
      </w:r>
      <w:r w:rsidRPr="00344B0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  <w:cs/>
        </w:rPr>
        <w:t>.</w:t>
      </w:r>
      <w:r w:rsidRPr="00344B09">
        <w:rPr>
          <w:rFonts w:ascii="Angsana New" w:hAnsi="Angsana New"/>
          <w:sz w:val="30"/>
          <w:szCs w:val="30"/>
        </w:rPr>
        <w:t>32</w:t>
      </w:r>
      <w:r w:rsidRPr="00344B09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หรือเทียบเท่า </w:t>
      </w:r>
      <w:r w:rsidR="0073130C" w:rsidRPr="00344B09">
        <w:rPr>
          <w:rFonts w:ascii="Angsana New" w:hAnsi="Angsana New"/>
          <w:sz w:val="30"/>
          <w:szCs w:val="30"/>
        </w:rPr>
        <w:t>42</w:t>
      </w:r>
      <w:r w:rsidR="009E32AF" w:rsidRPr="00344B09">
        <w:rPr>
          <w:rFonts w:ascii="Angsana New" w:hAnsi="Angsana New"/>
          <w:sz w:val="30"/>
          <w:szCs w:val="30"/>
        </w:rPr>
        <w:t>.</w:t>
      </w:r>
      <w:r w:rsidR="0073130C" w:rsidRPr="00344B09">
        <w:rPr>
          <w:rFonts w:ascii="Angsana New" w:hAnsi="Angsana New"/>
          <w:sz w:val="30"/>
          <w:szCs w:val="30"/>
        </w:rPr>
        <w:t>43</w:t>
      </w:r>
      <w:r w:rsidRPr="00344B09">
        <w:rPr>
          <w:rFonts w:ascii="Angsana New" w:hAnsi="Angsana New"/>
          <w:sz w:val="30"/>
          <w:szCs w:val="30"/>
        </w:rPr>
        <w:t xml:space="preserve">       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344B09">
        <w:rPr>
          <w:rFonts w:ascii="Angsana New" w:hAnsi="Angsana New"/>
          <w:sz w:val="30"/>
          <w:szCs w:val="30"/>
        </w:rPr>
        <w:t>London Interbank Offered Rate (LIBOR) 3</w:t>
      </w:r>
      <w:r w:rsidRPr="00344B09">
        <w:rPr>
          <w:rFonts w:ascii="Angsana New" w:hAnsi="Angsana New"/>
          <w:sz w:val="30"/>
          <w:szCs w:val="30"/>
          <w:cs/>
        </w:rPr>
        <w:t xml:space="preserve"> เดือน บวกด้วยอัตราร้อยละคงที่ต่อปี โดยมีกำหนดชำระคืนเงินต้นและดอกเบี้ยภายใน </w:t>
      </w:r>
      <w:r w:rsidRPr="00344B09">
        <w:rPr>
          <w:rFonts w:ascii="Angsana New" w:hAnsi="Angsana New"/>
          <w:sz w:val="30"/>
          <w:szCs w:val="30"/>
        </w:rPr>
        <w:t>27</w:t>
      </w:r>
      <w:r w:rsidRPr="00344B09">
        <w:rPr>
          <w:rFonts w:ascii="Angsana New" w:hAnsi="Angsana New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 (วันที่ </w:t>
      </w:r>
      <w:r w:rsidRPr="00344B09">
        <w:rPr>
          <w:rFonts w:ascii="Angsana New" w:hAnsi="Angsana New"/>
          <w:sz w:val="30"/>
          <w:szCs w:val="30"/>
        </w:rPr>
        <w:t>5</w:t>
      </w:r>
      <w:r w:rsidRPr="00344B0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344B09">
        <w:rPr>
          <w:rFonts w:ascii="Angsana New" w:hAnsi="Angsana New"/>
          <w:sz w:val="30"/>
          <w:szCs w:val="30"/>
        </w:rPr>
        <w:t>2557</w:t>
      </w:r>
      <w:r w:rsidRPr="00344B09">
        <w:rPr>
          <w:rFonts w:ascii="Angsana New" w:hAnsi="Angsana New"/>
          <w:sz w:val="30"/>
          <w:szCs w:val="30"/>
          <w:cs/>
        </w:rPr>
        <w:t xml:space="preserve">) และเมื่อ </w:t>
      </w:r>
      <w:r w:rsidRPr="00344B09">
        <w:rPr>
          <w:rFonts w:ascii="Angsana New" w:hAnsi="Angsana New"/>
          <w:sz w:val="30"/>
          <w:szCs w:val="30"/>
        </w:rPr>
        <w:t xml:space="preserve">Lao Holding State Enterprise </w:t>
      </w:r>
      <w:r w:rsidRPr="00344B09">
        <w:rPr>
          <w:rFonts w:ascii="Angsana New" w:hAnsi="Angsana New"/>
          <w:sz w:val="30"/>
          <w:szCs w:val="30"/>
          <w:cs/>
        </w:rPr>
        <w:t>ซึ่งเป็นผู้ถือหุ้นใน</w:t>
      </w:r>
      <w:r w:rsidR="00727FE0" w:rsidRPr="00344B09">
        <w:rPr>
          <w:rFonts w:ascii="Angsana New" w:hAnsi="Angsana New"/>
          <w:sz w:val="30"/>
          <w:szCs w:val="30"/>
          <w:cs/>
        </w:rPr>
        <w:t xml:space="preserve">                </w:t>
      </w:r>
      <w:r w:rsidRPr="00344B09">
        <w:rPr>
          <w:rFonts w:ascii="Angsana New" w:hAnsi="Angsana New"/>
          <w:sz w:val="30"/>
          <w:szCs w:val="30"/>
          <w:cs/>
        </w:rPr>
        <w:t>การร่วมค้าดังกล่าวได้จ่ายชำระค่าหุ้นเต็มจำนวน</w:t>
      </w:r>
    </w:p>
    <w:p w:rsidR="00B377A1" w:rsidRPr="00344B09" w:rsidRDefault="00B377A1" w:rsidP="00020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สัญญาซื้อขายไฟฟ้า</w:t>
      </w:r>
    </w:p>
    <w:p w:rsidR="00B377A1" w:rsidRPr="00344B09" w:rsidRDefault="00B377A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130E5D" w:rsidRPr="00344B09" w:rsidRDefault="00130E5D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>9</w:t>
      </w:r>
      <w:r w:rsidRPr="00344B09">
        <w:rPr>
          <w:rFonts w:ascii="Angsana New" w:hAnsi="Angsana New"/>
          <w:sz w:val="30"/>
          <w:szCs w:val="30"/>
          <w:cs/>
        </w:rPr>
        <w:t xml:space="preserve"> ตุลาคม </w:t>
      </w:r>
      <w:r w:rsidRPr="00344B09">
        <w:rPr>
          <w:rFonts w:ascii="Angsana New" w:hAnsi="Angsana New"/>
          <w:sz w:val="30"/>
          <w:szCs w:val="30"/>
        </w:rPr>
        <w:t>2543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="00F4414B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ได้ทำสัญญาซื้อขายไฟฟ้ากับ กฟผ. เป็นระยะเวลา </w:t>
      </w:r>
      <w:r w:rsidRPr="00344B09">
        <w:rPr>
          <w:rFonts w:ascii="Angsana New" w:hAnsi="Angsana New"/>
          <w:sz w:val="30"/>
          <w:szCs w:val="30"/>
        </w:rPr>
        <w:t>25</w:t>
      </w:r>
      <w:r w:rsidRPr="00344B09">
        <w:rPr>
          <w:rFonts w:ascii="Angsana New" w:hAnsi="Angsana New"/>
          <w:sz w:val="30"/>
          <w:szCs w:val="30"/>
          <w:cs/>
        </w:rPr>
        <w:t xml:space="preserve"> ปี ซึ่งบริษัทย่อยดังกล่าวจะส่งไฟฟ้าสุทธิที่ผลิตได้จากโรงไฟฟ้าพลังความร้อนเครื่องที่ </w:t>
      </w:r>
      <w:r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  <w:cs/>
        </w:rPr>
        <w:t xml:space="preserve"> และ </w:t>
      </w:r>
      <w:r w:rsidRPr="00344B09">
        <w:rPr>
          <w:rFonts w:ascii="Angsana New" w:hAnsi="Angsana New"/>
          <w:sz w:val="30"/>
          <w:szCs w:val="30"/>
        </w:rPr>
        <w:t>2</w:t>
      </w:r>
      <w:r w:rsidRPr="00344B09">
        <w:rPr>
          <w:rFonts w:ascii="Angsana New" w:hAnsi="Angsana New"/>
          <w:sz w:val="30"/>
          <w:szCs w:val="30"/>
          <w:cs/>
        </w:rPr>
        <w:t xml:space="preserve"> และที่ผลิตได้จากโรงไฟฟ้าพลังความร้อนร่วมชุดที่ </w:t>
      </w:r>
      <w:r w:rsidRPr="00344B09">
        <w:rPr>
          <w:rFonts w:ascii="Angsana New" w:hAnsi="Angsana New"/>
          <w:sz w:val="30"/>
          <w:szCs w:val="30"/>
        </w:rPr>
        <w:t>1, 2</w:t>
      </w:r>
      <w:r w:rsidRPr="00344B09">
        <w:rPr>
          <w:rFonts w:ascii="Angsana New" w:hAnsi="Angsana New"/>
          <w:sz w:val="30"/>
          <w:szCs w:val="30"/>
          <w:cs/>
        </w:rPr>
        <w:t xml:space="preserve"> และ </w:t>
      </w:r>
      <w:r w:rsidRPr="00344B09">
        <w:rPr>
          <w:rFonts w:ascii="Angsana New" w:hAnsi="Angsana New"/>
          <w:sz w:val="30"/>
          <w:szCs w:val="30"/>
        </w:rPr>
        <w:t>3</w:t>
      </w:r>
      <w:r w:rsidRPr="00344B09">
        <w:rPr>
          <w:rFonts w:ascii="Angsana New" w:hAnsi="Angsana New"/>
          <w:sz w:val="30"/>
          <w:szCs w:val="30"/>
          <w:cs/>
        </w:rPr>
        <w:t xml:space="preserve"> ให้แก่ กฟผ. ตามเงื่อนไขที่ตกลงกันภายใต้สัญญาซื้อขายไฟฟ้า บริษัทย่อยดังกล่าวจะได้รับรายได้จาก กฟผ. ซึ่งประกอบด้วยค่าความพร้อมจ่ายพลังไฟฟ้าและ                                ค่าพลังงานไฟฟ้า ค่าความพร้อมจ่ายพลังไฟฟ้าครอบคลุมการชำระคืนเงินต้นและดอกเบี้ยเงินกู้ ผลตอบแทน                                                     การลงทุนแก่ผู้ถือหุ้น ค่าใช้จ่ายคงที่ในการเดินเครื่องและบำรุงรักษา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ค่าพลังงานไฟฟ้าครอบคลุมค่าใช้จ่ายในการผลิตซึ่งประกอบด้วยค่าเชื้อเพลิง ค่าใช้จ่ายผันแปรในการเดินเครื่องและบำรุงรักษา 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</w:t>
      </w:r>
    </w:p>
    <w:p w:rsidR="00000435" w:rsidRPr="00344B09" w:rsidRDefault="00000435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130E5D" w:rsidRPr="00344B09" w:rsidRDefault="00130E5D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1 สิงหาคม 2557 บริษัท ผลิตไฟฟ้าราชบุรี จำกัด ซึ่งเป็นบริษัทย่อยทางตรง</w:t>
      </w:r>
      <w:r w:rsidR="00F4414B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ได้รับโอนสิทธิในสัญญาซื้อขายไฟฟ้ากับ กฟผ. จากบริษัทย่อยแห่งหนึ่งที่เลิกกิจการในปี 2557 สัญญาดังกล่าวลงวันที่ 22 พฤษภาคม 2540 และ</w:t>
      </w:r>
      <w:r w:rsidR="003D486D" w:rsidRPr="00344B09">
        <w:rPr>
          <w:rFonts w:ascii="Angsana New" w:hAnsi="Angsana New"/>
          <w:sz w:val="30"/>
          <w:szCs w:val="30"/>
        </w:rPr>
        <w:br/>
      </w:r>
      <w:r w:rsidRPr="00344B09">
        <w:rPr>
          <w:rFonts w:ascii="Angsana New" w:hAnsi="Angsana New"/>
          <w:sz w:val="30"/>
          <w:szCs w:val="30"/>
          <w:cs/>
        </w:rPr>
        <w:t>มีระยะเวลา 20 ปี นับจากวันที่บริษัทที่เลิกกิจการดังกล่าวเริ่มดำเนินการเชิงพาณิชย์</w:t>
      </w:r>
    </w:p>
    <w:p w:rsidR="00AC46F8" w:rsidRPr="00344B09" w:rsidRDefault="00AC46F8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:rsidR="00B377A1" w:rsidRPr="00344B09" w:rsidRDefault="00B377A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225D94" w:rsidRPr="00344B09" w:rsidRDefault="009D4CEB" w:rsidP="0092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>7</w:t>
      </w:r>
      <w:r w:rsidRPr="00344B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344B09">
        <w:rPr>
          <w:rFonts w:ascii="Angsana New" w:hAnsi="Angsana New"/>
          <w:sz w:val="30"/>
          <w:szCs w:val="30"/>
        </w:rPr>
        <w:t>2552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="00F4414B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ได้ทำสัญญาปฏิบัติการเดินเครื่องและบำรุงรักษาโรงไฟฟ้ากับ กฟผ. โดยมีผลบังคับใช้ตั้งแต่วันที่ </w:t>
      </w:r>
      <w:r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344B09">
        <w:rPr>
          <w:rFonts w:ascii="Angsana New" w:hAnsi="Angsana New"/>
          <w:sz w:val="30"/>
          <w:szCs w:val="30"/>
        </w:rPr>
        <w:t>2552</w:t>
      </w:r>
      <w:r w:rsidRPr="00344B09">
        <w:rPr>
          <w:rFonts w:ascii="Angsana New" w:hAnsi="Angsana New"/>
          <w:sz w:val="30"/>
          <w:szCs w:val="30"/>
          <w:cs/>
        </w:rPr>
        <w:t xml:space="preserve"> จนถึงวันสิ้นสุดสัญญาซื้อขายไฟฟ้าของโรงไฟฟ้าพลังความร้อนและโรงไฟฟ้าพลังความร้อนร่วม โดย กฟผ. จะปฏิบัติการเดินเครื่องและบำรุงรักษาปกติ รวมทั้งดำเนินการบำรุงรักษาหลักตามรอบการใช้งานให้แก่บริษัทย่อยทางตรงดังกล่าว ค่าบริการเดินเครื่องและบำรุงรักษาปกติ และค่าบำรุงรักษาหลักตามรอบการใช้งาน มีมูลค่าเริ่มต้นตลอดอายุสัญญารวมประมาณ </w:t>
      </w:r>
      <w:r w:rsidRPr="00344B09">
        <w:rPr>
          <w:rFonts w:ascii="Angsana New" w:hAnsi="Angsana New"/>
          <w:sz w:val="30"/>
          <w:szCs w:val="30"/>
        </w:rPr>
        <w:t>16,608.16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ซึ่งจะมีการปรับเพิ่มตามอัตราค่าดัชนีราคาผู้บริโภครายปี</w:t>
      </w:r>
    </w:p>
    <w:p w:rsidR="007138F2" w:rsidRPr="00344B09" w:rsidRDefault="007138F2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B377A1" w:rsidRPr="00344B09" w:rsidRDefault="00B377A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สัญญาบริการจัดการเชื้อเพลิง</w:t>
      </w:r>
    </w:p>
    <w:p w:rsidR="00B377A1" w:rsidRPr="00344B09" w:rsidRDefault="00B377A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44B09">
        <w:rPr>
          <w:rFonts w:ascii="Angsana New" w:hAnsi="Angsana New"/>
          <w:sz w:val="30"/>
          <w:szCs w:val="30"/>
        </w:rPr>
        <w:t>2555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="00F4414B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ได้ทำสัญญาบริการจัดการเชื้อเพลิงกับ กฟผ. โดย กฟผ. จะประสานการจัดหาและ</w:t>
      </w:r>
      <w:r w:rsidR="0006060E" w:rsidRPr="00344B09">
        <w:rPr>
          <w:rFonts w:ascii="Angsana New" w:hAnsi="Angsana New"/>
          <w:sz w:val="30"/>
          <w:szCs w:val="30"/>
          <w:cs/>
        </w:rPr>
        <w:t>จัดส่งเชื้อเพลิงประเภทน้ำมันเตา</w:t>
      </w:r>
      <w:r w:rsidRPr="00344B09">
        <w:rPr>
          <w:rFonts w:ascii="Angsana New" w:hAnsi="Angsana New"/>
          <w:sz w:val="30"/>
          <w:szCs w:val="30"/>
          <w:cs/>
        </w:rPr>
        <w:t xml:space="preserve">ตามความต้องการของ  </w:t>
      </w:r>
      <w:r w:rsidRPr="00344B09">
        <w:rPr>
          <w:rFonts w:ascii="Angsana New" w:hAnsi="Angsana New"/>
          <w:sz w:val="30"/>
          <w:szCs w:val="30"/>
        </w:rPr>
        <w:t xml:space="preserve">            </w:t>
      </w:r>
      <w:r w:rsidRPr="00344B09">
        <w:rPr>
          <w:rFonts w:ascii="Angsana New" w:hAnsi="Angsana New"/>
          <w:sz w:val="30"/>
          <w:szCs w:val="30"/>
          <w:cs/>
        </w:rPr>
        <w:t xml:space="preserve">  บริษัทย่อยดังกล่าวและสอดคล้องกับแผนการผลิตไฟฟ้าของ กฟผ. สัญญาดังกล่าวมีผลบังคับใช้ตั้งแต่วันที่ </w:t>
      </w:r>
      <w:r w:rsidRPr="00344B09">
        <w:rPr>
          <w:rFonts w:ascii="Angsana New" w:hAnsi="Angsana New"/>
          <w:sz w:val="30"/>
          <w:szCs w:val="30"/>
        </w:rPr>
        <w:t xml:space="preserve">                </w:t>
      </w:r>
      <w:r w:rsidRPr="00344B09">
        <w:rPr>
          <w:rFonts w:ascii="Angsana New" w:hAnsi="Angsana New"/>
          <w:spacing w:val="-1"/>
          <w:sz w:val="30"/>
          <w:szCs w:val="30"/>
        </w:rPr>
        <w:t>1</w:t>
      </w:r>
      <w:r w:rsidRPr="00344B09">
        <w:rPr>
          <w:rFonts w:ascii="Angsana New" w:hAnsi="Angsana New"/>
          <w:spacing w:val="-1"/>
          <w:sz w:val="30"/>
          <w:szCs w:val="30"/>
          <w:cs/>
        </w:rPr>
        <w:t xml:space="preserve"> กรกฎาคม </w:t>
      </w:r>
      <w:r w:rsidRPr="00344B09">
        <w:rPr>
          <w:rFonts w:ascii="Angsana New" w:hAnsi="Angsana New"/>
          <w:spacing w:val="-1"/>
          <w:sz w:val="30"/>
          <w:szCs w:val="30"/>
        </w:rPr>
        <w:t>2555</w:t>
      </w:r>
      <w:r w:rsidRPr="00344B09">
        <w:rPr>
          <w:rFonts w:ascii="Angsana New" w:hAnsi="Angsana New"/>
          <w:spacing w:val="-1"/>
          <w:sz w:val="30"/>
          <w:szCs w:val="30"/>
          <w:cs/>
        </w:rPr>
        <w:t xml:space="preserve"> จนถึงวันที่ </w:t>
      </w:r>
      <w:r w:rsidR="009A3E23" w:rsidRPr="00344B09">
        <w:rPr>
          <w:rFonts w:ascii="Angsana New" w:hAnsi="Angsana New"/>
          <w:spacing w:val="-1"/>
          <w:sz w:val="30"/>
          <w:szCs w:val="30"/>
        </w:rPr>
        <w:t xml:space="preserve">30 </w:t>
      </w:r>
      <w:r w:rsidR="004525FB" w:rsidRPr="00344B09">
        <w:rPr>
          <w:rFonts w:ascii="Angsana New" w:hAnsi="Angsana New"/>
          <w:spacing w:val="-1"/>
          <w:sz w:val="30"/>
          <w:szCs w:val="30"/>
          <w:cs/>
        </w:rPr>
        <w:t>มิถุนายน</w:t>
      </w:r>
      <w:r w:rsidRPr="00344B09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pacing w:val="-1"/>
          <w:sz w:val="30"/>
          <w:szCs w:val="30"/>
        </w:rPr>
        <w:t>2556</w:t>
      </w:r>
      <w:r w:rsidRPr="00344B09">
        <w:rPr>
          <w:rFonts w:ascii="Angsana New" w:hAnsi="Angsana New"/>
          <w:spacing w:val="-1"/>
          <w:sz w:val="30"/>
          <w:szCs w:val="30"/>
          <w:cs/>
        </w:rPr>
        <w:t xml:space="preserve"> โดยมีค่าบริการตามที่ระบุไว้ในสัญญา ทั้งนี้</w:t>
      </w:r>
      <w:r w:rsidRPr="00344B09">
        <w:rPr>
          <w:rFonts w:ascii="Angsana New" w:hAnsi="Angsana New"/>
          <w:spacing w:val="-1"/>
          <w:sz w:val="30"/>
          <w:szCs w:val="30"/>
        </w:rPr>
        <w:t xml:space="preserve"> </w:t>
      </w:r>
      <w:r w:rsidRPr="00344B09">
        <w:rPr>
          <w:rFonts w:ascii="Angsana New" w:hAnsi="Angsana New"/>
          <w:spacing w:val="-1"/>
          <w:sz w:val="30"/>
          <w:szCs w:val="30"/>
          <w:cs/>
        </w:rPr>
        <w:t>ระยะเวลาตามสัญญา</w:t>
      </w:r>
      <w:r w:rsidR="00F13267" w:rsidRPr="00344B09">
        <w:rPr>
          <w:rFonts w:ascii="Angsana New" w:hAnsi="Angsana New"/>
          <w:spacing w:val="-1"/>
          <w:sz w:val="30"/>
          <w:szCs w:val="30"/>
        </w:rPr>
        <w:br/>
      </w:r>
      <w:r w:rsidRPr="00344B09">
        <w:rPr>
          <w:rFonts w:ascii="Angsana New" w:hAnsi="Angsana New"/>
          <w:spacing w:val="-1"/>
          <w:sz w:val="30"/>
          <w:szCs w:val="30"/>
          <w:cs/>
        </w:rPr>
        <w:t xml:space="preserve">จะได้รับการขยายออกไปโดยอัตโนมัติอย่างต่อเนื่องอีกคราวละ </w:t>
      </w:r>
      <w:r w:rsidRPr="00344B09">
        <w:rPr>
          <w:rFonts w:ascii="Angsana New" w:hAnsi="Angsana New"/>
          <w:spacing w:val="-1"/>
          <w:sz w:val="30"/>
          <w:szCs w:val="30"/>
        </w:rPr>
        <w:t>1</w:t>
      </w:r>
      <w:r w:rsidRPr="00344B09">
        <w:rPr>
          <w:rFonts w:ascii="Angsana New" w:hAnsi="Angsana New"/>
          <w:spacing w:val="-1"/>
          <w:sz w:val="30"/>
          <w:szCs w:val="30"/>
          <w:cs/>
        </w:rPr>
        <w:t xml:space="preserve"> ปี จนกว่าจะมีการแจ้งยุติสัญญาเป็น</w:t>
      </w:r>
      <w:r w:rsidR="00F13267" w:rsidRPr="00344B09">
        <w:rPr>
          <w:rFonts w:ascii="Angsana New" w:hAnsi="Angsana New"/>
          <w:spacing w:val="-1"/>
          <w:sz w:val="30"/>
          <w:szCs w:val="30"/>
        </w:rPr>
        <w:br/>
      </w:r>
      <w:r w:rsidRPr="00344B09">
        <w:rPr>
          <w:rFonts w:ascii="Angsana New" w:hAnsi="Angsana New"/>
          <w:spacing w:val="-1"/>
          <w:sz w:val="30"/>
          <w:szCs w:val="30"/>
          <w:cs/>
        </w:rPr>
        <w:t>ลายลักษณ์อักษร</w:t>
      </w:r>
    </w:p>
    <w:p w:rsidR="00B377A1" w:rsidRPr="00344B09" w:rsidRDefault="00B377A1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สัญญาให้เช่าที่ดินและให้บริการด้านสาธารณูปโภค</w:t>
      </w:r>
    </w:p>
    <w:p w:rsidR="00E179A4" w:rsidRPr="00344B09" w:rsidRDefault="00E179A4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 xml:space="preserve">7 </w:t>
      </w:r>
      <w:r w:rsidRPr="00344B09">
        <w:rPr>
          <w:rFonts w:ascii="Angsana New" w:hAnsi="Angsana New"/>
          <w:sz w:val="30"/>
          <w:szCs w:val="30"/>
          <w:cs/>
        </w:rPr>
        <w:t>มิถุนายน 254</w:t>
      </w:r>
      <w:r w:rsidRPr="00344B09">
        <w:rPr>
          <w:rFonts w:ascii="Angsana New" w:hAnsi="Angsana New"/>
          <w:sz w:val="30"/>
          <w:szCs w:val="30"/>
        </w:rPr>
        <w:t>7</w:t>
      </w:r>
      <w:r w:rsidRPr="00344B0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44B09">
        <w:rPr>
          <w:rFonts w:ascii="Angsana New" w:hAnsi="Angsana New"/>
          <w:sz w:val="30"/>
          <w:szCs w:val="30"/>
        </w:rPr>
        <w:t xml:space="preserve">21 </w:t>
      </w:r>
      <w:r w:rsidRPr="00344B09">
        <w:rPr>
          <w:rFonts w:ascii="Angsana New" w:hAnsi="Angsana New"/>
          <w:sz w:val="30"/>
          <w:szCs w:val="30"/>
          <w:cs/>
        </w:rPr>
        <w:t xml:space="preserve">ตุลาคม </w:t>
      </w:r>
      <w:r w:rsidRPr="00344B09">
        <w:rPr>
          <w:rFonts w:ascii="Angsana New" w:hAnsi="Angsana New"/>
          <w:sz w:val="30"/>
          <w:szCs w:val="30"/>
        </w:rPr>
        <w:t xml:space="preserve">2548 </w:t>
      </w:r>
      <w:r w:rsidRPr="00344B09">
        <w:rPr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                     ได้ทำสัญญาให้เช่าที่ดินจำนวนรวม </w:t>
      </w:r>
      <w:r w:rsidRPr="00344B09">
        <w:rPr>
          <w:rFonts w:ascii="Angsana New" w:hAnsi="Angsana New"/>
          <w:sz w:val="30"/>
          <w:szCs w:val="30"/>
        </w:rPr>
        <w:t xml:space="preserve">145 </w:t>
      </w:r>
      <w:r w:rsidRPr="00344B09">
        <w:rPr>
          <w:rFonts w:ascii="Angsana New" w:hAnsi="Angsana New"/>
          <w:sz w:val="30"/>
          <w:szCs w:val="30"/>
          <w:cs/>
        </w:rPr>
        <w:t>ไร่ แก่บริษัท ราชบุรีเพาเวอร์ จำกัด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ซึ่งเป็นการร่วมค้าทางอ้อม                                ในที่ดินบริเวณเดียวกันกับโรงไฟฟ้าราชบุรี เป็นระยะเวลา </w:t>
      </w:r>
      <w:r w:rsidRPr="00344B09">
        <w:rPr>
          <w:rFonts w:ascii="Angsana New" w:hAnsi="Angsana New"/>
          <w:sz w:val="30"/>
          <w:szCs w:val="30"/>
        </w:rPr>
        <w:t xml:space="preserve">25 </w:t>
      </w:r>
      <w:r w:rsidRPr="00344B09">
        <w:rPr>
          <w:rFonts w:ascii="Angsana New" w:hAnsi="Angsana New"/>
          <w:sz w:val="30"/>
          <w:szCs w:val="30"/>
          <w:cs/>
        </w:rPr>
        <w:t xml:space="preserve">ปี </w:t>
      </w:r>
      <w:r w:rsidRPr="00344B09">
        <w:rPr>
          <w:rFonts w:ascii="Angsana New" w:hAnsi="Angsana New"/>
          <w:sz w:val="30"/>
          <w:szCs w:val="30"/>
        </w:rPr>
        <w:t xml:space="preserve">3 </w:t>
      </w:r>
      <w:r w:rsidRPr="00344B09">
        <w:rPr>
          <w:rFonts w:ascii="Angsana New" w:hAnsi="Angsana New"/>
          <w:sz w:val="30"/>
          <w:szCs w:val="30"/>
          <w:cs/>
        </w:rPr>
        <w:t>เดือน นับจากวันเริ่มดำเนินการเชิงพาณิชย์ของ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บริษัท ราชบุรีเพาเวอร์ จำกัด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>25</w:t>
      </w:r>
      <w:r w:rsidRPr="00344B0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344B09">
        <w:rPr>
          <w:rFonts w:ascii="Angsana New" w:hAnsi="Angsana New"/>
          <w:sz w:val="30"/>
          <w:szCs w:val="30"/>
        </w:rPr>
        <w:t>2548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="00F4414B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ได้ทำสัญญาให้บริการด้านสาธารณูปโภคแก่บริษัท ราชบุรีเพาเวอร์ </w:t>
      </w:r>
      <w:r w:rsidR="004525FB" w:rsidRPr="00344B09">
        <w:rPr>
          <w:rFonts w:ascii="Angsana New" w:hAnsi="Angsana New"/>
          <w:sz w:val="30"/>
          <w:szCs w:val="30"/>
          <w:cs/>
        </w:rPr>
        <w:t>จำกัด ซึ่งเป็นการร่วมค้าทางอ้อม</w:t>
      </w:r>
      <w:r w:rsidR="007A2F40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โดยบริษัทย่อยดังกล่าวจะทำการจัดหา </w:t>
      </w:r>
      <w:r w:rsidRPr="00344B09">
        <w:rPr>
          <w:rFonts w:ascii="Angsana New" w:hAnsi="Angsana New"/>
          <w:sz w:val="30"/>
          <w:szCs w:val="30"/>
        </w:rPr>
        <w:t xml:space="preserve">                                          </w:t>
      </w:r>
      <w:r w:rsidRPr="00344B09">
        <w:rPr>
          <w:rFonts w:ascii="Angsana New" w:hAnsi="Angsana New"/>
          <w:sz w:val="30"/>
          <w:szCs w:val="30"/>
          <w:cs/>
        </w:rPr>
        <w:t>สิ่งอำนวยความสะดวกสาธารณูปโภค บริการและให้สิทธิในการใช้และการเข้าถึงสาธารณูปโภคต่างๆ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ที่เกี่ยวข้องกับการก่อสร้างและการดำเนินงานแก่บริษัท ราชบุรีเพาเวอร์ จำกัด ตามข้อตกลงในสัญญา ซึ่งมีผลบังคับใช้ตั้งแต่วันที่ลงนามในสัญญาจนถึงวันที่สิ้นสุดสัญญาเช่าที่ดินฉบับลงวันที่ </w:t>
      </w:r>
      <w:r w:rsidRPr="00344B09">
        <w:rPr>
          <w:rFonts w:ascii="Angsana New" w:hAnsi="Angsana New"/>
          <w:sz w:val="30"/>
          <w:szCs w:val="30"/>
        </w:rPr>
        <w:t>7</w:t>
      </w:r>
      <w:r w:rsidRPr="00344B0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44B09">
        <w:rPr>
          <w:rFonts w:ascii="Angsana New" w:hAnsi="Angsana New"/>
          <w:sz w:val="30"/>
          <w:szCs w:val="30"/>
        </w:rPr>
        <w:t>2547</w:t>
      </w:r>
    </w:p>
    <w:p w:rsidR="006D1CD5" w:rsidRPr="00344B09" w:rsidRDefault="006D1CD5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377A1" w:rsidRPr="00344B09" w:rsidRDefault="00AC5A99" w:rsidP="00020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สัญญาให้บริการการจัดการ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 xml:space="preserve">27 </w:t>
      </w:r>
      <w:r w:rsidRPr="00344B0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44B09">
        <w:rPr>
          <w:rFonts w:ascii="Angsana New" w:hAnsi="Angsana New"/>
          <w:sz w:val="30"/>
          <w:szCs w:val="30"/>
        </w:rPr>
        <w:t xml:space="preserve">2547 </w:t>
      </w:r>
      <w:r w:rsidRPr="00344B09">
        <w:rPr>
          <w:rFonts w:ascii="Angsana New" w:hAnsi="Angsana New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 ซึ่งเป็น</w:t>
      </w:r>
      <w:r w:rsidRPr="00344B09">
        <w:rPr>
          <w:rFonts w:ascii="Angsana New" w:hAnsi="Angsana New"/>
          <w:sz w:val="30"/>
          <w:szCs w:val="30"/>
        </w:rPr>
        <w:t xml:space="preserve">   </w:t>
      </w:r>
      <w:r w:rsidRPr="00344B09">
        <w:rPr>
          <w:rFonts w:ascii="Angsana New" w:hAnsi="Angsana New"/>
          <w:sz w:val="30"/>
          <w:szCs w:val="30"/>
          <w:cs/>
        </w:rPr>
        <w:t xml:space="preserve">               </w:t>
      </w:r>
      <w:r w:rsidRPr="00344B09">
        <w:rPr>
          <w:rFonts w:ascii="Angsana New" w:hAnsi="Angsana New"/>
          <w:sz w:val="30"/>
          <w:szCs w:val="30"/>
        </w:rPr>
        <w:t xml:space="preserve">    </w:t>
      </w:r>
      <w:r w:rsidR="00450CF5" w:rsidRPr="00344B09">
        <w:rPr>
          <w:rFonts w:ascii="Angsana New" w:hAnsi="Angsana New"/>
          <w:sz w:val="30"/>
          <w:szCs w:val="30"/>
          <w:cs/>
        </w:rPr>
        <w:t>การร่วมค้าทางอ้อม</w:t>
      </w:r>
      <w:r w:rsidR="007138F2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โดยบริษัทจะได้รับค่าธรรมเนียมจากการให้บริการการจัดการเป็นจำนวนเงิน </w:t>
      </w:r>
      <w:r w:rsidRPr="00344B09">
        <w:rPr>
          <w:rFonts w:ascii="Angsana New" w:hAnsi="Angsana New"/>
          <w:sz w:val="30"/>
          <w:szCs w:val="30"/>
        </w:rPr>
        <w:t xml:space="preserve">2.50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ต่อปี เป็นระยะเวลา </w:t>
      </w:r>
      <w:r w:rsidRPr="00344B09">
        <w:rPr>
          <w:rFonts w:ascii="Angsana New" w:hAnsi="Angsana New"/>
          <w:sz w:val="30"/>
          <w:szCs w:val="30"/>
        </w:rPr>
        <w:t>25</w:t>
      </w:r>
      <w:r w:rsidRPr="00344B09">
        <w:rPr>
          <w:rFonts w:ascii="Angsana New" w:hAnsi="Angsana New"/>
          <w:sz w:val="30"/>
          <w:szCs w:val="30"/>
          <w:cs/>
        </w:rPr>
        <w:t xml:space="preserve"> ปี 3 เดือน นับจากวันเริ่มดำเนินการเชิงพาณิชย์ของโรงไฟฟ้าหน่วยที่ 1 ของ                   </w:t>
      </w:r>
      <w:r w:rsidRPr="00344B09">
        <w:rPr>
          <w:rFonts w:ascii="Angsana New" w:hAnsi="Angsana New"/>
          <w:sz w:val="30"/>
          <w:szCs w:val="30"/>
        </w:rPr>
        <w:t xml:space="preserve">                     </w:t>
      </w:r>
      <w:r w:rsidRPr="00344B09">
        <w:rPr>
          <w:rFonts w:ascii="Angsana New" w:hAnsi="Angsana New"/>
          <w:sz w:val="30"/>
          <w:szCs w:val="30"/>
          <w:cs/>
        </w:rPr>
        <w:t>บริษัท ราชบุรีเพาเวอร์ จำกัด ค่าบริการการจัดการตลอดอายุสัญญารวมเป็นจำนวนเงิน 63.1</w:t>
      </w:r>
      <w:r w:rsidRPr="00344B09">
        <w:rPr>
          <w:rFonts w:ascii="Angsana New" w:hAnsi="Angsana New"/>
          <w:sz w:val="30"/>
          <w:szCs w:val="30"/>
        </w:rPr>
        <w:t xml:space="preserve">2 </w:t>
      </w:r>
      <w:r w:rsidRPr="00344B0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</w:p>
    <w:p w:rsidR="00225D94" w:rsidRPr="00344B09" w:rsidRDefault="00225D94" w:rsidP="009D4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9D4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344B09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สัญญาให้บริการเดินเครื่องและบำรุงรักษาโรงไฟฟ้า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>10</w:t>
      </w:r>
      <w:r w:rsidRPr="00344B0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344B09">
        <w:rPr>
          <w:rFonts w:ascii="Angsana New" w:hAnsi="Angsana New"/>
          <w:sz w:val="30"/>
          <w:szCs w:val="30"/>
        </w:rPr>
        <w:t>2556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 ราช-ลาว เซอร์วิส</w:t>
      </w:r>
      <w:r w:rsidR="00450CF5" w:rsidRPr="00344B09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ซึ่งเป็นบริษัทย่อยทางตรง</w:t>
      </w:r>
      <w:r w:rsidR="007138F2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าโรงไฟฟ้าพลังความร้อนหงสา ซึ่งอยู่ในพื้นที่ สปป.ลาว ต่อมาเมื่อวันที่</w:t>
      </w:r>
      <w:r w:rsidRPr="00344B09">
        <w:rPr>
          <w:rFonts w:ascii="Angsana New" w:hAnsi="Angsana New"/>
          <w:sz w:val="30"/>
          <w:szCs w:val="30"/>
        </w:rPr>
        <w:t xml:space="preserve"> 22 </w:t>
      </w:r>
      <w:r w:rsidRPr="00344B09">
        <w:rPr>
          <w:rFonts w:ascii="Angsana New" w:hAnsi="Angsana New"/>
          <w:sz w:val="30"/>
          <w:szCs w:val="30"/>
          <w:cs/>
        </w:rPr>
        <w:t>พฤศจิกายน</w:t>
      </w:r>
      <w:r w:rsidRPr="00344B09">
        <w:rPr>
          <w:rFonts w:ascii="Angsana New" w:hAnsi="Angsana New"/>
          <w:sz w:val="30"/>
          <w:szCs w:val="30"/>
        </w:rPr>
        <w:t xml:space="preserve"> 2560 </w:t>
      </w:r>
      <w:r w:rsidRPr="00344B09">
        <w:rPr>
          <w:rFonts w:ascii="Angsana New" w:hAnsi="Angsana New"/>
          <w:sz w:val="30"/>
          <w:szCs w:val="30"/>
          <w:cs/>
        </w:rPr>
        <w:t>บริษัท ราช-ลาว เซอร์วิส จำกัด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ได้ทำสัญญาให้บริการเดินเครื่องและบำรุงรักษาโรงไฟฟ้าพลังความร้อนหงสา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กับ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กฟผ</w:t>
      </w:r>
      <w:r w:rsidRPr="00344B09">
        <w:rPr>
          <w:rFonts w:ascii="Angsana New" w:hAnsi="Angsana New"/>
          <w:sz w:val="30"/>
          <w:szCs w:val="30"/>
        </w:rPr>
        <w:t xml:space="preserve">. </w:t>
      </w:r>
      <w:r w:rsidRPr="00344B09">
        <w:rPr>
          <w:rFonts w:ascii="Angsana New" w:hAnsi="Angsana New"/>
          <w:sz w:val="30"/>
          <w:szCs w:val="30"/>
          <w:cs/>
        </w:rPr>
        <w:t>ฉบับใหม่โดยมีผลบังคับใช้ตั้งแต่วันที่</w:t>
      </w:r>
      <w:r w:rsidRPr="00344B09">
        <w:rPr>
          <w:rFonts w:ascii="Angsana New" w:hAnsi="Angsana New"/>
          <w:sz w:val="30"/>
          <w:szCs w:val="30"/>
        </w:rPr>
        <w:t xml:space="preserve"> 1 </w:t>
      </w:r>
      <w:r w:rsidRPr="00344B09">
        <w:rPr>
          <w:rFonts w:ascii="Angsana New" w:hAnsi="Angsana New"/>
          <w:sz w:val="30"/>
          <w:szCs w:val="30"/>
          <w:cs/>
        </w:rPr>
        <w:t>ธันวาคม</w:t>
      </w:r>
      <w:r w:rsidRPr="00344B09">
        <w:rPr>
          <w:rFonts w:ascii="Angsana New" w:hAnsi="Angsana New"/>
          <w:sz w:val="30"/>
          <w:szCs w:val="30"/>
        </w:rPr>
        <w:t xml:space="preserve"> 2560 </w:t>
      </w:r>
      <w:r w:rsidRPr="00344B09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344B09">
        <w:rPr>
          <w:rFonts w:ascii="Angsana New" w:hAnsi="Angsana New"/>
          <w:sz w:val="30"/>
          <w:szCs w:val="30"/>
        </w:rPr>
        <w:t xml:space="preserve">31 </w:t>
      </w:r>
      <w:r w:rsidRPr="00344B09">
        <w:rPr>
          <w:rFonts w:ascii="Angsana New" w:hAnsi="Angsana New"/>
          <w:sz w:val="30"/>
          <w:szCs w:val="30"/>
          <w:cs/>
        </w:rPr>
        <w:t>ตุลาคม</w:t>
      </w:r>
      <w:r w:rsidRPr="00344B09">
        <w:rPr>
          <w:rFonts w:ascii="Angsana New" w:hAnsi="Angsana New"/>
          <w:sz w:val="30"/>
          <w:szCs w:val="30"/>
        </w:rPr>
        <w:t xml:space="preserve"> 2563 </w:t>
      </w:r>
      <w:r w:rsidRPr="00344B09">
        <w:rPr>
          <w:rFonts w:ascii="Angsana New" w:hAnsi="Angsana New"/>
          <w:sz w:val="30"/>
          <w:szCs w:val="30"/>
          <w:cs/>
        </w:rPr>
        <w:t>โดยมีค่าบริการตามสัญญาเป็นจำนวนเงิน</w:t>
      </w:r>
      <w:r w:rsidRPr="00344B09">
        <w:rPr>
          <w:rFonts w:ascii="Angsana New" w:hAnsi="Angsana New"/>
          <w:sz w:val="30"/>
          <w:szCs w:val="30"/>
        </w:rPr>
        <w:t xml:space="preserve">                                       135 </w:t>
      </w:r>
      <w:r w:rsidRPr="00344B09">
        <w:rPr>
          <w:rFonts w:ascii="Angsana New" w:hAnsi="Angsana New"/>
          <w:sz w:val="30"/>
          <w:szCs w:val="30"/>
          <w:cs/>
        </w:rPr>
        <w:t>ล้านบาท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138F2" w:rsidRPr="00344B09" w:rsidRDefault="0071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สัญญาให้บริการควบคุมงานก่อสร้างโรงไฟฟ้า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28 พฤศจิกายน 2556 บริษัทได้ทำสัญญาให้บริการควบคุมงานก่อสร้างโรงไฟฟ้า (</w:t>
      </w:r>
      <w:r w:rsidRPr="00344B09">
        <w:rPr>
          <w:rFonts w:ascii="Angsana New" w:hAnsi="Angsana New"/>
          <w:sz w:val="30"/>
          <w:szCs w:val="30"/>
        </w:rPr>
        <w:t xml:space="preserve">Construction Supervision Contractor Service Agreement) </w:t>
      </w:r>
      <w:r w:rsidRPr="00344B09">
        <w:rPr>
          <w:rFonts w:ascii="Angsana New" w:hAnsi="Angsana New"/>
          <w:sz w:val="30"/>
          <w:szCs w:val="30"/>
          <w:cs/>
        </w:rPr>
        <w:t>กับบริษัท ไฟฟ้า เซเปียน-เซน้ำน้อย จำกัด ซึ่งเป็นการร่วมค้าทางตรง เพื่อให้บริการควบคุมและบริหารงานก่อสร้างโรงไฟฟ้าพลังน้ำเซเปียน-เซน้ำน้อย ซึ่งอยู่ในพื้นที่แขวงจำปาสัก และ</w:t>
      </w:r>
      <w:r w:rsidRPr="00344B09">
        <w:rPr>
          <w:rFonts w:ascii="Angsana New" w:hAnsi="Angsana New"/>
          <w:spacing w:val="-2"/>
          <w:sz w:val="30"/>
          <w:szCs w:val="30"/>
          <w:cs/>
        </w:rPr>
        <w:t>แขวงอัตตะปือ สปป.ลาว เป็นระยะเวลา 64 เดือน นับแต่วันเริ่มงาน โดยมีค่าบริการตามสัญญา</w:t>
      </w:r>
      <w:r w:rsidR="00ED5CD0" w:rsidRPr="00344B09">
        <w:rPr>
          <w:rFonts w:ascii="Angsana New" w:hAnsi="Angsana New"/>
          <w:spacing w:val="-2"/>
          <w:sz w:val="30"/>
          <w:szCs w:val="30"/>
          <w:cs/>
        </w:rPr>
        <w:t>เป็น</w:t>
      </w:r>
      <w:r w:rsidRPr="00344B09">
        <w:rPr>
          <w:rFonts w:ascii="Angsana New" w:hAnsi="Angsana New"/>
          <w:spacing w:val="-2"/>
          <w:sz w:val="30"/>
          <w:szCs w:val="30"/>
          <w:cs/>
        </w:rPr>
        <w:t>จำนวนเงิน 10.96</w:t>
      </w:r>
      <w:r w:rsidRPr="00344B09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377A1" w:rsidRPr="00344B09" w:rsidRDefault="003B51B6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</w:t>
      </w:r>
      <w:r w:rsidR="00B377A1"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เกี่ยวข้องกับเงินลงทุนในบริษัท ชูบุราชบุรี อีเลคทริคเซอร์วิส จำกัด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>29</w:t>
      </w:r>
      <w:r w:rsidRPr="00344B0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344B09">
        <w:rPr>
          <w:rFonts w:ascii="Angsana New" w:hAnsi="Angsana New"/>
          <w:sz w:val="30"/>
          <w:szCs w:val="30"/>
        </w:rPr>
        <w:t>2548</w:t>
      </w:r>
      <w:r w:rsidRPr="00344B09">
        <w:rPr>
          <w:rFonts w:ascii="Angsana New" w:hAnsi="Angsana New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                                  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</w:t>
      </w:r>
      <w:r w:rsidR="003C072B" w:rsidRPr="00344B09">
        <w:rPr>
          <w:rFonts w:ascii="Angsana New" w:hAnsi="Angsana New"/>
          <w:sz w:val="30"/>
          <w:szCs w:val="30"/>
          <w:cs/>
        </w:rPr>
        <w:t>้ำประกันใดๆ ตามสัดส่วนการลงทุน</w:t>
      </w:r>
      <w:r w:rsidRPr="00344B09">
        <w:rPr>
          <w:rFonts w:ascii="Angsana New" w:hAnsi="Angsana New"/>
          <w:sz w:val="30"/>
          <w:szCs w:val="30"/>
          <w:cs/>
        </w:rPr>
        <w:t xml:space="preserve">ร้อยละ </w:t>
      </w:r>
      <w:r w:rsidRPr="00344B09">
        <w:rPr>
          <w:rFonts w:ascii="Angsana New" w:hAnsi="Angsana New"/>
          <w:sz w:val="30"/>
          <w:szCs w:val="30"/>
        </w:rPr>
        <w:t>50</w:t>
      </w:r>
      <w:r w:rsidRPr="00344B09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>บริษัทยังไม่ได้ให้เงินกู้ผู้ถือหุ้น หรือการค้ำประกันใดๆ ตามสัญญา</w:t>
      </w:r>
    </w:p>
    <w:p w:rsidR="007138F2" w:rsidRPr="00344B09" w:rsidRDefault="007138F2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9 ตุลาคม 2560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</w:t>
      </w:r>
      <w:r w:rsidR="00450CF5" w:rsidRPr="00344B09">
        <w:rPr>
          <w:rFonts w:ascii="Angsana New" w:hAnsi="Angsana New"/>
          <w:sz w:val="30"/>
          <w:szCs w:val="30"/>
          <w:cs/>
        </w:rPr>
        <w:t>ิจการอื่น</w:t>
      </w:r>
      <w:r w:rsidR="002259E1">
        <w:rPr>
          <w:rFonts w:ascii="Angsana New" w:hAnsi="Angsana New" w:hint="cs"/>
          <w:sz w:val="30"/>
          <w:szCs w:val="30"/>
          <w:cs/>
        </w:rPr>
        <w:t xml:space="preserve"> </w:t>
      </w:r>
      <w:r w:rsidR="002140D0" w:rsidRPr="00344B09">
        <w:rPr>
          <w:rFonts w:ascii="Angsana New" w:hAnsi="Angsana New"/>
          <w:sz w:val="30"/>
          <w:szCs w:val="30"/>
          <w:cs/>
        </w:rPr>
        <w:t>โดยบริษัทตกลงที่จะให้</w:t>
      </w:r>
      <w:r w:rsidRPr="00344B09">
        <w:rPr>
          <w:rFonts w:ascii="Angsana New" w:hAnsi="Angsana New"/>
          <w:sz w:val="30"/>
          <w:szCs w:val="30"/>
          <w:cs/>
        </w:rPr>
        <w:t>การสนับสนุนทางการเงินในรูปของเงินกู้ผู้ถือหุ้น หรือการค้ำประกันใดๆ ตามสัดส่วนก</w:t>
      </w:r>
      <w:r w:rsidR="002140D0" w:rsidRPr="00344B09">
        <w:rPr>
          <w:rFonts w:ascii="Angsana New" w:hAnsi="Angsana New"/>
          <w:sz w:val="30"/>
          <w:szCs w:val="30"/>
          <w:cs/>
        </w:rPr>
        <w:t>าร</w:t>
      </w:r>
      <w:r w:rsidR="003C072B" w:rsidRPr="00344B09">
        <w:rPr>
          <w:rFonts w:ascii="Angsana New" w:hAnsi="Angsana New"/>
          <w:sz w:val="30"/>
          <w:szCs w:val="30"/>
          <w:cs/>
        </w:rPr>
        <w:t>ลงทุน</w:t>
      </w:r>
      <w:r w:rsidR="002140D0" w:rsidRPr="00344B09">
        <w:rPr>
          <w:rFonts w:ascii="Angsana New" w:hAnsi="Angsana New"/>
          <w:sz w:val="30"/>
          <w:szCs w:val="30"/>
          <w:cs/>
        </w:rPr>
        <w:t>ร้อยละ 10 ทั้งนี้</w:t>
      </w:r>
      <w:r w:rsidRPr="00344B09">
        <w:rPr>
          <w:rFonts w:ascii="Angsana New" w:hAnsi="Angsana New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บริษัทยังไม่ได้ให้เงินกู้ผู้ถือหุ้น หรือการค้ำประกันใดๆ ตามสัญญา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4CEB" w:rsidRPr="00344B09" w:rsidRDefault="009D4CEB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บริษัทได้ทำสัญญาซื้อขายหุ้นในบริษัทร่วมสองแห่งกับบริษัทในประเทศแห่งหนึ่ง เพื่อซื้อหุ้นสามัญในบริษัทร่วมดังกล่าว ภายใต้สัญญาดังกล่าวบริษัทจะต้องปฏิบัติตามเงื่อนไขเกี่ยวกับเงินปันผลตามที่ระบุไว้ในสัญญา</w:t>
      </w:r>
    </w:p>
    <w:p w:rsidR="00570832" w:rsidRPr="00344B09" w:rsidRDefault="00570832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138F2" w:rsidRPr="00344B09" w:rsidRDefault="0071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E2D59" w:rsidRPr="00344B09" w:rsidRDefault="006E2D59" w:rsidP="00450CF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เงินลงทุนอื่น</w:t>
      </w:r>
    </w:p>
    <w:p w:rsidR="00BA7445" w:rsidRPr="00344B09" w:rsidRDefault="00BA7445" w:rsidP="00E37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3738"/>
        <w:gridCol w:w="1189"/>
        <w:gridCol w:w="269"/>
        <w:gridCol w:w="1189"/>
        <w:gridCol w:w="269"/>
        <w:gridCol w:w="1176"/>
        <w:gridCol w:w="269"/>
        <w:gridCol w:w="1189"/>
      </w:tblGrid>
      <w:tr w:rsidR="0008130D" w:rsidRPr="00344B09" w:rsidTr="0008130D">
        <w:trPr>
          <w:tblHeader/>
        </w:trPr>
        <w:tc>
          <w:tcPr>
            <w:tcW w:w="3738" w:type="dxa"/>
            <w:shd w:val="clear" w:color="auto" w:fill="auto"/>
            <w:vAlign w:val="bottom"/>
          </w:tcPr>
          <w:p w:rsidR="00EF71DE" w:rsidRPr="00344B09" w:rsidRDefault="00EF71DE" w:rsidP="00BC5BA6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7" w:type="dxa"/>
            <w:gridSpan w:val="3"/>
            <w:vAlign w:val="bottom"/>
          </w:tcPr>
          <w:p w:rsidR="00EF71DE" w:rsidRPr="00344B09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:rsidR="00EF71DE" w:rsidRPr="00344B09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  <w:vAlign w:val="bottom"/>
          </w:tcPr>
          <w:p w:rsidR="00EF71DE" w:rsidRPr="00344B09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30D" w:rsidRPr="00344B09" w:rsidTr="0008130D">
        <w:trPr>
          <w:tblHeader/>
        </w:trPr>
        <w:tc>
          <w:tcPr>
            <w:tcW w:w="3738" w:type="dxa"/>
            <w:vAlign w:val="bottom"/>
          </w:tcPr>
          <w:p w:rsidR="00322276" w:rsidRPr="00344B09" w:rsidRDefault="00322276" w:rsidP="0032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9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9" w:type="dxa"/>
            <w:vAlign w:val="bottom"/>
          </w:tcPr>
          <w:p w:rsidR="00322276" w:rsidRPr="00344B09" w:rsidRDefault="00322276" w:rsidP="0032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322276" w:rsidRPr="00344B09" w:rsidRDefault="009A3E23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9" w:type="dxa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322276" w:rsidRPr="00344B09" w:rsidRDefault="00322276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8130D" w:rsidRPr="00344B09" w:rsidTr="0008130D">
        <w:trPr>
          <w:tblHeader/>
        </w:trPr>
        <w:tc>
          <w:tcPr>
            <w:tcW w:w="3738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EB0404" w:rsidRPr="00344B09" w:rsidRDefault="00D36197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EB0404" w:rsidRPr="00344B09" w:rsidRDefault="00D36197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EB0404" w:rsidRPr="00344B09" w:rsidRDefault="00D36197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EB0404" w:rsidRPr="00344B09" w:rsidRDefault="00D36197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50" w:type="dxa"/>
            <w:gridSpan w:val="7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CA7C59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89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CA7C59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89" w:type="dxa"/>
            <w:vAlign w:val="bottom"/>
          </w:tcPr>
          <w:p w:rsidR="00EB0404" w:rsidRPr="00344B09" w:rsidRDefault="00375C9A" w:rsidP="00375C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45,456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200,000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EB0404" w:rsidRPr="00344B09" w:rsidRDefault="0099777E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450C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200,000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CA7C59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189" w:type="dxa"/>
            <w:vAlign w:val="bottom"/>
          </w:tcPr>
          <w:p w:rsidR="00EB0404" w:rsidRPr="00344B09" w:rsidRDefault="00375C9A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497,459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EB0404" w:rsidRPr="00344B09" w:rsidRDefault="00375C9A" w:rsidP="00EB04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465,120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461,018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CA7C59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89" w:type="dxa"/>
            <w:vAlign w:val="bottom"/>
          </w:tcPr>
          <w:p w:rsidR="00EB0404" w:rsidRPr="00344B09" w:rsidRDefault="00375C9A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EB0404" w:rsidRPr="00344B09" w:rsidRDefault="00375C9A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CA7C59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0404" w:rsidRPr="00344B09" w:rsidRDefault="00375C9A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542,915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0404" w:rsidRPr="00344B09" w:rsidRDefault="00EB0404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723,082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0404" w:rsidRPr="00344B09" w:rsidRDefault="00375C9A" w:rsidP="009977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465,120</w:t>
            </w: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0404" w:rsidRPr="00344B09" w:rsidRDefault="00EB0404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691,018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CA7C59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EB0404" w:rsidRPr="00344B09" w:rsidRDefault="00EB0404" w:rsidP="00CA7C59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89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EB0404" w:rsidRPr="00344B09" w:rsidRDefault="00EB0404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EB0404" w:rsidRPr="00344B09" w:rsidRDefault="00EB0404" w:rsidP="00EB0404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BB4103" w:rsidRPr="00344B09" w:rsidRDefault="00BB4103" w:rsidP="00CA7C59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89" w:type="dxa"/>
            <w:vAlign w:val="bottom"/>
          </w:tcPr>
          <w:p w:rsidR="00BB4103" w:rsidRPr="00344B09" w:rsidRDefault="00375C9A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A82C9C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772,422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BB4103" w:rsidRPr="00344B09" w:rsidRDefault="00375C9A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BB4103" w:rsidRPr="00344B09" w:rsidRDefault="00BB4103" w:rsidP="00CA7C59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89" w:type="dxa"/>
            <w:vAlign w:val="bottom"/>
          </w:tcPr>
          <w:p w:rsidR="00BB4103" w:rsidRPr="00344B09" w:rsidRDefault="00375C9A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416,889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386,922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BB4103" w:rsidRPr="00344B09" w:rsidRDefault="00375C9A" w:rsidP="00BB4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413,000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383,000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BB4103" w:rsidRPr="00344B09" w:rsidRDefault="00BB4103" w:rsidP="00CA7C59">
            <w:pPr>
              <w:spacing w:line="240" w:lineRule="auto"/>
              <w:ind w:left="90" w:right="2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103" w:rsidRPr="00344B09" w:rsidRDefault="00375C9A" w:rsidP="003B71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3,189,311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3,582,449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103" w:rsidRPr="00344B09" w:rsidRDefault="00375C9A" w:rsidP="00BB4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413,000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383,000</w:t>
            </w:r>
          </w:p>
        </w:tc>
      </w:tr>
      <w:tr w:rsidR="0008130D" w:rsidRPr="00344B09" w:rsidTr="0008130D">
        <w:tc>
          <w:tcPr>
            <w:tcW w:w="3738" w:type="dxa"/>
            <w:vAlign w:val="bottom"/>
          </w:tcPr>
          <w:p w:rsidR="00BB4103" w:rsidRPr="00344B09" w:rsidRDefault="00BB4103" w:rsidP="00CA7C59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4103" w:rsidRPr="00344B09" w:rsidRDefault="00375C9A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3,732,226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4,305,531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4103" w:rsidRPr="00344B09" w:rsidRDefault="00375C9A" w:rsidP="00BB4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878,120</w:t>
            </w:r>
          </w:p>
        </w:tc>
        <w:tc>
          <w:tcPr>
            <w:tcW w:w="269" w:type="dxa"/>
            <w:vAlign w:val="bottom"/>
          </w:tcPr>
          <w:p w:rsidR="00BB4103" w:rsidRPr="00344B09" w:rsidRDefault="00BB4103" w:rsidP="00BB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4103" w:rsidRPr="00344B09" w:rsidRDefault="00BB4103" w:rsidP="00E47F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1,074,018</w:t>
            </w:r>
          </w:p>
        </w:tc>
      </w:tr>
    </w:tbl>
    <w:p w:rsidR="007138F2" w:rsidRPr="00344B09" w:rsidRDefault="007138F2" w:rsidP="0045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14C78" w:rsidRPr="00344B09" w:rsidRDefault="00A14C78" w:rsidP="0045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รายการเคลื่อนไหวในระหว่าง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A7385">
        <w:rPr>
          <w:rFonts w:ascii="Angsana New" w:hAnsi="Angsana New"/>
          <w:sz w:val="30"/>
          <w:szCs w:val="30"/>
        </w:rPr>
        <w:t>30</w:t>
      </w:r>
      <w:r w:rsidR="009A3E23" w:rsidRPr="00344B09">
        <w:rPr>
          <w:rFonts w:ascii="Angsana New" w:hAnsi="Angsana New"/>
          <w:sz w:val="30"/>
          <w:szCs w:val="30"/>
          <w:cs/>
        </w:rPr>
        <w:t xml:space="preserve"> กันยายน</w:t>
      </w:r>
      <w:r w:rsidR="006A3D55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</w:t>
      </w:r>
      <w:r w:rsidR="00450CF5" w:rsidRPr="00344B09">
        <w:rPr>
          <w:rFonts w:ascii="Angsana New" w:hAnsi="Angsana New"/>
          <w:sz w:val="30"/>
          <w:szCs w:val="30"/>
        </w:rPr>
        <w:br/>
      </w:r>
      <w:r w:rsidRPr="00344B09">
        <w:rPr>
          <w:rFonts w:ascii="Angsana New" w:hAnsi="Angsana New"/>
          <w:sz w:val="30"/>
          <w:szCs w:val="30"/>
          <w:cs/>
        </w:rPr>
        <w:t>ความต้องการของตลาดมีดังนี้</w:t>
      </w:r>
    </w:p>
    <w:p w:rsidR="00A14C78" w:rsidRPr="00344B09" w:rsidRDefault="00A14C78" w:rsidP="00E4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8"/>
        <w:gridCol w:w="1170"/>
        <w:gridCol w:w="270"/>
        <w:gridCol w:w="1170"/>
        <w:gridCol w:w="270"/>
        <w:gridCol w:w="1170"/>
        <w:gridCol w:w="270"/>
        <w:gridCol w:w="1170"/>
      </w:tblGrid>
      <w:tr w:rsidR="0008130D" w:rsidRPr="00344B09" w:rsidTr="0008130D">
        <w:trPr>
          <w:trHeight w:val="413"/>
          <w:tblHeader/>
        </w:trPr>
        <w:tc>
          <w:tcPr>
            <w:tcW w:w="3798" w:type="dxa"/>
            <w:vAlign w:val="bottom"/>
          </w:tcPr>
          <w:p w:rsidR="00E56935" w:rsidRPr="00344B09" w:rsidRDefault="00E56935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935" w:rsidRPr="00344B09" w:rsidRDefault="00E56935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B0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935" w:rsidRPr="00344B09" w:rsidRDefault="00E56935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30D" w:rsidRPr="00344B09" w:rsidTr="0008130D">
        <w:trPr>
          <w:trHeight w:val="413"/>
          <w:tblHeader/>
        </w:trPr>
        <w:tc>
          <w:tcPr>
            <w:tcW w:w="3798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56935" w:rsidRPr="00344B09" w:rsidRDefault="001A7385" w:rsidP="00E5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56935" w:rsidRPr="00344B09" w:rsidRDefault="001A7385" w:rsidP="00E5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56935" w:rsidRPr="00344B09" w:rsidRDefault="001A7385" w:rsidP="00E5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56935" w:rsidRPr="00344B09" w:rsidRDefault="001A7385" w:rsidP="00E5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130D" w:rsidRPr="00344B09" w:rsidTr="0008130D">
        <w:trPr>
          <w:trHeight w:val="425"/>
          <w:tblHeader/>
        </w:trPr>
        <w:tc>
          <w:tcPr>
            <w:tcW w:w="3798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0D" w:rsidRPr="00344B09" w:rsidTr="0008130D">
        <w:trPr>
          <w:trHeight w:val="425"/>
        </w:trPr>
        <w:tc>
          <w:tcPr>
            <w:tcW w:w="3798" w:type="dxa"/>
            <w:vAlign w:val="bottom"/>
          </w:tcPr>
          <w:p w:rsidR="00E56935" w:rsidRPr="00344B09" w:rsidRDefault="00E56935" w:rsidP="0045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 w:hanging="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5490" w:type="dxa"/>
            <w:gridSpan w:val="7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8130D" w:rsidRPr="00344B09" w:rsidTr="0008130D">
        <w:trPr>
          <w:trHeight w:val="425"/>
        </w:trPr>
        <w:tc>
          <w:tcPr>
            <w:tcW w:w="3798" w:type="dxa"/>
            <w:vAlign w:val="bottom"/>
          </w:tcPr>
          <w:p w:rsidR="00E56935" w:rsidRPr="00344B09" w:rsidRDefault="00E56935" w:rsidP="00E56935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5490" w:type="dxa"/>
            <w:gridSpan w:val="7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8130D" w:rsidRPr="00344B09" w:rsidTr="0008130D">
        <w:trPr>
          <w:trHeight w:val="413"/>
        </w:trPr>
        <w:tc>
          <w:tcPr>
            <w:tcW w:w="3798" w:type="dxa"/>
            <w:vAlign w:val="bottom"/>
          </w:tcPr>
          <w:p w:rsidR="00E56935" w:rsidRPr="00344B09" w:rsidRDefault="00E56935" w:rsidP="00AF38D1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E56935" w:rsidRPr="00344B09" w:rsidRDefault="00E56935" w:rsidP="00450C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450C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482,476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AF38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461,018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AF38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447,856</w:t>
            </w:r>
          </w:p>
        </w:tc>
      </w:tr>
      <w:tr w:rsidR="0008130D" w:rsidRPr="00344B09" w:rsidTr="0008130D">
        <w:trPr>
          <w:trHeight w:val="413"/>
        </w:trPr>
        <w:tc>
          <w:tcPr>
            <w:tcW w:w="3798" w:type="dxa"/>
            <w:vAlign w:val="bottom"/>
          </w:tcPr>
          <w:p w:rsidR="00560D67" w:rsidRPr="00344B09" w:rsidRDefault="00560D67" w:rsidP="00560D67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70" w:type="dxa"/>
            <w:vAlign w:val="bottom"/>
          </w:tcPr>
          <w:p w:rsidR="00560D67" w:rsidRPr="00344B09" w:rsidRDefault="00E84C4D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151,595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702D19" w:rsidP="00702D1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  <w:r w:rsidR="00560D67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608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E84C4D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151,595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560D67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143,608</w:t>
            </w:r>
          </w:p>
        </w:tc>
      </w:tr>
      <w:tr w:rsidR="0008130D" w:rsidRPr="00344B09" w:rsidTr="0008130D">
        <w:trPr>
          <w:trHeight w:val="425"/>
        </w:trPr>
        <w:tc>
          <w:tcPr>
            <w:tcW w:w="3798" w:type="dxa"/>
            <w:vAlign w:val="bottom"/>
          </w:tcPr>
          <w:p w:rsidR="00560D67" w:rsidRPr="00344B09" w:rsidRDefault="00560D67" w:rsidP="00560D67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70" w:type="dxa"/>
            <w:vAlign w:val="bottom"/>
          </w:tcPr>
          <w:p w:rsidR="00560D67" w:rsidRPr="00344B09" w:rsidRDefault="00E84C4D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(145,171)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560D67" w:rsidP="009817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9817B3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817B3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E84C4D" w:rsidP="00450C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(145,171)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560D67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(136,118)</w:t>
            </w:r>
          </w:p>
        </w:tc>
      </w:tr>
      <w:tr w:rsidR="0008130D" w:rsidRPr="00344B09" w:rsidTr="0008130D">
        <w:trPr>
          <w:trHeight w:val="413"/>
        </w:trPr>
        <w:tc>
          <w:tcPr>
            <w:tcW w:w="3798" w:type="dxa"/>
            <w:vAlign w:val="bottom"/>
          </w:tcPr>
          <w:p w:rsidR="00560D67" w:rsidRPr="00344B09" w:rsidRDefault="00560D67" w:rsidP="00560D67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70" w:type="dxa"/>
            <w:vAlign w:val="bottom"/>
          </w:tcPr>
          <w:p w:rsidR="00560D67" w:rsidRPr="00344B09" w:rsidRDefault="00E84C4D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(2,047)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905817" w:rsidP="009058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60D67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560D67" w:rsidRPr="00344B0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E84C4D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(2,322)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60D67" w:rsidRPr="00344B09" w:rsidRDefault="00560D67" w:rsidP="00450C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2,544</w:t>
            </w:r>
          </w:p>
        </w:tc>
      </w:tr>
      <w:tr w:rsidR="0008130D" w:rsidRPr="00344B09" w:rsidTr="0008130D">
        <w:trPr>
          <w:trHeight w:val="425"/>
        </w:trPr>
        <w:tc>
          <w:tcPr>
            <w:tcW w:w="3798" w:type="dxa"/>
            <w:vAlign w:val="bottom"/>
          </w:tcPr>
          <w:p w:rsidR="00560D67" w:rsidRPr="00344B09" w:rsidRDefault="00560D67" w:rsidP="00560D67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344B09" w:rsidRDefault="00E84C4D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497,459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72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344B09" w:rsidRDefault="00560D67" w:rsidP="009058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9058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89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9058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344B09" w:rsidRDefault="00E84C4D" w:rsidP="00560D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465,120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80" w:lineRule="exact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344B09" w:rsidRDefault="00560D67" w:rsidP="009058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</w:t>
            </w:r>
            <w:r w:rsidR="009058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9058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890</w:t>
            </w:r>
          </w:p>
        </w:tc>
      </w:tr>
      <w:tr w:rsidR="0008130D" w:rsidRPr="00344B09" w:rsidTr="0008130D">
        <w:tc>
          <w:tcPr>
            <w:tcW w:w="3798" w:type="dxa"/>
            <w:vAlign w:val="bottom"/>
          </w:tcPr>
          <w:p w:rsidR="00E56935" w:rsidRPr="00344B09" w:rsidRDefault="00E56935" w:rsidP="00E56935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170" w:type="dxa"/>
            <w:vAlign w:val="bottom"/>
          </w:tcPr>
          <w:p w:rsidR="00E56935" w:rsidRPr="00344B09" w:rsidRDefault="00E56935" w:rsidP="00DE21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AF38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E56935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E56935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8130D" w:rsidRPr="00344B09" w:rsidTr="0008130D">
        <w:tc>
          <w:tcPr>
            <w:tcW w:w="3798" w:type="dxa"/>
            <w:vAlign w:val="bottom"/>
          </w:tcPr>
          <w:p w:rsidR="00E56935" w:rsidRPr="00344B09" w:rsidRDefault="00E56935" w:rsidP="00E56935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E56935" w:rsidRPr="00344B09" w:rsidRDefault="00E56935" w:rsidP="00DE21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AF38D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E56935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E56935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8130D" w:rsidRPr="00344B09" w:rsidTr="0008130D">
        <w:tc>
          <w:tcPr>
            <w:tcW w:w="3798" w:type="dxa"/>
            <w:vAlign w:val="bottom"/>
          </w:tcPr>
          <w:p w:rsidR="00E56935" w:rsidRPr="00344B09" w:rsidRDefault="00E56935" w:rsidP="00E56935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E56935" w:rsidRPr="00344B09" w:rsidRDefault="00E56935" w:rsidP="00450C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AF38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3,730,280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AF38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56935" w:rsidRPr="00344B09" w:rsidRDefault="00E56935" w:rsidP="00E5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6935" w:rsidRPr="00344B09" w:rsidRDefault="00E56935" w:rsidP="00AF38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3798" w:type="dxa"/>
            <w:shd w:val="clear" w:color="auto" w:fill="auto"/>
            <w:vAlign w:val="bottom"/>
          </w:tcPr>
          <w:p w:rsidR="00560D67" w:rsidRPr="00344B09" w:rsidRDefault="00560D67" w:rsidP="00560D67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D67" w:rsidRPr="00344B09" w:rsidRDefault="007F4F9F" w:rsidP="00450C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(423,105)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D67" w:rsidRPr="00344B09" w:rsidRDefault="00560D67" w:rsidP="005E26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E26E4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E26E4">
              <w:rPr>
                <w:rFonts w:ascii="Angsana New" w:hAnsi="Angsana New"/>
                <w:sz w:val="30"/>
                <w:szCs w:val="30"/>
                <w:lang w:bidi="th-TH"/>
              </w:rPr>
              <w:t>044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D67" w:rsidRPr="00344B09" w:rsidRDefault="00560D67" w:rsidP="00560D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D67" w:rsidRPr="00344B09" w:rsidRDefault="00560D67" w:rsidP="00560D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3798" w:type="dxa"/>
            <w:vAlign w:val="bottom"/>
          </w:tcPr>
          <w:p w:rsidR="00560D67" w:rsidRPr="00344B09" w:rsidRDefault="00560D67" w:rsidP="00560D67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344B09" w:rsidRDefault="007F4F9F" w:rsidP="00D158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2,772,422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5E26E4" w:rsidRDefault="00560D67" w:rsidP="005E26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</w:t>
            </w:r>
            <w:r w:rsidR="005E2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407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5E2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344B09" w:rsidRDefault="00560D67" w:rsidP="00560D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60D67" w:rsidRPr="00344B09" w:rsidRDefault="00560D67" w:rsidP="0056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67" w:rsidRPr="00344B09" w:rsidRDefault="00560D67" w:rsidP="00560D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6826BF" w:rsidRPr="00344B09" w:rsidRDefault="006826BF" w:rsidP="00E4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6549F" w:rsidRPr="00344B09" w:rsidRDefault="0006549F" w:rsidP="004058F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EF02EE" w:rsidRPr="00344B09" w:rsidRDefault="00EF02EE" w:rsidP="00E4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6"/>
        <w:gridCol w:w="1173"/>
        <w:gridCol w:w="267"/>
        <w:gridCol w:w="1176"/>
        <w:gridCol w:w="269"/>
        <w:gridCol w:w="1170"/>
        <w:gridCol w:w="267"/>
        <w:gridCol w:w="1170"/>
      </w:tblGrid>
      <w:tr w:rsidR="0008130D" w:rsidRPr="00344B09" w:rsidTr="0008130D">
        <w:tc>
          <w:tcPr>
            <w:tcW w:w="2043" w:type="pct"/>
            <w:vAlign w:val="bottom"/>
          </w:tcPr>
          <w:p w:rsidR="00B61B97" w:rsidRPr="00344B09" w:rsidRDefault="00B61B97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shd w:val="clear" w:color="auto" w:fill="auto"/>
            <w:vAlign w:val="bottom"/>
          </w:tcPr>
          <w:p w:rsidR="00B61B97" w:rsidRPr="00344B09" w:rsidRDefault="00B61B97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B61B97" w:rsidRPr="00344B09" w:rsidRDefault="00B61B97" w:rsidP="0032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3" w:type="pct"/>
            <w:gridSpan w:val="3"/>
            <w:shd w:val="clear" w:color="auto" w:fill="auto"/>
            <w:vAlign w:val="bottom"/>
          </w:tcPr>
          <w:p w:rsidR="00B61B97" w:rsidRPr="00344B09" w:rsidRDefault="00B61B97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B61B97" w:rsidRPr="00344B09" w:rsidRDefault="00FB3E1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B61B97" w:rsidRPr="00344B09" w:rsidRDefault="00FB3E1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61B97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B61B97" w:rsidRPr="00344B09" w:rsidRDefault="00B61B97" w:rsidP="00B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B61B97" w:rsidRPr="00344B09" w:rsidRDefault="00FB3E1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B61B97" w:rsidRPr="00344B09" w:rsidRDefault="00FB3E1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61B97"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B61B97" w:rsidRPr="00344B09" w:rsidRDefault="00C363CB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B61B97" w:rsidRPr="00344B09" w:rsidRDefault="00C363CB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B61B97" w:rsidRPr="00344B09" w:rsidRDefault="00B61B97" w:rsidP="00B6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B61B97" w:rsidRPr="00344B09" w:rsidRDefault="00C363CB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B61B97" w:rsidRPr="00344B09" w:rsidRDefault="00C363CB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bottom"/>
          </w:tcPr>
          <w:p w:rsidR="00B61B97" w:rsidRPr="00344B09" w:rsidRDefault="00B61B97" w:rsidP="00B61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344B09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631" w:type="pct"/>
            <w:vAlign w:val="bottom"/>
          </w:tcPr>
          <w:p w:rsidR="008C796C" w:rsidRPr="00344B09" w:rsidRDefault="00DD45B5" w:rsidP="00450C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8,485,042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6,731,131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1" w:type="pct"/>
            <w:vAlign w:val="bottom"/>
          </w:tcPr>
          <w:p w:rsidR="008C796C" w:rsidRPr="00344B09" w:rsidRDefault="00DD45B5" w:rsidP="008C79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300,588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113,568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8C796C" w:rsidRPr="00344B09" w:rsidRDefault="00DD45B5" w:rsidP="008C79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8,785,630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6,844,699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04"/>
              </w:tabs>
              <w:spacing w:line="380" w:lineRule="exact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(59,646)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96C" w:rsidRPr="00344B09" w:rsidRDefault="00DD45B5" w:rsidP="00560D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8,785,630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6,785,053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5A3DFB" w:rsidRPr="00344B09" w:rsidRDefault="005A3DFB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:rsidR="005A3DFB" w:rsidRPr="00344B09" w:rsidRDefault="005A3DF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:rsidR="005A3DFB" w:rsidRPr="00344B09" w:rsidRDefault="005A3DF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A3DFB" w:rsidRPr="00344B09" w:rsidRDefault="005A3DF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5A3DFB" w:rsidRPr="00344B09" w:rsidRDefault="005A3DFB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A3DFB" w:rsidRPr="00344B09" w:rsidRDefault="005A3DF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:rsidR="005A3DFB" w:rsidRPr="00344B09" w:rsidRDefault="005A3DF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A3DFB" w:rsidRPr="00344B09" w:rsidRDefault="005A3DF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:rsidR="008C796C" w:rsidRPr="00344B09" w:rsidRDefault="00C363C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C796C" w:rsidRPr="00344B09" w:rsidRDefault="00C363C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C796C" w:rsidRPr="00344B09" w:rsidRDefault="00C363C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8C796C" w:rsidRPr="00344B09" w:rsidRDefault="00C363CB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956888" w:rsidRPr="00344B09" w:rsidRDefault="00956888" w:rsidP="008C796C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กลับรายการหนี้สงสัยจะสูญสำหรับ</w:t>
            </w:r>
          </w:p>
        </w:tc>
        <w:tc>
          <w:tcPr>
            <w:tcW w:w="631" w:type="pct"/>
            <w:vAlign w:val="bottom"/>
          </w:tcPr>
          <w:p w:rsidR="00956888" w:rsidRPr="00344B09" w:rsidRDefault="00956888" w:rsidP="00956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956888" w:rsidRPr="00344B09" w:rsidRDefault="00956888" w:rsidP="00956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956888" w:rsidRPr="00344B09" w:rsidRDefault="00956888" w:rsidP="00956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956888" w:rsidRPr="00344B09" w:rsidRDefault="00956888" w:rsidP="00956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956888" w:rsidRPr="00344B09" w:rsidRDefault="00956888" w:rsidP="00956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956888" w:rsidRPr="00344B09" w:rsidRDefault="00956888" w:rsidP="00956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956888" w:rsidRPr="00344B09" w:rsidRDefault="00956888" w:rsidP="00956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:rsidR="008C796C" w:rsidRPr="00344B09" w:rsidRDefault="003B23E3" w:rsidP="003B23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954"/>
              </w:tabs>
              <w:spacing w:after="0" w:line="240" w:lineRule="auto"/>
              <w:ind w:left="-126" w:right="-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8130D" w:rsidRPr="00344B09" w:rsidTr="0008130D">
        <w:tc>
          <w:tcPr>
            <w:tcW w:w="2043" w:type="pct"/>
            <w:vAlign w:val="bottom"/>
          </w:tcPr>
          <w:p w:rsidR="008C796C" w:rsidRPr="00344B09" w:rsidRDefault="008C796C" w:rsidP="008C796C">
            <w:pPr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C6A90" w:rsidRPr="00344B09">
              <w:rPr>
                <w:rFonts w:ascii="Angsana New" w:hAnsi="Angsana New"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:rsidR="008C796C" w:rsidRPr="00344B09" w:rsidRDefault="003B23E3" w:rsidP="003340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59,646)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C796C" w:rsidRPr="00344B09" w:rsidRDefault="008C796C" w:rsidP="008C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954"/>
              </w:tabs>
              <w:spacing w:after="0" w:line="240" w:lineRule="auto"/>
              <w:ind w:left="-126" w:right="-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C796C" w:rsidRPr="00344B09" w:rsidRDefault="008C796C" w:rsidP="008C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:rsidR="008C796C" w:rsidRPr="00344B09" w:rsidRDefault="008C796C" w:rsidP="008C7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BA384E" w:rsidRPr="00344B09" w:rsidRDefault="00BA384E" w:rsidP="00E4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A3DFB" w:rsidRPr="00344B09" w:rsidRDefault="005A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br w:type="page"/>
      </w:r>
    </w:p>
    <w:p w:rsidR="008D6632" w:rsidRPr="00344B09" w:rsidRDefault="008D6632" w:rsidP="00E4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617CAB" w:rsidRPr="00344B09" w:rsidRDefault="00617CAB" w:rsidP="00E4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6"/>
        <w:gridCol w:w="1171"/>
        <w:gridCol w:w="267"/>
        <w:gridCol w:w="1178"/>
        <w:gridCol w:w="269"/>
        <w:gridCol w:w="1168"/>
        <w:gridCol w:w="269"/>
        <w:gridCol w:w="1170"/>
      </w:tblGrid>
      <w:tr w:rsidR="008D528F" w:rsidRPr="00344B09" w:rsidTr="001920AA">
        <w:trPr>
          <w:tblHeader/>
        </w:trPr>
        <w:tc>
          <w:tcPr>
            <w:tcW w:w="2043" w:type="pct"/>
            <w:vAlign w:val="bottom"/>
          </w:tcPr>
          <w:p w:rsidR="008D528F" w:rsidRPr="00344B09" w:rsidRDefault="008D528F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shd w:val="clear" w:color="auto" w:fill="auto"/>
            <w:vAlign w:val="bottom"/>
          </w:tcPr>
          <w:p w:rsidR="008D528F" w:rsidRPr="00344B09" w:rsidRDefault="008D528F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8D528F" w:rsidRPr="00344B09" w:rsidRDefault="008D528F" w:rsidP="0032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3" w:type="pct"/>
            <w:gridSpan w:val="3"/>
            <w:shd w:val="clear" w:color="auto" w:fill="auto"/>
            <w:vAlign w:val="bottom"/>
          </w:tcPr>
          <w:p w:rsidR="008D528F" w:rsidRPr="00344B09" w:rsidRDefault="008D528F" w:rsidP="00322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C84" w:rsidRPr="00344B09" w:rsidTr="001920AA">
        <w:trPr>
          <w:tblHeader/>
        </w:trPr>
        <w:tc>
          <w:tcPr>
            <w:tcW w:w="2043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D528F" w:rsidRPr="00344B09" w:rsidRDefault="009A3E23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31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8D528F" w:rsidRPr="00344B09" w:rsidRDefault="009A3E23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31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0C84" w:rsidRPr="00344B09" w:rsidTr="001920AA">
        <w:trPr>
          <w:tblHeader/>
        </w:trPr>
        <w:tc>
          <w:tcPr>
            <w:tcW w:w="2043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D528F" w:rsidRPr="00344B09" w:rsidRDefault="00FB3E17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:rsidR="008D528F" w:rsidRPr="00344B09" w:rsidRDefault="00FB3E17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8D528F" w:rsidRPr="00344B09" w:rsidRDefault="00FB3E17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D528F" w:rsidRPr="00344B09" w:rsidRDefault="00FB3E17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D528F" w:rsidRPr="00344B09" w:rsidTr="001920AA">
        <w:trPr>
          <w:tblHeader/>
        </w:trPr>
        <w:tc>
          <w:tcPr>
            <w:tcW w:w="2043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28F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57" w:type="pct"/>
            <w:gridSpan w:val="7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0" w:type="pct"/>
            <w:vAlign w:val="bottom"/>
          </w:tcPr>
          <w:p w:rsidR="008D528F" w:rsidRPr="00344B09" w:rsidRDefault="003B23E3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8,485,042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6,437,590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34,598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74,280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97,805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86,858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8D528F" w:rsidRPr="00344B09" w:rsidRDefault="003B23E3" w:rsidP="00560D6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8,485,042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6,731,131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59,646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528F" w:rsidRPr="00344B09" w:rsidRDefault="00A82C9C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8,485,042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6,671,485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0" w:type="pct"/>
            <w:vAlign w:val="bottom"/>
          </w:tcPr>
          <w:p w:rsidR="008D528F" w:rsidRPr="00344B09" w:rsidRDefault="003B23E3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300,588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113,568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981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8D528F" w:rsidRPr="00344B09" w:rsidRDefault="003B23E3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300,588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113,568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3B23E3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300,588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113,568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80C84" w:rsidRPr="00344B09" w:rsidTr="001920AA">
        <w:trPr>
          <w:trHeight w:val="193"/>
        </w:trPr>
        <w:tc>
          <w:tcPr>
            <w:tcW w:w="2043" w:type="pct"/>
            <w:vAlign w:val="bottom"/>
          </w:tcPr>
          <w:p w:rsidR="008D528F" w:rsidRPr="00344B09" w:rsidRDefault="008D528F" w:rsidP="008D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F" w:rsidRPr="00344B09" w:rsidRDefault="003B23E3" w:rsidP="00180C8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8,785,630</w:t>
            </w:r>
          </w:p>
        </w:tc>
        <w:tc>
          <w:tcPr>
            <w:tcW w:w="144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6,785,053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8D5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28F" w:rsidRPr="00344B09" w:rsidRDefault="008D528F" w:rsidP="00180C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974A17" w:rsidRPr="00344B09" w:rsidRDefault="00974A17" w:rsidP="00AF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D6632" w:rsidRPr="00344B09" w:rsidRDefault="008D6632" w:rsidP="00AF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231BE" w:rsidRPr="00344B09">
        <w:rPr>
          <w:rFonts w:ascii="Angsana New" w:hAnsi="Angsana New"/>
          <w:sz w:val="30"/>
          <w:szCs w:val="30"/>
          <w:cs/>
        </w:rPr>
        <w:t xml:space="preserve">ไม่เกิน </w:t>
      </w:r>
      <w:r w:rsidR="00B231BE"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  <w:cs/>
        </w:rPr>
        <w:t xml:space="preserve"> เดือน</w:t>
      </w:r>
    </w:p>
    <w:p w:rsidR="00461CFD" w:rsidRPr="00344B09" w:rsidRDefault="00461CFD" w:rsidP="00AF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A3DFB" w:rsidRPr="00344B09" w:rsidRDefault="005A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23C8C" w:rsidRPr="00344B09" w:rsidRDefault="00D23C8C" w:rsidP="00E13E6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:rsidR="00424F5C" w:rsidRPr="00344B09" w:rsidRDefault="00424F5C" w:rsidP="00AF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3"/>
        <w:gridCol w:w="1170"/>
        <w:gridCol w:w="266"/>
        <w:gridCol w:w="1258"/>
        <w:gridCol w:w="266"/>
        <w:gridCol w:w="1170"/>
        <w:gridCol w:w="266"/>
        <w:gridCol w:w="1173"/>
      </w:tblGrid>
      <w:tr w:rsidR="00180C84" w:rsidRPr="00344B09" w:rsidTr="001920AA">
        <w:trPr>
          <w:trHeight w:val="419"/>
        </w:trPr>
        <w:tc>
          <w:tcPr>
            <w:tcW w:w="2029" w:type="pct"/>
            <w:vAlign w:val="bottom"/>
          </w:tcPr>
          <w:p w:rsidR="00571966" w:rsidRPr="00344B09" w:rsidRDefault="00571966" w:rsidP="001E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7" w:type="pct"/>
            <w:gridSpan w:val="3"/>
            <w:vAlign w:val="bottom"/>
          </w:tcPr>
          <w:p w:rsidR="00571966" w:rsidRPr="00344B09" w:rsidRDefault="0057196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571966" w:rsidRPr="00344B09" w:rsidRDefault="0057196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vAlign w:val="bottom"/>
          </w:tcPr>
          <w:p w:rsidR="00571966" w:rsidRPr="00344B09" w:rsidRDefault="00571966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180C84" w:rsidRPr="00344B09" w:rsidRDefault="00180C84" w:rsidP="0018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180C84" w:rsidRPr="00344B09" w:rsidRDefault="00C81420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bottom"/>
          </w:tcPr>
          <w:p w:rsidR="00180C84" w:rsidRPr="00344B09" w:rsidRDefault="00180C84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:rsidR="00180C84" w:rsidRPr="00344B09" w:rsidRDefault="00C81420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vAlign w:val="bottom"/>
          </w:tcPr>
          <w:p w:rsidR="00180C84" w:rsidRPr="00344B09" w:rsidRDefault="00180C84" w:rsidP="00180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180C84" w:rsidRPr="00344B09" w:rsidRDefault="00C81420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bottom"/>
          </w:tcPr>
          <w:p w:rsidR="00180C84" w:rsidRPr="00344B09" w:rsidRDefault="00180C84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180C84" w:rsidRPr="00344B09" w:rsidRDefault="00C81420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6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690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pct"/>
            <w:gridSpan w:val="7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6921A6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25,315,902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4C4FB1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24,643,594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6902DD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5,044,942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334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4,393,296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6902DD" w:rsidP="0082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6902DD" w:rsidP="0082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916D8B" w:rsidP="006E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3,700,021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916D8B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2,862,854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212EDC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52289A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289A" w:rsidRPr="00344B09">
              <w:rPr>
                <w:rFonts w:ascii="Angsana New" w:hAnsi="Angsana New"/>
                <w:sz w:val="30"/>
                <w:szCs w:val="30"/>
                <w:cs/>
              </w:rPr>
              <w:t xml:space="preserve">(ขาดทุน)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  <w:p w:rsidR="006902DD" w:rsidRPr="00344B09" w:rsidRDefault="00916D8B" w:rsidP="0032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จากเงินลงทุนในบริษัทร่วมและ</w:t>
            </w:r>
            <w:r w:rsidR="006902DD"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7B726E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178,759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916D8B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(10,125)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6902DD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เพิ่มเงินลงทุนในการร่วมค้า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7B726E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33</w:t>
            </w:r>
            <w:r w:rsidR="00916D8B" w:rsidRPr="00344B09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916D8B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750,676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D34D09" w:rsidP="00D34D0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322,172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916D8B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567,520</w:t>
            </w:r>
          </w:p>
        </w:tc>
      </w:tr>
      <w:tr w:rsidR="00916D8B" w:rsidRPr="00344B09" w:rsidTr="001920AA">
        <w:trPr>
          <w:trHeight w:val="407"/>
        </w:trPr>
        <w:tc>
          <w:tcPr>
            <w:tcW w:w="2029" w:type="pct"/>
            <w:vAlign w:val="bottom"/>
          </w:tcPr>
          <w:p w:rsidR="00916D8B" w:rsidRPr="00344B09" w:rsidRDefault="00916D8B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จำหน่ายเงินลงทุนในการร่วมค้า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916D8B" w:rsidRPr="00344B09" w:rsidRDefault="00916D8B" w:rsidP="00916D8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916D8B" w:rsidRPr="00344B09" w:rsidRDefault="00916D8B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916D8B" w:rsidRPr="00344B09" w:rsidRDefault="00916D8B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(308,644)</w:t>
            </w:r>
          </w:p>
        </w:tc>
        <w:tc>
          <w:tcPr>
            <w:tcW w:w="142" w:type="pct"/>
            <w:vAlign w:val="bottom"/>
          </w:tcPr>
          <w:p w:rsidR="00916D8B" w:rsidRPr="00344B09" w:rsidRDefault="00916D8B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916D8B" w:rsidRPr="00344B09" w:rsidRDefault="00916D8B" w:rsidP="00916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916D8B" w:rsidRPr="00344B09" w:rsidRDefault="00916D8B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916D8B" w:rsidRPr="00344B09" w:rsidRDefault="00916D8B" w:rsidP="00916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ตัดจำหน่ายเงินลงทุนในการร่วมค้า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916D8B" w:rsidP="00916D8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(15,156)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(15,446)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916D8B" w:rsidP="00916D8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15,156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180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15,446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082BF8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(2,174,319</w:t>
            </w:r>
            <w:r w:rsidR="00916D8B"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6902DD" w:rsidP="009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916D8B" w:rsidRPr="00344B09">
              <w:rPr>
                <w:rFonts w:ascii="Angsana New" w:hAnsi="Angsana New"/>
                <w:sz w:val="30"/>
                <w:szCs w:val="30"/>
              </w:rPr>
              <w:t>2,107,160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C84" w:rsidRPr="00344B09" w:rsidTr="001920AA">
        <w:trPr>
          <w:trHeight w:val="407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24" w:type="pct"/>
            <w:shd w:val="clear" w:color="auto" w:fill="FFFFFF"/>
            <w:vAlign w:val="bottom"/>
          </w:tcPr>
          <w:p w:rsidR="006902DD" w:rsidRPr="00344B09" w:rsidRDefault="00783B55" w:rsidP="007B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7B726E" w:rsidRPr="00344B09">
              <w:rPr>
                <w:rFonts w:ascii="Angsana New" w:hAnsi="Angsana New"/>
                <w:sz w:val="30"/>
                <w:szCs w:val="30"/>
              </w:rPr>
              <w:t>140</w:t>
            </w:r>
            <w:r w:rsidR="00FE10A4"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="00082BF8" w:rsidRPr="00344B09">
              <w:rPr>
                <w:rFonts w:ascii="Angsana New" w:hAnsi="Angsana New"/>
                <w:sz w:val="30"/>
                <w:szCs w:val="30"/>
              </w:rPr>
              <w:t>556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:rsidR="006902DD" w:rsidRPr="00344B09" w:rsidRDefault="004C4FB1" w:rsidP="009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16D8B" w:rsidRPr="00344B09">
              <w:rPr>
                <w:rFonts w:ascii="Angsana New" w:hAnsi="Angsana New"/>
                <w:sz w:val="30"/>
                <w:szCs w:val="30"/>
              </w:rPr>
              <w:t>1,067,189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24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C84" w:rsidRPr="00344B09" w:rsidTr="001920AA">
        <w:trPr>
          <w:trHeight w:val="419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902DD" w:rsidRPr="00344B09" w:rsidRDefault="00916D8B" w:rsidP="006E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15,196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:rsidR="006902DD" w:rsidRPr="00344B09" w:rsidRDefault="006902DD" w:rsidP="00212ED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825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6902DD" w:rsidRPr="00344B09" w:rsidRDefault="006902DD" w:rsidP="0021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C84" w:rsidRPr="00344B09" w:rsidTr="001920AA">
        <w:trPr>
          <w:trHeight w:val="419"/>
        </w:trPr>
        <w:tc>
          <w:tcPr>
            <w:tcW w:w="2029" w:type="pct"/>
            <w:vAlign w:val="bottom"/>
          </w:tcPr>
          <w:p w:rsidR="006902DD" w:rsidRPr="00344B09" w:rsidRDefault="006902DD" w:rsidP="0057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3E23"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6902DD" w:rsidRPr="00344B09" w:rsidRDefault="00916D8B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27,227,17</w:t>
            </w:r>
            <w:r w:rsidR="00FE10A4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02DD" w:rsidRPr="00344B09" w:rsidRDefault="00916D8B" w:rsidP="00212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24,764,006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02DD" w:rsidRPr="00344B09" w:rsidRDefault="00D34D09" w:rsidP="00180C8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5,367,114</w:t>
            </w:r>
          </w:p>
        </w:tc>
        <w:tc>
          <w:tcPr>
            <w:tcW w:w="142" w:type="pct"/>
            <w:vAlign w:val="bottom"/>
          </w:tcPr>
          <w:p w:rsidR="006902DD" w:rsidRPr="00344B09" w:rsidRDefault="006902DD" w:rsidP="00EB0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6D8B" w:rsidRPr="00344B09" w:rsidRDefault="00916D8B" w:rsidP="00916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4,960,816</w:t>
            </w:r>
          </w:p>
        </w:tc>
      </w:tr>
    </w:tbl>
    <w:p w:rsidR="00D23C8C" w:rsidRPr="00344B09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  <w:sectPr w:rsidR="00D23C8C" w:rsidRPr="00344B09" w:rsidSect="00285ABE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:rsidR="00D23C8C" w:rsidRPr="00344B09" w:rsidRDefault="00D23C8C" w:rsidP="00D14944">
      <w:pPr>
        <w:pStyle w:val="block"/>
        <w:spacing w:after="0" w:line="240" w:lineRule="auto"/>
        <w:ind w:left="450" w:right="-764" w:hanging="450"/>
        <w:jc w:val="thaiDistribute"/>
        <w:rPr>
          <w:rFonts w:ascii="Angsana New" w:hAnsi="Angsana New"/>
          <w:sz w:val="28"/>
          <w:szCs w:val="28"/>
          <w:lang w:bidi="th-TH"/>
        </w:rPr>
      </w:pPr>
      <w:r w:rsidRPr="00344B09">
        <w:rPr>
          <w:rFonts w:ascii="Angsana New" w:hAnsi="Angsana New"/>
          <w:sz w:val="28"/>
          <w:szCs w:val="28"/>
          <w:cs/>
          <w:lang w:bidi="th-TH"/>
        </w:rPr>
        <w:lastRenderedPageBreak/>
        <w:t>เงินลงทุนในบริษัทร่วมและการร่วมค้า</w:t>
      </w:r>
      <w:r w:rsidRPr="00344B09">
        <w:rPr>
          <w:rFonts w:ascii="Angsana New" w:hAnsi="Angsana New"/>
          <w:sz w:val="28"/>
          <w:szCs w:val="28"/>
          <w:lang w:bidi="th-TH"/>
        </w:rPr>
        <w:t xml:space="preserve"> </w:t>
      </w:r>
      <w:r w:rsidRPr="00344B09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9A3E23" w:rsidRPr="00344B09">
        <w:rPr>
          <w:rFonts w:ascii="Angsana New" w:hAnsi="Angsana New"/>
          <w:sz w:val="28"/>
          <w:szCs w:val="28"/>
          <w:cs/>
          <w:lang w:bidi="th-TH"/>
        </w:rPr>
        <w:t>30 กันยายน</w:t>
      </w:r>
      <w:r w:rsidRPr="00344B09">
        <w:rPr>
          <w:rFonts w:ascii="Angsana New" w:hAnsi="Angsana New"/>
          <w:sz w:val="28"/>
          <w:szCs w:val="28"/>
          <w:cs/>
          <w:lang w:bidi="th-TH"/>
        </w:rPr>
        <w:t xml:space="preserve"> 256</w:t>
      </w:r>
      <w:r w:rsidR="00EB0404" w:rsidRPr="00344B09">
        <w:rPr>
          <w:rFonts w:ascii="Angsana New" w:hAnsi="Angsana New"/>
          <w:sz w:val="28"/>
          <w:szCs w:val="28"/>
          <w:cs/>
          <w:lang w:bidi="th-TH"/>
        </w:rPr>
        <w:t>1</w:t>
      </w:r>
      <w:r w:rsidRPr="00344B0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344B09">
        <w:rPr>
          <w:rFonts w:ascii="Angsana New" w:hAnsi="Angsana New"/>
          <w:sz w:val="28"/>
          <w:szCs w:val="28"/>
          <w:cs/>
          <w:lang w:val="en-US" w:bidi="th-TH"/>
        </w:rPr>
        <w:t xml:space="preserve">และ </w:t>
      </w:r>
      <w:r w:rsidRPr="00344B09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Pr="00344B09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Pr="00344B09">
        <w:rPr>
          <w:rFonts w:ascii="Angsana New" w:hAnsi="Angsana New"/>
          <w:sz w:val="28"/>
          <w:szCs w:val="28"/>
          <w:lang w:val="en-US" w:bidi="th-TH"/>
        </w:rPr>
        <w:t>25</w:t>
      </w:r>
      <w:r w:rsidR="00EB0404" w:rsidRPr="00344B09">
        <w:rPr>
          <w:rFonts w:ascii="Angsana New" w:hAnsi="Angsana New"/>
          <w:sz w:val="28"/>
          <w:szCs w:val="28"/>
          <w:cs/>
          <w:lang w:val="en-US" w:bidi="th-TH"/>
        </w:rPr>
        <w:t>60</w:t>
      </w:r>
      <w:r w:rsidRPr="00344B0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455179" w:rsidRPr="00344B09">
        <w:rPr>
          <w:rFonts w:ascii="Angsana New" w:hAnsi="Angsana New"/>
          <w:sz w:val="28"/>
          <w:szCs w:val="28"/>
          <w:cs/>
          <w:lang w:bidi="th-TH"/>
        </w:rPr>
        <w:t>และ</w:t>
      </w:r>
      <w:r w:rsidR="00BE5D4F" w:rsidRPr="00344B09">
        <w:rPr>
          <w:rFonts w:ascii="Angsana New" w:hAnsi="Angsana New"/>
          <w:sz w:val="28"/>
          <w:szCs w:val="28"/>
          <w:cs/>
          <w:lang w:bidi="th-TH"/>
        </w:rPr>
        <w:t>รายได้เงินปันผล</w:t>
      </w:r>
      <w:r w:rsidR="00455179" w:rsidRPr="00344B09">
        <w:rPr>
          <w:rFonts w:ascii="Angsana New" w:hAnsi="Angsana New"/>
          <w:sz w:val="28"/>
          <w:szCs w:val="28"/>
          <w:cs/>
          <w:lang w:bidi="th-TH"/>
        </w:rPr>
        <w:t>สำหรับ</w:t>
      </w:r>
      <w:r w:rsidR="00FC6A90" w:rsidRPr="00344B09">
        <w:rPr>
          <w:rFonts w:ascii="Angsana New" w:hAnsi="Angsana New"/>
          <w:sz w:val="28"/>
          <w:szCs w:val="28"/>
          <w:cs/>
          <w:lang w:bidi="th-TH"/>
        </w:rPr>
        <w:t>งวดเก้าเดือน</w:t>
      </w:r>
      <w:r w:rsidRPr="00344B09">
        <w:rPr>
          <w:rFonts w:ascii="Angsana New" w:hAnsi="Angsana New"/>
          <w:sz w:val="28"/>
          <w:szCs w:val="28"/>
          <w:cs/>
          <w:lang w:bidi="th-TH"/>
        </w:rPr>
        <w:t xml:space="preserve">สิ้นสุดวันที่ </w:t>
      </w:r>
      <w:r w:rsidR="009A3E23" w:rsidRPr="00344B09">
        <w:rPr>
          <w:rFonts w:ascii="Angsana New" w:hAnsi="Angsana New"/>
          <w:sz w:val="28"/>
          <w:szCs w:val="28"/>
          <w:cs/>
          <w:lang w:bidi="th-TH"/>
        </w:rPr>
        <w:t>30 กันยายน</w:t>
      </w:r>
      <w:r w:rsidR="00BE5D4F" w:rsidRPr="00344B0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44B09">
        <w:rPr>
          <w:rFonts w:ascii="Angsana New" w:hAnsi="Angsana New"/>
          <w:sz w:val="28"/>
          <w:szCs w:val="28"/>
          <w:cs/>
          <w:lang w:bidi="th-TH"/>
        </w:rPr>
        <w:t>มีดังนี้</w:t>
      </w:r>
    </w:p>
    <w:p w:rsidR="007C44DA" w:rsidRPr="00344B09" w:rsidRDefault="007C44DA" w:rsidP="00180C84">
      <w:pPr>
        <w:pStyle w:val="block"/>
        <w:spacing w:after="0" w:line="240" w:lineRule="auto"/>
        <w:ind w:left="450" w:right="-764" w:hanging="450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15138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16"/>
      </w:tblGrid>
      <w:tr w:rsidR="007C44DA" w:rsidRPr="00344B09" w:rsidTr="00C42EAE">
        <w:trPr>
          <w:trHeight w:val="117"/>
        </w:trPr>
        <w:tc>
          <w:tcPr>
            <w:tcW w:w="3078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060" w:type="dxa"/>
            <w:gridSpan w:val="17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C44DA" w:rsidRPr="00344B09" w:rsidTr="00C42EAE">
        <w:trPr>
          <w:trHeight w:val="117"/>
        </w:trPr>
        <w:tc>
          <w:tcPr>
            <w:tcW w:w="3078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รายได้เงินปันผลสำหรับ</w:t>
            </w:r>
          </w:p>
        </w:tc>
      </w:tr>
      <w:tr w:rsidR="007C44DA" w:rsidRPr="00344B09" w:rsidTr="00C42EAE">
        <w:trPr>
          <w:trHeight w:val="117"/>
        </w:trPr>
        <w:tc>
          <w:tcPr>
            <w:tcW w:w="3078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7C44DA" w:rsidRPr="00344B09" w:rsidRDefault="00FC6A90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งวดเก้าเดือน</w:t>
            </w:r>
            <w:r w:rsidR="007C44DA"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6C29AB" w:rsidRPr="00344B09" w:rsidTr="00C42EAE">
        <w:trPr>
          <w:trHeight w:val="117"/>
        </w:trPr>
        <w:tc>
          <w:tcPr>
            <w:tcW w:w="3078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C29AB" w:rsidRPr="00344B09" w:rsidRDefault="009A3E23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990" w:type="dxa"/>
            <w:vAlign w:val="bottom"/>
          </w:tcPr>
          <w:p w:rsidR="006C29AB" w:rsidRPr="00344B09" w:rsidRDefault="00A706BE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6C29AB"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6C29AB" w:rsidRPr="00344B09" w:rsidRDefault="009A3E23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1095" w:type="dxa"/>
            <w:vAlign w:val="bottom"/>
          </w:tcPr>
          <w:p w:rsidR="006C29AB" w:rsidRPr="00344B09" w:rsidRDefault="00A706BE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6C29AB"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2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6C29AB" w:rsidRPr="00344B09" w:rsidRDefault="009A3E23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275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6C29AB" w:rsidRPr="00344B09" w:rsidRDefault="00A706BE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6C29AB"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1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6C29AB" w:rsidRPr="00344B09" w:rsidRDefault="009A3E23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262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6C29AB" w:rsidRPr="00344B09" w:rsidRDefault="00A706BE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6C29AB"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6C29AB" w:rsidRPr="00344B09" w:rsidRDefault="009A3E23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</w:tr>
      <w:tr w:rsidR="006C29AB" w:rsidRPr="00344B09" w:rsidTr="00C42EAE">
        <w:trPr>
          <w:trHeight w:val="117"/>
        </w:trPr>
        <w:tc>
          <w:tcPr>
            <w:tcW w:w="3078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990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1095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2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5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1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62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3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44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</w:tr>
      <w:tr w:rsidR="006C29AB" w:rsidRPr="00344B09" w:rsidTr="00C42EAE">
        <w:trPr>
          <w:trHeight w:val="117"/>
        </w:trPr>
        <w:tc>
          <w:tcPr>
            <w:tcW w:w="3078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6C29AB" w:rsidRPr="00344B09" w:rsidRDefault="006C29AB" w:rsidP="00B51EB8">
            <w:pPr>
              <w:pStyle w:val="acctfourfigures"/>
              <w:tabs>
                <w:tab w:val="clear" w:pos="765"/>
              </w:tabs>
              <w:spacing w:line="240" w:lineRule="auto"/>
              <w:ind w:left="-165" w:right="-15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43" w:type="dxa"/>
            <w:vAlign w:val="bottom"/>
          </w:tcPr>
          <w:p w:rsidR="006C29AB" w:rsidRPr="00344B09" w:rsidRDefault="006C29AB" w:rsidP="006C2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6C29AB" w:rsidRPr="00344B09" w:rsidRDefault="006C29AB" w:rsidP="006C29A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C44DA" w:rsidRPr="00344B09" w:rsidTr="00C42EAE">
        <w:trPr>
          <w:trHeight w:val="117"/>
        </w:trPr>
        <w:tc>
          <w:tcPr>
            <w:tcW w:w="3078" w:type="dxa"/>
            <w:vAlign w:val="bottom"/>
          </w:tcPr>
          <w:p w:rsidR="007C44DA" w:rsidRPr="00344B09" w:rsidRDefault="007C44DA" w:rsidP="0058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0" w:type="dxa"/>
            <w:gridSpan w:val="14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44DA" w:rsidRPr="00344B09" w:rsidTr="00C42EAE">
        <w:trPr>
          <w:trHeight w:val="117"/>
        </w:trPr>
        <w:tc>
          <w:tcPr>
            <w:tcW w:w="3078" w:type="dxa"/>
            <w:vAlign w:val="bottom"/>
          </w:tcPr>
          <w:p w:rsidR="007C44DA" w:rsidRPr="00344B09" w:rsidRDefault="007C44DA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99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65812" w:rsidRPr="00344B09" w:rsidTr="00C42EAE">
        <w:trPr>
          <w:trHeight w:val="117"/>
        </w:trPr>
        <w:tc>
          <w:tcPr>
            <w:tcW w:w="3078" w:type="dxa"/>
            <w:vAlign w:val="bottom"/>
          </w:tcPr>
          <w:p w:rsidR="00F65812" w:rsidRPr="00344B09" w:rsidRDefault="00F65812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0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996</w:t>
            </w: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020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996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020</w:t>
            </w:r>
          </w:p>
        </w:tc>
        <w:tc>
          <w:tcPr>
            <w:tcW w:w="252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399</w:t>
            </w: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,204</w:t>
            </w:r>
          </w:p>
        </w:tc>
        <w:tc>
          <w:tcPr>
            <w:tcW w:w="27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251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F65812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422,561</w:t>
            </w:r>
          </w:p>
        </w:tc>
        <w:tc>
          <w:tcPr>
            <w:tcW w:w="262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486,558</w:t>
            </w:r>
          </w:p>
        </w:tc>
        <w:tc>
          <w:tcPr>
            <w:tcW w:w="243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F65812" w:rsidRPr="00344B09" w:rsidRDefault="00490C72" w:rsidP="00F6581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43,137</w:t>
            </w:r>
          </w:p>
        </w:tc>
        <w:tc>
          <w:tcPr>
            <w:tcW w:w="244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150,000</w:t>
            </w:r>
          </w:p>
        </w:tc>
      </w:tr>
      <w:tr w:rsidR="00F65812" w:rsidRPr="00344B09" w:rsidTr="00C42EAE">
        <w:trPr>
          <w:trHeight w:val="117"/>
        </w:trPr>
        <w:tc>
          <w:tcPr>
            <w:tcW w:w="3078" w:type="dxa"/>
            <w:vAlign w:val="bottom"/>
          </w:tcPr>
          <w:p w:rsidR="00F65812" w:rsidRPr="00344B09" w:rsidRDefault="00F65812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0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109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252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7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51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F65812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382,290</w:t>
            </w:r>
          </w:p>
        </w:tc>
        <w:tc>
          <w:tcPr>
            <w:tcW w:w="262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408,738</w:t>
            </w:r>
          </w:p>
        </w:tc>
        <w:tc>
          <w:tcPr>
            <w:tcW w:w="243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65812" w:rsidRPr="00344B09" w:rsidRDefault="00490C72" w:rsidP="00F6581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25,72</w:t>
            </w:r>
            <w:r w:rsidR="00206E31"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4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96,600</w:t>
            </w:r>
          </w:p>
        </w:tc>
      </w:tr>
      <w:tr w:rsidR="00F65812" w:rsidRPr="00344B09" w:rsidTr="00C42EAE">
        <w:trPr>
          <w:trHeight w:val="117"/>
        </w:trPr>
        <w:tc>
          <w:tcPr>
            <w:tcW w:w="3078" w:type="dxa"/>
            <w:vAlign w:val="bottom"/>
          </w:tcPr>
          <w:p w:rsidR="00F65812" w:rsidRPr="00344B09" w:rsidRDefault="00F65812" w:rsidP="00F6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7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114C3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5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812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804,851</w:t>
            </w:r>
          </w:p>
        </w:tc>
        <w:tc>
          <w:tcPr>
            <w:tcW w:w="262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895,296</w:t>
            </w:r>
          </w:p>
        </w:tc>
        <w:tc>
          <w:tcPr>
            <w:tcW w:w="243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65812" w:rsidRPr="00344B09" w:rsidRDefault="00490C72" w:rsidP="00F6581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68,86</w:t>
            </w:r>
            <w:r w:rsidR="00206E31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4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246,600</w:t>
            </w:r>
          </w:p>
        </w:tc>
      </w:tr>
      <w:tr w:rsidR="007C44DA" w:rsidRPr="00344B09" w:rsidTr="00C42EAE">
        <w:trPr>
          <w:trHeight w:val="117"/>
        </w:trPr>
        <w:tc>
          <w:tcPr>
            <w:tcW w:w="3078" w:type="dxa"/>
            <w:vAlign w:val="bottom"/>
          </w:tcPr>
          <w:p w:rsidR="007C44DA" w:rsidRPr="00344B09" w:rsidRDefault="007C44DA" w:rsidP="0030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:rsidR="007C44DA" w:rsidRPr="00344B09" w:rsidRDefault="007C44DA" w:rsidP="00B51E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342"/>
                <w:tab w:val="decimal" w:pos="887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7C44DA" w:rsidRPr="00344B09" w:rsidRDefault="007C44DA" w:rsidP="006C29AB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7C44DA" w:rsidRPr="00344B09" w:rsidTr="00C42EAE">
        <w:trPr>
          <w:trHeight w:val="117"/>
        </w:trPr>
        <w:tc>
          <w:tcPr>
            <w:tcW w:w="3078" w:type="dxa"/>
            <w:vAlign w:val="bottom"/>
          </w:tcPr>
          <w:p w:rsidR="007C44DA" w:rsidRPr="00344B09" w:rsidRDefault="007C44DA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7C44DA" w:rsidRPr="00344B09" w:rsidRDefault="007C44DA" w:rsidP="00B51EB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342"/>
                <w:tab w:val="decimal" w:pos="887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7C44DA" w:rsidRPr="00344B09" w:rsidRDefault="007C44DA" w:rsidP="006C29AB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7C44DA" w:rsidRPr="00344B09" w:rsidRDefault="007C44DA" w:rsidP="0058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7C44DA" w:rsidRPr="00344B09" w:rsidRDefault="007C44DA" w:rsidP="0058310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85ABE" w:rsidRPr="00344B09" w:rsidTr="00C42EAE">
        <w:trPr>
          <w:trHeight w:val="117"/>
        </w:trPr>
        <w:tc>
          <w:tcPr>
            <w:tcW w:w="3078" w:type="dxa"/>
            <w:vAlign w:val="bottom"/>
          </w:tcPr>
          <w:p w:rsidR="00285ABE" w:rsidRPr="00344B09" w:rsidRDefault="00285ABE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โซล่า เพาเวอร์ (โคราช 3) จำกัด</w:t>
            </w:r>
            <w:r w:rsidR="004A4100" w:rsidRPr="00344B09">
              <w:rPr>
                <w:rFonts w:ascii="Angsana New" w:hAnsi="Angsana New"/>
                <w:spacing w:val="-6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285ABE" w:rsidRPr="00344B09" w:rsidRDefault="00E36C50" w:rsidP="00990BD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135,100</w:t>
            </w:r>
          </w:p>
        </w:tc>
        <w:tc>
          <w:tcPr>
            <w:tcW w:w="262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122,773</w:t>
            </w:r>
          </w:p>
        </w:tc>
        <w:tc>
          <w:tcPr>
            <w:tcW w:w="243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285ABE" w:rsidRPr="00344B09" w:rsidRDefault="00490C72" w:rsidP="00490C7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9,815</w:t>
            </w:r>
          </w:p>
        </w:tc>
        <w:tc>
          <w:tcPr>
            <w:tcW w:w="244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12,760</w:t>
            </w:r>
          </w:p>
        </w:tc>
      </w:tr>
      <w:tr w:rsidR="00285ABE" w:rsidRPr="00344B09" w:rsidTr="00C42EAE">
        <w:trPr>
          <w:trHeight w:val="117"/>
        </w:trPr>
        <w:tc>
          <w:tcPr>
            <w:tcW w:w="3078" w:type="dxa"/>
            <w:vAlign w:val="bottom"/>
          </w:tcPr>
          <w:p w:rsidR="00285ABE" w:rsidRPr="00344B09" w:rsidRDefault="00285ABE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(โคราช 4) จำกัด</w:t>
            </w:r>
            <w:r w:rsidR="004A4100" w:rsidRPr="00344B09">
              <w:rPr>
                <w:rFonts w:ascii="Angsana New" w:hAnsi="Angsana New"/>
                <w:spacing w:val="-6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1095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252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75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51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285ABE" w:rsidRPr="00344B09" w:rsidRDefault="00E36C50" w:rsidP="00990BD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141,440</w:t>
            </w:r>
          </w:p>
        </w:tc>
        <w:tc>
          <w:tcPr>
            <w:tcW w:w="262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126,486</w:t>
            </w:r>
          </w:p>
        </w:tc>
        <w:tc>
          <w:tcPr>
            <w:tcW w:w="243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285ABE" w:rsidRPr="00344B09" w:rsidRDefault="00490C72" w:rsidP="00490C7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6,057</w:t>
            </w:r>
          </w:p>
        </w:tc>
        <w:tc>
          <w:tcPr>
            <w:tcW w:w="244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7,093</w:t>
            </w:r>
          </w:p>
        </w:tc>
      </w:tr>
      <w:tr w:rsidR="00285ABE" w:rsidRPr="00344B09" w:rsidTr="00C42EAE">
        <w:trPr>
          <w:trHeight w:val="117"/>
        </w:trPr>
        <w:tc>
          <w:tcPr>
            <w:tcW w:w="3078" w:type="dxa"/>
            <w:vAlign w:val="bottom"/>
          </w:tcPr>
          <w:p w:rsidR="00285ABE" w:rsidRPr="00344B09" w:rsidRDefault="00285ABE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  <w:r w:rsidR="002A3D00" w:rsidRPr="00344B09">
              <w:rPr>
                <w:rFonts w:ascii="Angsana New" w:hAnsi="Angsana New"/>
                <w:spacing w:val="-6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285ABE" w:rsidRPr="00344B09" w:rsidRDefault="00E36C50" w:rsidP="00990BD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133,725</w:t>
            </w:r>
          </w:p>
        </w:tc>
        <w:tc>
          <w:tcPr>
            <w:tcW w:w="262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121,045</w:t>
            </w:r>
          </w:p>
        </w:tc>
        <w:tc>
          <w:tcPr>
            <w:tcW w:w="243" w:type="dxa"/>
            <w:vAlign w:val="bottom"/>
          </w:tcPr>
          <w:p w:rsidR="00285ABE" w:rsidRPr="00344B09" w:rsidRDefault="00285ABE" w:rsidP="009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285ABE" w:rsidRPr="00344B09" w:rsidRDefault="00490C72" w:rsidP="00490C7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10,11</w:t>
            </w:r>
            <w:r w:rsidR="00AF24F6"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4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285ABE" w:rsidRPr="00344B09" w:rsidRDefault="00285ABE" w:rsidP="00990BD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10,494</w:t>
            </w:r>
          </w:p>
        </w:tc>
      </w:tr>
      <w:tr w:rsidR="00285ABE" w:rsidRPr="00344B09" w:rsidTr="00C42EAE">
        <w:trPr>
          <w:trHeight w:val="117"/>
        </w:trPr>
        <w:tc>
          <w:tcPr>
            <w:tcW w:w="3078" w:type="dxa"/>
            <w:vAlign w:val="bottom"/>
          </w:tcPr>
          <w:p w:rsidR="00285ABE" w:rsidRPr="00344B09" w:rsidRDefault="00285ABE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990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240" w:type="dxa"/>
            <w:vAlign w:val="bottom"/>
          </w:tcPr>
          <w:p w:rsidR="00285ABE" w:rsidRPr="00344B09" w:rsidRDefault="00285ABE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1095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252" w:type="dxa"/>
            <w:vAlign w:val="bottom"/>
          </w:tcPr>
          <w:p w:rsidR="00285ABE" w:rsidRPr="00344B09" w:rsidRDefault="00285ABE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51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285ABE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452,790</w:t>
            </w:r>
          </w:p>
        </w:tc>
        <w:tc>
          <w:tcPr>
            <w:tcW w:w="262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484,099</w:t>
            </w:r>
          </w:p>
        </w:tc>
        <w:tc>
          <w:tcPr>
            <w:tcW w:w="243" w:type="dxa"/>
            <w:vAlign w:val="bottom"/>
          </w:tcPr>
          <w:p w:rsidR="00285ABE" w:rsidRPr="00344B09" w:rsidRDefault="00285ABE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285ABE" w:rsidRPr="00344B09" w:rsidRDefault="00490C72" w:rsidP="00490C7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24,563</w:t>
            </w:r>
          </w:p>
        </w:tc>
        <w:tc>
          <w:tcPr>
            <w:tcW w:w="244" w:type="dxa"/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285ABE" w:rsidRPr="00344B09" w:rsidRDefault="00285ABE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38,979</w:t>
            </w:r>
          </w:p>
        </w:tc>
      </w:tr>
      <w:tr w:rsidR="00A15113" w:rsidRPr="00344B09" w:rsidTr="00C42EAE">
        <w:trPr>
          <w:trHeight w:val="117"/>
        </w:trPr>
        <w:tc>
          <w:tcPr>
            <w:tcW w:w="3078" w:type="dxa"/>
            <w:vAlign w:val="bottom"/>
          </w:tcPr>
          <w:p w:rsidR="00A15113" w:rsidRPr="00344B09" w:rsidRDefault="00A15113" w:rsidP="00F6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A15113" w:rsidRPr="00344B09" w:rsidRDefault="00A15113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A15113" w:rsidRPr="00344B09" w:rsidRDefault="00A15113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849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231</w:t>
            </w:r>
          </w:p>
        </w:tc>
        <w:tc>
          <w:tcPr>
            <w:tcW w:w="275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113" w:rsidRPr="00344B09" w:rsidRDefault="00A15113" w:rsidP="00114C3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849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231</w:t>
            </w:r>
          </w:p>
        </w:tc>
        <w:tc>
          <w:tcPr>
            <w:tcW w:w="251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113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863,055</w:t>
            </w:r>
          </w:p>
        </w:tc>
        <w:tc>
          <w:tcPr>
            <w:tcW w:w="262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113" w:rsidRPr="00344B09" w:rsidRDefault="00A15113" w:rsidP="00A1511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854,403</w:t>
            </w:r>
          </w:p>
        </w:tc>
        <w:tc>
          <w:tcPr>
            <w:tcW w:w="243" w:type="dxa"/>
            <w:vAlign w:val="bottom"/>
          </w:tcPr>
          <w:p w:rsidR="00A15113" w:rsidRPr="00344B09" w:rsidRDefault="00A15113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113" w:rsidRPr="00344B09" w:rsidRDefault="00490C72" w:rsidP="00490C7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50,55</w:t>
            </w:r>
            <w:r w:rsidR="00AF24F6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4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69,326</w:t>
            </w:r>
          </w:p>
        </w:tc>
      </w:tr>
      <w:tr w:rsidR="00A15113" w:rsidRPr="00344B09" w:rsidTr="00C42EAE">
        <w:trPr>
          <w:trHeight w:val="117"/>
        </w:trPr>
        <w:tc>
          <w:tcPr>
            <w:tcW w:w="3078" w:type="dxa"/>
            <w:vAlign w:val="bottom"/>
          </w:tcPr>
          <w:p w:rsidR="00A15113" w:rsidRPr="00344B09" w:rsidRDefault="00A15113" w:rsidP="00114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A15113" w:rsidRPr="00344B09" w:rsidRDefault="00A15113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A15113" w:rsidRPr="00344B09" w:rsidRDefault="00A15113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1,613,835</w:t>
            </w:r>
          </w:p>
        </w:tc>
        <w:tc>
          <w:tcPr>
            <w:tcW w:w="275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5113" w:rsidRPr="00344B09" w:rsidRDefault="00A15113" w:rsidP="00114C3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1,613,835</w:t>
            </w:r>
          </w:p>
        </w:tc>
        <w:tc>
          <w:tcPr>
            <w:tcW w:w="251" w:type="dxa"/>
            <w:vAlign w:val="bottom"/>
          </w:tcPr>
          <w:p w:rsidR="00A15113" w:rsidRPr="00344B09" w:rsidRDefault="00A15113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5113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1,667,906</w:t>
            </w:r>
          </w:p>
        </w:tc>
        <w:tc>
          <w:tcPr>
            <w:tcW w:w="262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1,749,699</w:t>
            </w:r>
          </w:p>
        </w:tc>
        <w:tc>
          <w:tcPr>
            <w:tcW w:w="243" w:type="dxa"/>
            <w:vAlign w:val="bottom"/>
          </w:tcPr>
          <w:p w:rsidR="00A15113" w:rsidRPr="00344B09" w:rsidRDefault="00A15113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5113" w:rsidRPr="00344B09" w:rsidRDefault="0026361A" w:rsidP="00490C7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119,41</w:t>
            </w:r>
            <w:r w:rsidR="00206E31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4" w:type="dxa"/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5113" w:rsidRPr="00344B09" w:rsidRDefault="00A15113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315,926</w:t>
            </w:r>
          </w:p>
        </w:tc>
      </w:tr>
    </w:tbl>
    <w:p w:rsidR="00B1351E" w:rsidRPr="00344B09" w:rsidRDefault="004A4100" w:rsidP="005F51A4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rtl/>
          <w:cs/>
        </w:rPr>
      </w:pPr>
      <w:r w:rsidRPr="00344B09">
        <w:rPr>
          <w:rFonts w:ascii="Angsana New" w:hAnsi="Angsana New"/>
          <w:sz w:val="28"/>
          <w:szCs w:val="28"/>
        </w:rPr>
        <w:t>*</w:t>
      </w:r>
      <w:r w:rsidRPr="00344B09">
        <w:rPr>
          <w:rFonts w:ascii="Angsana New" w:hAnsi="Angsana New"/>
          <w:sz w:val="28"/>
          <w:szCs w:val="28"/>
          <w:cs/>
          <w:lang w:bidi="th-TH"/>
        </w:rPr>
        <w:t>กลุ่มบริษัทได้มีการจัดประเภทรายการใหม่จากเงินลงทุนในการร่วมค้าเป็นเงินลงทุนในบริษัทร่วม</w:t>
      </w:r>
    </w:p>
    <w:tbl>
      <w:tblPr>
        <w:tblW w:w="15142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20"/>
      </w:tblGrid>
      <w:tr w:rsidR="00DA551B" w:rsidRPr="00344B09" w:rsidTr="00C42EAE">
        <w:trPr>
          <w:trHeight w:val="117"/>
          <w:tblHeader/>
        </w:trPr>
        <w:tc>
          <w:tcPr>
            <w:tcW w:w="3078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064" w:type="dxa"/>
            <w:gridSpan w:val="17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A551B" w:rsidRPr="00344B09" w:rsidTr="00C42EAE">
        <w:trPr>
          <w:trHeight w:val="117"/>
          <w:tblHeader/>
        </w:trPr>
        <w:tc>
          <w:tcPr>
            <w:tcW w:w="3078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รายได้เงินปันผลสำหรับ</w:t>
            </w:r>
          </w:p>
        </w:tc>
      </w:tr>
      <w:tr w:rsidR="00520EB8" w:rsidRPr="00344B09" w:rsidTr="00C42EAE">
        <w:trPr>
          <w:trHeight w:val="117"/>
          <w:tblHeader/>
        </w:trPr>
        <w:tc>
          <w:tcPr>
            <w:tcW w:w="3078" w:type="dxa"/>
            <w:vAlign w:val="bottom"/>
          </w:tcPr>
          <w:p w:rsidR="00520EB8" w:rsidRPr="00344B09" w:rsidRDefault="00520EB8" w:rsidP="00520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520EB8" w:rsidRPr="00344B09" w:rsidRDefault="00520EB8" w:rsidP="00520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:rsidR="00520EB8" w:rsidRPr="00344B09" w:rsidRDefault="00520EB8" w:rsidP="00520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520EB8" w:rsidRPr="00344B09" w:rsidRDefault="00520EB8" w:rsidP="00520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520EB8" w:rsidRPr="00344B09" w:rsidRDefault="00520EB8" w:rsidP="00520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520EB8" w:rsidRPr="00344B09" w:rsidRDefault="00520EB8" w:rsidP="00520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520EB8" w:rsidRPr="00344B09" w:rsidRDefault="00520EB8" w:rsidP="00520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520EB8" w:rsidRPr="00344B09" w:rsidRDefault="00520EB8" w:rsidP="00520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520EB8" w:rsidRPr="00344B09" w:rsidRDefault="00520EB8" w:rsidP="00520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520EB8" w:rsidRPr="00344B09" w:rsidRDefault="00FC6A90" w:rsidP="00520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งวดเก้าเดือน</w:t>
            </w:r>
            <w:r w:rsidR="00520EB8"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B51EB8" w:rsidRPr="00344B09" w:rsidTr="00C42EAE">
        <w:trPr>
          <w:trHeight w:val="117"/>
          <w:tblHeader/>
        </w:trPr>
        <w:tc>
          <w:tcPr>
            <w:tcW w:w="3078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1EB8" w:rsidRPr="00344B09" w:rsidRDefault="009A3E23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9A3E23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51EB8" w:rsidRPr="00344B09" w:rsidRDefault="009A3E23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51EB8" w:rsidRPr="00344B09" w:rsidRDefault="009A3E23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B51EB8" w:rsidRPr="00344B09" w:rsidRDefault="009A3E23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</w:tr>
      <w:tr w:rsidR="00B51EB8" w:rsidRPr="00344B09" w:rsidTr="00C42EAE">
        <w:trPr>
          <w:trHeight w:val="117"/>
          <w:tblHeader/>
        </w:trPr>
        <w:tc>
          <w:tcPr>
            <w:tcW w:w="3078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</w:tr>
      <w:tr w:rsidR="00B51EB8" w:rsidRPr="00344B09" w:rsidTr="00C42EAE">
        <w:trPr>
          <w:trHeight w:val="117"/>
          <w:tblHeader/>
        </w:trPr>
        <w:tc>
          <w:tcPr>
            <w:tcW w:w="3078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165" w:right="-15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DA551B" w:rsidRPr="00344B09" w:rsidTr="00C42EAE">
        <w:trPr>
          <w:trHeight w:val="117"/>
          <w:tblHeader/>
        </w:trPr>
        <w:tc>
          <w:tcPr>
            <w:tcW w:w="3078" w:type="dxa"/>
            <w:vAlign w:val="bottom"/>
          </w:tcPr>
          <w:p w:rsidR="00DA551B" w:rsidRPr="00344B09" w:rsidRDefault="00DA551B" w:rsidP="00D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4" w:type="dxa"/>
            <w:gridSpan w:val="14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A551B" w:rsidRPr="00344B09" w:rsidTr="00C42EAE">
        <w:trPr>
          <w:trHeight w:val="117"/>
        </w:trPr>
        <w:tc>
          <w:tcPr>
            <w:tcW w:w="3078" w:type="dxa"/>
            <w:vAlign w:val="bottom"/>
          </w:tcPr>
          <w:p w:rsidR="00DA551B" w:rsidRPr="00344B09" w:rsidRDefault="00DA551B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A551B" w:rsidRPr="00344B09" w:rsidTr="00C42EAE">
        <w:trPr>
          <w:trHeight w:val="117"/>
        </w:trPr>
        <w:tc>
          <w:tcPr>
            <w:tcW w:w="3078" w:type="dxa"/>
            <w:vAlign w:val="bottom"/>
          </w:tcPr>
          <w:p w:rsidR="00DA551B" w:rsidRPr="00344B09" w:rsidRDefault="00DA551B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</w:p>
        </w:tc>
        <w:tc>
          <w:tcPr>
            <w:tcW w:w="99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0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DA551B" w:rsidRPr="00344B09" w:rsidRDefault="00DA551B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DA551B" w:rsidRPr="00344B09" w:rsidRDefault="00DA551B" w:rsidP="00DA55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EB8" w:rsidRPr="00344B09" w:rsidTr="00C42EAE">
        <w:trPr>
          <w:trHeight w:val="117"/>
        </w:trPr>
        <w:tc>
          <w:tcPr>
            <w:tcW w:w="3078" w:type="dxa"/>
            <w:vAlign w:val="bottom"/>
          </w:tcPr>
          <w:p w:rsidR="00B51EB8" w:rsidRPr="00344B09" w:rsidRDefault="00B51EB8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51EB8" w:rsidRPr="00344B09" w:rsidRDefault="00E36C50" w:rsidP="00B51EB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70,314</w:t>
            </w: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77,035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51EB8" w:rsidRPr="00344B09" w:rsidRDefault="0026361A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15,000</w:t>
            </w: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15,000</w:t>
            </w:r>
          </w:p>
        </w:tc>
      </w:tr>
      <w:tr w:rsidR="00B51EB8" w:rsidRPr="00344B09" w:rsidTr="00C42EAE">
        <w:trPr>
          <w:trHeight w:val="117"/>
        </w:trPr>
        <w:tc>
          <w:tcPr>
            <w:tcW w:w="3078" w:type="dxa"/>
            <w:vAlign w:val="bottom"/>
          </w:tcPr>
          <w:p w:rsidR="00B51EB8" w:rsidRPr="00344B09" w:rsidRDefault="00B51EB8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เซาท์อีสท์ เอเชีย 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51EB8" w:rsidRPr="00344B09" w:rsidRDefault="00B51EB8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590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51EB8" w:rsidRPr="00344B09" w:rsidTr="00C42EAE">
        <w:trPr>
          <w:trHeight w:val="117"/>
        </w:trPr>
        <w:tc>
          <w:tcPr>
            <w:tcW w:w="3078" w:type="dxa"/>
            <w:vAlign w:val="bottom"/>
          </w:tcPr>
          <w:p w:rsidR="00B51EB8" w:rsidRPr="00344B09" w:rsidRDefault="00B51EB8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33.33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33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.33</w:t>
            </w: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51EB8" w:rsidRPr="00344B09" w:rsidRDefault="00E36C50" w:rsidP="00B51EB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2,868,398</w:t>
            </w: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2,627,31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51EB8" w:rsidRPr="00344B09" w:rsidRDefault="0026361A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77,079</w:t>
            </w: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256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140,944</w:t>
            </w:r>
          </w:p>
        </w:tc>
      </w:tr>
      <w:tr w:rsidR="00B51EB8" w:rsidRPr="00344B09" w:rsidTr="00C42EAE">
        <w:trPr>
          <w:trHeight w:val="117"/>
        </w:trPr>
        <w:tc>
          <w:tcPr>
            <w:tcW w:w="3078" w:type="dxa"/>
            <w:vAlign w:val="bottom"/>
          </w:tcPr>
          <w:p w:rsidR="00B51EB8" w:rsidRPr="00344B09" w:rsidRDefault="00B51EB8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ไฟฟ้า น้ำงึม 3 จำกัด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1,808</w:t>
            </w: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,808</w:t>
            </w: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B51EB8" w:rsidRPr="00344B09" w:rsidRDefault="00E36C50" w:rsidP="00B51EB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B51EB8" w:rsidRPr="00344B09" w:rsidRDefault="00B51EB8" w:rsidP="0051092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bottom"/>
          </w:tcPr>
          <w:p w:rsidR="00B51EB8" w:rsidRPr="00344B09" w:rsidRDefault="00510928" w:rsidP="00206E3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B51EB8" w:rsidRPr="00344B09" w:rsidRDefault="00B51EB8" w:rsidP="0051092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51EB8" w:rsidRPr="00344B09" w:rsidTr="00C42EAE">
        <w:trPr>
          <w:trHeight w:val="117"/>
        </w:trPr>
        <w:tc>
          <w:tcPr>
            <w:tcW w:w="3078" w:type="dxa"/>
            <w:vAlign w:val="bottom"/>
          </w:tcPr>
          <w:p w:rsidR="00B51EB8" w:rsidRPr="00344B09" w:rsidRDefault="00B51EB8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3729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9,</w:t>
            </w:r>
            <w:r w:rsidR="00B3729F" w:rsidRPr="00344B09">
              <w:rPr>
                <w:rFonts w:ascii="Angsana New" w:hAnsi="Angsana New"/>
                <w:sz w:val="28"/>
                <w:szCs w:val="28"/>
                <w:lang w:bidi="th-TH"/>
              </w:rPr>
              <w:t>559,231</w:t>
            </w: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8,270,543</w:t>
            </w: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82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B51EB8" w:rsidRPr="00344B09" w:rsidRDefault="00B51EB8" w:rsidP="00E36C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</w:t>
            </w:r>
            <w:r w:rsidR="00E36C50" w:rsidRPr="00344B09">
              <w:rPr>
                <w:rFonts w:ascii="Angsana New" w:hAnsi="Angsana New"/>
                <w:sz w:val="28"/>
                <w:szCs w:val="28"/>
                <w:lang w:bidi="th-TH"/>
              </w:rPr>
              <w:t>389,808</w:t>
            </w: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2,067,636</w:t>
            </w: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B51EB8" w:rsidRPr="00344B09" w:rsidRDefault="00E36C50" w:rsidP="00C1080D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2,226,900</w:t>
            </w: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EB8" w:rsidRPr="00344B09" w:rsidRDefault="000A2B7C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1,912,671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B51EB8" w:rsidRPr="00344B09" w:rsidRDefault="0026361A" w:rsidP="00206E3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51EB8" w:rsidRPr="00344B09" w:rsidTr="00C42EAE">
        <w:trPr>
          <w:trHeight w:val="274"/>
        </w:trPr>
        <w:tc>
          <w:tcPr>
            <w:tcW w:w="3078" w:type="dxa"/>
            <w:vAlign w:val="bottom"/>
          </w:tcPr>
          <w:p w:rsidR="00B51EB8" w:rsidRPr="00344B09" w:rsidRDefault="00B51EB8" w:rsidP="00B5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EB8" w:rsidRPr="00344B09" w:rsidRDefault="00B3729F" w:rsidP="00B3729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4,602,510</w:t>
            </w:r>
          </w:p>
        </w:tc>
        <w:tc>
          <w:tcPr>
            <w:tcW w:w="275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4,280,338</w:t>
            </w:r>
          </w:p>
        </w:tc>
        <w:tc>
          <w:tcPr>
            <w:tcW w:w="251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59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1EB8" w:rsidRPr="00344B09" w:rsidRDefault="00E36C50" w:rsidP="00C1080D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5,165,612</w:t>
            </w:r>
          </w:p>
        </w:tc>
        <w:tc>
          <w:tcPr>
            <w:tcW w:w="262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EB8" w:rsidRPr="00344B09" w:rsidRDefault="000A2B7C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4,617,023</w:t>
            </w:r>
          </w:p>
        </w:tc>
        <w:tc>
          <w:tcPr>
            <w:tcW w:w="243" w:type="dxa"/>
            <w:vAlign w:val="bottom"/>
          </w:tcPr>
          <w:p w:rsidR="00B51EB8" w:rsidRPr="00344B09" w:rsidRDefault="00B51EB8" w:rsidP="00B5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EB8" w:rsidRPr="00344B09" w:rsidRDefault="0026361A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92,079</w:t>
            </w:r>
          </w:p>
        </w:tc>
        <w:tc>
          <w:tcPr>
            <w:tcW w:w="244" w:type="dxa"/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EB8" w:rsidRPr="00344B09" w:rsidRDefault="00B51EB8" w:rsidP="00B51EB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155,944</w:t>
            </w:r>
          </w:p>
        </w:tc>
      </w:tr>
      <w:tr w:rsidR="001F3AC3" w:rsidRPr="00344B09" w:rsidTr="00C42EAE">
        <w:trPr>
          <w:trHeight w:val="274"/>
        </w:trPr>
        <w:tc>
          <w:tcPr>
            <w:tcW w:w="3078" w:type="dxa"/>
            <w:vAlign w:val="bottom"/>
          </w:tcPr>
          <w:p w:rsidR="001F3AC3" w:rsidRPr="00344B09" w:rsidRDefault="001F3AC3" w:rsidP="00D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1F3AC3" w:rsidRPr="00344B09" w:rsidRDefault="001F3AC3" w:rsidP="00B51E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432"/>
                <w:tab w:val="decimal" w:pos="609"/>
                <w:tab w:val="decimal" w:pos="10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1F3AC3" w:rsidRPr="00344B09" w:rsidRDefault="001F3AC3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1F3AC3" w:rsidRPr="00344B09" w:rsidTr="00C42EAE">
        <w:trPr>
          <w:trHeight w:val="274"/>
        </w:trPr>
        <w:tc>
          <w:tcPr>
            <w:tcW w:w="3078" w:type="dxa"/>
            <w:vAlign w:val="bottom"/>
          </w:tcPr>
          <w:p w:rsidR="001F3AC3" w:rsidRPr="00344B09" w:rsidRDefault="001F3AC3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F3AC3" w:rsidRPr="00344B09" w:rsidRDefault="001F3AC3" w:rsidP="00B51E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513"/>
                <w:tab w:val="decimal" w:pos="10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F3AC3" w:rsidRPr="00344B09" w:rsidRDefault="001F3AC3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1F3AC3" w:rsidRPr="00344B09" w:rsidTr="00C42EAE">
        <w:trPr>
          <w:trHeight w:val="265"/>
        </w:trPr>
        <w:tc>
          <w:tcPr>
            <w:tcW w:w="3078" w:type="dxa"/>
            <w:vAlign w:val="bottom"/>
          </w:tcPr>
          <w:p w:rsidR="001F3AC3" w:rsidRPr="00344B09" w:rsidRDefault="001F3AC3" w:rsidP="0051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ราชบุรี</w:t>
            </w:r>
            <w:r w:rsidRPr="00344B09">
              <w:rPr>
                <w:rFonts w:ascii="Angsana New" w:hAnsi="Angsana New"/>
                <w:sz w:val="28"/>
                <w:szCs w:val="28"/>
                <w:cs/>
              </w:rPr>
              <w:t>เพาเวอร์ จำกัด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109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252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831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250</w:t>
            </w:r>
          </w:p>
        </w:tc>
        <w:tc>
          <w:tcPr>
            <w:tcW w:w="27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F3AC3" w:rsidRPr="00344B09" w:rsidRDefault="001F3AC3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831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250</w:t>
            </w:r>
          </w:p>
        </w:tc>
        <w:tc>
          <w:tcPr>
            <w:tcW w:w="251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F3AC3" w:rsidRPr="00344B09" w:rsidRDefault="00E36C50" w:rsidP="00D965B9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3,705,16</w:t>
            </w:r>
            <w:r w:rsidR="00D965B9" w:rsidRPr="00344B09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62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F3AC3" w:rsidRPr="00344B09" w:rsidRDefault="00B87E0B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3,714,259</w:t>
            </w:r>
          </w:p>
        </w:tc>
        <w:tc>
          <w:tcPr>
            <w:tcW w:w="243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1F3AC3" w:rsidRPr="00344B09" w:rsidRDefault="0026361A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225,000</w:t>
            </w:r>
          </w:p>
        </w:tc>
        <w:tc>
          <w:tcPr>
            <w:tcW w:w="24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1F3AC3" w:rsidRPr="00344B09" w:rsidRDefault="00F65812" w:rsidP="00DA551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450,000</w:t>
            </w:r>
          </w:p>
        </w:tc>
      </w:tr>
      <w:tr w:rsidR="001F3AC3" w:rsidRPr="00344B09" w:rsidTr="00C42EAE">
        <w:trPr>
          <w:trHeight w:val="265"/>
        </w:trPr>
        <w:tc>
          <w:tcPr>
            <w:tcW w:w="3078" w:type="dxa"/>
            <w:vAlign w:val="bottom"/>
          </w:tcPr>
          <w:p w:rsidR="001F3AC3" w:rsidRPr="00344B09" w:rsidRDefault="001F3AC3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ผลิตไฟฟ้า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3AC3" w:rsidRPr="00344B09" w:rsidRDefault="004368E8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1,5</w:t>
            </w: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1F3AC3" w:rsidRPr="00344B09">
              <w:rPr>
                <w:rFonts w:ascii="Angsana New" w:hAnsi="Angsana New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09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1,525,000</w:t>
            </w:r>
          </w:p>
        </w:tc>
        <w:tc>
          <w:tcPr>
            <w:tcW w:w="252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F3AC3" w:rsidRPr="00344B09" w:rsidRDefault="001F3AC3" w:rsidP="008816A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620,000</w:t>
            </w:r>
          </w:p>
        </w:tc>
        <w:tc>
          <w:tcPr>
            <w:tcW w:w="27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F3AC3" w:rsidRPr="00344B09" w:rsidRDefault="001F3AC3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610,000</w:t>
            </w:r>
          </w:p>
        </w:tc>
        <w:tc>
          <w:tcPr>
            <w:tcW w:w="251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F3AC3" w:rsidRPr="00344B09" w:rsidRDefault="00E36C50" w:rsidP="00DA551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695,567</w:t>
            </w:r>
          </w:p>
        </w:tc>
        <w:tc>
          <w:tcPr>
            <w:tcW w:w="262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1F3AC3" w:rsidRPr="00344B09" w:rsidRDefault="00B87E0B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703,322</w:t>
            </w:r>
          </w:p>
        </w:tc>
        <w:tc>
          <w:tcPr>
            <w:tcW w:w="243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1F3AC3" w:rsidRPr="00344B09" w:rsidRDefault="0026361A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144,000</w:t>
            </w:r>
          </w:p>
        </w:tc>
        <w:tc>
          <w:tcPr>
            <w:tcW w:w="24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F3AC3" w:rsidRPr="00344B09" w:rsidTr="00C42EAE">
        <w:trPr>
          <w:trHeight w:val="265"/>
        </w:trPr>
        <w:tc>
          <w:tcPr>
            <w:tcW w:w="3078" w:type="dxa"/>
            <w:vAlign w:val="bottom"/>
          </w:tcPr>
          <w:p w:rsidR="001F3AC3" w:rsidRPr="00344B09" w:rsidRDefault="001F3AC3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ราชบุรีเวอลด์ 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F3AC3" w:rsidRPr="00344B09" w:rsidRDefault="001F3AC3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1F3AC3" w:rsidRPr="00344B09" w:rsidRDefault="001F3AC3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1F3AC3" w:rsidRPr="00344B09" w:rsidRDefault="001F3AC3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1F3AC3" w:rsidRPr="00344B09" w:rsidTr="00C42EAE">
        <w:trPr>
          <w:trHeight w:val="265"/>
        </w:trPr>
        <w:tc>
          <w:tcPr>
            <w:tcW w:w="3078" w:type="dxa"/>
            <w:vAlign w:val="bottom"/>
          </w:tcPr>
          <w:p w:rsidR="001F3AC3" w:rsidRPr="00344B09" w:rsidRDefault="001F3AC3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109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252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75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F3AC3" w:rsidRPr="00344B09" w:rsidRDefault="001F3AC3" w:rsidP="00B51E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51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F3AC3" w:rsidRPr="00344B09" w:rsidRDefault="00E36C50" w:rsidP="00DA551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1,241,048</w:t>
            </w:r>
          </w:p>
        </w:tc>
        <w:tc>
          <w:tcPr>
            <w:tcW w:w="262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1F3AC3" w:rsidRPr="00344B09" w:rsidRDefault="00B87E0B" w:rsidP="00B51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1,242,432</w:t>
            </w:r>
          </w:p>
        </w:tc>
        <w:tc>
          <w:tcPr>
            <w:tcW w:w="243" w:type="dxa"/>
            <w:vAlign w:val="bottom"/>
          </w:tcPr>
          <w:p w:rsidR="001F3AC3" w:rsidRPr="00344B09" w:rsidRDefault="001F3AC3" w:rsidP="00DA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1F3AC3" w:rsidRPr="00344B09" w:rsidRDefault="0026361A" w:rsidP="00206E3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244" w:type="dxa"/>
            <w:vAlign w:val="bottom"/>
          </w:tcPr>
          <w:p w:rsidR="001F3AC3" w:rsidRPr="00344B09" w:rsidRDefault="001F3AC3" w:rsidP="00DA551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1F3AC3" w:rsidRPr="00344B09" w:rsidRDefault="00F65812" w:rsidP="00DA551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F3AC3"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50,000</w:t>
            </w:r>
          </w:p>
        </w:tc>
      </w:tr>
      <w:tr w:rsidR="00351773" w:rsidRPr="00344B09" w:rsidTr="00C42EAE">
        <w:trPr>
          <w:trHeight w:val="265"/>
        </w:trPr>
        <w:tc>
          <w:tcPr>
            <w:tcW w:w="3078" w:type="dxa"/>
            <w:vAlign w:val="bottom"/>
          </w:tcPr>
          <w:p w:rsidR="00351773" w:rsidRPr="00344B09" w:rsidRDefault="00351773" w:rsidP="0035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351773" w:rsidRPr="00344B09" w:rsidTr="00C42EAE">
        <w:trPr>
          <w:trHeight w:val="265"/>
        </w:trPr>
        <w:tc>
          <w:tcPr>
            <w:tcW w:w="3078" w:type="dxa"/>
            <w:vAlign w:val="bottom"/>
          </w:tcPr>
          <w:p w:rsidR="00351773" w:rsidRPr="00344B09" w:rsidRDefault="00351773" w:rsidP="00351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99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40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1095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252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75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51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427,805</w:t>
            </w:r>
          </w:p>
        </w:tc>
        <w:tc>
          <w:tcPr>
            <w:tcW w:w="262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432,625</w:t>
            </w:r>
          </w:p>
        </w:tc>
        <w:tc>
          <w:tcPr>
            <w:tcW w:w="243" w:type="dxa"/>
            <w:vAlign w:val="bottom"/>
          </w:tcPr>
          <w:p w:rsidR="00351773" w:rsidRPr="00344B09" w:rsidRDefault="00351773" w:rsidP="00351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351773" w:rsidRPr="00344B09" w:rsidRDefault="00351773" w:rsidP="003517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65812" w:rsidRPr="00344B09" w:rsidTr="00C42EAE">
        <w:trPr>
          <w:trHeight w:val="265"/>
        </w:trPr>
        <w:tc>
          <w:tcPr>
            <w:tcW w:w="3078" w:type="dxa"/>
            <w:vAlign w:val="bottom"/>
          </w:tcPr>
          <w:p w:rsidR="00F65812" w:rsidRPr="00344B09" w:rsidRDefault="00F65812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109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52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7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51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F65812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1,267,295</w:t>
            </w:r>
          </w:p>
        </w:tc>
        <w:tc>
          <w:tcPr>
            <w:tcW w:w="262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1,162,565</w:t>
            </w:r>
          </w:p>
        </w:tc>
        <w:tc>
          <w:tcPr>
            <w:tcW w:w="243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F65812" w:rsidRPr="00344B09" w:rsidRDefault="0026361A" w:rsidP="0026361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37,730</w:t>
            </w:r>
          </w:p>
        </w:tc>
        <w:tc>
          <w:tcPr>
            <w:tcW w:w="244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59,290</w:t>
            </w:r>
          </w:p>
        </w:tc>
      </w:tr>
      <w:tr w:rsidR="00F65812" w:rsidRPr="00344B09" w:rsidTr="00C42EAE">
        <w:trPr>
          <w:trHeight w:val="265"/>
        </w:trPr>
        <w:tc>
          <w:tcPr>
            <w:tcW w:w="3078" w:type="dxa"/>
            <w:vAlign w:val="bottom"/>
          </w:tcPr>
          <w:p w:rsidR="00F65812" w:rsidRPr="00344B09" w:rsidRDefault="00F65812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สงขลาไบโอ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109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252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7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51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F65812" w:rsidRPr="00344B09" w:rsidRDefault="00E36C50" w:rsidP="00F6581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146,406</w:t>
            </w:r>
          </w:p>
        </w:tc>
        <w:tc>
          <w:tcPr>
            <w:tcW w:w="262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135,104</w:t>
            </w:r>
          </w:p>
        </w:tc>
        <w:tc>
          <w:tcPr>
            <w:tcW w:w="243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F65812" w:rsidRPr="00344B09" w:rsidRDefault="0026361A" w:rsidP="0026361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16,000</w:t>
            </w:r>
          </w:p>
        </w:tc>
        <w:tc>
          <w:tcPr>
            <w:tcW w:w="244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16,000</w:t>
            </w:r>
          </w:p>
        </w:tc>
      </w:tr>
      <w:tr w:rsidR="00905F39" w:rsidRPr="00344B09" w:rsidTr="00C42EAE">
        <w:trPr>
          <w:trHeight w:val="265"/>
        </w:trPr>
        <w:tc>
          <w:tcPr>
            <w:tcW w:w="3078" w:type="dxa"/>
            <w:vAlign w:val="bottom"/>
          </w:tcPr>
          <w:p w:rsidR="00905F39" w:rsidRPr="00344B09" w:rsidRDefault="00905F39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09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52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7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51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905F39" w:rsidRPr="00344B09" w:rsidRDefault="00E36C50" w:rsidP="00E36C50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62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351</w:t>
            </w:r>
          </w:p>
        </w:tc>
        <w:tc>
          <w:tcPr>
            <w:tcW w:w="243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905F39" w:rsidRPr="00344B09" w:rsidRDefault="0026361A" w:rsidP="0026361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05F39" w:rsidRPr="00344B09" w:rsidTr="00C42EAE">
        <w:trPr>
          <w:trHeight w:val="265"/>
        </w:trPr>
        <w:tc>
          <w:tcPr>
            <w:tcW w:w="3078" w:type="dxa"/>
            <w:vAlign w:val="bottom"/>
          </w:tcPr>
          <w:p w:rsidR="00905F39" w:rsidRPr="00344B09" w:rsidRDefault="00905F39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ไฟฟ้าหงสา จำกัด</w:t>
            </w: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109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252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12,929,886</w:t>
            </w:r>
          </w:p>
        </w:tc>
        <w:tc>
          <w:tcPr>
            <w:tcW w:w="27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929,886</w:t>
            </w:r>
          </w:p>
        </w:tc>
        <w:tc>
          <w:tcPr>
            <w:tcW w:w="251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905F39" w:rsidRPr="00344B09" w:rsidRDefault="00E36C50" w:rsidP="00C1080D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12,885,597</w:t>
            </w:r>
          </w:p>
        </w:tc>
        <w:tc>
          <w:tcPr>
            <w:tcW w:w="262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:rsidR="00905F39" w:rsidRPr="00344B09" w:rsidRDefault="00456159" w:rsidP="00905F3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11,286,283</w:t>
            </w:r>
          </w:p>
        </w:tc>
        <w:tc>
          <w:tcPr>
            <w:tcW w:w="243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905F39" w:rsidRPr="00344B09" w:rsidRDefault="0026361A" w:rsidP="0026361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981,600</w:t>
            </w:r>
          </w:p>
        </w:tc>
        <w:tc>
          <w:tcPr>
            <w:tcW w:w="244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905F39" w:rsidRPr="00344B09" w:rsidRDefault="00F65812" w:rsidP="00F658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="00905F39"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0,000</w:t>
            </w:r>
          </w:p>
        </w:tc>
      </w:tr>
      <w:tr w:rsidR="00905F39" w:rsidRPr="00344B09" w:rsidTr="00C42EAE">
        <w:trPr>
          <w:trHeight w:val="265"/>
        </w:trPr>
        <w:tc>
          <w:tcPr>
            <w:tcW w:w="3078" w:type="dxa"/>
            <w:vAlign w:val="bottom"/>
          </w:tcPr>
          <w:p w:rsidR="00905F39" w:rsidRPr="00344B09" w:rsidRDefault="00905F39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37.50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37.5</w:t>
            </w: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40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109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252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7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51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905F39" w:rsidRPr="00344B09" w:rsidRDefault="00E36C50" w:rsidP="00905F39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24,422</w:t>
            </w:r>
          </w:p>
        </w:tc>
        <w:tc>
          <w:tcPr>
            <w:tcW w:w="262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272,239</w:t>
            </w:r>
          </w:p>
        </w:tc>
        <w:tc>
          <w:tcPr>
            <w:tcW w:w="243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905F39" w:rsidRPr="00344B09" w:rsidRDefault="0026361A" w:rsidP="0026361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358,498</w:t>
            </w:r>
          </w:p>
        </w:tc>
        <w:tc>
          <w:tcPr>
            <w:tcW w:w="244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05F39" w:rsidRPr="00344B09" w:rsidTr="00C42EAE">
        <w:trPr>
          <w:trHeight w:val="117"/>
        </w:trPr>
        <w:tc>
          <w:tcPr>
            <w:tcW w:w="3078" w:type="dxa"/>
            <w:vAlign w:val="bottom"/>
          </w:tcPr>
          <w:p w:rsidR="00905F39" w:rsidRPr="00344B09" w:rsidRDefault="00905F39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44B09">
              <w:rPr>
                <w:rFonts w:ascii="Angsana New" w:hAnsi="Angsana New"/>
                <w:spacing w:val="-6"/>
                <w:sz w:val="28"/>
                <w:szCs w:val="28"/>
              </w:rPr>
              <w:t>PT Medco Ratch Power Riau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109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252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75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51" w:type="dxa"/>
            <w:vAlign w:val="bottom"/>
          </w:tcPr>
          <w:p w:rsidR="00905F39" w:rsidRPr="00344B09" w:rsidRDefault="00905F39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905F39" w:rsidRPr="00344B09" w:rsidRDefault="00E36C50" w:rsidP="00905F3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905F39" w:rsidRPr="00344B09" w:rsidRDefault="0026361A" w:rsidP="0026361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905F39" w:rsidRPr="00344B09" w:rsidRDefault="00905F39" w:rsidP="00905F3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65812" w:rsidRPr="00344B09" w:rsidTr="00C42EAE">
        <w:trPr>
          <w:trHeight w:val="117"/>
        </w:trPr>
        <w:tc>
          <w:tcPr>
            <w:tcW w:w="3078" w:type="dxa"/>
            <w:vAlign w:val="bottom"/>
          </w:tcPr>
          <w:p w:rsidR="00F65812" w:rsidRPr="00344B09" w:rsidRDefault="00F65812" w:rsidP="00F6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812" w:rsidRPr="00344B09" w:rsidRDefault="00E36C50" w:rsidP="00E36C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17,496,179</w:t>
            </w:r>
          </w:p>
        </w:tc>
        <w:tc>
          <w:tcPr>
            <w:tcW w:w="27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812" w:rsidRPr="00344B09" w:rsidRDefault="00F65812" w:rsidP="00CF7D7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17,</w:t>
            </w:r>
            <w:r w:rsidR="00CF7D7D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486,179</w:t>
            </w:r>
          </w:p>
        </w:tc>
        <w:tc>
          <w:tcPr>
            <w:tcW w:w="251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812" w:rsidRPr="00344B09" w:rsidRDefault="00E36C50" w:rsidP="00CF7D7D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20,393,65</w:t>
            </w:r>
            <w:r w:rsidR="00CF7D7D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812" w:rsidRPr="00344B09" w:rsidRDefault="00CF7D7D" w:rsidP="00F6581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18,949,180</w:t>
            </w:r>
          </w:p>
        </w:tc>
        <w:tc>
          <w:tcPr>
            <w:tcW w:w="243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812" w:rsidRPr="00344B09" w:rsidRDefault="0026361A" w:rsidP="0026361A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1,962,828</w:t>
            </w:r>
          </w:p>
        </w:tc>
        <w:tc>
          <w:tcPr>
            <w:tcW w:w="244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812" w:rsidRPr="00344B09" w:rsidRDefault="00F65812" w:rsidP="00CF7D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CF7D7D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635,290</w:t>
            </w:r>
          </w:p>
        </w:tc>
      </w:tr>
      <w:tr w:rsidR="00F65812" w:rsidRPr="00344B09" w:rsidTr="00C42EAE">
        <w:trPr>
          <w:trHeight w:val="117"/>
        </w:trPr>
        <w:tc>
          <w:tcPr>
            <w:tcW w:w="3078" w:type="dxa"/>
            <w:vAlign w:val="bottom"/>
          </w:tcPr>
          <w:p w:rsidR="00F65812" w:rsidRPr="00344B09" w:rsidRDefault="00F65812" w:rsidP="0078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344B0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5812" w:rsidRPr="00344B09" w:rsidRDefault="00F65812" w:rsidP="00B420F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B420FA"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B420FA"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098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B420FA"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689</w:t>
            </w:r>
          </w:p>
        </w:tc>
        <w:tc>
          <w:tcPr>
            <w:tcW w:w="275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5812" w:rsidRPr="00344B09" w:rsidRDefault="00CF7D7D" w:rsidP="00F658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21,766,517</w:t>
            </w:r>
          </w:p>
        </w:tc>
        <w:tc>
          <w:tcPr>
            <w:tcW w:w="251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5812" w:rsidRPr="00344B09" w:rsidRDefault="00E36C50" w:rsidP="00CF7D7D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B420FA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420FA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559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F7D7D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262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5812" w:rsidRPr="00344B09" w:rsidRDefault="00F65812" w:rsidP="00CF7D7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</w:t>
            </w:r>
            <w:r w:rsidR="00CF7D7D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566,203</w:t>
            </w:r>
          </w:p>
        </w:tc>
        <w:tc>
          <w:tcPr>
            <w:tcW w:w="243" w:type="dxa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5812" w:rsidRPr="00344B09" w:rsidRDefault="0026361A" w:rsidP="00B420FA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B420FA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,05</w:t>
            </w: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</w:t>
            </w:r>
            <w:r w:rsidR="00B420FA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244" w:type="dxa"/>
            <w:vAlign w:val="bottom"/>
          </w:tcPr>
          <w:p w:rsidR="00F65812" w:rsidRPr="00344B09" w:rsidRDefault="00F65812" w:rsidP="00F6581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5812" w:rsidRPr="00344B09" w:rsidRDefault="00F65812" w:rsidP="00CF7D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CF7D7D" w:rsidRPr="00344B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791,234</w:t>
            </w:r>
          </w:p>
        </w:tc>
      </w:tr>
    </w:tbl>
    <w:p w:rsidR="005C5B29" w:rsidRPr="00344B09" w:rsidRDefault="005C5B29" w:rsidP="00A706BE">
      <w:pPr>
        <w:ind w:left="450" w:hanging="450"/>
        <w:rPr>
          <w:rFonts w:ascii="Angsana New" w:hAnsi="Angsana New"/>
          <w:sz w:val="28"/>
          <w:szCs w:val="28"/>
        </w:rPr>
      </w:pPr>
    </w:p>
    <w:p w:rsidR="00351773" w:rsidRPr="00344B09" w:rsidRDefault="00520EB8" w:rsidP="00A706BE">
      <w:pPr>
        <w:ind w:left="450" w:hanging="450"/>
        <w:rPr>
          <w:rFonts w:ascii="Angsana New" w:hAnsi="Angsana New"/>
          <w:sz w:val="28"/>
          <w:szCs w:val="28"/>
          <w:cs/>
        </w:rPr>
      </w:pPr>
      <w:r w:rsidRPr="00344B09">
        <w:rPr>
          <w:rFonts w:ascii="Angsana New" w:hAnsi="Angsana New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351773" w:rsidRPr="00344B09" w:rsidRDefault="00351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344B09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1542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180"/>
        <w:gridCol w:w="900"/>
        <w:gridCol w:w="180"/>
        <w:gridCol w:w="900"/>
        <w:gridCol w:w="180"/>
        <w:gridCol w:w="810"/>
        <w:gridCol w:w="178"/>
        <w:gridCol w:w="902"/>
        <w:gridCol w:w="178"/>
        <w:gridCol w:w="902"/>
        <w:gridCol w:w="178"/>
        <w:gridCol w:w="879"/>
        <w:gridCol w:w="178"/>
        <w:gridCol w:w="897"/>
        <w:gridCol w:w="180"/>
        <w:gridCol w:w="897"/>
        <w:gridCol w:w="178"/>
        <w:gridCol w:w="842"/>
        <w:gridCol w:w="178"/>
        <w:gridCol w:w="839"/>
        <w:gridCol w:w="8"/>
      </w:tblGrid>
      <w:tr w:rsidR="006D2A81" w:rsidRPr="00344B09" w:rsidTr="00C42EAE">
        <w:trPr>
          <w:cantSplit/>
        </w:trPr>
        <w:tc>
          <w:tcPr>
            <w:tcW w:w="3060" w:type="dxa"/>
            <w:vAlign w:val="bottom"/>
          </w:tcPr>
          <w:p w:rsidR="006D2A81" w:rsidRPr="00344B09" w:rsidRDefault="006D2A81" w:rsidP="00BE5D4F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4" w:type="dxa"/>
            <w:gridSpan w:val="23"/>
            <w:vAlign w:val="bottom"/>
          </w:tcPr>
          <w:p w:rsidR="006D2A81" w:rsidRPr="00344B09" w:rsidRDefault="006D2A81" w:rsidP="00BE5D4F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6D2A8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6D2A8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6D2A8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6D2A8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6D2A8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6D2A8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shd w:val="clear" w:color="auto" w:fill="auto"/>
            <w:vAlign w:val="bottom"/>
          </w:tcPr>
          <w:p w:rsidR="001920AA" w:rsidRPr="00344B09" w:rsidRDefault="001920AA" w:rsidP="006D2A8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รายได้เงินปันผลสำหรับ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9" w:type="dxa"/>
            <w:gridSpan w:val="3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งวดเก้าเดือนสิ้นสุดวันที่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1920AA" w:rsidRPr="00344B09" w:rsidRDefault="001920AA" w:rsidP="001920A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6" w:type="dxa"/>
            <w:gridSpan w:val="19"/>
            <w:vAlign w:val="bottom"/>
          </w:tcPr>
          <w:p w:rsidR="001920AA" w:rsidRPr="00344B09" w:rsidRDefault="001920AA" w:rsidP="001920A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 xml:space="preserve"> เฟิร์ส โคราช วินด์ จำกัด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,204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43,137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GB"/>
              </w:rPr>
              <w:t>150,000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25,724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GB"/>
              </w:rPr>
              <w:t>96,600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68,861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246,600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40" w:lineRule="exact"/>
              <w:ind w:left="-180" w:right="-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78" w:right="-7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15,000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GB"/>
              </w:rPr>
              <w:t>15,000</w:t>
            </w:r>
          </w:p>
        </w:tc>
      </w:tr>
      <w:tr w:rsidR="001920AA" w:rsidRPr="00344B09" w:rsidTr="00C42EAE">
        <w:trPr>
          <w:gridAfter w:val="1"/>
          <w:wAfter w:w="8" w:type="dxa"/>
          <w:cantSplit/>
          <w:trHeight w:val="299"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เซาท์อีสท์ เอเชีย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33.33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33.33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78" w:right="-7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77,079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140,944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ไฟฟ้า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น้ำงึม 3 จำกัด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25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25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9,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559,231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8,270,543</w:t>
            </w: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2,389,808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2,067,63</w:t>
            </w: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2,389,808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2,067,636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920AA" w:rsidRPr="00344B09" w:rsidTr="00C42EAE">
        <w:trPr>
          <w:gridAfter w:val="1"/>
          <w:wAfter w:w="8" w:type="dxa"/>
          <w:cantSplit/>
        </w:trPr>
        <w:tc>
          <w:tcPr>
            <w:tcW w:w="3060" w:type="dxa"/>
            <w:vAlign w:val="bottom"/>
          </w:tcPr>
          <w:p w:rsidR="001920AA" w:rsidRPr="00344B09" w:rsidRDefault="001920AA" w:rsidP="0019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4,602,510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4,280,338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4,602,510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4,280,338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131"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92,079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920AA" w:rsidRPr="00344B09" w:rsidRDefault="001920AA" w:rsidP="00192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20AA" w:rsidRPr="00344B09" w:rsidRDefault="001920AA" w:rsidP="001920AA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155,944</w:t>
            </w:r>
          </w:p>
        </w:tc>
      </w:tr>
    </w:tbl>
    <w:p w:rsidR="00520EB8" w:rsidRPr="00344B09" w:rsidRDefault="00520EB8" w:rsidP="00905F39">
      <w:pPr>
        <w:ind w:left="450" w:hanging="450"/>
        <w:rPr>
          <w:rFonts w:ascii="Angsana New" w:hAnsi="Angsana New"/>
          <w:sz w:val="26"/>
          <w:szCs w:val="26"/>
        </w:rPr>
      </w:pPr>
    </w:p>
    <w:p w:rsidR="00FC4CF3" w:rsidRPr="00344B09" w:rsidRDefault="00FC4CF3" w:rsidP="00905F39">
      <w:pPr>
        <w:ind w:left="450" w:hanging="450"/>
        <w:rPr>
          <w:rFonts w:ascii="Angsana New" w:hAnsi="Angsana New"/>
          <w:sz w:val="26"/>
          <w:szCs w:val="26"/>
        </w:rPr>
      </w:pPr>
      <w:r w:rsidRPr="00344B09">
        <w:rPr>
          <w:rFonts w:ascii="Angsana New" w:hAnsi="Angsana New"/>
          <w:sz w:val="26"/>
          <w:szCs w:val="26"/>
          <w:cs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FC4CF3" w:rsidRPr="00344B09" w:rsidRDefault="00FC4CF3" w:rsidP="00FC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sz w:val="28"/>
          <w:szCs w:val="28"/>
        </w:rPr>
      </w:pPr>
    </w:p>
    <w:p w:rsidR="00FC4CF3" w:rsidRPr="00344B09" w:rsidRDefault="00FC4CF3" w:rsidP="00FC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sz w:val="28"/>
          <w:szCs w:val="28"/>
        </w:rPr>
        <w:sectPr w:rsidR="00FC4CF3" w:rsidRPr="00344B09" w:rsidSect="00285ABE">
          <w:pgSz w:w="16840" w:h="11907" w:orient="landscape" w:code="9"/>
          <w:pgMar w:top="1152" w:right="1152" w:bottom="720" w:left="1152" w:header="720" w:footer="720" w:gutter="0"/>
          <w:cols w:space="708"/>
          <w:docGrid w:linePitch="360"/>
        </w:sectPr>
      </w:pPr>
    </w:p>
    <w:p w:rsidR="00CF71B4" w:rsidRPr="00344B09" w:rsidRDefault="00CF71B4" w:rsidP="00CF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การจ่ายชำระค่าหุ้นเพิ่มเติม</w:t>
      </w:r>
    </w:p>
    <w:p w:rsidR="00CF71B4" w:rsidRPr="00344B09" w:rsidRDefault="00CF71B4" w:rsidP="00CF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:rsidR="00CF71B4" w:rsidRPr="00344B09" w:rsidRDefault="00CF71B4" w:rsidP="00CF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pacing w:val="2"/>
          <w:sz w:val="30"/>
          <w:szCs w:val="30"/>
          <w:cs/>
        </w:rPr>
        <w:t>ในระหว่าง</w:t>
      </w:r>
      <w:r w:rsidR="00FC6A90" w:rsidRPr="00344B09">
        <w:rPr>
          <w:rFonts w:ascii="Angsana New" w:hAnsi="Angsana New"/>
          <w:spacing w:val="2"/>
          <w:sz w:val="30"/>
          <w:szCs w:val="30"/>
          <w:cs/>
        </w:rPr>
        <w:t>งวดเก้าเดือน</w:t>
      </w:r>
      <w:r w:rsidRPr="00344B09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FF09CD">
        <w:rPr>
          <w:rFonts w:ascii="Angsana New" w:hAnsi="Angsana New"/>
          <w:spacing w:val="2"/>
          <w:sz w:val="30"/>
          <w:szCs w:val="30"/>
        </w:rPr>
        <w:t>30</w:t>
      </w:r>
      <w:r w:rsidR="009A3E23" w:rsidRPr="00344B09">
        <w:rPr>
          <w:rFonts w:ascii="Angsana New" w:hAnsi="Angsana New"/>
          <w:spacing w:val="2"/>
          <w:sz w:val="30"/>
          <w:szCs w:val="30"/>
          <w:cs/>
        </w:rPr>
        <w:t xml:space="preserve"> กันยายน</w:t>
      </w:r>
      <w:r w:rsidRPr="00344B0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FF09CD">
        <w:rPr>
          <w:rFonts w:ascii="Angsana New" w:hAnsi="Angsana New"/>
          <w:spacing w:val="2"/>
          <w:sz w:val="30"/>
          <w:szCs w:val="30"/>
        </w:rPr>
        <w:t>2561</w:t>
      </w:r>
      <w:r w:rsidRPr="00344B09">
        <w:rPr>
          <w:rFonts w:ascii="Angsana New" w:hAnsi="Angsana New"/>
          <w:spacing w:val="2"/>
          <w:sz w:val="30"/>
          <w:szCs w:val="30"/>
          <w:cs/>
        </w:rPr>
        <w:t xml:space="preserve"> การร่วมค้าได้เรียกชำระค่าหุ้นเพิ่มเติม</w:t>
      </w:r>
      <w:r w:rsidRPr="00344B09">
        <w:rPr>
          <w:rFonts w:ascii="Angsana New" w:hAnsi="Angsana New"/>
          <w:spacing w:val="2"/>
          <w:sz w:val="30"/>
          <w:szCs w:val="30"/>
        </w:rPr>
        <w:t xml:space="preserve"> </w:t>
      </w:r>
      <w:r w:rsidRPr="00344B09">
        <w:rPr>
          <w:rFonts w:ascii="Angsana New" w:hAnsi="Angsana New"/>
          <w:spacing w:val="2"/>
          <w:sz w:val="30"/>
          <w:szCs w:val="30"/>
          <w:cs/>
        </w:rPr>
        <w:t>โดย</w:t>
      </w:r>
      <w:r w:rsidR="00B959CA" w:rsidRPr="00344B09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344B09">
        <w:rPr>
          <w:rFonts w:ascii="Angsana New" w:hAnsi="Angsana New"/>
          <w:sz w:val="30"/>
          <w:szCs w:val="30"/>
          <w:cs/>
        </w:rPr>
        <w:t>บริษัทได้จ่ายชำระค่าหุ้นดังกล่าวตามสัดส่วนการลงทุน ดังนี้</w:t>
      </w:r>
    </w:p>
    <w:p w:rsidR="00CF71B4" w:rsidRPr="00344B09" w:rsidRDefault="00CF71B4" w:rsidP="00CF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230"/>
        <w:gridCol w:w="3690"/>
        <w:gridCol w:w="1440"/>
      </w:tblGrid>
      <w:tr w:rsidR="00CF71B4" w:rsidRPr="00344B09" w:rsidTr="00C42EAE">
        <w:tc>
          <w:tcPr>
            <w:tcW w:w="4230" w:type="dxa"/>
          </w:tcPr>
          <w:p w:rsidR="00CF71B4" w:rsidRPr="00344B09" w:rsidRDefault="00CF71B4" w:rsidP="00E62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90" w:type="dxa"/>
          </w:tcPr>
          <w:p w:rsidR="00CF71B4" w:rsidRPr="00344B09" w:rsidRDefault="00CF71B4" w:rsidP="00C2301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:rsidR="00CF71B4" w:rsidRPr="00344B09" w:rsidRDefault="00CF71B4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:rsidR="00CF71B4" w:rsidRPr="00344B09" w:rsidRDefault="00CF71B4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344B09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344B09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CF71B4" w:rsidRPr="00344B09" w:rsidTr="00C42EAE">
        <w:tc>
          <w:tcPr>
            <w:tcW w:w="4230" w:type="dxa"/>
            <w:shd w:val="clear" w:color="auto" w:fill="auto"/>
            <w:vAlign w:val="bottom"/>
          </w:tcPr>
          <w:p w:rsidR="00CF71B4" w:rsidRPr="00344B09" w:rsidRDefault="00CF71B4" w:rsidP="00E62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CF71B4" w:rsidRPr="00344B09" w:rsidRDefault="00CF71B4" w:rsidP="00C23019">
            <w:pPr>
              <w:ind w:left="720" w:right="-45" w:hanging="720"/>
              <w:jc w:val="thaiDistribute"/>
              <w:rPr>
                <w:rFonts w:ascii="Angsana New" w:hAnsi="Angsana New"/>
                <w:b/>
                <w:bCs/>
                <w:i/>
                <w:iCs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F71B4" w:rsidRPr="00344B09" w:rsidRDefault="00CF71B4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b/>
                <w:bCs/>
                <w:i/>
                <w:iCs/>
                <w:spacing w:val="2"/>
                <w:sz w:val="30"/>
                <w:szCs w:val="30"/>
              </w:rPr>
            </w:pPr>
          </w:p>
        </w:tc>
      </w:tr>
      <w:tr w:rsidR="00CF71B4" w:rsidRPr="00344B09" w:rsidTr="00C42EAE">
        <w:tc>
          <w:tcPr>
            <w:tcW w:w="4230" w:type="dxa"/>
            <w:shd w:val="clear" w:color="auto" w:fill="auto"/>
            <w:vAlign w:val="bottom"/>
          </w:tcPr>
          <w:p w:rsidR="00CF71B4" w:rsidRPr="00344B09" w:rsidRDefault="00CF71B4" w:rsidP="00E62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CF71B4" w:rsidRPr="00344B09" w:rsidRDefault="00CF71B4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F71B4" w:rsidRPr="00344B09" w:rsidRDefault="00E37C61" w:rsidP="00C2301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</w:rPr>
              <w:t>322.17</w:t>
            </w:r>
          </w:p>
        </w:tc>
      </w:tr>
      <w:tr w:rsidR="00C35557" w:rsidRPr="00344B09" w:rsidTr="00C42EAE">
        <w:tc>
          <w:tcPr>
            <w:tcW w:w="4230" w:type="dxa"/>
            <w:shd w:val="clear" w:color="auto" w:fill="auto"/>
            <w:vAlign w:val="bottom"/>
          </w:tcPr>
          <w:p w:rsidR="00C35557" w:rsidRPr="00344B09" w:rsidRDefault="00C35557" w:rsidP="00E62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  <w:vAlign w:val="bottom"/>
          </w:tcPr>
          <w:p w:rsidR="00C35557" w:rsidRPr="00344B09" w:rsidRDefault="00C35557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5557" w:rsidRPr="00344B09" w:rsidRDefault="00C35557" w:rsidP="00C2301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C35557" w:rsidRPr="00344B09" w:rsidTr="00C42EAE">
        <w:tc>
          <w:tcPr>
            <w:tcW w:w="4230" w:type="dxa"/>
            <w:shd w:val="clear" w:color="auto" w:fill="auto"/>
            <w:vAlign w:val="bottom"/>
          </w:tcPr>
          <w:p w:rsidR="00C35557" w:rsidRPr="00344B09" w:rsidRDefault="00C35557" w:rsidP="00E62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C35557" w:rsidRPr="00344B09" w:rsidRDefault="00C35557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5557" w:rsidRPr="00344B09" w:rsidRDefault="00C35557" w:rsidP="00C2301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C35557" w:rsidRPr="00344B09" w:rsidTr="00C42EAE">
        <w:tc>
          <w:tcPr>
            <w:tcW w:w="4230" w:type="dxa"/>
            <w:shd w:val="clear" w:color="auto" w:fill="auto"/>
            <w:vAlign w:val="bottom"/>
          </w:tcPr>
          <w:p w:rsidR="00C35557" w:rsidRPr="00344B09" w:rsidRDefault="00C35557" w:rsidP="00E62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3690" w:type="dxa"/>
            <w:shd w:val="clear" w:color="auto" w:fill="auto"/>
            <w:vAlign w:val="bottom"/>
          </w:tcPr>
          <w:p w:rsidR="00C35557" w:rsidRPr="00344B09" w:rsidRDefault="00C35557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35557" w:rsidRPr="00344B09" w:rsidRDefault="00E37C61" w:rsidP="00C2301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10.00</w:t>
            </w:r>
          </w:p>
        </w:tc>
      </w:tr>
    </w:tbl>
    <w:p w:rsidR="00CF71B4" w:rsidRPr="00344B09" w:rsidRDefault="00CF71B4" w:rsidP="00CF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A5EAA" w:rsidRPr="00AF36BC" w:rsidRDefault="003A5EAA" w:rsidP="00CF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ความคืบหน้ากรณีเขื่อนดินย่อยกั้นช่องเขาส่วน </w:t>
      </w:r>
      <w:r w:rsidRPr="00344B09">
        <w:rPr>
          <w:rFonts w:ascii="Angsana New" w:hAnsi="Angsana New"/>
          <w:b/>
          <w:bCs/>
          <w:i/>
          <w:iCs/>
          <w:sz w:val="30"/>
          <w:szCs w:val="30"/>
        </w:rPr>
        <w:t xml:space="preserve">D  </w:t>
      </w:r>
      <w:r w:rsidR="00AF36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เกิดการทรุดตัว</w:t>
      </w:r>
    </w:p>
    <w:p w:rsidR="003A5EAA" w:rsidRPr="00344B09" w:rsidRDefault="003A5EAA" w:rsidP="00CF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D314D" w:rsidRPr="00293258" w:rsidRDefault="003A5EAA" w:rsidP="000D314D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9325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93258">
        <w:rPr>
          <w:rFonts w:ascii="Angsana New" w:hAnsi="Angsana New" w:cs="Angsana New"/>
          <w:sz w:val="30"/>
          <w:szCs w:val="30"/>
        </w:rPr>
        <w:t xml:space="preserve">23 </w:t>
      </w:r>
      <w:r w:rsidRPr="00293258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293258">
        <w:rPr>
          <w:rFonts w:ascii="Angsana New" w:hAnsi="Angsana New" w:cs="Angsana New"/>
          <w:sz w:val="30"/>
          <w:szCs w:val="30"/>
        </w:rPr>
        <w:t xml:space="preserve">2561 </w:t>
      </w:r>
      <w:r w:rsidRPr="00293258">
        <w:rPr>
          <w:rFonts w:ascii="Angsana New" w:hAnsi="Angsana New" w:cs="Angsana New"/>
          <w:sz w:val="30"/>
          <w:szCs w:val="30"/>
          <w:cs/>
        </w:rPr>
        <w:t xml:space="preserve">เขื่อนดินย่อยกั้นช่องเขาส่วน </w:t>
      </w:r>
      <w:r w:rsidRPr="00293258">
        <w:rPr>
          <w:rFonts w:ascii="Angsana New" w:hAnsi="Angsana New" w:cs="Angsana New"/>
          <w:sz w:val="30"/>
          <w:szCs w:val="30"/>
        </w:rPr>
        <w:t xml:space="preserve">D </w:t>
      </w:r>
      <w:r w:rsidRPr="00293258">
        <w:rPr>
          <w:rFonts w:ascii="Angsana New" w:hAnsi="Angsana New" w:cs="Angsana New"/>
          <w:sz w:val="30"/>
          <w:szCs w:val="30"/>
          <w:cs/>
        </w:rPr>
        <w:t xml:space="preserve">ของโครงการโรงไฟฟ้าพลังน้ำเซเปียน-เซน้ำน้อย </w:t>
      </w:r>
      <w:r w:rsidRPr="00293258">
        <w:rPr>
          <w:rFonts w:ascii="Angsana New" w:hAnsi="Angsana New" w:cs="Angsana New"/>
          <w:spacing w:val="-4"/>
          <w:sz w:val="30"/>
          <w:szCs w:val="30"/>
          <w:cs/>
        </w:rPr>
        <w:t>ตั้งอยู่ที่แขวงจำปาสัก สปป.ลาว ของบริษัท ไฟฟ้า เซเปียน-เซน้ำน้อย จำกัด ซึ่งเป็นการร่วมค้าทางตรง</w:t>
      </w:r>
      <w:r w:rsidR="001A400D" w:rsidRPr="0029325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F36BC" w:rsidRPr="00293258">
        <w:rPr>
          <w:rFonts w:ascii="Angsana New" w:hAnsi="Angsana New" w:cs="Angsana New" w:hint="cs"/>
          <w:spacing w:val="-4"/>
          <w:sz w:val="30"/>
          <w:szCs w:val="30"/>
          <w:cs/>
        </w:rPr>
        <w:t>เกิดการทรุดตัว</w:t>
      </w:r>
      <w:r w:rsidRPr="00293258">
        <w:rPr>
          <w:rFonts w:ascii="Angsana New" w:hAnsi="Angsana New" w:cs="Angsana New"/>
          <w:sz w:val="30"/>
          <w:szCs w:val="30"/>
          <w:cs/>
        </w:rPr>
        <w:t xml:space="preserve">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</w:t>
      </w:r>
      <w:r w:rsidR="00AF36BC" w:rsidRPr="00293258">
        <w:rPr>
          <w:rFonts w:ascii="Angsana New" w:hAnsi="Angsana New" w:cs="Angsana New"/>
          <w:sz w:val="30"/>
          <w:szCs w:val="30"/>
          <w:cs/>
        </w:rPr>
        <w:t xml:space="preserve">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</w:t>
      </w:r>
      <w:r w:rsidR="00D26DE9" w:rsidRPr="00293258">
        <w:rPr>
          <w:rFonts w:ascii="Angsana New" w:hAnsi="Angsana New" w:cs="Angsana New"/>
          <w:sz w:val="30"/>
          <w:szCs w:val="30"/>
        </w:rPr>
        <w:br/>
      </w:r>
      <w:r w:rsidR="00AF36BC" w:rsidRPr="00293258">
        <w:rPr>
          <w:rFonts w:ascii="Angsana New" w:hAnsi="Angsana New" w:cs="Angsana New"/>
          <w:sz w:val="30"/>
          <w:szCs w:val="30"/>
          <w:cs/>
        </w:rPr>
        <w:t>ทางบริษัทผู้รับเหมาก่อสร้างโครงการ (</w:t>
      </w:r>
      <w:r w:rsidR="00AF36BC" w:rsidRPr="00293258">
        <w:rPr>
          <w:rFonts w:ascii="Angsana New" w:hAnsi="Angsana New" w:cs="Angsana New"/>
          <w:sz w:val="30"/>
          <w:szCs w:val="30"/>
        </w:rPr>
        <w:t xml:space="preserve">EPC Contractor) </w:t>
      </w:r>
      <w:r w:rsidR="00AF36BC" w:rsidRPr="00293258">
        <w:rPr>
          <w:rFonts w:ascii="Angsana New" w:hAnsi="Angsana New" w:cs="Angsana New"/>
          <w:sz w:val="30"/>
          <w:szCs w:val="30"/>
          <w:cs/>
        </w:rPr>
        <w:t>จะเป็นผู้รับผิดชอบในเบื้องต้น</w:t>
      </w:r>
      <w:r w:rsidR="00AF36BC" w:rsidRPr="002932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3258">
        <w:rPr>
          <w:rFonts w:ascii="Angsana New" w:hAnsi="Angsana New" w:cs="Angsana New"/>
          <w:sz w:val="30"/>
          <w:szCs w:val="30"/>
          <w:cs/>
        </w:rPr>
        <w:t>ขณะนี้ การร่วมค้าดังกล่าวอยู่ระหว่างการประเมินสถานการณ์ร่วมกับผู้รับประกัน และรัฐบาล สปป</w:t>
      </w:r>
      <w:r w:rsidRPr="00293258">
        <w:rPr>
          <w:rFonts w:ascii="Angsana New" w:hAnsi="Angsana New" w:cs="Angsana New"/>
          <w:sz w:val="30"/>
          <w:szCs w:val="30"/>
        </w:rPr>
        <w:t xml:space="preserve">. </w:t>
      </w:r>
      <w:r w:rsidRPr="00293258">
        <w:rPr>
          <w:rFonts w:ascii="Angsana New" w:hAnsi="Angsana New" w:cs="Angsana New"/>
          <w:sz w:val="30"/>
          <w:szCs w:val="30"/>
          <w:cs/>
        </w:rPr>
        <w:t>ลาว</w:t>
      </w:r>
      <w:r w:rsidRPr="00293258">
        <w:rPr>
          <w:rFonts w:ascii="Angsana New" w:hAnsi="Angsana New" w:cs="Angsana New"/>
          <w:sz w:val="30"/>
          <w:szCs w:val="30"/>
        </w:rPr>
        <w:t xml:space="preserve"> </w:t>
      </w:r>
      <w:r w:rsidRPr="00293258">
        <w:rPr>
          <w:rFonts w:ascii="Angsana New" w:hAnsi="Angsana New" w:cs="Angsana New"/>
          <w:sz w:val="30"/>
          <w:szCs w:val="30"/>
          <w:cs/>
        </w:rPr>
        <w:t xml:space="preserve">ได้แต่งตั้งคณะกรรมการ </w:t>
      </w:r>
      <w:r w:rsidRPr="00293258">
        <w:rPr>
          <w:rFonts w:ascii="Angsana New" w:hAnsi="Angsana New" w:cs="Angsana New"/>
          <w:sz w:val="30"/>
          <w:szCs w:val="30"/>
        </w:rPr>
        <w:t xml:space="preserve">(National Investigation Committee) </w:t>
      </w:r>
      <w:r w:rsidRPr="00293258">
        <w:rPr>
          <w:rFonts w:ascii="Angsana New" w:hAnsi="Angsana New" w:cs="Angsana New"/>
          <w:sz w:val="30"/>
          <w:szCs w:val="30"/>
          <w:cs/>
        </w:rPr>
        <w:t xml:space="preserve">เพื่อตรวจสอบหาสาเหตุของเหตุการณ์ดังกล่าว โดยคาดว่าผลการตรวจสอบจะแล้วเสร็จในไตรมาสที่ </w:t>
      </w:r>
      <w:r w:rsidRPr="00293258">
        <w:rPr>
          <w:rFonts w:ascii="Angsana New" w:hAnsi="Angsana New" w:cs="Angsana New"/>
          <w:sz w:val="30"/>
          <w:szCs w:val="30"/>
        </w:rPr>
        <w:t>1</w:t>
      </w:r>
      <w:r w:rsidRPr="00293258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93258">
        <w:rPr>
          <w:rFonts w:ascii="Angsana New" w:hAnsi="Angsana New" w:cs="Angsana New"/>
          <w:sz w:val="30"/>
          <w:szCs w:val="30"/>
        </w:rPr>
        <w:t xml:space="preserve"> 2562</w:t>
      </w:r>
    </w:p>
    <w:p w:rsidR="003A5EAA" w:rsidRPr="00293258" w:rsidRDefault="003A5EAA" w:rsidP="00AF36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:rsidR="00960706" w:rsidRPr="00293258" w:rsidRDefault="00960706" w:rsidP="00293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93258">
        <w:rPr>
          <w:rFonts w:ascii="Angsana New" w:hAnsi="Angsana New"/>
          <w:b/>
          <w:bCs/>
          <w:i/>
          <w:iCs/>
          <w:sz w:val="30"/>
          <w:szCs w:val="30"/>
          <w:cs/>
        </w:rPr>
        <w:t>การจดทะเบียนเลิกกิจการของการร่วมค้า</w:t>
      </w:r>
    </w:p>
    <w:p w:rsidR="00960706" w:rsidRPr="00293258" w:rsidRDefault="00960706" w:rsidP="009607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960706" w:rsidRPr="00293258" w:rsidRDefault="00960706" w:rsidP="009607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ในการประชุมวิสามัญผู้ถือหุ้นของบริษัท ไฟฟ้า น้ำงึม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3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จำกัด ซึ่งเป็นการร่วมค้าทางตรง เมื่อวันที่ 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31 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กรกฎาคม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2561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>ผู้ถือหุ้นได้มีมติอนุมัติให้เลิ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กกิจการของการร่วมค้าดังกล่าว ต่อมาเมื่อวันที่ 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12 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กันยายน 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2561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การร่วมค้า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>ดังกล่าว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ได้</w:t>
      </w:r>
      <w:r w:rsidR="00493C6C"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>ดำเนินการจดทะเบียนเลิกบริษัทกับกระทรวงอุตสาหกรรมและการค้าแห่งสาธารณรัฐประชาธิปไตยประชาชนลาว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ณ วันที่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30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กันยายน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2561 </w:t>
      </w:r>
      <w:r w:rsidRPr="00293258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การร่วมค้าดังกล่าวอยู่ระหว่างดำเนินการชำระบัญชี</w:t>
      </w:r>
    </w:p>
    <w:p w:rsidR="00D625E7" w:rsidRPr="00344B09" w:rsidRDefault="0088136D" w:rsidP="00AF36B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424F5C" w:rsidRPr="00344B09" w:rsidRDefault="00424F5C" w:rsidP="00905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170"/>
        <w:gridCol w:w="1440"/>
        <w:gridCol w:w="270"/>
        <w:gridCol w:w="1440"/>
      </w:tblGrid>
      <w:tr w:rsidR="00424F5C" w:rsidRPr="00344B09" w:rsidTr="00C42EAE">
        <w:tc>
          <w:tcPr>
            <w:tcW w:w="5040" w:type="dxa"/>
            <w:shd w:val="clear" w:color="auto" w:fill="auto"/>
            <w:vAlign w:val="bottom"/>
          </w:tcPr>
          <w:p w:rsidR="00424F5C" w:rsidRPr="00344B09" w:rsidRDefault="00424F5C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4F5C" w:rsidRPr="00344B09" w:rsidRDefault="00424F5C" w:rsidP="001E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424F5C" w:rsidRPr="00344B09" w:rsidRDefault="00424F5C" w:rsidP="001E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44B0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24F5C" w:rsidRPr="00344B09" w:rsidTr="00C42EAE">
        <w:tc>
          <w:tcPr>
            <w:tcW w:w="5040" w:type="dxa"/>
            <w:shd w:val="clear" w:color="auto" w:fill="auto"/>
            <w:vAlign w:val="bottom"/>
          </w:tcPr>
          <w:p w:rsidR="00424F5C" w:rsidRPr="00344B09" w:rsidRDefault="0081270C" w:rsidP="00AF3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  <w:vAlign w:val="bottom"/>
          </w:tcPr>
          <w:p w:rsidR="00424F5C" w:rsidRPr="00344B09" w:rsidRDefault="00424F5C" w:rsidP="001E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24F5C" w:rsidRPr="00344B09" w:rsidRDefault="00424F5C" w:rsidP="00C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1E5925" w:rsidRPr="00344B09">
              <w:rPr>
                <w:rFonts w:ascii="Angsana New" w:hAnsi="Angsana New"/>
                <w:sz w:val="30"/>
                <w:szCs w:val="30"/>
              </w:rPr>
              <w:t>6</w:t>
            </w:r>
            <w:r w:rsidR="00C56E33" w:rsidRPr="00344B0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24F5C" w:rsidRPr="00344B09" w:rsidRDefault="00424F5C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24F5C" w:rsidRPr="00344B09" w:rsidRDefault="00424F5C" w:rsidP="00C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6E33"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424F5C" w:rsidRPr="00344B09" w:rsidTr="00C42EAE">
        <w:tc>
          <w:tcPr>
            <w:tcW w:w="5040" w:type="dxa"/>
            <w:shd w:val="clear" w:color="auto" w:fill="auto"/>
            <w:vAlign w:val="bottom"/>
          </w:tcPr>
          <w:p w:rsidR="00424F5C" w:rsidRPr="00344B09" w:rsidRDefault="00424F5C" w:rsidP="00AF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4F5C" w:rsidRPr="00344B09" w:rsidRDefault="00424F5C" w:rsidP="001E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:rsidR="00424F5C" w:rsidRPr="00344B09" w:rsidRDefault="00424F5C" w:rsidP="001E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DC8" w:rsidRPr="00344B09" w:rsidTr="00C42EAE">
        <w:tc>
          <w:tcPr>
            <w:tcW w:w="5040" w:type="dxa"/>
            <w:vAlign w:val="bottom"/>
          </w:tcPr>
          <w:p w:rsidR="00BB7DC8" w:rsidRPr="00344B09" w:rsidRDefault="00BB7DC8" w:rsidP="00AF3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BB7DC8" w:rsidRPr="00344B09" w:rsidRDefault="00BB7DC8" w:rsidP="00C56E3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BB7DC8" w:rsidRPr="00344B09" w:rsidRDefault="00BB7DC8" w:rsidP="00A81F5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  <w:vAlign w:val="bottom"/>
          </w:tcPr>
          <w:p w:rsidR="00BB7DC8" w:rsidRPr="00344B09" w:rsidRDefault="00BB7DC8" w:rsidP="00C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B7DC8" w:rsidRPr="00344B09" w:rsidRDefault="00BB7DC8" w:rsidP="00C56E3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40,690,558</w:t>
            </w:r>
          </w:p>
        </w:tc>
      </w:tr>
      <w:tr w:rsidR="00BB7DC8" w:rsidRPr="00344B09" w:rsidTr="00C42EAE">
        <w:tc>
          <w:tcPr>
            <w:tcW w:w="5040" w:type="dxa"/>
            <w:vAlign w:val="bottom"/>
          </w:tcPr>
          <w:p w:rsidR="00BB7DC8" w:rsidRPr="00344B09" w:rsidRDefault="00E624AE" w:rsidP="00AF3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</w:t>
            </w:r>
            <w:r w:rsidR="00BB7DC8" w:rsidRPr="00344B0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:rsidR="00BB7DC8" w:rsidRPr="00344B09" w:rsidRDefault="00BB7DC8" w:rsidP="00C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B7DC8" w:rsidRPr="00344B09" w:rsidRDefault="00BB7DC8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B7DC8" w:rsidRPr="00344B09" w:rsidRDefault="00BB7DC8" w:rsidP="00C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B7DC8" w:rsidRPr="00344B09" w:rsidRDefault="00BB7DC8" w:rsidP="0090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7DC8" w:rsidRPr="00344B09" w:rsidTr="00C42EAE">
        <w:tc>
          <w:tcPr>
            <w:tcW w:w="5040" w:type="dxa"/>
            <w:vAlign w:val="bottom"/>
          </w:tcPr>
          <w:p w:rsidR="00BB7DC8" w:rsidRPr="00344B09" w:rsidRDefault="00BB7DC8" w:rsidP="00AF36BC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3E23"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  <w:vAlign w:val="bottom"/>
          </w:tcPr>
          <w:p w:rsidR="00BB7DC8" w:rsidRPr="00344B09" w:rsidRDefault="00BB7DC8" w:rsidP="00C56E33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DC8" w:rsidRPr="00344B09" w:rsidRDefault="00BB7DC8" w:rsidP="00A81F5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  <w:vAlign w:val="bottom"/>
          </w:tcPr>
          <w:p w:rsidR="00BB7DC8" w:rsidRPr="00344B09" w:rsidRDefault="00BB7DC8" w:rsidP="00C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DC8" w:rsidRPr="00344B09" w:rsidRDefault="00BB7DC8" w:rsidP="00C56E3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</w:tr>
    </w:tbl>
    <w:p w:rsidR="0059626D" w:rsidRPr="00344B09" w:rsidRDefault="0059626D" w:rsidP="00905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6104F" w:rsidRPr="00344B09" w:rsidRDefault="0046104F" w:rsidP="00905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ไม่มีการซื้อและจำหน่ายเงิ</w:t>
      </w:r>
      <w:r w:rsidR="00BE26A4" w:rsidRPr="00344B09">
        <w:rPr>
          <w:rFonts w:ascii="Angsana New" w:hAnsi="Angsana New"/>
          <w:sz w:val="30"/>
          <w:szCs w:val="30"/>
          <w:cs/>
        </w:rPr>
        <w:t>นลงทุนในบริษัทย่อยในระหว่าง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="00E624AE"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="00FF09CD">
        <w:rPr>
          <w:rFonts w:ascii="Angsana New" w:hAnsi="Angsana New"/>
          <w:sz w:val="30"/>
          <w:szCs w:val="30"/>
        </w:rPr>
        <w:t>2561</w:t>
      </w:r>
    </w:p>
    <w:p w:rsidR="0046104F" w:rsidRPr="00344B09" w:rsidRDefault="0046104F" w:rsidP="006C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D27D2" w:rsidRPr="00344B09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AD27D2" w:rsidRPr="00344B09" w:rsidSect="00285ABE">
          <w:headerReference w:type="default" r:id="rId11"/>
          <w:footerReference w:type="default" r:id="rId12"/>
          <w:pgSz w:w="11907" w:h="16840" w:code="9"/>
          <w:pgMar w:top="691" w:right="1197" w:bottom="576" w:left="1152" w:header="720" w:footer="720" w:gutter="0"/>
          <w:cols w:space="708"/>
          <w:docGrid w:linePitch="360"/>
        </w:sectPr>
      </w:pPr>
    </w:p>
    <w:p w:rsidR="005A3A79" w:rsidRPr="00344B09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bidi="th-TH"/>
        </w:rPr>
      </w:pPr>
      <w:r w:rsidRPr="00344B09">
        <w:rPr>
          <w:rFonts w:ascii="Angsana New" w:hAnsi="Angsana New"/>
          <w:sz w:val="26"/>
          <w:szCs w:val="26"/>
          <w:cs/>
          <w:lang w:bidi="th-TH"/>
        </w:rPr>
        <w:lastRenderedPageBreak/>
        <w:t xml:space="preserve">เงินลงทุนในบริษัทย่อย ณ วันที่ </w:t>
      </w:r>
      <w:r w:rsidR="009A3E23" w:rsidRPr="00344B09">
        <w:rPr>
          <w:rFonts w:ascii="Angsana New" w:hAnsi="Angsana New"/>
          <w:sz w:val="26"/>
          <w:szCs w:val="26"/>
          <w:cs/>
          <w:lang w:bidi="th-TH"/>
        </w:rPr>
        <w:t>30 กันยายน</w:t>
      </w:r>
      <w:r w:rsidR="00AF5C05" w:rsidRPr="00344B09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E14812" w:rsidRPr="00344B09">
        <w:rPr>
          <w:rFonts w:ascii="Angsana New" w:hAnsi="Angsana New"/>
          <w:sz w:val="26"/>
          <w:szCs w:val="26"/>
          <w:lang w:val="en-US" w:bidi="th-TH"/>
        </w:rPr>
        <w:t>2561</w:t>
      </w:r>
      <w:r w:rsidR="00C72F2E" w:rsidRPr="00344B09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6826BF" w:rsidRPr="00344B09">
        <w:rPr>
          <w:rFonts w:ascii="Angsana New" w:hAnsi="Angsana New"/>
          <w:sz w:val="26"/>
          <w:szCs w:val="26"/>
          <w:cs/>
          <w:lang w:val="en-US" w:bidi="th-TH"/>
        </w:rPr>
        <w:t xml:space="preserve">และ </w:t>
      </w:r>
      <w:r w:rsidRPr="00344B09">
        <w:rPr>
          <w:rFonts w:ascii="Angsana New" w:hAnsi="Angsana New"/>
          <w:sz w:val="26"/>
          <w:szCs w:val="26"/>
          <w:lang w:val="en-US" w:bidi="th-TH"/>
        </w:rPr>
        <w:t xml:space="preserve">31 </w:t>
      </w:r>
      <w:r w:rsidRPr="00344B09">
        <w:rPr>
          <w:rFonts w:ascii="Angsana New" w:hAnsi="Angsana New"/>
          <w:sz w:val="26"/>
          <w:szCs w:val="26"/>
          <w:cs/>
          <w:lang w:val="en-US" w:bidi="th-TH"/>
        </w:rPr>
        <w:t xml:space="preserve">ธันวาคม </w:t>
      </w:r>
      <w:r w:rsidR="00E14812" w:rsidRPr="00344B09">
        <w:rPr>
          <w:rFonts w:ascii="Angsana New" w:hAnsi="Angsana New"/>
          <w:sz w:val="26"/>
          <w:szCs w:val="26"/>
          <w:lang w:val="en-US" w:bidi="th-TH"/>
        </w:rPr>
        <w:t>2560</w:t>
      </w:r>
      <w:r w:rsidR="00C72F2E" w:rsidRPr="00344B09">
        <w:rPr>
          <w:rFonts w:ascii="Angsana New" w:hAnsi="Angsana New"/>
          <w:sz w:val="26"/>
          <w:szCs w:val="26"/>
          <w:cs/>
          <w:lang w:val="en-US" w:bidi="th-TH"/>
        </w:rPr>
        <w:t xml:space="preserve"> </w:t>
      </w:r>
      <w:r w:rsidR="006C24FD" w:rsidRPr="00344B09">
        <w:rPr>
          <w:rFonts w:ascii="Angsana New" w:hAnsi="Angsana New"/>
          <w:sz w:val="26"/>
          <w:szCs w:val="26"/>
          <w:cs/>
          <w:lang w:bidi="th-TH"/>
        </w:rPr>
        <w:t>และ</w:t>
      </w:r>
      <w:r w:rsidR="00BE5D4F" w:rsidRPr="00344B09">
        <w:rPr>
          <w:rFonts w:ascii="Angsana New" w:hAnsi="Angsana New"/>
          <w:sz w:val="26"/>
          <w:szCs w:val="26"/>
          <w:cs/>
          <w:lang w:bidi="th-TH"/>
        </w:rPr>
        <w:t>รายได้เงินปันผล</w:t>
      </w:r>
      <w:r w:rsidR="006C24FD" w:rsidRPr="00344B09">
        <w:rPr>
          <w:rFonts w:ascii="Angsana New" w:hAnsi="Angsana New"/>
          <w:sz w:val="26"/>
          <w:szCs w:val="26"/>
          <w:cs/>
          <w:lang w:bidi="th-TH"/>
        </w:rPr>
        <w:t>จากเงินลงทุนสำหรับ</w:t>
      </w:r>
      <w:r w:rsidR="00FC6A90" w:rsidRPr="00344B09">
        <w:rPr>
          <w:rFonts w:ascii="Angsana New" w:hAnsi="Angsana New"/>
          <w:sz w:val="26"/>
          <w:szCs w:val="26"/>
          <w:cs/>
          <w:lang w:bidi="th-TH"/>
        </w:rPr>
        <w:t>งวดเก้าเดือน</w:t>
      </w:r>
      <w:r w:rsidR="006C24FD" w:rsidRPr="00344B09">
        <w:rPr>
          <w:rFonts w:ascii="Angsana New" w:hAnsi="Angsana New"/>
          <w:sz w:val="26"/>
          <w:szCs w:val="26"/>
          <w:cs/>
          <w:lang w:bidi="th-TH"/>
        </w:rPr>
        <w:t xml:space="preserve">สิ้นสุดวันที่ </w:t>
      </w:r>
      <w:r w:rsidR="009A3E23" w:rsidRPr="00344B09">
        <w:rPr>
          <w:rFonts w:ascii="Angsana New" w:hAnsi="Angsana New"/>
          <w:sz w:val="26"/>
          <w:szCs w:val="26"/>
          <w:cs/>
          <w:lang w:bidi="th-TH"/>
        </w:rPr>
        <w:t>30 กันยายน</w:t>
      </w:r>
      <w:r w:rsidR="00BE5D4F" w:rsidRPr="00344B09">
        <w:rPr>
          <w:rFonts w:ascii="Angsana New" w:hAnsi="Angsana New"/>
          <w:sz w:val="26"/>
          <w:szCs w:val="26"/>
          <w:cs/>
          <w:lang w:val="en-US" w:bidi="th-TH"/>
        </w:rPr>
        <w:t xml:space="preserve"> </w:t>
      </w:r>
      <w:r w:rsidR="006C24FD" w:rsidRPr="00344B09">
        <w:rPr>
          <w:rFonts w:ascii="Angsana New" w:hAnsi="Angsana New"/>
          <w:sz w:val="26"/>
          <w:szCs w:val="26"/>
          <w:cs/>
          <w:lang w:bidi="th-TH"/>
        </w:rPr>
        <w:t>มีดังนี้</w:t>
      </w:r>
    </w:p>
    <w:p w:rsidR="00C56E33" w:rsidRPr="00344B09" w:rsidRDefault="00C56E33" w:rsidP="00C56E3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5303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9"/>
        <w:gridCol w:w="896"/>
        <w:gridCol w:w="897"/>
        <w:gridCol w:w="179"/>
        <w:gridCol w:w="991"/>
        <w:gridCol w:w="180"/>
        <w:gridCol w:w="900"/>
        <w:gridCol w:w="180"/>
        <w:gridCol w:w="948"/>
        <w:gridCol w:w="180"/>
        <w:gridCol w:w="901"/>
        <w:gridCol w:w="180"/>
        <w:gridCol w:w="896"/>
        <w:gridCol w:w="180"/>
        <w:gridCol w:w="896"/>
        <w:gridCol w:w="180"/>
        <w:gridCol w:w="901"/>
        <w:gridCol w:w="180"/>
        <w:gridCol w:w="852"/>
        <w:gridCol w:w="183"/>
        <w:gridCol w:w="845"/>
        <w:gridCol w:w="180"/>
        <w:gridCol w:w="919"/>
      </w:tblGrid>
      <w:tr w:rsidR="006E2414" w:rsidRPr="00344B09" w:rsidTr="00C42EAE">
        <w:trPr>
          <w:cantSplit/>
        </w:trPr>
        <w:tc>
          <w:tcPr>
            <w:tcW w:w="2659" w:type="dxa"/>
            <w:vAlign w:val="bottom"/>
          </w:tcPr>
          <w:p w:rsidR="006E2414" w:rsidRPr="00344B09" w:rsidRDefault="006E2414" w:rsidP="003D3582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44" w:type="dxa"/>
            <w:gridSpan w:val="22"/>
            <w:vAlign w:val="bottom"/>
          </w:tcPr>
          <w:p w:rsidR="006E2414" w:rsidRPr="00344B09" w:rsidRDefault="006E2414" w:rsidP="00E14812">
            <w:pPr>
              <w:spacing w:line="340" w:lineRule="exact"/>
              <w:ind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2414" w:rsidRPr="00344B09" w:rsidTr="00C42EAE">
        <w:trPr>
          <w:cantSplit/>
        </w:trPr>
        <w:tc>
          <w:tcPr>
            <w:tcW w:w="2659" w:type="dxa"/>
            <w:vAlign w:val="bottom"/>
          </w:tcPr>
          <w:p w:rsidR="006E2414" w:rsidRPr="00344B09" w:rsidRDefault="006E2414" w:rsidP="006E2414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93" w:type="dxa"/>
            <w:gridSpan w:val="2"/>
            <w:vAlign w:val="bottom"/>
          </w:tcPr>
          <w:p w:rsidR="006E2414" w:rsidRPr="00344B09" w:rsidRDefault="00C22E8A" w:rsidP="006E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9" w:type="dxa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gridSpan w:val="3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9" w:type="dxa"/>
            <w:gridSpan w:val="3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2" w:type="dxa"/>
            <w:gridSpan w:val="3"/>
            <w:shd w:val="clear" w:color="auto" w:fill="auto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gridSpan w:val="3"/>
            <w:shd w:val="clear" w:color="auto" w:fill="auto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6E2414" w:rsidRPr="00344B09" w:rsidRDefault="006E2414" w:rsidP="006E2414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bottom"/>
          </w:tcPr>
          <w:p w:rsidR="006E2414" w:rsidRPr="00344B09" w:rsidRDefault="006E2414" w:rsidP="00DE218A">
            <w:pPr>
              <w:spacing w:line="340" w:lineRule="exact"/>
              <w:ind w:left="-96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รายได้เงินปันผลสำหรับ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C22E8A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93" w:type="dxa"/>
            <w:gridSpan w:val="2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gridSpan w:val="3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9" w:type="dxa"/>
            <w:gridSpan w:val="3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2" w:type="dxa"/>
            <w:gridSpan w:val="3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3" w:type="dxa"/>
            <w:gridSpan w:val="3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bottom"/>
          </w:tcPr>
          <w:p w:rsidR="00C22E8A" w:rsidRPr="00344B09" w:rsidRDefault="00FC6A90" w:rsidP="00DE218A">
            <w:pPr>
              <w:spacing w:line="340" w:lineRule="exact"/>
              <w:ind w:left="-96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งวดเก้าเดือน</w:t>
            </w:r>
            <w:r w:rsidR="00C22E8A" w:rsidRPr="00344B09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C22E8A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6" w:type="dxa"/>
            <w:vAlign w:val="bottom"/>
          </w:tcPr>
          <w:p w:rsidR="00C22E8A" w:rsidRPr="00344B09" w:rsidRDefault="009A3E23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31ธันวาคม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9A3E23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31ธันวาคม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9A3E23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31ธันวาคม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9A3E23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31ธันวาคม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9A3E23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31ธันวาคม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shd w:val="clear" w:color="auto" w:fill="auto"/>
            <w:vAlign w:val="bottom"/>
          </w:tcPr>
          <w:p w:rsidR="00C22E8A" w:rsidRPr="00344B09" w:rsidRDefault="009A3E23" w:rsidP="00C22E8A">
            <w:pPr>
              <w:spacing w:line="340" w:lineRule="exact"/>
              <w:ind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C22E8A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C22E8A" w:rsidP="00C22E8A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C22E8A">
            <w:pPr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93" w:type="dxa"/>
            <w:gridSpan w:val="2"/>
            <w:vAlign w:val="bottom"/>
          </w:tcPr>
          <w:p w:rsidR="00C22E8A" w:rsidRPr="00344B09" w:rsidRDefault="00C22E8A" w:rsidP="00C22E8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2" w:type="dxa"/>
            <w:gridSpan w:val="19"/>
            <w:vAlign w:val="bottom"/>
          </w:tcPr>
          <w:p w:rsidR="00C22E8A" w:rsidRPr="00344B09" w:rsidRDefault="00C22E8A" w:rsidP="00C22E8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 w:firstLine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:rsidR="00C22E8A" w:rsidRPr="00344B09" w:rsidRDefault="00C22E8A" w:rsidP="00C22E8A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ผลิตไฟฟ้าราชบุรี จำกัด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905F3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4E2A44" w:rsidP="00C22E8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2,188,200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F65812" w:rsidP="00C22E8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2,709,746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ราชบุรีพลังงาน จำกัด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905F3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C22E8A" w:rsidP="00DF73C9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ราช-ลาว เซอร์วิส จำกัด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905F3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อาร์เอช อินเตอร์เนชั่นแนล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:rsidR="00C22E8A" w:rsidRPr="00344B09" w:rsidRDefault="00C22E8A" w:rsidP="00905F3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905F3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ราช โอแอนด์เอ็ม จำกัด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905F3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บริษัท ราชบุรี อัลลายแอนซ์ จำกัด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897" w:type="dxa"/>
            <w:vAlign w:val="bottom"/>
          </w:tcPr>
          <w:p w:rsidR="00C22E8A" w:rsidRPr="00344B09" w:rsidRDefault="00C22E8A" w:rsidP="00905F3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E8A" w:rsidRPr="00344B09" w:rsidRDefault="004E2A44" w:rsidP="005D29C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225,000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E8A" w:rsidRPr="00344B09" w:rsidRDefault="00F65812" w:rsidP="00C22E8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sz w:val="26"/>
                <w:szCs w:val="26"/>
                <w:lang w:val="en-US" w:bidi="th-TH"/>
              </w:rPr>
              <w:t>450,000</w:t>
            </w:r>
          </w:p>
        </w:tc>
      </w:tr>
      <w:tr w:rsidR="00C22E8A" w:rsidRPr="00344B09" w:rsidTr="00C42EAE">
        <w:trPr>
          <w:cantSplit/>
        </w:trPr>
        <w:tc>
          <w:tcPr>
            <w:tcW w:w="2659" w:type="dxa"/>
            <w:vAlign w:val="bottom"/>
          </w:tcPr>
          <w:p w:rsidR="00C22E8A" w:rsidRPr="00344B09" w:rsidRDefault="00C22E8A" w:rsidP="00A96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78" w:firstLine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6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C22E8A" w:rsidRPr="00344B09" w:rsidRDefault="00C22E8A" w:rsidP="00C22E8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2E8A" w:rsidRPr="00344B09" w:rsidRDefault="00C22E8A" w:rsidP="00C42E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C22E8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2E8A" w:rsidRPr="00344B09" w:rsidRDefault="00C22E8A" w:rsidP="005C5B29">
            <w:pPr>
              <w:pStyle w:val="acctfourfigures"/>
              <w:tabs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22E8A" w:rsidRPr="00344B09" w:rsidRDefault="00C22E8A" w:rsidP="00C2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2E8A" w:rsidRPr="00344B09" w:rsidRDefault="004E2A44" w:rsidP="005D29C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2,413,200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22E8A" w:rsidRPr="00344B09" w:rsidRDefault="00C22E8A" w:rsidP="00C2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2E8A" w:rsidRPr="00344B09" w:rsidRDefault="00F65812" w:rsidP="00C22E8A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3,159,746</w:t>
            </w:r>
          </w:p>
        </w:tc>
      </w:tr>
    </w:tbl>
    <w:p w:rsidR="00C56E33" w:rsidRPr="00344B09" w:rsidRDefault="00C56E33" w:rsidP="00905F39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DB2E81" w:rsidRPr="00344B09" w:rsidRDefault="00DB2E81" w:rsidP="00DB2E81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bidi="th-TH"/>
        </w:rPr>
      </w:pPr>
      <w:r w:rsidRPr="00344B09">
        <w:rPr>
          <w:rFonts w:ascii="Angsana New" w:hAnsi="Angsana New"/>
          <w:sz w:val="26"/>
          <w:szCs w:val="26"/>
          <w:cs/>
          <w:lang w:bidi="th-TH"/>
        </w:rPr>
        <w:t>บริษัทย่อยทั้งหมดดำเนินธุรกิจในประเทศไทย ยกเว้นบริษัท ราช</w:t>
      </w:r>
      <w:r w:rsidRPr="00344B09">
        <w:rPr>
          <w:rFonts w:ascii="Angsana New" w:hAnsi="Angsana New"/>
          <w:sz w:val="26"/>
          <w:szCs w:val="26"/>
          <w:lang w:bidi="th-TH"/>
        </w:rPr>
        <w:t>-</w:t>
      </w:r>
      <w:r w:rsidRPr="00344B09">
        <w:rPr>
          <w:rFonts w:ascii="Angsana New" w:hAnsi="Angsana New"/>
          <w:sz w:val="26"/>
          <w:szCs w:val="26"/>
          <w:cs/>
          <w:lang w:bidi="th-TH"/>
        </w:rPr>
        <w:t>ลาว เซอร์วิส จำกัด ซึ่งดำเนินธุรกิจในสปป.ลาว</w:t>
      </w:r>
    </w:p>
    <w:p w:rsidR="00C56E33" w:rsidRPr="00344B09" w:rsidRDefault="00C56E33" w:rsidP="00905F39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  <w:sectPr w:rsidR="00C56E33" w:rsidRPr="00344B09" w:rsidSect="00285ABE">
          <w:headerReference w:type="default" r:id="rId13"/>
          <w:footerReference w:type="default" r:id="rId14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p w:rsidR="00B74B96" w:rsidRPr="00344B09" w:rsidRDefault="00B74B96" w:rsidP="0030368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เงินลงทุนในกิจการอื่น</w:t>
      </w:r>
    </w:p>
    <w:p w:rsidR="00825140" w:rsidRPr="00344B09" w:rsidRDefault="00825140" w:rsidP="00905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48"/>
        <w:gridCol w:w="1062"/>
        <w:gridCol w:w="270"/>
        <w:gridCol w:w="1080"/>
        <w:gridCol w:w="270"/>
        <w:gridCol w:w="1080"/>
        <w:gridCol w:w="270"/>
        <w:gridCol w:w="1080"/>
      </w:tblGrid>
      <w:tr w:rsidR="00825140" w:rsidRPr="00344B09" w:rsidTr="00C42EAE">
        <w:tc>
          <w:tcPr>
            <w:tcW w:w="4248" w:type="dxa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140" w:rsidRPr="00344B09" w:rsidTr="00C42EAE">
        <w:tc>
          <w:tcPr>
            <w:tcW w:w="4248" w:type="dxa"/>
            <w:vAlign w:val="bottom"/>
          </w:tcPr>
          <w:p w:rsidR="00825140" w:rsidRPr="00344B09" w:rsidRDefault="00825140" w:rsidP="00041EB6">
            <w:pPr>
              <w:tabs>
                <w:tab w:val="left" w:pos="360"/>
              </w:tabs>
              <w:spacing w:line="240" w:lineRule="auto"/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2560</w:t>
            </w:r>
          </w:p>
        </w:tc>
      </w:tr>
      <w:tr w:rsidR="00825140" w:rsidRPr="00344B09" w:rsidTr="00C42EAE">
        <w:tc>
          <w:tcPr>
            <w:tcW w:w="4248" w:type="dxa"/>
            <w:vAlign w:val="bottom"/>
          </w:tcPr>
          <w:p w:rsidR="00825140" w:rsidRPr="00344B09" w:rsidRDefault="00825140" w:rsidP="00A679F9">
            <w:pPr>
              <w:tabs>
                <w:tab w:val="left" w:pos="360"/>
              </w:tabs>
              <w:spacing w:line="240" w:lineRule="auto"/>
              <w:ind w:left="90" w:firstLine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vAlign w:val="bottom"/>
          </w:tcPr>
          <w:p w:rsidR="00825140" w:rsidRPr="00344B09" w:rsidRDefault="00825140" w:rsidP="00C23019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(พันบาท)</w:t>
            </w:r>
          </w:p>
        </w:tc>
      </w:tr>
      <w:tr w:rsidR="00825140" w:rsidRPr="00344B09" w:rsidTr="00C42EAE">
        <w:trPr>
          <w:trHeight w:val="325"/>
        </w:trPr>
        <w:tc>
          <w:tcPr>
            <w:tcW w:w="4248" w:type="dxa"/>
            <w:vAlign w:val="bottom"/>
          </w:tcPr>
          <w:p w:rsidR="00825140" w:rsidRPr="00344B09" w:rsidRDefault="00825140" w:rsidP="00041EB6">
            <w:pPr>
              <w:tabs>
                <w:tab w:val="left" w:pos="360"/>
              </w:tabs>
              <w:spacing w:line="240" w:lineRule="auto"/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2" w:type="dxa"/>
            <w:vAlign w:val="bottom"/>
          </w:tcPr>
          <w:p w:rsidR="00825140" w:rsidRPr="00344B09" w:rsidRDefault="00365384" w:rsidP="00A679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762,300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5140" w:rsidRPr="00344B09" w:rsidRDefault="00825140" w:rsidP="006A350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62,300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5140" w:rsidRPr="00344B09" w:rsidRDefault="00365384" w:rsidP="006A350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762,300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5140" w:rsidRPr="00344B09" w:rsidRDefault="00825140" w:rsidP="006A350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62,300</w:t>
            </w:r>
          </w:p>
        </w:tc>
      </w:tr>
      <w:tr w:rsidR="00825140" w:rsidRPr="00344B09" w:rsidTr="00C42EAE">
        <w:tc>
          <w:tcPr>
            <w:tcW w:w="4248" w:type="dxa"/>
            <w:vAlign w:val="bottom"/>
          </w:tcPr>
          <w:p w:rsidR="00825140" w:rsidRPr="00344B09" w:rsidRDefault="00825140" w:rsidP="00D17760">
            <w:pPr>
              <w:tabs>
                <w:tab w:val="left" w:pos="360"/>
              </w:tabs>
              <w:spacing w:line="240" w:lineRule="auto"/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062" w:type="dxa"/>
            <w:vAlign w:val="bottom"/>
          </w:tcPr>
          <w:p w:rsidR="00825140" w:rsidRPr="00344B09" w:rsidRDefault="006B241A" w:rsidP="00A679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860,000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5140" w:rsidRPr="00344B09" w:rsidRDefault="00825140" w:rsidP="006A350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700,000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5140" w:rsidRPr="00344B09" w:rsidRDefault="006B241A" w:rsidP="006B241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860,000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5140" w:rsidRPr="00344B09" w:rsidRDefault="00825140" w:rsidP="006A350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700,000</w:t>
            </w:r>
          </w:p>
        </w:tc>
      </w:tr>
      <w:tr w:rsidR="00825140" w:rsidRPr="00344B09" w:rsidTr="00C42EAE">
        <w:tc>
          <w:tcPr>
            <w:tcW w:w="4248" w:type="dxa"/>
            <w:vAlign w:val="bottom"/>
          </w:tcPr>
          <w:p w:rsidR="00825140" w:rsidRPr="00344B09" w:rsidRDefault="00825140" w:rsidP="00D17760">
            <w:pPr>
              <w:tabs>
                <w:tab w:val="left" w:pos="360"/>
              </w:tabs>
              <w:spacing w:line="240" w:lineRule="auto"/>
              <w:ind w:left="9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3E23"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140" w:rsidRPr="00344B09" w:rsidRDefault="006B241A" w:rsidP="00A679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1,622,300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140" w:rsidRPr="00344B09" w:rsidRDefault="00825140" w:rsidP="006A350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762,300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140" w:rsidRPr="00344B09" w:rsidRDefault="006B241A" w:rsidP="006A350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1,622,300</w:t>
            </w:r>
          </w:p>
        </w:tc>
        <w:tc>
          <w:tcPr>
            <w:tcW w:w="270" w:type="dxa"/>
            <w:vAlign w:val="bottom"/>
          </w:tcPr>
          <w:p w:rsidR="00825140" w:rsidRPr="00344B09" w:rsidRDefault="00825140" w:rsidP="00825140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140" w:rsidRPr="00344B09" w:rsidRDefault="00825140" w:rsidP="0030368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762,300</w:t>
            </w:r>
          </w:p>
        </w:tc>
      </w:tr>
    </w:tbl>
    <w:p w:rsidR="00B74B96" w:rsidRPr="00344B09" w:rsidRDefault="00B74B96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25140" w:rsidRPr="00344B09" w:rsidRDefault="0082514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การเพิ่มทุนและชำระค่าหุ้นเพิ่มเติม</w:t>
      </w:r>
    </w:p>
    <w:p w:rsidR="00825140" w:rsidRPr="00344B09" w:rsidRDefault="0082514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25140" w:rsidRPr="00344B09" w:rsidRDefault="0082514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ในระหว่าง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="00500733"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="00500733" w:rsidRPr="00344B09">
        <w:rPr>
          <w:rFonts w:ascii="Angsana New" w:hAnsi="Angsana New"/>
          <w:sz w:val="30"/>
          <w:szCs w:val="30"/>
        </w:rPr>
        <w:t>2561</w:t>
      </w:r>
      <w:r w:rsidRPr="00344B09">
        <w:rPr>
          <w:rFonts w:ascii="Angsana New" w:hAnsi="Angsana New"/>
          <w:sz w:val="30"/>
          <w:szCs w:val="30"/>
          <w:cs/>
        </w:rPr>
        <w:t xml:space="preserve"> กิจการอื่นได้เพิ่มทุนและเรียกชำระค่าหุ้นเพิ่มเติม </w:t>
      </w:r>
      <w:r w:rsidR="00303687" w:rsidRPr="00344B09">
        <w:rPr>
          <w:rFonts w:ascii="Angsana New" w:hAnsi="Angsana New"/>
          <w:sz w:val="30"/>
          <w:szCs w:val="30"/>
        </w:rPr>
        <w:br/>
      </w:r>
      <w:r w:rsidRPr="00344B09">
        <w:rPr>
          <w:rFonts w:ascii="Angsana New" w:hAnsi="Angsana New"/>
          <w:sz w:val="30"/>
          <w:szCs w:val="30"/>
          <w:cs/>
        </w:rPr>
        <w:t>โดยบริษัทได้จ่ายชำระค่าหุ้นดังกล่าวตามสัดส่วนการลงทุน ดังนี้</w:t>
      </w:r>
    </w:p>
    <w:p w:rsidR="00825140" w:rsidRPr="00344B09" w:rsidRDefault="0082514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86"/>
        <w:gridCol w:w="3814"/>
        <w:gridCol w:w="1304"/>
      </w:tblGrid>
      <w:tr w:rsidR="00825140" w:rsidRPr="00344B09" w:rsidTr="00C42EAE">
        <w:trPr>
          <w:trHeight w:val="838"/>
        </w:trPr>
        <w:tc>
          <w:tcPr>
            <w:tcW w:w="4286" w:type="dxa"/>
          </w:tcPr>
          <w:p w:rsidR="00825140" w:rsidRPr="00344B09" w:rsidRDefault="00825140" w:rsidP="00A679F9">
            <w:pPr>
              <w:ind w:left="90"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814" w:type="dxa"/>
          </w:tcPr>
          <w:p w:rsidR="00825140" w:rsidRPr="00344B09" w:rsidRDefault="00825140" w:rsidP="00C2301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304" w:type="dxa"/>
          </w:tcPr>
          <w:p w:rsidR="00825140" w:rsidRPr="00344B09" w:rsidRDefault="00825140" w:rsidP="00C23019">
            <w:pPr>
              <w:ind w:right="-45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:rsidR="00825140" w:rsidRPr="00344B09" w:rsidRDefault="00825140" w:rsidP="00C23019">
            <w:pPr>
              <w:ind w:right="-45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344B09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344B09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825140" w:rsidRPr="00344B09" w:rsidTr="00C42EAE">
        <w:trPr>
          <w:trHeight w:val="418"/>
        </w:trPr>
        <w:tc>
          <w:tcPr>
            <w:tcW w:w="4286" w:type="dxa"/>
            <w:shd w:val="clear" w:color="auto" w:fill="auto"/>
          </w:tcPr>
          <w:p w:rsidR="00825140" w:rsidRPr="00344B09" w:rsidRDefault="00825140" w:rsidP="00A679F9">
            <w:pPr>
              <w:ind w:left="90"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3814" w:type="dxa"/>
            <w:shd w:val="clear" w:color="auto" w:fill="auto"/>
          </w:tcPr>
          <w:p w:rsidR="00825140" w:rsidRPr="00344B09" w:rsidRDefault="00825140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304" w:type="dxa"/>
            <w:shd w:val="clear" w:color="auto" w:fill="auto"/>
          </w:tcPr>
          <w:p w:rsidR="00825140" w:rsidRPr="00344B09" w:rsidRDefault="00632CF1" w:rsidP="003036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72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430.00</w:t>
            </w:r>
          </w:p>
        </w:tc>
      </w:tr>
      <w:tr w:rsidR="00825140" w:rsidRPr="00344B09" w:rsidTr="00C42EAE">
        <w:trPr>
          <w:trHeight w:val="408"/>
        </w:trPr>
        <w:tc>
          <w:tcPr>
            <w:tcW w:w="4286" w:type="dxa"/>
            <w:shd w:val="clear" w:color="auto" w:fill="auto"/>
          </w:tcPr>
          <w:p w:rsidR="00825140" w:rsidRPr="00344B09" w:rsidRDefault="00825140" w:rsidP="00A679F9">
            <w:pPr>
              <w:ind w:left="90"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อีสเทิร์น บางกอกโมโนเรล จำกัด</w:t>
            </w:r>
          </w:p>
        </w:tc>
        <w:tc>
          <w:tcPr>
            <w:tcW w:w="3814" w:type="dxa"/>
            <w:shd w:val="clear" w:color="auto" w:fill="auto"/>
          </w:tcPr>
          <w:p w:rsidR="00825140" w:rsidRPr="00344B09" w:rsidRDefault="00825140" w:rsidP="00C2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304" w:type="dxa"/>
            <w:shd w:val="clear" w:color="auto" w:fill="auto"/>
          </w:tcPr>
          <w:p w:rsidR="00825140" w:rsidRPr="00344B09" w:rsidRDefault="00632CF1" w:rsidP="00C23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72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430.00</w:t>
            </w:r>
          </w:p>
        </w:tc>
      </w:tr>
    </w:tbl>
    <w:p w:rsidR="00C07F09" w:rsidRPr="00344B09" w:rsidRDefault="00C07F09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137C1" w:rsidRPr="00344B09" w:rsidRDefault="00F137C1" w:rsidP="006A350E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เงินจ่ายล่วงหน้าค่าหุ้น</w:t>
      </w:r>
    </w:p>
    <w:p w:rsidR="00F137C1" w:rsidRPr="00344B09" w:rsidRDefault="00F137C1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2A498C" w:rsidRPr="00344B09" w:rsidRDefault="00344B09" w:rsidP="002A4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 xml:space="preserve">8 </w:t>
      </w:r>
      <w:r w:rsidRPr="00344B09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44B09">
        <w:rPr>
          <w:rFonts w:ascii="Angsana New" w:hAnsi="Angsana New"/>
          <w:sz w:val="30"/>
          <w:szCs w:val="30"/>
        </w:rPr>
        <w:t xml:space="preserve">2560 </w:t>
      </w:r>
      <w:r w:rsidRPr="00344B09">
        <w:rPr>
          <w:rFonts w:ascii="Angsana New" w:hAnsi="Angsana New"/>
          <w:sz w:val="30"/>
          <w:szCs w:val="30"/>
          <w:cs/>
        </w:rPr>
        <w:t>กระทรวงพลังงานและทรัพยากรธรรมชาติของสาธารณรัฐอินโดนีเซีย ได้</w:t>
      </w:r>
      <w:r w:rsidR="006F0E07">
        <w:rPr>
          <w:rFonts w:ascii="Angsana New" w:hAnsi="Angsana New"/>
          <w:sz w:val="30"/>
          <w:szCs w:val="30"/>
          <w:cs/>
        </w:rPr>
        <w:t>อนุมัติสัญญาซื้อขายไฟฟ้าระหว่าง</w:t>
      </w:r>
      <w:r w:rsidR="006F0E07">
        <w:rPr>
          <w:rFonts w:ascii="Angsana New" w:hAnsi="Angsana New" w:hint="cs"/>
          <w:sz w:val="30"/>
          <w:szCs w:val="30"/>
          <w:cs/>
        </w:rPr>
        <w:t xml:space="preserve"> </w:t>
      </w:r>
      <w:r w:rsidR="006F0E07">
        <w:rPr>
          <w:rFonts w:ascii="Angsana New" w:hAnsi="Angsana New"/>
          <w:sz w:val="30"/>
          <w:szCs w:val="30"/>
        </w:rPr>
        <w:t>PT PLN (PERSESO)</w:t>
      </w:r>
      <w:r w:rsidRPr="00344B09">
        <w:rPr>
          <w:rFonts w:ascii="Angsana New" w:hAnsi="Angsana New"/>
          <w:sz w:val="30"/>
          <w:szCs w:val="30"/>
          <w:cs/>
        </w:rPr>
        <w:t xml:space="preserve">และ </w:t>
      </w:r>
      <w:r w:rsidR="006F0E07">
        <w:rPr>
          <w:rFonts w:ascii="Angsana New" w:hAnsi="Angsana New"/>
          <w:sz w:val="30"/>
          <w:szCs w:val="30"/>
        </w:rPr>
        <w:t xml:space="preserve">PT Medco </w:t>
      </w:r>
      <w:r w:rsidRPr="00344B09">
        <w:rPr>
          <w:rFonts w:ascii="Angsana New" w:hAnsi="Angsana New"/>
          <w:sz w:val="30"/>
          <w:szCs w:val="30"/>
        </w:rPr>
        <w:t xml:space="preserve">Ratch Power Riau (“MRPR”) </w:t>
      </w:r>
      <w:r w:rsidRPr="00344B09">
        <w:rPr>
          <w:rFonts w:ascii="Angsana New" w:hAnsi="Angsana New"/>
          <w:sz w:val="30"/>
          <w:szCs w:val="30"/>
          <w:cs/>
        </w:rPr>
        <w:t xml:space="preserve">ซึ่งเป็นการร่วมค้าทางอ้อม เพื่อพัฒนาโครงการโรงไฟฟ้าพลังความร้อนร่วม </w:t>
      </w:r>
      <w:r w:rsidRPr="00344B09">
        <w:rPr>
          <w:rFonts w:ascii="Angsana New" w:hAnsi="Angsana New"/>
          <w:sz w:val="30"/>
          <w:szCs w:val="30"/>
        </w:rPr>
        <w:t xml:space="preserve">Riau </w:t>
      </w:r>
      <w:r w:rsidRPr="00344B09">
        <w:rPr>
          <w:rFonts w:ascii="Angsana New" w:hAnsi="Angsana New"/>
          <w:sz w:val="30"/>
          <w:szCs w:val="30"/>
          <w:cs/>
        </w:rPr>
        <w:t>ในสาธารณรัฐอินโดนีเซีย โดยสัญญาซื้อขายไฟฟ้าดังกล่าว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ได้กำหนดให้ </w:t>
      </w:r>
      <w:r w:rsidRPr="00344B09">
        <w:rPr>
          <w:rFonts w:ascii="Angsana New" w:hAnsi="Angsana New"/>
          <w:sz w:val="30"/>
          <w:szCs w:val="30"/>
        </w:rPr>
        <w:t xml:space="preserve">MRPR </w:t>
      </w:r>
      <w:r w:rsidRPr="00344B09">
        <w:rPr>
          <w:rFonts w:ascii="Angsana New" w:hAnsi="Angsana New"/>
          <w:sz w:val="30"/>
          <w:szCs w:val="30"/>
          <w:cs/>
        </w:rPr>
        <w:t xml:space="preserve">เปิดบัญชี </w:t>
      </w:r>
      <w:r w:rsidRPr="00344B09">
        <w:rPr>
          <w:rFonts w:ascii="Angsana New" w:hAnsi="Angsana New"/>
          <w:sz w:val="30"/>
          <w:szCs w:val="30"/>
        </w:rPr>
        <w:t xml:space="preserve">Project Development Cost Account </w:t>
      </w:r>
      <w:r w:rsidRPr="00344B09">
        <w:rPr>
          <w:rFonts w:ascii="Angsana New" w:hAnsi="Angsana New"/>
          <w:sz w:val="30"/>
          <w:szCs w:val="30"/>
          <w:cs/>
        </w:rPr>
        <w:t xml:space="preserve">เพื่อปฏิบัติตามเงื่อนไขที่ระบุให้แล้วเสร็จภายในระยะเวลาที่กำหนด ต่อมาเมื่อวันที่ </w:t>
      </w:r>
      <w:r w:rsidRPr="00344B09">
        <w:rPr>
          <w:rFonts w:ascii="Angsana New" w:hAnsi="Angsana New"/>
          <w:sz w:val="30"/>
          <w:szCs w:val="30"/>
        </w:rPr>
        <w:t xml:space="preserve">19 </w:t>
      </w:r>
      <w:r w:rsidRPr="00344B09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44B09">
        <w:rPr>
          <w:rFonts w:ascii="Angsana New" w:hAnsi="Angsana New"/>
          <w:sz w:val="30"/>
          <w:szCs w:val="30"/>
        </w:rPr>
        <w:t xml:space="preserve">2560 </w:t>
      </w:r>
      <w:r w:rsidRPr="00344B09">
        <w:rPr>
          <w:rFonts w:ascii="Angsana New" w:hAnsi="Angsana New"/>
          <w:sz w:val="30"/>
          <w:szCs w:val="30"/>
          <w:cs/>
        </w:rPr>
        <w:t xml:space="preserve">บริษัท อาร์เอช อินเตอร์เนชั่นแนล (สิงคโปร์) คอร์ปอเรชั่น จำกัด ซึ่งเป็นบริษัทย่อยทางอ้อม ได้ชำระเงินให้ </w:t>
      </w:r>
      <w:r w:rsidRPr="00344B09">
        <w:rPr>
          <w:rFonts w:ascii="Angsana New" w:hAnsi="Angsana New"/>
          <w:sz w:val="30"/>
          <w:szCs w:val="30"/>
        </w:rPr>
        <w:t xml:space="preserve">MRPR </w:t>
      </w:r>
      <w:r w:rsidRPr="00344B09">
        <w:rPr>
          <w:rFonts w:ascii="Angsana New" w:hAnsi="Angsana New"/>
          <w:sz w:val="30"/>
          <w:szCs w:val="30"/>
          <w:cs/>
        </w:rPr>
        <w:t xml:space="preserve">ตามสัดส่วนการลงทุนร้อยละ </w:t>
      </w:r>
      <w:r w:rsidRPr="00344B09">
        <w:rPr>
          <w:rFonts w:ascii="Angsana New" w:hAnsi="Angsana New"/>
          <w:sz w:val="30"/>
          <w:szCs w:val="30"/>
        </w:rPr>
        <w:t xml:space="preserve">49 </w:t>
      </w:r>
      <w:r w:rsidRPr="00344B09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344B09">
        <w:rPr>
          <w:rFonts w:ascii="Angsana New" w:hAnsi="Angsana New"/>
          <w:sz w:val="30"/>
          <w:szCs w:val="30"/>
        </w:rPr>
        <w:t xml:space="preserve">20.83   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เพื่อให้ </w:t>
      </w:r>
      <w:r w:rsidRPr="00344B09">
        <w:rPr>
          <w:rFonts w:ascii="Angsana New" w:hAnsi="Angsana New"/>
          <w:sz w:val="30"/>
          <w:szCs w:val="30"/>
        </w:rPr>
        <w:t xml:space="preserve">MRPR </w:t>
      </w:r>
      <w:r w:rsidRPr="00344B09">
        <w:rPr>
          <w:rFonts w:ascii="Angsana New" w:hAnsi="Angsana New"/>
          <w:sz w:val="30"/>
          <w:szCs w:val="30"/>
          <w:cs/>
        </w:rPr>
        <w:t xml:space="preserve">เปิดบัญชี </w:t>
      </w:r>
      <w:r w:rsidRPr="00344B09">
        <w:rPr>
          <w:rFonts w:ascii="Angsana New" w:hAnsi="Angsana New"/>
          <w:sz w:val="30"/>
          <w:szCs w:val="30"/>
        </w:rPr>
        <w:t xml:space="preserve">Project Development Cost Account </w:t>
      </w:r>
      <w:r w:rsidRPr="00344B09">
        <w:rPr>
          <w:rFonts w:ascii="Angsana New" w:hAnsi="Angsana New"/>
          <w:sz w:val="30"/>
          <w:szCs w:val="30"/>
          <w:cs/>
        </w:rPr>
        <w:t>ตามเงื่อนไขในสัญญาซื้อขายไฟฟ้า</w:t>
      </w:r>
    </w:p>
    <w:p w:rsidR="002A498C" w:rsidRPr="00344B09" w:rsidRDefault="002A498C" w:rsidP="002A4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A498C" w:rsidRPr="00344B09" w:rsidRDefault="002A4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br w:type="page"/>
      </w:r>
    </w:p>
    <w:p w:rsidR="00344B09" w:rsidRPr="00344B09" w:rsidRDefault="00344B09" w:rsidP="00344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 xml:space="preserve">ในระหว่างไตรมาสที่ </w:t>
      </w:r>
      <w:r w:rsidRPr="00344B09">
        <w:rPr>
          <w:rFonts w:ascii="Angsana New" w:hAnsi="Angsana New"/>
          <w:sz w:val="30"/>
          <w:szCs w:val="30"/>
        </w:rPr>
        <w:t xml:space="preserve">3 </w:t>
      </w:r>
      <w:r w:rsidRPr="00344B09">
        <w:rPr>
          <w:rFonts w:ascii="Angsana New" w:hAnsi="Angsana New"/>
          <w:sz w:val="30"/>
          <w:szCs w:val="30"/>
          <w:cs/>
        </w:rPr>
        <w:t xml:space="preserve">ปี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 xml:space="preserve">กลุ่มบริษัทได้รับเงินจ่ายล่วงหน้าคืนจาก </w:t>
      </w:r>
      <w:r w:rsidRPr="00344B09">
        <w:rPr>
          <w:rFonts w:ascii="Angsana New" w:hAnsi="Angsana New"/>
          <w:sz w:val="30"/>
          <w:szCs w:val="30"/>
        </w:rPr>
        <w:t xml:space="preserve">MRPR </w:t>
      </w:r>
      <w:r w:rsidRPr="00344B09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344B09">
        <w:rPr>
          <w:rFonts w:ascii="Angsana New" w:hAnsi="Angsana New"/>
          <w:sz w:val="30"/>
          <w:szCs w:val="30"/>
        </w:rPr>
        <w:t xml:space="preserve">19.85 </w:t>
      </w:r>
      <w:r w:rsidRPr="00344B09">
        <w:rPr>
          <w:rFonts w:ascii="Angsana New" w:hAnsi="Angsana New"/>
          <w:sz w:val="30"/>
          <w:szCs w:val="30"/>
          <w:cs/>
        </w:rPr>
        <w:t>ล้านเหรียญสหรัฐอเมริกา เนื่องจากการเปิดบัญชีดังกล่าวได้ดำเนินการแล้วเสร็จ ต่อมากลุ่มบริษัทได้ชำระเงินจ่ายล่วงหน้า</w:t>
      </w:r>
      <w:r w:rsidRPr="00E223B9">
        <w:rPr>
          <w:rFonts w:ascii="Angsana New" w:hAnsi="Angsana New"/>
          <w:spacing w:val="-6"/>
          <w:sz w:val="30"/>
          <w:szCs w:val="30"/>
          <w:cs/>
        </w:rPr>
        <w:t xml:space="preserve">เพิ่มเติมให้แก่ </w:t>
      </w:r>
      <w:r w:rsidRPr="00E223B9">
        <w:rPr>
          <w:rFonts w:ascii="Angsana New" w:hAnsi="Angsana New"/>
          <w:spacing w:val="-6"/>
          <w:sz w:val="30"/>
          <w:szCs w:val="30"/>
        </w:rPr>
        <w:t xml:space="preserve">MRPR </w:t>
      </w:r>
      <w:r w:rsidRPr="00E223B9">
        <w:rPr>
          <w:rFonts w:ascii="Angsana New" w:hAnsi="Angsana New"/>
          <w:spacing w:val="-6"/>
          <w:sz w:val="30"/>
          <w:szCs w:val="30"/>
          <w:cs/>
        </w:rPr>
        <w:t xml:space="preserve">เป็นจำนวนเงิน </w:t>
      </w:r>
      <w:r w:rsidRPr="00E223B9">
        <w:rPr>
          <w:rFonts w:ascii="Angsana New" w:hAnsi="Angsana New"/>
          <w:spacing w:val="-6"/>
          <w:sz w:val="30"/>
          <w:szCs w:val="30"/>
        </w:rPr>
        <w:t xml:space="preserve">3.87 </w:t>
      </w:r>
      <w:r w:rsidRPr="00E223B9">
        <w:rPr>
          <w:rFonts w:ascii="Angsana New" w:hAnsi="Angsana New"/>
          <w:spacing w:val="-6"/>
          <w:sz w:val="30"/>
          <w:szCs w:val="30"/>
          <w:cs/>
        </w:rPr>
        <w:t>ล้านเหรียญสหรัฐอเมริกา เพื่อใช้ในการพัฒนาโครงการ</w:t>
      </w:r>
    </w:p>
    <w:p w:rsidR="00344B09" w:rsidRPr="00344B09" w:rsidRDefault="00344B09" w:rsidP="00344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44B09" w:rsidRPr="00344B09" w:rsidRDefault="00344B09" w:rsidP="00344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44B09">
        <w:rPr>
          <w:rFonts w:ascii="Angsana New" w:hAnsi="Angsana New"/>
          <w:sz w:val="30"/>
          <w:szCs w:val="30"/>
        </w:rPr>
        <w:t xml:space="preserve">30 </w:t>
      </w:r>
      <w:r w:rsidRPr="00344B09">
        <w:rPr>
          <w:rFonts w:ascii="Angsana New" w:hAnsi="Angsana New"/>
          <w:sz w:val="30"/>
          <w:szCs w:val="30"/>
          <w:cs/>
        </w:rPr>
        <w:t xml:space="preserve">กันยายน </w:t>
      </w:r>
      <w:r w:rsidR="00E16C03">
        <w:rPr>
          <w:rFonts w:ascii="Angsana New" w:hAnsi="Angsana New"/>
          <w:sz w:val="30"/>
          <w:szCs w:val="30"/>
        </w:rPr>
        <w:t>2561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กลุ่มบริษัทมีเงินจ่ายล่วงหน้าค่าหุ้นคงเหลือเป็นจำนวนเงิน </w:t>
      </w:r>
      <w:r w:rsidRPr="00344B09">
        <w:rPr>
          <w:rFonts w:ascii="Angsana New" w:hAnsi="Angsana New"/>
          <w:sz w:val="30"/>
          <w:szCs w:val="30"/>
        </w:rPr>
        <w:t xml:space="preserve">4.85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344B09">
        <w:rPr>
          <w:rFonts w:ascii="Angsana New" w:hAnsi="Angsana New"/>
          <w:sz w:val="30"/>
          <w:szCs w:val="30"/>
        </w:rPr>
        <w:t xml:space="preserve">157.06 </w:t>
      </w:r>
      <w:r w:rsidRPr="00344B09">
        <w:rPr>
          <w:rFonts w:ascii="Angsana New" w:hAnsi="Angsana New"/>
          <w:sz w:val="30"/>
          <w:szCs w:val="30"/>
          <w:cs/>
        </w:rPr>
        <w:t>ล้านบาท</w:t>
      </w:r>
    </w:p>
    <w:p w:rsidR="00106A99" w:rsidRPr="00344B09" w:rsidRDefault="00106A99" w:rsidP="00106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  <w:highlight w:val="green"/>
        </w:rPr>
      </w:pPr>
    </w:p>
    <w:p w:rsidR="00B87120" w:rsidRPr="00344B09" w:rsidRDefault="00B87120" w:rsidP="00B8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B87120" w:rsidRPr="00344B09" w:rsidSect="00285ABE">
          <w:headerReference w:type="default" r:id="rId15"/>
          <w:footerReference w:type="default" r:id="rId16"/>
          <w:pgSz w:w="11907" w:h="16840" w:code="9"/>
          <w:pgMar w:top="1152" w:right="1107" w:bottom="1152" w:left="1170" w:header="720" w:footer="720" w:gutter="0"/>
          <w:cols w:space="708"/>
          <w:docGrid w:linePitch="360"/>
        </w:sectPr>
      </w:pPr>
    </w:p>
    <w:p w:rsidR="00BB4E92" w:rsidRPr="00344B09" w:rsidRDefault="00BB4E92" w:rsidP="004747D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7664B1" w:rsidRPr="00344B09" w:rsidRDefault="007664B1" w:rsidP="00A35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E5925" w:rsidRPr="00344B09" w:rsidRDefault="001E5925" w:rsidP="00A35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="000E73E0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มีดังนี้</w:t>
      </w:r>
    </w:p>
    <w:p w:rsidR="001E5925" w:rsidRPr="00344B09" w:rsidRDefault="001E5925" w:rsidP="00A35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3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59"/>
        <w:gridCol w:w="1164"/>
        <w:gridCol w:w="237"/>
        <w:gridCol w:w="1326"/>
        <w:gridCol w:w="237"/>
        <w:gridCol w:w="1183"/>
        <w:gridCol w:w="245"/>
        <w:gridCol w:w="1194"/>
        <w:gridCol w:w="237"/>
        <w:gridCol w:w="1406"/>
        <w:gridCol w:w="286"/>
        <w:gridCol w:w="1186"/>
      </w:tblGrid>
      <w:tr w:rsidR="001E5925" w:rsidRPr="00344B09" w:rsidTr="00C42EAE">
        <w:trPr>
          <w:trHeight w:val="434"/>
        </w:trPr>
        <w:tc>
          <w:tcPr>
            <w:tcW w:w="1838" w:type="pct"/>
            <w:shd w:val="clear" w:color="auto" w:fill="auto"/>
            <w:vAlign w:val="bottom"/>
          </w:tcPr>
          <w:p w:rsidR="001E5925" w:rsidRPr="00344B09" w:rsidRDefault="001E5925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2" w:type="pct"/>
            <w:gridSpan w:val="11"/>
            <w:vAlign w:val="bottom"/>
          </w:tcPr>
          <w:p w:rsidR="001E5925" w:rsidRPr="00344B09" w:rsidRDefault="001E5925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5925" w:rsidRPr="00344B09" w:rsidTr="00C42EAE">
        <w:trPr>
          <w:trHeight w:val="434"/>
        </w:trPr>
        <w:tc>
          <w:tcPr>
            <w:tcW w:w="1838" w:type="pct"/>
            <w:shd w:val="clear" w:color="auto" w:fill="auto"/>
            <w:vAlign w:val="bottom"/>
          </w:tcPr>
          <w:p w:rsidR="001E5925" w:rsidRPr="00344B09" w:rsidRDefault="008337E1" w:rsidP="0009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7" w:type="pct"/>
            <w:gridSpan w:val="5"/>
            <w:vAlign w:val="bottom"/>
          </w:tcPr>
          <w:p w:rsidR="001E5925" w:rsidRPr="00344B09" w:rsidRDefault="000D2E92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1E5925" w:rsidRPr="00344B09" w:rsidRDefault="001E5925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pct"/>
            <w:gridSpan w:val="5"/>
            <w:tcBorders>
              <w:bottom w:val="single" w:sz="4" w:space="0" w:color="auto"/>
            </w:tcBorders>
            <w:vAlign w:val="bottom"/>
          </w:tcPr>
          <w:p w:rsidR="001E5925" w:rsidRPr="00344B09" w:rsidRDefault="000D2E92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E671C" w:rsidRPr="00344B09" w:rsidTr="00C42EAE">
        <w:trPr>
          <w:trHeight w:val="344"/>
        </w:trPr>
        <w:tc>
          <w:tcPr>
            <w:tcW w:w="1838" w:type="pct"/>
            <w:shd w:val="clear" w:color="auto" w:fill="auto"/>
            <w:vAlign w:val="bottom"/>
          </w:tcPr>
          <w:p w:rsidR="000E671C" w:rsidRPr="00344B09" w:rsidRDefault="000E671C" w:rsidP="0009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71C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0E671C" w:rsidRPr="00344B09" w:rsidRDefault="000E671C" w:rsidP="0009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</w:tr>
      <w:tr w:rsidR="000E671C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0E671C" w:rsidRPr="00344B09" w:rsidRDefault="000E671C" w:rsidP="0009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</w:tr>
      <w:tr w:rsidR="000E671C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0E671C" w:rsidRPr="00344B09" w:rsidRDefault="000E671C" w:rsidP="0009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0E671C" w:rsidRPr="00344B09" w:rsidRDefault="000E671C" w:rsidP="000E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</w:tr>
      <w:tr w:rsidR="001E5925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1E5925" w:rsidRPr="00344B09" w:rsidRDefault="001E5925" w:rsidP="0009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2" w:type="pct"/>
            <w:gridSpan w:val="11"/>
            <w:vAlign w:val="bottom"/>
          </w:tcPr>
          <w:p w:rsidR="001E5925" w:rsidRPr="00344B09" w:rsidRDefault="001E5925" w:rsidP="001E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B7F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23" w:type="pct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827B7F" w:rsidRPr="00344B09" w:rsidRDefault="00985018" w:rsidP="00AA3D7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(18,627)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827B7F" w:rsidRPr="00344B09" w:rsidRDefault="000D2E9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27B7F" w:rsidRPr="00344B09">
              <w:rPr>
                <w:rFonts w:ascii="Angsana New" w:hAnsi="Angsana New"/>
                <w:sz w:val="30"/>
                <w:szCs w:val="30"/>
              </w:rPr>
              <w:t>,989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827B7F" w:rsidRPr="00344B09" w:rsidRDefault="00827B7F" w:rsidP="0098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827B7F" w:rsidRPr="00344B09" w:rsidRDefault="00987E6D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356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2,039</w:t>
            </w:r>
          </w:p>
        </w:tc>
      </w:tr>
      <w:tr w:rsidR="00827B7F" w:rsidRPr="00344B09" w:rsidTr="00C42EAE">
        <w:trPr>
          <w:trHeight w:val="310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23" w:type="pct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827B7F" w:rsidRPr="00344B09" w:rsidRDefault="00985018" w:rsidP="00AA3D7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(4,009)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827B7F" w:rsidRPr="00344B09" w:rsidRDefault="00827B7F" w:rsidP="0098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827B7F" w:rsidRPr="00344B09" w:rsidRDefault="00987E6D" w:rsidP="0098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356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827B7F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451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23" w:type="pct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827B7F" w:rsidRPr="00344B09" w:rsidRDefault="00827B7F" w:rsidP="00D34D0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7B7F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09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72" w:right="-13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และเครื่องมือเครื่องใช้ในการผลิต</w:t>
            </w:r>
          </w:p>
        </w:tc>
        <w:tc>
          <w:tcPr>
            <w:tcW w:w="423" w:type="pct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827B7F" w:rsidRPr="00344B09" w:rsidRDefault="00827B7F" w:rsidP="00D34D0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827B7F" w:rsidRPr="00344B09" w:rsidRDefault="00827B7F" w:rsidP="00AA3D7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vAlign w:val="bottom"/>
          </w:tcPr>
          <w:p w:rsidR="00827B7F" w:rsidRPr="00344B09" w:rsidRDefault="00827B7F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7B7F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after="0" w:line="240" w:lineRule="auto"/>
              <w:ind w:left="72" w:right="-13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และบำรุงรักษา</w:t>
            </w:r>
          </w:p>
        </w:tc>
        <w:tc>
          <w:tcPr>
            <w:tcW w:w="423" w:type="pct"/>
            <w:vAlign w:val="bottom"/>
          </w:tcPr>
          <w:p w:rsidR="00827B7F" w:rsidRPr="00344B09" w:rsidRDefault="00AA3D7A" w:rsidP="005E4EA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31,</w:t>
            </w:r>
            <w:r w:rsidR="005E4EA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827B7F" w:rsidRPr="00344B09" w:rsidRDefault="005B0E9B" w:rsidP="00AA3D7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(9,931)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827B7F" w:rsidRPr="00344B09" w:rsidRDefault="00985018" w:rsidP="005E4EAF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(772,</w:t>
            </w:r>
            <w:r w:rsidR="005E4EA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827B7F" w:rsidRPr="00344B09" w:rsidRDefault="00303687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57,992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827B7F" w:rsidRPr="00344B09" w:rsidRDefault="00827B7F" w:rsidP="00AA3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827B7F" w:rsidRPr="00344B09" w:rsidRDefault="000D2E92" w:rsidP="000D2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3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  <w:r w:rsidR="00827B7F" w:rsidRPr="00344B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827B7F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23" w:type="pct"/>
            <w:vAlign w:val="bottom"/>
          </w:tcPr>
          <w:p w:rsidR="00827B7F" w:rsidRPr="00344B09" w:rsidRDefault="005B0E9B" w:rsidP="00AA3D7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7,52</w:t>
            </w:r>
            <w:r w:rsidR="00303687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827B7F" w:rsidRPr="00344B09" w:rsidRDefault="005B0E9B" w:rsidP="00AA3D7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03687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827B7F" w:rsidRPr="00344B09" w:rsidRDefault="00985018" w:rsidP="00AA3D7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(151)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827B7F" w:rsidRPr="00344B09" w:rsidRDefault="000D2E9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827B7F" w:rsidRPr="00344B09">
              <w:rPr>
                <w:rFonts w:ascii="Angsana New" w:hAnsi="Angsana New"/>
                <w:sz w:val="30"/>
                <w:szCs w:val="30"/>
              </w:rPr>
              <w:t>,231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04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827B7F" w:rsidRPr="00344B09" w:rsidRDefault="000D2E9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3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27B7F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827B7F" w:rsidRPr="00344B09" w:rsidRDefault="00AA3D7A" w:rsidP="00AA3D7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4,884</w:t>
            </w:r>
            <w:r w:rsidR="005B0E9B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,02</w:t>
            </w:r>
            <w:r w:rsidR="00303687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827B7F" w:rsidRPr="00344B09" w:rsidRDefault="005B0E9B" w:rsidP="005E4EA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03687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5E4EA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827B7F" w:rsidRPr="00344B09" w:rsidRDefault="00985018" w:rsidP="005E4EAF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E4EA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626,991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827B7F" w:rsidRPr="00344B09" w:rsidRDefault="000D2E92" w:rsidP="000D2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27B7F" w:rsidRPr="00344B09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27B7F" w:rsidRPr="00344B09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B7F" w:rsidRPr="00344B09" w:rsidRDefault="00827B7F" w:rsidP="000D2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0D2E92">
              <w:rPr>
                <w:rFonts w:ascii="Angsana New" w:hAnsi="Angsana New"/>
                <w:sz w:val="30"/>
                <w:szCs w:val="30"/>
              </w:rPr>
              <w:t>45,674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4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B7F" w:rsidRPr="00344B09" w:rsidRDefault="00827B7F" w:rsidP="000D2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356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</w:t>
            </w:r>
            <w:r w:rsidR="000D2E92">
              <w:rPr>
                <w:rFonts w:ascii="Angsana New" w:hAnsi="Angsana New"/>
                <w:sz w:val="30"/>
                <w:szCs w:val="30"/>
              </w:rPr>
              <w:t>10</w:t>
            </w:r>
            <w:r w:rsidRPr="00344B09">
              <w:rPr>
                <w:rFonts w:ascii="Angsana New" w:hAnsi="Angsana New"/>
                <w:sz w:val="30"/>
                <w:szCs w:val="30"/>
              </w:rPr>
              <w:t>,</w:t>
            </w:r>
            <w:r w:rsidR="000D2E92">
              <w:rPr>
                <w:rFonts w:ascii="Angsana New" w:hAnsi="Angsana New"/>
                <w:sz w:val="30"/>
                <w:szCs w:val="30"/>
              </w:rPr>
              <w:t>325</w:t>
            </w:r>
            <w:r w:rsidRPr="00344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7B7F" w:rsidRPr="00344B09" w:rsidTr="00C42EAE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7B7F" w:rsidRPr="00344B09" w:rsidRDefault="005B0E9B" w:rsidP="005E4EA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303687"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923</w:t>
            </w:r>
            <w:r w:rsidR="005E4EAF"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,215</w:t>
            </w:r>
          </w:p>
        </w:tc>
        <w:tc>
          <w:tcPr>
            <w:tcW w:w="86" w:type="pct"/>
            <w:vAlign w:val="bottom"/>
          </w:tcPr>
          <w:p w:rsidR="00827B7F" w:rsidRPr="00344B09" w:rsidRDefault="00827B7F" w:rsidP="00827B7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7B7F" w:rsidRPr="00344B09" w:rsidRDefault="005B0E9B" w:rsidP="005E4EA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303687"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5E4EAF"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663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7B7F" w:rsidRPr="00344B09" w:rsidRDefault="00985018" w:rsidP="00AA3D7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(1,422,207)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7B7F" w:rsidRPr="00344B09" w:rsidRDefault="000D2E92" w:rsidP="000D2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27B7F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  <w:r w:rsidR="00827B7F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86" w:type="pct"/>
            <w:tcBorders>
              <w:left w:val="nil"/>
            </w:tcBorders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827B7F" w:rsidRPr="00344B09" w:rsidRDefault="00827B7F" w:rsidP="000D2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2E92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2E92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4" w:type="pct"/>
            <w:vAlign w:val="bottom"/>
          </w:tcPr>
          <w:p w:rsidR="00827B7F" w:rsidRPr="00344B09" w:rsidRDefault="00827B7F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7B7F" w:rsidRPr="00344B09" w:rsidRDefault="000D2E9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3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827B7F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7E6D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</w:tr>
    </w:tbl>
    <w:p w:rsidR="001E5925" w:rsidRPr="00344B09" w:rsidRDefault="001E5925" w:rsidP="001E5925">
      <w:pPr>
        <w:pStyle w:val="ListParagraph"/>
        <w:numPr>
          <w:ilvl w:val="0"/>
          <w:numId w:val="18"/>
        </w:numPr>
        <w:spacing w:line="240" w:lineRule="auto"/>
        <w:rPr>
          <w:rFonts w:ascii="Angsana New" w:hAnsi="Angsana New"/>
          <w:sz w:val="2"/>
          <w:szCs w:val="2"/>
        </w:rPr>
      </w:pPr>
    </w:p>
    <w:p w:rsidR="001E5925" w:rsidRPr="00344B09" w:rsidRDefault="001E5925" w:rsidP="001E5925">
      <w:pPr>
        <w:pStyle w:val="ListParagraph"/>
        <w:numPr>
          <w:ilvl w:val="0"/>
          <w:numId w:val="18"/>
        </w:numPr>
        <w:spacing w:line="240" w:lineRule="auto"/>
        <w:rPr>
          <w:rFonts w:ascii="Angsana New" w:hAnsi="Angsana New"/>
          <w:sz w:val="2"/>
          <w:szCs w:val="2"/>
        </w:rPr>
        <w:sectPr w:rsidR="001E5925" w:rsidRPr="00344B09" w:rsidSect="00285ABE">
          <w:headerReference w:type="default" r:id="rId17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0"/>
        <w:gridCol w:w="1078"/>
        <w:gridCol w:w="270"/>
        <w:gridCol w:w="1353"/>
        <w:gridCol w:w="270"/>
        <w:gridCol w:w="1077"/>
        <w:gridCol w:w="268"/>
        <w:gridCol w:w="1344"/>
      </w:tblGrid>
      <w:tr w:rsidR="0069377C" w:rsidRPr="00344B09" w:rsidTr="00C42EAE">
        <w:tc>
          <w:tcPr>
            <w:tcW w:w="2005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77C" w:rsidRPr="00344B09" w:rsidTr="00C42EAE">
        <w:tc>
          <w:tcPr>
            <w:tcW w:w="2005" w:type="pct"/>
            <w:shd w:val="clear" w:color="auto" w:fill="auto"/>
            <w:vAlign w:val="bottom"/>
          </w:tcPr>
          <w:p w:rsidR="0069377C" w:rsidRPr="00344B09" w:rsidRDefault="0069377C" w:rsidP="006A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77C" w:rsidRPr="00344B09" w:rsidRDefault="003574A8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77C" w:rsidRPr="00344B09" w:rsidRDefault="003574A8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9377C" w:rsidRPr="00344B09" w:rsidTr="00C42EAE">
        <w:tc>
          <w:tcPr>
            <w:tcW w:w="2005" w:type="pct"/>
            <w:shd w:val="clear" w:color="auto" w:fill="auto"/>
            <w:vAlign w:val="bottom"/>
          </w:tcPr>
          <w:p w:rsidR="0069377C" w:rsidRPr="00344B09" w:rsidRDefault="0069377C" w:rsidP="006A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</w:tr>
      <w:tr w:rsidR="0069377C" w:rsidRPr="00344B09" w:rsidTr="00C42EAE">
        <w:tc>
          <w:tcPr>
            <w:tcW w:w="2005" w:type="pct"/>
            <w:shd w:val="clear" w:color="auto" w:fill="auto"/>
            <w:vAlign w:val="bottom"/>
          </w:tcPr>
          <w:p w:rsidR="0069377C" w:rsidRPr="00344B09" w:rsidRDefault="0069377C" w:rsidP="006A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</w:tr>
      <w:tr w:rsidR="0069377C" w:rsidRPr="00344B09" w:rsidTr="00C42EAE">
        <w:tc>
          <w:tcPr>
            <w:tcW w:w="2005" w:type="pct"/>
            <w:shd w:val="clear" w:color="auto" w:fill="auto"/>
            <w:vAlign w:val="bottom"/>
          </w:tcPr>
          <w:p w:rsidR="0069377C" w:rsidRPr="00344B09" w:rsidRDefault="0069377C" w:rsidP="006A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</w:tr>
      <w:tr w:rsidR="0069377C" w:rsidRPr="00344B09" w:rsidTr="00C42EAE">
        <w:tc>
          <w:tcPr>
            <w:tcW w:w="2005" w:type="pct"/>
            <w:shd w:val="clear" w:color="auto" w:fill="auto"/>
            <w:vAlign w:val="bottom"/>
          </w:tcPr>
          <w:p w:rsidR="0069377C" w:rsidRPr="00344B09" w:rsidRDefault="0069377C" w:rsidP="006A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  <w:r w:rsidR="000E73E0"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9377C" w:rsidRPr="00344B09" w:rsidTr="00C42EAE">
        <w:tc>
          <w:tcPr>
            <w:tcW w:w="2005" w:type="pct"/>
            <w:shd w:val="clear" w:color="auto" w:fill="auto"/>
            <w:vAlign w:val="bottom"/>
          </w:tcPr>
          <w:p w:rsidR="0069377C" w:rsidRPr="00344B09" w:rsidRDefault="0069377C" w:rsidP="006A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:rsidR="0069377C" w:rsidRPr="00344B09" w:rsidRDefault="0069377C" w:rsidP="00A35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812" w:rsidRPr="00344B09" w:rsidTr="00C42EAE">
        <w:tc>
          <w:tcPr>
            <w:tcW w:w="2005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F65812" w:rsidRPr="00344B09" w:rsidRDefault="005B0E9B" w:rsidP="005B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7</w:t>
            </w:r>
            <w:r w:rsidR="00106A99" w:rsidRPr="00344B0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:rsidR="00F65812" w:rsidRPr="00344B09" w:rsidRDefault="005B0E9B" w:rsidP="0055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4,396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F65812" w:rsidRPr="00344B09" w:rsidTr="00C42EAE">
        <w:tc>
          <w:tcPr>
            <w:tcW w:w="2005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812" w:rsidRPr="00344B09" w:rsidRDefault="00106A99" w:rsidP="0055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812" w:rsidRPr="00344B09" w:rsidRDefault="00F65812" w:rsidP="005D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(3,030)</w:t>
            </w:r>
          </w:p>
        </w:tc>
      </w:tr>
      <w:tr w:rsidR="00F65812" w:rsidRPr="00344B09" w:rsidTr="00C42EAE">
        <w:tc>
          <w:tcPr>
            <w:tcW w:w="2005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5812" w:rsidRPr="00344B09" w:rsidRDefault="005B0E9B" w:rsidP="005B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5812" w:rsidRPr="00344B09" w:rsidRDefault="005B0E9B" w:rsidP="0055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5,756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5812" w:rsidRPr="00344B09" w:rsidRDefault="00F65812" w:rsidP="00F65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(3,048)</w:t>
            </w:r>
          </w:p>
        </w:tc>
      </w:tr>
    </w:tbl>
    <w:p w:rsidR="001E5925" w:rsidRPr="00344B09" w:rsidRDefault="001E5925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57D6" w:rsidRPr="00344B09" w:rsidRDefault="00473665" w:rsidP="00243274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ห</w:t>
      </w:r>
      <w:r w:rsidR="003057D6"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นี้สินที่มีภาระดอกเบี้ย</w:t>
      </w: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บริษัท ราช-ออสเตรเลีย คอร์ปอเรชั่น จำกัด ซึ่งเป็นบริษัทย่อยทางอ้อม มีเงินกู้ยืม                                       ระยะยาวจากสถาบันการเงินในประเทศออสเตรเลียหลายแห่งคงเหลือเป็นจำนวนเงิน </w:t>
      </w:r>
      <w:r w:rsidR="00005F5E" w:rsidRPr="00344B09">
        <w:rPr>
          <w:rFonts w:ascii="Angsana New" w:hAnsi="Angsana New"/>
          <w:sz w:val="30"/>
          <w:szCs w:val="30"/>
        </w:rPr>
        <w:t>312</w:t>
      </w:r>
      <w:r w:rsidRPr="00344B09">
        <w:rPr>
          <w:rFonts w:ascii="Angsana New" w:hAnsi="Angsana New"/>
          <w:sz w:val="30"/>
          <w:szCs w:val="30"/>
          <w:cs/>
        </w:rPr>
        <w:t xml:space="preserve"> ล้านเหรียญออสเตรเลีย หรือเทียบเท่า </w:t>
      </w:r>
      <w:r w:rsidR="00005F5E" w:rsidRPr="00344B09">
        <w:rPr>
          <w:rFonts w:ascii="Angsana New" w:hAnsi="Angsana New"/>
          <w:sz w:val="30"/>
          <w:szCs w:val="30"/>
        </w:rPr>
        <w:t>7,</w:t>
      </w:r>
      <w:r w:rsidR="0058099F" w:rsidRPr="00344B09">
        <w:rPr>
          <w:rFonts w:ascii="Angsana New" w:hAnsi="Angsana New"/>
          <w:sz w:val="30"/>
          <w:szCs w:val="30"/>
        </w:rPr>
        <w:t>298.62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</w:t>
      </w:r>
      <w:r w:rsidR="006A350E" w:rsidRPr="00344B09">
        <w:rPr>
          <w:rFonts w:ascii="Angsana New" w:hAnsi="Angsana New"/>
          <w:sz w:val="30"/>
          <w:szCs w:val="30"/>
          <w:cs/>
          <w:lang w:val="th-TH"/>
        </w:rPr>
        <w:t>ที่ประกาศโดย Reuters บวกด้วยอัตราร้อยละคงที่ต่อปี</w:t>
      </w:r>
      <w:r w:rsidR="00EA1C5C" w:rsidRPr="00344B09">
        <w:rPr>
          <w:rFonts w:ascii="Angsana New" w:hAnsi="Angsana New"/>
          <w:sz w:val="30"/>
          <w:szCs w:val="30"/>
          <w:cs/>
        </w:rPr>
        <w:t xml:space="preserve"> โดยมีกำหนดชำระคืนเงินต้นภายในระยะเวลา </w:t>
      </w:r>
      <w:r w:rsidR="00EA1C5C" w:rsidRPr="00344B09">
        <w:rPr>
          <w:rFonts w:ascii="Angsana New" w:hAnsi="Angsana New"/>
          <w:sz w:val="30"/>
          <w:szCs w:val="30"/>
        </w:rPr>
        <w:t xml:space="preserve">5 </w:t>
      </w:r>
      <w:r w:rsidR="00EA1C5C" w:rsidRPr="00344B09">
        <w:rPr>
          <w:rFonts w:ascii="Angsana New" w:hAnsi="Angsana New"/>
          <w:sz w:val="30"/>
          <w:szCs w:val="30"/>
          <w:cs/>
        </w:rPr>
        <w:t>ปี</w:t>
      </w:r>
      <w:r w:rsidR="00697876" w:rsidRPr="00344B09">
        <w:rPr>
          <w:rFonts w:ascii="Angsana New" w:hAnsi="Angsana New"/>
          <w:sz w:val="30"/>
          <w:szCs w:val="30"/>
        </w:rPr>
        <w:t xml:space="preserve"> </w:t>
      </w:r>
      <w:r w:rsidR="00EA1C5C" w:rsidRPr="00344B09">
        <w:rPr>
          <w:rFonts w:ascii="Angsana New" w:hAnsi="Angsana New"/>
          <w:sz w:val="30"/>
          <w:szCs w:val="30"/>
          <w:cs/>
        </w:rPr>
        <w:t>ตั้งแต่</w:t>
      </w:r>
      <w:r w:rsidRPr="00344B09">
        <w:rPr>
          <w:rFonts w:ascii="Angsana New" w:hAnsi="Angsana New"/>
          <w:sz w:val="30"/>
          <w:szCs w:val="30"/>
          <w:cs/>
        </w:rPr>
        <w:t>เดือน</w:t>
      </w:r>
      <w:r w:rsidR="00B92938" w:rsidRPr="00344B09">
        <w:rPr>
          <w:rFonts w:ascii="Angsana New" w:hAnsi="Angsana New"/>
          <w:sz w:val="30"/>
          <w:szCs w:val="30"/>
          <w:cs/>
        </w:rPr>
        <w:t>ตุลาคม</w:t>
      </w:r>
      <w:r w:rsidRPr="00344B09">
        <w:rPr>
          <w:rFonts w:ascii="Angsana New" w:hAnsi="Angsana New"/>
          <w:sz w:val="30"/>
          <w:szCs w:val="30"/>
          <w:cs/>
        </w:rPr>
        <w:t xml:space="preserve"> 2561</w:t>
      </w:r>
      <w:r w:rsidR="006A350E" w:rsidRPr="00344B09">
        <w:rPr>
          <w:rFonts w:ascii="Angsana New" w:hAnsi="Angsana New"/>
          <w:sz w:val="30"/>
          <w:szCs w:val="30"/>
          <w:cs/>
        </w:rPr>
        <w:t xml:space="preserve"> ถึง</w:t>
      </w:r>
      <w:r w:rsidR="00EA1C5C" w:rsidRPr="00344B09">
        <w:rPr>
          <w:rFonts w:ascii="Angsana New" w:hAnsi="Angsana New"/>
          <w:sz w:val="30"/>
          <w:szCs w:val="30"/>
          <w:cs/>
        </w:rPr>
        <w:t>เดือน</w:t>
      </w:r>
      <w:r w:rsidR="00B52B68" w:rsidRPr="00344B09">
        <w:rPr>
          <w:rFonts w:ascii="Angsana New" w:hAnsi="Angsana New"/>
          <w:sz w:val="30"/>
          <w:szCs w:val="30"/>
          <w:cs/>
        </w:rPr>
        <w:t>พฤษภาคม 2566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344B09">
        <w:rPr>
          <w:rFonts w:ascii="Angsana New" w:hAnsi="Angsana New"/>
          <w:i/>
          <w:iCs/>
          <w:sz w:val="30"/>
          <w:szCs w:val="30"/>
        </w:rPr>
        <w:t>60: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 100 </w:t>
      </w:r>
      <w:r w:rsidR="000A65A1" w:rsidRPr="00344B09">
        <w:rPr>
          <w:rFonts w:ascii="Angsana New" w:hAnsi="Angsana New"/>
          <w:i/>
          <w:iCs/>
          <w:sz w:val="30"/>
          <w:szCs w:val="30"/>
        </w:rPr>
        <w:t xml:space="preserve">                      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 หรือเทียบเท่า 2,550.71 ล้านบาท)</w:t>
      </w: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E73E0" w:rsidRPr="00344B09" w:rsidRDefault="000E73E0" w:rsidP="0024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pacing w:val="-1"/>
          <w:sz w:val="30"/>
          <w:szCs w:val="30"/>
          <w:cs/>
        </w:rPr>
      </w:pPr>
      <w:r w:rsidRPr="00344B09">
        <w:rPr>
          <w:rFonts w:ascii="Angsana New" w:hAnsi="Angsana New"/>
          <w:spacing w:val="-1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pacing w:val="-1"/>
          <w:sz w:val="30"/>
          <w:szCs w:val="30"/>
          <w:cs/>
        </w:rPr>
        <w:t>30 กันยายน</w:t>
      </w:r>
      <w:r w:rsidR="009C298F">
        <w:rPr>
          <w:rFonts w:ascii="Angsana New" w:hAnsi="Angsana New"/>
          <w:sz w:val="30"/>
          <w:szCs w:val="30"/>
          <w:cs/>
        </w:rPr>
        <w:t xml:space="preserve"> 2561 บริษัท ผลิตไฟฟ้าราชบุรี</w:t>
      </w:r>
      <w:r w:rsidR="009C298F">
        <w:rPr>
          <w:rFonts w:ascii="Angsana New" w:hAnsi="Angsana New" w:hint="cs"/>
          <w:sz w:val="30"/>
          <w:szCs w:val="30"/>
          <w:cs/>
        </w:rPr>
        <w:t xml:space="preserve"> </w:t>
      </w:r>
      <w:r w:rsidR="004B3920">
        <w:rPr>
          <w:rFonts w:ascii="Angsana New" w:hAnsi="Angsana New"/>
          <w:sz w:val="30"/>
          <w:szCs w:val="30"/>
          <w:cs/>
        </w:rPr>
        <w:t>จำกัด</w:t>
      </w:r>
      <w:r w:rsidR="004B3920">
        <w:rPr>
          <w:rFonts w:ascii="Angsana New" w:hAnsi="Angsana New" w:hint="cs"/>
          <w:sz w:val="30"/>
          <w:szCs w:val="30"/>
          <w:cs/>
        </w:rPr>
        <w:t xml:space="preserve"> </w:t>
      </w:r>
      <w:r w:rsidR="004B3920">
        <w:rPr>
          <w:rFonts w:ascii="Angsana New" w:hAnsi="Angsana New"/>
          <w:sz w:val="30"/>
          <w:szCs w:val="30"/>
          <w:cs/>
        </w:rPr>
        <w:t>ซึ่งเป็นบริษัทย่อยทางตรง</w:t>
      </w:r>
      <w:r w:rsidR="004B3920">
        <w:rPr>
          <w:rFonts w:ascii="Angsana New" w:hAnsi="Angsana New" w:hint="cs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มีหุ้นกู้ชนิดระบุชื่อผู้ถือ ประเภทไม่ด้อยสิทธิ ไม่มีหลักประกันและไม่มีผู้แทนผู้ถือหุ้นกู้ คงเหลือเป็นจำนวนเงิน 2,000 ล้านบาท โดยมีอัตราดอกเบี้ยคงที่ร้อยละ 3.50 ต่อปี หุ้นกู้ดังกล่าวมีอายุ 7 ปี ครบกำหนดไถ่ถอนในปี 2565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 2560: 2,000</w:t>
      </w:r>
      <w:r w:rsidR="00B113CD" w:rsidRPr="00344B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0E73E0" w:rsidRPr="00344B09" w:rsidRDefault="000E7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344B09">
        <w:rPr>
          <w:rFonts w:ascii="Angsana New" w:eastAsia="Calibri" w:hAnsi="Angsana New"/>
          <w:sz w:val="30"/>
          <w:szCs w:val="30"/>
          <w:cs/>
        </w:rPr>
        <w:br w:type="page"/>
      </w: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เมื่อวันที่ 27 มีนาคม 2561 บริษัท อาร์เอช อินเตอร์เนชั่นแนล (สิงคโปร์) คอร์ปอเรชั่น จำกัด ซึ่งเป็นบริษัทย่อยทางอ้อม ได้ซื้อคืนหุ้นกู้ชื่อ “</w:t>
      </w:r>
      <w:r w:rsidRPr="00344B09">
        <w:rPr>
          <w:rFonts w:ascii="Angsana New" w:hAnsi="Angsana New"/>
          <w:sz w:val="30"/>
          <w:szCs w:val="30"/>
        </w:rPr>
        <w:t xml:space="preserve">US$ </w:t>
      </w:r>
      <w:r w:rsidRPr="00344B09">
        <w:rPr>
          <w:rFonts w:ascii="Angsana New" w:hAnsi="Angsana New"/>
          <w:sz w:val="30"/>
          <w:szCs w:val="30"/>
          <w:cs/>
        </w:rPr>
        <w:t>300</w:t>
      </w:r>
      <w:r w:rsidRPr="00344B09">
        <w:rPr>
          <w:rFonts w:ascii="Angsana New" w:hAnsi="Angsana New"/>
          <w:sz w:val="30"/>
          <w:szCs w:val="30"/>
        </w:rPr>
        <w:t>,</w:t>
      </w:r>
      <w:r w:rsidRPr="00344B09">
        <w:rPr>
          <w:rFonts w:ascii="Angsana New" w:hAnsi="Angsana New"/>
          <w:sz w:val="30"/>
          <w:szCs w:val="30"/>
          <w:cs/>
        </w:rPr>
        <w:t>000</w:t>
      </w:r>
      <w:r w:rsidRPr="00344B09">
        <w:rPr>
          <w:rFonts w:ascii="Angsana New" w:hAnsi="Angsana New"/>
          <w:sz w:val="30"/>
          <w:szCs w:val="30"/>
        </w:rPr>
        <w:t>,</w:t>
      </w:r>
      <w:r w:rsidRPr="00344B09">
        <w:rPr>
          <w:rFonts w:ascii="Angsana New" w:hAnsi="Angsana New"/>
          <w:sz w:val="30"/>
          <w:szCs w:val="30"/>
          <w:cs/>
        </w:rPr>
        <w:t xml:space="preserve">000 3.50% </w:t>
      </w:r>
      <w:r w:rsidRPr="00344B09">
        <w:rPr>
          <w:rFonts w:ascii="Angsana New" w:hAnsi="Angsana New"/>
          <w:sz w:val="30"/>
          <w:szCs w:val="30"/>
        </w:rPr>
        <w:t xml:space="preserve">notes due </w:t>
      </w:r>
      <w:r w:rsidRPr="00344B09">
        <w:rPr>
          <w:rFonts w:ascii="Angsana New" w:hAnsi="Angsana New"/>
          <w:sz w:val="30"/>
          <w:szCs w:val="30"/>
          <w:cs/>
        </w:rPr>
        <w:t>2019” (“หุ้นกู้ชุดเดิม”) บางส่วน ซึ่งมีอัตราดอกเบี้ยคงที่ร้อยละ 3.50 ต่อปี และครบกำหนดไถ่ถอนในปี 2562 จำนวนเงิน 193 ล้านเหรียญสหรัฐอเมริกา ทำให้</w:t>
      </w:r>
      <w:r w:rsidRPr="00344B09">
        <w:rPr>
          <w:rFonts w:ascii="Angsana New" w:hAnsi="Angsana New"/>
          <w:sz w:val="30"/>
          <w:szCs w:val="30"/>
          <w:cs/>
        </w:rPr>
        <w:br/>
        <w:t>ยอดคงเหลือของหุ้นกู้ดังกล่าวคงเหลือเป็นจำนวนเงิน 107 ล้านเหรียญสหรัฐอเมริกา กลุ่มบริษัทรับรู้ผลขาดทุนจากการซื้อคืนหุ้นกู้เป็นจำนวนเงิน 2.51 ล้านเหรียญสหรัฐอเมริกา หรือเทียบเท่า 78.44 ล้านบาท เป็นส่วนหนึ่งของต้นทุนทางการเงินในงบกำไรขาดทุนเบ็ดเสร็จรวมสำหรับ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ในวันเดียวกันบริษัทย่อยดังกล่าวได้ออกหุ้นกู้ชื่อ “</w:t>
      </w:r>
      <w:r w:rsidRPr="00344B09">
        <w:rPr>
          <w:rFonts w:ascii="Angsana New" w:hAnsi="Angsana New"/>
          <w:sz w:val="30"/>
          <w:szCs w:val="30"/>
        </w:rPr>
        <w:t xml:space="preserve">US$ </w:t>
      </w:r>
      <w:r w:rsidRPr="00344B09">
        <w:rPr>
          <w:rFonts w:ascii="Angsana New" w:hAnsi="Angsana New"/>
          <w:sz w:val="30"/>
          <w:szCs w:val="30"/>
          <w:cs/>
        </w:rPr>
        <w:t>300</w:t>
      </w:r>
      <w:r w:rsidRPr="00344B09">
        <w:rPr>
          <w:rFonts w:ascii="Angsana New" w:hAnsi="Angsana New"/>
          <w:sz w:val="30"/>
          <w:szCs w:val="30"/>
        </w:rPr>
        <w:t>,</w:t>
      </w:r>
      <w:r w:rsidRPr="00344B09">
        <w:rPr>
          <w:rFonts w:ascii="Angsana New" w:hAnsi="Angsana New"/>
          <w:sz w:val="30"/>
          <w:szCs w:val="30"/>
          <w:cs/>
        </w:rPr>
        <w:t>000</w:t>
      </w:r>
      <w:r w:rsidRPr="00344B09">
        <w:rPr>
          <w:rFonts w:ascii="Angsana New" w:hAnsi="Angsana New"/>
          <w:sz w:val="30"/>
          <w:szCs w:val="30"/>
        </w:rPr>
        <w:t>,</w:t>
      </w:r>
      <w:r w:rsidRPr="00344B09">
        <w:rPr>
          <w:rFonts w:ascii="Angsana New" w:hAnsi="Angsana New"/>
          <w:sz w:val="30"/>
          <w:szCs w:val="30"/>
          <w:cs/>
        </w:rPr>
        <w:t xml:space="preserve">000 4.50% </w:t>
      </w:r>
      <w:r w:rsidRPr="00344B09">
        <w:rPr>
          <w:rFonts w:ascii="Angsana New" w:hAnsi="Angsana New"/>
          <w:sz w:val="30"/>
          <w:szCs w:val="30"/>
        </w:rPr>
        <w:t xml:space="preserve">notes due </w:t>
      </w:r>
      <w:r w:rsidRPr="00344B09">
        <w:rPr>
          <w:rFonts w:ascii="Angsana New" w:hAnsi="Angsana New"/>
          <w:sz w:val="30"/>
          <w:szCs w:val="30"/>
          <w:cs/>
        </w:rPr>
        <w:t xml:space="preserve">2028” (“หุ้นกู้ชุดใหม่”) ซึ่งมีอัตราดอกเบี้ยคงที่ร้อยละ 4.50 ต่อปี และครบกำหนดไถ่ถอนในปี 2571 และเสนอขายหุ้นกู้ดังกล่าวให้กับนักลงทุนเป็นจำนวนเงิน 300 ล้านเหรียญสหรัฐอเมริกา 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กลุ่มบริษัทมีหุ้นกู้คงเหลือทั้งสิ้นเป็นจำนวนเงิน 407 </w:t>
      </w:r>
      <w:r w:rsidRPr="00344B09">
        <w:rPr>
          <w:rFonts w:ascii="Angsana New" w:hAnsi="Angsana New"/>
          <w:sz w:val="30"/>
          <w:szCs w:val="30"/>
          <w:cs/>
        </w:rPr>
        <w:br/>
        <w:t xml:space="preserve">ล้านเหรียญสหรัฐอเมริกา หรือเทียบเท่า </w:t>
      </w:r>
      <w:r w:rsidR="00A41727" w:rsidRPr="00344B09">
        <w:rPr>
          <w:rFonts w:ascii="Angsana New" w:hAnsi="Angsana New"/>
          <w:sz w:val="30"/>
          <w:szCs w:val="30"/>
          <w:cs/>
        </w:rPr>
        <w:t>13,</w:t>
      </w:r>
      <w:r w:rsidR="002A4761" w:rsidRPr="00344B09">
        <w:rPr>
          <w:rFonts w:ascii="Angsana New" w:hAnsi="Angsana New"/>
          <w:sz w:val="30"/>
          <w:szCs w:val="30"/>
          <w:cs/>
        </w:rPr>
        <w:t>189.49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หุ้นกู้ดังกล่าวได้รับการค้ำประกันการชำระหนี้</w:t>
      </w:r>
      <w:r w:rsidRPr="00344B09">
        <w:rPr>
          <w:rFonts w:ascii="Angsana New" w:hAnsi="Angsana New"/>
          <w:sz w:val="30"/>
          <w:szCs w:val="30"/>
          <w:cs/>
        </w:rPr>
        <w:br/>
        <w:t xml:space="preserve">โดยบริษัท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(31 ธันวาคม 2560: 300 ล้านเหรียญสหรัฐอเมริกา หรือเทียบเท่า 9</w:t>
      </w:r>
      <w:r w:rsidRPr="00344B09">
        <w:rPr>
          <w:rFonts w:ascii="Angsana New" w:hAnsi="Angsana New"/>
          <w:i/>
          <w:iCs/>
          <w:sz w:val="30"/>
          <w:szCs w:val="30"/>
        </w:rPr>
        <w:t>,</w:t>
      </w:r>
      <w:r w:rsidRPr="00344B09">
        <w:rPr>
          <w:rFonts w:ascii="Angsana New" w:hAnsi="Angsana New"/>
          <w:i/>
          <w:iCs/>
          <w:sz w:val="30"/>
          <w:szCs w:val="30"/>
          <w:cs/>
        </w:rPr>
        <w:t>804.27 ล้านบาท)</w:t>
      </w: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บริษัท อาร์เอช อินเตอร์เนชั่นแนล (สิงคโปร์) คอร์ปอเรชั่น จำกัด ซึ่งเป็นบริษัทย่อยทางอ้อม มีหุ้นกู้ประเภทไม่มีหลักประกันและไม่ด้อยสิทธิคงเหลือเป็นจำนวนเงิน 15,000 ล้านเยน หรือเทียบเท่า </w:t>
      </w:r>
      <w:r w:rsidR="00371C3D" w:rsidRPr="00344B09">
        <w:rPr>
          <w:rFonts w:ascii="Angsana New" w:hAnsi="Angsana New"/>
          <w:sz w:val="30"/>
          <w:szCs w:val="30"/>
          <w:cs/>
        </w:rPr>
        <w:t>4,282.53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โดยมีอัตราดอกเบี้ยคงที่ร้อยละ 2.72 ต่อปี หุ้นกู้ดังกล่าวมีอายุ 15 ปี ครบกำหนดไถ่ถอนในปี 2569 </w:t>
      </w:r>
      <w:r w:rsidR="006A350E" w:rsidRPr="00344B09">
        <w:rPr>
          <w:rFonts w:ascii="Angsana New" w:hAnsi="Angsana New"/>
          <w:sz w:val="30"/>
          <w:szCs w:val="30"/>
          <w:cs/>
        </w:rPr>
        <w:t>หุ้นกู้ดังกล่าวได้รับการค้ำประกันการชำระหนี้โดยบริษัท</w:t>
      </w:r>
      <w:r w:rsidR="006A350E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 2560: 15,000 ล้านเยน หรือเทียบเท่า 4,353.10 ล้านบาท)</w:t>
      </w: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Mount Emerald </w:t>
      </w:r>
      <w:r w:rsidRPr="00344B09">
        <w:rPr>
          <w:rFonts w:ascii="Angsana New" w:hAnsi="Angsana New"/>
          <w:sz w:val="30"/>
          <w:szCs w:val="30"/>
        </w:rPr>
        <w:t>Wind Farm</w:t>
      </w:r>
      <w:r w:rsidRPr="00344B09">
        <w:rPr>
          <w:rFonts w:ascii="Angsana New" w:hAnsi="Angsana New"/>
          <w:sz w:val="30"/>
          <w:szCs w:val="30"/>
          <w:cs/>
        </w:rPr>
        <w:t xml:space="preserve"> Pty. Ltd. ซึ่งเป็นบริษัทย่อยทางอ้อม มีเงินกู้ยืมระยะยาวจากสถาบันการเงินในประเทศออสเตรเลียหลายแห่งคงเหลือเป็นจำนวนเงิน </w:t>
      </w:r>
      <w:r w:rsidR="00C81F86" w:rsidRPr="00344B09">
        <w:rPr>
          <w:rFonts w:ascii="Angsana New" w:hAnsi="Angsana New"/>
          <w:sz w:val="30"/>
          <w:szCs w:val="30"/>
        </w:rPr>
        <w:t>208.80</w:t>
      </w:r>
      <w:r w:rsidRPr="00344B09">
        <w:rPr>
          <w:rFonts w:ascii="Angsana New" w:hAnsi="Angsana New"/>
          <w:sz w:val="30"/>
          <w:szCs w:val="30"/>
          <w:cs/>
        </w:rPr>
        <w:t xml:space="preserve"> ล้านเหรียญออสเตรเลีย หรือเทียบเท่า </w:t>
      </w:r>
      <w:r w:rsidRPr="00344B09">
        <w:rPr>
          <w:rFonts w:ascii="Angsana New" w:hAnsi="Angsana New"/>
          <w:sz w:val="30"/>
          <w:szCs w:val="30"/>
        </w:rPr>
        <w:t>4,</w:t>
      </w:r>
      <w:r w:rsidR="008C2A22" w:rsidRPr="00344B09">
        <w:rPr>
          <w:rFonts w:ascii="Angsana New" w:hAnsi="Angsana New"/>
          <w:sz w:val="30"/>
          <w:szCs w:val="30"/>
        </w:rPr>
        <w:t>884.52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โดยมีกำหนดชำระคืนเงินต้นภายในระยะเวลา </w:t>
      </w:r>
      <w:r w:rsidRPr="00344B09">
        <w:rPr>
          <w:rFonts w:ascii="Angsana New" w:hAnsi="Angsana New"/>
          <w:sz w:val="30"/>
          <w:szCs w:val="30"/>
        </w:rPr>
        <w:t xml:space="preserve">5 </w:t>
      </w:r>
      <w:r w:rsidRPr="00344B09">
        <w:rPr>
          <w:rFonts w:ascii="Angsana New" w:hAnsi="Angsana New"/>
          <w:sz w:val="30"/>
          <w:szCs w:val="30"/>
          <w:cs/>
        </w:rPr>
        <w:t xml:space="preserve">ปี ตั้งแต่เดือนธันวาคม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 xml:space="preserve">ถึงเดือนพฤศจิกายน </w:t>
      </w:r>
      <w:r w:rsidRPr="00344B09">
        <w:rPr>
          <w:rFonts w:ascii="Angsana New" w:hAnsi="Angsana New"/>
          <w:sz w:val="30"/>
          <w:szCs w:val="30"/>
        </w:rPr>
        <w:t xml:space="preserve">2566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 2560: 86.38 ล้านเหรียญออสเตรเลีย หรือเทียบเท่า 2,203.30 ล้านบาท)</w:t>
      </w: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E73E0" w:rsidRPr="00344B09" w:rsidRDefault="000E73E0" w:rsidP="006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RATCH-Australia Collinsville Solar PV Pty. Ltd.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 </w:t>
      </w:r>
      <w:r w:rsidR="008C2A22" w:rsidRPr="00344B09">
        <w:rPr>
          <w:rFonts w:ascii="Angsana New" w:hAnsi="Angsana New"/>
          <w:sz w:val="30"/>
          <w:szCs w:val="30"/>
        </w:rPr>
        <w:t>54.00</w:t>
      </w:r>
      <w:r w:rsidRPr="00344B09">
        <w:rPr>
          <w:rFonts w:ascii="Angsana New" w:hAnsi="Angsana New"/>
          <w:sz w:val="30"/>
          <w:szCs w:val="30"/>
          <w:cs/>
        </w:rPr>
        <w:t xml:space="preserve"> ล้านเหรียญออสเตรเลีย หรือเทียบเท่า </w:t>
      </w:r>
      <w:r w:rsidR="00875A4D" w:rsidRPr="00344B09">
        <w:rPr>
          <w:rFonts w:ascii="Angsana New" w:hAnsi="Angsana New"/>
          <w:sz w:val="30"/>
          <w:szCs w:val="30"/>
        </w:rPr>
        <w:t>1,</w:t>
      </w:r>
      <w:r w:rsidR="008C2A22" w:rsidRPr="00344B09">
        <w:rPr>
          <w:rFonts w:ascii="Angsana New" w:hAnsi="Angsana New"/>
          <w:sz w:val="30"/>
          <w:szCs w:val="30"/>
        </w:rPr>
        <w:t>263.13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 ภายในระยะเวลา </w:t>
      </w:r>
      <w:r w:rsidRPr="00344B09">
        <w:rPr>
          <w:rFonts w:ascii="Angsana New" w:hAnsi="Angsana New"/>
          <w:sz w:val="30"/>
          <w:szCs w:val="30"/>
        </w:rPr>
        <w:t xml:space="preserve">5 </w:t>
      </w:r>
      <w:r w:rsidRPr="00344B09">
        <w:rPr>
          <w:rFonts w:ascii="Angsana New" w:hAnsi="Angsana New"/>
          <w:sz w:val="30"/>
          <w:szCs w:val="30"/>
          <w:cs/>
        </w:rPr>
        <w:t>ปี ตั้งแต่เดือนมิถุนายน 2561 ถึงเดือนธันวาคม 256</w:t>
      </w:r>
      <w:r w:rsidRPr="00344B09">
        <w:rPr>
          <w:rFonts w:ascii="Angsana New" w:hAnsi="Angsana New"/>
          <w:sz w:val="30"/>
          <w:szCs w:val="30"/>
        </w:rPr>
        <w:t>6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 2560: 1.74 ล้านเหรียญออสเตรเลีย หรือเทียบเท่า 44.38 ล้านบาท)</w:t>
      </w:r>
    </w:p>
    <w:p w:rsidR="000E73E0" w:rsidRPr="00344B09" w:rsidRDefault="000E73E0" w:rsidP="000E7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E73E0" w:rsidRPr="00344B09" w:rsidRDefault="000E73E0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 กลุ่มบริษัทมีวงเงินสินเชื่อซึ่งยังมิได้เบิกใช้เป็นจำนวนเงินรวม </w:t>
      </w:r>
      <w:r w:rsidR="00B76CC3" w:rsidRPr="00344B09">
        <w:rPr>
          <w:rFonts w:ascii="Angsana New" w:hAnsi="Angsana New"/>
          <w:sz w:val="30"/>
          <w:szCs w:val="30"/>
        </w:rPr>
        <w:t>32</w:t>
      </w:r>
      <w:r w:rsidRPr="00344B09">
        <w:rPr>
          <w:rFonts w:ascii="Angsana New" w:hAnsi="Angsana New"/>
          <w:sz w:val="30"/>
          <w:szCs w:val="30"/>
        </w:rPr>
        <w:t>,000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46189" w:rsidRPr="00344B09">
        <w:rPr>
          <w:rFonts w:ascii="Angsana New" w:hAnsi="Angsana New"/>
          <w:sz w:val="30"/>
          <w:szCs w:val="30"/>
        </w:rPr>
        <w:t xml:space="preserve">                  </w:t>
      </w:r>
      <w:r w:rsidR="00A7542E" w:rsidRPr="00344B09">
        <w:rPr>
          <w:rFonts w:ascii="Angsana New" w:hAnsi="Angsana New"/>
          <w:sz w:val="30"/>
          <w:szCs w:val="30"/>
        </w:rPr>
        <w:t>235</w:t>
      </w:r>
      <w:r w:rsidRPr="00344B09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และ </w:t>
      </w:r>
      <w:r w:rsidR="00A7542E" w:rsidRPr="00344B09">
        <w:rPr>
          <w:rFonts w:ascii="Angsana New" w:hAnsi="Angsana New"/>
          <w:sz w:val="30"/>
          <w:szCs w:val="30"/>
        </w:rPr>
        <w:t>49.25</w:t>
      </w:r>
      <w:r w:rsidRPr="00344B09">
        <w:rPr>
          <w:rFonts w:ascii="Angsana New" w:hAnsi="Angsana New"/>
          <w:sz w:val="30"/>
          <w:szCs w:val="30"/>
          <w:cs/>
        </w:rPr>
        <w:t xml:space="preserve"> ล้านเหรียญออสเตรเลีย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ธันวาคม 2560: 26,000 ล้านบาท 530 </w:t>
      </w:r>
      <w:r w:rsidR="00E97AE7" w:rsidRPr="00344B09">
        <w:rPr>
          <w:rFonts w:ascii="Angsana New" w:hAnsi="Angsana New"/>
          <w:i/>
          <w:iCs/>
          <w:sz w:val="30"/>
          <w:szCs w:val="30"/>
          <w:cs/>
        </w:rPr>
        <w:t xml:space="preserve">         </w:t>
      </w:r>
      <w:r w:rsidR="00E97AE7" w:rsidRPr="00344B09">
        <w:rPr>
          <w:rFonts w:ascii="Angsana New" w:hAnsi="Angsana New"/>
          <w:i/>
          <w:iCs/>
          <w:sz w:val="30"/>
          <w:szCs w:val="30"/>
        </w:rPr>
        <w:t xml:space="preserve">  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และ 223.93 ล้านเหรียญออสเตรเลีย)</w:t>
      </w:r>
    </w:p>
    <w:p w:rsidR="000E73E0" w:rsidRPr="00344B09" w:rsidRDefault="000E73E0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0E73E0" w:rsidRPr="00344B09" w:rsidRDefault="000E73E0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ที่สำคัญ</w:t>
      </w:r>
    </w:p>
    <w:p w:rsidR="00C23019" w:rsidRPr="00344B09" w:rsidRDefault="00C23019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C23019" w:rsidRPr="00344B09" w:rsidRDefault="00C23019" w:rsidP="005562E7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C23019" w:rsidRPr="00344B09" w:rsidRDefault="00C23019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450"/>
        <w:gridCol w:w="1170"/>
        <w:gridCol w:w="180"/>
        <w:gridCol w:w="19"/>
        <w:gridCol w:w="1151"/>
        <w:gridCol w:w="180"/>
        <w:gridCol w:w="1080"/>
        <w:gridCol w:w="180"/>
        <w:gridCol w:w="1170"/>
      </w:tblGrid>
      <w:tr w:rsidR="00C23019" w:rsidRPr="00344B09" w:rsidTr="00C42EAE">
        <w:trPr>
          <w:cantSplit/>
          <w:tblHeader/>
        </w:trPr>
        <w:tc>
          <w:tcPr>
            <w:tcW w:w="369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23019" w:rsidRPr="00344B09" w:rsidTr="00C42EAE">
        <w:trPr>
          <w:cantSplit/>
          <w:tblHeader/>
        </w:trPr>
        <w:tc>
          <w:tcPr>
            <w:tcW w:w="369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23019" w:rsidRPr="00344B09" w:rsidTr="00C42EAE">
        <w:trPr>
          <w:cantSplit/>
          <w:tblHeader/>
        </w:trPr>
        <w:tc>
          <w:tcPr>
            <w:tcW w:w="369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C23019" w:rsidRPr="00344B09" w:rsidRDefault="00C23019" w:rsidP="00C23019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3019" w:rsidRPr="00344B09" w:rsidTr="00C42EAE">
        <w:trPr>
          <w:cantSplit/>
        </w:trPr>
        <w:tc>
          <w:tcPr>
            <w:tcW w:w="3690" w:type="dxa"/>
            <w:vAlign w:val="bottom"/>
          </w:tcPr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B0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C23019" w:rsidP="007F543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5,789,499</w:t>
            </w:r>
          </w:p>
        </w:tc>
        <w:tc>
          <w:tcPr>
            <w:tcW w:w="199" w:type="dxa"/>
            <w:gridSpan w:val="2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C23019" w:rsidRPr="00344B09" w:rsidRDefault="00C23019" w:rsidP="007D7975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16,139,581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C23019" w:rsidRPr="00344B09" w:rsidRDefault="00C23019" w:rsidP="007D797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3,166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C23019" w:rsidP="007D79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21,932,246</w:t>
            </w:r>
          </w:p>
        </w:tc>
      </w:tr>
      <w:tr w:rsidR="00C23019" w:rsidRPr="00344B09" w:rsidTr="00C42EAE">
        <w:trPr>
          <w:cantSplit/>
        </w:trPr>
        <w:tc>
          <w:tcPr>
            <w:tcW w:w="3690" w:type="dxa"/>
            <w:vAlign w:val="bottom"/>
          </w:tcPr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จากการจัดหาเงิน</w:t>
            </w: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DF055A" w:rsidP="007D79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8,095,218</w:t>
            </w:r>
          </w:p>
        </w:tc>
        <w:tc>
          <w:tcPr>
            <w:tcW w:w="199" w:type="dxa"/>
            <w:gridSpan w:val="2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C23019" w:rsidRPr="00344B09" w:rsidRDefault="00DF055A" w:rsidP="00F6118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3,2</w:t>
            </w:r>
            <w:r w:rsidR="00F6118E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29,</w:t>
            </w:r>
            <w:r w:rsidR="00F6118E" w:rsidRPr="00344B09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(1,189)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DF055A" w:rsidP="00F6118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F6118E" w:rsidRPr="00344B09">
              <w:rPr>
                <w:rFonts w:ascii="Angsana New" w:hAnsi="Angsana New"/>
                <w:sz w:val="30"/>
                <w:szCs w:val="30"/>
                <w:lang w:val="en-US"/>
              </w:rPr>
              <w:t>323,355</w:t>
            </w:r>
          </w:p>
        </w:tc>
      </w:tr>
      <w:tr w:rsidR="00C23019" w:rsidRPr="00344B09" w:rsidTr="00C42EAE">
        <w:trPr>
          <w:cantSplit/>
        </w:trPr>
        <w:tc>
          <w:tcPr>
            <w:tcW w:w="3690" w:type="dxa"/>
            <w:vAlign w:val="bottom"/>
          </w:tcPr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</w:t>
            </w:r>
          </w:p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(391,269)</w:t>
            </w:r>
          </w:p>
        </w:tc>
        <w:tc>
          <w:tcPr>
            <w:tcW w:w="199" w:type="dxa"/>
            <w:gridSpan w:val="2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51,548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C23019" w:rsidRPr="00344B09" w:rsidRDefault="001466FC" w:rsidP="001466F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(339,721)</w:t>
            </w:r>
          </w:p>
        </w:tc>
      </w:tr>
      <w:tr w:rsidR="00C23019" w:rsidRPr="00344B09" w:rsidTr="00C42EAE">
        <w:trPr>
          <w:cantSplit/>
        </w:trPr>
        <w:tc>
          <w:tcPr>
            <w:tcW w:w="3690" w:type="dxa"/>
            <w:vAlign w:val="bottom"/>
          </w:tcPr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การเปลี่ยนแปลงของรายการอื่นที่</w:t>
            </w:r>
          </w:p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มิใช่เงินสด</w:t>
            </w: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(190,814)</w:t>
            </w:r>
          </w:p>
        </w:tc>
        <w:tc>
          <w:tcPr>
            <w:tcW w:w="199" w:type="dxa"/>
            <w:gridSpan w:val="2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C23019" w:rsidRPr="00344B09" w:rsidRDefault="00F6118E" w:rsidP="00A354BC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16,404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23019" w:rsidRPr="00344B09" w:rsidRDefault="00E55AF9" w:rsidP="00F6118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6118E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174,421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23019" w:rsidRPr="00344B09" w:rsidTr="00C42EAE">
        <w:trPr>
          <w:cantSplit/>
        </w:trPr>
        <w:tc>
          <w:tcPr>
            <w:tcW w:w="3690" w:type="dxa"/>
            <w:vAlign w:val="bottom"/>
          </w:tcPr>
          <w:p w:rsidR="00C23019" w:rsidRPr="00344B09" w:rsidRDefault="00C23019" w:rsidP="00B21C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3E23"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2F63D1"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F63D1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5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13,302,634</w:t>
            </w:r>
          </w:p>
        </w:tc>
        <w:tc>
          <w:tcPr>
            <w:tcW w:w="199" w:type="dxa"/>
            <w:gridSpan w:val="2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19,436,859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019" w:rsidRPr="00344B09" w:rsidRDefault="00DF055A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1,966</w:t>
            </w:r>
          </w:p>
        </w:tc>
        <w:tc>
          <w:tcPr>
            <w:tcW w:w="180" w:type="dxa"/>
            <w:vAlign w:val="bottom"/>
          </w:tcPr>
          <w:p w:rsidR="00C23019" w:rsidRPr="00344B09" w:rsidRDefault="00C23019" w:rsidP="00C2301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019" w:rsidRPr="00344B09" w:rsidRDefault="00E55AF9" w:rsidP="00C230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32,741,459</w:t>
            </w:r>
          </w:p>
        </w:tc>
      </w:tr>
    </w:tbl>
    <w:p w:rsidR="00C23019" w:rsidRPr="00344B09" w:rsidRDefault="00C23019" w:rsidP="000E7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CA384C" w:rsidRPr="00344B09" w:rsidRDefault="00CA3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F253F9" w:rsidRPr="00344B09" w:rsidRDefault="00F253F9" w:rsidP="004747D9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16555B" w:rsidRPr="00344B09" w:rsidRDefault="0016555B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CA384C" w:rsidRPr="00344B09" w:rsidRDefault="00CA384C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กลุ่มบริษัทมี 4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</w:t>
      </w:r>
      <w:r w:rsidR="000A7B3C" w:rsidRPr="00344B09">
        <w:rPr>
          <w:rFonts w:ascii="Angsana New" w:hAnsi="Angsana New"/>
          <w:sz w:val="30"/>
          <w:szCs w:val="30"/>
          <w:cs/>
        </w:rPr>
        <w:t>รกิจที่สำคัญอย่างน้อยทุก</w:t>
      </w:r>
      <w:r w:rsidRPr="00344B09">
        <w:rPr>
          <w:rFonts w:ascii="Angsana New" w:hAnsi="Angsana New"/>
          <w:sz w:val="30"/>
          <w:szCs w:val="30"/>
          <w:cs/>
        </w:rPr>
        <w:t xml:space="preserve">ไตรมาส </w:t>
      </w:r>
      <w:r w:rsidR="000A7B3C" w:rsidRPr="00344B09">
        <w:rPr>
          <w:rFonts w:ascii="Angsana New" w:hAnsi="Angsana New"/>
          <w:sz w:val="30"/>
          <w:szCs w:val="30"/>
        </w:rPr>
        <w:t xml:space="preserve">            </w:t>
      </w:r>
      <w:r w:rsidRPr="00344B09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:rsidR="00E52C82" w:rsidRPr="00344B09" w:rsidRDefault="00E52C82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E52C82" w:rsidRPr="00344B09" w:rsidRDefault="00E52C82" w:rsidP="00E52C8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44B09">
        <w:rPr>
          <w:rFonts w:ascii="Angsana New" w:hAnsi="Angsana New"/>
          <w:sz w:val="30"/>
          <w:szCs w:val="30"/>
        </w:rPr>
        <w:t xml:space="preserve">1 </w:t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  <w:cs/>
        </w:rPr>
        <w:t>กลุ่มธุรกิจผลิตไฟฟ้าในประเทศ</w:t>
      </w:r>
    </w:p>
    <w:p w:rsidR="00E52C82" w:rsidRPr="00344B09" w:rsidRDefault="00E52C82" w:rsidP="00E52C8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44B09">
        <w:rPr>
          <w:rFonts w:ascii="Angsana New" w:hAnsi="Angsana New"/>
          <w:sz w:val="30"/>
          <w:szCs w:val="30"/>
        </w:rPr>
        <w:t xml:space="preserve">2 </w:t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  <w:cs/>
        </w:rPr>
        <w:t>กลุ่มธุรกิจพลังงานทดแทน</w:t>
      </w:r>
    </w:p>
    <w:p w:rsidR="00E52C82" w:rsidRPr="00344B09" w:rsidRDefault="00E52C82" w:rsidP="00E52C82">
      <w:pPr>
        <w:ind w:left="540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44B09">
        <w:rPr>
          <w:rFonts w:ascii="Angsana New" w:hAnsi="Angsana New"/>
          <w:sz w:val="30"/>
          <w:szCs w:val="30"/>
        </w:rPr>
        <w:t>3</w:t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  <w:cs/>
        </w:rPr>
        <w:t>กลุ่ม</w:t>
      </w:r>
      <w:r w:rsidR="00D41854" w:rsidRPr="00344B09">
        <w:rPr>
          <w:rFonts w:ascii="Angsana New" w:hAnsi="Angsana New"/>
          <w:sz w:val="30"/>
          <w:szCs w:val="30"/>
          <w:cs/>
        </w:rPr>
        <w:t>ธุรกิจ</w:t>
      </w:r>
      <w:r w:rsidRPr="00344B09">
        <w:rPr>
          <w:rFonts w:ascii="Angsana New" w:hAnsi="Angsana New"/>
          <w:sz w:val="30"/>
          <w:szCs w:val="30"/>
          <w:cs/>
        </w:rPr>
        <w:t>การลงทุนในต่างประเทศ</w:t>
      </w:r>
    </w:p>
    <w:p w:rsidR="00E52C82" w:rsidRPr="00344B09" w:rsidRDefault="00E52C82" w:rsidP="00452A90">
      <w:pPr>
        <w:ind w:left="540"/>
        <w:rPr>
          <w:rFonts w:ascii="Angsana New" w:hAnsi="Angsana New"/>
          <w:sz w:val="30"/>
          <w:szCs w:val="30"/>
          <w:cs/>
        </w:rPr>
        <w:sectPr w:rsidR="00E52C82" w:rsidRPr="00344B09" w:rsidSect="00285ABE">
          <w:headerReference w:type="default" r:id="rId18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  <w:r w:rsidRPr="00344B0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44B09">
        <w:rPr>
          <w:rFonts w:ascii="Angsana New" w:hAnsi="Angsana New"/>
          <w:sz w:val="30"/>
          <w:szCs w:val="30"/>
        </w:rPr>
        <w:t xml:space="preserve">4 </w:t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</w:rPr>
        <w:tab/>
      </w:r>
      <w:r w:rsidRPr="00344B09">
        <w:rPr>
          <w:rFonts w:ascii="Angsana New" w:hAnsi="Angsana New"/>
          <w:sz w:val="30"/>
          <w:szCs w:val="30"/>
          <w:cs/>
        </w:rPr>
        <w:t>กลุ่มธุรกิจอื่นๆ</w:t>
      </w:r>
    </w:p>
    <w:p w:rsidR="001E5925" w:rsidRPr="00344B09" w:rsidRDefault="00F253F9" w:rsidP="00E63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360" w:right="43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344B09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342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0F3EE1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3EE1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0F3EE1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0F3EE1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EE1" w:rsidRPr="00344B09" w:rsidRDefault="000F3EE1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10,010,126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9,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425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668,602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682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10,678,728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108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344B0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814,451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975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814,451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975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560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(9,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741,216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(9,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225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297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(346,630)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416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837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(10,087</w:t>
            </w:r>
            <w:r w:rsidR="00347D49"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</w:rPr>
              <w:t>846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(9,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642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134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1,083,361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17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321,972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266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1,405,333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441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735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C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59,7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03</w:t>
            </w:r>
            <w:r w:rsidR="00752459" w:rsidRPr="00344B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59,7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03</w:t>
            </w:r>
            <w:r w:rsidR="00752459" w:rsidRPr="00344B0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9,494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32,574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21,000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725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63,122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38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271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C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F5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71,194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44B09">
              <w:rPr>
                <w:rFonts w:ascii="Angsana New" w:hAnsi="Angsana New"/>
                <w:sz w:val="26"/>
                <w:szCs w:val="26"/>
              </w:rPr>
              <w:t>4,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71,194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44B09">
              <w:rPr>
                <w:rFonts w:ascii="Angsana New" w:hAnsi="Angsana New"/>
                <w:sz w:val="26"/>
                <w:szCs w:val="26"/>
              </w:rPr>
              <w:t>4,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745</w:t>
            </w:r>
          </w:p>
        </w:tc>
      </w:tr>
      <w:tr w:rsidR="005F4834" w:rsidRPr="00344B09" w:rsidTr="00C42EAE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10,370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3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</w:rPr>
              <w:t>7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(4,860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(2,582)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956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7,950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99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576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54,366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(5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(1,283)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95,833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91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(233,045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180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(384,527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(3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625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10,375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F5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(32,315)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344B0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(9,723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344B09">
              <w:rPr>
                <w:rFonts w:ascii="Angsana New" w:hAnsi="Angsana New"/>
                <w:sz w:val="26"/>
                <w:szCs w:val="26"/>
              </w:rPr>
              <w:t>80)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(31,663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65</w:t>
            </w:r>
            <w:r w:rsidRPr="00344B0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(17,180)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(12,225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F5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(320,424)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(186,349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(6,053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(337,536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(204,627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CC7FAE" w:rsidP="00CC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5F4834" w:rsidRPr="00344B09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F5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161,680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189,730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95,27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104,777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823,380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705</w:t>
            </w:r>
            <w:r w:rsidRPr="00344B09">
              <w:rPr>
                <w:rFonts w:ascii="Angsana New" w:hAnsi="Angsana New"/>
                <w:sz w:val="26"/>
                <w:szCs w:val="26"/>
              </w:rPr>
              <w:t>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3,69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1,084,03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1,000,62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1,203,73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1,345,821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94,16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99,888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347D49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7,966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1,049,481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(158,171</w:t>
            </w:r>
            <w:r w:rsidR="005F4834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(179,803</w:t>
            </w:r>
            <w:r w:rsidR="005F4834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1,937,693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2,31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5,387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(235,953)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(254,473)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4834" w:rsidRPr="00344B09" w:rsidRDefault="005F4834" w:rsidP="00F5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(21,127)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(8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(82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(257,162</w:t>
            </w:r>
            <w:r w:rsidR="005F4834"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="00AA7C66" w:rsidRPr="00344B09">
              <w:rPr>
                <w:rFonts w:ascii="Angsana New" w:hAnsi="Angsana New"/>
                <w:sz w:val="26"/>
                <w:szCs w:val="26"/>
              </w:rPr>
              <w:t>,123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4834" w:rsidRPr="00344B09" w:rsidTr="00C42EA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967,78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1,091,348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94,16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99,888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776,839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5F4834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1,04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0,616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(158,253</w:t>
            </w:r>
            <w:r w:rsidR="005F4834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(179,588</w:t>
            </w:r>
            <w:r w:rsidR="005F4834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AA7C66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1,680,531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834" w:rsidRPr="00344B09" w:rsidRDefault="005F4834" w:rsidP="00C4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4834" w:rsidRPr="00344B09" w:rsidRDefault="00215095" w:rsidP="00E0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2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AA7C66"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,052,264</w:t>
            </w:r>
          </w:p>
        </w:tc>
      </w:tr>
    </w:tbl>
    <w:p w:rsidR="001E5925" w:rsidRPr="00344B09" w:rsidRDefault="001E5925" w:rsidP="001E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F179F" w:rsidRPr="00344B09" w:rsidRDefault="001F179F" w:rsidP="001E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-342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A53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26,912,354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931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1,745,125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,841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28,657,479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772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732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2,553,302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053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2,553,302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44B09">
              <w:rPr>
                <w:rFonts w:ascii="Angsana New" w:hAnsi="Angsana New"/>
                <w:sz w:val="26"/>
                <w:szCs w:val="26"/>
              </w:rPr>
              <w:t>,0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53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427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(26,239,638)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291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571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(1,042,904)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1,186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790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(27,282,542)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44B09">
              <w:rPr>
                <w:rFonts w:ascii="Angsana New" w:hAnsi="Angsana New"/>
                <w:sz w:val="26"/>
                <w:szCs w:val="26"/>
              </w:rPr>
              <w:t>7,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478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361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3,226,018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692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702,221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654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3,928,239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347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798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178,490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44B09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178,490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44B09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17,027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68,111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61,747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388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146,985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235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187,178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88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187,178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188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897</w:t>
            </w:r>
          </w:p>
        </w:tc>
      </w:tr>
      <w:tr w:rsidR="001F179F" w:rsidRPr="00344B09" w:rsidTr="00A53FA3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43,795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44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(4,624)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99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44B09">
              <w:rPr>
                <w:rFonts w:ascii="Angsana New" w:hAnsi="Angsana New"/>
                <w:sz w:val="26"/>
                <w:szCs w:val="26"/>
              </w:rPr>
              <w:t>,0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44,919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44B09">
              <w:rPr>
                <w:rFonts w:ascii="Angsana New" w:hAnsi="Angsana New"/>
                <w:sz w:val="26"/>
                <w:szCs w:val="26"/>
              </w:rPr>
              <w:t>41,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322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(183,110)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77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716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(2,587)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330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(232,865)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247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079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(743,708)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796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931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(1,162,270)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1,222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056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18,995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44B09">
              <w:rPr>
                <w:rFonts w:ascii="Angsana New" w:hAnsi="Angsana New"/>
                <w:sz w:val="26"/>
                <w:szCs w:val="26"/>
              </w:rPr>
              <w:t>8,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410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(567,469)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459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(2,073)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576</w:t>
            </w:r>
            <w:r w:rsidRPr="00344B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(550,547)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344B09">
              <w:rPr>
                <w:rFonts w:ascii="Angsana New" w:hAnsi="Angsana New"/>
                <w:sz w:val="26"/>
                <w:szCs w:val="26"/>
              </w:rPr>
              <w:t>81,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672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(51,238)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344B09">
              <w:rPr>
                <w:rFonts w:ascii="Angsana New" w:hAnsi="Angsana New"/>
                <w:sz w:val="26"/>
                <w:szCs w:val="26"/>
              </w:rPr>
              <w:t>,382)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(851,143)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1,</w:t>
            </w:r>
            <w:r w:rsidRPr="00344B09">
              <w:rPr>
                <w:rFonts w:ascii="Angsana New" w:hAnsi="Angsana New"/>
                <w:sz w:val="26"/>
                <w:szCs w:val="26"/>
              </w:rPr>
              <w:t>198,827)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344B09">
              <w:rPr>
                <w:rFonts w:ascii="Angsana New" w:hAnsi="Angsana New"/>
                <w:sz w:val="26"/>
                <w:szCs w:val="26"/>
              </w:rPr>
              <w:t>,899)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(902,381)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sz w:val="26"/>
                <w:szCs w:val="26"/>
              </w:rPr>
              <w:t>,272,108)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CC7FAE" w:rsidP="00CC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1F179F" w:rsidRPr="00344B09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536,692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559</w:t>
            </w:r>
            <w:r w:rsidRPr="00344B09">
              <w:rPr>
                <w:rFonts w:ascii="Angsana New" w:hAnsi="Angsana New"/>
                <w:sz w:val="26"/>
                <w:szCs w:val="26"/>
              </w:rPr>
              <w:t>,496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214,129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328,639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2,940,922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958</w:t>
            </w:r>
            <w:r w:rsidRPr="00344B09">
              <w:rPr>
                <w:rFonts w:ascii="Angsana New" w:hAnsi="Angsana New"/>
                <w:sz w:val="26"/>
                <w:szCs w:val="26"/>
              </w:rPr>
              <w:t>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8,278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16,302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3,700,021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44B09">
              <w:rPr>
                <w:rFonts w:ascii="Angsana New" w:hAnsi="Angsana New"/>
                <w:sz w:val="26"/>
                <w:szCs w:val="26"/>
              </w:rPr>
              <w:t>,862,854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3,608,179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231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,439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211,941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323,789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2,246,955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,948,064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(496,441)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59,908)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5,570,634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5,943,384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344B0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(702,093)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786</w:t>
            </w:r>
            <w:r w:rsidRPr="00344B09">
              <w:rPr>
                <w:rFonts w:ascii="Angsana New" w:hAnsi="Angsana New"/>
                <w:sz w:val="26"/>
                <w:szCs w:val="26"/>
              </w:rPr>
              <w:t>,504)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53,266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344B09">
              <w:rPr>
                <w:rFonts w:ascii="Angsana New" w:hAnsi="Angsana New"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(1,452)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61</w:t>
            </w:r>
            <w:r w:rsidRPr="00344B09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(650,279)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344B09">
              <w:rPr>
                <w:rFonts w:ascii="Angsana New" w:hAnsi="Angsana New"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44B09">
              <w:rPr>
                <w:rFonts w:ascii="Angsana New" w:hAnsi="Angsana New"/>
                <w:sz w:val="26"/>
                <w:szCs w:val="26"/>
              </w:rPr>
              <w:t>44,967)</w:t>
            </w:r>
          </w:p>
        </w:tc>
      </w:tr>
      <w:tr w:rsidR="001F179F" w:rsidRPr="00344B09" w:rsidTr="00A53FA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2,906,086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444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,935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211,941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323,789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2,300,221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,990,217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(497,893)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00" w:lineRule="exact"/>
              <w:ind w:right="-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56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0,524)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4,920,355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179F" w:rsidRPr="00344B09" w:rsidRDefault="001F179F" w:rsidP="001F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B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Pr="00344B09">
              <w:rPr>
                <w:rFonts w:ascii="Angsana New" w:hAnsi="Angsana New"/>
                <w:b/>
                <w:bCs/>
                <w:sz w:val="26"/>
                <w:szCs w:val="26"/>
              </w:rPr>
              <w:t>,198,417</w:t>
            </w:r>
          </w:p>
        </w:tc>
      </w:tr>
    </w:tbl>
    <w:p w:rsidR="001F179F" w:rsidRPr="00344B09" w:rsidRDefault="001F179F" w:rsidP="001E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F179F" w:rsidRPr="00344B09" w:rsidRDefault="001F179F" w:rsidP="001E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11B77" w:rsidRPr="00344B09" w:rsidRDefault="00111B77" w:rsidP="00B03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881097" w:rsidRPr="00344B09" w:rsidRDefault="00881097" w:rsidP="00D44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  <w:cs/>
        </w:rPr>
        <w:sectPr w:rsidR="00881097" w:rsidRPr="00344B09" w:rsidSect="00285ABE">
          <w:headerReference w:type="default" r:id="rId19"/>
          <w:footerReference w:type="default" r:id="rId20"/>
          <w:pgSz w:w="16840" w:h="11907" w:orient="landscape" w:code="9"/>
          <w:pgMar w:top="1152" w:right="691" w:bottom="1152" w:left="864" w:header="720" w:footer="720" w:gutter="0"/>
          <w:cols w:space="720"/>
          <w:docGrid w:linePitch="245"/>
        </w:sectPr>
      </w:pPr>
    </w:p>
    <w:p w:rsidR="00B87695" w:rsidRPr="00344B09" w:rsidRDefault="00B87695" w:rsidP="00304117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ต้นทุนทางการเงิน</w:t>
      </w:r>
    </w:p>
    <w:p w:rsidR="00B87695" w:rsidRPr="00344B09" w:rsidRDefault="00B87695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B87695" w:rsidRPr="00344B09" w:rsidTr="00A53FA3">
        <w:trPr>
          <w:tblHeader/>
        </w:trPr>
        <w:tc>
          <w:tcPr>
            <w:tcW w:w="3960" w:type="dxa"/>
            <w:vAlign w:val="bottom"/>
          </w:tcPr>
          <w:p w:rsidR="00B87695" w:rsidRPr="00344B09" w:rsidRDefault="00B87695" w:rsidP="004D6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B87695" w:rsidRPr="00344B09" w:rsidRDefault="00B87695" w:rsidP="004D6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B87695" w:rsidRPr="00344B09" w:rsidRDefault="00B87695" w:rsidP="004D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B87695" w:rsidRPr="00344B09" w:rsidRDefault="00B87695" w:rsidP="004D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87695" w:rsidRPr="00344B09" w:rsidRDefault="00B87695" w:rsidP="004D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695" w:rsidRPr="00344B09" w:rsidTr="00A53FA3">
        <w:trPr>
          <w:tblHeader/>
        </w:trPr>
        <w:tc>
          <w:tcPr>
            <w:tcW w:w="3960" w:type="dxa"/>
            <w:vAlign w:val="bottom"/>
          </w:tcPr>
          <w:p w:rsidR="00B87695" w:rsidRPr="00344B09" w:rsidRDefault="00B87695" w:rsidP="00060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:rsidR="00B87695" w:rsidRPr="00344B09" w:rsidRDefault="00B87695" w:rsidP="004D6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87695" w:rsidRPr="00344B09" w:rsidRDefault="00075313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87695" w:rsidRPr="00344B09" w:rsidRDefault="00B87695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87695" w:rsidRPr="00344B09" w:rsidRDefault="00075313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87695" w:rsidRPr="00344B09" w:rsidRDefault="00B87695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87695" w:rsidRPr="00344B09" w:rsidRDefault="00075313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87695" w:rsidRPr="00344B09" w:rsidRDefault="00B87695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87695" w:rsidRPr="00344B09" w:rsidRDefault="00075313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A4051" w:rsidRPr="00344B09" w:rsidTr="00A53FA3">
        <w:trPr>
          <w:tblHeader/>
        </w:trPr>
        <w:tc>
          <w:tcPr>
            <w:tcW w:w="3960" w:type="dxa"/>
            <w:vAlign w:val="bottom"/>
          </w:tcPr>
          <w:p w:rsidR="004A4051" w:rsidRPr="00344B09" w:rsidRDefault="004A4051" w:rsidP="00E3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4A4051" w:rsidRPr="00344B09" w:rsidRDefault="004A4051" w:rsidP="00E31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A4051" w:rsidRPr="00344B09" w:rsidRDefault="004A4051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4A4051" w:rsidRPr="00344B09" w:rsidRDefault="004A4051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  <w:t>ปรับปรุงใหม่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A4051" w:rsidRPr="00344B09" w:rsidRDefault="004A4051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A4051" w:rsidRPr="00344B09" w:rsidRDefault="004A4051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A4051" w:rsidRPr="00344B09" w:rsidRDefault="004A4051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DE7" w:rsidRPr="00344B09" w:rsidTr="00A53FA3">
        <w:trPr>
          <w:trHeight w:val="80"/>
          <w:tblHeader/>
        </w:trPr>
        <w:tc>
          <w:tcPr>
            <w:tcW w:w="3960" w:type="dxa"/>
            <w:vAlign w:val="bottom"/>
          </w:tcPr>
          <w:p w:rsidR="00E31DE7" w:rsidRPr="00344B09" w:rsidRDefault="00E31DE7" w:rsidP="00E31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E31DE7" w:rsidRPr="00344B09" w:rsidRDefault="00E31DE7" w:rsidP="00E31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E31DE7" w:rsidRPr="00344B09" w:rsidRDefault="00E31DE7" w:rsidP="00E3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DE7" w:rsidRPr="00344B09" w:rsidTr="00A53FA3">
        <w:tc>
          <w:tcPr>
            <w:tcW w:w="3960" w:type="dxa"/>
            <w:vAlign w:val="bottom"/>
          </w:tcPr>
          <w:p w:rsidR="00E31DE7" w:rsidRPr="00344B09" w:rsidRDefault="00E31DE7" w:rsidP="00E3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E31DE7" w:rsidRPr="00344B09" w:rsidRDefault="00E31DE7" w:rsidP="00E31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1DE7" w:rsidRPr="00344B09" w:rsidRDefault="00E31DE7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DE7" w:rsidRPr="00344B09" w:rsidRDefault="00E31DE7" w:rsidP="00E3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31DE7" w:rsidRPr="00344B09" w:rsidRDefault="00E31DE7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DE7" w:rsidRPr="00344B09" w:rsidRDefault="00E31DE7" w:rsidP="00E3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31DE7" w:rsidRPr="00344B09" w:rsidRDefault="00E31DE7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1DE7" w:rsidRPr="00344B09" w:rsidRDefault="00E31DE7" w:rsidP="00E3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31DE7" w:rsidRPr="00344B09" w:rsidRDefault="00E31DE7" w:rsidP="00E31D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4A8" w:rsidRPr="00344B09" w:rsidTr="00A53FA3">
        <w:tc>
          <w:tcPr>
            <w:tcW w:w="396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19,386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43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4A8" w:rsidRPr="00344B09" w:rsidTr="00A53FA3">
        <w:tc>
          <w:tcPr>
            <w:tcW w:w="396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810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308,339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350,636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6,064</w:t>
            </w:r>
          </w:p>
        </w:tc>
      </w:tr>
      <w:tr w:rsidR="004534A8" w:rsidRPr="00344B09" w:rsidTr="00A53FA3">
        <w:tc>
          <w:tcPr>
            <w:tcW w:w="396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308,339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370,022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6,064</w:t>
            </w:r>
          </w:p>
        </w:tc>
      </w:tr>
      <w:tr w:rsidR="004534A8" w:rsidRPr="00344B09" w:rsidTr="00A53FA3">
        <w:tc>
          <w:tcPr>
            <w:tcW w:w="396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810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8,947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4,379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43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4A8" w:rsidRPr="00344B09" w:rsidTr="00A53FA3">
        <w:tc>
          <w:tcPr>
            <w:tcW w:w="396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การเปลี่ยนแปลงในมูลค่ายุติธรรมของการป้องกันความเสี่ยงกระแสเงินสดส่วนที่ไม่มีประสิทธิผล</w:t>
            </w:r>
          </w:p>
        </w:tc>
        <w:tc>
          <w:tcPr>
            <w:tcW w:w="810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534A8" w:rsidRPr="00344B09" w:rsidRDefault="00A25094" w:rsidP="00EF71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20,250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534A8" w:rsidRPr="00344B09" w:rsidRDefault="00EF71B5" w:rsidP="004534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(169,776</w:t>
            </w:r>
            <w:r w:rsidR="004534A8"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43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4A8" w:rsidRPr="00344B09" w:rsidTr="00A53FA3">
        <w:tc>
          <w:tcPr>
            <w:tcW w:w="396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534A8" w:rsidRPr="00344B09" w:rsidTr="00A53FA3">
        <w:tc>
          <w:tcPr>
            <w:tcW w:w="396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810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34A8" w:rsidRPr="00344B09" w:rsidRDefault="00A25094" w:rsidP="004534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337,536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204,62</w:t>
            </w:r>
            <w:r w:rsidR="00EF71B5"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6,066</w:t>
            </w:r>
          </w:p>
        </w:tc>
      </w:tr>
    </w:tbl>
    <w:p w:rsidR="00B87695" w:rsidRPr="00344B09" w:rsidRDefault="00B87695" w:rsidP="0047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56"/>
        <w:gridCol w:w="807"/>
        <w:gridCol w:w="1078"/>
        <w:gridCol w:w="270"/>
        <w:gridCol w:w="1019"/>
        <w:gridCol w:w="270"/>
        <w:gridCol w:w="988"/>
        <w:gridCol w:w="270"/>
        <w:gridCol w:w="990"/>
      </w:tblGrid>
      <w:tr w:rsidR="005253AB" w:rsidRPr="00344B09" w:rsidTr="00A53FA3">
        <w:trPr>
          <w:tblHeader/>
        </w:trPr>
        <w:tc>
          <w:tcPr>
            <w:tcW w:w="3956" w:type="dxa"/>
            <w:vAlign w:val="bottom"/>
          </w:tcPr>
          <w:p w:rsidR="005253AB" w:rsidRPr="00344B09" w:rsidRDefault="005253AB" w:rsidP="00525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  <w:vAlign w:val="bottom"/>
          </w:tcPr>
          <w:p w:rsidR="005253AB" w:rsidRPr="00344B09" w:rsidRDefault="005253AB" w:rsidP="004D6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  <w:vAlign w:val="bottom"/>
          </w:tcPr>
          <w:p w:rsidR="005253AB" w:rsidRPr="00344B09" w:rsidRDefault="005253AB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53AB" w:rsidRPr="00344B09" w:rsidRDefault="005253AB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bottom"/>
          </w:tcPr>
          <w:p w:rsidR="005253AB" w:rsidRPr="00344B09" w:rsidRDefault="005253AB" w:rsidP="004D6F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53AB" w:rsidRPr="00344B09" w:rsidTr="00A53FA3">
        <w:tc>
          <w:tcPr>
            <w:tcW w:w="3956" w:type="dxa"/>
            <w:vAlign w:val="bottom"/>
          </w:tcPr>
          <w:p w:rsidR="005253AB" w:rsidRPr="00344B09" w:rsidRDefault="005253AB" w:rsidP="00525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07" w:type="dxa"/>
            <w:vAlign w:val="bottom"/>
          </w:tcPr>
          <w:p w:rsidR="005253AB" w:rsidRPr="00344B09" w:rsidRDefault="005253AB" w:rsidP="00525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5253AB" w:rsidRPr="00344B09" w:rsidRDefault="005253AB" w:rsidP="005253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53AB" w:rsidRPr="00344B09" w:rsidRDefault="005253AB" w:rsidP="005253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5253AB" w:rsidRPr="00344B09" w:rsidRDefault="005253AB" w:rsidP="005253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53AB" w:rsidRPr="00344B09" w:rsidRDefault="005253AB" w:rsidP="005253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5253AB" w:rsidRPr="00344B09" w:rsidRDefault="005253AB" w:rsidP="005253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253AB" w:rsidRPr="00344B09" w:rsidRDefault="005253AB" w:rsidP="005253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253AB" w:rsidRPr="00344B09" w:rsidRDefault="005253AB" w:rsidP="005253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C4C31" w:rsidRPr="00344B09" w:rsidTr="00A53FA3">
        <w:tc>
          <w:tcPr>
            <w:tcW w:w="3956" w:type="dxa"/>
            <w:vAlign w:val="bottom"/>
          </w:tcPr>
          <w:p w:rsidR="00CC4C31" w:rsidRPr="00344B09" w:rsidRDefault="00CC4C31" w:rsidP="002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  <w:vAlign w:val="bottom"/>
          </w:tcPr>
          <w:p w:rsidR="00CC4C31" w:rsidRPr="00344B09" w:rsidRDefault="00CC4C31" w:rsidP="0026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CC4C31" w:rsidRPr="00344B09" w:rsidRDefault="00CC4C31" w:rsidP="00266D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:rsidR="00CC4C31" w:rsidRPr="00344B09" w:rsidRDefault="00CC4C31" w:rsidP="00266D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  <w:t>ปรับปรุงใหม่</w:t>
            </w: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:rsidR="00CC4C31" w:rsidRPr="00344B09" w:rsidRDefault="00CC4C31" w:rsidP="00266D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4C31" w:rsidRPr="00344B09" w:rsidRDefault="00CC4C31" w:rsidP="00266D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C4C31" w:rsidRPr="00344B09" w:rsidRDefault="00CC4C31" w:rsidP="00266D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7D9" w:rsidRPr="00344B09" w:rsidTr="00A53FA3">
        <w:tc>
          <w:tcPr>
            <w:tcW w:w="3956" w:type="dxa"/>
            <w:vAlign w:val="bottom"/>
          </w:tcPr>
          <w:p w:rsidR="004747D9" w:rsidRPr="00344B09" w:rsidRDefault="004747D9" w:rsidP="0047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90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:rsidR="004747D9" w:rsidRPr="00344B09" w:rsidRDefault="004747D9" w:rsidP="0047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85" w:type="dxa"/>
            <w:gridSpan w:val="7"/>
            <w:shd w:val="clear" w:color="auto" w:fill="auto"/>
            <w:vAlign w:val="bottom"/>
          </w:tcPr>
          <w:p w:rsidR="004747D9" w:rsidRPr="00344B09" w:rsidRDefault="004747D9" w:rsidP="0047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34A8" w:rsidRPr="00344B09" w:rsidTr="00A53FA3">
        <w:tc>
          <w:tcPr>
            <w:tcW w:w="3956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07" w:type="dxa"/>
            <w:vAlign w:val="bottom"/>
          </w:tcPr>
          <w:p w:rsidR="004534A8" w:rsidRPr="00344B09" w:rsidRDefault="004534A8" w:rsidP="00453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vAlign w:val="bottom"/>
          </w:tcPr>
          <w:p w:rsidR="004534A8" w:rsidRPr="00344B09" w:rsidRDefault="004534A8" w:rsidP="004534A8">
            <w:pPr>
              <w:pStyle w:val="acctfourfigures"/>
              <w:shd w:val="clear" w:color="auto" w:fill="FFFFFF"/>
              <w:tabs>
                <w:tab w:val="clear" w:pos="765"/>
                <w:tab w:val="decimal" w:pos="79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534A8" w:rsidRPr="00344B09" w:rsidRDefault="004534A8" w:rsidP="0045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534A8" w:rsidRPr="00344B09" w:rsidRDefault="004534A8" w:rsidP="004534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D4E" w:rsidRPr="00344B09" w:rsidTr="00A53FA3">
        <w:tc>
          <w:tcPr>
            <w:tcW w:w="3956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</w:t>
            </w:r>
            <w:r w:rsidR="00752459" w:rsidRPr="00344B0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807" w:type="dxa"/>
            <w:vAlign w:val="bottom"/>
          </w:tcPr>
          <w:p w:rsidR="00D16D4E" w:rsidRPr="00344B09" w:rsidRDefault="00D16D4E" w:rsidP="00D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8" w:type="dxa"/>
            <w:vAlign w:val="bottom"/>
          </w:tcPr>
          <w:p w:rsidR="00D16D4E" w:rsidRPr="00344B09" w:rsidRDefault="00D16D4E" w:rsidP="00D16D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23,716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9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57,503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43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6D4E" w:rsidRPr="00344B09" w:rsidTr="00A53FA3">
        <w:tc>
          <w:tcPr>
            <w:tcW w:w="3956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807" w:type="dxa"/>
            <w:vAlign w:val="bottom"/>
          </w:tcPr>
          <w:p w:rsidR="00D16D4E" w:rsidRPr="00344B09" w:rsidRDefault="00D16D4E" w:rsidP="00D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951,529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9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1,073,546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35,936</w:t>
            </w:r>
          </w:p>
        </w:tc>
      </w:tr>
      <w:tr w:rsidR="00D16D4E" w:rsidRPr="00344B09" w:rsidTr="00A53FA3">
        <w:tc>
          <w:tcPr>
            <w:tcW w:w="3956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07" w:type="dxa"/>
            <w:vAlign w:val="bottom"/>
          </w:tcPr>
          <w:p w:rsidR="00D16D4E" w:rsidRPr="00344B09" w:rsidRDefault="00D16D4E" w:rsidP="00D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975,245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98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1,131</w:t>
            </w:r>
            <w:r w:rsidR="00EF71B5"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049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35,936</w:t>
            </w:r>
          </w:p>
        </w:tc>
      </w:tr>
      <w:tr w:rsidR="00D16D4E" w:rsidRPr="00344B09" w:rsidTr="00A53FA3">
        <w:tc>
          <w:tcPr>
            <w:tcW w:w="3956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807" w:type="dxa"/>
            <w:vAlign w:val="bottom"/>
          </w:tcPr>
          <w:p w:rsidR="00D16D4E" w:rsidRPr="00344B09" w:rsidRDefault="00D16D4E" w:rsidP="00D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D16D4E" w:rsidRPr="00344B09" w:rsidRDefault="00EF71B5" w:rsidP="00D16D4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33,424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9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13,321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43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6D4E" w:rsidRPr="00344B09" w:rsidTr="00A53FA3">
        <w:tc>
          <w:tcPr>
            <w:tcW w:w="3956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การเปลี่ยนแปลงในมูลค่ายุติธรรมของการป้องกันความเสี่ยงกระแสเงินสดส่วนที่ไม่มีประสิทธิผล</w:t>
            </w:r>
          </w:p>
        </w:tc>
        <w:tc>
          <w:tcPr>
            <w:tcW w:w="807" w:type="dxa"/>
            <w:vAlign w:val="bottom"/>
          </w:tcPr>
          <w:p w:rsidR="00D16D4E" w:rsidRPr="00344B09" w:rsidRDefault="00D16D4E" w:rsidP="00D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D16D4E" w:rsidRPr="00344B09" w:rsidRDefault="00D16D4E" w:rsidP="00EF71B5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25094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184,731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9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9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127,70</w:t>
            </w:r>
            <w:r w:rsidR="00EF71B5" w:rsidRPr="00344B0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43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3296" w:rsidRPr="00344B09" w:rsidTr="00A53FA3">
        <w:tc>
          <w:tcPr>
            <w:tcW w:w="3956" w:type="dxa"/>
            <w:vAlign w:val="bottom"/>
          </w:tcPr>
          <w:p w:rsidR="00623296" w:rsidRPr="00344B09" w:rsidRDefault="00623296" w:rsidP="008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07" w:type="dxa"/>
            <w:vAlign w:val="bottom"/>
          </w:tcPr>
          <w:p w:rsidR="00623296" w:rsidRPr="00344B09" w:rsidRDefault="003C387A" w:rsidP="0062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  <w:vAlign w:val="bottom"/>
          </w:tcPr>
          <w:p w:rsidR="00623296" w:rsidRPr="00344B09" w:rsidRDefault="00623296" w:rsidP="006232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623296" w:rsidRPr="00344B09" w:rsidRDefault="00623296" w:rsidP="006232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623296" w:rsidRPr="00344B09" w:rsidRDefault="00623296" w:rsidP="006232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623296" w:rsidRPr="00344B09" w:rsidRDefault="00623296" w:rsidP="0062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623296" w:rsidRPr="00344B09" w:rsidRDefault="00623296" w:rsidP="006232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623296" w:rsidRPr="00344B09" w:rsidRDefault="00623296" w:rsidP="006232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23296" w:rsidRPr="00344B09" w:rsidRDefault="00623296" w:rsidP="006232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23296" w:rsidRPr="00344B09" w:rsidTr="00A53FA3">
        <w:tc>
          <w:tcPr>
            <w:tcW w:w="3956" w:type="dxa"/>
            <w:vAlign w:val="bottom"/>
          </w:tcPr>
          <w:p w:rsidR="00623296" w:rsidRPr="00344B09" w:rsidRDefault="00623296" w:rsidP="0062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dxa"/>
            <w:vAlign w:val="bottom"/>
          </w:tcPr>
          <w:p w:rsidR="00623296" w:rsidRPr="00344B09" w:rsidRDefault="00623296" w:rsidP="0062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623296" w:rsidRPr="00344B09" w:rsidRDefault="00623296" w:rsidP="00623296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gridSpan w:val="3"/>
            <w:vAlign w:val="bottom"/>
          </w:tcPr>
          <w:p w:rsidR="00623296" w:rsidRPr="00344B09" w:rsidRDefault="00623296" w:rsidP="0062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t>(ปรับปรุงใหม่)</w:t>
            </w:r>
          </w:p>
        </w:tc>
        <w:tc>
          <w:tcPr>
            <w:tcW w:w="988" w:type="dxa"/>
            <w:vAlign w:val="bottom"/>
          </w:tcPr>
          <w:p w:rsidR="00623296" w:rsidRPr="00344B09" w:rsidRDefault="00623296" w:rsidP="00623296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23296" w:rsidRPr="00344B09" w:rsidRDefault="00623296" w:rsidP="0062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623296" w:rsidRPr="00344B09" w:rsidRDefault="00623296" w:rsidP="00623296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0056" w:rsidRPr="00344B09" w:rsidTr="00A53FA3">
        <w:tc>
          <w:tcPr>
            <w:tcW w:w="3956" w:type="dxa"/>
            <w:vAlign w:val="bottom"/>
          </w:tcPr>
          <w:p w:rsidR="00CA0056" w:rsidRPr="00344B09" w:rsidRDefault="00CA0056" w:rsidP="0062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dxa"/>
            <w:vAlign w:val="bottom"/>
          </w:tcPr>
          <w:p w:rsidR="00CA0056" w:rsidRPr="00344B09" w:rsidRDefault="00CA0056" w:rsidP="00623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885" w:type="dxa"/>
            <w:gridSpan w:val="7"/>
            <w:vAlign w:val="bottom"/>
          </w:tcPr>
          <w:p w:rsidR="00CA0056" w:rsidRPr="00344B09" w:rsidRDefault="00CA0056" w:rsidP="00CA0056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44B09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DE3F87" w:rsidRPr="00344B09" w:rsidTr="00A53FA3">
        <w:tc>
          <w:tcPr>
            <w:tcW w:w="3956" w:type="dxa"/>
            <w:vAlign w:val="bottom"/>
          </w:tcPr>
          <w:p w:rsidR="00DE3F87" w:rsidRPr="00344B09" w:rsidRDefault="008510DA" w:rsidP="00DE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ขาดทุนจากการซื้อคืนหุ้นกู้</w:t>
            </w:r>
          </w:p>
        </w:tc>
        <w:tc>
          <w:tcPr>
            <w:tcW w:w="807" w:type="dxa"/>
            <w:vAlign w:val="bottom"/>
          </w:tcPr>
          <w:p w:rsidR="00DE3F87" w:rsidRPr="00344B09" w:rsidRDefault="003C387A" w:rsidP="00DE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078" w:type="dxa"/>
            <w:vAlign w:val="bottom"/>
          </w:tcPr>
          <w:p w:rsidR="00DE3F87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78,443</w:t>
            </w:r>
          </w:p>
        </w:tc>
        <w:tc>
          <w:tcPr>
            <w:tcW w:w="270" w:type="dxa"/>
            <w:vAlign w:val="bottom"/>
          </w:tcPr>
          <w:p w:rsidR="00DE3F87" w:rsidRPr="00344B09" w:rsidRDefault="00DE3F87" w:rsidP="00DE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019" w:type="dxa"/>
            <w:vAlign w:val="bottom"/>
          </w:tcPr>
          <w:p w:rsidR="00DE3F87" w:rsidRPr="00344B09" w:rsidRDefault="00DE3F87" w:rsidP="00DE3F8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E3F87" w:rsidRPr="00344B09" w:rsidRDefault="00DE3F87" w:rsidP="00DE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DE3F87" w:rsidRPr="00344B09" w:rsidRDefault="00DE3F87" w:rsidP="00DE3F8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E3F87" w:rsidRPr="00344B09" w:rsidRDefault="00DE3F87" w:rsidP="00DE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DE3F87" w:rsidRPr="00344B09" w:rsidRDefault="00DE3F87" w:rsidP="00DE3F8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6D4E" w:rsidRPr="00344B09" w:rsidTr="00A53FA3">
        <w:tc>
          <w:tcPr>
            <w:tcW w:w="3956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07" w:type="dxa"/>
            <w:vAlign w:val="bottom"/>
          </w:tcPr>
          <w:p w:rsidR="00D16D4E" w:rsidRPr="00344B09" w:rsidRDefault="00D16D4E" w:rsidP="00D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D16D4E" w:rsidRPr="00344B09" w:rsidTr="00A53FA3">
        <w:tc>
          <w:tcPr>
            <w:tcW w:w="3956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807" w:type="dxa"/>
            <w:vAlign w:val="bottom"/>
          </w:tcPr>
          <w:p w:rsidR="00D16D4E" w:rsidRPr="00344B09" w:rsidRDefault="00D16D4E" w:rsidP="00D16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6D4E" w:rsidRPr="00344B09" w:rsidRDefault="00EF71B5" w:rsidP="00D16D4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2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902,38</w:t>
            </w:r>
            <w:r w:rsidR="00A25094" w:rsidRPr="0034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1,272,10</w:t>
            </w:r>
            <w:r w:rsidR="00EF71B5" w:rsidRPr="00344B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16D4E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6D4E" w:rsidRPr="00344B09" w:rsidRDefault="00D16D4E" w:rsidP="00D16D4E">
            <w:pPr>
              <w:pStyle w:val="acctfourfigures"/>
              <w:shd w:val="clear" w:color="auto" w:fill="FFFFFF"/>
              <w:tabs>
                <w:tab w:val="clear" w:pos="765"/>
                <w:tab w:val="decimal" w:pos="774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35,967</w:t>
            </w:r>
          </w:p>
        </w:tc>
      </w:tr>
    </w:tbl>
    <w:p w:rsidR="00B87695" w:rsidRPr="00344B09" w:rsidRDefault="00B87695" w:rsidP="00493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CA2AFD" w:rsidRPr="00344B09" w:rsidRDefault="00524220" w:rsidP="00826016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ภ</w:t>
      </w:r>
      <w:r w:rsidR="00B03387"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าษีเงินได้</w:t>
      </w:r>
    </w:p>
    <w:p w:rsidR="00E213EC" w:rsidRPr="00344B09" w:rsidRDefault="00E213EC" w:rsidP="00493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87695" w:rsidRPr="00344B09" w:rsidRDefault="00B87695" w:rsidP="00B54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26016" w:rsidRPr="00344B09">
        <w:rPr>
          <w:rFonts w:ascii="Angsana New" w:hAnsi="Angsana New"/>
          <w:sz w:val="30"/>
          <w:szCs w:val="30"/>
        </w:rPr>
        <w:br/>
      </w:r>
      <w:r w:rsidRPr="00344B09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A53FA3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ที่แท้จริงรวมของกลุ่มบริษัทในการด</w:t>
      </w:r>
      <w:r w:rsidR="004D6F52" w:rsidRPr="00344B09">
        <w:rPr>
          <w:rFonts w:ascii="Angsana New" w:hAnsi="Angsana New"/>
          <w:sz w:val="30"/>
          <w:szCs w:val="30"/>
          <w:cs/>
        </w:rPr>
        <w:t>ำเนินงานต่อเนื่องเป็น</w:t>
      </w:r>
      <w:r w:rsidR="00863AC8" w:rsidRPr="00344B09">
        <w:rPr>
          <w:rFonts w:ascii="Angsana New" w:hAnsi="Angsana New"/>
          <w:sz w:val="30"/>
          <w:szCs w:val="30"/>
          <w:cs/>
        </w:rPr>
        <w:t>ระยะเวลาเก้าเดือน</w:t>
      </w:r>
      <w:r w:rsidR="004D6F52"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="00B54BA1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2561       </w:t>
      </w:r>
      <w:r w:rsidR="00D76004" w:rsidRPr="00344B09">
        <w:rPr>
          <w:rFonts w:ascii="Angsana New" w:hAnsi="Angsana New"/>
          <w:sz w:val="30"/>
          <w:szCs w:val="30"/>
          <w:cs/>
        </w:rPr>
        <w:t xml:space="preserve">                  คือร้อยละ </w:t>
      </w:r>
      <w:r w:rsidR="001466FC" w:rsidRPr="00344B09">
        <w:rPr>
          <w:rFonts w:ascii="Angsana New" w:hAnsi="Angsana New"/>
          <w:sz w:val="30"/>
          <w:szCs w:val="30"/>
        </w:rPr>
        <w:t>11.67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="004D6F52"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="009A3E23" w:rsidRPr="00344B09">
        <w:rPr>
          <w:rFonts w:ascii="Angsana New" w:hAnsi="Angsana New"/>
          <w:i/>
          <w:iCs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 2560</w:t>
      </w:r>
      <w:r w:rsidR="00CD2596"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="005179D1" w:rsidRPr="00344B09">
        <w:rPr>
          <w:rFonts w:ascii="Angsana New" w:hAnsi="Angsana New"/>
          <w:i/>
          <w:iCs/>
          <w:sz w:val="30"/>
          <w:szCs w:val="30"/>
          <w:cs/>
        </w:rPr>
        <w:t>(ปรับปรุงใหม่)</w:t>
      </w:r>
      <w:r w:rsidRPr="00344B09">
        <w:rPr>
          <w:rFonts w:ascii="Angsana New" w:hAnsi="Angsana New"/>
          <w:i/>
          <w:iCs/>
          <w:sz w:val="30"/>
          <w:szCs w:val="30"/>
          <w:cs/>
        </w:rPr>
        <w:t>: ร้อยละ</w:t>
      </w:r>
      <w:r w:rsidR="00752459" w:rsidRPr="00344B09">
        <w:rPr>
          <w:rFonts w:ascii="Angsana New" w:hAnsi="Angsana New"/>
          <w:i/>
          <w:iCs/>
          <w:sz w:val="30"/>
          <w:szCs w:val="30"/>
        </w:rPr>
        <w:t>12.53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344B09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การเปลี่ยนแปลงในอัตราภาษีเงินได้ที่แท้จริงมีสาเหตุหลักจากความแตกต่างระหว่างการรับรู้รายได้</w:t>
      </w:r>
      <w:r w:rsidR="00CD2596" w:rsidRPr="00344B09">
        <w:rPr>
          <w:rFonts w:ascii="Angsana New" w:hAnsi="Angsana New"/>
          <w:sz w:val="30"/>
          <w:szCs w:val="30"/>
          <w:cs/>
        </w:rPr>
        <w:t>และค่าใช้จ่าย</w:t>
      </w:r>
      <w:r w:rsidRPr="00344B09">
        <w:rPr>
          <w:rFonts w:ascii="Angsana New" w:hAnsi="Angsana New"/>
          <w:sz w:val="30"/>
          <w:szCs w:val="30"/>
          <w:cs/>
        </w:rPr>
        <w:t>ทางบัญชีกับรายได้</w:t>
      </w:r>
      <w:r w:rsidR="00CD2596" w:rsidRPr="00344B09">
        <w:rPr>
          <w:rFonts w:ascii="Angsana New" w:hAnsi="Angsana New"/>
          <w:sz w:val="30"/>
          <w:szCs w:val="30"/>
          <w:cs/>
        </w:rPr>
        <w:t>และค่าใช้จ่าย</w:t>
      </w:r>
      <w:r w:rsidRPr="00344B09">
        <w:rPr>
          <w:rFonts w:ascii="Angsana New" w:hAnsi="Angsana New"/>
          <w:sz w:val="30"/>
          <w:szCs w:val="30"/>
          <w:cs/>
        </w:rPr>
        <w:t>ทางภาษี</w:t>
      </w:r>
      <w:r w:rsidR="00131890" w:rsidRPr="00344B09">
        <w:rPr>
          <w:rFonts w:ascii="Angsana New" w:hAnsi="Angsana New"/>
          <w:sz w:val="30"/>
          <w:szCs w:val="30"/>
        </w:rPr>
        <w:t xml:space="preserve">                                                         </w:t>
      </w:r>
      <w:r w:rsidRPr="00344B09">
        <w:rPr>
          <w:rFonts w:ascii="Angsana New" w:hAnsi="Angsana New"/>
          <w:sz w:val="30"/>
          <w:szCs w:val="30"/>
          <w:cs/>
        </w:rPr>
        <w:t>บางรายการ</w:t>
      </w:r>
    </w:p>
    <w:p w:rsidR="000E72D9" w:rsidRPr="00344B09" w:rsidRDefault="000E72D9" w:rsidP="00B54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40FB7" w:rsidRPr="00344B09" w:rsidRDefault="00140FB7" w:rsidP="00826016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</w:t>
      </w:r>
      <w:r w:rsidR="00787579"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ขั้นพื้นฐาน</w:t>
      </w:r>
    </w:p>
    <w:p w:rsidR="00787579" w:rsidRPr="00344B09" w:rsidRDefault="00787579" w:rsidP="00B54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D6F52" w:rsidRPr="00344B09" w:rsidRDefault="004D6F52" w:rsidP="004D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44B09">
        <w:rPr>
          <w:rFonts w:ascii="Angsana New" w:hAnsi="Angsana New"/>
          <w:sz w:val="30"/>
          <w:szCs w:val="30"/>
          <w:cs/>
          <w:lang w:val="th-TH"/>
        </w:rPr>
        <w:t>กำไรต่อหุ้นขั้นพื้นฐานสำหรับ</w:t>
      </w:r>
      <w:r w:rsidR="00713B57" w:rsidRPr="00344B09">
        <w:rPr>
          <w:rFonts w:ascii="Angsana New" w:hAnsi="Angsana New"/>
          <w:sz w:val="30"/>
          <w:szCs w:val="30"/>
          <w:cs/>
          <w:lang w:val="th-TH"/>
        </w:rPr>
        <w:t>แต่ละ</w:t>
      </w:r>
      <w:r w:rsidR="009A3E23" w:rsidRPr="00344B09">
        <w:rPr>
          <w:rFonts w:ascii="Angsana New" w:hAnsi="Angsana New"/>
          <w:sz w:val="30"/>
          <w:szCs w:val="30"/>
          <w:cs/>
          <w:lang w:val="th-TH"/>
        </w:rPr>
        <w:t>งวดสามเดือนและเก้าเดือน</w:t>
      </w:r>
      <w:r w:rsidRPr="00344B09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  <w:cs/>
          <w:lang w:val="th-TH"/>
        </w:rPr>
        <w:t>30 กันยายน</w:t>
      </w:r>
      <w:r w:rsidR="00D9095D" w:rsidRPr="00344B09">
        <w:rPr>
          <w:rFonts w:ascii="Angsana New" w:hAnsi="Angsana New"/>
          <w:sz w:val="30"/>
          <w:szCs w:val="30"/>
        </w:rPr>
        <w:t xml:space="preserve"> </w:t>
      </w:r>
      <w:r w:rsidR="00713B57" w:rsidRPr="00344B09">
        <w:rPr>
          <w:rFonts w:ascii="Angsana New" w:hAnsi="Angsana New"/>
          <w:sz w:val="30"/>
          <w:szCs w:val="30"/>
        </w:rPr>
        <w:t xml:space="preserve">2561 </w:t>
      </w:r>
      <w:r w:rsidR="00713B57" w:rsidRPr="00344B09">
        <w:rPr>
          <w:rFonts w:ascii="Angsana New" w:hAnsi="Angsana New"/>
          <w:sz w:val="30"/>
          <w:szCs w:val="30"/>
          <w:cs/>
        </w:rPr>
        <w:t xml:space="preserve">และ </w:t>
      </w:r>
      <w:r w:rsidR="00713B57" w:rsidRPr="00344B09">
        <w:rPr>
          <w:rFonts w:ascii="Angsana New" w:hAnsi="Angsana New"/>
          <w:sz w:val="30"/>
          <w:szCs w:val="30"/>
        </w:rPr>
        <w:t xml:space="preserve">2560 </w:t>
      </w:r>
      <w:r w:rsidRPr="00344B09">
        <w:rPr>
          <w:rFonts w:ascii="Angsana New" w:hAnsi="Angsana New"/>
          <w:sz w:val="30"/>
          <w:szCs w:val="30"/>
          <w:cs/>
          <w:lang w:val="th-TH"/>
        </w:rPr>
        <w:t>คำนวณจากกำไรสำหรับงวด</w:t>
      </w:r>
      <w:r w:rsidR="00713B57" w:rsidRPr="00344B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44B09">
        <w:rPr>
          <w:rFonts w:ascii="Angsana New" w:hAnsi="Angsana New"/>
          <w:sz w:val="30"/>
          <w:szCs w:val="30"/>
          <w:cs/>
          <w:lang w:val="th-TH"/>
        </w:rPr>
        <w:t>ที่เป็นส่วนของผู้ถือหุ้นสามัญของบริษัทและจำนวนหุ้นสามัญที่ออกจำหน่ายแล้วระหว่างงวด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:rsidR="001E5925" w:rsidRPr="00344B09" w:rsidRDefault="001E5925" w:rsidP="00B54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1082"/>
        <w:gridCol w:w="281"/>
        <w:gridCol w:w="1071"/>
        <w:gridCol w:w="272"/>
        <w:gridCol w:w="6"/>
        <w:gridCol w:w="1075"/>
        <w:gridCol w:w="268"/>
        <w:gridCol w:w="13"/>
        <w:gridCol w:w="1051"/>
      </w:tblGrid>
      <w:tr w:rsidR="009E1251" w:rsidRPr="00344B09" w:rsidTr="00A53FA3">
        <w:tc>
          <w:tcPr>
            <w:tcW w:w="2271" w:type="pct"/>
            <w:vAlign w:val="bottom"/>
          </w:tcPr>
          <w:p w:rsidR="009E1251" w:rsidRPr="00344B09" w:rsidRDefault="009E1251" w:rsidP="00C15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  <w:shd w:val="clear" w:color="auto" w:fill="auto"/>
            <w:vAlign w:val="bottom"/>
          </w:tcPr>
          <w:p w:rsidR="009E1251" w:rsidRPr="00344B09" w:rsidRDefault="009E1251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E1251" w:rsidRPr="00344B09" w:rsidRDefault="009E1251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5"/>
            <w:shd w:val="clear" w:color="auto" w:fill="auto"/>
            <w:vAlign w:val="bottom"/>
          </w:tcPr>
          <w:p w:rsidR="009E1251" w:rsidRPr="00344B09" w:rsidRDefault="009E1251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BA1" w:rsidRPr="00344B09" w:rsidTr="00A53FA3">
        <w:tc>
          <w:tcPr>
            <w:tcW w:w="2271" w:type="pct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6D7135" w:rsidRPr="00344B09" w:rsidTr="00A53FA3">
        <w:tc>
          <w:tcPr>
            <w:tcW w:w="2271" w:type="pct"/>
            <w:vAlign w:val="bottom"/>
          </w:tcPr>
          <w:p w:rsidR="006D7135" w:rsidRPr="00344B09" w:rsidRDefault="006D7135" w:rsidP="0015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6D7135" w:rsidRPr="00344B09" w:rsidRDefault="006D7135" w:rsidP="0015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pct"/>
            <w:gridSpan w:val="3"/>
            <w:shd w:val="clear" w:color="auto" w:fill="auto"/>
            <w:vAlign w:val="bottom"/>
          </w:tcPr>
          <w:p w:rsidR="006D7135" w:rsidRPr="00344B09" w:rsidRDefault="006D7135" w:rsidP="006D7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76" w:type="pct"/>
            <w:gridSpan w:val="2"/>
            <w:shd w:val="clear" w:color="auto" w:fill="auto"/>
            <w:vAlign w:val="bottom"/>
          </w:tcPr>
          <w:p w:rsidR="006D7135" w:rsidRPr="00344B09" w:rsidRDefault="006D7135" w:rsidP="0015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:rsidR="006D7135" w:rsidRPr="00344B09" w:rsidRDefault="006D7135" w:rsidP="0015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6D7135" w:rsidRPr="00344B09" w:rsidRDefault="006D7135" w:rsidP="0015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1251" w:rsidRPr="00344B09" w:rsidTr="00A53FA3">
        <w:tc>
          <w:tcPr>
            <w:tcW w:w="2271" w:type="pct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9" w:type="pct"/>
            <w:gridSpan w:val="9"/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54BA1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bottom w:val="nil"/>
            </w:tcBorders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nil"/>
            </w:tcBorders>
            <w:shd w:val="clear" w:color="auto" w:fill="auto"/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:rsidR="009E1251" w:rsidRPr="00344B09" w:rsidRDefault="009E1251" w:rsidP="009E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63AC8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1466FC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1,680,531</w:t>
            </w:r>
          </w:p>
        </w:tc>
        <w:tc>
          <w:tcPr>
            <w:tcW w:w="15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EF71B5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2,032,979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6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863AC8" w:rsidRPr="00344B09" w:rsidRDefault="0004401F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,116,980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double" w:sz="4" w:space="0" w:color="auto"/>
            </w:tcBorders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178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863AC8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50" w:type="pct"/>
            <w:gridSpan w:val="2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</w:tr>
      <w:tr w:rsidR="00863AC8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1466FC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1.16</w:t>
            </w:r>
          </w:p>
        </w:tc>
        <w:tc>
          <w:tcPr>
            <w:tcW w:w="15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EF71B5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1.40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63AC8" w:rsidRPr="00344B09" w:rsidRDefault="0004401F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150" w:type="pct"/>
            <w:gridSpan w:val="2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63AC8" w:rsidRPr="00344B09" w:rsidRDefault="00863AC8" w:rsidP="0021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215095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</w:tr>
      <w:tr w:rsidR="00B835AD" w:rsidRPr="00344B09" w:rsidTr="00A53FA3">
        <w:tc>
          <w:tcPr>
            <w:tcW w:w="2271" w:type="pct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  <w:shd w:val="clear" w:color="auto" w:fill="auto"/>
            <w:vAlign w:val="bottom"/>
          </w:tcPr>
          <w:p w:rsidR="00B835AD" w:rsidRPr="00344B09" w:rsidRDefault="00B835AD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B835AD" w:rsidRPr="00344B09" w:rsidRDefault="00B835AD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bottom"/>
          </w:tcPr>
          <w:p w:rsidR="00B835AD" w:rsidRPr="00344B09" w:rsidRDefault="00B835AD" w:rsidP="003D3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BA1" w:rsidRPr="00344B09" w:rsidTr="00A53FA3">
        <w:tc>
          <w:tcPr>
            <w:tcW w:w="2271" w:type="pct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C6A90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3E23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B54BA1" w:rsidRPr="00344B09" w:rsidTr="00A53FA3">
        <w:tc>
          <w:tcPr>
            <w:tcW w:w="2271" w:type="pct"/>
            <w:vAlign w:val="bottom"/>
          </w:tcPr>
          <w:p w:rsidR="00310A45" w:rsidRPr="00344B09" w:rsidRDefault="00310A45" w:rsidP="00310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310A45" w:rsidRPr="00344B09" w:rsidRDefault="00310A45" w:rsidP="00310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pct"/>
            <w:gridSpan w:val="4"/>
            <w:shd w:val="clear" w:color="auto" w:fill="auto"/>
            <w:vAlign w:val="bottom"/>
          </w:tcPr>
          <w:p w:rsidR="00310A45" w:rsidRPr="00344B09" w:rsidRDefault="00310A45" w:rsidP="00310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310A45" w:rsidRPr="00344B09" w:rsidRDefault="00310A45" w:rsidP="00310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310A45" w:rsidRPr="00344B09" w:rsidRDefault="00310A45" w:rsidP="00310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:rsidR="00310A45" w:rsidRPr="00344B09" w:rsidRDefault="00310A45" w:rsidP="00310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5AD" w:rsidRPr="00344B09" w:rsidTr="00A53FA3">
        <w:tc>
          <w:tcPr>
            <w:tcW w:w="2271" w:type="pct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9" w:type="pct"/>
            <w:gridSpan w:val="9"/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54BA1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bottom w:val="nil"/>
            </w:tcBorders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nil"/>
            </w:tcBorders>
            <w:shd w:val="clear" w:color="auto" w:fill="auto"/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tcBorders>
              <w:bottom w:val="nil"/>
            </w:tcBorders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vAlign w:val="bottom"/>
          </w:tcPr>
          <w:p w:rsidR="00B835AD" w:rsidRPr="00344B09" w:rsidRDefault="00B835AD" w:rsidP="00B8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63AC8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1466FC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4,938,990</w:t>
            </w:r>
          </w:p>
        </w:tc>
        <w:tc>
          <w:tcPr>
            <w:tcW w:w="15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D16D4E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5,285,470</w:t>
            </w:r>
          </w:p>
        </w:tc>
        <w:tc>
          <w:tcPr>
            <w:tcW w:w="148" w:type="pct"/>
            <w:gridSpan w:val="2"/>
            <w:tcBorders>
              <w:top w:val="nil"/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double" w:sz="4" w:space="0" w:color="auto"/>
            </w:tcBorders>
            <w:vAlign w:val="bottom"/>
          </w:tcPr>
          <w:p w:rsidR="00863AC8" w:rsidRPr="00344B09" w:rsidRDefault="0004401F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2,234,256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151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424</w:t>
            </w:r>
          </w:p>
        </w:tc>
      </w:tr>
      <w:tr w:rsidR="00863AC8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8" w:type="pct"/>
            <w:gridSpan w:val="2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double" w:sz="4" w:space="0" w:color="auto"/>
            </w:tcBorders>
            <w:vAlign w:val="bottom"/>
          </w:tcPr>
          <w:p w:rsidR="00863AC8" w:rsidRPr="00344B09" w:rsidRDefault="00863AC8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</w:tr>
      <w:tr w:rsidR="00863AC8" w:rsidRPr="00344B09" w:rsidTr="00A53FA3">
        <w:tc>
          <w:tcPr>
            <w:tcW w:w="2271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1466FC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3.41</w:t>
            </w:r>
          </w:p>
        </w:tc>
        <w:tc>
          <w:tcPr>
            <w:tcW w:w="15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AC8" w:rsidRPr="00344B09" w:rsidRDefault="00D16D4E" w:rsidP="00D1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3.65</w:t>
            </w:r>
          </w:p>
        </w:tc>
        <w:tc>
          <w:tcPr>
            <w:tcW w:w="148" w:type="pct"/>
            <w:gridSpan w:val="2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63AC8" w:rsidRPr="00344B09" w:rsidRDefault="0004401F" w:rsidP="00863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1.54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:rsidR="00863AC8" w:rsidRPr="00344B09" w:rsidRDefault="00863AC8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63AC8" w:rsidRPr="00344B09" w:rsidRDefault="0040426A" w:rsidP="00863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2.17</w:t>
            </w:r>
            <w:bookmarkStart w:id="0" w:name="_GoBack"/>
            <w:bookmarkEnd w:id="0"/>
          </w:p>
        </w:tc>
      </w:tr>
    </w:tbl>
    <w:p w:rsidR="002068BC" w:rsidRPr="00344B09" w:rsidRDefault="002068BC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621C9" w:rsidRPr="00344B09" w:rsidRDefault="00C621C9" w:rsidP="00826016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:rsidR="00DE03E9" w:rsidRPr="00344B09" w:rsidRDefault="00DE03E9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63AC8" w:rsidRPr="00344B09" w:rsidRDefault="00863AC8" w:rsidP="00863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pacing w:val="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44B09">
        <w:rPr>
          <w:rFonts w:ascii="Angsana New" w:hAnsi="Angsana New"/>
          <w:spacing w:val="2"/>
          <w:sz w:val="30"/>
          <w:szCs w:val="30"/>
        </w:rPr>
        <w:t xml:space="preserve">22 </w:t>
      </w:r>
      <w:r w:rsidRPr="00344B09">
        <w:rPr>
          <w:rFonts w:ascii="Angsana New" w:hAnsi="Angsana New"/>
          <w:spacing w:val="2"/>
          <w:sz w:val="30"/>
          <w:szCs w:val="30"/>
          <w:cs/>
        </w:rPr>
        <w:t xml:space="preserve">สิงหาคม </w:t>
      </w:r>
      <w:r w:rsidRPr="00344B09">
        <w:rPr>
          <w:rFonts w:ascii="Angsana New" w:hAnsi="Angsana New"/>
          <w:spacing w:val="2"/>
          <w:sz w:val="30"/>
          <w:szCs w:val="30"/>
        </w:rPr>
        <w:t xml:space="preserve">2561 </w:t>
      </w:r>
      <w:r w:rsidRPr="00344B09">
        <w:rPr>
          <w:rFonts w:ascii="Angsana New" w:hAnsi="Angsana New"/>
          <w:spacing w:val="2"/>
          <w:sz w:val="30"/>
          <w:szCs w:val="30"/>
          <w:cs/>
        </w:rPr>
        <w:t>คณะกรรมการมีมติอนุมัติการจัดสรรกำไรเป็น</w:t>
      </w:r>
      <w:r w:rsidRPr="00344B09">
        <w:rPr>
          <w:rFonts w:ascii="Angsana New" w:hAnsi="Angsana New"/>
          <w:sz w:val="30"/>
          <w:szCs w:val="30"/>
          <w:cs/>
        </w:rPr>
        <w:t xml:space="preserve">เงินปันผลระหว่างกาลในอัตราหุ้นละ </w:t>
      </w:r>
      <w:r w:rsidRPr="00344B09">
        <w:rPr>
          <w:rFonts w:ascii="Angsana New" w:hAnsi="Angsana New"/>
          <w:sz w:val="30"/>
          <w:szCs w:val="30"/>
        </w:rPr>
        <w:t xml:space="preserve">1.15 </w:t>
      </w:r>
      <w:r w:rsidRPr="00344B09">
        <w:rPr>
          <w:rFonts w:ascii="Angsana New" w:hAnsi="Angsana New"/>
          <w:sz w:val="30"/>
          <w:szCs w:val="30"/>
          <w:cs/>
        </w:rPr>
        <w:t xml:space="preserve">บาท เป็นเงินจำนวนทั้งสิ้น </w:t>
      </w:r>
      <w:r w:rsidRPr="00344B09">
        <w:rPr>
          <w:rFonts w:ascii="Angsana New" w:hAnsi="Angsana New"/>
          <w:sz w:val="30"/>
          <w:szCs w:val="30"/>
        </w:rPr>
        <w:t>1,66</w:t>
      </w:r>
      <w:r w:rsidR="00826016" w:rsidRPr="00344B09">
        <w:rPr>
          <w:rFonts w:ascii="Angsana New" w:hAnsi="Angsana New"/>
          <w:sz w:val="30"/>
          <w:szCs w:val="30"/>
        </w:rPr>
        <w:t>7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เงินปันผลระหว่างกาลดังกล่าวได้จ่ายให้แก่ผู้ถือหุ้นในระหว่างเดือนกันยายน </w:t>
      </w:r>
      <w:r w:rsidRPr="00344B09">
        <w:rPr>
          <w:rFonts w:ascii="Angsana New" w:hAnsi="Angsana New"/>
          <w:sz w:val="30"/>
          <w:szCs w:val="30"/>
        </w:rPr>
        <w:t>2561</w:t>
      </w:r>
    </w:p>
    <w:p w:rsidR="00863AC8" w:rsidRPr="00344B09" w:rsidRDefault="00863AC8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E03E9" w:rsidRPr="00344B09" w:rsidRDefault="00DE03E9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เมื่อวันที่ 5 เมษายน 2561 ผู้ถือหุ้นมีมติอนุมัติการจัดสรรกำไรสำหรับปี 25</w:t>
      </w:r>
      <w:r w:rsidRPr="00344B09">
        <w:rPr>
          <w:rFonts w:ascii="Angsana New" w:hAnsi="Angsana New"/>
          <w:sz w:val="30"/>
          <w:szCs w:val="30"/>
        </w:rPr>
        <w:t>60</w:t>
      </w:r>
      <w:r w:rsidRPr="00344B09">
        <w:rPr>
          <w:rFonts w:ascii="Angsana New" w:hAnsi="Angsana New"/>
          <w:sz w:val="30"/>
          <w:szCs w:val="30"/>
          <w:cs/>
        </w:rPr>
        <w:t xml:space="preserve"> เป็นเงินปันผลในอัตราหุ้นละ 2.</w:t>
      </w:r>
      <w:r w:rsidRPr="00344B09">
        <w:rPr>
          <w:rFonts w:ascii="Angsana New" w:hAnsi="Angsana New"/>
          <w:sz w:val="30"/>
          <w:szCs w:val="30"/>
        </w:rPr>
        <w:t>40</w:t>
      </w:r>
      <w:r w:rsidRPr="00344B09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344B09">
        <w:rPr>
          <w:rFonts w:ascii="Angsana New" w:hAnsi="Angsana New"/>
          <w:sz w:val="30"/>
          <w:szCs w:val="30"/>
        </w:rPr>
        <w:t>3,480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ทั้งนี้ บริษัทได้จ่าย </w:t>
      </w:r>
      <w:r w:rsidR="00826016" w:rsidRPr="00344B09">
        <w:rPr>
          <w:rFonts w:ascii="Angsana New" w:hAnsi="Angsana New"/>
          <w:sz w:val="30"/>
          <w:szCs w:val="30"/>
        </w:rPr>
        <w:br/>
      </w:r>
      <w:r w:rsidRPr="00344B09">
        <w:rPr>
          <w:rFonts w:ascii="Angsana New" w:hAnsi="Angsana New"/>
          <w:sz w:val="30"/>
          <w:szCs w:val="30"/>
          <w:cs/>
        </w:rPr>
        <w:t>เงินปันผลระหว่างกาลซึ่งจัดสรรจากกำไรสำหรับ</w:t>
      </w:r>
      <w:r w:rsidR="00FC6A90" w:rsidRPr="00344B09">
        <w:rPr>
          <w:rFonts w:ascii="Angsana New" w:hAnsi="Angsana New"/>
          <w:sz w:val="30"/>
          <w:szCs w:val="30"/>
          <w:cs/>
        </w:rPr>
        <w:t>งวด</w:t>
      </w:r>
      <w:r w:rsidR="00282713" w:rsidRPr="00344B09">
        <w:rPr>
          <w:rFonts w:ascii="Angsana New" w:hAnsi="Angsana New"/>
          <w:sz w:val="30"/>
          <w:szCs w:val="30"/>
          <w:cs/>
        </w:rPr>
        <w:t>หกเดือน</w:t>
      </w:r>
      <w:r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82713" w:rsidRPr="00344B09">
        <w:rPr>
          <w:rFonts w:ascii="Angsana New" w:hAnsi="Angsana New"/>
          <w:sz w:val="30"/>
          <w:szCs w:val="30"/>
          <w:cs/>
        </w:rPr>
        <w:t>30 มิถุนายน</w:t>
      </w:r>
      <w:r w:rsidRPr="00344B09">
        <w:rPr>
          <w:rFonts w:ascii="Angsana New" w:hAnsi="Angsana New"/>
          <w:sz w:val="30"/>
          <w:szCs w:val="30"/>
          <w:cs/>
        </w:rPr>
        <w:t xml:space="preserve"> 25</w:t>
      </w:r>
      <w:r w:rsidRPr="00344B09">
        <w:rPr>
          <w:rFonts w:ascii="Angsana New" w:hAnsi="Angsana New"/>
          <w:sz w:val="30"/>
          <w:szCs w:val="30"/>
        </w:rPr>
        <w:t>60</w:t>
      </w:r>
      <w:r w:rsidRPr="00344B0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344B09">
        <w:rPr>
          <w:rFonts w:ascii="Angsana New" w:hAnsi="Angsana New"/>
          <w:sz w:val="30"/>
          <w:szCs w:val="30"/>
        </w:rPr>
        <w:t xml:space="preserve">1.15 </w:t>
      </w:r>
      <w:r w:rsidRPr="00344B09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826016" w:rsidRPr="00344B09">
        <w:rPr>
          <w:rFonts w:ascii="Angsana New" w:hAnsi="Angsana New"/>
          <w:sz w:val="30"/>
          <w:szCs w:val="30"/>
        </w:rPr>
        <w:t>1,667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ซึ่งได้จ่ายให้แก่ผู้ถือหุ้นในเดือนกันยายน </w:t>
      </w:r>
      <w:r w:rsidR="005A2C91" w:rsidRPr="00344B09">
        <w:rPr>
          <w:rFonts w:ascii="Angsana New" w:hAnsi="Angsana New"/>
          <w:sz w:val="30"/>
          <w:szCs w:val="30"/>
          <w:cs/>
        </w:rPr>
        <w:t>2560</w:t>
      </w:r>
      <w:r w:rsidR="00772B79" w:rsidRPr="00344B09">
        <w:rPr>
          <w:rFonts w:ascii="Angsana New" w:hAnsi="Angsana New"/>
          <w:sz w:val="30"/>
          <w:szCs w:val="30"/>
        </w:rPr>
        <w:t xml:space="preserve"> </w:t>
      </w:r>
      <w:r w:rsidR="00826016" w:rsidRPr="00344B09">
        <w:rPr>
          <w:rFonts w:ascii="Angsana New" w:hAnsi="Angsana New"/>
          <w:sz w:val="30"/>
          <w:szCs w:val="30"/>
          <w:cs/>
        </w:rPr>
        <w:t>โดยยอดสุทธิของ</w:t>
      </w:r>
      <w:r w:rsidR="00826016" w:rsidRPr="00344B09">
        <w:rPr>
          <w:rFonts w:ascii="Angsana New" w:hAnsi="Angsana New"/>
          <w:sz w:val="30"/>
          <w:szCs w:val="30"/>
        </w:rPr>
        <w:br/>
      </w:r>
      <w:r w:rsidRPr="00344B09">
        <w:rPr>
          <w:rFonts w:ascii="Angsana New" w:hAnsi="Angsana New"/>
          <w:sz w:val="30"/>
          <w:szCs w:val="30"/>
          <w:cs/>
        </w:rPr>
        <w:t xml:space="preserve">เงินปันผลดังกล่าวจำนวนเงิน </w:t>
      </w:r>
      <w:r w:rsidR="005A2C91"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</w:rPr>
        <w:t>,</w:t>
      </w:r>
      <w:r w:rsidR="005A2C91" w:rsidRPr="00344B09">
        <w:rPr>
          <w:rFonts w:ascii="Angsana New" w:hAnsi="Angsana New"/>
          <w:sz w:val="30"/>
          <w:szCs w:val="30"/>
        </w:rPr>
        <w:t>81</w:t>
      </w:r>
      <w:r w:rsidR="00826016" w:rsidRPr="00344B09">
        <w:rPr>
          <w:rFonts w:ascii="Angsana New" w:hAnsi="Angsana New"/>
          <w:sz w:val="30"/>
          <w:szCs w:val="30"/>
        </w:rPr>
        <w:t>3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ได้จ่ายให้แก่ผู้ถือหุ้นในเดือนเมษายน </w:t>
      </w:r>
      <w:r w:rsidR="005A2C91" w:rsidRPr="00344B09">
        <w:rPr>
          <w:rFonts w:ascii="Angsana New" w:hAnsi="Angsana New"/>
          <w:sz w:val="30"/>
          <w:szCs w:val="30"/>
        </w:rPr>
        <w:t>2561</w:t>
      </w:r>
    </w:p>
    <w:p w:rsidR="00674082" w:rsidRPr="00344B09" w:rsidRDefault="00674082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63AC8" w:rsidRPr="00344B09" w:rsidRDefault="00863AC8" w:rsidP="00863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pacing w:val="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44B09">
        <w:rPr>
          <w:rFonts w:ascii="Angsana New" w:hAnsi="Angsana New"/>
          <w:spacing w:val="2"/>
          <w:sz w:val="30"/>
          <w:szCs w:val="30"/>
        </w:rPr>
        <w:t>21</w:t>
      </w:r>
      <w:r w:rsidRPr="00344B09">
        <w:rPr>
          <w:rFonts w:ascii="Angsana New" w:hAnsi="Angsana New"/>
          <w:spacing w:val="2"/>
          <w:sz w:val="30"/>
          <w:szCs w:val="30"/>
          <w:cs/>
        </w:rPr>
        <w:t xml:space="preserve"> สิงหาคม </w:t>
      </w:r>
      <w:r w:rsidRPr="00344B09">
        <w:rPr>
          <w:rFonts w:ascii="Angsana New" w:hAnsi="Angsana New"/>
          <w:spacing w:val="2"/>
          <w:sz w:val="30"/>
          <w:szCs w:val="30"/>
        </w:rPr>
        <w:t xml:space="preserve">2560 </w:t>
      </w:r>
      <w:r w:rsidRPr="00344B09">
        <w:rPr>
          <w:rFonts w:ascii="Angsana New" w:hAnsi="Angsana New"/>
          <w:spacing w:val="2"/>
          <w:sz w:val="30"/>
          <w:szCs w:val="30"/>
          <w:cs/>
        </w:rPr>
        <w:t>คณะกรรมการมีมติอนุมัติการจัดสรรกำไรเป็น</w:t>
      </w:r>
      <w:r w:rsidRPr="00344B09">
        <w:rPr>
          <w:rFonts w:ascii="Angsana New" w:hAnsi="Angsana New"/>
          <w:sz w:val="30"/>
          <w:szCs w:val="30"/>
          <w:cs/>
        </w:rPr>
        <w:t xml:space="preserve">เงินปันผลระหว่างกาลในอัตราหุ้นละ </w:t>
      </w:r>
      <w:r w:rsidRPr="00344B09">
        <w:rPr>
          <w:rFonts w:ascii="Angsana New" w:hAnsi="Angsana New"/>
          <w:sz w:val="30"/>
          <w:szCs w:val="30"/>
        </w:rPr>
        <w:t xml:space="preserve">1.15 </w:t>
      </w:r>
      <w:r w:rsidRPr="00344B09">
        <w:rPr>
          <w:rFonts w:ascii="Angsana New" w:hAnsi="Angsana New"/>
          <w:sz w:val="30"/>
          <w:szCs w:val="30"/>
          <w:cs/>
        </w:rPr>
        <w:t xml:space="preserve">บาท เป็นเงินจำนวนทั้งสิ้น </w:t>
      </w:r>
      <w:r w:rsidRPr="00344B09">
        <w:rPr>
          <w:rFonts w:ascii="Angsana New" w:hAnsi="Angsana New"/>
          <w:sz w:val="30"/>
          <w:szCs w:val="30"/>
        </w:rPr>
        <w:t xml:space="preserve">1,667 </w:t>
      </w:r>
      <w:r w:rsidRPr="00344B09">
        <w:rPr>
          <w:rFonts w:ascii="Angsana New" w:hAnsi="Angsana New"/>
          <w:sz w:val="30"/>
          <w:szCs w:val="30"/>
          <w:cs/>
        </w:rPr>
        <w:t xml:space="preserve">ล้านบาท เงินปันผลระหว่างกาลดังกล่าวได้จ่ายให้แก่ผู้ถือหุ้นในระหว่างเดือนกันยายน </w:t>
      </w:r>
      <w:r w:rsidRPr="00344B09">
        <w:rPr>
          <w:rFonts w:ascii="Angsana New" w:hAnsi="Angsana New"/>
          <w:sz w:val="30"/>
          <w:szCs w:val="30"/>
        </w:rPr>
        <w:t>2560</w:t>
      </w:r>
    </w:p>
    <w:p w:rsidR="00863AC8" w:rsidRPr="00344B09" w:rsidRDefault="00863AC8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72B79" w:rsidRPr="00344B09" w:rsidRDefault="00772B79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เมื่อวันที่ 5 เมษายน 256</w:t>
      </w:r>
      <w:r w:rsidRPr="00344B09">
        <w:rPr>
          <w:rFonts w:ascii="Angsana New" w:hAnsi="Angsana New"/>
          <w:sz w:val="30"/>
          <w:szCs w:val="30"/>
        </w:rPr>
        <w:t>0</w:t>
      </w:r>
      <w:r w:rsidRPr="00344B09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ผู้ถือหุ้นมีมติอนุมัติการจัดสรรกำไรสำหรับปี 25</w:t>
      </w:r>
      <w:r w:rsidRPr="00344B09">
        <w:rPr>
          <w:rFonts w:ascii="Angsana New" w:hAnsi="Angsana New"/>
          <w:sz w:val="30"/>
          <w:szCs w:val="30"/>
        </w:rPr>
        <w:t>59</w:t>
      </w:r>
      <w:r w:rsidRPr="00344B09">
        <w:rPr>
          <w:rFonts w:ascii="Angsana New" w:hAnsi="Angsana New"/>
          <w:sz w:val="30"/>
          <w:szCs w:val="30"/>
          <w:cs/>
        </w:rPr>
        <w:t xml:space="preserve"> เป็นเงินปันผลในอัตราหุ้นละ 2.</w:t>
      </w:r>
      <w:r w:rsidRPr="00344B09">
        <w:rPr>
          <w:rFonts w:ascii="Angsana New" w:hAnsi="Angsana New"/>
          <w:sz w:val="30"/>
          <w:szCs w:val="30"/>
        </w:rPr>
        <w:t>35</w:t>
      </w:r>
      <w:r w:rsidRPr="00344B09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344B09">
        <w:rPr>
          <w:rFonts w:ascii="Angsana New" w:hAnsi="Angsana New"/>
          <w:sz w:val="30"/>
          <w:szCs w:val="30"/>
        </w:rPr>
        <w:t>3,408</w:t>
      </w:r>
      <w:r w:rsidRPr="00344B09">
        <w:rPr>
          <w:rFonts w:ascii="Angsana New" w:hAnsi="Angsana New"/>
          <w:sz w:val="30"/>
          <w:szCs w:val="30"/>
          <w:cs/>
        </w:rPr>
        <w:t xml:space="preserve"> ล้านบาท ทั้งนี้ บริษัทได้จ่าย   เงินปันผลระหว่างกาลซึ่งจัดสรรจากกำไรสำหรับ</w:t>
      </w:r>
      <w:r w:rsidR="00282713" w:rsidRPr="00344B09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30 มิถุนายน 2559 </w:t>
      </w:r>
      <w:r w:rsidRPr="00344B09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344B09">
        <w:rPr>
          <w:rFonts w:ascii="Angsana New" w:hAnsi="Angsana New"/>
          <w:sz w:val="30"/>
          <w:szCs w:val="30"/>
        </w:rPr>
        <w:t xml:space="preserve">1.10 </w:t>
      </w:r>
      <w:r w:rsidRPr="00344B09">
        <w:rPr>
          <w:rFonts w:ascii="Angsana New" w:hAnsi="Angsana New"/>
          <w:sz w:val="30"/>
          <w:szCs w:val="30"/>
          <w:cs/>
        </w:rPr>
        <w:t>บาท เป็นจำนวนเงินทั้งสิ้น 1,595 ล้านบาท ซึ่งได้จ่ายให้แก่ผู้ถือหุ้นในเดือนกันยายน 25</w:t>
      </w:r>
      <w:r w:rsidRPr="00344B09">
        <w:rPr>
          <w:rFonts w:ascii="Angsana New" w:hAnsi="Angsana New"/>
          <w:sz w:val="30"/>
          <w:szCs w:val="30"/>
        </w:rPr>
        <w:t xml:space="preserve">59 </w:t>
      </w:r>
      <w:r w:rsidRPr="00344B09">
        <w:rPr>
          <w:rFonts w:ascii="Angsana New" w:hAnsi="Angsana New"/>
          <w:sz w:val="30"/>
          <w:szCs w:val="30"/>
          <w:cs/>
        </w:rPr>
        <w:t>โดยยอดสุทธิของ</w:t>
      </w:r>
      <w:r w:rsidR="000A07C8" w:rsidRPr="00344B09">
        <w:rPr>
          <w:rFonts w:ascii="Angsana New" w:hAnsi="Angsana New"/>
          <w:sz w:val="30"/>
          <w:szCs w:val="30"/>
        </w:rPr>
        <w:t xml:space="preserve">                     </w:t>
      </w:r>
      <w:r w:rsidRPr="00344B09">
        <w:rPr>
          <w:rFonts w:ascii="Angsana New" w:hAnsi="Angsana New"/>
          <w:sz w:val="30"/>
          <w:szCs w:val="30"/>
          <w:cs/>
        </w:rPr>
        <w:t xml:space="preserve">เงินปันผลดังกล่าวจำนวนเงิน 1,813 ล้านบาท ได้จ่ายให้แก่ผู้ถือหุ้นในเดือนเมษายน </w:t>
      </w:r>
      <w:r w:rsidRPr="00344B09">
        <w:rPr>
          <w:rFonts w:ascii="Angsana New" w:hAnsi="Angsana New"/>
          <w:sz w:val="30"/>
          <w:szCs w:val="30"/>
        </w:rPr>
        <w:t>2560</w:t>
      </w:r>
    </w:p>
    <w:p w:rsidR="00B45893" w:rsidRPr="00344B09" w:rsidRDefault="00B45893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63AC8" w:rsidRPr="00344B09" w:rsidRDefault="00863AC8" w:rsidP="0077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45893" w:rsidRPr="00344B09" w:rsidRDefault="00B45893" w:rsidP="00772B79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FF4A19" w:rsidRPr="00344B09" w:rsidRDefault="00FF4A19" w:rsidP="00B41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058F7" w:rsidRPr="00344B09" w:rsidRDefault="004058F7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4D6F52" w:rsidRPr="00344B09" w:rsidRDefault="004D6F52" w:rsidP="004D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7213A" w:rsidRPr="00344B09" w:rsidRDefault="0067213A" w:rsidP="00A42922">
      <w:pPr>
        <w:pStyle w:val="block"/>
        <w:tabs>
          <w:tab w:val="decimal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44B0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863AC8" w:rsidRPr="00344B09" w:rsidRDefault="00863AC8" w:rsidP="006721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28" w:tblpY="2"/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271"/>
        <w:gridCol w:w="169"/>
        <w:gridCol w:w="11"/>
        <w:gridCol w:w="1080"/>
        <w:gridCol w:w="180"/>
        <w:gridCol w:w="1099"/>
        <w:gridCol w:w="180"/>
        <w:gridCol w:w="1080"/>
        <w:gridCol w:w="180"/>
        <w:gridCol w:w="1151"/>
      </w:tblGrid>
      <w:tr w:rsidR="00D76E7B" w:rsidRPr="00344B09" w:rsidTr="004B2123">
        <w:trPr>
          <w:trHeight w:val="113"/>
          <w:tblHeader/>
        </w:trPr>
        <w:tc>
          <w:tcPr>
            <w:tcW w:w="4849" w:type="dxa"/>
            <w:gridSpan w:val="3"/>
            <w:shd w:val="clear" w:color="auto" w:fill="auto"/>
            <w:vAlign w:val="bottom"/>
          </w:tcPr>
          <w:p w:rsidR="00D76E7B" w:rsidRPr="00344B09" w:rsidRDefault="004D6F52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4961" w:type="dxa"/>
            <w:gridSpan w:val="8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76E7B" w:rsidRPr="00344B09" w:rsidTr="004B2123">
        <w:trPr>
          <w:trHeight w:val="364"/>
          <w:tblHeader/>
        </w:trPr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76E7B" w:rsidRPr="00344B09" w:rsidTr="004B2123">
        <w:trPr>
          <w:trHeight w:val="364"/>
          <w:tblHeader/>
        </w:trPr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76E7B" w:rsidRPr="00344B09" w:rsidTr="004B2123">
        <w:trPr>
          <w:trHeight w:val="364"/>
          <w:tblHeader/>
        </w:trPr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6E7B" w:rsidRPr="00344B09" w:rsidTr="004B2123">
        <w:tc>
          <w:tcPr>
            <w:tcW w:w="3409" w:type="dxa"/>
            <w:shd w:val="clear" w:color="auto" w:fill="auto"/>
            <w:vAlign w:val="bottom"/>
          </w:tcPr>
          <w:p w:rsidR="00D76E7B" w:rsidRPr="00344B09" w:rsidRDefault="009A3E23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D76E7B"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76E7B"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E7B" w:rsidRPr="00344B09" w:rsidTr="004B2123"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D76E7B" w:rsidRPr="00344B09" w:rsidRDefault="00D76E7B" w:rsidP="004B2123">
            <w:pPr>
              <w:tabs>
                <w:tab w:val="clear" w:pos="227"/>
                <w:tab w:val="left" w:pos="101"/>
                <w:tab w:val="left" w:pos="19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E7B" w:rsidRPr="00344B09" w:rsidTr="004B2123"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76E7B" w:rsidRPr="00344B09" w:rsidTr="004B2123"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0E6AE0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497</w:t>
            </w:r>
            <w:r w:rsidR="00987F3D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0E6AE0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497</w:t>
            </w:r>
            <w:r w:rsidR="00987F3D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0E6AE0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497</w:t>
            </w:r>
            <w:r w:rsidR="00987F3D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459</w:t>
            </w:r>
          </w:p>
        </w:tc>
      </w:tr>
      <w:tr w:rsidR="0045138F" w:rsidRPr="00344B09" w:rsidTr="004B2123"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27,</w:t>
            </w:r>
            <w:r w:rsidR="00197435"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702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197435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27,70</w:t>
            </w:r>
            <w:r w:rsidR="000E6AE0" w:rsidRPr="00344B0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27,</w:t>
            </w:r>
            <w:r w:rsidR="00197435" w:rsidRPr="00344B09">
              <w:rPr>
                <w:rFonts w:ascii="Angsana New" w:hAnsi="Angsana New"/>
                <w:sz w:val="30"/>
                <w:szCs w:val="30"/>
                <w:lang w:bidi="th-TH"/>
              </w:rPr>
              <w:t>702</w:t>
            </w:r>
          </w:p>
        </w:tc>
      </w:tr>
      <w:tr w:rsidR="00D76E7B" w:rsidRPr="00344B09" w:rsidTr="004B2123"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D76E7B" w:rsidRPr="00344B09" w:rsidTr="004B2123"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2,772,422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2,772,422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2,772,422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166,455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166,455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0E6AE0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166,455</w:t>
            </w:r>
          </w:p>
        </w:tc>
      </w:tr>
      <w:tr w:rsidR="00D76E7B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76E7B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76E7B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D246AA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83CAC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36,451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D246AA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383CAC" w:rsidRPr="00344B09">
              <w:rPr>
                <w:rFonts w:ascii="Angsana New" w:hAnsi="Angsana New"/>
                <w:sz w:val="30"/>
                <w:szCs w:val="30"/>
                <w:lang w:bidi="th-TH"/>
              </w:rPr>
              <w:t>36,451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D246AA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383CAC" w:rsidRPr="00344B09">
              <w:rPr>
                <w:rFonts w:ascii="Angsana New" w:hAnsi="Angsana New"/>
                <w:sz w:val="30"/>
                <w:szCs w:val="30"/>
                <w:lang w:bidi="th-TH"/>
              </w:rPr>
              <w:t>36,451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76E7B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D76E7B" w:rsidRPr="00344B09" w:rsidRDefault="00D76E7B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76E7B" w:rsidRPr="00344B09" w:rsidRDefault="00D76E7B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E36EB1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E36EB1" w:rsidRPr="00344B09" w:rsidRDefault="00E36EB1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D246AA" w:rsidP="004B212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D5182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355,624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D246AA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D5182" w:rsidRPr="00344B09">
              <w:rPr>
                <w:rFonts w:ascii="Angsana New" w:hAnsi="Angsana New"/>
                <w:sz w:val="30"/>
                <w:szCs w:val="30"/>
                <w:lang w:bidi="th-TH"/>
              </w:rPr>
              <w:t>355,624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D246AA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D5182" w:rsidRPr="00344B09">
              <w:rPr>
                <w:rFonts w:ascii="Angsana New" w:hAnsi="Angsana New"/>
                <w:sz w:val="30"/>
                <w:szCs w:val="30"/>
                <w:lang w:bidi="th-TH"/>
              </w:rPr>
              <w:t>355,624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36EB1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E36EB1" w:rsidRPr="00344B09" w:rsidRDefault="00E36EB1" w:rsidP="004B2123">
            <w:pPr>
              <w:tabs>
                <w:tab w:val="clear" w:pos="227"/>
                <w:tab w:val="left" w:pos="9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3AC8" w:rsidRPr="00344B09" w:rsidTr="004B2123">
        <w:trPr>
          <w:trHeight w:val="270"/>
        </w:trPr>
        <w:tc>
          <w:tcPr>
            <w:tcW w:w="4849" w:type="dxa"/>
            <w:gridSpan w:val="3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B09">
              <w:rPr>
                <w:rFonts w:ascii="Angsana New" w:hAnsi="Angsana New"/>
                <w:sz w:val="30"/>
                <w:szCs w:val="30"/>
                <w:rtl/>
                <w:cs/>
              </w:rPr>
              <w:lastRenderedPageBreak/>
              <w:br w:type="page"/>
            </w:r>
          </w:p>
        </w:tc>
        <w:tc>
          <w:tcPr>
            <w:tcW w:w="4961" w:type="dxa"/>
            <w:gridSpan w:val="8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63AC8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AC8" w:rsidRPr="00344B09" w:rsidRDefault="008F5029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63AC8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63AC8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3AC8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863AC8" w:rsidRPr="00344B09" w:rsidRDefault="00863AC8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63AC8" w:rsidRPr="00344B09" w:rsidRDefault="00863AC8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36EB1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E36EB1" w:rsidRPr="00344B09" w:rsidRDefault="00E36EB1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E36EB1" w:rsidRPr="00344B09" w:rsidRDefault="00E36EB1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36EB1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E36EB1" w:rsidRPr="00344B09" w:rsidRDefault="00E36EB1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833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114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EF2B98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F2B98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833</w:t>
            </w:r>
            <w:r w:rsidR="00383CAC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114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EF2B98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466,215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EF2B98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484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F2B98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484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163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36EB1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E36EB1" w:rsidRPr="00344B09" w:rsidRDefault="00E36EB1" w:rsidP="004B2123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36EB1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E36EB1" w:rsidRPr="00344B09" w:rsidRDefault="00E36EB1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36EB1" w:rsidRPr="00344B09" w:rsidRDefault="00E36EB1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12,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469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,5</w:t>
            </w:r>
            <w:r w:rsidR="00EF2B98" w:rsidRPr="00344B09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12,</w:t>
            </w:r>
            <w:r w:rsidR="00EF2B98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469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B4B1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12,</w:t>
            </w:r>
            <w:r w:rsidR="003B4B1F" w:rsidRPr="00344B09">
              <w:rPr>
                <w:rFonts w:ascii="Angsana New" w:hAnsi="Angsana New"/>
                <w:sz w:val="30"/>
                <w:szCs w:val="30"/>
                <w:lang w:bidi="th-TH"/>
              </w:rPr>
              <w:t>469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,5</w:t>
            </w:r>
            <w:r w:rsidR="003B4B1F" w:rsidRPr="00344B09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977869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15,970,644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A276CC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B4B1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276CC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B4B1F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556,947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A276CC" w:rsidRPr="00344B0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3B4B1F" w:rsidRPr="00344B09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A276CC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B4B1F" w:rsidRPr="00344B09">
              <w:rPr>
                <w:rFonts w:ascii="Angsana New" w:hAnsi="Angsana New"/>
                <w:sz w:val="30"/>
                <w:szCs w:val="30"/>
                <w:lang w:bidi="th-TH"/>
              </w:rPr>
              <w:t>556</w:t>
            </w:r>
            <w:r w:rsidR="00A276CC" w:rsidRPr="00344B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B4B1F" w:rsidRPr="00344B09">
              <w:rPr>
                <w:rFonts w:ascii="Angsana New" w:hAnsi="Angsana New"/>
                <w:sz w:val="30"/>
                <w:szCs w:val="30"/>
                <w:lang w:bidi="th-TH"/>
              </w:rPr>
              <w:t>947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87AD3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387AD3" w:rsidRPr="00344B09" w:rsidRDefault="00387AD3" w:rsidP="004B2123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87AD3" w:rsidRPr="00344B09" w:rsidTr="004B2123">
        <w:tc>
          <w:tcPr>
            <w:tcW w:w="3409" w:type="dxa"/>
            <w:shd w:val="clear" w:color="auto" w:fill="auto"/>
            <w:vAlign w:val="bottom"/>
          </w:tcPr>
          <w:p w:rsidR="00387AD3" w:rsidRPr="00344B09" w:rsidRDefault="00387AD3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AD3" w:rsidRPr="00344B09" w:rsidTr="004B2123">
        <w:tc>
          <w:tcPr>
            <w:tcW w:w="3409" w:type="dxa"/>
            <w:shd w:val="clear" w:color="auto" w:fill="auto"/>
            <w:vAlign w:val="bottom"/>
          </w:tcPr>
          <w:p w:rsidR="00387AD3" w:rsidRPr="00344B09" w:rsidRDefault="00387AD3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387AD3" w:rsidRPr="00344B09" w:rsidRDefault="00387AD3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AD3" w:rsidRPr="00344B09" w:rsidTr="004B2123">
        <w:tc>
          <w:tcPr>
            <w:tcW w:w="3409" w:type="dxa"/>
            <w:shd w:val="clear" w:color="auto" w:fill="auto"/>
            <w:vAlign w:val="bottom"/>
          </w:tcPr>
          <w:p w:rsidR="00387AD3" w:rsidRPr="00344B09" w:rsidRDefault="00387AD3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</w:tr>
      <w:tr w:rsidR="0045138F" w:rsidRPr="00344B09" w:rsidTr="004B2123"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2B7F81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16,197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2B7F81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16,197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2B7F81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16,197</w:t>
            </w:r>
          </w:p>
        </w:tc>
      </w:tr>
      <w:tr w:rsidR="00EC5F1D" w:rsidRPr="00344B09" w:rsidTr="004B2123">
        <w:tc>
          <w:tcPr>
            <w:tcW w:w="3409" w:type="dxa"/>
            <w:shd w:val="clear" w:color="auto" w:fill="auto"/>
            <w:vAlign w:val="bottom"/>
          </w:tcPr>
          <w:p w:rsidR="00EC5F1D" w:rsidRPr="00344B09" w:rsidRDefault="00EC5F1D" w:rsidP="004B2123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C5F1D" w:rsidRPr="00344B09" w:rsidRDefault="00EC5F1D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87AD3" w:rsidRPr="00344B09" w:rsidTr="004B2123">
        <w:tc>
          <w:tcPr>
            <w:tcW w:w="3409" w:type="dxa"/>
            <w:shd w:val="clear" w:color="auto" w:fill="auto"/>
            <w:vAlign w:val="bottom"/>
          </w:tcPr>
          <w:p w:rsidR="00387AD3" w:rsidRPr="00344B09" w:rsidRDefault="00387AD3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387AD3" w:rsidRPr="00344B09" w:rsidRDefault="00387AD3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165759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127,314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B660F9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>127,314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165759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127,314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ind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45138F" w:rsidRPr="00344B09" w:rsidRDefault="0045138F" w:rsidP="004B2123">
            <w:pPr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3F097E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B660F9"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108,762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3F097E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B660F9" w:rsidRPr="00344B09">
              <w:rPr>
                <w:rFonts w:ascii="Angsana New" w:hAnsi="Angsana New"/>
                <w:sz w:val="30"/>
                <w:szCs w:val="30"/>
                <w:lang w:bidi="th-TH"/>
              </w:rPr>
              <w:t>108,762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3F097E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B660F9" w:rsidRPr="00344B09">
              <w:rPr>
                <w:rFonts w:ascii="Angsana New" w:hAnsi="Angsana New"/>
                <w:sz w:val="30"/>
                <w:szCs w:val="30"/>
                <w:lang w:bidi="th-TH"/>
              </w:rPr>
              <w:t>108,762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ind w:left="18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113"/>
        </w:trPr>
        <w:tc>
          <w:tcPr>
            <w:tcW w:w="4849" w:type="dxa"/>
            <w:gridSpan w:val="3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1" w:type="dxa"/>
            <w:gridSpan w:val="8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138F" w:rsidRPr="00344B09" w:rsidTr="004B2123">
        <w:trPr>
          <w:trHeight w:val="364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5138F" w:rsidRPr="00344B09" w:rsidTr="004B2123">
        <w:trPr>
          <w:trHeight w:val="364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5138F" w:rsidRPr="00344B09" w:rsidTr="004B2123">
        <w:trPr>
          <w:trHeight w:val="364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138F" w:rsidRPr="00344B09" w:rsidTr="004B2123">
        <w:trPr>
          <w:trHeight w:val="364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08EA" w:rsidRPr="00344B09" w:rsidTr="004B2123">
        <w:trPr>
          <w:trHeight w:val="364"/>
        </w:trPr>
        <w:tc>
          <w:tcPr>
            <w:tcW w:w="3409" w:type="dxa"/>
            <w:shd w:val="clear" w:color="auto" w:fill="auto"/>
            <w:vAlign w:val="bottom"/>
          </w:tcPr>
          <w:p w:rsidR="000708EA" w:rsidRPr="00344B09" w:rsidRDefault="000708EA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0708EA" w:rsidRPr="00344B09" w:rsidRDefault="000708EA" w:rsidP="004B2123">
            <w:pPr>
              <w:pStyle w:val="acctfourfigures"/>
              <w:spacing w:line="240" w:lineRule="atLeast"/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="00752459"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</w:t>
            </w: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08EA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0708EA" w:rsidRPr="00344B09" w:rsidRDefault="000708EA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708EA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0708EA" w:rsidRPr="00344B09" w:rsidRDefault="000708EA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3,729,682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3,729,682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3,729,682</w:t>
            </w: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708EA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0708EA" w:rsidRPr="00344B09" w:rsidRDefault="000708EA" w:rsidP="004B2123">
            <w:pPr>
              <w:ind w:hanging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708EA" w:rsidRPr="00344B09" w:rsidRDefault="000708EA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90" w:hanging="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(2,117,415)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(2,117,415)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(2,117,415)</w:t>
            </w:r>
          </w:p>
        </w:tc>
      </w:tr>
      <w:tr w:rsidR="0045138F" w:rsidRPr="00344B09" w:rsidTr="004B2123">
        <w:trPr>
          <w:trHeight w:val="270"/>
        </w:trPr>
        <w:tc>
          <w:tcPr>
            <w:tcW w:w="3409" w:type="dxa"/>
            <w:shd w:val="clear" w:color="auto" w:fill="auto"/>
            <w:vAlign w:val="bottom"/>
          </w:tcPr>
          <w:p w:rsidR="0045138F" w:rsidRPr="00344B09" w:rsidRDefault="0045138F" w:rsidP="004B212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(16,139,581)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(16,915,170)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45138F" w:rsidRPr="00344B09" w:rsidRDefault="0045138F" w:rsidP="004B212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(16,915,170)</w:t>
            </w:r>
          </w:p>
        </w:tc>
      </w:tr>
    </w:tbl>
    <w:p w:rsidR="004D6F52" w:rsidRPr="00344B09" w:rsidRDefault="004D6F52" w:rsidP="004C7F1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50" w:tblpY="2"/>
        <w:tblW w:w="98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71"/>
        <w:gridCol w:w="180"/>
        <w:gridCol w:w="1080"/>
        <w:gridCol w:w="180"/>
        <w:gridCol w:w="1080"/>
        <w:gridCol w:w="180"/>
        <w:gridCol w:w="1080"/>
        <w:gridCol w:w="180"/>
        <w:gridCol w:w="1170"/>
      </w:tblGrid>
      <w:tr w:rsidR="004B2123" w:rsidRPr="00344B09" w:rsidTr="00135BAB">
        <w:trPr>
          <w:cantSplit/>
          <w:trHeight w:val="113"/>
          <w:tblHeader/>
        </w:trPr>
        <w:tc>
          <w:tcPr>
            <w:tcW w:w="4871" w:type="dxa"/>
            <w:gridSpan w:val="3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2123" w:rsidRPr="00344B09" w:rsidTr="00135BAB">
        <w:trPr>
          <w:cantSplit/>
          <w:trHeight w:val="364"/>
          <w:tblHeader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B2123" w:rsidRPr="00344B09" w:rsidTr="00135BAB">
        <w:trPr>
          <w:cantSplit/>
          <w:trHeight w:val="364"/>
          <w:tblHeader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B2123" w:rsidRPr="00344B09" w:rsidTr="00135BAB">
        <w:trPr>
          <w:cantSplit/>
          <w:trHeight w:val="364"/>
          <w:tblHeader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2123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123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4B2123" w:rsidRPr="00344B09" w:rsidRDefault="004B2123" w:rsidP="00135BAB">
            <w:pPr>
              <w:tabs>
                <w:tab w:val="left" w:pos="27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B2123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35BAB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135BAB" w:rsidRPr="00344B09" w:rsidRDefault="00135BAB" w:rsidP="00135BA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465,120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465,120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465,120</w:t>
            </w:r>
          </w:p>
        </w:tc>
      </w:tr>
      <w:tr w:rsidR="004B2123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35BAB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135BAB" w:rsidRPr="00344B09" w:rsidRDefault="00135BAB" w:rsidP="00135BA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35BAB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135BAB" w:rsidRPr="00344B09" w:rsidRDefault="00135BAB" w:rsidP="00135BA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35BAB" w:rsidRPr="00344B09" w:rsidRDefault="00135BAB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35BAB" w:rsidRPr="00344B09" w:rsidTr="00F56C15">
        <w:trPr>
          <w:cantSplit/>
          <w:trHeight w:val="113"/>
          <w:tblHeader/>
        </w:trPr>
        <w:tc>
          <w:tcPr>
            <w:tcW w:w="4871" w:type="dxa"/>
            <w:gridSpan w:val="3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5BAB" w:rsidRPr="00344B09" w:rsidTr="00F56C15">
        <w:trPr>
          <w:cantSplit/>
          <w:trHeight w:val="364"/>
          <w:tblHeader/>
        </w:trPr>
        <w:tc>
          <w:tcPr>
            <w:tcW w:w="342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35BAB" w:rsidRPr="00344B09" w:rsidTr="00F56C15">
        <w:trPr>
          <w:cantSplit/>
          <w:trHeight w:val="364"/>
          <w:tblHeader/>
        </w:trPr>
        <w:tc>
          <w:tcPr>
            <w:tcW w:w="342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35BAB" w:rsidRPr="00344B09" w:rsidTr="00F56C15">
        <w:trPr>
          <w:cantSplit/>
          <w:trHeight w:val="364"/>
          <w:tblHeader/>
        </w:trPr>
        <w:tc>
          <w:tcPr>
            <w:tcW w:w="342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2123" w:rsidRPr="00344B09" w:rsidTr="00135BA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B2123" w:rsidRPr="00344B09" w:rsidTr="00135BAB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B2123" w:rsidRPr="00344B09" w:rsidTr="00135BAB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:rsidR="004B2123" w:rsidRPr="00344B09" w:rsidRDefault="004B2123" w:rsidP="00135B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B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2123" w:rsidRPr="00344B09" w:rsidRDefault="004B2123" w:rsidP="004B21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35BAB" w:rsidRPr="00344B09" w:rsidTr="00135BAB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:rsidR="00135BAB" w:rsidRPr="00344B09" w:rsidRDefault="00135BAB" w:rsidP="00135BA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val="en-US" w:bidi="th-TH"/>
              </w:rPr>
              <w:t>461,018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461,018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35BAB" w:rsidRPr="00344B09" w:rsidRDefault="00135BAB" w:rsidP="00135BA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sz w:val="30"/>
                <w:szCs w:val="30"/>
                <w:lang w:bidi="th-TH"/>
              </w:rPr>
              <w:t>461,018</w:t>
            </w:r>
          </w:p>
        </w:tc>
      </w:tr>
    </w:tbl>
    <w:p w:rsidR="004D6F52" w:rsidRPr="00344B09" w:rsidRDefault="004D6F52" w:rsidP="0013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CDB" w:rsidRPr="00344B09" w:rsidRDefault="00434CDB" w:rsidP="0043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434CDB" w:rsidRPr="00344B09" w:rsidRDefault="00434CDB" w:rsidP="0043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CDB" w:rsidRPr="00344B09" w:rsidRDefault="00434CDB" w:rsidP="0043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กลุ่มบริษัทได้ทำสัญญาซื้อขายเงินตราต่างประเทศล่วงหน้าหลายสัญญากับสถาบันการเงินหลายแห่ง เพื่อใช้ในการจัดการความเสี่ยงจากอัตราแลกเปลี่ยนเงินตราต่</w:t>
      </w:r>
      <w:r w:rsidR="006217E6" w:rsidRPr="00344B09">
        <w:rPr>
          <w:rFonts w:ascii="Angsana New" w:hAnsi="Angsana New"/>
          <w:sz w:val="30"/>
          <w:szCs w:val="30"/>
          <w:cs/>
        </w:rPr>
        <w:t>างประเทศที่เกิดจากการซื้อสินค้า</w:t>
      </w:r>
      <w:r w:rsidR="006217E6" w:rsidRPr="00344B09">
        <w:rPr>
          <w:rFonts w:ascii="Angsana New" w:hAnsi="Angsana New"/>
          <w:sz w:val="30"/>
          <w:szCs w:val="30"/>
        </w:rPr>
        <w:t xml:space="preserve"> </w:t>
      </w:r>
      <w:r w:rsidR="003C5041"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="003C5041" w:rsidRPr="00344B09">
        <w:rPr>
          <w:rFonts w:ascii="Angsana New" w:hAnsi="Angsana New"/>
          <w:sz w:val="30"/>
          <w:szCs w:val="30"/>
          <w:cs/>
        </w:rPr>
        <w:t xml:space="preserve"> </w:t>
      </w:r>
      <w:r w:rsidR="003C5041" w:rsidRPr="00344B09">
        <w:rPr>
          <w:rFonts w:ascii="Angsana New" w:hAnsi="Angsana New"/>
          <w:sz w:val="30"/>
          <w:szCs w:val="30"/>
        </w:rPr>
        <w:t xml:space="preserve">2561 </w:t>
      </w:r>
      <w:r w:rsidR="00480211" w:rsidRPr="00344B09">
        <w:rPr>
          <w:rFonts w:ascii="Angsana New" w:hAnsi="Angsana New"/>
          <w:sz w:val="30"/>
          <w:szCs w:val="30"/>
        </w:rPr>
        <w:t xml:space="preserve">        </w:t>
      </w:r>
      <w:r w:rsidRPr="00344B09">
        <w:rPr>
          <w:rFonts w:ascii="Angsana New" w:hAnsi="Angsana New"/>
          <w:sz w:val="30"/>
          <w:szCs w:val="30"/>
          <w:cs/>
        </w:rPr>
        <w:t>กลุ่มบริษัท</w:t>
      </w:r>
      <w:r w:rsidR="003C5041" w:rsidRPr="00344B09">
        <w:rPr>
          <w:rFonts w:ascii="Angsana New" w:hAnsi="Angsana New"/>
          <w:sz w:val="30"/>
          <w:szCs w:val="30"/>
          <w:cs/>
        </w:rPr>
        <w:t>ไม่</w:t>
      </w:r>
      <w:r w:rsidRPr="00344B09">
        <w:rPr>
          <w:rFonts w:ascii="Angsana New" w:hAnsi="Angsana New"/>
          <w:sz w:val="30"/>
          <w:szCs w:val="30"/>
          <w:cs/>
        </w:rPr>
        <w:t>มีสัญญาซื้อขายเงินตราต่างประเทศล่วงหน้า</w:t>
      </w:r>
      <w:r w:rsidR="003C5041" w:rsidRPr="00344B09">
        <w:rPr>
          <w:rFonts w:ascii="Angsana New" w:hAnsi="Angsana New"/>
          <w:sz w:val="30"/>
          <w:szCs w:val="30"/>
          <w:cs/>
        </w:rPr>
        <w:t>คงเหลือ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11.32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ล้านยูโร และ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65.94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90023A"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เทียบเท่าจำนวนเงิน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105.33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 หรือเทียบเท่า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2,686.61 </w:t>
      </w:r>
      <w:r w:rsidR="0090023A" w:rsidRPr="00344B09">
        <w:rPr>
          <w:rFonts w:ascii="Angsana New" w:hAnsi="Angsana New"/>
          <w:i/>
          <w:iCs/>
          <w:sz w:val="30"/>
          <w:szCs w:val="30"/>
        </w:rPr>
        <w:t xml:space="preserve">                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C82F9B" w:rsidRPr="00344B09" w:rsidRDefault="00C82F9B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34CDB" w:rsidRPr="00344B09" w:rsidRDefault="00434CDB" w:rsidP="0043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:rsidR="00434CDB" w:rsidRPr="00344B09" w:rsidRDefault="00434CDB" w:rsidP="0043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CDB" w:rsidRPr="00344B09" w:rsidRDefault="00434CDB" w:rsidP="00434CD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="003C5041" w:rsidRPr="00344B09">
        <w:rPr>
          <w:rFonts w:ascii="Angsana New" w:hAnsi="Angsana New"/>
          <w:sz w:val="30"/>
          <w:szCs w:val="30"/>
          <w:cs/>
        </w:rPr>
        <w:t xml:space="preserve">               </w:t>
      </w:r>
      <w:r w:rsidRPr="00344B09">
        <w:rPr>
          <w:rFonts w:ascii="Angsana New" w:hAnsi="Angsana New"/>
          <w:sz w:val="30"/>
          <w:szCs w:val="30"/>
          <w:cs/>
        </w:rPr>
        <w:t>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</w:t>
      </w:r>
      <w:r w:rsidR="003C5041" w:rsidRPr="00344B09">
        <w:rPr>
          <w:rFonts w:ascii="Angsana New" w:hAnsi="Angsana New"/>
          <w:sz w:val="30"/>
          <w:szCs w:val="30"/>
          <w:cs/>
        </w:rPr>
        <w:t xml:space="preserve">ราแลกเปลี่ยนสกุลเงิน ณ 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>30 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2561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ประกอบด้วยสกุลเงินบาทเป็นจำนวนเงินรวม</w:t>
      </w:r>
      <w:r w:rsidRPr="00344B09">
        <w:rPr>
          <w:rFonts w:ascii="Angsana New" w:hAnsi="Angsana New"/>
          <w:sz w:val="30"/>
          <w:szCs w:val="30"/>
        </w:rPr>
        <w:t xml:space="preserve"> 1,000 </w:t>
      </w:r>
      <w:r w:rsidRPr="00344B09">
        <w:rPr>
          <w:rFonts w:ascii="Angsana New" w:hAnsi="Angsana New"/>
          <w:sz w:val="30"/>
          <w:szCs w:val="30"/>
          <w:cs/>
        </w:rPr>
        <w:t>ล้านบาท</w:t>
      </w:r>
      <w:r w:rsidR="003C5041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สกุลเงินเหรียญสหรัฐอเมริกาเป็นจำนวนเงินรวม</w:t>
      </w:r>
      <w:r w:rsidRPr="00344B09">
        <w:rPr>
          <w:rFonts w:ascii="Angsana New" w:hAnsi="Angsana New"/>
          <w:sz w:val="30"/>
          <w:szCs w:val="30"/>
        </w:rPr>
        <w:t xml:space="preserve"> 200 </w:t>
      </w:r>
      <w:r w:rsidRPr="00344B0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สกุลเงินเยนเป็นจำนวนเงินรวม </w:t>
      </w:r>
      <w:r w:rsidRPr="00344B09">
        <w:rPr>
          <w:rFonts w:ascii="Angsana New" w:hAnsi="Angsana New"/>
          <w:sz w:val="30"/>
          <w:szCs w:val="30"/>
        </w:rPr>
        <w:t xml:space="preserve">15,000 </w:t>
      </w:r>
      <w:r w:rsidRPr="00344B09">
        <w:rPr>
          <w:rFonts w:ascii="Angsana New" w:hAnsi="Angsana New"/>
          <w:sz w:val="30"/>
          <w:szCs w:val="30"/>
          <w:cs/>
        </w:rPr>
        <w:t>ล้านเยน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="000867E3" w:rsidRPr="00344B09">
        <w:rPr>
          <w:rFonts w:ascii="Angsana New" w:hAnsi="Angsana New"/>
          <w:sz w:val="30"/>
          <w:szCs w:val="30"/>
        </w:rPr>
        <w:t>814.23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สกุลเงินบาทเป็นจำนวนเงินรวม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1,000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สกุลเงินเหรียญสหรัฐอเมริกาเป็นจำนวนเงินรวม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200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สกุลเงินเยนเป็นจำนวนเงินรวม </w:t>
      </w:r>
      <w:r w:rsidRPr="00344B09">
        <w:rPr>
          <w:rFonts w:ascii="Angsana New" w:hAnsi="Angsana New"/>
          <w:i/>
          <w:iCs/>
          <w:sz w:val="30"/>
          <w:szCs w:val="30"/>
        </w:rPr>
        <w:t>15,000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 ล้านเยน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และสกุลเหรียญออสเตรเลียเป็นจำนวนเงินรวม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873.59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344B09">
        <w:rPr>
          <w:rFonts w:ascii="Angsana New" w:hAnsi="Angsana New"/>
          <w:i/>
          <w:iCs/>
          <w:sz w:val="30"/>
          <w:szCs w:val="30"/>
        </w:rPr>
        <w:t>)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:rsidR="005B6A67" w:rsidRPr="00344B09" w:rsidRDefault="005B6A67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708EA" w:rsidRPr="00344B09" w:rsidRDefault="000708EA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CDB" w:rsidRPr="00344B09" w:rsidRDefault="00434CDB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4B0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434CDB" w:rsidRPr="00344B09" w:rsidRDefault="00434CDB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CDB" w:rsidRPr="00344B09" w:rsidRDefault="00434CDB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434CDB" w:rsidRPr="00344B09" w:rsidRDefault="00434CDB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B340A" w:rsidRPr="00344B09" w:rsidRDefault="000B340A" w:rsidP="0007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</w:t>
      </w:r>
      <w:r w:rsidRPr="00344B09">
        <w:rPr>
          <w:rFonts w:ascii="Angsana New" w:hAnsi="Angsana New"/>
          <w:sz w:val="30"/>
          <w:szCs w:val="30"/>
        </w:rPr>
        <w:t xml:space="preserve"> 2 </w:t>
      </w:r>
      <w:r w:rsidRPr="00344B09">
        <w:rPr>
          <w:rFonts w:ascii="Angsana New" w:hAnsi="Angsana New"/>
          <w:sz w:val="30"/>
          <w:szCs w:val="30"/>
          <w:cs/>
        </w:rPr>
        <w:t>ของเครื่องมือทางการเงินที่วัดมูลค่าด้วยมูลค่ายุติธ</w:t>
      </w:r>
      <w:r w:rsidR="00F60440" w:rsidRPr="00344B09">
        <w:rPr>
          <w:rFonts w:ascii="Angsana New" w:hAnsi="Angsana New"/>
          <w:sz w:val="30"/>
          <w:szCs w:val="30"/>
          <w:cs/>
        </w:rPr>
        <w:t>รรมในงบแสดงฐานะการเงิน ณ วันที่</w:t>
      </w:r>
      <w:r w:rsidR="00F60440" w:rsidRPr="00344B09">
        <w:rPr>
          <w:rFonts w:ascii="Angsana New" w:hAnsi="Angsana New"/>
          <w:sz w:val="30"/>
          <w:szCs w:val="30"/>
        </w:rPr>
        <w:t xml:space="preserve">                   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>2561</w:t>
      </w:r>
      <w:r w:rsidRPr="00344B0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44B09">
        <w:rPr>
          <w:rFonts w:ascii="Angsana New" w:hAnsi="Angsana New"/>
          <w:sz w:val="30"/>
          <w:szCs w:val="30"/>
        </w:rPr>
        <w:t>31</w:t>
      </w:r>
      <w:r w:rsidRPr="00344B0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44B09">
        <w:rPr>
          <w:rFonts w:ascii="Angsana New" w:hAnsi="Angsana New"/>
          <w:sz w:val="30"/>
          <w:szCs w:val="30"/>
        </w:rPr>
        <w:t xml:space="preserve">2560 </w:t>
      </w:r>
      <w:r w:rsidRPr="00344B09">
        <w:rPr>
          <w:rFonts w:ascii="Angsana New" w:hAnsi="Angsana New"/>
          <w:sz w:val="30"/>
          <w:szCs w:val="30"/>
          <w:cs/>
        </w:rPr>
        <w:t xml:space="preserve">ขั้นตอนการประเมินมูลค่าได้เปิดเผยในหมายเหตุข้อ </w:t>
      </w:r>
      <w:r w:rsidRPr="00344B09">
        <w:rPr>
          <w:rFonts w:ascii="Angsana New" w:hAnsi="Angsana New"/>
          <w:sz w:val="30"/>
          <w:szCs w:val="30"/>
        </w:rPr>
        <w:t>2</w:t>
      </w:r>
      <w:r w:rsidRPr="00344B09">
        <w:rPr>
          <w:rFonts w:ascii="Angsana New" w:hAnsi="Angsana New"/>
          <w:sz w:val="30"/>
          <w:szCs w:val="30"/>
          <w:cs/>
        </w:rPr>
        <w:t xml:space="preserve"> (ค)</w:t>
      </w:r>
    </w:p>
    <w:p w:rsidR="00960E58" w:rsidRPr="00344B09" w:rsidRDefault="00960E58" w:rsidP="0007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B340A" w:rsidRPr="00344B09" w:rsidRDefault="000B340A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4B0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0B340A" w:rsidRPr="00344B09" w:rsidRDefault="000B340A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4" w:type="dxa"/>
        <w:tblInd w:w="360" w:type="dxa"/>
        <w:tblLook w:val="04A0" w:firstRow="1" w:lastRow="0" w:firstColumn="1" w:lastColumn="0" w:noHBand="0" w:noVBand="1"/>
      </w:tblPr>
      <w:tblGrid>
        <w:gridCol w:w="3780"/>
        <w:gridCol w:w="5434"/>
      </w:tblGrid>
      <w:tr w:rsidR="005940A6" w:rsidRPr="00344B09" w:rsidTr="00135BAB">
        <w:trPr>
          <w:tblHeader/>
        </w:trPr>
        <w:tc>
          <w:tcPr>
            <w:tcW w:w="3780" w:type="dxa"/>
            <w:shd w:val="clear" w:color="auto" w:fill="auto"/>
          </w:tcPr>
          <w:p w:rsidR="005940A6" w:rsidRPr="00344B09" w:rsidRDefault="005940A6" w:rsidP="005705E7">
            <w:pPr>
              <w:pStyle w:val="block"/>
              <w:spacing w:after="0" w:line="240" w:lineRule="atLeast"/>
              <w:ind w:left="90" w:right="-108" w:hanging="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4" w:type="dxa"/>
            <w:shd w:val="clear" w:color="auto" w:fill="auto"/>
          </w:tcPr>
          <w:p w:rsidR="005940A6" w:rsidRPr="00344B09" w:rsidRDefault="005940A6" w:rsidP="00A271D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940A6" w:rsidRPr="00344B09" w:rsidTr="00135BAB">
        <w:tc>
          <w:tcPr>
            <w:tcW w:w="3780" w:type="dxa"/>
            <w:shd w:val="clear" w:color="auto" w:fill="auto"/>
          </w:tcPr>
          <w:p w:rsidR="005940A6" w:rsidRPr="00344B09" w:rsidRDefault="005940A6" w:rsidP="005940A6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5434" w:type="dxa"/>
            <w:shd w:val="clear" w:color="auto" w:fill="auto"/>
          </w:tcPr>
          <w:p w:rsidR="005940A6" w:rsidRPr="00344B09" w:rsidRDefault="005940A6" w:rsidP="0090023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เทคนิคการเปรียบเทียบราคาตลาด/การคิดลดกระแสเงินสด</w:t>
            </w:r>
            <w:r w:rsidR="00960E58"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 </w:t>
            </w:r>
            <w:r w:rsidR="0090023A"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  <w:t xml:space="preserve">            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ประเมิน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 xml:space="preserve">มูลค่ายุติธรรมโดยพิจารณาถึง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  <w:t xml:space="preserve">(1)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  <w:t xml:space="preserve">(2)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>มูลค่าปัจจุบันสุทธิที่คำนวณจากอัตราคิดลดที่อ้างอิงจาก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  <w:t>illiquidity factor</w:t>
            </w:r>
          </w:p>
        </w:tc>
      </w:tr>
      <w:tr w:rsidR="00480211" w:rsidRPr="00344B09" w:rsidTr="00135BAB">
        <w:tc>
          <w:tcPr>
            <w:tcW w:w="3780" w:type="dxa"/>
            <w:shd w:val="clear" w:color="auto" w:fill="auto"/>
          </w:tcPr>
          <w:p w:rsidR="00480211" w:rsidRPr="00344B09" w:rsidRDefault="00480211" w:rsidP="005940A6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4" w:type="dxa"/>
            <w:shd w:val="clear" w:color="auto" w:fill="auto"/>
          </w:tcPr>
          <w:p w:rsidR="00480211" w:rsidRPr="00344B09" w:rsidRDefault="00480211" w:rsidP="00A271D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</w:p>
        </w:tc>
      </w:tr>
      <w:tr w:rsidR="005940A6" w:rsidRPr="00344B09" w:rsidTr="00135BAB">
        <w:tc>
          <w:tcPr>
            <w:tcW w:w="3780" w:type="dxa"/>
            <w:shd w:val="clear" w:color="auto" w:fill="auto"/>
          </w:tcPr>
          <w:p w:rsidR="005D75B4" w:rsidRPr="00344B09" w:rsidRDefault="005940A6" w:rsidP="005940A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:rsidR="005940A6" w:rsidRPr="00344B09" w:rsidDel="00FF6C39" w:rsidRDefault="005D75B4" w:rsidP="005940A6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940A6" w:rsidRPr="00344B09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5434" w:type="dxa"/>
            <w:shd w:val="clear" w:color="auto" w:fill="auto"/>
          </w:tcPr>
          <w:p w:rsidR="005940A6" w:rsidRPr="00344B09" w:rsidDel="00FF6C39" w:rsidRDefault="005940A6" w:rsidP="00A271D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2E2E76" w:rsidRPr="00344B09" w:rsidRDefault="002E2E76">
      <w:pPr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</w:rPr>
        <w:br w:type="page"/>
      </w:r>
    </w:p>
    <w:tbl>
      <w:tblPr>
        <w:tblW w:w="9214" w:type="dxa"/>
        <w:tblInd w:w="360" w:type="dxa"/>
        <w:tblLook w:val="04A0" w:firstRow="1" w:lastRow="0" w:firstColumn="1" w:lastColumn="0" w:noHBand="0" w:noVBand="1"/>
      </w:tblPr>
      <w:tblGrid>
        <w:gridCol w:w="3780"/>
        <w:gridCol w:w="5434"/>
      </w:tblGrid>
      <w:tr w:rsidR="002E2E76" w:rsidRPr="00344B09" w:rsidTr="00135BAB">
        <w:tc>
          <w:tcPr>
            <w:tcW w:w="3780" w:type="dxa"/>
            <w:shd w:val="clear" w:color="auto" w:fill="auto"/>
          </w:tcPr>
          <w:p w:rsidR="002E2E76" w:rsidRPr="00344B09" w:rsidRDefault="002E2E76" w:rsidP="002E2E76">
            <w:pPr>
              <w:pStyle w:val="block"/>
              <w:spacing w:after="0" w:line="240" w:lineRule="atLeast"/>
              <w:ind w:left="90" w:right="-108" w:hanging="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5434" w:type="dxa"/>
            <w:shd w:val="clear" w:color="auto" w:fill="auto"/>
          </w:tcPr>
          <w:p w:rsidR="002E2E76" w:rsidRPr="00344B09" w:rsidRDefault="002E2E76" w:rsidP="002E2E76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E2E76" w:rsidRPr="00344B09" w:rsidTr="00135BAB">
        <w:tc>
          <w:tcPr>
            <w:tcW w:w="3780" w:type="dxa"/>
            <w:shd w:val="clear" w:color="auto" w:fill="auto"/>
          </w:tcPr>
          <w:p w:rsidR="002E2E76" w:rsidRPr="00344B09" w:rsidDel="00FF6C39" w:rsidRDefault="002E2E76" w:rsidP="002E2E76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5434" w:type="dxa"/>
            <w:shd w:val="clear" w:color="auto" w:fill="auto"/>
          </w:tcPr>
          <w:p w:rsidR="002E2E76" w:rsidRPr="00344B09" w:rsidDel="00FF6C39" w:rsidRDefault="002E2E76" w:rsidP="002E2E7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  <w:t>Swap model</w:t>
            </w:r>
            <w:r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 xml:space="preserve"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  <w:t xml:space="preserve">                                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  <w:t xml:space="preserve">                                </w:t>
            </w:r>
            <w:r w:rsidRPr="00344B09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หุ้นกู้ในปัจจุบัน</w:t>
            </w:r>
          </w:p>
        </w:tc>
      </w:tr>
      <w:tr w:rsidR="002E2E76" w:rsidRPr="00344B09" w:rsidTr="00135BAB">
        <w:tc>
          <w:tcPr>
            <w:tcW w:w="3780" w:type="dxa"/>
            <w:shd w:val="clear" w:color="auto" w:fill="auto"/>
          </w:tcPr>
          <w:p w:rsidR="002E2E76" w:rsidRPr="00344B09" w:rsidRDefault="002E2E76" w:rsidP="002E2E76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4" w:type="dxa"/>
            <w:shd w:val="clear" w:color="auto" w:fill="auto"/>
          </w:tcPr>
          <w:p w:rsidR="002E2E76" w:rsidRPr="00344B09" w:rsidRDefault="002E2E76" w:rsidP="002E2E7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</w:pPr>
          </w:p>
        </w:tc>
      </w:tr>
      <w:tr w:rsidR="002E2E76" w:rsidRPr="00344B09" w:rsidTr="00135BAB">
        <w:tc>
          <w:tcPr>
            <w:tcW w:w="3780" w:type="dxa"/>
            <w:shd w:val="clear" w:color="auto" w:fill="auto"/>
          </w:tcPr>
          <w:p w:rsidR="002E2E76" w:rsidRPr="00344B09" w:rsidRDefault="002E2E76" w:rsidP="002E2E76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สัญญาแลกเปลี่ยนอัตราแลกเปลี่ยน</w:t>
            </w:r>
          </w:p>
          <w:p w:rsidR="002E2E76" w:rsidRPr="00344B09" w:rsidRDefault="002E2E76" w:rsidP="002E2E76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 xml:space="preserve">   สกุลเงิน</w:t>
            </w:r>
          </w:p>
        </w:tc>
        <w:tc>
          <w:tcPr>
            <w:tcW w:w="5434" w:type="dxa"/>
            <w:shd w:val="clear" w:color="auto" w:fill="auto"/>
          </w:tcPr>
          <w:p w:rsidR="002E2E76" w:rsidRPr="00344B09" w:rsidRDefault="002E2E76" w:rsidP="002E2E7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:rsidR="00E63AD0" w:rsidRPr="00344B09" w:rsidRDefault="00E63AD0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3382" w:rsidRPr="00344B09" w:rsidRDefault="006D3382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4B0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0B340A" w:rsidRPr="00344B09" w:rsidRDefault="000B340A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4" w:type="dxa"/>
        <w:tblInd w:w="360" w:type="dxa"/>
        <w:tblLook w:val="04A0" w:firstRow="1" w:lastRow="0" w:firstColumn="1" w:lastColumn="0" w:noHBand="0" w:noVBand="1"/>
      </w:tblPr>
      <w:tblGrid>
        <w:gridCol w:w="3780"/>
        <w:gridCol w:w="5434"/>
      </w:tblGrid>
      <w:tr w:rsidR="005940A6" w:rsidRPr="00344B09" w:rsidTr="00135BAB">
        <w:trPr>
          <w:tblHeader/>
        </w:trPr>
        <w:tc>
          <w:tcPr>
            <w:tcW w:w="3780" w:type="dxa"/>
            <w:shd w:val="clear" w:color="auto" w:fill="auto"/>
          </w:tcPr>
          <w:p w:rsidR="005940A6" w:rsidRPr="00344B09" w:rsidRDefault="005940A6" w:rsidP="005940A6">
            <w:pPr>
              <w:pStyle w:val="block"/>
              <w:spacing w:after="0" w:line="240" w:lineRule="atLeast"/>
              <w:ind w:left="-18" w:right="-108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4" w:type="dxa"/>
            <w:shd w:val="clear" w:color="auto" w:fill="auto"/>
          </w:tcPr>
          <w:p w:rsidR="005940A6" w:rsidRPr="00344B09" w:rsidRDefault="005940A6" w:rsidP="00A271D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B0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940A6" w:rsidRPr="00344B09" w:rsidTr="00135BAB">
        <w:tc>
          <w:tcPr>
            <w:tcW w:w="3780" w:type="dxa"/>
            <w:shd w:val="clear" w:color="auto" w:fill="auto"/>
          </w:tcPr>
          <w:p w:rsidR="005940A6" w:rsidRPr="00344B09" w:rsidRDefault="005940A6" w:rsidP="005705E7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44B09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5434" w:type="dxa"/>
            <w:shd w:val="clear" w:color="auto" w:fill="auto"/>
          </w:tcPr>
          <w:p w:rsidR="005940A6" w:rsidRPr="00344B09" w:rsidRDefault="00614573" w:rsidP="0061457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B09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</w:t>
            </w:r>
            <w:r w:rsidR="005940A6" w:rsidRPr="00344B0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คิดลดกระแสเงินสด</w:t>
            </w:r>
            <w:r w:rsidRPr="00344B0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940A6" w:rsidRPr="00344B0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รูปแบบการประเมินมูลค่าพิจารณาถึงมูลค่าปัจจุบันที่คาดว่าจะจ่ายในอนาคต คิดลดโดยใช้อัตราคิดลดที่ปรับค่าความเสี่ยงแล้ว</w:t>
            </w:r>
          </w:p>
        </w:tc>
      </w:tr>
    </w:tbl>
    <w:p w:rsidR="002E2E76" w:rsidRPr="00344B09" w:rsidRDefault="002E2E76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6A67" w:rsidRPr="00344B09" w:rsidRDefault="002E2E76" w:rsidP="002E2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</w:rPr>
        <w:br w:type="page"/>
      </w:r>
    </w:p>
    <w:p w:rsidR="00D12675" w:rsidRPr="00344B09" w:rsidRDefault="00D12675" w:rsidP="006217E6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ภาระผูกพันกับกิจการที่ไม่เกี่ยวข้องกัน</w:t>
      </w:r>
    </w:p>
    <w:p w:rsidR="00B525E3" w:rsidRPr="00344B09" w:rsidRDefault="00B525E3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1 สิงหาคม 2557 บริษัท ผลิตไฟฟ้าราชบุรี</w:t>
      </w:r>
      <w:r w:rsidR="002E2E76" w:rsidRPr="00344B09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ซึ่งเป็นบริษัทย่อยทางตรง</w:t>
      </w:r>
      <w:r w:rsidR="005C34C3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ได้รับโอนสิทธิในสัญญาปฏิบัติการเดินเครื่องและบำรุงรักษาโรงไฟฟ้ากับผู้ให้บริการรายหนึ่ง จากบริษัทย่อยแห่งหนึ่งที่เลิกกิจการในปี 2557 สัญญาดังกล่าวลงวันที่ </w:t>
      </w:r>
      <w:r w:rsidR="009A3E23" w:rsidRPr="00344B09">
        <w:rPr>
          <w:rFonts w:ascii="Angsana New" w:hAnsi="Angsana New"/>
          <w:sz w:val="30"/>
          <w:szCs w:val="30"/>
          <w:cs/>
        </w:rPr>
        <w:t xml:space="preserve">30 </w:t>
      </w:r>
      <w:r w:rsidR="005705E7" w:rsidRPr="00344B09">
        <w:rPr>
          <w:rFonts w:ascii="Angsana New" w:hAnsi="Angsana New"/>
          <w:sz w:val="30"/>
          <w:szCs w:val="30"/>
          <w:cs/>
        </w:rPr>
        <w:t>มิถุนายน</w:t>
      </w:r>
      <w:r w:rsidRPr="00344B09">
        <w:rPr>
          <w:rFonts w:ascii="Angsana New" w:hAnsi="Angsana New"/>
          <w:sz w:val="30"/>
          <w:szCs w:val="30"/>
          <w:cs/>
        </w:rPr>
        <w:t xml:space="preserve"> 2543 และมีระยะเวลา 20 ปี นับจากวันที่ระบุในสัญญา ตามเงื่อนไขของสัญญา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ผู้ให้บริการรายดังกล่าวจะต้องดำเนินการผลิตกระแสไฟฟ้าและบำรุงรักษาโรงไฟฟ้าให้กับบริษัทย่อย นอกจากนี้บริษัท ผลิตไฟฟ้าราชบุรี จำกัด จะต้องจ่ายค่าตอบแทนในการบริหารโครงก</w:t>
      </w:r>
      <w:r w:rsidR="00187BB8" w:rsidRPr="00344B09">
        <w:rPr>
          <w:rFonts w:ascii="Angsana New" w:hAnsi="Angsana New"/>
          <w:sz w:val="30"/>
          <w:szCs w:val="30"/>
          <w:cs/>
        </w:rPr>
        <w:t>ารให้แก่ผู้ให้บริการรายดังกล่าว</w:t>
      </w:r>
      <w:r w:rsidRPr="00344B09">
        <w:rPr>
          <w:rFonts w:ascii="Angsana New" w:hAnsi="Angsana New"/>
          <w:sz w:val="30"/>
          <w:szCs w:val="30"/>
          <w:cs/>
        </w:rPr>
        <w:t>หรือได้รับเงินชดเชยจากผู้ให้บริการรายดังกล่าวตามเงื่อนไขที่ระบุไว้ในสัญญา</w:t>
      </w:r>
    </w:p>
    <w:p w:rsidR="00AA6E57" w:rsidRPr="00344B09" w:rsidRDefault="00AA6E5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27 ตุลาคม 2543 บริษัท ผลิตไฟฟ้าราชบุรี จำกัด ซึ่งเป็นบริษั</w:t>
      </w:r>
      <w:r w:rsidR="002E2E76" w:rsidRPr="00344B09">
        <w:rPr>
          <w:rFonts w:ascii="Angsana New" w:hAnsi="Angsana New"/>
          <w:sz w:val="30"/>
          <w:szCs w:val="30"/>
          <w:cs/>
        </w:rPr>
        <w:t>ทย่อยทางตรง</w:t>
      </w:r>
      <w:r w:rsidR="005C34C3" w:rsidRPr="00344B09">
        <w:rPr>
          <w:rFonts w:ascii="Angsana New" w:hAnsi="Angsana New"/>
          <w:sz w:val="30"/>
          <w:szCs w:val="30"/>
        </w:rPr>
        <w:t xml:space="preserve"> </w:t>
      </w:r>
      <w:r w:rsidR="005705E7" w:rsidRPr="00344B09">
        <w:rPr>
          <w:rFonts w:ascii="Angsana New" w:hAnsi="Angsana New"/>
          <w:sz w:val="30"/>
          <w:szCs w:val="30"/>
          <w:cs/>
        </w:rPr>
        <w:t>ได้ทำสัญญาซื้อขาย</w:t>
      </w:r>
      <w:r w:rsidR="005705E7" w:rsidRPr="00344B09">
        <w:rPr>
          <w:rFonts w:ascii="Angsana New" w:hAnsi="Angsana New"/>
          <w:sz w:val="30"/>
          <w:szCs w:val="30"/>
          <w:cs/>
        </w:rPr>
        <w:br/>
      </w:r>
      <w:r w:rsidRPr="00344B09">
        <w:rPr>
          <w:rFonts w:ascii="Angsana New" w:hAnsi="Angsana New"/>
          <w:sz w:val="30"/>
          <w:szCs w:val="30"/>
          <w:cs/>
        </w:rPr>
        <w:t xml:space="preserve">ก๊าซธรรมชาติกับบริษัท ปตท. จำกัด (มหาชน) </w:t>
      </w:r>
      <w:r w:rsidRPr="00344B09">
        <w:rPr>
          <w:rFonts w:ascii="Angsana New" w:hAnsi="Angsana New"/>
          <w:sz w:val="30"/>
          <w:szCs w:val="30"/>
        </w:rPr>
        <w:t>(“</w:t>
      </w:r>
      <w:r w:rsidRPr="00344B09">
        <w:rPr>
          <w:rFonts w:ascii="Angsana New" w:hAnsi="Angsana New"/>
          <w:sz w:val="30"/>
          <w:szCs w:val="30"/>
          <w:cs/>
        </w:rPr>
        <w:t>ปตท</w:t>
      </w:r>
      <w:r w:rsidRPr="00344B09">
        <w:rPr>
          <w:rFonts w:ascii="Angsana New" w:hAnsi="Angsana New"/>
          <w:sz w:val="30"/>
          <w:szCs w:val="30"/>
        </w:rPr>
        <w:t xml:space="preserve">.”) </w:t>
      </w:r>
      <w:r w:rsidRPr="00344B09">
        <w:rPr>
          <w:rFonts w:ascii="Angsana New" w:hAnsi="Angsana New"/>
          <w:sz w:val="30"/>
          <w:szCs w:val="30"/>
          <w:cs/>
        </w:rPr>
        <w:t>เป็นระยะเวลา 25 ปี โดย ปตท. จะจำหน่ายก๊าซธรรมชาติให้กับบริษัทย่อยดังกล่าวในปริมาณและราคาที่ตกลงกัน</w:t>
      </w:r>
    </w:p>
    <w:p w:rsidR="005A3DFB" w:rsidRPr="00344B09" w:rsidRDefault="005A3DFB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1 มิถุนายน 2547 บริษัท ผลิตไฟฟ้าราชบุรี</w:t>
      </w:r>
      <w:r w:rsidR="002E2E76" w:rsidRPr="00344B09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ซึ่งเป็นบริษัทย่อยทางตรง</w:t>
      </w:r>
      <w:r w:rsidR="005C34C3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Pr="00344B09">
        <w:rPr>
          <w:rFonts w:ascii="Angsana New" w:hAnsi="Angsana New"/>
          <w:sz w:val="30"/>
          <w:szCs w:val="30"/>
        </w:rPr>
        <w:t xml:space="preserve">3 </w:t>
      </w:r>
      <w:r w:rsidRPr="00344B09">
        <w:rPr>
          <w:rFonts w:ascii="Angsana New" w:hAnsi="Angsana New"/>
          <w:sz w:val="30"/>
          <w:szCs w:val="30"/>
          <w:cs/>
        </w:rPr>
        <w:t>ปี โดย ปตท. จะจำหน่ายน้ำมันดีเซลให้กับบริษัทย่อยดังกล่าวในปริมาณและราคาที่</w:t>
      </w:r>
      <w:r w:rsidR="005705E7" w:rsidRPr="00344B09">
        <w:rPr>
          <w:rFonts w:ascii="Angsana New" w:hAnsi="Angsana New"/>
          <w:sz w:val="30"/>
          <w:szCs w:val="30"/>
          <w:cs/>
        </w:rPr>
        <w:br/>
      </w:r>
      <w:r w:rsidRPr="00344B09">
        <w:rPr>
          <w:rFonts w:ascii="Angsana New" w:hAnsi="Angsana New"/>
          <w:sz w:val="30"/>
          <w:szCs w:val="30"/>
          <w:cs/>
        </w:rPr>
        <w:t>ตกลงกัน ทั้งนี้ ระยะเวลาตามสัญญาจะได้รับการขยายออกไปโดยอัตโนมัติอย่างต่อเนื่องอีกคราวละ 1 ปี จนกว่าจะมีการแจ้งยุติสัญญาเป็นลายลักษณ์อักษรไม่น้อยกว่า 6 เดือน ก่อนที่สัญญาจะขยายโดยอัตโนมัติ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 xml:space="preserve">1 </w:t>
      </w:r>
      <w:r w:rsidRPr="00344B09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344B09">
        <w:rPr>
          <w:rFonts w:ascii="Angsana New" w:hAnsi="Angsana New"/>
          <w:sz w:val="30"/>
          <w:szCs w:val="30"/>
        </w:rPr>
        <w:t xml:space="preserve">2557 </w:t>
      </w:r>
      <w:r w:rsidRPr="00344B09">
        <w:rPr>
          <w:rFonts w:ascii="Angsana New" w:hAnsi="Angsana New"/>
          <w:sz w:val="30"/>
          <w:szCs w:val="30"/>
          <w:cs/>
        </w:rPr>
        <w:t>บริษัท ผลิตไฟฟ้าราชบุรี</w:t>
      </w:r>
      <w:r w:rsidR="002E2E76" w:rsidRPr="00344B09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ซึ่งเป็นบริษัทย่อยทางตรง</w:t>
      </w:r>
      <w:r w:rsidR="005C34C3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ได้รับโอนสิทธิในสัญญา</w:t>
      </w:r>
      <w:r w:rsidR="005705E7" w:rsidRPr="00344B09">
        <w:rPr>
          <w:rFonts w:ascii="Angsana New" w:hAnsi="Angsana New"/>
          <w:sz w:val="30"/>
          <w:szCs w:val="30"/>
          <w:cs/>
        </w:rPr>
        <w:br/>
      </w:r>
      <w:r w:rsidRPr="00344B09">
        <w:rPr>
          <w:rFonts w:ascii="Angsana New" w:hAnsi="Angsana New"/>
          <w:sz w:val="30"/>
          <w:szCs w:val="30"/>
          <w:cs/>
        </w:rPr>
        <w:t xml:space="preserve">ซื้อขายก๊าซธรรมชาติกับ ปตท. จากบริษัทย่อยแห่งหนึ่งที่เลิกกิจการในปี </w:t>
      </w:r>
      <w:r w:rsidRPr="00344B09">
        <w:rPr>
          <w:rFonts w:ascii="Angsana New" w:hAnsi="Angsana New"/>
          <w:sz w:val="30"/>
          <w:szCs w:val="30"/>
        </w:rPr>
        <w:t xml:space="preserve">2557 </w:t>
      </w:r>
      <w:r w:rsidRPr="00344B09">
        <w:rPr>
          <w:rFonts w:ascii="Angsana New" w:hAnsi="Angsana New"/>
          <w:sz w:val="30"/>
          <w:szCs w:val="30"/>
          <w:cs/>
        </w:rPr>
        <w:t xml:space="preserve">สัญญาดังกล่าวลงวันที่ </w:t>
      </w:r>
      <w:r w:rsidRPr="00344B09">
        <w:rPr>
          <w:rFonts w:ascii="Angsana New" w:hAnsi="Angsana New"/>
          <w:sz w:val="30"/>
          <w:szCs w:val="30"/>
        </w:rPr>
        <w:t xml:space="preserve">22 </w:t>
      </w:r>
      <w:r w:rsidRPr="00344B09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44B09">
        <w:rPr>
          <w:rFonts w:ascii="Angsana New" w:hAnsi="Angsana New"/>
          <w:sz w:val="30"/>
          <w:szCs w:val="30"/>
        </w:rPr>
        <w:t xml:space="preserve">2540 </w:t>
      </w:r>
      <w:r w:rsidRPr="00344B09">
        <w:rPr>
          <w:rFonts w:ascii="Angsana New" w:hAnsi="Angsana New"/>
          <w:sz w:val="30"/>
          <w:szCs w:val="30"/>
          <w:cs/>
        </w:rPr>
        <w:t xml:space="preserve">และมีระยะเวลา </w:t>
      </w:r>
      <w:r w:rsidRPr="00344B09">
        <w:rPr>
          <w:rFonts w:ascii="Angsana New" w:hAnsi="Angsana New"/>
          <w:sz w:val="30"/>
          <w:szCs w:val="30"/>
        </w:rPr>
        <w:t xml:space="preserve">20 </w:t>
      </w:r>
      <w:r w:rsidRPr="00344B09">
        <w:rPr>
          <w:rFonts w:ascii="Angsana New" w:hAnsi="Angsana New"/>
          <w:sz w:val="30"/>
          <w:szCs w:val="30"/>
          <w:cs/>
        </w:rPr>
        <w:t>ปี นับจากวันที่ระบุในสัญญา</w:t>
      </w:r>
    </w:p>
    <w:p w:rsidR="005705E7" w:rsidRPr="00344B09" w:rsidRDefault="005705E7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C34C3" w:rsidRPr="00344B09" w:rsidRDefault="005C3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A6FC8" w:rsidRPr="00344B09" w:rsidRDefault="009A6FC8" w:rsidP="0048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สัญญาจัดหาและซ่อมอะไหล่โรงไฟฟ้า (Contractual Service Agreement) 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29 ธันวาคม 2548 บริษัท ผลิตไฟฟ้าราชบุรี จำกัด ซึ่งเป็นบริษ</w:t>
      </w:r>
      <w:r w:rsidR="002E2E76" w:rsidRPr="00344B09">
        <w:rPr>
          <w:rFonts w:ascii="Angsana New" w:hAnsi="Angsana New"/>
          <w:sz w:val="30"/>
          <w:szCs w:val="30"/>
          <w:cs/>
        </w:rPr>
        <w:t>ัทย่อยทางตรง</w:t>
      </w:r>
      <w:r w:rsidR="005C34C3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Co</w:t>
      </w:r>
      <w:r w:rsidRPr="00344B09">
        <w:rPr>
          <w:rFonts w:ascii="Angsana New" w:hAnsi="Angsana New"/>
          <w:sz w:val="30"/>
          <w:szCs w:val="30"/>
        </w:rPr>
        <w:t xml:space="preserve">mpany </w:t>
      </w:r>
      <w:r w:rsidRPr="00344B09">
        <w:rPr>
          <w:rFonts w:ascii="Angsana New" w:hAnsi="Angsana New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344B09">
        <w:rPr>
          <w:rFonts w:ascii="Angsana New" w:hAnsi="Angsana New"/>
          <w:sz w:val="30"/>
          <w:szCs w:val="30"/>
        </w:rPr>
        <w:t xml:space="preserve">2570 </w:t>
      </w:r>
      <w:r w:rsidRPr="00344B09">
        <w:rPr>
          <w:rFonts w:ascii="Angsana New" w:hAnsi="Angsana New"/>
          <w:sz w:val="30"/>
          <w:szCs w:val="30"/>
          <w:cs/>
        </w:rPr>
        <w:t>โดยมีมูลค่าตามสัญญาประมาณ 42</w:t>
      </w:r>
      <w:r w:rsidRPr="00344B09">
        <w:rPr>
          <w:rFonts w:ascii="Angsana New" w:hAnsi="Angsana New"/>
          <w:sz w:val="30"/>
          <w:szCs w:val="30"/>
        </w:rPr>
        <w:t xml:space="preserve">8.60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ต่อมาในปี </w:t>
      </w:r>
      <w:r w:rsidRPr="00344B09">
        <w:rPr>
          <w:rFonts w:ascii="Angsana New" w:hAnsi="Angsana New"/>
          <w:sz w:val="30"/>
          <w:szCs w:val="30"/>
        </w:rPr>
        <w:t xml:space="preserve">2557 </w:t>
      </w:r>
      <w:r w:rsidRPr="00344B09">
        <w:rPr>
          <w:rFonts w:ascii="Angsana New" w:hAnsi="Angsana New"/>
          <w:sz w:val="30"/>
          <w:szCs w:val="30"/>
          <w:cs/>
        </w:rPr>
        <w:t>คู่สัญญาทั้งสองฝ่ายตกลงปรับลดราคาและเปลี่ยนแปลงเงื่อนไขในสัญญาใหม่ โดยมีผลบังคับใช้ตั้งแต่เดือนกุมภาพันธ์ 2557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มีมูลค่าตามสัญญาเป็นจำนวนเงินประมาณ 418.21 ล้านเหรียญสหรัฐอเมริกา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ณ วันที่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>บริษัทย่อยทางตรงดังกล่าวมีภาระผูกพันคงเหลือตามสัญญาเป็นจำนวนเงินประมาณ</w:t>
      </w:r>
      <w:r w:rsidRPr="00344B09">
        <w:rPr>
          <w:rFonts w:ascii="Angsana New" w:hAnsi="Angsana New"/>
          <w:sz w:val="30"/>
          <w:szCs w:val="30"/>
        </w:rPr>
        <w:t xml:space="preserve"> 1</w:t>
      </w:r>
      <w:r w:rsidR="00B423AB" w:rsidRPr="00344B09">
        <w:rPr>
          <w:rFonts w:ascii="Angsana New" w:hAnsi="Angsana New"/>
          <w:sz w:val="30"/>
          <w:szCs w:val="30"/>
          <w:cs/>
        </w:rPr>
        <w:t>44</w:t>
      </w:r>
      <w:r w:rsidRPr="00344B09">
        <w:rPr>
          <w:rFonts w:ascii="Angsana New" w:hAnsi="Angsana New"/>
          <w:sz w:val="30"/>
          <w:szCs w:val="30"/>
        </w:rPr>
        <w:t>.</w:t>
      </w:r>
      <w:r w:rsidR="00B423AB" w:rsidRPr="00344B09">
        <w:rPr>
          <w:rFonts w:ascii="Angsana New" w:hAnsi="Angsana New"/>
          <w:sz w:val="30"/>
          <w:szCs w:val="30"/>
        </w:rPr>
        <w:t>7</w:t>
      </w:r>
      <w:r w:rsidR="00A92468" w:rsidRPr="00344B09">
        <w:rPr>
          <w:rFonts w:ascii="Angsana New" w:hAnsi="Angsana New"/>
          <w:sz w:val="30"/>
          <w:szCs w:val="30"/>
        </w:rPr>
        <w:t>0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i/>
          <w:iCs/>
          <w:sz w:val="30"/>
          <w:szCs w:val="30"/>
        </w:rPr>
        <w:t>2</w:t>
      </w:r>
      <w:r w:rsidRPr="00344B09">
        <w:rPr>
          <w:rFonts w:ascii="Angsana New" w:hAnsi="Angsana New"/>
          <w:i/>
          <w:iCs/>
          <w:sz w:val="30"/>
          <w:szCs w:val="30"/>
          <w:cs/>
        </w:rPr>
        <w:t>5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60: 161.74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i/>
          <w:iCs/>
          <w:sz w:val="30"/>
          <w:szCs w:val="30"/>
        </w:rPr>
        <w:t>)</w:t>
      </w:r>
    </w:p>
    <w:p w:rsidR="00D36990" w:rsidRPr="00344B09" w:rsidRDefault="00D36990" w:rsidP="00894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344B09">
        <w:rPr>
          <w:rFonts w:ascii="Angsana New" w:hAnsi="Angsana New"/>
          <w:sz w:val="30"/>
          <w:szCs w:val="30"/>
        </w:rPr>
        <w:t xml:space="preserve">6 </w:t>
      </w:r>
      <w:r w:rsidRPr="00344B0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5705E7" w:rsidRPr="00344B09">
        <w:rPr>
          <w:rFonts w:ascii="Angsana New" w:hAnsi="Angsana New"/>
          <w:sz w:val="30"/>
          <w:szCs w:val="30"/>
          <w:cs/>
        </w:rPr>
        <w:br/>
      </w: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>บริษัทย่อยดังกล่าวมีเล็ตเตอร์ออฟเครดิตที่ยังไม่ได้ใช้จำนวน 6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2560: 6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สัญญาเช่าเพลาแกนหมุนสำหรับโรงไฟฟ้า</w:t>
      </w:r>
      <w:r w:rsidRPr="00344B09">
        <w:rPr>
          <w:rFonts w:ascii="Angsana New" w:hAnsi="Angsana New"/>
          <w:b/>
          <w:bCs/>
          <w:i/>
          <w:iCs/>
          <w:sz w:val="30"/>
          <w:szCs w:val="30"/>
        </w:rPr>
        <w:t xml:space="preserve"> (Generator Rotor Lease Agreement)</w:t>
      </w:r>
    </w:p>
    <w:p w:rsidR="009A6FC8" w:rsidRPr="00344B09" w:rsidRDefault="009A6FC8" w:rsidP="00894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A6FC8" w:rsidRPr="00344B09" w:rsidRDefault="009A6FC8" w:rsidP="009A6FC8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pacing w:val="4"/>
          <w:sz w:val="30"/>
          <w:szCs w:val="30"/>
        </w:rPr>
        <w:t xml:space="preserve">1 </w:t>
      </w:r>
      <w:r w:rsidRPr="00344B09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spacing w:val="4"/>
          <w:sz w:val="30"/>
          <w:szCs w:val="30"/>
        </w:rPr>
        <w:t xml:space="preserve">2558 </w:t>
      </w:r>
      <w:r w:rsidRPr="00344B09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344B09">
        <w:rPr>
          <w:rFonts w:ascii="Angsana New" w:hAnsi="Angsana New"/>
          <w:spacing w:val="4"/>
          <w:sz w:val="30"/>
          <w:szCs w:val="30"/>
        </w:rPr>
        <w:t xml:space="preserve"> </w:t>
      </w:r>
      <w:r w:rsidRPr="00344B09">
        <w:rPr>
          <w:rFonts w:ascii="Angsana New" w:hAnsi="Angsana New"/>
          <w:spacing w:val="4"/>
          <w:sz w:val="30"/>
          <w:szCs w:val="30"/>
          <w:cs/>
        </w:rPr>
        <w:t>ผลิตไฟฟ้าราชบุรี จำกัด ซึ่งเป็นบริษัทย่อยทางตรง</w:t>
      </w:r>
      <w:r w:rsidR="005C34C3" w:rsidRPr="00344B09">
        <w:rPr>
          <w:rFonts w:ascii="Angsana New" w:hAnsi="Angsana New"/>
          <w:spacing w:val="4"/>
          <w:sz w:val="30"/>
          <w:szCs w:val="30"/>
        </w:rPr>
        <w:t xml:space="preserve"> </w:t>
      </w:r>
      <w:r w:rsidRPr="00344B09">
        <w:rPr>
          <w:rFonts w:ascii="Angsana New" w:hAnsi="Angsana New"/>
          <w:spacing w:val="4"/>
          <w:sz w:val="30"/>
          <w:szCs w:val="30"/>
          <w:cs/>
        </w:rPr>
        <w:t>ได้ทำสัญญาเช่าเพลาแกนหมุนสำหรับโรงไฟฟ้าพลังความร้อนร่วมกับ</w:t>
      </w:r>
      <w:r w:rsidRPr="00344B09">
        <w:rPr>
          <w:rFonts w:ascii="Angsana New" w:hAnsi="Angsana New"/>
          <w:spacing w:val="4"/>
          <w:sz w:val="30"/>
          <w:szCs w:val="30"/>
        </w:rPr>
        <w:t xml:space="preserve"> General Electric International Operations </w:t>
      </w:r>
      <w:r w:rsidRPr="00344B09">
        <w:rPr>
          <w:rFonts w:ascii="Angsana New" w:hAnsi="Angsana New"/>
          <w:spacing w:val="4"/>
          <w:sz w:val="30"/>
          <w:szCs w:val="30"/>
          <w:cs/>
        </w:rPr>
        <w:t>Co</w:t>
      </w:r>
      <w:r w:rsidRPr="00344B09">
        <w:rPr>
          <w:rFonts w:ascii="Angsana New" w:hAnsi="Angsana New"/>
          <w:spacing w:val="4"/>
          <w:sz w:val="30"/>
          <w:szCs w:val="30"/>
        </w:rPr>
        <w:t xml:space="preserve">mpany </w:t>
      </w:r>
      <w:r w:rsidRPr="00344B09">
        <w:rPr>
          <w:rFonts w:ascii="Angsana New" w:hAnsi="Angsana New"/>
          <w:spacing w:val="4"/>
          <w:sz w:val="30"/>
          <w:szCs w:val="30"/>
          <w:cs/>
        </w:rPr>
        <w:t xml:space="preserve">Inc. สัญญาดังกล่าวมีผลบังคับใช้ตั้งแต่วันที่ลงนามในสัญญาจนถึงวันสิ้นสุดสัญญาในเดือนมิถุนายน </w:t>
      </w:r>
      <w:r w:rsidRPr="00344B09">
        <w:rPr>
          <w:rFonts w:ascii="Angsana New" w:hAnsi="Angsana New"/>
          <w:spacing w:val="4"/>
          <w:sz w:val="30"/>
          <w:szCs w:val="30"/>
        </w:rPr>
        <w:t xml:space="preserve">2563 </w:t>
      </w:r>
      <w:r w:rsidRPr="00344B09">
        <w:rPr>
          <w:rFonts w:ascii="Angsana New" w:hAnsi="Angsana New"/>
          <w:spacing w:val="4"/>
          <w:sz w:val="30"/>
          <w:szCs w:val="30"/>
          <w:cs/>
        </w:rPr>
        <w:t xml:space="preserve">โดยมีมูลค่าตามสัญญาเป็นจำนวนเงินประมาณ </w:t>
      </w:r>
      <w:r w:rsidRPr="00344B09">
        <w:rPr>
          <w:rFonts w:ascii="Angsana New" w:hAnsi="Angsana New"/>
          <w:spacing w:val="4"/>
          <w:sz w:val="30"/>
          <w:szCs w:val="30"/>
        </w:rPr>
        <w:t xml:space="preserve">2.10 </w:t>
      </w:r>
      <w:r w:rsidRPr="00344B09">
        <w:rPr>
          <w:rFonts w:ascii="Angsana New" w:hAnsi="Angsana New"/>
          <w:spacing w:val="4"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spacing w:val="4"/>
          <w:sz w:val="30"/>
          <w:szCs w:val="30"/>
        </w:rPr>
        <w:t xml:space="preserve"> </w:t>
      </w:r>
      <w:r w:rsidRPr="00344B09">
        <w:rPr>
          <w:rFonts w:ascii="Angsana New" w:hAnsi="Angsana New"/>
          <w:spacing w:val="4"/>
          <w:sz w:val="30"/>
          <w:szCs w:val="30"/>
          <w:cs/>
        </w:rPr>
        <w:t>ทั้งนี้ บริษัทย่อยทางตรงได้จ่ายเงินล่วงหน้าภายใต้สัญญาดังกล่าวเป็นจำนวนเงิน</w:t>
      </w:r>
      <w:r w:rsidRPr="00344B09">
        <w:rPr>
          <w:rFonts w:ascii="Angsana New" w:hAnsi="Angsana New"/>
          <w:spacing w:val="4"/>
          <w:sz w:val="30"/>
          <w:szCs w:val="30"/>
        </w:rPr>
        <w:t xml:space="preserve"> 1.00 </w:t>
      </w:r>
      <w:r w:rsidRPr="00344B09">
        <w:rPr>
          <w:rFonts w:ascii="Angsana New" w:hAnsi="Angsana New"/>
          <w:spacing w:val="4"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spacing w:val="4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344B09">
        <w:rPr>
          <w:rFonts w:ascii="Angsana New" w:hAnsi="Angsana New"/>
          <w:sz w:val="30"/>
          <w:szCs w:val="30"/>
          <w:lang w:bidi="ar-SA"/>
        </w:rPr>
        <w:t xml:space="preserve">2560 </w:t>
      </w:r>
      <w:r w:rsidRPr="00344B0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คู่สัญญาทั้งสอง</w:t>
      </w:r>
      <w:r w:rsidRPr="00344B09">
        <w:rPr>
          <w:rFonts w:ascii="Angsana New" w:eastAsia="Cordia New" w:hAnsi="Angsana New"/>
          <w:snapToGrid w:val="0"/>
          <w:spacing w:val="2"/>
          <w:sz w:val="30"/>
          <w:szCs w:val="30"/>
          <w:cs/>
          <w:lang w:eastAsia="th-TH"/>
        </w:rPr>
        <w:t xml:space="preserve">ฝ่ายตกลงปรับลดราคาและเปลี่ยนแปลงเงื่อนไขในสัญญาใหม่ </w:t>
      </w:r>
      <w:r w:rsidRPr="00344B09">
        <w:rPr>
          <w:rFonts w:ascii="Angsana New" w:hAnsi="Angsana New"/>
          <w:sz w:val="30"/>
          <w:szCs w:val="30"/>
          <w:cs/>
        </w:rPr>
        <w:t xml:space="preserve">โดยมีผลบังคับใช้ตั้งแต่เดือนตุลาคม </w:t>
      </w:r>
      <w:r w:rsidRPr="00344B09">
        <w:rPr>
          <w:rFonts w:ascii="Angsana New" w:hAnsi="Angsana New"/>
          <w:sz w:val="30"/>
          <w:szCs w:val="30"/>
          <w:lang w:bidi="ar-SA"/>
        </w:rPr>
        <w:t xml:space="preserve">2560 </w:t>
      </w:r>
      <w:r w:rsidRPr="00344B09">
        <w:rPr>
          <w:rFonts w:ascii="Angsana New" w:hAnsi="Angsana New"/>
          <w:sz w:val="30"/>
          <w:szCs w:val="30"/>
          <w:cs/>
        </w:rPr>
        <w:t>โดยมีมูลค่า</w:t>
      </w:r>
      <w:r w:rsidR="005705E7" w:rsidRPr="00344B09">
        <w:rPr>
          <w:rFonts w:ascii="Angsana New" w:hAnsi="Angsana New"/>
          <w:sz w:val="30"/>
          <w:szCs w:val="30"/>
          <w:cs/>
        </w:rPr>
        <w:br/>
      </w:r>
      <w:r w:rsidRPr="00344B09">
        <w:rPr>
          <w:rFonts w:ascii="Angsana New" w:hAnsi="Angsana New"/>
          <w:sz w:val="30"/>
          <w:szCs w:val="30"/>
          <w:cs/>
        </w:rPr>
        <w:t>ตามสัญญา</w:t>
      </w:r>
      <w:r w:rsidRPr="00344B09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เป็นจำนวนเงิน</w:t>
      </w:r>
      <w:r w:rsidRPr="00344B09">
        <w:rPr>
          <w:rFonts w:ascii="Angsana New" w:hAnsi="Angsana New"/>
          <w:sz w:val="30"/>
          <w:szCs w:val="30"/>
          <w:cs/>
        </w:rPr>
        <w:t xml:space="preserve">ประมาณ </w:t>
      </w:r>
      <w:r w:rsidRPr="00344B09">
        <w:rPr>
          <w:rFonts w:ascii="Angsana New" w:hAnsi="Angsana New"/>
          <w:sz w:val="30"/>
          <w:szCs w:val="30"/>
          <w:lang w:bidi="ar-SA"/>
        </w:rPr>
        <w:t xml:space="preserve">1.98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ณ วันที่ </w:t>
      </w:r>
      <w:r w:rsidR="009A3E23" w:rsidRPr="00344B09">
        <w:rPr>
          <w:rFonts w:ascii="Angsana New" w:hAnsi="Angsana New"/>
          <w:sz w:val="30"/>
          <w:szCs w:val="30"/>
          <w:lang w:bidi="ar-SA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บริษัทย่อยทางตรงดังกล่าว</w:t>
      </w:r>
      <w:r w:rsidRPr="00344B09">
        <w:rPr>
          <w:rFonts w:ascii="Angsana New" w:hAnsi="Angsana New"/>
          <w:sz w:val="30"/>
          <w:szCs w:val="30"/>
          <w:cs/>
        </w:rPr>
        <w:t>มีภาระผูกพันคงเหลือตามสัญญาเป็น</w:t>
      </w:r>
      <w:r w:rsidRPr="00344B09">
        <w:rPr>
          <w:rFonts w:ascii="Angsana New" w:hAnsi="Angsana New"/>
          <w:snapToGrid w:val="0"/>
          <w:sz w:val="30"/>
          <w:szCs w:val="30"/>
          <w:cs/>
          <w:lang w:eastAsia="th-TH"/>
        </w:rPr>
        <w:t>จำนวนเงินประมาณ</w:t>
      </w:r>
      <w:r w:rsidRPr="00344B09">
        <w:rPr>
          <w:rFonts w:ascii="Angsana New" w:hAnsi="Angsana New"/>
          <w:snapToGrid w:val="0"/>
          <w:sz w:val="30"/>
          <w:szCs w:val="30"/>
          <w:lang w:eastAsia="th-TH" w:bidi="ar-SA"/>
        </w:rPr>
        <w:t xml:space="preserve"> </w:t>
      </w:r>
      <w:r w:rsidRPr="00344B09">
        <w:rPr>
          <w:rFonts w:ascii="Angsana New" w:hAnsi="Angsana New"/>
          <w:sz w:val="30"/>
          <w:szCs w:val="30"/>
          <w:lang w:bidi="ar-SA"/>
        </w:rPr>
        <w:t>0.</w:t>
      </w:r>
      <w:r w:rsidR="00B423AB" w:rsidRPr="00344B09">
        <w:rPr>
          <w:rFonts w:ascii="Angsana New" w:hAnsi="Angsana New"/>
          <w:sz w:val="30"/>
          <w:szCs w:val="30"/>
        </w:rPr>
        <w:t>49</w:t>
      </w:r>
      <w:r w:rsidRPr="00344B09">
        <w:rPr>
          <w:rFonts w:ascii="Angsana New" w:hAnsi="Angsana New"/>
          <w:sz w:val="30"/>
          <w:szCs w:val="30"/>
          <w:lang w:bidi="ar-SA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sz w:val="30"/>
          <w:szCs w:val="30"/>
          <w:lang w:bidi="ar-SA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lang w:bidi="ar-SA"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344B09">
        <w:rPr>
          <w:rFonts w:ascii="Angsana New" w:hAnsi="Angsana New"/>
          <w:i/>
          <w:iCs/>
          <w:sz w:val="30"/>
          <w:szCs w:val="30"/>
          <w:lang w:bidi="ar-SA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344B09">
        <w:rPr>
          <w:rFonts w:ascii="Angsana New" w:hAnsi="Angsana New"/>
          <w:i/>
          <w:iCs/>
          <w:sz w:val="30"/>
          <w:szCs w:val="30"/>
          <w:lang w:bidi="ar-SA"/>
        </w:rPr>
        <w:t>0.</w:t>
      </w:r>
      <w:r w:rsidRPr="00344B09">
        <w:rPr>
          <w:rFonts w:ascii="Angsana New" w:hAnsi="Angsana New"/>
          <w:i/>
          <w:iCs/>
          <w:sz w:val="30"/>
          <w:szCs w:val="30"/>
        </w:rPr>
        <w:t>67</w:t>
      </w:r>
      <w:r w:rsidRPr="00344B09">
        <w:rPr>
          <w:rFonts w:ascii="Angsana New" w:hAnsi="Angsana New"/>
          <w:i/>
          <w:iCs/>
          <w:sz w:val="30"/>
          <w:szCs w:val="30"/>
          <w:lang w:bidi="ar-SA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C34C3" w:rsidRPr="00344B09" w:rsidRDefault="005C3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หนังสือค้ำประกัน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A29CC" w:rsidRPr="00344B09" w:rsidRDefault="00FA29CC" w:rsidP="00FA29C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เพื่อใช้เป็นหลักประกันในการปฎิบัติตามเงื่อนไขต่างๆ ในการดำเนินธุรกิจปกติจำนวน </w:t>
      </w:r>
      <w:r w:rsidRPr="00344B09">
        <w:rPr>
          <w:rFonts w:ascii="Angsana New" w:hAnsi="Angsana New"/>
          <w:sz w:val="30"/>
          <w:szCs w:val="30"/>
        </w:rPr>
        <w:t xml:space="preserve">          </w:t>
      </w:r>
      <w:r w:rsidRPr="00344B09">
        <w:rPr>
          <w:rFonts w:ascii="Angsana New" w:hAnsi="Angsana New"/>
          <w:sz w:val="30"/>
          <w:szCs w:val="30"/>
          <w:cs/>
        </w:rPr>
        <w:br/>
      </w:r>
      <w:r w:rsidRPr="00344B09">
        <w:rPr>
          <w:rFonts w:ascii="Angsana New" w:hAnsi="Angsana New"/>
          <w:sz w:val="30"/>
          <w:szCs w:val="30"/>
        </w:rPr>
        <w:t xml:space="preserve">94.41 </w:t>
      </w:r>
      <w:r w:rsidRPr="00344B09">
        <w:rPr>
          <w:rFonts w:ascii="Angsana New" w:hAnsi="Angsana New"/>
          <w:sz w:val="30"/>
          <w:szCs w:val="30"/>
          <w:cs/>
        </w:rPr>
        <w:t>ล้านบาท</w:t>
      </w:r>
      <w:r w:rsidRPr="00344B09">
        <w:rPr>
          <w:rFonts w:ascii="Angsana New" w:hAnsi="Angsana New"/>
          <w:sz w:val="30"/>
          <w:szCs w:val="30"/>
        </w:rPr>
        <w:t xml:space="preserve"> 21.92 </w:t>
      </w:r>
      <w:r w:rsidRPr="00344B09">
        <w:rPr>
          <w:rFonts w:ascii="Angsana New" w:hAnsi="Angsana New"/>
          <w:sz w:val="30"/>
          <w:szCs w:val="30"/>
          <w:cs/>
        </w:rPr>
        <w:t>ล้านเหรียญสหรัฐอเมริกา และ</w:t>
      </w:r>
      <w:r w:rsidRPr="00344B09">
        <w:rPr>
          <w:rFonts w:ascii="Angsana New" w:hAnsi="Angsana New"/>
          <w:sz w:val="30"/>
          <w:szCs w:val="30"/>
        </w:rPr>
        <w:t xml:space="preserve"> 0.</w:t>
      </w:r>
      <w:r w:rsidR="003B4B1F" w:rsidRPr="00344B09">
        <w:rPr>
          <w:rFonts w:ascii="Angsana New" w:hAnsi="Angsana New"/>
          <w:sz w:val="30"/>
          <w:szCs w:val="30"/>
        </w:rPr>
        <w:t>4</w:t>
      </w:r>
      <w:r w:rsidRPr="00344B09">
        <w:rPr>
          <w:rFonts w:ascii="Angsana New" w:hAnsi="Angsana New"/>
          <w:sz w:val="30"/>
          <w:szCs w:val="30"/>
        </w:rPr>
        <w:t xml:space="preserve">0 </w:t>
      </w:r>
      <w:r w:rsidRPr="00344B09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2560: 95.36       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21.92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0.30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C34C3" w:rsidRPr="00344B09" w:rsidRDefault="005C34C3" w:rsidP="005C3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</w:rPr>
        <w:t>Standby Letter of Credit</w:t>
      </w:r>
    </w:p>
    <w:p w:rsidR="005C34C3" w:rsidRPr="00344B09" w:rsidRDefault="005C34C3" w:rsidP="005C3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A29CC" w:rsidRPr="00344B09" w:rsidRDefault="00FA29CC" w:rsidP="00FA29C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 xml:space="preserve">บริษัทและบริษัทย่อยมีภาระผูกพันจากการที่ธนาคารออก </w:t>
      </w:r>
      <w:r w:rsidRPr="00344B09">
        <w:rPr>
          <w:rFonts w:ascii="Angsana New" w:hAnsi="Angsana New"/>
          <w:sz w:val="30"/>
          <w:szCs w:val="30"/>
        </w:rPr>
        <w:t>Standby Letter of Cr</w:t>
      </w:r>
      <w:r w:rsidR="005C34C3" w:rsidRPr="00344B09">
        <w:rPr>
          <w:rFonts w:ascii="Angsana New" w:hAnsi="Angsana New"/>
          <w:sz w:val="30"/>
          <w:szCs w:val="30"/>
        </w:rPr>
        <w:t>edit</w:t>
      </w:r>
      <w:r w:rsidR="005C34C3" w:rsidRPr="00344B09">
        <w:rPr>
          <w:rFonts w:ascii="Angsana New" w:hAnsi="Angsana New"/>
          <w:sz w:val="30"/>
          <w:szCs w:val="30"/>
          <w:cs/>
        </w:rPr>
        <w:t xml:space="preserve">      </w:t>
      </w:r>
      <w:r w:rsidRPr="00344B09">
        <w:rPr>
          <w:rFonts w:ascii="Angsana New" w:hAnsi="Angsana New"/>
          <w:sz w:val="30"/>
          <w:szCs w:val="30"/>
          <w:cs/>
        </w:rPr>
        <w:t xml:space="preserve">เพื่อใช้ค้ำประกันเงินสำรองเพื่อการชำระหนี้ </w:t>
      </w:r>
      <w:r w:rsidRPr="00344B09">
        <w:rPr>
          <w:rFonts w:ascii="Angsana New" w:hAnsi="Angsana New"/>
          <w:sz w:val="30"/>
          <w:szCs w:val="30"/>
        </w:rPr>
        <w:t>(Debt Service Reserve Guarantee)</w:t>
      </w:r>
      <w:r w:rsidRPr="00344B09">
        <w:rPr>
          <w:rFonts w:ascii="Angsana New" w:hAnsi="Angsana New"/>
          <w:sz w:val="30"/>
          <w:szCs w:val="30"/>
          <w:cs/>
        </w:rPr>
        <w:t xml:space="preserve"> ของการร่วมค้าและค้ำประกัน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br/>
        <w:t xml:space="preserve">การเพิ่มทุนในการร่วมค้าจำนวน </w:t>
      </w:r>
      <w:r w:rsidRPr="00344B09">
        <w:rPr>
          <w:rFonts w:ascii="Angsana New" w:hAnsi="Angsana New"/>
          <w:sz w:val="30"/>
          <w:szCs w:val="30"/>
        </w:rPr>
        <w:t>1,6</w:t>
      </w:r>
      <w:r w:rsidR="003B4B1F" w:rsidRPr="00344B09">
        <w:rPr>
          <w:rFonts w:ascii="Angsana New" w:hAnsi="Angsana New"/>
          <w:sz w:val="30"/>
          <w:szCs w:val="30"/>
        </w:rPr>
        <w:t>00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ล้านบาท และ</w:t>
      </w:r>
      <w:r w:rsidRPr="00344B09">
        <w:rPr>
          <w:rFonts w:ascii="Angsana New" w:hAnsi="Angsana New"/>
          <w:sz w:val="30"/>
          <w:szCs w:val="30"/>
        </w:rPr>
        <w:t xml:space="preserve"> 24.50 </w:t>
      </w:r>
      <w:r w:rsidRPr="00344B09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60: 1,457.66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24.00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287CB7" w:rsidRPr="00344B09" w:rsidRDefault="00287CB7" w:rsidP="0013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jc w:val="thaiDistribute"/>
        <w:rPr>
          <w:rStyle w:val="PageNumber"/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Style w:val="PageNumber"/>
          <w:rFonts w:ascii="Angsana New" w:hAnsi="Angsana New"/>
          <w:b/>
          <w:bCs/>
          <w:i/>
          <w:iCs/>
          <w:sz w:val="30"/>
          <w:szCs w:val="30"/>
          <w:cs/>
        </w:rPr>
        <w:t>รายจ่ายฝ่ายทุน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30 </w:t>
      </w:r>
      <w:r w:rsidR="009A3E23" w:rsidRPr="00344B0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กันยายน</w:t>
      </w:r>
      <w:r w:rsidRPr="00344B0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344B09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2561 </w:t>
      </w:r>
      <w:r w:rsidRPr="00344B09">
        <w:rPr>
          <w:rFonts w:ascii="Angsana New" w:hAnsi="Angsana New"/>
          <w:sz w:val="30"/>
          <w:szCs w:val="30"/>
          <w:cs/>
        </w:rPr>
        <w:t>บริษัทมีภาระผูกพันเกี่ยวกับรายจ่ายฝ่ายทุนคงเหลือเป็นจำนวนเงิน</w:t>
      </w:r>
      <w:r w:rsidR="005133D5" w:rsidRPr="00344B09">
        <w:rPr>
          <w:rFonts w:ascii="Angsana New" w:hAnsi="Angsana New"/>
          <w:sz w:val="30"/>
          <w:szCs w:val="30"/>
          <w:cs/>
        </w:rPr>
        <w:t xml:space="preserve"> </w:t>
      </w:r>
      <w:r w:rsidR="005133D5" w:rsidRPr="00344B09">
        <w:rPr>
          <w:rFonts w:ascii="Angsana New" w:hAnsi="Angsana New"/>
          <w:sz w:val="30"/>
          <w:szCs w:val="30"/>
        </w:rPr>
        <w:t>6.09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ล้านบาท</w:t>
      </w:r>
      <w:r w:rsidR="005C34C3" w:rsidRPr="00344B09">
        <w:rPr>
          <w:rFonts w:ascii="Angsana New" w:hAnsi="Angsana New"/>
          <w:sz w:val="30"/>
          <w:szCs w:val="30"/>
          <w:cs/>
        </w:rPr>
        <w:t xml:space="preserve">         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="007900B0" w:rsidRPr="00344B0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7900B0" w:rsidRPr="00344B09">
        <w:rPr>
          <w:rFonts w:ascii="Angsana New" w:hAnsi="Angsana New"/>
          <w:i/>
          <w:iCs/>
          <w:sz w:val="30"/>
          <w:szCs w:val="30"/>
        </w:rPr>
        <w:t>25</w:t>
      </w:r>
      <w:r w:rsidRPr="00344B09">
        <w:rPr>
          <w:rFonts w:ascii="Angsana New" w:hAnsi="Angsana New"/>
          <w:i/>
          <w:iCs/>
          <w:sz w:val="30"/>
          <w:szCs w:val="30"/>
        </w:rPr>
        <w:t>60: 0.36</w:t>
      </w:r>
      <w:r w:rsidRPr="00344B09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9A6FC8" w:rsidRPr="00344B09" w:rsidRDefault="009A6FC8" w:rsidP="0013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3E23" w:rsidRPr="00344B09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30 </w:t>
      </w:r>
      <w:r w:rsidR="009A3E23" w:rsidRPr="00344B0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กันยายน</w:t>
      </w:r>
      <w:r w:rsidRPr="00344B0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344B09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2561 </w:t>
      </w:r>
      <w:r w:rsidRPr="00344B0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บริษัท ราช-ออสเตรเลีย คอร์ปอเรชั่น จำกัดและบริษัทย่อย </w:t>
      </w:r>
      <w:r w:rsidRPr="00344B09">
        <w:rPr>
          <w:rFonts w:ascii="Angsana New" w:hAnsi="Angsana New"/>
          <w:sz w:val="30"/>
          <w:szCs w:val="30"/>
          <w:cs/>
        </w:rPr>
        <w:t>ซึ่งเป็นบริษัทย่อยทางอ้อม                          มีภาระผูกพัน</w:t>
      </w:r>
      <w:r w:rsidRPr="00344B09">
        <w:rPr>
          <w:rFonts w:ascii="Angsana New" w:hAnsi="Angsana New"/>
          <w:spacing w:val="2"/>
          <w:sz w:val="30"/>
          <w:szCs w:val="30"/>
          <w:cs/>
        </w:rPr>
        <w:t>เกี่ยวกับรายจ่ายฝ่ายทุน</w:t>
      </w:r>
      <w:r w:rsidRPr="00344B0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คงเหลือตามสัญญาที่สำคัญ</w:t>
      </w:r>
      <w:r w:rsidR="00480211" w:rsidRPr="00344B09">
        <w:rPr>
          <w:rFonts w:ascii="Angsana New" w:hAnsi="Angsana New"/>
          <w:spacing w:val="2"/>
          <w:sz w:val="30"/>
          <w:szCs w:val="30"/>
        </w:rPr>
        <w:t xml:space="preserve"> </w:t>
      </w:r>
      <w:r w:rsidRPr="00344B09">
        <w:rPr>
          <w:rFonts w:ascii="Angsana New" w:hAnsi="Angsana New"/>
          <w:spacing w:val="2"/>
          <w:sz w:val="30"/>
          <w:szCs w:val="30"/>
          <w:cs/>
        </w:rPr>
        <w:t>ได้แก่ สัญญางานก่อสร้าง</w:t>
      </w:r>
      <w:r w:rsidRPr="00344B09">
        <w:rPr>
          <w:rFonts w:ascii="Angsana New" w:hAnsi="Angsana New"/>
          <w:sz w:val="30"/>
          <w:szCs w:val="30"/>
          <w:cs/>
        </w:rPr>
        <w:t xml:space="preserve">โรงไฟฟ้าพลังงานลม พลังงานแสงอาทิตย์และพลังงานก๊าซ </w:t>
      </w:r>
      <w:r w:rsidRPr="00344B09">
        <w:rPr>
          <w:rFonts w:ascii="Angsana New" w:hAnsi="Angsana New"/>
          <w:spacing w:val="2"/>
          <w:sz w:val="30"/>
          <w:szCs w:val="30"/>
          <w:cs/>
        </w:rPr>
        <w:t>(</w:t>
      </w:r>
      <w:r w:rsidRPr="00344B09">
        <w:rPr>
          <w:rFonts w:ascii="Angsana New" w:hAnsi="Angsana New"/>
          <w:spacing w:val="2"/>
          <w:sz w:val="30"/>
          <w:szCs w:val="30"/>
        </w:rPr>
        <w:t>Engineering Procurement &amp; Construction Contract</w:t>
      </w:r>
      <w:r w:rsidRPr="00344B09">
        <w:rPr>
          <w:rFonts w:ascii="Angsana New" w:hAnsi="Angsana New"/>
          <w:spacing w:val="2"/>
          <w:sz w:val="30"/>
          <w:szCs w:val="30"/>
          <w:cs/>
        </w:rPr>
        <w:t>) และสัญญาบริการอื่นๆ เป็นจำนวนเงิน</w:t>
      </w:r>
      <w:r w:rsidRPr="00344B09">
        <w:rPr>
          <w:rFonts w:ascii="Angsana New" w:hAnsi="Angsana New"/>
          <w:spacing w:val="2"/>
          <w:sz w:val="30"/>
          <w:szCs w:val="30"/>
        </w:rPr>
        <w:t xml:space="preserve"> </w:t>
      </w:r>
      <w:r w:rsidR="00C74146" w:rsidRPr="00344B09">
        <w:rPr>
          <w:rFonts w:ascii="Angsana New" w:hAnsi="Angsana New"/>
          <w:spacing w:val="2"/>
          <w:sz w:val="30"/>
          <w:szCs w:val="30"/>
        </w:rPr>
        <w:t>47.49</w:t>
      </w:r>
      <w:r w:rsidRPr="00344B09">
        <w:rPr>
          <w:rFonts w:ascii="Angsana New" w:hAnsi="Angsana New"/>
          <w:spacing w:val="2"/>
          <w:sz w:val="30"/>
          <w:szCs w:val="30"/>
        </w:rPr>
        <w:t xml:space="preserve"> </w:t>
      </w:r>
      <w:r w:rsidRPr="00344B09">
        <w:rPr>
          <w:rFonts w:ascii="Angsana New" w:hAnsi="Angsana New"/>
          <w:spacing w:val="2"/>
          <w:sz w:val="30"/>
          <w:szCs w:val="30"/>
          <w:cs/>
        </w:rPr>
        <w:t>ล้าน</w:t>
      </w:r>
      <w:r w:rsidRPr="00344B09">
        <w:rPr>
          <w:rFonts w:ascii="Angsana New" w:hAnsi="Angsana New"/>
          <w:sz w:val="30"/>
          <w:szCs w:val="30"/>
          <w:cs/>
        </w:rPr>
        <w:t xml:space="preserve">เหรียญออสเตรเลีย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(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2560:</w:t>
      </w:r>
      <w:r w:rsidRPr="00344B09">
        <w:rPr>
          <w:rFonts w:ascii="Angsana New" w:hAnsi="Angsana New"/>
          <w:i/>
          <w:iCs/>
          <w:spacing w:val="2"/>
          <w:sz w:val="30"/>
          <w:szCs w:val="30"/>
        </w:rPr>
        <w:t xml:space="preserve"> 61.21 </w:t>
      </w:r>
      <w:r w:rsidRPr="00344B09">
        <w:rPr>
          <w:rFonts w:ascii="Angsana New" w:hAnsi="Angsana New"/>
          <w:i/>
          <w:iCs/>
          <w:spacing w:val="2"/>
          <w:sz w:val="30"/>
          <w:szCs w:val="30"/>
          <w:cs/>
        </w:rPr>
        <w:t>ล้านเหรียญสหรัฐอเมริกา</w:t>
      </w:r>
      <w:r w:rsidRPr="00344B09">
        <w:rPr>
          <w:rFonts w:ascii="Angsana New" w:hAnsi="Angsana New"/>
          <w:i/>
          <w:iCs/>
          <w:spacing w:val="2"/>
          <w:sz w:val="30"/>
          <w:szCs w:val="30"/>
        </w:rPr>
        <w:t xml:space="preserve"> 119.84 </w:t>
      </w:r>
      <w:r w:rsidRPr="00344B09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เหรียญออสเตรเลีย และ</w:t>
      </w:r>
      <w:r w:rsidRPr="00344B09">
        <w:rPr>
          <w:rFonts w:ascii="Angsana New" w:hAnsi="Angsana New"/>
          <w:i/>
          <w:iCs/>
          <w:sz w:val="30"/>
          <w:szCs w:val="30"/>
        </w:rPr>
        <w:t xml:space="preserve"> 11.32 </w:t>
      </w:r>
      <w:r w:rsidRPr="00344B09">
        <w:rPr>
          <w:rFonts w:ascii="Angsana New" w:hAnsi="Angsana New"/>
          <w:i/>
          <w:iCs/>
          <w:sz w:val="30"/>
          <w:szCs w:val="30"/>
          <w:cs/>
        </w:rPr>
        <w:t>ล้านยูโร</w:t>
      </w:r>
      <w:r w:rsidRPr="00344B09">
        <w:rPr>
          <w:rFonts w:ascii="Angsana New" w:hAnsi="Angsana New"/>
          <w:i/>
          <w:iCs/>
          <w:sz w:val="30"/>
          <w:szCs w:val="30"/>
        </w:rPr>
        <w:t>)</w:t>
      </w:r>
    </w:p>
    <w:p w:rsidR="00287CB7" w:rsidRPr="00344B09" w:rsidRDefault="00287CB7" w:rsidP="0013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สัญญาการจำนำหุ้น</w:t>
      </w:r>
    </w:p>
    <w:p w:rsidR="009A6FC8" w:rsidRPr="00344B09" w:rsidRDefault="009A6FC8" w:rsidP="0013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A6FC8" w:rsidRPr="00344B09" w:rsidRDefault="00187BB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pacing w:val="4"/>
          <w:sz w:val="30"/>
          <w:szCs w:val="30"/>
          <w:cs/>
        </w:rPr>
        <w:t>บริษัทได้นำใบหุ้นทั้งหมดของ</w:t>
      </w:r>
      <w:r w:rsidR="009A6FC8" w:rsidRPr="00344B09">
        <w:rPr>
          <w:rFonts w:ascii="Angsana New" w:hAnsi="Angsana New"/>
          <w:spacing w:val="4"/>
          <w:sz w:val="30"/>
          <w:szCs w:val="30"/>
          <w:cs/>
        </w:rPr>
        <w:t>บริษัท เฟิร์ส โคราช วินด์ จำกัด และบริษัท เค.อาร์.ทู จำกัด ซึ่งเป็นบริษัทร่วมทางตรง ไป</w:t>
      </w:r>
      <w:r w:rsidR="009A6FC8" w:rsidRPr="00344B09">
        <w:rPr>
          <w:rFonts w:ascii="Angsana New" w:hAnsi="Angsana New"/>
          <w:sz w:val="30"/>
          <w:szCs w:val="30"/>
          <w:cs/>
        </w:rPr>
        <w:t>เป็นหลักทรัพย์ค้ำประกันการกู้เงินให้แก่เจ้าหนี้เงินกู้ของบริษัทร่วมดังกล่าว</w:t>
      </w:r>
    </w:p>
    <w:p w:rsidR="009A6FC8" w:rsidRPr="00344B09" w:rsidRDefault="009A6FC8" w:rsidP="0013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5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กลุ่มบริษัทได้นำใบหุ้นทั้งหมดของบริษัท ราชบุรีเพาเวอร์ จำกัด บริษัท ไฟฟ้าหงสา จำกัด บริษัท โซลาร์ต้า จำกัด </w:t>
      </w:r>
      <w:r w:rsidRPr="00344B09">
        <w:rPr>
          <w:rFonts w:ascii="Angsana New" w:hAnsi="Angsana New"/>
          <w:spacing w:val="-5"/>
          <w:sz w:val="30"/>
          <w:szCs w:val="30"/>
          <w:cs/>
        </w:rPr>
        <w:t>บริษัท ราชบุรีเวอลด์ โคเจนเนอเรชั่น จำกัด บริษัท ไฟฟ้า เซเปียน</w:t>
      </w:r>
      <w:r w:rsidRPr="00344B09">
        <w:rPr>
          <w:rFonts w:ascii="Angsana New" w:hAnsi="Angsana New"/>
          <w:spacing w:val="-5"/>
          <w:sz w:val="30"/>
          <w:szCs w:val="30"/>
        </w:rPr>
        <w:t>-</w:t>
      </w:r>
      <w:r w:rsidRPr="00344B09">
        <w:rPr>
          <w:rFonts w:ascii="Angsana New" w:hAnsi="Angsana New"/>
          <w:spacing w:val="-5"/>
          <w:sz w:val="30"/>
          <w:szCs w:val="30"/>
          <w:cs/>
        </w:rPr>
        <w:t>เซน้ำน้อย จำกัด และบริษัท ผลิตไฟฟ้า นวนคร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lastRenderedPageBreak/>
        <w:t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</w:t>
      </w:r>
      <w:r w:rsidR="00187BB8" w:rsidRPr="00344B09">
        <w:rPr>
          <w:rFonts w:ascii="Angsana New" w:hAnsi="Angsana New"/>
          <w:sz w:val="30"/>
          <w:szCs w:val="30"/>
          <w:cs/>
        </w:rPr>
        <w:t>้าดังกล่าวได้นำใบหุ้นบางส่วนของ</w:t>
      </w:r>
      <w:r w:rsidRPr="00344B09">
        <w:rPr>
          <w:rFonts w:ascii="Angsana New" w:hAnsi="Angsana New"/>
          <w:sz w:val="30"/>
          <w:szCs w:val="30"/>
          <w:cs/>
        </w:rPr>
        <w:t>บริษัท ไฟฟ้าน้ำงึม 2 จำกัด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บริษัท ไฟฟ้าน้ำงึม 2 จำกัด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:rsidR="00287CB7" w:rsidRPr="00344B09" w:rsidRDefault="00287CB7" w:rsidP="0035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4B09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:rsidR="009A6FC8" w:rsidRPr="00344B09" w:rsidRDefault="009A6FC8" w:rsidP="009A6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9A6FC8" w:rsidRPr="00344B09" w:rsidRDefault="009A6FC8" w:rsidP="00E2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ในปี</w:t>
      </w:r>
      <w:r w:rsidRPr="00344B09">
        <w:rPr>
          <w:rFonts w:ascii="Angsana New" w:hAnsi="Angsana New"/>
          <w:sz w:val="30"/>
          <w:szCs w:val="30"/>
        </w:rPr>
        <w:t xml:space="preserve"> 2557 </w:t>
      </w:r>
      <w:r w:rsidRPr="00344B09">
        <w:rPr>
          <w:rFonts w:ascii="Angsana New" w:hAnsi="Angsana New"/>
          <w:sz w:val="30"/>
          <w:szCs w:val="30"/>
          <w:cs/>
        </w:rPr>
        <w:t>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</w:t>
      </w:r>
      <w:r w:rsidR="00752459" w:rsidRPr="00344B09">
        <w:rPr>
          <w:rFonts w:ascii="Angsana New" w:hAnsi="Angsana New"/>
          <w:sz w:val="30"/>
          <w:szCs w:val="30"/>
          <w:cs/>
        </w:rPr>
        <w:t xml:space="preserve"> ต่อมาเมื่อ</w:t>
      </w:r>
      <w:r w:rsidRPr="00344B09">
        <w:rPr>
          <w:rFonts w:ascii="Angsana New" w:hAnsi="Angsana New"/>
          <w:sz w:val="30"/>
          <w:szCs w:val="30"/>
          <w:cs/>
        </w:rPr>
        <w:t xml:space="preserve">วันที่ </w:t>
      </w:r>
      <w:r w:rsidR="00E254F6" w:rsidRPr="00344B09">
        <w:rPr>
          <w:rFonts w:ascii="Angsana New" w:hAnsi="Angsana New"/>
          <w:sz w:val="30"/>
          <w:szCs w:val="30"/>
          <w:cs/>
        </w:rPr>
        <w:t>25 ตุลาคม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 xml:space="preserve">2561 </w:t>
      </w:r>
      <w:r w:rsidR="00E254F6" w:rsidRPr="00344B09">
        <w:rPr>
          <w:rFonts w:ascii="Angsana New" w:hAnsi="Angsana New"/>
          <w:sz w:val="30"/>
          <w:szCs w:val="30"/>
          <w:cs/>
        </w:rPr>
        <w:t>ศาล</w:t>
      </w:r>
      <w:r w:rsidR="00F21EF5" w:rsidRPr="00344B09">
        <w:rPr>
          <w:rFonts w:ascii="Angsana New" w:hAnsi="Angsana New"/>
          <w:sz w:val="30"/>
          <w:szCs w:val="30"/>
          <w:cs/>
        </w:rPr>
        <w:t>ชั้</w:t>
      </w:r>
      <w:r w:rsidR="00291C89" w:rsidRPr="00344B09">
        <w:rPr>
          <w:rFonts w:ascii="Angsana New" w:hAnsi="Angsana New"/>
          <w:sz w:val="30"/>
          <w:szCs w:val="30"/>
          <w:cs/>
        </w:rPr>
        <w:t>นต้น</w:t>
      </w:r>
      <w:r w:rsidR="00E254F6" w:rsidRPr="00344B09">
        <w:rPr>
          <w:rFonts w:ascii="Angsana New" w:hAnsi="Angsana New"/>
          <w:sz w:val="30"/>
          <w:szCs w:val="30"/>
          <w:cs/>
        </w:rPr>
        <w:t>ได้มีคำพิพากษา</w:t>
      </w:r>
      <w:r w:rsidR="005C34C3" w:rsidRPr="00344B09">
        <w:rPr>
          <w:rFonts w:ascii="Angsana New" w:hAnsi="Angsana New"/>
          <w:sz w:val="30"/>
          <w:szCs w:val="30"/>
          <w:cs/>
        </w:rPr>
        <w:t xml:space="preserve">      </w:t>
      </w:r>
      <w:r w:rsidR="00E254F6" w:rsidRPr="00344B09">
        <w:rPr>
          <w:rFonts w:ascii="Angsana New" w:hAnsi="Angsana New"/>
          <w:sz w:val="30"/>
          <w:szCs w:val="30"/>
          <w:cs/>
        </w:rPr>
        <w:t>ยกฟ้อง</w:t>
      </w:r>
      <w:r w:rsidR="00F21EF5" w:rsidRPr="00344B09">
        <w:rPr>
          <w:rFonts w:ascii="Angsana New" w:hAnsi="Angsana New"/>
          <w:sz w:val="30"/>
          <w:szCs w:val="30"/>
          <w:cs/>
        </w:rPr>
        <w:t>ของโจทก์ใน</w:t>
      </w:r>
      <w:r w:rsidR="00E254F6" w:rsidRPr="00344B09">
        <w:rPr>
          <w:rFonts w:ascii="Angsana New" w:hAnsi="Angsana New"/>
          <w:sz w:val="30"/>
          <w:szCs w:val="30"/>
          <w:cs/>
        </w:rPr>
        <w:t>คดีดังกล่าว</w:t>
      </w:r>
    </w:p>
    <w:p w:rsidR="005C34C3" w:rsidRPr="00344B09" w:rsidRDefault="005C34C3" w:rsidP="00E2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8F4F06" w:rsidRPr="00344B09" w:rsidRDefault="008F4F06" w:rsidP="00A42922">
      <w:pPr>
        <w:numPr>
          <w:ilvl w:val="0"/>
          <w:numId w:val="2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44B09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7A16BA" w:rsidRPr="00344B09" w:rsidRDefault="007A16BA" w:rsidP="0035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DE1B53" w:rsidRPr="00344B09" w:rsidRDefault="002E2E76" w:rsidP="0035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4B09">
        <w:rPr>
          <w:rFonts w:ascii="Angsana New" w:hAnsi="Angsana New"/>
          <w:sz w:val="30"/>
          <w:szCs w:val="30"/>
        </w:rPr>
        <w:t>12</w:t>
      </w:r>
      <w:r w:rsidR="00DE1B53" w:rsidRPr="00344B09">
        <w:rPr>
          <w:rFonts w:ascii="Angsana New" w:hAnsi="Angsana New"/>
          <w:sz w:val="30"/>
          <w:szCs w:val="30"/>
          <w:cs/>
        </w:rPr>
        <w:t xml:space="preserve"> ตุลาคม 2561 บริษัทได้ชำระค</w:t>
      </w:r>
      <w:r w:rsidR="00DE1B53" w:rsidRPr="00344B09">
        <w:rPr>
          <w:rStyle w:val="PageNumber"/>
          <w:rFonts w:ascii="Angsana New" w:hAnsi="Angsana New"/>
          <w:sz w:val="30"/>
          <w:szCs w:val="30"/>
          <w:cs/>
        </w:rPr>
        <w:t>่</w:t>
      </w:r>
      <w:r w:rsidR="00F21EF5" w:rsidRPr="00344B09">
        <w:rPr>
          <w:rFonts w:ascii="Angsana New" w:hAnsi="Angsana New"/>
          <w:sz w:val="30"/>
          <w:szCs w:val="30"/>
          <w:cs/>
        </w:rPr>
        <w:t>าหุ้นเพิ่มเติมให้แก่</w:t>
      </w:r>
      <w:r w:rsidR="00DE1B53" w:rsidRPr="00344B09">
        <w:rPr>
          <w:rFonts w:ascii="Angsana New" w:hAnsi="Angsana New"/>
          <w:sz w:val="30"/>
          <w:szCs w:val="30"/>
          <w:cs/>
        </w:rPr>
        <w:t>บริษัท ไฟฟ้าเซเปียน-เซน้ำน้อย จำกัด ซึ่งเป็นกา</w:t>
      </w:r>
      <w:r w:rsidR="003242A7" w:rsidRPr="00344B09">
        <w:rPr>
          <w:rFonts w:ascii="Angsana New" w:hAnsi="Angsana New"/>
          <w:sz w:val="30"/>
          <w:szCs w:val="30"/>
          <w:cs/>
        </w:rPr>
        <w:t>ร</w:t>
      </w:r>
      <w:r w:rsidR="00DE1B53" w:rsidRPr="00344B09">
        <w:rPr>
          <w:rFonts w:ascii="Angsana New" w:hAnsi="Angsana New"/>
          <w:sz w:val="30"/>
          <w:szCs w:val="30"/>
          <w:cs/>
        </w:rPr>
        <w:t xml:space="preserve">ร่วมค้าทางตรง ตามสัดส่วนการลงทุนร้อยละ 25 เป็นจำนวนเงิน 0.47 ล้านเหรียญสหรัฐอเมริกา หรือเทียบเท่า 15.22 </w:t>
      </w:r>
      <w:r w:rsidR="00C27192" w:rsidRPr="00344B09">
        <w:rPr>
          <w:rFonts w:ascii="Angsana New" w:hAnsi="Angsana New"/>
          <w:sz w:val="30"/>
          <w:szCs w:val="30"/>
        </w:rPr>
        <w:t xml:space="preserve">         </w:t>
      </w:r>
      <w:r w:rsidR="00DE1B53" w:rsidRPr="00344B09">
        <w:rPr>
          <w:rFonts w:ascii="Angsana New" w:hAnsi="Angsana New"/>
          <w:sz w:val="30"/>
          <w:szCs w:val="30"/>
          <w:cs/>
        </w:rPr>
        <w:t xml:space="preserve">  ล้านบาท</w:t>
      </w:r>
    </w:p>
    <w:p w:rsidR="004B2381" w:rsidRPr="00344B09" w:rsidRDefault="004B2381" w:rsidP="0035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4B2381" w:rsidRDefault="004B2381" w:rsidP="004B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เมื่อวันที่ 12 ตุลาคม 2561 บริษัทได้ชำระค่าหุ้นเพิ่มเติมให้แก่บริษัท นอร์ทเทิร์น</w:t>
      </w:r>
      <w:r w:rsidR="002E2E76" w:rsidRPr="00344B09">
        <w:rPr>
          <w:rFonts w:ascii="Angsana New" w:hAnsi="Angsana New"/>
          <w:sz w:val="30"/>
          <w:szCs w:val="30"/>
        </w:rPr>
        <w:t xml:space="preserve"> </w:t>
      </w:r>
      <w:r w:rsidR="005C34C3" w:rsidRPr="00344B09">
        <w:rPr>
          <w:rFonts w:ascii="Angsana New" w:hAnsi="Angsana New"/>
          <w:sz w:val="30"/>
          <w:szCs w:val="30"/>
          <w:cs/>
        </w:rPr>
        <w:t>บางกอก</w:t>
      </w:r>
      <w:r w:rsidRPr="00344B09">
        <w:rPr>
          <w:rFonts w:ascii="Angsana New" w:hAnsi="Angsana New"/>
          <w:sz w:val="30"/>
          <w:szCs w:val="30"/>
          <w:cs/>
        </w:rPr>
        <w:t>โมโนเรล จำกัด และ บริษัท อีสเทิร์น</w:t>
      </w:r>
      <w:r w:rsidR="002E2E76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บา</w:t>
      </w:r>
      <w:r w:rsidR="002E2E76" w:rsidRPr="00344B09">
        <w:rPr>
          <w:rFonts w:ascii="Angsana New" w:hAnsi="Angsana New"/>
          <w:sz w:val="30"/>
          <w:szCs w:val="30"/>
          <w:cs/>
        </w:rPr>
        <w:t>งกอก</w:t>
      </w:r>
      <w:r w:rsidRPr="00344B09">
        <w:rPr>
          <w:rFonts w:ascii="Angsana New" w:hAnsi="Angsana New"/>
          <w:sz w:val="30"/>
          <w:szCs w:val="30"/>
          <w:cs/>
        </w:rPr>
        <w:t>โมโนเรล จำกัด ซึ่งเป็นเงินลงทุน</w:t>
      </w:r>
      <w:r w:rsidR="002E2E76" w:rsidRPr="00344B09">
        <w:rPr>
          <w:rFonts w:ascii="Angsana New" w:hAnsi="Angsana New"/>
          <w:sz w:val="30"/>
          <w:szCs w:val="30"/>
          <w:cs/>
        </w:rPr>
        <w:t>ในกิจการ</w:t>
      </w:r>
      <w:r w:rsidRPr="00344B09">
        <w:rPr>
          <w:rFonts w:ascii="Angsana New" w:hAnsi="Angsana New"/>
          <w:sz w:val="30"/>
          <w:szCs w:val="30"/>
          <w:cs/>
        </w:rPr>
        <w:t>อื่น</w:t>
      </w:r>
      <w:r w:rsidR="00F21EF5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ตามสัดส่วนการลงทุนร้อย</w:t>
      </w:r>
      <w:r w:rsidR="005C34C3" w:rsidRPr="00344B09">
        <w:rPr>
          <w:rFonts w:ascii="Angsana New" w:hAnsi="Angsana New"/>
          <w:sz w:val="30"/>
          <w:szCs w:val="30"/>
          <w:cs/>
        </w:rPr>
        <w:t xml:space="preserve">ละ </w:t>
      </w:r>
      <w:r w:rsidR="00024A6A" w:rsidRPr="00344B09">
        <w:rPr>
          <w:rFonts w:ascii="Angsana New" w:hAnsi="Angsana New"/>
          <w:sz w:val="30"/>
          <w:szCs w:val="30"/>
        </w:rPr>
        <w:t>10</w:t>
      </w:r>
      <w:r w:rsidR="003B246A" w:rsidRPr="00344B09">
        <w:rPr>
          <w:rFonts w:ascii="Angsana New" w:hAnsi="Angsana New"/>
          <w:sz w:val="30"/>
          <w:szCs w:val="30"/>
        </w:rPr>
        <w:t xml:space="preserve">            </w:t>
      </w:r>
      <w:r w:rsidR="005C39B1" w:rsidRPr="00344B09">
        <w:rPr>
          <w:rFonts w:ascii="Angsana New" w:hAnsi="Angsana New"/>
          <w:sz w:val="30"/>
          <w:szCs w:val="30"/>
        </w:rPr>
        <w:t xml:space="preserve">    </w:t>
      </w:r>
      <w:r w:rsidR="00024A6A" w:rsidRPr="00344B09">
        <w:rPr>
          <w:rFonts w:ascii="Angsana New" w:hAnsi="Angsana New"/>
          <w:sz w:val="30"/>
          <w:szCs w:val="30"/>
          <w:cs/>
        </w:rPr>
        <w:t xml:space="preserve">เป็นจำนวนเงินบริษัทละ </w:t>
      </w:r>
      <w:r w:rsidR="00024A6A" w:rsidRPr="00344B09">
        <w:rPr>
          <w:rFonts w:ascii="Angsana New" w:hAnsi="Angsana New"/>
          <w:sz w:val="30"/>
          <w:szCs w:val="30"/>
        </w:rPr>
        <w:t>2</w:t>
      </w:r>
      <w:r w:rsidR="00024A6A" w:rsidRPr="00344B09">
        <w:rPr>
          <w:rFonts w:ascii="Angsana New" w:hAnsi="Angsana New"/>
          <w:sz w:val="30"/>
          <w:szCs w:val="30"/>
          <w:cs/>
        </w:rPr>
        <w:t xml:space="preserve">00 ล้านบาท รวมเป็นเงินทั้งสิ้น </w:t>
      </w:r>
      <w:r w:rsidR="00024A6A" w:rsidRPr="00344B09">
        <w:rPr>
          <w:rFonts w:ascii="Angsana New" w:hAnsi="Angsana New"/>
          <w:sz w:val="30"/>
          <w:szCs w:val="30"/>
        </w:rPr>
        <w:t>4</w:t>
      </w:r>
      <w:r w:rsidRPr="00344B09">
        <w:rPr>
          <w:rFonts w:ascii="Angsana New" w:hAnsi="Angsana New"/>
          <w:sz w:val="30"/>
          <w:szCs w:val="30"/>
          <w:cs/>
        </w:rPr>
        <w:t>00 ล้านบาท</w:t>
      </w:r>
    </w:p>
    <w:p w:rsidR="00211B86" w:rsidRDefault="00211B86" w:rsidP="004B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211B86" w:rsidRPr="00344B09" w:rsidRDefault="00211B86" w:rsidP="004B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211B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11B86">
        <w:rPr>
          <w:rFonts w:ascii="Angsana New" w:hAnsi="Angsana New"/>
          <w:sz w:val="30"/>
          <w:szCs w:val="30"/>
        </w:rPr>
        <w:t xml:space="preserve">9 </w:t>
      </w:r>
      <w:r w:rsidRPr="00211B8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211B86">
        <w:rPr>
          <w:rFonts w:ascii="Angsana New" w:hAnsi="Angsana New"/>
          <w:sz w:val="30"/>
          <w:szCs w:val="30"/>
        </w:rPr>
        <w:t xml:space="preserve">2561 </w:t>
      </w:r>
      <w:r w:rsidRPr="00211B86">
        <w:rPr>
          <w:rFonts w:ascii="Angsana New" w:hAnsi="Angsana New"/>
          <w:sz w:val="30"/>
          <w:szCs w:val="30"/>
          <w:cs/>
        </w:rPr>
        <w:t>บริษัทได้ชำระค่าหุ้นเพิ่มเติมให้แก่บริษัท ไฟฟ้าเซเปียน-เซน้ำน้อย จำกัด ซึ่งเป็น</w:t>
      </w:r>
      <w:r>
        <w:rPr>
          <w:rFonts w:ascii="Angsana New" w:hAnsi="Angsana New"/>
          <w:sz w:val="30"/>
          <w:szCs w:val="30"/>
        </w:rPr>
        <w:br/>
      </w:r>
      <w:r w:rsidRPr="00211B86">
        <w:rPr>
          <w:rFonts w:ascii="Angsana New" w:hAnsi="Angsana New"/>
          <w:sz w:val="30"/>
          <w:szCs w:val="30"/>
          <w:cs/>
        </w:rPr>
        <w:t xml:space="preserve">การร่วมค้าทางตรง ตามสัดส่วนการลงทุนร้อยละ </w:t>
      </w:r>
      <w:r w:rsidRPr="00211B86">
        <w:rPr>
          <w:rFonts w:ascii="Angsana New" w:hAnsi="Angsana New"/>
          <w:sz w:val="30"/>
          <w:szCs w:val="30"/>
        </w:rPr>
        <w:t xml:space="preserve">25 </w:t>
      </w:r>
      <w:r w:rsidRPr="00211B8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211B86">
        <w:rPr>
          <w:rFonts w:ascii="Angsana New" w:hAnsi="Angsana New"/>
          <w:sz w:val="30"/>
          <w:szCs w:val="30"/>
        </w:rPr>
        <w:t xml:space="preserve">0.71 </w:t>
      </w:r>
      <w:r w:rsidRPr="00211B86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211B86">
        <w:rPr>
          <w:rFonts w:ascii="Angsana New" w:hAnsi="Angsana New"/>
          <w:sz w:val="30"/>
          <w:szCs w:val="30"/>
        </w:rPr>
        <w:t>23.2</w:t>
      </w:r>
      <w:r w:rsidR="0070365E">
        <w:rPr>
          <w:rFonts w:ascii="Angsana New" w:hAnsi="Angsana New"/>
          <w:sz w:val="30"/>
          <w:szCs w:val="30"/>
        </w:rPr>
        <w:t>4</w:t>
      </w:r>
      <w:r w:rsidRPr="00211B86">
        <w:rPr>
          <w:rFonts w:ascii="Angsana New" w:hAnsi="Angsana New"/>
          <w:sz w:val="30"/>
          <w:szCs w:val="30"/>
        </w:rPr>
        <w:t xml:space="preserve"> </w:t>
      </w:r>
      <w:r w:rsidRPr="00211B86">
        <w:rPr>
          <w:rFonts w:ascii="Angsana New" w:hAnsi="Angsana New"/>
          <w:sz w:val="30"/>
          <w:szCs w:val="30"/>
          <w:cs/>
        </w:rPr>
        <w:t>ล้านบาท</w:t>
      </w:r>
    </w:p>
    <w:sectPr w:rsidR="00211B86" w:rsidRPr="00344B09" w:rsidSect="00285ABE">
      <w:headerReference w:type="default" r:id="rId21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8F" w:rsidRDefault="000A188F" w:rsidP="004956B4">
      <w:r>
        <w:separator/>
      </w:r>
    </w:p>
  </w:endnote>
  <w:endnote w:type="continuationSeparator" w:id="0">
    <w:p w:rsidR="000A188F" w:rsidRDefault="000A188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83635A" w:rsidRDefault="00F575CC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83635A">
      <w:rPr>
        <w:rFonts w:ascii="Angsana New" w:hAnsi="Angsana New"/>
        <w:caps/>
        <w:sz w:val="30"/>
        <w:szCs w:val="30"/>
      </w:rPr>
      <w:fldChar w:fldCharType="begin"/>
    </w:r>
    <w:r w:rsidRPr="0083635A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83635A">
      <w:rPr>
        <w:rFonts w:ascii="Angsana New" w:hAnsi="Angsana New"/>
        <w:caps/>
        <w:sz w:val="30"/>
        <w:szCs w:val="30"/>
      </w:rPr>
      <w:fldChar w:fldCharType="separate"/>
    </w:r>
    <w:r w:rsidR="00FF09CD">
      <w:rPr>
        <w:rFonts w:ascii="Angsana New" w:hAnsi="Angsana New"/>
        <w:caps/>
        <w:noProof/>
        <w:sz w:val="30"/>
        <w:szCs w:val="30"/>
      </w:rPr>
      <w:t>53</w:t>
    </w:r>
    <w:r w:rsidRPr="0083635A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83635A" w:rsidRDefault="00F575CC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83635A">
      <w:rPr>
        <w:rFonts w:ascii="Angsana New" w:hAnsi="Angsana New"/>
        <w:caps/>
        <w:sz w:val="30"/>
        <w:szCs w:val="30"/>
      </w:rPr>
      <w:fldChar w:fldCharType="begin"/>
    </w:r>
    <w:r w:rsidRPr="0083635A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83635A">
      <w:rPr>
        <w:rFonts w:ascii="Angsana New" w:hAnsi="Angsana New"/>
        <w:caps/>
        <w:sz w:val="30"/>
        <w:szCs w:val="30"/>
      </w:rPr>
      <w:fldChar w:fldCharType="separate"/>
    </w:r>
    <w:r w:rsidR="00FF09CD">
      <w:rPr>
        <w:rFonts w:ascii="Angsana New" w:hAnsi="Angsana New"/>
        <w:caps/>
        <w:noProof/>
        <w:sz w:val="30"/>
        <w:szCs w:val="30"/>
      </w:rPr>
      <w:t>55</w:t>
    </w:r>
    <w:r w:rsidRPr="0083635A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FD11A6" w:rsidRDefault="00F575CC" w:rsidP="00FD11A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D11A6">
      <w:rPr>
        <w:rStyle w:val="PageNumber"/>
        <w:rFonts w:ascii="Angsana New" w:hAnsi="Angsana New"/>
        <w:sz w:val="30"/>
        <w:szCs w:val="30"/>
      </w:rPr>
      <w:fldChar w:fldCharType="begin"/>
    </w:r>
    <w:r w:rsidRPr="00FD11A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D11A6">
      <w:rPr>
        <w:rStyle w:val="PageNumber"/>
        <w:rFonts w:ascii="Angsana New" w:hAnsi="Angsana New"/>
        <w:sz w:val="30"/>
        <w:szCs w:val="30"/>
      </w:rPr>
      <w:fldChar w:fldCharType="separate"/>
    </w:r>
    <w:r w:rsidR="000D2E92">
      <w:rPr>
        <w:rStyle w:val="PageNumber"/>
        <w:rFonts w:ascii="Angsana New" w:hAnsi="Angsana New"/>
        <w:noProof/>
        <w:sz w:val="30"/>
        <w:szCs w:val="30"/>
      </w:rPr>
      <w:t>56</w:t>
    </w:r>
    <w:r w:rsidRPr="00FD11A6">
      <w:rPr>
        <w:rStyle w:val="PageNumber"/>
        <w:rFonts w:ascii="Angsana New" w:hAnsi="Angsana New"/>
        <w:sz w:val="30"/>
        <w:szCs w:val="30"/>
      </w:rPr>
      <w:fldChar w:fldCharType="end"/>
    </w:r>
  </w:p>
  <w:p w:rsidR="00F575CC" w:rsidRPr="009F1F22" w:rsidRDefault="00F575CC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1321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F575CC" w:rsidRPr="00E236D6" w:rsidRDefault="00F575C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 w:rsidR="00215095">
          <w:rPr>
            <w:rFonts w:ascii="Angsana New" w:hAnsi="Angsana New"/>
            <w:noProof/>
            <w:sz w:val="30"/>
            <w:szCs w:val="30"/>
          </w:rPr>
          <w:t>63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702A20" w:rsidRDefault="00F575CC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426A"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575CC" w:rsidRPr="007A6941" w:rsidRDefault="00F575CC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8F" w:rsidRDefault="000A188F" w:rsidP="004956B4">
      <w:r>
        <w:separator/>
      </w:r>
    </w:p>
  </w:footnote>
  <w:footnote w:type="continuationSeparator" w:id="0">
    <w:p w:rsidR="000A188F" w:rsidRDefault="000A188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51683C" w:rsidRDefault="00F575CC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51683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1683C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51683C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51683C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51683C">
      <w:rPr>
        <w:rFonts w:ascii="Angsana New" w:hAnsi="Angsana New"/>
        <w:b/>
        <w:bCs/>
        <w:sz w:val="32"/>
        <w:szCs w:val="32"/>
      </w:rPr>
      <w:t>(</w:t>
    </w:r>
    <w:r w:rsidRPr="0051683C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51683C">
      <w:rPr>
        <w:rFonts w:ascii="Angsana New" w:hAnsi="Angsana New"/>
        <w:b/>
        <w:bCs/>
        <w:sz w:val="32"/>
        <w:szCs w:val="32"/>
      </w:rPr>
      <w:t xml:space="preserve">) </w:t>
    </w:r>
    <w:r w:rsidRPr="0051683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Pr="0051683C" w:rsidRDefault="00F575CC" w:rsidP="005168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51683C" w:rsidRDefault="00F575CC" w:rsidP="005168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งวดสามเดือนและเก้าเดือน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Pr="0051683C">
      <w:rPr>
        <w:rFonts w:ascii="Angsana New" w:hAnsi="Angsana New"/>
        <w:b/>
        <w:bCs/>
        <w:sz w:val="32"/>
        <w:szCs w:val="32"/>
      </w:rPr>
      <w:t>1</w:t>
    </w:r>
    <w:r w:rsidRPr="0051683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1683C">
      <w:rPr>
        <w:rFonts w:ascii="Angsana New" w:hAnsi="Angsana New"/>
        <w:b/>
        <w:bCs/>
        <w:sz w:val="32"/>
        <w:szCs w:val="32"/>
      </w:rPr>
      <w:t>(</w:t>
    </w:r>
    <w:r w:rsidRPr="0051683C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51683C">
      <w:rPr>
        <w:rFonts w:ascii="Angsana New" w:hAnsi="Angsana New"/>
        <w:b/>
        <w:bCs/>
        <w:sz w:val="32"/>
        <w:szCs w:val="32"/>
      </w:rPr>
      <w:t>)</w:t>
    </w:r>
  </w:p>
  <w:p w:rsidR="00F575CC" w:rsidRPr="009873F3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270C0D" w:rsidRDefault="00F575CC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EF1CA6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Default="00F575CC" w:rsidP="00451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45138F" w:rsidRDefault="00F575CC" w:rsidP="00451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E7562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Pr="00CE7562">
      <w:rPr>
        <w:rFonts w:ascii="Angsana New" w:hAnsi="Angsana New" w:hint="cs"/>
        <w:bCs/>
        <w:sz w:val="32"/>
        <w:szCs w:val="32"/>
        <w:cs/>
      </w:rPr>
      <w:t>และ</w:t>
    </w:r>
    <w:r>
      <w:rPr>
        <w:rFonts w:ascii="Angsana New" w:hAnsi="Angsana New" w:hint="cs"/>
        <w:bCs/>
        <w:sz w:val="32"/>
        <w:szCs w:val="32"/>
        <w:cs/>
      </w:rPr>
      <w:t>เ</w:t>
    </w:r>
    <w:r w:rsidRPr="00CE7562">
      <w:rPr>
        <w:rFonts w:ascii="Angsana New" w:hAnsi="Angsana New" w:hint="cs"/>
        <w:bCs/>
        <w:sz w:val="32"/>
        <w:szCs w:val="32"/>
        <w:cs/>
      </w:rPr>
      <w:t>ก</w:t>
    </w:r>
    <w:r>
      <w:rPr>
        <w:rFonts w:ascii="Angsana New" w:hAnsi="Angsana New" w:hint="cs"/>
        <w:bCs/>
        <w:sz w:val="32"/>
        <w:szCs w:val="32"/>
        <w:cs/>
      </w:rPr>
      <w:t>้า</w:t>
    </w:r>
    <w:r w:rsidRPr="00CE7562">
      <w:rPr>
        <w:rFonts w:ascii="Angsana New" w:hAnsi="Angsana New" w:hint="cs"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Cs/>
        <w:sz w:val="32"/>
        <w:szCs w:val="32"/>
        <w:cs/>
      </w:rPr>
      <w:t xml:space="preserve">กันยายน 2561 </w:t>
    </w:r>
    <w:r w:rsidRPr="00CE7562">
      <w:rPr>
        <w:rFonts w:ascii="Angsana New" w:hAnsi="Angsana New"/>
        <w:b/>
        <w:sz w:val="32"/>
        <w:szCs w:val="32"/>
      </w:rPr>
      <w:t>(</w:t>
    </w:r>
    <w:r w:rsidRPr="004F0871">
      <w:rPr>
        <w:rFonts w:ascii="Angsana New" w:hAnsi="Angsana New"/>
        <w:bCs/>
        <w:sz w:val="32"/>
        <w:szCs w:val="32"/>
        <w:cs/>
      </w:rPr>
      <w:t>ไม่ได้ตรวจสอบ</w:t>
    </w:r>
    <w:r w:rsidRPr="00CE7562">
      <w:rPr>
        <w:rFonts w:ascii="Angsana New" w:hAnsi="Angsana New"/>
        <w:b/>
        <w:sz w:val="32"/>
        <w:szCs w:val="32"/>
      </w:rPr>
      <w:t>)</w:t>
    </w:r>
  </w:p>
  <w:p w:rsidR="00F575CC" w:rsidRPr="009873F3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270C0D" w:rsidRDefault="00F575CC" w:rsidP="00BE5D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EF1CA6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Default="00F575CC" w:rsidP="00451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45138F" w:rsidRDefault="00F575CC" w:rsidP="00451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 xml:space="preserve">และเก้าเดือนสิ้นสุดวันที่ 30 กันยายน 2561 </w:t>
    </w:r>
    <w:r w:rsidRPr="00CE7562">
      <w:rPr>
        <w:rFonts w:ascii="Angsana New" w:hAnsi="Angsana New"/>
        <w:b/>
        <w:sz w:val="32"/>
        <w:szCs w:val="32"/>
      </w:rPr>
      <w:t>(</w:t>
    </w:r>
    <w:r w:rsidRPr="004F0871">
      <w:rPr>
        <w:rFonts w:ascii="Angsana New" w:hAnsi="Angsana New"/>
        <w:bCs/>
        <w:sz w:val="32"/>
        <w:szCs w:val="32"/>
        <w:cs/>
      </w:rPr>
      <w:t>ไม่ได้ตรวจสอบ</w:t>
    </w:r>
    <w:r w:rsidRPr="00CE7562">
      <w:rPr>
        <w:rFonts w:ascii="Angsana New" w:hAnsi="Angsana New"/>
        <w:b/>
        <w:sz w:val="32"/>
        <w:szCs w:val="32"/>
      </w:rPr>
      <w:t>)</w:t>
    </w:r>
  </w:p>
  <w:p w:rsidR="00F575CC" w:rsidRPr="009873F3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A1494D" w:rsidRDefault="00F575CC" w:rsidP="00905F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494D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A1494D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A1494D">
      <w:rPr>
        <w:rFonts w:ascii="Angsana New" w:hAnsi="Angsana New"/>
        <w:b/>
        <w:bCs/>
        <w:sz w:val="32"/>
        <w:szCs w:val="32"/>
      </w:rPr>
      <w:t>(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A1494D">
      <w:rPr>
        <w:rFonts w:ascii="Angsana New" w:hAnsi="Angsana New"/>
        <w:b/>
        <w:bCs/>
        <w:sz w:val="32"/>
        <w:szCs w:val="32"/>
      </w:rPr>
      <w:t xml:space="preserve">) </w:t>
    </w:r>
    <w:r w:rsidRPr="00A1494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Pr="00A1494D" w:rsidRDefault="00F575CC" w:rsidP="00905F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A1494D" w:rsidRDefault="00F575CC" w:rsidP="00905F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และเก้าเดือนสิ้นสุดวันที่ 30 กันยายน</w:t>
    </w:r>
    <w:r w:rsidRPr="00A1494D">
      <w:rPr>
        <w:rFonts w:ascii="Angsana New" w:hAnsi="Angsana New" w:hint="cs"/>
        <w:b/>
        <w:bCs/>
        <w:sz w:val="32"/>
        <w:szCs w:val="32"/>
        <w:cs/>
      </w:rPr>
      <w:t xml:space="preserve"> 256</w:t>
    </w:r>
    <w:r w:rsidRPr="00A1494D">
      <w:rPr>
        <w:rFonts w:ascii="Angsana New" w:hAnsi="Angsana New"/>
        <w:b/>
        <w:bCs/>
        <w:sz w:val="32"/>
        <w:szCs w:val="32"/>
      </w:rPr>
      <w:t>1</w:t>
    </w:r>
    <w:r w:rsidRPr="00A1494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1494D">
      <w:rPr>
        <w:rFonts w:ascii="Angsana New" w:hAnsi="Angsana New"/>
        <w:b/>
        <w:bCs/>
        <w:sz w:val="32"/>
        <w:szCs w:val="32"/>
      </w:rPr>
      <w:t>(</w:t>
    </w:r>
    <w:r w:rsidRPr="00A1494D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1494D">
      <w:rPr>
        <w:rFonts w:ascii="Angsana New" w:hAnsi="Angsana New"/>
        <w:b/>
        <w:bCs/>
        <w:sz w:val="32"/>
        <w:szCs w:val="32"/>
      </w:rPr>
      <w:t>)</w:t>
    </w:r>
  </w:p>
  <w:p w:rsidR="00F575CC" w:rsidRPr="00B87120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270C0D" w:rsidRDefault="00F575CC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EF1CA6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Pr="004F0871" w:rsidRDefault="00F575C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4F0871" w:rsidRDefault="00F575CC" w:rsidP="004F0871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F0871">
      <w:rPr>
        <w:rFonts w:ascii="Angsana New" w:hAnsi="Angsana New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>และเก้าเดือนสิ้นสุดวันที่ 30 กันยายน 2561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F0871">
      <w:rPr>
        <w:rFonts w:ascii="Angsana New" w:hAnsi="Angsana New"/>
        <w:bCs/>
        <w:sz w:val="32"/>
        <w:szCs w:val="32"/>
        <w:lang w:bidi="th-TH"/>
      </w:rPr>
      <w:t>(</w:t>
    </w:r>
    <w:r w:rsidRPr="004F0871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F0871">
      <w:rPr>
        <w:rFonts w:ascii="Angsana New" w:hAnsi="Angsana New"/>
        <w:bCs/>
        <w:sz w:val="32"/>
        <w:szCs w:val="32"/>
        <w:lang w:val="en-US" w:bidi="th-TH"/>
      </w:rPr>
      <w:t>)</w:t>
    </w:r>
  </w:p>
  <w:p w:rsidR="00F575CC" w:rsidRPr="009873F3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270C0D" w:rsidRDefault="00F575CC" w:rsidP="00810D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EF1CA6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Pr="004F0871" w:rsidRDefault="00F575CC" w:rsidP="00810D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4F0871" w:rsidRDefault="00F575CC" w:rsidP="001E592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F0871">
      <w:rPr>
        <w:rFonts w:ascii="Angsana New" w:hAnsi="Angsana New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>และเก้าเดือนสิ้นสุดวันที่ 30 กันยายน 2561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F0871">
      <w:rPr>
        <w:rFonts w:ascii="Angsana New" w:hAnsi="Angsana New"/>
        <w:bCs/>
        <w:sz w:val="32"/>
        <w:szCs w:val="32"/>
        <w:lang w:bidi="th-TH"/>
      </w:rPr>
      <w:t>(</w:t>
    </w:r>
    <w:r w:rsidRPr="004F0871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F0871">
      <w:rPr>
        <w:rFonts w:ascii="Angsana New" w:hAnsi="Angsana New"/>
        <w:bCs/>
        <w:sz w:val="32"/>
        <w:szCs w:val="32"/>
        <w:lang w:val="en-US" w:bidi="th-TH"/>
      </w:rPr>
      <w:t>)</w:t>
    </w:r>
  </w:p>
  <w:p w:rsidR="00F575CC" w:rsidRPr="003D3582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270C0D" w:rsidRDefault="00F575CC" w:rsidP="00810D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</w:tabs>
      <w:ind w:left="450" w:right="360" w:hanging="81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EF1CA6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Default="00F575CC" w:rsidP="00810D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4287"/>
      </w:tabs>
      <w:ind w:left="-36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957732" w:rsidRDefault="00F575CC" w:rsidP="00810D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ind w:left="-36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 xml:space="preserve">และเก้าเดือนสิ้นสุดวันที่ </w:t>
    </w:r>
    <w:r w:rsidRPr="00E6305D">
      <w:rPr>
        <w:rFonts w:ascii="Angsana New" w:hAnsi="Angsana New"/>
        <w:b/>
        <w:sz w:val="32"/>
        <w:szCs w:val="32"/>
      </w:rPr>
      <w:t>30</w:t>
    </w:r>
    <w:r>
      <w:rPr>
        <w:rFonts w:ascii="Angsana New" w:hAnsi="Angsana New" w:hint="cs"/>
        <w:bCs/>
        <w:sz w:val="32"/>
        <w:szCs w:val="32"/>
        <w:cs/>
      </w:rPr>
      <w:t xml:space="preserve"> กันยายน </w:t>
    </w:r>
    <w:r w:rsidRPr="00E6305D">
      <w:rPr>
        <w:rFonts w:ascii="Angsana New" w:hAnsi="Angsana New"/>
        <w:b/>
        <w:sz w:val="32"/>
        <w:szCs w:val="32"/>
      </w:rPr>
      <w:t>2561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CE7562">
      <w:rPr>
        <w:rFonts w:ascii="Angsana New" w:hAnsi="Angsana New"/>
        <w:b/>
        <w:sz w:val="32"/>
        <w:szCs w:val="32"/>
      </w:rPr>
      <w:t>(</w:t>
    </w:r>
    <w:r w:rsidRPr="004F0871">
      <w:rPr>
        <w:rFonts w:ascii="Angsana New" w:hAnsi="Angsana New"/>
        <w:bCs/>
        <w:sz w:val="32"/>
        <w:szCs w:val="32"/>
        <w:cs/>
      </w:rPr>
      <w:t>ไม่ได้ตรวจสอบ</w:t>
    </w:r>
    <w:r w:rsidRPr="00CE7562">
      <w:rPr>
        <w:rFonts w:ascii="Angsana New" w:hAnsi="Angsana New"/>
        <w:b/>
        <w:sz w:val="32"/>
        <w:szCs w:val="32"/>
      </w:rPr>
      <w:t>)</w:t>
    </w:r>
  </w:p>
  <w:p w:rsidR="00F575CC" w:rsidRPr="003D3582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270C0D" w:rsidRDefault="00F575CC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8D2F88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8D2F88">
      <w:rPr>
        <w:rFonts w:ascii="Angsana New" w:hAnsi="Angsana New"/>
        <w:b/>
        <w:bCs/>
        <w:sz w:val="32"/>
        <w:szCs w:val="32"/>
      </w:rPr>
      <w:t>(</w:t>
    </w:r>
    <w:r w:rsidRPr="008D2F88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EF1CA6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</w:t>
    </w:r>
    <w:r w:rsidRPr="0011053B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F575CC" w:rsidRPr="004F0871" w:rsidRDefault="00F575C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F575CC" w:rsidRPr="004F0871" w:rsidRDefault="00F575CC" w:rsidP="001E592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F0871">
      <w:rPr>
        <w:rFonts w:ascii="Angsana New" w:hAnsi="Angsana New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>และเก้าเดือนสิ้นสุดวันที่ 30 กันยายน 2561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F0871">
      <w:rPr>
        <w:rFonts w:ascii="Angsana New" w:hAnsi="Angsana New"/>
        <w:bCs/>
        <w:sz w:val="32"/>
        <w:szCs w:val="32"/>
        <w:lang w:bidi="th-TH"/>
      </w:rPr>
      <w:t>(</w:t>
    </w:r>
    <w:r w:rsidRPr="004F0871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F0871">
      <w:rPr>
        <w:rFonts w:ascii="Angsana New" w:hAnsi="Angsana New"/>
        <w:bCs/>
        <w:sz w:val="32"/>
        <w:szCs w:val="32"/>
        <w:lang w:val="en-US" w:bidi="th-TH"/>
      </w:rPr>
      <w:t>)</w:t>
    </w:r>
  </w:p>
  <w:p w:rsidR="00F575CC" w:rsidRPr="001E5925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4983DE3"/>
    <w:multiLevelType w:val="multilevel"/>
    <w:tmpl w:val="F3128036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DA92BCA"/>
    <w:multiLevelType w:val="hybridMultilevel"/>
    <w:tmpl w:val="4D2033C8"/>
    <w:lvl w:ilvl="0" w:tplc="D10A10E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263C93"/>
    <w:multiLevelType w:val="multilevel"/>
    <w:tmpl w:val="E46C98D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94"/>
        </w:tabs>
        <w:ind w:left="594" w:hanging="504"/>
      </w:pPr>
      <w:rPr>
        <w:rFonts w:cs="Angsana New" w:hint="default"/>
        <w:b w:val="0"/>
        <w:bCs/>
        <w:i w:val="0"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2"/>
  </w:num>
  <w:num w:numId="14">
    <w:abstractNumId w:val="15"/>
  </w:num>
  <w:num w:numId="15">
    <w:abstractNumId w:val="18"/>
  </w:num>
  <w:num w:numId="16">
    <w:abstractNumId w:val="23"/>
  </w:num>
  <w:num w:numId="17">
    <w:abstractNumId w:val="25"/>
  </w:num>
  <w:num w:numId="18">
    <w:abstractNumId w:val="20"/>
  </w:num>
  <w:num w:numId="19">
    <w:abstractNumId w:val="11"/>
  </w:num>
  <w:num w:numId="20">
    <w:abstractNumId w:val="10"/>
  </w:num>
  <w:num w:numId="21">
    <w:abstractNumId w:val="19"/>
  </w:num>
  <w:num w:numId="22">
    <w:abstractNumId w:val="12"/>
  </w:num>
  <w:num w:numId="23">
    <w:abstractNumId w:val="13"/>
  </w:num>
  <w:num w:numId="24">
    <w:abstractNumId w:val="24"/>
  </w:num>
  <w:num w:numId="25">
    <w:abstractNumId w:val="17"/>
  </w:num>
  <w:num w:numId="2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2D7"/>
    <w:rsid w:val="00000435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456"/>
    <w:rsid w:val="00001640"/>
    <w:rsid w:val="000017C7"/>
    <w:rsid w:val="000019C7"/>
    <w:rsid w:val="00001E81"/>
    <w:rsid w:val="00002354"/>
    <w:rsid w:val="0000240E"/>
    <w:rsid w:val="000027CF"/>
    <w:rsid w:val="00002AF0"/>
    <w:rsid w:val="00002D08"/>
    <w:rsid w:val="0000308F"/>
    <w:rsid w:val="00003145"/>
    <w:rsid w:val="000031D3"/>
    <w:rsid w:val="00003A9F"/>
    <w:rsid w:val="00003ACC"/>
    <w:rsid w:val="00003C49"/>
    <w:rsid w:val="00003CF4"/>
    <w:rsid w:val="00003E88"/>
    <w:rsid w:val="0000481B"/>
    <w:rsid w:val="00004D38"/>
    <w:rsid w:val="00004DCD"/>
    <w:rsid w:val="000052FD"/>
    <w:rsid w:val="00005436"/>
    <w:rsid w:val="0000544C"/>
    <w:rsid w:val="000054D7"/>
    <w:rsid w:val="000059D5"/>
    <w:rsid w:val="00005AC7"/>
    <w:rsid w:val="00005EFE"/>
    <w:rsid w:val="00005F5E"/>
    <w:rsid w:val="000060ED"/>
    <w:rsid w:val="000063E0"/>
    <w:rsid w:val="00006671"/>
    <w:rsid w:val="00006792"/>
    <w:rsid w:val="00006A56"/>
    <w:rsid w:val="00006EDD"/>
    <w:rsid w:val="000075CB"/>
    <w:rsid w:val="000076B5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5C"/>
    <w:rsid w:val="0001366E"/>
    <w:rsid w:val="000136AF"/>
    <w:rsid w:val="00013704"/>
    <w:rsid w:val="00013BD8"/>
    <w:rsid w:val="00013DAB"/>
    <w:rsid w:val="000142B5"/>
    <w:rsid w:val="0001449E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742"/>
    <w:rsid w:val="000167C6"/>
    <w:rsid w:val="000169F6"/>
    <w:rsid w:val="00016DE4"/>
    <w:rsid w:val="0001700D"/>
    <w:rsid w:val="00017405"/>
    <w:rsid w:val="0001744E"/>
    <w:rsid w:val="00017844"/>
    <w:rsid w:val="00017DB1"/>
    <w:rsid w:val="00017F96"/>
    <w:rsid w:val="0002058D"/>
    <w:rsid w:val="000208C6"/>
    <w:rsid w:val="00020955"/>
    <w:rsid w:val="00020C6D"/>
    <w:rsid w:val="00020FA7"/>
    <w:rsid w:val="00021083"/>
    <w:rsid w:val="00021276"/>
    <w:rsid w:val="000212D4"/>
    <w:rsid w:val="000213E2"/>
    <w:rsid w:val="00021566"/>
    <w:rsid w:val="00021A38"/>
    <w:rsid w:val="00021BD8"/>
    <w:rsid w:val="00021D6B"/>
    <w:rsid w:val="00021E28"/>
    <w:rsid w:val="00021F91"/>
    <w:rsid w:val="0002277D"/>
    <w:rsid w:val="00022861"/>
    <w:rsid w:val="000228A5"/>
    <w:rsid w:val="00022944"/>
    <w:rsid w:val="00022E65"/>
    <w:rsid w:val="00022F48"/>
    <w:rsid w:val="0002318D"/>
    <w:rsid w:val="0002369A"/>
    <w:rsid w:val="00023813"/>
    <w:rsid w:val="00023A7E"/>
    <w:rsid w:val="00023C20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53"/>
    <w:rsid w:val="00024960"/>
    <w:rsid w:val="00024A6A"/>
    <w:rsid w:val="00024B70"/>
    <w:rsid w:val="00024C24"/>
    <w:rsid w:val="00024E83"/>
    <w:rsid w:val="00025093"/>
    <w:rsid w:val="0002566A"/>
    <w:rsid w:val="00025BFD"/>
    <w:rsid w:val="00026143"/>
    <w:rsid w:val="000263E4"/>
    <w:rsid w:val="00026837"/>
    <w:rsid w:val="00026923"/>
    <w:rsid w:val="000269A7"/>
    <w:rsid w:val="00026A4A"/>
    <w:rsid w:val="00026B8B"/>
    <w:rsid w:val="00026C27"/>
    <w:rsid w:val="00026CA3"/>
    <w:rsid w:val="00026E0D"/>
    <w:rsid w:val="00027356"/>
    <w:rsid w:val="00027395"/>
    <w:rsid w:val="0002775A"/>
    <w:rsid w:val="000277ED"/>
    <w:rsid w:val="0002797D"/>
    <w:rsid w:val="00027A78"/>
    <w:rsid w:val="00027BB3"/>
    <w:rsid w:val="00027C1D"/>
    <w:rsid w:val="00027C8C"/>
    <w:rsid w:val="000301A8"/>
    <w:rsid w:val="000301F2"/>
    <w:rsid w:val="0003033F"/>
    <w:rsid w:val="000308D0"/>
    <w:rsid w:val="000309F0"/>
    <w:rsid w:val="0003102B"/>
    <w:rsid w:val="00031110"/>
    <w:rsid w:val="00031B7A"/>
    <w:rsid w:val="00031D02"/>
    <w:rsid w:val="00031DFB"/>
    <w:rsid w:val="00031F31"/>
    <w:rsid w:val="000320CD"/>
    <w:rsid w:val="000323CB"/>
    <w:rsid w:val="000324F0"/>
    <w:rsid w:val="00032675"/>
    <w:rsid w:val="000326F5"/>
    <w:rsid w:val="0003293B"/>
    <w:rsid w:val="00032DD4"/>
    <w:rsid w:val="0003353C"/>
    <w:rsid w:val="0003376C"/>
    <w:rsid w:val="000337F6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1B3"/>
    <w:rsid w:val="00035823"/>
    <w:rsid w:val="00035AA5"/>
    <w:rsid w:val="00035C3E"/>
    <w:rsid w:val="00036406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CC"/>
    <w:rsid w:val="00041159"/>
    <w:rsid w:val="0004129F"/>
    <w:rsid w:val="00041576"/>
    <w:rsid w:val="0004162C"/>
    <w:rsid w:val="000417D3"/>
    <w:rsid w:val="00041EB6"/>
    <w:rsid w:val="00042059"/>
    <w:rsid w:val="000425FB"/>
    <w:rsid w:val="0004263F"/>
    <w:rsid w:val="00042FE9"/>
    <w:rsid w:val="000431BB"/>
    <w:rsid w:val="00043297"/>
    <w:rsid w:val="0004330A"/>
    <w:rsid w:val="000437D4"/>
    <w:rsid w:val="00043B82"/>
    <w:rsid w:val="00043C7D"/>
    <w:rsid w:val="00043F2F"/>
    <w:rsid w:val="0004401F"/>
    <w:rsid w:val="00044312"/>
    <w:rsid w:val="000458DE"/>
    <w:rsid w:val="00045F1F"/>
    <w:rsid w:val="00045F78"/>
    <w:rsid w:val="00046684"/>
    <w:rsid w:val="00046CB3"/>
    <w:rsid w:val="00046D0B"/>
    <w:rsid w:val="00046D9D"/>
    <w:rsid w:val="0004702B"/>
    <w:rsid w:val="0004736C"/>
    <w:rsid w:val="000476B3"/>
    <w:rsid w:val="00047743"/>
    <w:rsid w:val="0004778F"/>
    <w:rsid w:val="000479BE"/>
    <w:rsid w:val="00047C6D"/>
    <w:rsid w:val="0005037F"/>
    <w:rsid w:val="00050859"/>
    <w:rsid w:val="00050A6E"/>
    <w:rsid w:val="00050AFE"/>
    <w:rsid w:val="00050DF0"/>
    <w:rsid w:val="000512F9"/>
    <w:rsid w:val="00051307"/>
    <w:rsid w:val="0005163C"/>
    <w:rsid w:val="000516EB"/>
    <w:rsid w:val="00051A69"/>
    <w:rsid w:val="00051CC8"/>
    <w:rsid w:val="00052408"/>
    <w:rsid w:val="000527C0"/>
    <w:rsid w:val="00052808"/>
    <w:rsid w:val="00052D76"/>
    <w:rsid w:val="000531B4"/>
    <w:rsid w:val="00053262"/>
    <w:rsid w:val="0005326C"/>
    <w:rsid w:val="000534E7"/>
    <w:rsid w:val="00053C55"/>
    <w:rsid w:val="00053E19"/>
    <w:rsid w:val="00053ED5"/>
    <w:rsid w:val="00054237"/>
    <w:rsid w:val="000546EE"/>
    <w:rsid w:val="00054892"/>
    <w:rsid w:val="00055234"/>
    <w:rsid w:val="00055468"/>
    <w:rsid w:val="00055482"/>
    <w:rsid w:val="00055528"/>
    <w:rsid w:val="00055960"/>
    <w:rsid w:val="00055D63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0E"/>
    <w:rsid w:val="000606F8"/>
    <w:rsid w:val="000609F1"/>
    <w:rsid w:val="00060D81"/>
    <w:rsid w:val="00060E7C"/>
    <w:rsid w:val="00061335"/>
    <w:rsid w:val="00061359"/>
    <w:rsid w:val="00061415"/>
    <w:rsid w:val="00061AAE"/>
    <w:rsid w:val="00061D45"/>
    <w:rsid w:val="00061F0B"/>
    <w:rsid w:val="000620F2"/>
    <w:rsid w:val="000622B0"/>
    <w:rsid w:val="0006264E"/>
    <w:rsid w:val="00062F6B"/>
    <w:rsid w:val="0006354B"/>
    <w:rsid w:val="00063754"/>
    <w:rsid w:val="00063C92"/>
    <w:rsid w:val="00063FDE"/>
    <w:rsid w:val="0006406C"/>
    <w:rsid w:val="000640A0"/>
    <w:rsid w:val="00064385"/>
    <w:rsid w:val="0006456E"/>
    <w:rsid w:val="000646A7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1AD"/>
    <w:rsid w:val="00066403"/>
    <w:rsid w:val="0006640C"/>
    <w:rsid w:val="00066538"/>
    <w:rsid w:val="00066557"/>
    <w:rsid w:val="00066730"/>
    <w:rsid w:val="00066A24"/>
    <w:rsid w:val="00066E8F"/>
    <w:rsid w:val="00067412"/>
    <w:rsid w:val="00067554"/>
    <w:rsid w:val="00067D22"/>
    <w:rsid w:val="00067F09"/>
    <w:rsid w:val="00070119"/>
    <w:rsid w:val="000703C6"/>
    <w:rsid w:val="00070443"/>
    <w:rsid w:val="000706F1"/>
    <w:rsid w:val="000708EA"/>
    <w:rsid w:val="00070C1C"/>
    <w:rsid w:val="00070E4A"/>
    <w:rsid w:val="00070ED0"/>
    <w:rsid w:val="00070F50"/>
    <w:rsid w:val="00070F9A"/>
    <w:rsid w:val="0007101C"/>
    <w:rsid w:val="0007110A"/>
    <w:rsid w:val="00071261"/>
    <w:rsid w:val="000712AB"/>
    <w:rsid w:val="00071670"/>
    <w:rsid w:val="0007193E"/>
    <w:rsid w:val="00071B2A"/>
    <w:rsid w:val="00071CCD"/>
    <w:rsid w:val="00071D38"/>
    <w:rsid w:val="00071FBA"/>
    <w:rsid w:val="00072069"/>
    <w:rsid w:val="000722E1"/>
    <w:rsid w:val="0007246C"/>
    <w:rsid w:val="000725C1"/>
    <w:rsid w:val="0007277C"/>
    <w:rsid w:val="0007298F"/>
    <w:rsid w:val="00072A4E"/>
    <w:rsid w:val="00072BFD"/>
    <w:rsid w:val="000730CF"/>
    <w:rsid w:val="000738D8"/>
    <w:rsid w:val="00073E77"/>
    <w:rsid w:val="000744FA"/>
    <w:rsid w:val="00074D89"/>
    <w:rsid w:val="0007509B"/>
    <w:rsid w:val="000751B4"/>
    <w:rsid w:val="00075313"/>
    <w:rsid w:val="000754D3"/>
    <w:rsid w:val="0007557D"/>
    <w:rsid w:val="00075990"/>
    <w:rsid w:val="000759B4"/>
    <w:rsid w:val="00075A71"/>
    <w:rsid w:val="00075A8B"/>
    <w:rsid w:val="00075C9B"/>
    <w:rsid w:val="0007644E"/>
    <w:rsid w:val="00076495"/>
    <w:rsid w:val="000766A2"/>
    <w:rsid w:val="0007679B"/>
    <w:rsid w:val="00076922"/>
    <w:rsid w:val="00076B13"/>
    <w:rsid w:val="00076C78"/>
    <w:rsid w:val="0007725A"/>
    <w:rsid w:val="000772F4"/>
    <w:rsid w:val="000779C7"/>
    <w:rsid w:val="000802BD"/>
    <w:rsid w:val="00080602"/>
    <w:rsid w:val="00080715"/>
    <w:rsid w:val="000808F4"/>
    <w:rsid w:val="00080972"/>
    <w:rsid w:val="0008130D"/>
    <w:rsid w:val="000813F2"/>
    <w:rsid w:val="00081B2B"/>
    <w:rsid w:val="00081BD6"/>
    <w:rsid w:val="00081F92"/>
    <w:rsid w:val="00081FD7"/>
    <w:rsid w:val="00082523"/>
    <w:rsid w:val="00082576"/>
    <w:rsid w:val="000829AF"/>
    <w:rsid w:val="00082BA6"/>
    <w:rsid w:val="00082BF8"/>
    <w:rsid w:val="00082D66"/>
    <w:rsid w:val="00082F02"/>
    <w:rsid w:val="0008356D"/>
    <w:rsid w:val="000838F4"/>
    <w:rsid w:val="00083D69"/>
    <w:rsid w:val="00083F7F"/>
    <w:rsid w:val="0008445F"/>
    <w:rsid w:val="00084539"/>
    <w:rsid w:val="00084563"/>
    <w:rsid w:val="00084AF9"/>
    <w:rsid w:val="00084CB7"/>
    <w:rsid w:val="000851AB"/>
    <w:rsid w:val="00085373"/>
    <w:rsid w:val="0008537C"/>
    <w:rsid w:val="000854A5"/>
    <w:rsid w:val="00085548"/>
    <w:rsid w:val="00085689"/>
    <w:rsid w:val="00085726"/>
    <w:rsid w:val="00086134"/>
    <w:rsid w:val="000861EB"/>
    <w:rsid w:val="00086280"/>
    <w:rsid w:val="0008635F"/>
    <w:rsid w:val="000867E3"/>
    <w:rsid w:val="00086A5B"/>
    <w:rsid w:val="00087576"/>
    <w:rsid w:val="000877F1"/>
    <w:rsid w:val="00087BCE"/>
    <w:rsid w:val="00087C6D"/>
    <w:rsid w:val="00087C9A"/>
    <w:rsid w:val="00087D29"/>
    <w:rsid w:val="00087D46"/>
    <w:rsid w:val="0009004B"/>
    <w:rsid w:val="00090202"/>
    <w:rsid w:val="000902B0"/>
    <w:rsid w:val="000903F5"/>
    <w:rsid w:val="000905B0"/>
    <w:rsid w:val="00090C46"/>
    <w:rsid w:val="00090C74"/>
    <w:rsid w:val="00090EA4"/>
    <w:rsid w:val="0009103D"/>
    <w:rsid w:val="0009119A"/>
    <w:rsid w:val="000915D5"/>
    <w:rsid w:val="00091658"/>
    <w:rsid w:val="0009173D"/>
    <w:rsid w:val="0009178E"/>
    <w:rsid w:val="0009182F"/>
    <w:rsid w:val="00091943"/>
    <w:rsid w:val="00091D45"/>
    <w:rsid w:val="000923E5"/>
    <w:rsid w:val="00092641"/>
    <w:rsid w:val="000926C1"/>
    <w:rsid w:val="0009279D"/>
    <w:rsid w:val="00092820"/>
    <w:rsid w:val="00092E52"/>
    <w:rsid w:val="00093258"/>
    <w:rsid w:val="000936D5"/>
    <w:rsid w:val="00093A25"/>
    <w:rsid w:val="00093DFB"/>
    <w:rsid w:val="00094460"/>
    <w:rsid w:val="0009458D"/>
    <w:rsid w:val="00094891"/>
    <w:rsid w:val="00094A02"/>
    <w:rsid w:val="00094C20"/>
    <w:rsid w:val="00094EB9"/>
    <w:rsid w:val="0009515F"/>
    <w:rsid w:val="0009557D"/>
    <w:rsid w:val="000957CE"/>
    <w:rsid w:val="00095847"/>
    <w:rsid w:val="00095D75"/>
    <w:rsid w:val="0009610D"/>
    <w:rsid w:val="00096568"/>
    <w:rsid w:val="00096694"/>
    <w:rsid w:val="00096700"/>
    <w:rsid w:val="00096712"/>
    <w:rsid w:val="000968E5"/>
    <w:rsid w:val="00096A05"/>
    <w:rsid w:val="00096A47"/>
    <w:rsid w:val="00096E14"/>
    <w:rsid w:val="00096E85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369"/>
    <w:rsid w:val="000A036D"/>
    <w:rsid w:val="000A03FF"/>
    <w:rsid w:val="000A0568"/>
    <w:rsid w:val="000A07C8"/>
    <w:rsid w:val="000A080A"/>
    <w:rsid w:val="000A08C3"/>
    <w:rsid w:val="000A0ACC"/>
    <w:rsid w:val="000A0B08"/>
    <w:rsid w:val="000A0C9B"/>
    <w:rsid w:val="000A0EA3"/>
    <w:rsid w:val="000A1623"/>
    <w:rsid w:val="000A1719"/>
    <w:rsid w:val="000A188F"/>
    <w:rsid w:val="000A18F8"/>
    <w:rsid w:val="000A192A"/>
    <w:rsid w:val="000A1C51"/>
    <w:rsid w:val="000A2079"/>
    <w:rsid w:val="000A22F7"/>
    <w:rsid w:val="000A249C"/>
    <w:rsid w:val="000A259D"/>
    <w:rsid w:val="000A2B4E"/>
    <w:rsid w:val="000A2B7C"/>
    <w:rsid w:val="000A2CB6"/>
    <w:rsid w:val="000A3178"/>
    <w:rsid w:val="000A34F9"/>
    <w:rsid w:val="000A363B"/>
    <w:rsid w:val="000A38C4"/>
    <w:rsid w:val="000A3B93"/>
    <w:rsid w:val="000A3BDE"/>
    <w:rsid w:val="000A3F22"/>
    <w:rsid w:val="000A42E2"/>
    <w:rsid w:val="000A43D0"/>
    <w:rsid w:val="000A4840"/>
    <w:rsid w:val="000A4906"/>
    <w:rsid w:val="000A4A06"/>
    <w:rsid w:val="000A4C89"/>
    <w:rsid w:val="000A4EFE"/>
    <w:rsid w:val="000A50CC"/>
    <w:rsid w:val="000A54F5"/>
    <w:rsid w:val="000A5583"/>
    <w:rsid w:val="000A58A2"/>
    <w:rsid w:val="000A5C37"/>
    <w:rsid w:val="000A608F"/>
    <w:rsid w:val="000A62C5"/>
    <w:rsid w:val="000A64B4"/>
    <w:rsid w:val="000A65A1"/>
    <w:rsid w:val="000A6627"/>
    <w:rsid w:val="000A67A9"/>
    <w:rsid w:val="000A67F9"/>
    <w:rsid w:val="000A698B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B3C"/>
    <w:rsid w:val="000A7D06"/>
    <w:rsid w:val="000A7E53"/>
    <w:rsid w:val="000B018B"/>
    <w:rsid w:val="000B02A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66F"/>
    <w:rsid w:val="000B27A1"/>
    <w:rsid w:val="000B2A85"/>
    <w:rsid w:val="000B2E70"/>
    <w:rsid w:val="000B2FCB"/>
    <w:rsid w:val="000B3193"/>
    <w:rsid w:val="000B340A"/>
    <w:rsid w:val="000B36B2"/>
    <w:rsid w:val="000B3AAD"/>
    <w:rsid w:val="000B3C59"/>
    <w:rsid w:val="000B3E40"/>
    <w:rsid w:val="000B438E"/>
    <w:rsid w:val="000B447B"/>
    <w:rsid w:val="000B4621"/>
    <w:rsid w:val="000B4690"/>
    <w:rsid w:val="000B47C8"/>
    <w:rsid w:val="000B4934"/>
    <w:rsid w:val="000B4AD5"/>
    <w:rsid w:val="000B4B0D"/>
    <w:rsid w:val="000B4B99"/>
    <w:rsid w:val="000B4E23"/>
    <w:rsid w:val="000B5088"/>
    <w:rsid w:val="000B5535"/>
    <w:rsid w:val="000B5708"/>
    <w:rsid w:val="000B629E"/>
    <w:rsid w:val="000B659B"/>
    <w:rsid w:val="000B6837"/>
    <w:rsid w:val="000B695E"/>
    <w:rsid w:val="000B6998"/>
    <w:rsid w:val="000B6AF9"/>
    <w:rsid w:val="000B6AFD"/>
    <w:rsid w:val="000B6BDA"/>
    <w:rsid w:val="000B6BF5"/>
    <w:rsid w:val="000B6E22"/>
    <w:rsid w:val="000B748E"/>
    <w:rsid w:val="000B777C"/>
    <w:rsid w:val="000B78AD"/>
    <w:rsid w:val="000B7A60"/>
    <w:rsid w:val="000B7D61"/>
    <w:rsid w:val="000B7E93"/>
    <w:rsid w:val="000B7EC4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D2D"/>
    <w:rsid w:val="000C1079"/>
    <w:rsid w:val="000C129B"/>
    <w:rsid w:val="000C1822"/>
    <w:rsid w:val="000C19ED"/>
    <w:rsid w:val="000C1A68"/>
    <w:rsid w:val="000C2123"/>
    <w:rsid w:val="000C222A"/>
    <w:rsid w:val="000C224B"/>
    <w:rsid w:val="000C26F3"/>
    <w:rsid w:val="000C276B"/>
    <w:rsid w:val="000C2F8C"/>
    <w:rsid w:val="000C3201"/>
    <w:rsid w:val="000C3576"/>
    <w:rsid w:val="000C35C8"/>
    <w:rsid w:val="000C4178"/>
    <w:rsid w:val="000C4231"/>
    <w:rsid w:val="000C4D02"/>
    <w:rsid w:val="000C4F26"/>
    <w:rsid w:val="000C5294"/>
    <w:rsid w:val="000C55D7"/>
    <w:rsid w:val="000C56FF"/>
    <w:rsid w:val="000C5898"/>
    <w:rsid w:val="000C5B66"/>
    <w:rsid w:val="000C5DC6"/>
    <w:rsid w:val="000C5F42"/>
    <w:rsid w:val="000C606E"/>
    <w:rsid w:val="000C61C9"/>
    <w:rsid w:val="000C66D7"/>
    <w:rsid w:val="000C6D34"/>
    <w:rsid w:val="000C6E5B"/>
    <w:rsid w:val="000C6F1B"/>
    <w:rsid w:val="000C74A7"/>
    <w:rsid w:val="000C75BD"/>
    <w:rsid w:val="000C7A7D"/>
    <w:rsid w:val="000C7BDE"/>
    <w:rsid w:val="000C7C75"/>
    <w:rsid w:val="000C7CD8"/>
    <w:rsid w:val="000C7D2E"/>
    <w:rsid w:val="000D03D6"/>
    <w:rsid w:val="000D05B1"/>
    <w:rsid w:val="000D0AC3"/>
    <w:rsid w:val="000D0B08"/>
    <w:rsid w:val="000D1006"/>
    <w:rsid w:val="000D104A"/>
    <w:rsid w:val="000D1131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2E92"/>
    <w:rsid w:val="000D3096"/>
    <w:rsid w:val="000D314D"/>
    <w:rsid w:val="000D3186"/>
    <w:rsid w:val="000D33B4"/>
    <w:rsid w:val="000D36FA"/>
    <w:rsid w:val="000D3ED5"/>
    <w:rsid w:val="000D41FB"/>
    <w:rsid w:val="000D45D4"/>
    <w:rsid w:val="000D487C"/>
    <w:rsid w:val="000D4901"/>
    <w:rsid w:val="000D4B9B"/>
    <w:rsid w:val="000D5152"/>
    <w:rsid w:val="000D5189"/>
    <w:rsid w:val="000D523E"/>
    <w:rsid w:val="000D530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E2D"/>
    <w:rsid w:val="000D7F24"/>
    <w:rsid w:val="000E03CA"/>
    <w:rsid w:val="000E0557"/>
    <w:rsid w:val="000E0645"/>
    <w:rsid w:val="000E0770"/>
    <w:rsid w:val="000E0809"/>
    <w:rsid w:val="000E0B9C"/>
    <w:rsid w:val="000E0BDD"/>
    <w:rsid w:val="000E0DD0"/>
    <w:rsid w:val="000E0EEE"/>
    <w:rsid w:val="000E0FB3"/>
    <w:rsid w:val="000E11F9"/>
    <w:rsid w:val="000E13A4"/>
    <w:rsid w:val="000E18B5"/>
    <w:rsid w:val="000E25F5"/>
    <w:rsid w:val="000E2669"/>
    <w:rsid w:val="000E2A26"/>
    <w:rsid w:val="000E2B53"/>
    <w:rsid w:val="000E2CF3"/>
    <w:rsid w:val="000E2E18"/>
    <w:rsid w:val="000E302C"/>
    <w:rsid w:val="000E33BB"/>
    <w:rsid w:val="000E38A8"/>
    <w:rsid w:val="000E38D5"/>
    <w:rsid w:val="000E3AC0"/>
    <w:rsid w:val="000E3AD4"/>
    <w:rsid w:val="000E3E5A"/>
    <w:rsid w:val="000E3F37"/>
    <w:rsid w:val="000E4459"/>
    <w:rsid w:val="000E4629"/>
    <w:rsid w:val="000E49CB"/>
    <w:rsid w:val="000E511E"/>
    <w:rsid w:val="000E52DE"/>
    <w:rsid w:val="000E5549"/>
    <w:rsid w:val="000E56E9"/>
    <w:rsid w:val="000E57F4"/>
    <w:rsid w:val="000E5EB1"/>
    <w:rsid w:val="000E5F8F"/>
    <w:rsid w:val="000E61CC"/>
    <w:rsid w:val="000E640C"/>
    <w:rsid w:val="000E652E"/>
    <w:rsid w:val="000E671C"/>
    <w:rsid w:val="000E6A6E"/>
    <w:rsid w:val="000E6AE0"/>
    <w:rsid w:val="000E6CEA"/>
    <w:rsid w:val="000E6FD0"/>
    <w:rsid w:val="000E7073"/>
    <w:rsid w:val="000E72D9"/>
    <w:rsid w:val="000E73E0"/>
    <w:rsid w:val="000E74E0"/>
    <w:rsid w:val="000E7583"/>
    <w:rsid w:val="000E7AE7"/>
    <w:rsid w:val="000E7BDB"/>
    <w:rsid w:val="000E7E13"/>
    <w:rsid w:val="000F0A9B"/>
    <w:rsid w:val="000F0F72"/>
    <w:rsid w:val="000F101E"/>
    <w:rsid w:val="000F11B6"/>
    <w:rsid w:val="000F1226"/>
    <w:rsid w:val="000F1580"/>
    <w:rsid w:val="000F17F0"/>
    <w:rsid w:val="000F1B01"/>
    <w:rsid w:val="000F1B1B"/>
    <w:rsid w:val="000F1CA9"/>
    <w:rsid w:val="000F2E5D"/>
    <w:rsid w:val="000F2E6E"/>
    <w:rsid w:val="000F2E93"/>
    <w:rsid w:val="000F3319"/>
    <w:rsid w:val="000F3365"/>
    <w:rsid w:val="000F357B"/>
    <w:rsid w:val="000F383D"/>
    <w:rsid w:val="000F3899"/>
    <w:rsid w:val="000F3E52"/>
    <w:rsid w:val="000F3ECE"/>
    <w:rsid w:val="000F3EE1"/>
    <w:rsid w:val="000F480A"/>
    <w:rsid w:val="000F48B2"/>
    <w:rsid w:val="000F498E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503"/>
    <w:rsid w:val="000F77D7"/>
    <w:rsid w:val="000F796A"/>
    <w:rsid w:val="000F7B42"/>
    <w:rsid w:val="000F7CD6"/>
    <w:rsid w:val="000F7E9A"/>
    <w:rsid w:val="00100573"/>
    <w:rsid w:val="00100666"/>
    <w:rsid w:val="00100C2F"/>
    <w:rsid w:val="00100FD0"/>
    <w:rsid w:val="00100FFF"/>
    <w:rsid w:val="00101600"/>
    <w:rsid w:val="00101B3F"/>
    <w:rsid w:val="00101BC9"/>
    <w:rsid w:val="00101E70"/>
    <w:rsid w:val="00101F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C5C"/>
    <w:rsid w:val="00103DD1"/>
    <w:rsid w:val="00103FD7"/>
    <w:rsid w:val="00104019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056"/>
    <w:rsid w:val="00106168"/>
    <w:rsid w:val="001063D8"/>
    <w:rsid w:val="00106514"/>
    <w:rsid w:val="0010654F"/>
    <w:rsid w:val="0010663B"/>
    <w:rsid w:val="001066F4"/>
    <w:rsid w:val="00106986"/>
    <w:rsid w:val="00106A99"/>
    <w:rsid w:val="00106BB0"/>
    <w:rsid w:val="001071D1"/>
    <w:rsid w:val="00107594"/>
    <w:rsid w:val="001077C4"/>
    <w:rsid w:val="00107886"/>
    <w:rsid w:val="00107B27"/>
    <w:rsid w:val="00107EF7"/>
    <w:rsid w:val="00107FAD"/>
    <w:rsid w:val="0011026C"/>
    <w:rsid w:val="001102F8"/>
    <w:rsid w:val="0011053B"/>
    <w:rsid w:val="00110942"/>
    <w:rsid w:val="00110AAD"/>
    <w:rsid w:val="00110CE0"/>
    <w:rsid w:val="00110CE2"/>
    <w:rsid w:val="0011137C"/>
    <w:rsid w:val="00111B77"/>
    <w:rsid w:val="00111DA8"/>
    <w:rsid w:val="0011228A"/>
    <w:rsid w:val="0011248E"/>
    <w:rsid w:val="001125BB"/>
    <w:rsid w:val="00112819"/>
    <w:rsid w:val="0011283C"/>
    <w:rsid w:val="00112EC0"/>
    <w:rsid w:val="0011354A"/>
    <w:rsid w:val="001136D0"/>
    <w:rsid w:val="0011378F"/>
    <w:rsid w:val="00113E1F"/>
    <w:rsid w:val="00113F6C"/>
    <w:rsid w:val="00114430"/>
    <w:rsid w:val="00114450"/>
    <w:rsid w:val="001146FB"/>
    <w:rsid w:val="001147FB"/>
    <w:rsid w:val="001148A1"/>
    <w:rsid w:val="001148B4"/>
    <w:rsid w:val="001149A6"/>
    <w:rsid w:val="00114B96"/>
    <w:rsid w:val="00114C38"/>
    <w:rsid w:val="001153E5"/>
    <w:rsid w:val="001154B2"/>
    <w:rsid w:val="001156F6"/>
    <w:rsid w:val="00115A5B"/>
    <w:rsid w:val="00115A74"/>
    <w:rsid w:val="00115DFC"/>
    <w:rsid w:val="00115E89"/>
    <w:rsid w:val="0011618F"/>
    <w:rsid w:val="001164B9"/>
    <w:rsid w:val="00116574"/>
    <w:rsid w:val="001168EF"/>
    <w:rsid w:val="00117149"/>
    <w:rsid w:val="0011739C"/>
    <w:rsid w:val="001174EC"/>
    <w:rsid w:val="00117582"/>
    <w:rsid w:val="0011770A"/>
    <w:rsid w:val="00117909"/>
    <w:rsid w:val="00117B78"/>
    <w:rsid w:val="00117C37"/>
    <w:rsid w:val="00117D6F"/>
    <w:rsid w:val="001200B5"/>
    <w:rsid w:val="001202E8"/>
    <w:rsid w:val="00120302"/>
    <w:rsid w:val="00120465"/>
    <w:rsid w:val="001204B8"/>
    <w:rsid w:val="0012070E"/>
    <w:rsid w:val="001208BB"/>
    <w:rsid w:val="00120C22"/>
    <w:rsid w:val="00120E8A"/>
    <w:rsid w:val="00121317"/>
    <w:rsid w:val="001214D5"/>
    <w:rsid w:val="001219E3"/>
    <w:rsid w:val="00121AD0"/>
    <w:rsid w:val="00121D45"/>
    <w:rsid w:val="00122690"/>
    <w:rsid w:val="00122B8F"/>
    <w:rsid w:val="00122E79"/>
    <w:rsid w:val="00122E9F"/>
    <w:rsid w:val="00122F7A"/>
    <w:rsid w:val="001231CC"/>
    <w:rsid w:val="001231D5"/>
    <w:rsid w:val="00123336"/>
    <w:rsid w:val="001236F5"/>
    <w:rsid w:val="00123737"/>
    <w:rsid w:val="00123AC4"/>
    <w:rsid w:val="00123B4E"/>
    <w:rsid w:val="0012447F"/>
    <w:rsid w:val="001245F1"/>
    <w:rsid w:val="00124623"/>
    <w:rsid w:val="00124654"/>
    <w:rsid w:val="001247E5"/>
    <w:rsid w:val="00124B92"/>
    <w:rsid w:val="00124BFC"/>
    <w:rsid w:val="00125885"/>
    <w:rsid w:val="001258DE"/>
    <w:rsid w:val="00125939"/>
    <w:rsid w:val="00125980"/>
    <w:rsid w:val="001259A1"/>
    <w:rsid w:val="00125C02"/>
    <w:rsid w:val="0012642D"/>
    <w:rsid w:val="0012668E"/>
    <w:rsid w:val="0012675B"/>
    <w:rsid w:val="0012683E"/>
    <w:rsid w:val="00126A30"/>
    <w:rsid w:val="00126C10"/>
    <w:rsid w:val="00126D02"/>
    <w:rsid w:val="00126F4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77D"/>
    <w:rsid w:val="0013098E"/>
    <w:rsid w:val="00130B26"/>
    <w:rsid w:val="00130BE7"/>
    <w:rsid w:val="00130D37"/>
    <w:rsid w:val="00130DBC"/>
    <w:rsid w:val="00130E5D"/>
    <w:rsid w:val="0013123A"/>
    <w:rsid w:val="00131345"/>
    <w:rsid w:val="00131392"/>
    <w:rsid w:val="0013142A"/>
    <w:rsid w:val="001314C0"/>
    <w:rsid w:val="0013174E"/>
    <w:rsid w:val="00131890"/>
    <w:rsid w:val="00131DED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094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4D5F"/>
    <w:rsid w:val="00134FFD"/>
    <w:rsid w:val="0013526B"/>
    <w:rsid w:val="001352C8"/>
    <w:rsid w:val="001357DA"/>
    <w:rsid w:val="00135BAB"/>
    <w:rsid w:val="00136471"/>
    <w:rsid w:val="001372BC"/>
    <w:rsid w:val="001372E4"/>
    <w:rsid w:val="00137413"/>
    <w:rsid w:val="0013766F"/>
    <w:rsid w:val="00137742"/>
    <w:rsid w:val="00137780"/>
    <w:rsid w:val="001377BF"/>
    <w:rsid w:val="00137A0A"/>
    <w:rsid w:val="00137CFC"/>
    <w:rsid w:val="001400ED"/>
    <w:rsid w:val="0014058B"/>
    <w:rsid w:val="001407B8"/>
    <w:rsid w:val="00140C7C"/>
    <w:rsid w:val="00140FB7"/>
    <w:rsid w:val="0014137F"/>
    <w:rsid w:val="001419B7"/>
    <w:rsid w:val="001423D0"/>
    <w:rsid w:val="001425A3"/>
    <w:rsid w:val="001427E2"/>
    <w:rsid w:val="00142925"/>
    <w:rsid w:val="0014298D"/>
    <w:rsid w:val="00142EAC"/>
    <w:rsid w:val="00143430"/>
    <w:rsid w:val="001434A2"/>
    <w:rsid w:val="0014359A"/>
    <w:rsid w:val="001439E9"/>
    <w:rsid w:val="00143C41"/>
    <w:rsid w:val="00143D1F"/>
    <w:rsid w:val="00144425"/>
    <w:rsid w:val="00144B78"/>
    <w:rsid w:val="00144E19"/>
    <w:rsid w:val="00144EFC"/>
    <w:rsid w:val="001453F2"/>
    <w:rsid w:val="001457B1"/>
    <w:rsid w:val="001457DC"/>
    <w:rsid w:val="00145AB6"/>
    <w:rsid w:val="00145F1C"/>
    <w:rsid w:val="00146466"/>
    <w:rsid w:val="001465D3"/>
    <w:rsid w:val="00146600"/>
    <w:rsid w:val="001466FC"/>
    <w:rsid w:val="00146856"/>
    <w:rsid w:val="00146857"/>
    <w:rsid w:val="00146E02"/>
    <w:rsid w:val="00146E63"/>
    <w:rsid w:val="00146E97"/>
    <w:rsid w:val="001472BD"/>
    <w:rsid w:val="00147905"/>
    <w:rsid w:val="0014791F"/>
    <w:rsid w:val="00147E3A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A97"/>
    <w:rsid w:val="00152B69"/>
    <w:rsid w:val="0015318C"/>
    <w:rsid w:val="00153470"/>
    <w:rsid w:val="00153C41"/>
    <w:rsid w:val="00153E32"/>
    <w:rsid w:val="001540B5"/>
    <w:rsid w:val="001544F1"/>
    <w:rsid w:val="00154626"/>
    <w:rsid w:val="00154633"/>
    <w:rsid w:val="00154842"/>
    <w:rsid w:val="00154989"/>
    <w:rsid w:val="00154FF0"/>
    <w:rsid w:val="00155116"/>
    <w:rsid w:val="001558D9"/>
    <w:rsid w:val="001559F5"/>
    <w:rsid w:val="0015627D"/>
    <w:rsid w:val="0015645F"/>
    <w:rsid w:val="001567C2"/>
    <w:rsid w:val="001569D0"/>
    <w:rsid w:val="00156CF3"/>
    <w:rsid w:val="00156DB8"/>
    <w:rsid w:val="00156DE3"/>
    <w:rsid w:val="001571B6"/>
    <w:rsid w:val="00157857"/>
    <w:rsid w:val="00157A4E"/>
    <w:rsid w:val="00157C74"/>
    <w:rsid w:val="00157D0C"/>
    <w:rsid w:val="00157DB5"/>
    <w:rsid w:val="00157E07"/>
    <w:rsid w:val="00157FD3"/>
    <w:rsid w:val="00160214"/>
    <w:rsid w:val="00160285"/>
    <w:rsid w:val="0016028C"/>
    <w:rsid w:val="00160320"/>
    <w:rsid w:val="0016046A"/>
    <w:rsid w:val="0016056B"/>
    <w:rsid w:val="00160907"/>
    <w:rsid w:val="00160B21"/>
    <w:rsid w:val="00160FCF"/>
    <w:rsid w:val="0016110C"/>
    <w:rsid w:val="001618C8"/>
    <w:rsid w:val="00161DBE"/>
    <w:rsid w:val="00161F97"/>
    <w:rsid w:val="001620C9"/>
    <w:rsid w:val="001621BA"/>
    <w:rsid w:val="001621DA"/>
    <w:rsid w:val="001628CB"/>
    <w:rsid w:val="001629D8"/>
    <w:rsid w:val="00162AE9"/>
    <w:rsid w:val="0016339C"/>
    <w:rsid w:val="0016383F"/>
    <w:rsid w:val="00163EBC"/>
    <w:rsid w:val="00163F0F"/>
    <w:rsid w:val="00164109"/>
    <w:rsid w:val="0016429C"/>
    <w:rsid w:val="0016432D"/>
    <w:rsid w:val="00164CEE"/>
    <w:rsid w:val="00165237"/>
    <w:rsid w:val="0016555B"/>
    <w:rsid w:val="00165759"/>
    <w:rsid w:val="001667AB"/>
    <w:rsid w:val="00166C6B"/>
    <w:rsid w:val="0016711F"/>
    <w:rsid w:val="00167293"/>
    <w:rsid w:val="001678B2"/>
    <w:rsid w:val="00167955"/>
    <w:rsid w:val="00167AC3"/>
    <w:rsid w:val="00167EE1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85E"/>
    <w:rsid w:val="00172914"/>
    <w:rsid w:val="00172F9F"/>
    <w:rsid w:val="001730B7"/>
    <w:rsid w:val="00173B0A"/>
    <w:rsid w:val="00173C0F"/>
    <w:rsid w:val="00173F19"/>
    <w:rsid w:val="00174171"/>
    <w:rsid w:val="00174217"/>
    <w:rsid w:val="00174254"/>
    <w:rsid w:val="0017429F"/>
    <w:rsid w:val="001748A6"/>
    <w:rsid w:val="001748BB"/>
    <w:rsid w:val="001748D0"/>
    <w:rsid w:val="00174BBF"/>
    <w:rsid w:val="00174D90"/>
    <w:rsid w:val="00174E60"/>
    <w:rsid w:val="00174EAD"/>
    <w:rsid w:val="0017522D"/>
    <w:rsid w:val="00175561"/>
    <w:rsid w:val="001759D4"/>
    <w:rsid w:val="00175C3F"/>
    <w:rsid w:val="00175C59"/>
    <w:rsid w:val="001762AD"/>
    <w:rsid w:val="001762F1"/>
    <w:rsid w:val="001766D8"/>
    <w:rsid w:val="00177139"/>
    <w:rsid w:val="001779F4"/>
    <w:rsid w:val="00177A91"/>
    <w:rsid w:val="00177C93"/>
    <w:rsid w:val="00180187"/>
    <w:rsid w:val="00180863"/>
    <w:rsid w:val="00180865"/>
    <w:rsid w:val="001808BE"/>
    <w:rsid w:val="001808C6"/>
    <w:rsid w:val="00180977"/>
    <w:rsid w:val="00180C84"/>
    <w:rsid w:val="00180DBE"/>
    <w:rsid w:val="00180FF1"/>
    <w:rsid w:val="00181182"/>
    <w:rsid w:val="001813DD"/>
    <w:rsid w:val="0018159A"/>
    <w:rsid w:val="00181691"/>
    <w:rsid w:val="001819F8"/>
    <w:rsid w:val="00181A9D"/>
    <w:rsid w:val="00181B71"/>
    <w:rsid w:val="00182321"/>
    <w:rsid w:val="001825E5"/>
    <w:rsid w:val="001829C5"/>
    <w:rsid w:val="00182A2A"/>
    <w:rsid w:val="00182DC4"/>
    <w:rsid w:val="00182F4C"/>
    <w:rsid w:val="00182FD4"/>
    <w:rsid w:val="001833FE"/>
    <w:rsid w:val="0018340C"/>
    <w:rsid w:val="001835C7"/>
    <w:rsid w:val="00183941"/>
    <w:rsid w:val="00183DDE"/>
    <w:rsid w:val="00184022"/>
    <w:rsid w:val="001842AB"/>
    <w:rsid w:val="001846A4"/>
    <w:rsid w:val="001847A0"/>
    <w:rsid w:val="00184878"/>
    <w:rsid w:val="0018495D"/>
    <w:rsid w:val="0018497D"/>
    <w:rsid w:val="00184AB3"/>
    <w:rsid w:val="00184B97"/>
    <w:rsid w:val="00184BFE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9AC"/>
    <w:rsid w:val="00186EA6"/>
    <w:rsid w:val="001874C6"/>
    <w:rsid w:val="0018775F"/>
    <w:rsid w:val="00187BB8"/>
    <w:rsid w:val="00187DD6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B63"/>
    <w:rsid w:val="00191C01"/>
    <w:rsid w:val="00191D14"/>
    <w:rsid w:val="00191D6B"/>
    <w:rsid w:val="00191F68"/>
    <w:rsid w:val="00192018"/>
    <w:rsid w:val="001920AA"/>
    <w:rsid w:val="0019233E"/>
    <w:rsid w:val="0019243F"/>
    <w:rsid w:val="00192E65"/>
    <w:rsid w:val="00192FA5"/>
    <w:rsid w:val="0019351F"/>
    <w:rsid w:val="00193711"/>
    <w:rsid w:val="001937FC"/>
    <w:rsid w:val="001939C1"/>
    <w:rsid w:val="00193BD8"/>
    <w:rsid w:val="00193BE4"/>
    <w:rsid w:val="00193CD5"/>
    <w:rsid w:val="00193D18"/>
    <w:rsid w:val="00193F8D"/>
    <w:rsid w:val="001943B4"/>
    <w:rsid w:val="0019442F"/>
    <w:rsid w:val="001944C7"/>
    <w:rsid w:val="001947C3"/>
    <w:rsid w:val="0019498E"/>
    <w:rsid w:val="001949E8"/>
    <w:rsid w:val="00194AC9"/>
    <w:rsid w:val="00194B64"/>
    <w:rsid w:val="00194BD3"/>
    <w:rsid w:val="00194F4C"/>
    <w:rsid w:val="00195071"/>
    <w:rsid w:val="001950B0"/>
    <w:rsid w:val="001950BC"/>
    <w:rsid w:val="001953AE"/>
    <w:rsid w:val="001953D9"/>
    <w:rsid w:val="00195759"/>
    <w:rsid w:val="00195D3D"/>
    <w:rsid w:val="00195E5F"/>
    <w:rsid w:val="001961AA"/>
    <w:rsid w:val="001967D1"/>
    <w:rsid w:val="00196C58"/>
    <w:rsid w:val="001971E4"/>
    <w:rsid w:val="001971F6"/>
    <w:rsid w:val="0019727B"/>
    <w:rsid w:val="001973CF"/>
    <w:rsid w:val="00197435"/>
    <w:rsid w:val="00197517"/>
    <w:rsid w:val="00197967"/>
    <w:rsid w:val="001979DE"/>
    <w:rsid w:val="00197A64"/>
    <w:rsid w:val="00197B50"/>
    <w:rsid w:val="00197BA8"/>
    <w:rsid w:val="00197E61"/>
    <w:rsid w:val="00197EC9"/>
    <w:rsid w:val="001A0369"/>
    <w:rsid w:val="001A0487"/>
    <w:rsid w:val="001A0CB9"/>
    <w:rsid w:val="001A1211"/>
    <w:rsid w:val="001A1712"/>
    <w:rsid w:val="001A18BF"/>
    <w:rsid w:val="001A1BC8"/>
    <w:rsid w:val="001A2008"/>
    <w:rsid w:val="001A2627"/>
    <w:rsid w:val="001A294C"/>
    <w:rsid w:val="001A2A1C"/>
    <w:rsid w:val="001A2E51"/>
    <w:rsid w:val="001A2EB1"/>
    <w:rsid w:val="001A3358"/>
    <w:rsid w:val="001A350F"/>
    <w:rsid w:val="001A3A74"/>
    <w:rsid w:val="001A3B52"/>
    <w:rsid w:val="001A3BF0"/>
    <w:rsid w:val="001A3D0A"/>
    <w:rsid w:val="001A3DF2"/>
    <w:rsid w:val="001A400D"/>
    <w:rsid w:val="001A4530"/>
    <w:rsid w:val="001A462E"/>
    <w:rsid w:val="001A4684"/>
    <w:rsid w:val="001A4C2F"/>
    <w:rsid w:val="001A4C35"/>
    <w:rsid w:val="001A4C4C"/>
    <w:rsid w:val="001A4E1C"/>
    <w:rsid w:val="001A4E3E"/>
    <w:rsid w:val="001A4F0F"/>
    <w:rsid w:val="001A4FA7"/>
    <w:rsid w:val="001A507F"/>
    <w:rsid w:val="001A50A1"/>
    <w:rsid w:val="001A5100"/>
    <w:rsid w:val="001A515B"/>
    <w:rsid w:val="001A530B"/>
    <w:rsid w:val="001A561B"/>
    <w:rsid w:val="001A580F"/>
    <w:rsid w:val="001A5D27"/>
    <w:rsid w:val="001A5F25"/>
    <w:rsid w:val="001A623E"/>
    <w:rsid w:val="001A65C2"/>
    <w:rsid w:val="001A67F1"/>
    <w:rsid w:val="001A694A"/>
    <w:rsid w:val="001A6A4A"/>
    <w:rsid w:val="001A6EBF"/>
    <w:rsid w:val="001A70EA"/>
    <w:rsid w:val="001A727D"/>
    <w:rsid w:val="001A7385"/>
    <w:rsid w:val="001A763A"/>
    <w:rsid w:val="001A76C1"/>
    <w:rsid w:val="001A793F"/>
    <w:rsid w:val="001A7B64"/>
    <w:rsid w:val="001A7E0A"/>
    <w:rsid w:val="001A7E45"/>
    <w:rsid w:val="001A7F25"/>
    <w:rsid w:val="001B018D"/>
    <w:rsid w:val="001B01A7"/>
    <w:rsid w:val="001B02BF"/>
    <w:rsid w:val="001B066F"/>
    <w:rsid w:val="001B0920"/>
    <w:rsid w:val="001B09D4"/>
    <w:rsid w:val="001B0B13"/>
    <w:rsid w:val="001B0C4A"/>
    <w:rsid w:val="001B101F"/>
    <w:rsid w:val="001B103E"/>
    <w:rsid w:val="001B1129"/>
    <w:rsid w:val="001B1600"/>
    <w:rsid w:val="001B179E"/>
    <w:rsid w:val="001B1922"/>
    <w:rsid w:val="001B1C98"/>
    <w:rsid w:val="001B1C9D"/>
    <w:rsid w:val="001B2355"/>
    <w:rsid w:val="001B27D6"/>
    <w:rsid w:val="001B2CD0"/>
    <w:rsid w:val="001B39CE"/>
    <w:rsid w:val="001B3CF9"/>
    <w:rsid w:val="001B45CC"/>
    <w:rsid w:val="001B461D"/>
    <w:rsid w:val="001B474A"/>
    <w:rsid w:val="001B4BA1"/>
    <w:rsid w:val="001B4F27"/>
    <w:rsid w:val="001B529A"/>
    <w:rsid w:val="001B535D"/>
    <w:rsid w:val="001B5569"/>
    <w:rsid w:val="001B56D3"/>
    <w:rsid w:val="001B5B39"/>
    <w:rsid w:val="001B5D0C"/>
    <w:rsid w:val="001B5D9F"/>
    <w:rsid w:val="001B5EED"/>
    <w:rsid w:val="001B5F63"/>
    <w:rsid w:val="001B6335"/>
    <w:rsid w:val="001B646D"/>
    <w:rsid w:val="001B6A80"/>
    <w:rsid w:val="001B6A8C"/>
    <w:rsid w:val="001B6B58"/>
    <w:rsid w:val="001B6EC9"/>
    <w:rsid w:val="001B768B"/>
    <w:rsid w:val="001B76D1"/>
    <w:rsid w:val="001B7988"/>
    <w:rsid w:val="001B7EDF"/>
    <w:rsid w:val="001C017F"/>
    <w:rsid w:val="001C01A2"/>
    <w:rsid w:val="001C054D"/>
    <w:rsid w:val="001C058A"/>
    <w:rsid w:val="001C0754"/>
    <w:rsid w:val="001C075D"/>
    <w:rsid w:val="001C0764"/>
    <w:rsid w:val="001C07F6"/>
    <w:rsid w:val="001C15FF"/>
    <w:rsid w:val="001C16DA"/>
    <w:rsid w:val="001C1747"/>
    <w:rsid w:val="001C1810"/>
    <w:rsid w:val="001C1F60"/>
    <w:rsid w:val="001C1FFA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3A"/>
    <w:rsid w:val="001C5078"/>
    <w:rsid w:val="001C5172"/>
    <w:rsid w:val="001C52DE"/>
    <w:rsid w:val="001C5394"/>
    <w:rsid w:val="001C59AF"/>
    <w:rsid w:val="001C59EC"/>
    <w:rsid w:val="001C5A5D"/>
    <w:rsid w:val="001C5CF6"/>
    <w:rsid w:val="001C5EAE"/>
    <w:rsid w:val="001C6523"/>
    <w:rsid w:val="001C6BCF"/>
    <w:rsid w:val="001C6DCF"/>
    <w:rsid w:val="001C76B0"/>
    <w:rsid w:val="001C790F"/>
    <w:rsid w:val="001C7C95"/>
    <w:rsid w:val="001C7D0D"/>
    <w:rsid w:val="001C7E14"/>
    <w:rsid w:val="001C7EC1"/>
    <w:rsid w:val="001D02D0"/>
    <w:rsid w:val="001D096D"/>
    <w:rsid w:val="001D0A04"/>
    <w:rsid w:val="001D0AC6"/>
    <w:rsid w:val="001D0B59"/>
    <w:rsid w:val="001D116D"/>
    <w:rsid w:val="001D1694"/>
    <w:rsid w:val="001D17CC"/>
    <w:rsid w:val="001D1A0B"/>
    <w:rsid w:val="001D1B85"/>
    <w:rsid w:val="001D1BE7"/>
    <w:rsid w:val="001D1C2A"/>
    <w:rsid w:val="001D1DAD"/>
    <w:rsid w:val="001D274D"/>
    <w:rsid w:val="001D2791"/>
    <w:rsid w:val="001D2BE1"/>
    <w:rsid w:val="001D2EB6"/>
    <w:rsid w:val="001D322A"/>
    <w:rsid w:val="001D326A"/>
    <w:rsid w:val="001D3784"/>
    <w:rsid w:val="001D37E6"/>
    <w:rsid w:val="001D3829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0FA"/>
    <w:rsid w:val="001D6667"/>
    <w:rsid w:val="001D6801"/>
    <w:rsid w:val="001D6874"/>
    <w:rsid w:val="001D6BEA"/>
    <w:rsid w:val="001D6EAE"/>
    <w:rsid w:val="001D7275"/>
    <w:rsid w:val="001D7310"/>
    <w:rsid w:val="001D7460"/>
    <w:rsid w:val="001D7728"/>
    <w:rsid w:val="001D7B15"/>
    <w:rsid w:val="001D7C23"/>
    <w:rsid w:val="001D7DAF"/>
    <w:rsid w:val="001D7FCB"/>
    <w:rsid w:val="001E003E"/>
    <w:rsid w:val="001E0335"/>
    <w:rsid w:val="001E03F6"/>
    <w:rsid w:val="001E04F9"/>
    <w:rsid w:val="001E0DC1"/>
    <w:rsid w:val="001E0EE2"/>
    <w:rsid w:val="001E1A7A"/>
    <w:rsid w:val="001E1AC3"/>
    <w:rsid w:val="001E1BFE"/>
    <w:rsid w:val="001E1C75"/>
    <w:rsid w:val="001E288A"/>
    <w:rsid w:val="001E28DE"/>
    <w:rsid w:val="001E2A4F"/>
    <w:rsid w:val="001E329B"/>
    <w:rsid w:val="001E33C7"/>
    <w:rsid w:val="001E35A0"/>
    <w:rsid w:val="001E3670"/>
    <w:rsid w:val="001E36AA"/>
    <w:rsid w:val="001E3D82"/>
    <w:rsid w:val="001E3D8B"/>
    <w:rsid w:val="001E3DD2"/>
    <w:rsid w:val="001E40D9"/>
    <w:rsid w:val="001E415A"/>
    <w:rsid w:val="001E43A8"/>
    <w:rsid w:val="001E465A"/>
    <w:rsid w:val="001E4A1A"/>
    <w:rsid w:val="001E4D76"/>
    <w:rsid w:val="001E4F80"/>
    <w:rsid w:val="001E50C9"/>
    <w:rsid w:val="001E51B6"/>
    <w:rsid w:val="001E58BC"/>
    <w:rsid w:val="001E5925"/>
    <w:rsid w:val="001E59BD"/>
    <w:rsid w:val="001E5A8A"/>
    <w:rsid w:val="001E6013"/>
    <w:rsid w:val="001E60E4"/>
    <w:rsid w:val="001E62AA"/>
    <w:rsid w:val="001E63AD"/>
    <w:rsid w:val="001E6408"/>
    <w:rsid w:val="001E64C2"/>
    <w:rsid w:val="001E666D"/>
    <w:rsid w:val="001E68CE"/>
    <w:rsid w:val="001E6D68"/>
    <w:rsid w:val="001E6D7E"/>
    <w:rsid w:val="001E6EFB"/>
    <w:rsid w:val="001E700D"/>
    <w:rsid w:val="001E7238"/>
    <w:rsid w:val="001E76A4"/>
    <w:rsid w:val="001E789C"/>
    <w:rsid w:val="001E7CA5"/>
    <w:rsid w:val="001E7E16"/>
    <w:rsid w:val="001E7F83"/>
    <w:rsid w:val="001F00C1"/>
    <w:rsid w:val="001F05AF"/>
    <w:rsid w:val="001F06F1"/>
    <w:rsid w:val="001F0B05"/>
    <w:rsid w:val="001F0D57"/>
    <w:rsid w:val="001F0F18"/>
    <w:rsid w:val="001F1676"/>
    <w:rsid w:val="001F179F"/>
    <w:rsid w:val="001F2101"/>
    <w:rsid w:val="001F226F"/>
    <w:rsid w:val="001F22FE"/>
    <w:rsid w:val="001F257F"/>
    <w:rsid w:val="001F2618"/>
    <w:rsid w:val="001F2B5D"/>
    <w:rsid w:val="001F2C59"/>
    <w:rsid w:val="001F33D6"/>
    <w:rsid w:val="001F3544"/>
    <w:rsid w:val="001F3857"/>
    <w:rsid w:val="001F397C"/>
    <w:rsid w:val="001F3986"/>
    <w:rsid w:val="001F3AC3"/>
    <w:rsid w:val="001F3E12"/>
    <w:rsid w:val="001F3EAF"/>
    <w:rsid w:val="001F41EF"/>
    <w:rsid w:val="001F44E6"/>
    <w:rsid w:val="001F493D"/>
    <w:rsid w:val="001F499D"/>
    <w:rsid w:val="001F4DDD"/>
    <w:rsid w:val="001F4ED8"/>
    <w:rsid w:val="001F4FEA"/>
    <w:rsid w:val="001F50FD"/>
    <w:rsid w:val="001F55B6"/>
    <w:rsid w:val="001F56B3"/>
    <w:rsid w:val="001F5B9C"/>
    <w:rsid w:val="001F5C62"/>
    <w:rsid w:val="001F600D"/>
    <w:rsid w:val="001F65C1"/>
    <w:rsid w:val="001F67A8"/>
    <w:rsid w:val="001F6EDF"/>
    <w:rsid w:val="001F7055"/>
    <w:rsid w:val="001F72AB"/>
    <w:rsid w:val="001F746F"/>
    <w:rsid w:val="001F74F5"/>
    <w:rsid w:val="001F7667"/>
    <w:rsid w:val="001F7A67"/>
    <w:rsid w:val="001F7B2A"/>
    <w:rsid w:val="002002CE"/>
    <w:rsid w:val="00200408"/>
    <w:rsid w:val="002006A9"/>
    <w:rsid w:val="00200812"/>
    <w:rsid w:val="00200A55"/>
    <w:rsid w:val="00200F46"/>
    <w:rsid w:val="00201504"/>
    <w:rsid w:val="0020178D"/>
    <w:rsid w:val="002019E5"/>
    <w:rsid w:val="00201E58"/>
    <w:rsid w:val="00202292"/>
    <w:rsid w:val="002022BE"/>
    <w:rsid w:val="00202860"/>
    <w:rsid w:val="00202AEC"/>
    <w:rsid w:val="00202D63"/>
    <w:rsid w:val="002035DE"/>
    <w:rsid w:val="00203DF7"/>
    <w:rsid w:val="00204310"/>
    <w:rsid w:val="0020440B"/>
    <w:rsid w:val="00204744"/>
    <w:rsid w:val="002047CB"/>
    <w:rsid w:val="002048D6"/>
    <w:rsid w:val="00204B6D"/>
    <w:rsid w:val="00204D9D"/>
    <w:rsid w:val="002052A9"/>
    <w:rsid w:val="002056B7"/>
    <w:rsid w:val="0020583A"/>
    <w:rsid w:val="00205893"/>
    <w:rsid w:val="002059E9"/>
    <w:rsid w:val="00205B41"/>
    <w:rsid w:val="00205B4A"/>
    <w:rsid w:val="00205DAF"/>
    <w:rsid w:val="002060BB"/>
    <w:rsid w:val="0020635E"/>
    <w:rsid w:val="0020679D"/>
    <w:rsid w:val="002068BC"/>
    <w:rsid w:val="00206AB1"/>
    <w:rsid w:val="00206CBD"/>
    <w:rsid w:val="00206E31"/>
    <w:rsid w:val="00206ECB"/>
    <w:rsid w:val="00206EFC"/>
    <w:rsid w:val="002071DC"/>
    <w:rsid w:val="002075E6"/>
    <w:rsid w:val="00207941"/>
    <w:rsid w:val="00207AEC"/>
    <w:rsid w:val="00207C55"/>
    <w:rsid w:val="002101BC"/>
    <w:rsid w:val="0021056F"/>
    <w:rsid w:val="00210791"/>
    <w:rsid w:val="00210822"/>
    <w:rsid w:val="00210900"/>
    <w:rsid w:val="00210B6C"/>
    <w:rsid w:val="002112FB"/>
    <w:rsid w:val="00211394"/>
    <w:rsid w:val="00211981"/>
    <w:rsid w:val="00211B86"/>
    <w:rsid w:val="00211CD0"/>
    <w:rsid w:val="00212112"/>
    <w:rsid w:val="00212115"/>
    <w:rsid w:val="00212EDC"/>
    <w:rsid w:val="0021308C"/>
    <w:rsid w:val="00213435"/>
    <w:rsid w:val="002134D3"/>
    <w:rsid w:val="00213BBB"/>
    <w:rsid w:val="00213D71"/>
    <w:rsid w:val="00213E26"/>
    <w:rsid w:val="00213EC2"/>
    <w:rsid w:val="00214001"/>
    <w:rsid w:val="002140D0"/>
    <w:rsid w:val="002143B1"/>
    <w:rsid w:val="002143BE"/>
    <w:rsid w:val="002146A0"/>
    <w:rsid w:val="002146F5"/>
    <w:rsid w:val="00214AD9"/>
    <w:rsid w:val="00214AF3"/>
    <w:rsid w:val="00214B67"/>
    <w:rsid w:val="00214CED"/>
    <w:rsid w:val="00214FF6"/>
    <w:rsid w:val="00215008"/>
    <w:rsid w:val="00215095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C58"/>
    <w:rsid w:val="00216C6B"/>
    <w:rsid w:val="00216DA3"/>
    <w:rsid w:val="00216E8E"/>
    <w:rsid w:val="00217088"/>
    <w:rsid w:val="0021719C"/>
    <w:rsid w:val="002171F1"/>
    <w:rsid w:val="00217C6C"/>
    <w:rsid w:val="00217CAA"/>
    <w:rsid w:val="00217E7F"/>
    <w:rsid w:val="00217E88"/>
    <w:rsid w:val="00217FE8"/>
    <w:rsid w:val="00220154"/>
    <w:rsid w:val="00220226"/>
    <w:rsid w:val="00220290"/>
    <w:rsid w:val="002207A2"/>
    <w:rsid w:val="0022086F"/>
    <w:rsid w:val="00220ACB"/>
    <w:rsid w:val="0022107A"/>
    <w:rsid w:val="0022151E"/>
    <w:rsid w:val="00221929"/>
    <w:rsid w:val="00221EE6"/>
    <w:rsid w:val="002220D8"/>
    <w:rsid w:val="00222122"/>
    <w:rsid w:val="00222144"/>
    <w:rsid w:val="002224A5"/>
    <w:rsid w:val="0022349F"/>
    <w:rsid w:val="0022370C"/>
    <w:rsid w:val="00223DBA"/>
    <w:rsid w:val="002242B3"/>
    <w:rsid w:val="002243CB"/>
    <w:rsid w:val="00224795"/>
    <w:rsid w:val="002248FE"/>
    <w:rsid w:val="00224B3A"/>
    <w:rsid w:val="00224C4D"/>
    <w:rsid w:val="0022516B"/>
    <w:rsid w:val="002259E1"/>
    <w:rsid w:val="00225A77"/>
    <w:rsid w:val="00225CB7"/>
    <w:rsid w:val="00225D3D"/>
    <w:rsid w:val="00225D94"/>
    <w:rsid w:val="00225DF2"/>
    <w:rsid w:val="0022627C"/>
    <w:rsid w:val="002264FA"/>
    <w:rsid w:val="00226840"/>
    <w:rsid w:val="002268BB"/>
    <w:rsid w:val="00226B0B"/>
    <w:rsid w:val="00226B6B"/>
    <w:rsid w:val="00226FBC"/>
    <w:rsid w:val="002270F5"/>
    <w:rsid w:val="002274F8"/>
    <w:rsid w:val="00227595"/>
    <w:rsid w:val="002275BF"/>
    <w:rsid w:val="00227672"/>
    <w:rsid w:val="002277BE"/>
    <w:rsid w:val="0022789B"/>
    <w:rsid w:val="00227DC8"/>
    <w:rsid w:val="00227DD8"/>
    <w:rsid w:val="00227E9E"/>
    <w:rsid w:val="00227F0A"/>
    <w:rsid w:val="00227FF3"/>
    <w:rsid w:val="002300C6"/>
    <w:rsid w:val="00230204"/>
    <w:rsid w:val="00230744"/>
    <w:rsid w:val="00230B00"/>
    <w:rsid w:val="00230C6D"/>
    <w:rsid w:val="00230DDF"/>
    <w:rsid w:val="00231242"/>
    <w:rsid w:val="002312B6"/>
    <w:rsid w:val="002312FD"/>
    <w:rsid w:val="0023194E"/>
    <w:rsid w:val="00231E9A"/>
    <w:rsid w:val="002321E8"/>
    <w:rsid w:val="00232294"/>
    <w:rsid w:val="0023232F"/>
    <w:rsid w:val="00232755"/>
    <w:rsid w:val="00232760"/>
    <w:rsid w:val="002327D7"/>
    <w:rsid w:val="00232C44"/>
    <w:rsid w:val="0023306C"/>
    <w:rsid w:val="002331D7"/>
    <w:rsid w:val="002331F4"/>
    <w:rsid w:val="002338E8"/>
    <w:rsid w:val="002338FA"/>
    <w:rsid w:val="00233F1A"/>
    <w:rsid w:val="00233F73"/>
    <w:rsid w:val="0023412E"/>
    <w:rsid w:val="00234193"/>
    <w:rsid w:val="002342C0"/>
    <w:rsid w:val="0023430C"/>
    <w:rsid w:val="002343D2"/>
    <w:rsid w:val="00234405"/>
    <w:rsid w:val="00234485"/>
    <w:rsid w:val="00234B19"/>
    <w:rsid w:val="00234D2D"/>
    <w:rsid w:val="002350CC"/>
    <w:rsid w:val="002350F8"/>
    <w:rsid w:val="002354CB"/>
    <w:rsid w:val="0023555D"/>
    <w:rsid w:val="002355E8"/>
    <w:rsid w:val="00235C66"/>
    <w:rsid w:val="00235CB8"/>
    <w:rsid w:val="00236017"/>
    <w:rsid w:val="0023614D"/>
    <w:rsid w:val="002363D5"/>
    <w:rsid w:val="002373D1"/>
    <w:rsid w:val="002374BB"/>
    <w:rsid w:val="002375ED"/>
    <w:rsid w:val="00237B69"/>
    <w:rsid w:val="002400BF"/>
    <w:rsid w:val="002401A9"/>
    <w:rsid w:val="002401CA"/>
    <w:rsid w:val="00240217"/>
    <w:rsid w:val="002404E8"/>
    <w:rsid w:val="002405CE"/>
    <w:rsid w:val="00240816"/>
    <w:rsid w:val="002409C8"/>
    <w:rsid w:val="002415E3"/>
    <w:rsid w:val="00241682"/>
    <w:rsid w:val="002417F3"/>
    <w:rsid w:val="00241AF8"/>
    <w:rsid w:val="00241BA7"/>
    <w:rsid w:val="00241C75"/>
    <w:rsid w:val="00242298"/>
    <w:rsid w:val="00242BC9"/>
    <w:rsid w:val="00242FC0"/>
    <w:rsid w:val="00243250"/>
    <w:rsid w:val="00243274"/>
    <w:rsid w:val="0024333B"/>
    <w:rsid w:val="0024348E"/>
    <w:rsid w:val="0024377A"/>
    <w:rsid w:val="002438DD"/>
    <w:rsid w:val="002439CB"/>
    <w:rsid w:val="00243C97"/>
    <w:rsid w:val="00243D71"/>
    <w:rsid w:val="00243D8D"/>
    <w:rsid w:val="00243EBF"/>
    <w:rsid w:val="00243F3D"/>
    <w:rsid w:val="00243FAE"/>
    <w:rsid w:val="00244127"/>
    <w:rsid w:val="0024430A"/>
    <w:rsid w:val="0024449E"/>
    <w:rsid w:val="00244919"/>
    <w:rsid w:val="00244CAE"/>
    <w:rsid w:val="00244D02"/>
    <w:rsid w:val="00244F4E"/>
    <w:rsid w:val="002450B0"/>
    <w:rsid w:val="0024524F"/>
    <w:rsid w:val="00245CA1"/>
    <w:rsid w:val="00246025"/>
    <w:rsid w:val="002462BC"/>
    <w:rsid w:val="00246630"/>
    <w:rsid w:val="002468CC"/>
    <w:rsid w:val="002468E5"/>
    <w:rsid w:val="00246CCB"/>
    <w:rsid w:val="00246D7B"/>
    <w:rsid w:val="002470EB"/>
    <w:rsid w:val="00247173"/>
    <w:rsid w:val="00247253"/>
    <w:rsid w:val="00247393"/>
    <w:rsid w:val="00247C20"/>
    <w:rsid w:val="00250164"/>
    <w:rsid w:val="00250205"/>
    <w:rsid w:val="002507CE"/>
    <w:rsid w:val="00250938"/>
    <w:rsid w:val="00250B92"/>
    <w:rsid w:val="00250D82"/>
    <w:rsid w:val="00250FAB"/>
    <w:rsid w:val="002510A2"/>
    <w:rsid w:val="00251274"/>
    <w:rsid w:val="00251690"/>
    <w:rsid w:val="00251C6C"/>
    <w:rsid w:val="00251D36"/>
    <w:rsid w:val="00251FCB"/>
    <w:rsid w:val="002521B3"/>
    <w:rsid w:val="002527F3"/>
    <w:rsid w:val="002529DB"/>
    <w:rsid w:val="00252A1C"/>
    <w:rsid w:val="00253042"/>
    <w:rsid w:val="00253535"/>
    <w:rsid w:val="002535D9"/>
    <w:rsid w:val="00253671"/>
    <w:rsid w:val="002538E6"/>
    <w:rsid w:val="00253A2F"/>
    <w:rsid w:val="00253B35"/>
    <w:rsid w:val="00253F37"/>
    <w:rsid w:val="002542B7"/>
    <w:rsid w:val="002542FE"/>
    <w:rsid w:val="0025461D"/>
    <w:rsid w:val="00254AC7"/>
    <w:rsid w:val="00254AFC"/>
    <w:rsid w:val="00254EC5"/>
    <w:rsid w:val="00255613"/>
    <w:rsid w:val="00255B1C"/>
    <w:rsid w:val="00255FE7"/>
    <w:rsid w:val="00256055"/>
    <w:rsid w:val="0025615B"/>
    <w:rsid w:val="00256163"/>
    <w:rsid w:val="002564C9"/>
    <w:rsid w:val="0025655E"/>
    <w:rsid w:val="002565CA"/>
    <w:rsid w:val="002565EE"/>
    <w:rsid w:val="002565FE"/>
    <w:rsid w:val="00256701"/>
    <w:rsid w:val="00256A9C"/>
    <w:rsid w:val="00256DE8"/>
    <w:rsid w:val="00256E10"/>
    <w:rsid w:val="00256E17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105"/>
    <w:rsid w:val="00262205"/>
    <w:rsid w:val="002622DA"/>
    <w:rsid w:val="002625A6"/>
    <w:rsid w:val="00262D7A"/>
    <w:rsid w:val="00262EFE"/>
    <w:rsid w:val="0026302C"/>
    <w:rsid w:val="00263091"/>
    <w:rsid w:val="00263109"/>
    <w:rsid w:val="00263365"/>
    <w:rsid w:val="002634EB"/>
    <w:rsid w:val="00263606"/>
    <w:rsid w:val="0026361A"/>
    <w:rsid w:val="00263900"/>
    <w:rsid w:val="002639F8"/>
    <w:rsid w:val="00263BB0"/>
    <w:rsid w:val="00263D4F"/>
    <w:rsid w:val="00263F8E"/>
    <w:rsid w:val="00264148"/>
    <w:rsid w:val="00264465"/>
    <w:rsid w:val="002647B3"/>
    <w:rsid w:val="002647E4"/>
    <w:rsid w:val="00264854"/>
    <w:rsid w:val="00264878"/>
    <w:rsid w:val="00264BE8"/>
    <w:rsid w:val="00264D7D"/>
    <w:rsid w:val="00265058"/>
    <w:rsid w:val="002651BE"/>
    <w:rsid w:val="002655D6"/>
    <w:rsid w:val="00265A63"/>
    <w:rsid w:val="00265DE1"/>
    <w:rsid w:val="00265F4B"/>
    <w:rsid w:val="00265FFB"/>
    <w:rsid w:val="002666D0"/>
    <w:rsid w:val="0026677E"/>
    <w:rsid w:val="00266D2A"/>
    <w:rsid w:val="00266D6B"/>
    <w:rsid w:val="00266D9A"/>
    <w:rsid w:val="00266F06"/>
    <w:rsid w:val="002672EC"/>
    <w:rsid w:val="002674E6"/>
    <w:rsid w:val="002674ED"/>
    <w:rsid w:val="00267800"/>
    <w:rsid w:val="00267C54"/>
    <w:rsid w:val="00267EA8"/>
    <w:rsid w:val="00267F7D"/>
    <w:rsid w:val="002702F8"/>
    <w:rsid w:val="002707C6"/>
    <w:rsid w:val="002707FD"/>
    <w:rsid w:val="00270845"/>
    <w:rsid w:val="00270AD3"/>
    <w:rsid w:val="00270C0D"/>
    <w:rsid w:val="00270E4F"/>
    <w:rsid w:val="00271180"/>
    <w:rsid w:val="00271285"/>
    <w:rsid w:val="002713DB"/>
    <w:rsid w:val="00271A00"/>
    <w:rsid w:val="00271D89"/>
    <w:rsid w:val="00271DFE"/>
    <w:rsid w:val="002721A5"/>
    <w:rsid w:val="00272219"/>
    <w:rsid w:val="0027240A"/>
    <w:rsid w:val="00272B15"/>
    <w:rsid w:val="00272F69"/>
    <w:rsid w:val="00273443"/>
    <w:rsid w:val="0027345D"/>
    <w:rsid w:val="002734E9"/>
    <w:rsid w:val="002736A6"/>
    <w:rsid w:val="002736F8"/>
    <w:rsid w:val="00273A78"/>
    <w:rsid w:val="00273EF5"/>
    <w:rsid w:val="00274314"/>
    <w:rsid w:val="0027437E"/>
    <w:rsid w:val="00274674"/>
    <w:rsid w:val="0027478F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41E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88A"/>
    <w:rsid w:val="00280B65"/>
    <w:rsid w:val="002810A3"/>
    <w:rsid w:val="0028116A"/>
    <w:rsid w:val="00281237"/>
    <w:rsid w:val="0028127E"/>
    <w:rsid w:val="00281712"/>
    <w:rsid w:val="002818A2"/>
    <w:rsid w:val="00281ABE"/>
    <w:rsid w:val="00281F6D"/>
    <w:rsid w:val="00282243"/>
    <w:rsid w:val="002823FE"/>
    <w:rsid w:val="002824C1"/>
    <w:rsid w:val="00282570"/>
    <w:rsid w:val="002826FE"/>
    <w:rsid w:val="00282713"/>
    <w:rsid w:val="002828E5"/>
    <w:rsid w:val="00282A55"/>
    <w:rsid w:val="00282CF8"/>
    <w:rsid w:val="00283109"/>
    <w:rsid w:val="00283549"/>
    <w:rsid w:val="00283608"/>
    <w:rsid w:val="00283640"/>
    <w:rsid w:val="00283668"/>
    <w:rsid w:val="00283BA5"/>
    <w:rsid w:val="00283E7B"/>
    <w:rsid w:val="00283EA2"/>
    <w:rsid w:val="00283EC6"/>
    <w:rsid w:val="00283EEF"/>
    <w:rsid w:val="002840F0"/>
    <w:rsid w:val="002844D8"/>
    <w:rsid w:val="00284582"/>
    <w:rsid w:val="00284692"/>
    <w:rsid w:val="002848A4"/>
    <w:rsid w:val="002853D9"/>
    <w:rsid w:val="00285885"/>
    <w:rsid w:val="00285ABE"/>
    <w:rsid w:val="00285C47"/>
    <w:rsid w:val="00285D52"/>
    <w:rsid w:val="00286003"/>
    <w:rsid w:val="00286513"/>
    <w:rsid w:val="002869EF"/>
    <w:rsid w:val="00286C09"/>
    <w:rsid w:val="00286F09"/>
    <w:rsid w:val="00287507"/>
    <w:rsid w:val="00287667"/>
    <w:rsid w:val="0028771E"/>
    <w:rsid w:val="00287924"/>
    <w:rsid w:val="00287CB7"/>
    <w:rsid w:val="00287EE4"/>
    <w:rsid w:val="00287F27"/>
    <w:rsid w:val="00290015"/>
    <w:rsid w:val="00290074"/>
    <w:rsid w:val="002901F6"/>
    <w:rsid w:val="0029055A"/>
    <w:rsid w:val="00291176"/>
    <w:rsid w:val="002913B6"/>
    <w:rsid w:val="002914AC"/>
    <w:rsid w:val="00291546"/>
    <w:rsid w:val="002917F3"/>
    <w:rsid w:val="00291A93"/>
    <w:rsid w:val="00291C63"/>
    <w:rsid w:val="00291C89"/>
    <w:rsid w:val="00291DCF"/>
    <w:rsid w:val="00292441"/>
    <w:rsid w:val="0029248F"/>
    <w:rsid w:val="002924DC"/>
    <w:rsid w:val="00292D57"/>
    <w:rsid w:val="00292DF4"/>
    <w:rsid w:val="00292F3E"/>
    <w:rsid w:val="00293258"/>
    <w:rsid w:val="00293708"/>
    <w:rsid w:val="00293792"/>
    <w:rsid w:val="00293991"/>
    <w:rsid w:val="00293CE1"/>
    <w:rsid w:val="00293D30"/>
    <w:rsid w:val="00293E2F"/>
    <w:rsid w:val="0029401A"/>
    <w:rsid w:val="002942A6"/>
    <w:rsid w:val="002943CA"/>
    <w:rsid w:val="00294BB1"/>
    <w:rsid w:val="00294C78"/>
    <w:rsid w:val="00294CD3"/>
    <w:rsid w:val="00294F1D"/>
    <w:rsid w:val="0029546A"/>
    <w:rsid w:val="00295B46"/>
    <w:rsid w:val="00295F30"/>
    <w:rsid w:val="00296391"/>
    <w:rsid w:val="002963BC"/>
    <w:rsid w:val="00296552"/>
    <w:rsid w:val="002965A1"/>
    <w:rsid w:val="00296EA0"/>
    <w:rsid w:val="0029740E"/>
    <w:rsid w:val="0029752E"/>
    <w:rsid w:val="002976EE"/>
    <w:rsid w:val="002979EE"/>
    <w:rsid w:val="002A0481"/>
    <w:rsid w:val="002A0788"/>
    <w:rsid w:val="002A0D5C"/>
    <w:rsid w:val="002A0E89"/>
    <w:rsid w:val="002A0F20"/>
    <w:rsid w:val="002A11D7"/>
    <w:rsid w:val="002A1295"/>
    <w:rsid w:val="002A13CB"/>
    <w:rsid w:val="002A15DF"/>
    <w:rsid w:val="002A19C1"/>
    <w:rsid w:val="002A1DF4"/>
    <w:rsid w:val="002A24A3"/>
    <w:rsid w:val="002A25D4"/>
    <w:rsid w:val="002A26BE"/>
    <w:rsid w:val="002A2A11"/>
    <w:rsid w:val="002A2C74"/>
    <w:rsid w:val="002A2CFE"/>
    <w:rsid w:val="002A2DBC"/>
    <w:rsid w:val="002A3117"/>
    <w:rsid w:val="002A33D2"/>
    <w:rsid w:val="002A3845"/>
    <w:rsid w:val="002A3848"/>
    <w:rsid w:val="002A39E9"/>
    <w:rsid w:val="002A3BB0"/>
    <w:rsid w:val="002A3CE8"/>
    <w:rsid w:val="002A3D00"/>
    <w:rsid w:val="002A41B0"/>
    <w:rsid w:val="002A443F"/>
    <w:rsid w:val="002A44C6"/>
    <w:rsid w:val="002A46B2"/>
    <w:rsid w:val="002A4761"/>
    <w:rsid w:val="002A498C"/>
    <w:rsid w:val="002A4D48"/>
    <w:rsid w:val="002A4D8B"/>
    <w:rsid w:val="002A4F72"/>
    <w:rsid w:val="002A5303"/>
    <w:rsid w:val="002A5C30"/>
    <w:rsid w:val="002A5EA5"/>
    <w:rsid w:val="002A62E2"/>
    <w:rsid w:val="002A6570"/>
    <w:rsid w:val="002A65CD"/>
    <w:rsid w:val="002A689D"/>
    <w:rsid w:val="002A6C6A"/>
    <w:rsid w:val="002A7324"/>
    <w:rsid w:val="002A748E"/>
    <w:rsid w:val="002A7665"/>
    <w:rsid w:val="002A76FB"/>
    <w:rsid w:val="002A7CC9"/>
    <w:rsid w:val="002A7D5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010"/>
    <w:rsid w:val="002B13EC"/>
    <w:rsid w:val="002B1497"/>
    <w:rsid w:val="002B1A11"/>
    <w:rsid w:val="002B1C2C"/>
    <w:rsid w:val="002B1E6B"/>
    <w:rsid w:val="002B1FB1"/>
    <w:rsid w:val="002B2230"/>
    <w:rsid w:val="002B2365"/>
    <w:rsid w:val="002B26A7"/>
    <w:rsid w:val="002B26B6"/>
    <w:rsid w:val="002B30E0"/>
    <w:rsid w:val="002B373D"/>
    <w:rsid w:val="002B3F61"/>
    <w:rsid w:val="002B4099"/>
    <w:rsid w:val="002B47B2"/>
    <w:rsid w:val="002B47F2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AEC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B7F81"/>
    <w:rsid w:val="002C039A"/>
    <w:rsid w:val="002C03E0"/>
    <w:rsid w:val="002C0476"/>
    <w:rsid w:val="002C06A7"/>
    <w:rsid w:val="002C06CF"/>
    <w:rsid w:val="002C09D1"/>
    <w:rsid w:val="002C0DB6"/>
    <w:rsid w:val="002C0F85"/>
    <w:rsid w:val="002C10A7"/>
    <w:rsid w:val="002C1318"/>
    <w:rsid w:val="002C13BE"/>
    <w:rsid w:val="002C15C1"/>
    <w:rsid w:val="002C1698"/>
    <w:rsid w:val="002C1759"/>
    <w:rsid w:val="002C181E"/>
    <w:rsid w:val="002C1A18"/>
    <w:rsid w:val="002C1C6E"/>
    <w:rsid w:val="002C1D2B"/>
    <w:rsid w:val="002C1D2F"/>
    <w:rsid w:val="002C1E96"/>
    <w:rsid w:val="002C1F0D"/>
    <w:rsid w:val="002C201E"/>
    <w:rsid w:val="002C214C"/>
    <w:rsid w:val="002C2311"/>
    <w:rsid w:val="002C2511"/>
    <w:rsid w:val="002C26B3"/>
    <w:rsid w:val="002C28EF"/>
    <w:rsid w:val="002C2977"/>
    <w:rsid w:val="002C2A75"/>
    <w:rsid w:val="002C2CD0"/>
    <w:rsid w:val="002C3042"/>
    <w:rsid w:val="002C3133"/>
    <w:rsid w:val="002C349A"/>
    <w:rsid w:val="002C358B"/>
    <w:rsid w:val="002C368C"/>
    <w:rsid w:val="002C3D36"/>
    <w:rsid w:val="002C3E41"/>
    <w:rsid w:val="002C40ED"/>
    <w:rsid w:val="002C420D"/>
    <w:rsid w:val="002C4354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184"/>
    <w:rsid w:val="002C6320"/>
    <w:rsid w:val="002C653B"/>
    <w:rsid w:val="002C67CA"/>
    <w:rsid w:val="002C70EA"/>
    <w:rsid w:val="002C7351"/>
    <w:rsid w:val="002C751A"/>
    <w:rsid w:val="002C77B7"/>
    <w:rsid w:val="002C796E"/>
    <w:rsid w:val="002C7DC7"/>
    <w:rsid w:val="002C7FC6"/>
    <w:rsid w:val="002D000E"/>
    <w:rsid w:val="002D024A"/>
    <w:rsid w:val="002D045B"/>
    <w:rsid w:val="002D0687"/>
    <w:rsid w:val="002D0A49"/>
    <w:rsid w:val="002D16F2"/>
    <w:rsid w:val="002D1927"/>
    <w:rsid w:val="002D1A6F"/>
    <w:rsid w:val="002D23D2"/>
    <w:rsid w:val="002D24C5"/>
    <w:rsid w:val="002D2511"/>
    <w:rsid w:val="002D269B"/>
    <w:rsid w:val="002D27D7"/>
    <w:rsid w:val="002D296A"/>
    <w:rsid w:val="002D3006"/>
    <w:rsid w:val="002D3053"/>
    <w:rsid w:val="002D30C0"/>
    <w:rsid w:val="002D339B"/>
    <w:rsid w:val="002D34DF"/>
    <w:rsid w:val="002D3540"/>
    <w:rsid w:val="002D3E3C"/>
    <w:rsid w:val="002D41B9"/>
    <w:rsid w:val="002D437F"/>
    <w:rsid w:val="002D4565"/>
    <w:rsid w:val="002D463B"/>
    <w:rsid w:val="002D4A1C"/>
    <w:rsid w:val="002D5133"/>
    <w:rsid w:val="002D51C9"/>
    <w:rsid w:val="002D5229"/>
    <w:rsid w:val="002D5659"/>
    <w:rsid w:val="002D599F"/>
    <w:rsid w:val="002D5B0A"/>
    <w:rsid w:val="002D5F76"/>
    <w:rsid w:val="002D6097"/>
    <w:rsid w:val="002D6119"/>
    <w:rsid w:val="002D612A"/>
    <w:rsid w:val="002D642B"/>
    <w:rsid w:val="002D66EF"/>
    <w:rsid w:val="002D68ED"/>
    <w:rsid w:val="002D6AD6"/>
    <w:rsid w:val="002D706F"/>
    <w:rsid w:val="002D7817"/>
    <w:rsid w:val="002D7F6A"/>
    <w:rsid w:val="002E0630"/>
    <w:rsid w:val="002E0631"/>
    <w:rsid w:val="002E0821"/>
    <w:rsid w:val="002E0C7B"/>
    <w:rsid w:val="002E0F92"/>
    <w:rsid w:val="002E10D2"/>
    <w:rsid w:val="002E1326"/>
    <w:rsid w:val="002E132A"/>
    <w:rsid w:val="002E188D"/>
    <w:rsid w:val="002E1D7D"/>
    <w:rsid w:val="002E1EFF"/>
    <w:rsid w:val="002E1F1D"/>
    <w:rsid w:val="002E1FAF"/>
    <w:rsid w:val="002E2301"/>
    <w:rsid w:val="002E2783"/>
    <w:rsid w:val="002E2A9E"/>
    <w:rsid w:val="002E2AD3"/>
    <w:rsid w:val="002E2CFD"/>
    <w:rsid w:val="002E2D36"/>
    <w:rsid w:val="002E2E76"/>
    <w:rsid w:val="002E30E6"/>
    <w:rsid w:val="002E4090"/>
    <w:rsid w:val="002E4350"/>
    <w:rsid w:val="002E4EA2"/>
    <w:rsid w:val="002E50AA"/>
    <w:rsid w:val="002E57BD"/>
    <w:rsid w:val="002E595B"/>
    <w:rsid w:val="002E5D1B"/>
    <w:rsid w:val="002E5D4C"/>
    <w:rsid w:val="002E6094"/>
    <w:rsid w:val="002E60D0"/>
    <w:rsid w:val="002E61E4"/>
    <w:rsid w:val="002E6346"/>
    <w:rsid w:val="002E65A3"/>
    <w:rsid w:val="002E6781"/>
    <w:rsid w:val="002E6B5E"/>
    <w:rsid w:val="002E6EA4"/>
    <w:rsid w:val="002E6FD9"/>
    <w:rsid w:val="002E73D6"/>
    <w:rsid w:val="002E748E"/>
    <w:rsid w:val="002E765B"/>
    <w:rsid w:val="002E7983"/>
    <w:rsid w:val="002F0015"/>
    <w:rsid w:val="002F0133"/>
    <w:rsid w:val="002F01AC"/>
    <w:rsid w:val="002F0425"/>
    <w:rsid w:val="002F0572"/>
    <w:rsid w:val="002F06C8"/>
    <w:rsid w:val="002F06D6"/>
    <w:rsid w:val="002F07EC"/>
    <w:rsid w:val="002F09E7"/>
    <w:rsid w:val="002F0CFE"/>
    <w:rsid w:val="002F0F2C"/>
    <w:rsid w:val="002F137E"/>
    <w:rsid w:val="002F13DF"/>
    <w:rsid w:val="002F1646"/>
    <w:rsid w:val="002F16C8"/>
    <w:rsid w:val="002F1AA9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2EF9"/>
    <w:rsid w:val="002F33B5"/>
    <w:rsid w:val="002F35AC"/>
    <w:rsid w:val="002F3D01"/>
    <w:rsid w:val="002F3D58"/>
    <w:rsid w:val="002F3D72"/>
    <w:rsid w:val="002F414D"/>
    <w:rsid w:val="002F4602"/>
    <w:rsid w:val="002F49E7"/>
    <w:rsid w:val="002F4CDF"/>
    <w:rsid w:val="002F4DE8"/>
    <w:rsid w:val="002F4DFF"/>
    <w:rsid w:val="002F53BB"/>
    <w:rsid w:val="002F549B"/>
    <w:rsid w:val="002F556A"/>
    <w:rsid w:val="002F5D32"/>
    <w:rsid w:val="002F5FC1"/>
    <w:rsid w:val="002F60B1"/>
    <w:rsid w:val="002F62A0"/>
    <w:rsid w:val="002F63D1"/>
    <w:rsid w:val="002F649C"/>
    <w:rsid w:val="002F6EC0"/>
    <w:rsid w:val="002F6F8D"/>
    <w:rsid w:val="002F71D6"/>
    <w:rsid w:val="002F72E7"/>
    <w:rsid w:val="002F7412"/>
    <w:rsid w:val="002F7529"/>
    <w:rsid w:val="002F7943"/>
    <w:rsid w:val="002F7AB4"/>
    <w:rsid w:val="00300069"/>
    <w:rsid w:val="003000CD"/>
    <w:rsid w:val="00300113"/>
    <w:rsid w:val="00300121"/>
    <w:rsid w:val="003002E3"/>
    <w:rsid w:val="003004E1"/>
    <w:rsid w:val="003007FC"/>
    <w:rsid w:val="00300E1F"/>
    <w:rsid w:val="00300EB9"/>
    <w:rsid w:val="003014A4"/>
    <w:rsid w:val="003015A2"/>
    <w:rsid w:val="00301B7C"/>
    <w:rsid w:val="00302038"/>
    <w:rsid w:val="0030208F"/>
    <w:rsid w:val="00302291"/>
    <w:rsid w:val="0030235C"/>
    <w:rsid w:val="003024F3"/>
    <w:rsid w:val="0030257D"/>
    <w:rsid w:val="00302912"/>
    <w:rsid w:val="003029CC"/>
    <w:rsid w:val="00302B64"/>
    <w:rsid w:val="00302EF5"/>
    <w:rsid w:val="00302FA8"/>
    <w:rsid w:val="00303183"/>
    <w:rsid w:val="00303220"/>
    <w:rsid w:val="00303497"/>
    <w:rsid w:val="00303687"/>
    <w:rsid w:val="00303D6B"/>
    <w:rsid w:val="00303F09"/>
    <w:rsid w:val="00304117"/>
    <w:rsid w:val="00304AE3"/>
    <w:rsid w:val="00304CB6"/>
    <w:rsid w:val="00304D26"/>
    <w:rsid w:val="00305033"/>
    <w:rsid w:val="00305228"/>
    <w:rsid w:val="003057D6"/>
    <w:rsid w:val="00305961"/>
    <w:rsid w:val="00305AA6"/>
    <w:rsid w:val="00305BEB"/>
    <w:rsid w:val="00305F13"/>
    <w:rsid w:val="0030612B"/>
    <w:rsid w:val="0030647F"/>
    <w:rsid w:val="00306591"/>
    <w:rsid w:val="003066A6"/>
    <w:rsid w:val="00306750"/>
    <w:rsid w:val="00306A6E"/>
    <w:rsid w:val="00306CFA"/>
    <w:rsid w:val="00306D9B"/>
    <w:rsid w:val="0030724E"/>
    <w:rsid w:val="0030728F"/>
    <w:rsid w:val="003073D1"/>
    <w:rsid w:val="00307994"/>
    <w:rsid w:val="00307D09"/>
    <w:rsid w:val="00307DCA"/>
    <w:rsid w:val="003102B5"/>
    <w:rsid w:val="003103E2"/>
    <w:rsid w:val="00310731"/>
    <w:rsid w:val="003107B6"/>
    <w:rsid w:val="00310A45"/>
    <w:rsid w:val="00310D5A"/>
    <w:rsid w:val="003110C8"/>
    <w:rsid w:val="0031141D"/>
    <w:rsid w:val="00311790"/>
    <w:rsid w:val="00311E87"/>
    <w:rsid w:val="003120B4"/>
    <w:rsid w:val="00312162"/>
    <w:rsid w:val="00312239"/>
    <w:rsid w:val="003127BB"/>
    <w:rsid w:val="0031296F"/>
    <w:rsid w:val="00312AC5"/>
    <w:rsid w:val="00312B77"/>
    <w:rsid w:val="00312BD1"/>
    <w:rsid w:val="00313076"/>
    <w:rsid w:val="003130D3"/>
    <w:rsid w:val="00313288"/>
    <w:rsid w:val="00313651"/>
    <w:rsid w:val="00313C10"/>
    <w:rsid w:val="0031403E"/>
    <w:rsid w:val="0031404D"/>
    <w:rsid w:val="003140E2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478"/>
    <w:rsid w:val="00317668"/>
    <w:rsid w:val="003178C0"/>
    <w:rsid w:val="00317A89"/>
    <w:rsid w:val="00317BEF"/>
    <w:rsid w:val="00317BFF"/>
    <w:rsid w:val="00317D60"/>
    <w:rsid w:val="00317F97"/>
    <w:rsid w:val="00317FE7"/>
    <w:rsid w:val="0032031D"/>
    <w:rsid w:val="0032095A"/>
    <w:rsid w:val="003209A5"/>
    <w:rsid w:val="00320BA5"/>
    <w:rsid w:val="00320C5B"/>
    <w:rsid w:val="00320EA3"/>
    <w:rsid w:val="003211BD"/>
    <w:rsid w:val="0032120F"/>
    <w:rsid w:val="003212C1"/>
    <w:rsid w:val="003214BD"/>
    <w:rsid w:val="00321A25"/>
    <w:rsid w:val="00321ADE"/>
    <w:rsid w:val="00321CA9"/>
    <w:rsid w:val="00322276"/>
    <w:rsid w:val="003223E4"/>
    <w:rsid w:val="00323069"/>
    <w:rsid w:val="00323094"/>
    <w:rsid w:val="00323178"/>
    <w:rsid w:val="003234DE"/>
    <w:rsid w:val="0032374C"/>
    <w:rsid w:val="003238FC"/>
    <w:rsid w:val="00323CC9"/>
    <w:rsid w:val="00323E38"/>
    <w:rsid w:val="0032401F"/>
    <w:rsid w:val="0032418B"/>
    <w:rsid w:val="00324255"/>
    <w:rsid w:val="003242A7"/>
    <w:rsid w:val="00324754"/>
    <w:rsid w:val="003249CB"/>
    <w:rsid w:val="00324B18"/>
    <w:rsid w:val="00324B77"/>
    <w:rsid w:val="00324CC3"/>
    <w:rsid w:val="00324E14"/>
    <w:rsid w:val="00324E3F"/>
    <w:rsid w:val="00324E58"/>
    <w:rsid w:val="00324E8B"/>
    <w:rsid w:val="003250D5"/>
    <w:rsid w:val="003251F6"/>
    <w:rsid w:val="00325261"/>
    <w:rsid w:val="00325502"/>
    <w:rsid w:val="00325ADD"/>
    <w:rsid w:val="00325CB5"/>
    <w:rsid w:val="00325CC4"/>
    <w:rsid w:val="0032609C"/>
    <w:rsid w:val="00326157"/>
    <w:rsid w:val="003261D5"/>
    <w:rsid w:val="0032667B"/>
    <w:rsid w:val="0032679C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E"/>
    <w:rsid w:val="00327AE6"/>
    <w:rsid w:val="00327C75"/>
    <w:rsid w:val="00327CE9"/>
    <w:rsid w:val="00327F6A"/>
    <w:rsid w:val="00330227"/>
    <w:rsid w:val="00330940"/>
    <w:rsid w:val="00330F7A"/>
    <w:rsid w:val="00331274"/>
    <w:rsid w:val="00331301"/>
    <w:rsid w:val="00331A74"/>
    <w:rsid w:val="00331BFC"/>
    <w:rsid w:val="003320FF"/>
    <w:rsid w:val="003324FE"/>
    <w:rsid w:val="00332A36"/>
    <w:rsid w:val="00332BF6"/>
    <w:rsid w:val="00332D2F"/>
    <w:rsid w:val="00332D55"/>
    <w:rsid w:val="00332E43"/>
    <w:rsid w:val="00333273"/>
    <w:rsid w:val="0033328E"/>
    <w:rsid w:val="0033337E"/>
    <w:rsid w:val="003333AA"/>
    <w:rsid w:val="00333C8C"/>
    <w:rsid w:val="00333D31"/>
    <w:rsid w:val="00334080"/>
    <w:rsid w:val="003343B7"/>
    <w:rsid w:val="003345A9"/>
    <w:rsid w:val="003349F2"/>
    <w:rsid w:val="00334ED6"/>
    <w:rsid w:val="003357B1"/>
    <w:rsid w:val="0033593F"/>
    <w:rsid w:val="00335980"/>
    <w:rsid w:val="00336218"/>
    <w:rsid w:val="003362AB"/>
    <w:rsid w:val="003368FD"/>
    <w:rsid w:val="00336915"/>
    <w:rsid w:val="003369C6"/>
    <w:rsid w:val="00336E9A"/>
    <w:rsid w:val="00336F91"/>
    <w:rsid w:val="003371DD"/>
    <w:rsid w:val="00337586"/>
    <w:rsid w:val="003377B5"/>
    <w:rsid w:val="00340642"/>
    <w:rsid w:val="003407E9"/>
    <w:rsid w:val="00340AC2"/>
    <w:rsid w:val="003413AF"/>
    <w:rsid w:val="0034172B"/>
    <w:rsid w:val="00341925"/>
    <w:rsid w:val="00341BA7"/>
    <w:rsid w:val="0034204B"/>
    <w:rsid w:val="00342210"/>
    <w:rsid w:val="00342270"/>
    <w:rsid w:val="003424D2"/>
    <w:rsid w:val="00342649"/>
    <w:rsid w:val="00342B13"/>
    <w:rsid w:val="00342F7C"/>
    <w:rsid w:val="003430F2"/>
    <w:rsid w:val="003431C1"/>
    <w:rsid w:val="00343249"/>
    <w:rsid w:val="00343274"/>
    <w:rsid w:val="0034336E"/>
    <w:rsid w:val="003433CC"/>
    <w:rsid w:val="0034353E"/>
    <w:rsid w:val="003435F3"/>
    <w:rsid w:val="00343637"/>
    <w:rsid w:val="00343A3F"/>
    <w:rsid w:val="00343B33"/>
    <w:rsid w:val="00343D74"/>
    <w:rsid w:val="00343DD0"/>
    <w:rsid w:val="00343ED1"/>
    <w:rsid w:val="0034431D"/>
    <w:rsid w:val="00344533"/>
    <w:rsid w:val="00344735"/>
    <w:rsid w:val="00344789"/>
    <w:rsid w:val="003447CA"/>
    <w:rsid w:val="00344B09"/>
    <w:rsid w:val="00344E34"/>
    <w:rsid w:val="003452E9"/>
    <w:rsid w:val="003452F2"/>
    <w:rsid w:val="00345A3C"/>
    <w:rsid w:val="00345C4A"/>
    <w:rsid w:val="00345CBA"/>
    <w:rsid w:val="00346189"/>
    <w:rsid w:val="00346308"/>
    <w:rsid w:val="0034630B"/>
    <w:rsid w:val="00346317"/>
    <w:rsid w:val="0034634A"/>
    <w:rsid w:val="00346616"/>
    <w:rsid w:val="003466B7"/>
    <w:rsid w:val="00346CE1"/>
    <w:rsid w:val="00346E00"/>
    <w:rsid w:val="003471E8"/>
    <w:rsid w:val="00347477"/>
    <w:rsid w:val="0034761E"/>
    <w:rsid w:val="0034769B"/>
    <w:rsid w:val="00347B5A"/>
    <w:rsid w:val="00347D38"/>
    <w:rsid w:val="00347D49"/>
    <w:rsid w:val="00347D4F"/>
    <w:rsid w:val="00347EC9"/>
    <w:rsid w:val="00350783"/>
    <w:rsid w:val="0035153C"/>
    <w:rsid w:val="003516A5"/>
    <w:rsid w:val="00351705"/>
    <w:rsid w:val="00351711"/>
    <w:rsid w:val="0035173D"/>
    <w:rsid w:val="00351754"/>
    <w:rsid w:val="00351773"/>
    <w:rsid w:val="003517B5"/>
    <w:rsid w:val="00351874"/>
    <w:rsid w:val="00351928"/>
    <w:rsid w:val="0035270E"/>
    <w:rsid w:val="00352AA6"/>
    <w:rsid w:val="00352CF6"/>
    <w:rsid w:val="00352D9F"/>
    <w:rsid w:val="0035348C"/>
    <w:rsid w:val="003534CE"/>
    <w:rsid w:val="003535C4"/>
    <w:rsid w:val="00353789"/>
    <w:rsid w:val="00353921"/>
    <w:rsid w:val="003539F8"/>
    <w:rsid w:val="003545A3"/>
    <w:rsid w:val="00354CED"/>
    <w:rsid w:val="00354D6D"/>
    <w:rsid w:val="00354F31"/>
    <w:rsid w:val="00355252"/>
    <w:rsid w:val="00355715"/>
    <w:rsid w:val="00355787"/>
    <w:rsid w:val="0035585D"/>
    <w:rsid w:val="00355870"/>
    <w:rsid w:val="00355D76"/>
    <w:rsid w:val="0035604B"/>
    <w:rsid w:val="003560D1"/>
    <w:rsid w:val="0035615A"/>
    <w:rsid w:val="0035631A"/>
    <w:rsid w:val="00356885"/>
    <w:rsid w:val="003569B5"/>
    <w:rsid w:val="00356A46"/>
    <w:rsid w:val="00356E94"/>
    <w:rsid w:val="003574A8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DF"/>
    <w:rsid w:val="0036071C"/>
    <w:rsid w:val="0036077E"/>
    <w:rsid w:val="003608CF"/>
    <w:rsid w:val="00360958"/>
    <w:rsid w:val="00361440"/>
    <w:rsid w:val="00361980"/>
    <w:rsid w:val="00361ED3"/>
    <w:rsid w:val="003625CB"/>
    <w:rsid w:val="00362892"/>
    <w:rsid w:val="00363080"/>
    <w:rsid w:val="003632F5"/>
    <w:rsid w:val="00363367"/>
    <w:rsid w:val="00363693"/>
    <w:rsid w:val="00363A90"/>
    <w:rsid w:val="00363E50"/>
    <w:rsid w:val="00364123"/>
    <w:rsid w:val="0036422D"/>
    <w:rsid w:val="0036438C"/>
    <w:rsid w:val="00364513"/>
    <w:rsid w:val="0036452A"/>
    <w:rsid w:val="00364805"/>
    <w:rsid w:val="0036484E"/>
    <w:rsid w:val="00364CD0"/>
    <w:rsid w:val="00364E63"/>
    <w:rsid w:val="00364ED8"/>
    <w:rsid w:val="00365384"/>
    <w:rsid w:val="00365EEE"/>
    <w:rsid w:val="00365F2D"/>
    <w:rsid w:val="00365FC5"/>
    <w:rsid w:val="003664F2"/>
    <w:rsid w:val="00366C7D"/>
    <w:rsid w:val="003679F1"/>
    <w:rsid w:val="003679FD"/>
    <w:rsid w:val="00367BDA"/>
    <w:rsid w:val="00367D11"/>
    <w:rsid w:val="00367DA1"/>
    <w:rsid w:val="00367E27"/>
    <w:rsid w:val="00370007"/>
    <w:rsid w:val="003703EC"/>
    <w:rsid w:val="00370641"/>
    <w:rsid w:val="00370E95"/>
    <w:rsid w:val="003714B6"/>
    <w:rsid w:val="003715A0"/>
    <w:rsid w:val="00371890"/>
    <w:rsid w:val="00371904"/>
    <w:rsid w:val="0037198E"/>
    <w:rsid w:val="00371C3D"/>
    <w:rsid w:val="003720E6"/>
    <w:rsid w:val="003720EF"/>
    <w:rsid w:val="003721E4"/>
    <w:rsid w:val="00372276"/>
    <w:rsid w:val="00372278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DCC"/>
    <w:rsid w:val="00373DD8"/>
    <w:rsid w:val="00373DF0"/>
    <w:rsid w:val="00374535"/>
    <w:rsid w:val="003745A1"/>
    <w:rsid w:val="003745E9"/>
    <w:rsid w:val="0037466F"/>
    <w:rsid w:val="00374A94"/>
    <w:rsid w:val="00374A96"/>
    <w:rsid w:val="00374AFA"/>
    <w:rsid w:val="00374B7C"/>
    <w:rsid w:val="00375251"/>
    <w:rsid w:val="00375300"/>
    <w:rsid w:val="00375472"/>
    <w:rsid w:val="00375C14"/>
    <w:rsid w:val="00375C9A"/>
    <w:rsid w:val="00375F5C"/>
    <w:rsid w:val="00376245"/>
    <w:rsid w:val="00376302"/>
    <w:rsid w:val="003766F4"/>
    <w:rsid w:val="00376805"/>
    <w:rsid w:val="00376C86"/>
    <w:rsid w:val="00376D42"/>
    <w:rsid w:val="00376D49"/>
    <w:rsid w:val="00376F88"/>
    <w:rsid w:val="00377080"/>
    <w:rsid w:val="00377356"/>
    <w:rsid w:val="00377A8B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6F"/>
    <w:rsid w:val="00381700"/>
    <w:rsid w:val="00381ABB"/>
    <w:rsid w:val="00381CA2"/>
    <w:rsid w:val="00381FAB"/>
    <w:rsid w:val="00382141"/>
    <w:rsid w:val="003821BA"/>
    <w:rsid w:val="0038239F"/>
    <w:rsid w:val="00382414"/>
    <w:rsid w:val="003825B9"/>
    <w:rsid w:val="003825D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CAC"/>
    <w:rsid w:val="00383E06"/>
    <w:rsid w:val="00383E7C"/>
    <w:rsid w:val="00383E9C"/>
    <w:rsid w:val="00384057"/>
    <w:rsid w:val="00384328"/>
    <w:rsid w:val="00384411"/>
    <w:rsid w:val="00384851"/>
    <w:rsid w:val="00384CAC"/>
    <w:rsid w:val="00385213"/>
    <w:rsid w:val="00385424"/>
    <w:rsid w:val="00385477"/>
    <w:rsid w:val="003854D8"/>
    <w:rsid w:val="0038576B"/>
    <w:rsid w:val="00385967"/>
    <w:rsid w:val="00385D48"/>
    <w:rsid w:val="00385E3D"/>
    <w:rsid w:val="003869F1"/>
    <w:rsid w:val="00386B05"/>
    <w:rsid w:val="00386B4D"/>
    <w:rsid w:val="00386B94"/>
    <w:rsid w:val="00386C91"/>
    <w:rsid w:val="00386F9A"/>
    <w:rsid w:val="00386FA1"/>
    <w:rsid w:val="00386FF4"/>
    <w:rsid w:val="003870AD"/>
    <w:rsid w:val="003877F4"/>
    <w:rsid w:val="00387848"/>
    <w:rsid w:val="00387AD3"/>
    <w:rsid w:val="00387B04"/>
    <w:rsid w:val="00387CA6"/>
    <w:rsid w:val="00387E3D"/>
    <w:rsid w:val="003900F6"/>
    <w:rsid w:val="00390236"/>
    <w:rsid w:val="003902C4"/>
    <w:rsid w:val="00390613"/>
    <w:rsid w:val="00390A92"/>
    <w:rsid w:val="00390CAD"/>
    <w:rsid w:val="00390CB0"/>
    <w:rsid w:val="00390F9A"/>
    <w:rsid w:val="0039114B"/>
    <w:rsid w:val="003912B7"/>
    <w:rsid w:val="00391580"/>
    <w:rsid w:val="003916E9"/>
    <w:rsid w:val="0039178C"/>
    <w:rsid w:val="00391D76"/>
    <w:rsid w:val="00391E64"/>
    <w:rsid w:val="00391F85"/>
    <w:rsid w:val="00391FA3"/>
    <w:rsid w:val="00391FB7"/>
    <w:rsid w:val="0039201E"/>
    <w:rsid w:val="00392381"/>
    <w:rsid w:val="00392B4D"/>
    <w:rsid w:val="00392B8B"/>
    <w:rsid w:val="00392F8B"/>
    <w:rsid w:val="0039323E"/>
    <w:rsid w:val="003933A2"/>
    <w:rsid w:val="00393B06"/>
    <w:rsid w:val="00393EFC"/>
    <w:rsid w:val="0039473D"/>
    <w:rsid w:val="0039479E"/>
    <w:rsid w:val="00394C0A"/>
    <w:rsid w:val="00394C32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D96"/>
    <w:rsid w:val="00395E1C"/>
    <w:rsid w:val="00395FA8"/>
    <w:rsid w:val="00395FC8"/>
    <w:rsid w:val="00395FD1"/>
    <w:rsid w:val="003962E4"/>
    <w:rsid w:val="00396302"/>
    <w:rsid w:val="0039644C"/>
    <w:rsid w:val="003965D2"/>
    <w:rsid w:val="003966FB"/>
    <w:rsid w:val="00396968"/>
    <w:rsid w:val="00396D03"/>
    <w:rsid w:val="00396E1C"/>
    <w:rsid w:val="003974D1"/>
    <w:rsid w:val="0039761D"/>
    <w:rsid w:val="00397B54"/>
    <w:rsid w:val="00397B61"/>
    <w:rsid w:val="00397D32"/>
    <w:rsid w:val="00397D8F"/>
    <w:rsid w:val="00397F91"/>
    <w:rsid w:val="003A0184"/>
    <w:rsid w:val="003A04D5"/>
    <w:rsid w:val="003A0C7D"/>
    <w:rsid w:val="003A0C8E"/>
    <w:rsid w:val="003A0F85"/>
    <w:rsid w:val="003A131C"/>
    <w:rsid w:val="003A18AC"/>
    <w:rsid w:val="003A18CF"/>
    <w:rsid w:val="003A1CFC"/>
    <w:rsid w:val="003A1E61"/>
    <w:rsid w:val="003A1EF3"/>
    <w:rsid w:val="003A1EFF"/>
    <w:rsid w:val="003A2141"/>
    <w:rsid w:val="003A21B6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13C"/>
    <w:rsid w:val="003A42A5"/>
    <w:rsid w:val="003A442E"/>
    <w:rsid w:val="003A46C1"/>
    <w:rsid w:val="003A4D96"/>
    <w:rsid w:val="003A4FD8"/>
    <w:rsid w:val="003A51AC"/>
    <w:rsid w:val="003A529B"/>
    <w:rsid w:val="003A5335"/>
    <w:rsid w:val="003A57DD"/>
    <w:rsid w:val="003A57EA"/>
    <w:rsid w:val="003A5992"/>
    <w:rsid w:val="003A5C81"/>
    <w:rsid w:val="003A5EAA"/>
    <w:rsid w:val="003A5EC9"/>
    <w:rsid w:val="003A5F08"/>
    <w:rsid w:val="003A6455"/>
    <w:rsid w:val="003A6854"/>
    <w:rsid w:val="003A68EC"/>
    <w:rsid w:val="003A6A92"/>
    <w:rsid w:val="003A6B1E"/>
    <w:rsid w:val="003A6D57"/>
    <w:rsid w:val="003A6F0C"/>
    <w:rsid w:val="003A7034"/>
    <w:rsid w:val="003A76C1"/>
    <w:rsid w:val="003A7B69"/>
    <w:rsid w:val="003A7BE9"/>
    <w:rsid w:val="003A7E0B"/>
    <w:rsid w:val="003A7FD7"/>
    <w:rsid w:val="003B048E"/>
    <w:rsid w:val="003B0644"/>
    <w:rsid w:val="003B07E1"/>
    <w:rsid w:val="003B09E5"/>
    <w:rsid w:val="003B0A65"/>
    <w:rsid w:val="003B0CE4"/>
    <w:rsid w:val="003B102F"/>
    <w:rsid w:val="003B107C"/>
    <w:rsid w:val="003B14DE"/>
    <w:rsid w:val="003B1805"/>
    <w:rsid w:val="003B1CE1"/>
    <w:rsid w:val="003B1F01"/>
    <w:rsid w:val="003B2059"/>
    <w:rsid w:val="003B225D"/>
    <w:rsid w:val="003B22FF"/>
    <w:rsid w:val="003B2342"/>
    <w:rsid w:val="003B23E3"/>
    <w:rsid w:val="003B246A"/>
    <w:rsid w:val="003B2A2C"/>
    <w:rsid w:val="003B2A86"/>
    <w:rsid w:val="003B2B1B"/>
    <w:rsid w:val="003B2BE5"/>
    <w:rsid w:val="003B2C11"/>
    <w:rsid w:val="003B2CE7"/>
    <w:rsid w:val="003B31A7"/>
    <w:rsid w:val="003B3397"/>
    <w:rsid w:val="003B3B33"/>
    <w:rsid w:val="003B3B77"/>
    <w:rsid w:val="003B3C1E"/>
    <w:rsid w:val="003B4125"/>
    <w:rsid w:val="003B4161"/>
    <w:rsid w:val="003B47F8"/>
    <w:rsid w:val="003B4B1F"/>
    <w:rsid w:val="003B4D02"/>
    <w:rsid w:val="003B4E8C"/>
    <w:rsid w:val="003B4ED9"/>
    <w:rsid w:val="003B515F"/>
    <w:rsid w:val="003B51B6"/>
    <w:rsid w:val="003B5588"/>
    <w:rsid w:val="003B59E8"/>
    <w:rsid w:val="003B5BAC"/>
    <w:rsid w:val="003B5E96"/>
    <w:rsid w:val="003B5F6E"/>
    <w:rsid w:val="003B601A"/>
    <w:rsid w:val="003B609D"/>
    <w:rsid w:val="003B60D9"/>
    <w:rsid w:val="003B610E"/>
    <w:rsid w:val="003B61FC"/>
    <w:rsid w:val="003B6373"/>
    <w:rsid w:val="003B6503"/>
    <w:rsid w:val="003B6D1F"/>
    <w:rsid w:val="003B6D2E"/>
    <w:rsid w:val="003B6D63"/>
    <w:rsid w:val="003B6E78"/>
    <w:rsid w:val="003B6EEE"/>
    <w:rsid w:val="003B71EB"/>
    <w:rsid w:val="003B728F"/>
    <w:rsid w:val="003B7514"/>
    <w:rsid w:val="003B78AE"/>
    <w:rsid w:val="003B7B67"/>
    <w:rsid w:val="003B7C12"/>
    <w:rsid w:val="003C001C"/>
    <w:rsid w:val="003C01C4"/>
    <w:rsid w:val="003C02AC"/>
    <w:rsid w:val="003C037C"/>
    <w:rsid w:val="003C043E"/>
    <w:rsid w:val="003C0601"/>
    <w:rsid w:val="003C072B"/>
    <w:rsid w:val="003C08DC"/>
    <w:rsid w:val="003C0C5C"/>
    <w:rsid w:val="003C0E17"/>
    <w:rsid w:val="003C0EF5"/>
    <w:rsid w:val="003C10DE"/>
    <w:rsid w:val="003C1588"/>
    <w:rsid w:val="003C15E4"/>
    <w:rsid w:val="003C18B3"/>
    <w:rsid w:val="003C1D04"/>
    <w:rsid w:val="003C1E73"/>
    <w:rsid w:val="003C1EEE"/>
    <w:rsid w:val="003C27BB"/>
    <w:rsid w:val="003C294E"/>
    <w:rsid w:val="003C2C34"/>
    <w:rsid w:val="003C2C66"/>
    <w:rsid w:val="003C2E09"/>
    <w:rsid w:val="003C3759"/>
    <w:rsid w:val="003C380E"/>
    <w:rsid w:val="003C387A"/>
    <w:rsid w:val="003C3A28"/>
    <w:rsid w:val="003C3DBF"/>
    <w:rsid w:val="003C3EFF"/>
    <w:rsid w:val="003C3FE8"/>
    <w:rsid w:val="003C40A6"/>
    <w:rsid w:val="003C43FC"/>
    <w:rsid w:val="003C48C4"/>
    <w:rsid w:val="003C4906"/>
    <w:rsid w:val="003C496E"/>
    <w:rsid w:val="003C4A68"/>
    <w:rsid w:val="003C4B27"/>
    <w:rsid w:val="003C4C23"/>
    <w:rsid w:val="003C4CD3"/>
    <w:rsid w:val="003C4D6D"/>
    <w:rsid w:val="003C4EA2"/>
    <w:rsid w:val="003C5041"/>
    <w:rsid w:val="003C50B0"/>
    <w:rsid w:val="003C5296"/>
    <w:rsid w:val="003C5377"/>
    <w:rsid w:val="003C55A5"/>
    <w:rsid w:val="003C5689"/>
    <w:rsid w:val="003C6034"/>
    <w:rsid w:val="003C6264"/>
    <w:rsid w:val="003C641C"/>
    <w:rsid w:val="003C6696"/>
    <w:rsid w:val="003C6A50"/>
    <w:rsid w:val="003C6AEB"/>
    <w:rsid w:val="003C6B33"/>
    <w:rsid w:val="003C6BC0"/>
    <w:rsid w:val="003C6E1C"/>
    <w:rsid w:val="003C6F4A"/>
    <w:rsid w:val="003C706A"/>
    <w:rsid w:val="003C717F"/>
    <w:rsid w:val="003C71FC"/>
    <w:rsid w:val="003C720A"/>
    <w:rsid w:val="003C7237"/>
    <w:rsid w:val="003C73DD"/>
    <w:rsid w:val="003C7567"/>
    <w:rsid w:val="003C763B"/>
    <w:rsid w:val="003C79AD"/>
    <w:rsid w:val="003C7B4C"/>
    <w:rsid w:val="003C7B93"/>
    <w:rsid w:val="003D024D"/>
    <w:rsid w:val="003D0745"/>
    <w:rsid w:val="003D08CC"/>
    <w:rsid w:val="003D0BBC"/>
    <w:rsid w:val="003D0DA9"/>
    <w:rsid w:val="003D117B"/>
    <w:rsid w:val="003D139B"/>
    <w:rsid w:val="003D19AB"/>
    <w:rsid w:val="003D1FA7"/>
    <w:rsid w:val="003D22A2"/>
    <w:rsid w:val="003D2369"/>
    <w:rsid w:val="003D247B"/>
    <w:rsid w:val="003D2EAC"/>
    <w:rsid w:val="003D3251"/>
    <w:rsid w:val="003D325C"/>
    <w:rsid w:val="003D334F"/>
    <w:rsid w:val="003D33EE"/>
    <w:rsid w:val="003D3582"/>
    <w:rsid w:val="003D3F81"/>
    <w:rsid w:val="003D486D"/>
    <w:rsid w:val="003D4879"/>
    <w:rsid w:val="003D48B7"/>
    <w:rsid w:val="003D4A18"/>
    <w:rsid w:val="003D4CC7"/>
    <w:rsid w:val="003D4D74"/>
    <w:rsid w:val="003D5074"/>
    <w:rsid w:val="003D55C3"/>
    <w:rsid w:val="003D56F0"/>
    <w:rsid w:val="003D5740"/>
    <w:rsid w:val="003D606D"/>
    <w:rsid w:val="003D6504"/>
    <w:rsid w:val="003D6630"/>
    <w:rsid w:val="003D6A17"/>
    <w:rsid w:val="003D6CDC"/>
    <w:rsid w:val="003D6EF0"/>
    <w:rsid w:val="003D76EC"/>
    <w:rsid w:val="003D76F8"/>
    <w:rsid w:val="003D77EA"/>
    <w:rsid w:val="003D7865"/>
    <w:rsid w:val="003D7B52"/>
    <w:rsid w:val="003D7BAF"/>
    <w:rsid w:val="003D7C3F"/>
    <w:rsid w:val="003D7D4A"/>
    <w:rsid w:val="003E029E"/>
    <w:rsid w:val="003E039A"/>
    <w:rsid w:val="003E0706"/>
    <w:rsid w:val="003E082C"/>
    <w:rsid w:val="003E0A6F"/>
    <w:rsid w:val="003E0B8C"/>
    <w:rsid w:val="003E0C0F"/>
    <w:rsid w:val="003E0D40"/>
    <w:rsid w:val="003E171F"/>
    <w:rsid w:val="003E1949"/>
    <w:rsid w:val="003E1A75"/>
    <w:rsid w:val="003E1C96"/>
    <w:rsid w:val="003E1E8E"/>
    <w:rsid w:val="003E1EA4"/>
    <w:rsid w:val="003E2000"/>
    <w:rsid w:val="003E2109"/>
    <w:rsid w:val="003E2202"/>
    <w:rsid w:val="003E221D"/>
    <w:rsid w:val="003E2473"/>
    <w:rsid w:val="003E24FE"/>
    <w:rsid w:val="003E2931"/>
    <w:rsid w:val="003E2CAB"/>
    <w:rsid w:val="003E30B4"/>
    <w:rsid w:val="003E3501"/>
    <w:rsid w:val="003E3A08"/>
    <w:rsid w:val="003E3B48"/>
    <w:rsid w:val="003E4052"/>
    <w:rsid w:val="003E40B0"/>
    <w:rsid w:val="003E422C"/>
    <w:rsid w:val="003E433A"/>
    <w:rsid w:val="003E44AA"/>
    <w:rsid w:val="003E498D"/>
    <w:rsid w:val="003E49A4"/>
    <w:rsid w:val="003E4E2A"/>
    <w:rsid w:val="003E500F"/>
    <w:rsid w:val="003E5033"/>
    <w:rsid w:val="003E525B"/>
    <w:rsid w:val="003E5429"/>
    <w:rsid w:val="003E59F4"/>
    <w:rsid w:val="003E5E2F"/>
    <w:rsid w:val="003E5E55"/>
    <w:rsid w:val="003E5EA5"/>
    <w:rsid w:val="003E60BA"/>
    <w:rsid w:val="003E61D4"/>
    <w:rsid w:val="003E6A23"/>
    <w:rsid w:val="003E6AEB"/>
    <w:rsid w:val="003E6C07"/>
    <w:rsid w:val="003E6C69"/>
    <w:rsid w:val="003E6C84"/>
    <w:rsid w:val="003E6C97"/>
    <w:rsid w:val="003E6D89"/>
    <w:rsid w:val="003E6D9D"/>
    <w:rsid w:val="003E6ED4"/>
    <w:rsid w:val="003E710D"/>
    <w:rsid w:val="003E71C0"/>
    <w:rsid w:val="003E7563"/>
    <w:rsid w:val="003E7AD5"/>
    <w:rsid w:val="003E7E70"/>
    <w:rsid w:val="003E7F58"/>
    <w:rsid w:val="003E7F82"/>
    <w:rsid w:val="003F0248"/>
    <w:rsid w:val="003F0685"/>
    <w:rsid w:val="003F07A1"/>
    <w:rsid w:val="003F0852"/>
    <w:rsid w:val="003F097E"/>
    <w:rsid w:val="003F0B40"/>
    <w:rsid w:val="003F0E8E"/>
    <w:rsid w:val="003F15C2"/>
    <w:rsid w:val="003F1704"/>
    <w:rsid w:val="003F19AA"/>
    <w:rsid w:val="003F1C99"/>
    <w:rsid w:val="003F1D17"/>
    <w:rsid w:val="003F1DCE"/>
    <w:rsid w:val="003F1F20"/>
    <w:rsid w:val="003F210B"/>
    <w:rsid w:val="003F2371"/>
    <w:rsid w:val="003F26BB"/>
    <w:rsid w:val="003F273E"/>
    <w:rsid w:val="003F288C"/>
    <w:rsid w:val="003F29A5"/>
    <w:rsid w:val="003F2D02"/>
    <w:rsid w:val="003F31C1"/>
    <w:rsid w:val="003F3206"/>
    <w:rsid w:val="003F3280"/>
    <w:rsid w:val="003F36AA"/>
    <w:rsid w:val="003F3740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478"/>
    <w:rsid w:val="003F6685"/>
    <w:rsid w:val="003F671C"/>
    <w:rsid w:val="003F67FD"/>
    <w:rsid w:val="003F6C42"/>
    <w:rsid w:val="003F6E8D"/>
    <w:rsid w:val="003F6FDA"/>
    <w:rsid w:val="003F6FF0"/>
    <w:rsid w:val="003F70A9"/>
    <w:rsid w:val="003F721F"/>
    <w:rsid w:val="003F747D"/>
    <w:rsid w:val="003F77F3"/>
    <w:rsid w:val="003F7827"/>
    <w:rsid w:val="003F7853"/>
    <w:rsid w:val="004000CC"/>
    <w:rsid w:val="004002F2"/>
    <w:rsid w:val="00400544"/>
    <w:rsid w:val="0040073D"/>
    <w:rsid w:val="004009D2"/>
    <w:rsid w:val="00400A65"/>
    <w:rsid w:val="00400BE2"/>
    <w:rsid w:val="00400E84"/>
    <w:rsid w:val="0040122A"/>
    <w:rsid w:val="00401363"/>
    <w:rsid w:val="004015D9"/>
    <w:rsid w:val="00401741"/>
    <w:rsid w:val="00401872"/>
    <w:rsid w:val="00401C4E"/>
    <w:rsid w:val="00401EE8"/>
    <w:rsid w:val="0040209A"/>
    <w:rsid w:val="00402333"/>
    <w:rsid w:val="004023B1"/>
    <w:rsid w:val="0040318F"/>
    <w:rsid w:val="0040329B"/>
    <w:rsid w:val="004032EA"/>
    <w:rsid w:val="0040353F"/>
    <w:rsid w:val="00403980"/>
    <w:rsid w:val="00403B3C"/>
    <w:rsid w:val="00403CFE"/>
    <w:rsid w:val="00403E00"/>
    <w:rsid w:val="004041DB"/>
    <w:rsid w:val="0040426A"/>
    <w:rsid w:val="00404431"/>
    <w:rsid w:val="00404808"/>
    <w:rsid w:val="004048AA"/>
    <w:rsid w:val="00404A5C"/>
    <w:rsid w:val="00404ADE"/>
    <w:rsid w:val="00404D25"/>
    <w:rsid w:val="00404EFF"/>
    <w:rsid w:val="004058F7"/>
    <w:rsid w:val="00405C12"/>
    <w:rsid w:val="00405C9E"/>
    <w:rsid w:val="004063A3"/>
    <w:rsid w:val="004064B8"/>
    <w:rsid w:val="0040667D"/>
    <w:rsid w:val="00406854"/>
    <w:rsid w:val="00406ABA"/>
    <w:rsid w:val="00406AF1"/>
    <w:rsid w:val="00406C6A"/>
    <w:rsid w:val="00406EF4"/>
    <w:rsid w:val="00406F7D"/>
    <w:rsid w:val="004076FF"/>
    <w:rsid w:val="0040772E"/>
    <w:rsid w:val="0040792A"/>
    <w:rsid w:val="00407985"/>
    <w:rsid w:val="00407BCA"/>
    <w:rsid w:val="00407EDE"/>
    <w:rsid w:val="00407F36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1CAB"/>
    <w:rsid w:val="00411DD1"/>
    <w:rsid w:val="00412079"/>
    <w:rsid w:val="00412BE4"/>
    <w:rsid w:val="0041300E"/>
    <w:rsid w:val="0041305F"/>
    <w:rsid w:val="004130C9"/>
    <w:rsid w:val="0041361C"/>
    <w:rsid w:val="0041364C"/>
    <w:rsid w:val="00413C85"/>
    <w:rsid w:val="00413E45"/>
    <w:rsid w:val="00414066"/>
    <w:rsid w:val="004141FB"/>
    <w:rsid w:val="00414249"/>
    <w:rsid w:val="00414946"/>
    <w:rsid w:val="00414C00"/>
    <w:rsid w:val="00414C57"/>
    <w:rsid w:val="00414F71"/>
    <w:rsid w:val="004152F2"/>
    <w:rsid w:val="00415619"/>
    <w:rsid w:val="0041567B"/>
    <w:rsid w:val="004157EA"/>
    <w:rsid w:val="00415855"/>
    <w:rsid w:val="004159D5"/>
    <w:rsid w:val="0041612E"/>
    <w:rsid w:val="0041630A"/>
    <w:rsid w:val="00416832"/>
    <w:rsid w:val="00416C19"/>
    <w:rsid w:val="00416CB6"/>
    <w:rsid w:val="0041755E"/>
    <w:rsid w:val="00417BC9"/>
    <w:rsid w:val="00417C35"/>
    <w:rsid w:val="00417EB8"/>
    <w:rsid w:val="00420073"/>
    <w:rsid w:val="004201BE"/>
    <w:rsid w:val="00420321"/>
    <w:rsid w:val="004204E8"/>
    <w:rsid w:val="004205F3"/>
    <w:rsid w:val="004206CD"/>
    <w:rsid w:val="00420741"/>
    <w:rsid w:val="00420ACA"/>
    <w:rsid w:val="00420F63"/>
    <w:rsid w:val="00420FAE"/>
    <w:rsid w:val="00420FBF"/>
    <w:rsid w:val="004212D5"/>
    <w:rsid w:val="00421934"/>
    <w:rsid w:val="00421B31"/>
    <w:rsid w:val="00422061"/>
    <w:rsid w:val="00422147"/>
    <w:rsid w:val="004223B0"/>
    <w:rsid w:val="0042253F"/>
    <w:rsid w:val="004227A8"/>
    <w:rsid w:val="00422DD0"/>
    <w:rsid w:val="00423290"/>
    <w:rsid w:val="004233A2"/>
    <w:rsid w:val="0042343D"/>
    <w:rsid w:val="0042348F"/>
    <w:rsid w:val="00423661"/>
    <w:rsid w:val="0042393E"/>
    <w:rsid w:val="00423F5E"/>
    <w:rsid w:val="00424203"/>
    <w:rsid w:val="00424359"/>
    <w:rsid w:val="00424876"/>
    <w:rsid w:val="00424F5C"/>
    <w:rsid w:val="00424FBF"/>
    <w:rsid w:val="004251CD"/>
    <w:rsid w:val="00425227"/>
    <w:rsid w:val="00425A17"/>
    <w:rsid w:val="00425CC4"/>
    <w:rsid w:val="00425EB0"/>
    <w:rsid w:val="00425F74"/>
    <w:rsid w:val="00426181"/>
    <w:rsid w:val="0042640A"/>
    <w:rsid w:val="00426540"/>
    <w:rsid w:val="004268BA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BC2"/>
    <w:rsid w:val="00430CD0"/>
    <w:rsid w:val="00430E22"/>
    <w:rsid w:val="00430E48"/>
    <w:rsid w:val="0043117C"/>
    <w:rsid w:val="00431224"/>
    <w:rsid w:val="004312AD"/>
    <w:rsid w:val="004317A7"/>
    <w:rsid w:val="004322FA"/>
    <w:rsid w:val="00432539"/>
    <w:rsid w:val="0043258E"/>
    <w:rsid w:val="004325F5"/>
    <w:rsid w:val="00432F95"/>
    <w:rsid w:val="00433255"/>
    <w:rsid w:val="004332ED"/>
    <w:rsid w:val="00433342"/>
    <w:rsid w:val="0043335C"/>
    <w:rsid w:val="004337C6"/>
    <w:rsid w:val="00433BC1"/>
    <w:rsid w:val="00433C61"/>
    <w:rsid w:val="00433EDB"/>
    <w:rsid w:val="00433FB7"/>
    <w:rsid w:val="00434582"/>
    <w:rsid w:val="00434670"/>
    <w:rsid w:val="00434C0D"/>
    <w:rsid w:val="00434CDB"/>
    <w:rsid w:val="00434D35"/>
    <w:rsid w:val="0043503F"/>
    <w:rsid w:val="0043505E"/>
    <w:rsid w:val="00435B07"/>
    <w:rsid w:val="00435E61"/>
    <w:rsid w:val="004360E1"/>
    <w:rsid w:val="00436159"/>
    <w:rsid w:val="004362A2"/>
    <w:rsid w:val="004362B0"/>
    <w:rsid w:val="004364B6"/>
    <w:rsid w:val="004367FB"/>
    <w:rsid w:val="004368E8"/>
    <w:rsid w:val="00436999"/>
    <w:rsid w:val="004369D5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2E"/>
    <w:rsid w:val="00441F37"/>
    <w:rsid w:val="00441FAA"/>
    <w:rsid w:val="00441FDD"/>
    <w:rsid w:val="00442187"/>
    <w:rsid w:val="004425EB"/>
    <w:rsid w:val="00442769"/>
    <w:rsid w:val="004427CE"/>
    <w:rsid w:val="00442C3A"/>
    <w:rsid w:val="00442E60"/>
    <w:rsid w:val="0044312A"/>
    <w:rsid w:val="00443405"/>
    <w:rsid w:val="00443618"/>
    <w:rsid w:val="00443AC1"/>
    <w:rsid w:val="00443AD4"/>
    <w:rsid w:val="00443C49"/>
    <w:rsid w:val="00443CB6"/>
    <w:rsid w:val="00443F11"/>
    <w:rsid w:val="00444068"/>
    <w:rsid w:val="0044426F"/>
    <w:rsid w:val="00444A5C"/>
    <w:rsid w:val="00444B06"/>
    <w:rsid w:val="00444C6C"/>
    <w:rsid w:val="00444ECA"/>
    <w:rsid w:val="00444FDA"/>
    <w:rsid w:val="00445486"/>
    <w:rsid w:val="004456A5"/>
    <w:rsid w:val="00445870"/>
    <w:rsid w:val="00445B4F"/>
    <w:rsid w:val="00445CDC"/>
    <w:rsid w:val="00446619"/>
    <w:rsid w:val="00446AE0"/>
    <w:rsid w:val="00446C9A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A34"/>
    <w:rsid w:val="00450B03"/>
    <w:rsid w:val="00450B9D"/>
    <w:rsid w:val="00450CAF"/>
    <w:rsid w:val="00450CF5"/>
    <w:rsid w:val="0045138F"/>
    <w:rsid w:val="0045144F"/>
    <w:rsid w:val="00451990"/>
    <w:rsid w:val="004519DF"/>
    <w:rsid w:val="00451B74"/>
    <w:rsid w:val="00451EB8"/>
    <w:rsid w:val="004521EB"/>
    <w:rsid w:val="0045222A"/>
    <w:rsid w:val="004524C8"/>
    <w:rsid w:val="004524D7"/>
    <w:rsid w:val="004525FB"/>
    <w:rsid w:val="0045270F"/>
    <w:rsid w:val="004527CC"/>
    <w:rsid w:val="00452A90"/>
    <w:rsid w:val="00452AB5"/>
    <w:rsid w:val="00452AC5"/>
    <w:rsid w:val="00452CB3"/>
    <w:rsid w:val="00452D71"/>
    <w:rsid w:val="00452E9E"/>
    <w:rsid w:val="004531CA"/>
    <w:rsid w:val="00453249"/>
    <w:rsid w:val="004534A8"/>
    <w:rsid w:val="004535C9"/>
    <w:rsid w:val="00453AB7"/>
    <w:rsid w:val="00453C70"/>
    <w:rsid w:val="00453FC5"/>
    <w:rsid w:val="00453FDC"/>
    <w:rsid w:val="004541EC"/>
    <w:rsid w:val="00454255"/>
    <w:rsid w:val="00454293"/>
    <w:rsid w:val="00454339"/>
    <w:rsid w:val="0045446D"/>
    <w:rsid w:val="00454C6D"/>
    <w:rsid w:val="00454D0F"/>
    <w:rsid w:val="00454D42"/>
    <w:rsid w:val="00454D44"/>
    <w:rsid w:val="00454FFE"/>
    <w:rsid w:val="00455179"/>
    <w:rsid w:val="004552A2"/>
    <w:rsid w:val="0045532B"/>
    <w:rsid w:val="00455344"/>
    <w:rsid w:val="0045536C"/>
    <w:rsid w:val="0045553B"/>
    <w:rsid w:val="004558BF"/>
    <w:rsid w:val="004558EE"/>
    <w:rsid w:val="00455CF3"/>
    <w:rsid w:val="00455E26"/>
    <w:rsid w:val="00456159"/>
    <w:rsid w:val="00456972"/>
    <w:rsid w:val="00456A9F"/>
    <w:rsid w:val="00456D9C"/>
    <w:rsid w:val="00456E25"/>
    <w:rsid w:val="00457120"/>
    <w:rsid w:val="004575C8"/>
    <w:rsid w:val="004576D7"/>
    <w:rsid w:val="004576F3"/>
    <w:rsid w:val="00457F9F"/>
    <w:rsid w:val="004600CF"/>
    <w:rsid w:val="0046082C"/>
    <w:rsid w:val="00460F76"/>
    <w:rsid w:val="0046104F"/>
    <w:rsid w:val="00461375"/>
    <w:rsid w:val="0046143E"/>
    <w:rsid w:val="00461751"/>
    <w:rsid w:val="0046190A"/>
    <w:rsid w:val="00461A72"/>
    <w:rsid w:val="00461CFD"/>
    <w:rsid w:val="00461E66"/>
    <w:rsid w:val="00462068"/>
    <w:rsid w:val="0046213D"/>
    <w:rsid w:val="00462282"/>
    <w:rsid w:val="004625A1"/>
    <w:rsid w:val="00462A68"/>
    <w:rsid w:val="004635DA"/>
    <w:rsid w:val="00463899"/>
    <w:rsid w:val="0046397E"/>
    <w:rsid w:val="00463E50"/>
    <w:rsid w:val="004642B1"/>
    <w:rsid w:val="004642F9"/>
    <w:rsid w:val="004644B5"/>
    <w:rsid w:val="0046469E"/>
    <w:rsid w:val="0046486F"/>
    <w:rsid w:val="00464A14"/>
    <w:rsid w:val="00465258"/>
    <w:rsid w:val="0046539B"/>
    <w:rsid w:val="004658B4"/>
    <w:rsid w:val="00465A8E"/>
    <w:rsid w:val="00465C8B"/>
    <w:rsid w:val="00466470"/>
    <w:rsid w:val="004666EC"/>
    <w:rsid w:val="00466A5B"/>
    <w:rsid w:val="00466BE0"/>
    <w:rsid w:val="00466F4C"/>
    <w:rsid w:val="0046745A"/>
    <w:rsid w:val="004675D8"/>
    <w:rsid w:val="004675E1"/>
    <w:rsid w:val="0046769A"/>
    <w:rsid w:val="00467E66"/>
    <w:rsid w:val="00470228"/>
    <w:rsid w:val="0047060E"/>
    <w:rsid w:val="00470663"/>
    <w:rsid w:val="00470EEA"/>
    <w:rsid w:val="0047124D"/>
    <w:rsid w:val="00471691"/>
    <w:rsid w:val="00471D4F"/>
    <w:rsid w:val="004723C9"/>
    <w:rsid w:val="004725B8"/>
    <w:rsid w:val="00472939"/>
    <w:rsid w:val="004733BA"/>
    <w:rsid w:val="00473665"/>
    <w:rsid w:val="004736A8"/>
    <w:rsid w:val="00473707"/>
    <w:rsid w:val="004738DB"/>
    <w:rsid w:val="00473961"/>
    <w:rsid w:val="00473B75"/>
    <w:rsid w:val="004742A3"/>
    <w:rsid w:val="004745CA"/>
    <w:rsid w:val="004747D9"/>
    <w:rsid w:val="004748A8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621"/>
    <w:rsid w:val="0047668F"/>
    <w:rsid w:val="00476859"/>
    <w:rsid w:val="004768D4"/>
    <w:rsid w:val="00476AE5"/>
    <w:rsid w:val="00476D8E"/>
    <w:rsid w:val="00476FD9"/>
    <w:rsid w:val="0047714F"/>
    <w:rsid w:val="00477172"/>
    <w:rsid w:val="0047726D"/>
    <w:rsid w:val="00477742"/>
    <w:rsid w:val="00477AB0"/>
    <w:rsid w:val="00477B20"/>
    <w:rsid w:val="00477C32"/>
    <w:rsid w:val="00477CAD"/>
    <w:rsid w:val="00480011"/>
    <w:rsid w:val="004801DB"/>
    <w:rsid w:val="00480211"/>
    <w:rsid w:val="00480507"/>
    <w:rsid w:val="00480665"/>
    <w:rsid w:val="00480958"/>
    <w:rsid w:val="004809A6"/>
    <w:rsid w:val="00480E51"/>
    <w:rsid w:val="0048121A"/>
    <w:rsid w:val="00481859"/>
    <w:rsid w:val="00481BCD"/>
    <w:rsid w:val="00482075"/>
    <w:rsid w:val="004823D0"/>
    <w:rsid w:val="004827C1"/>
    <w:rsid w:val="004828CD"/>
    <w:rsid w:val="00482D28"/>
    <w:rsid w:val="004830B1"/>
    <w:rsid w:val="004833F3"/>
    <w:rsid w:val="0048399E"/>
    <w:rsid w:val="004839B0"/>
    <w:rsid w:val="00483DF4"/>
    <w:rsid w:val="00483F09"/>
    <w:rsid w:val="004841FD"/>
    <w:rsid w:val="004846C8"/>
    <w:rsid w:val="00484841"/>
    <w:rsid w:val="00484D0B"/>
    <w:rsid w:val="00486357"/>
    <w:rsid w:val="004864AE"/>
    <w:rsid w:val="00486548"/>
    <w:rsid w:val="00486564"/>
    <w:rsid w:val="004867EF"/>
    <w:rsid w:val="0048696A"/>
    <w:rsid w:val="00486EF1"/>
    <w:rsid w:val="00487035"/>
    <w:rsid w:val="0048707F"/>
    <w:rsid w:val="0048727E"/>
    <w:rsid w:val="0048757D"/>
    <w:rsid w:val="00487B88"/>
    <w:rsid w:val="00487C61"/>
    <w:rsid w:val="0049021F"/>
    <w:rsid w:val="004903B5"/>
    <w:rsid w:val="0049058B"/>
    <w:rsid w:val="004906F0"/>
    <w:rsid w:val="00490C72"/>
    <w:rsid w:val="00490CD1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42E"/>
    <w:rsid w:val="004939B2"/>
    <w:rsid w:val="004939FA"/>
    <w:rsid w:val="00493A43"/>
    <w:rsid w:val="00493A8C"/>
    <w:rsid w:val="00493BBB"/>
    <w:rsid w:val="00493C6C"/>
    <w:rsid w:val="00493E23"/>
    <w:rsid w:val="00493EEC"/>
    <w:rsid w:val="00494180"/>
    <w:rsid w:val="004945FD"/>
    <w:rsid w:val="0049471E"/>
    <w:rsid w:val="0049489B"/>
    <w:rsid w:val="00494971"/>
    <w:rsid w:val="00494C9E"/>
    <w:rsid w:val="00495081"/>
    <w:rsid w:val="004950DF"/>
    <w:rsid w:val="004951A8"/>
    <w:rsid w:val="00495286"/>
    <w:rsid w:val="00495314"/>
    <w:rsid w:val="00495359"/>
    <w:rsid w:val="0049544A"/>
    <w:rsid w:val="004955AA"/>
    <w:rsid w:val="004956B4"/>
    <w:rsid w:val="00495901"/>
    <w:rsid w:val="00495B07"/>
    <w:rsid w:val="00495B7B"/>
    <w:rsid w:val="00495CC1"/>
    <w:rsid w:val="00495DFD"/>
    <w:rsid w:val="004966E1"/>
    <w:rsid w:val="00496876"/>
    <w:rsid w:val="004969D0"/>
    <w:rsid w:val="00496B31"/>
    <w:rsid w:val="00497007"/>
    <w:rsid w:val="00497146"/>
    <w:rsid w:val="00497265"/>
    <w:rsid w:val="00497332"/>
    <w:rsid w:val="00497510"/>
    <w:rsid w:val="00497517"/>
    <w:rsid w:val="0049766C"/>
    <w:rsid w:val="004A010F"/>
    <w:rsid w:val="004A052C"/>
    <w:rsid w:val="004A0576"/>
    <w:rsid w:val="004A075C"/>
    <w:rsid w:val="004A07AA"/>
    <w:rsid w:val="004A0859"/>
    <w:rsid w:val="004A0B01"/>
    <w:rsid w:val="004A0B56"/>
    <w:rsid w:val="004A0C6B"/>
    <w:rsid w:val="004A11D9"/>
    <w:rsid w:val="004A13F9"/>
    <w:rsid w:val="004A15B3"/>
    <w:rsid w:val="004A1615"/>
    <w:rsid w:val="004A192C"/>
    <w:rsid w:val="004A19AE"/>
    <w:rsid w:val="004A1BC0"/>
    <w:rsid w:val="004A2126"/>
    <w:rsid w:val="004A21BF"/>
    <w:rsid w:val="004A2309"/>
    <w:rsid w:val="004A24A5"/>
    <w:rsid w:val="004A2734"/>
    <w:rsid w:val="004A27F7"/>
    <w:rsid w:val="004A2865"/>
    <w:rsid w:val="004A2BEE"/>
    <w:rsid w:val="004A2D89"/>
    <w:rsid w:val="004A2DC6"/>
    <w:rsid w:val="004A2F44"/>
    <w:rsid w:val="004A3085"/>
    <w:rsid w:val="004A346E"/>
    <w:rsid w:val="004A34B8"/>
    <w:rsid w:val="004A38AE"/>
    <w:rsid w:val="004A3B8B"/>
    <w:rsid w:val="004A4051"/>
    <w:rsid w:val="004A4100"/>
    <w:rsid w:val="004A4701"/>
    <w:rsid w:val="004A472D"/>
    <w:rsid w:val="004A4878"/>
    <w:rsid w:val="004A54AB"/>
    <w:rsid w:val="004A55DE"/>
    <w:rsid w:val="004A5723"/>
    <w:rsid w:val="004A58EC"/>
    <w:rsid w:val="004A5B71"/>
    <w:rsid w:val="004A5C3E"/>
    <w:rsid w:val="004A68CE"/>
    <w:rsid w:val="004A6931"/>
    <w:rsid w:val="004A69E8"/>
    <w:rsid w:val="004A6A7D"/>
    <w:rsid w:val="004A6E47"/>
    <w:rsid w:val="004A6E8F"/>
    <w:rsid w:val="004A72A8"/>
    <w:rsid w:val="004A7329"/>
    <w:rsid w:val="004A7422"/>
    <w:rsid w:val="004A74B7"/>
    <w:rsid w:val="004A7FFA"/>
    <w:rsid w:val="004B05E3"/>
    <w:rsid w:val="004B06CB"/>
    <w:rsid w:val="004B073F"/>
    <w:rsid w:val="004B07AD"/>
    <w:rsid w:val="004B089E"/>
    <w:rsid w:val="004B08A7"/>
    <w:rsid w:val="004B0AE5"/>
    <w:rsid w:val="004B0B22"/>
    <w:rsid w:val="004B0CB5"/>
    <w:rsid w:val="004B0F24"/>
    <w:rsid w:val="004B1069"/>
    <w:rsid w:val="004B12C0"/>
    <w:rsid w:val="004B137D"/>
    <w:rsid w:val="004B206E"/>
    <w:rsid w:val="004B2123"/>
    <w:rsid w:val="004B2159"/>
    <w:rsid w:val="004B2381"/>
    <w:rsid w:val="004B2411"/>
    <w:rsid w:val="004B2648"/>
    <w:rsid w:val="004B2FF5"/>
    <w:rsid w:val="004B3069"/>
    <w:rsid w:val="004B31A6"/>
    <w:rsid w:val="004B31D8"/>
    <w:rsid w:val="004B3920"/>
    <w:rsid w:val="004B3BD9"/>
    <w:rsid w:val="004B3EB4"/>
    <w:rsid w:val="004B439F"/>
    <w:rsid w:val="004B4472"/>
    <w:rsid w:val="004B499E"/>
    <w:rsid w:val="004B4E64"/>
    <w:rsid w:val="004B4FA2"/>
    <w:rsid w:val="004B5009"/>
    <w:rsid w:val="004B567B"/>
    <w:rsid w:val="004B5682"/>
    <w:rsid w:val="004B591B"/>
    <w:rsid w:val="004B5BA5"/>
    <w:rsid w:val="004B5BEC"/>
    <w:rsid w:val="004B5C93"/>
    <w:rsid w:val="004B5CA6"/>
    <w:rsid w:val="004B65E7"/>
    <w:rsid w:val="004B6A50"/>
    <w:rsid w:val="004B6BD0"/>
    <w:rsid w:val="004B6C0C"/>
    <w:rsid w:val="004B6C28"/>
    <w:rsid w:val="004B7A2E"/>
    <w:rsid w:val="004B7CD2"/>
    <w:rsid w:val="004C008D"/>
    <w:rsid w:val="004C0329"/>
    <w:rsid w:val="004C0A80"/>
    <w:rsid w:val="004C0EB7"/>
    <w:rsid w:val="004C111A"/>
    <w:rsid w:val="004C185F"/>
    <w:rsid w:val="004C1937"/>
    <w:rsid w:val="004C1A67"/>
    <w:rsid w:val="004C1CC3"/>
    <w:rsid w:val="004C1DB5"/>
    <w:rsid w:val="004C1EBD"/>
    <w:rsid w:val="004C210B"/>
    <w:rsid w:val="004C22C3"/>
    <w:rsid w:val="004C2517"/>
    <w:rsid w:val="004C2D60"/>
    <w:rsid w:val="004C31AC"/>
    <w:rsid w:val="004C3378"/>
    <w:rsid w:val="004C338A"/>
    <w:rsid w:val="004C33FD"/>
    <w:rsid w:val="004C34CC"/>
    <w:rsid w:val="004C3645"/>
    <w:rsid w:val="004C3888"/>
    <w:rsid w:val="004C3D79"/>
    <w:rsid w:val="004C3EE2"/>
    <w:rsid w:val="004C3FE9"/>
    <w:rsid w:val="004C4028"/>
    <w:rsid w:val="004C4134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4FB1"/>
    <w:rsid w:val="004C529F"/>
    <w:rsid w:val="004C579E"/>
    <w:rsid w:val="004C5C03"/>
    <w:rsid w:val="004C677F"/>
    <w:rsid w:val="004C67F2"/>
    <w:rsid w:val="004C689E"/>
    <w:rsid w:val="004C68A5"/>
    <w:rsid w:val="004C6CBF"/>
    <w:rsid w:val="004C6F0A"/>
    <w:rsid w:val="004C776C"/>
    <w:rsid w:val="004C779A"/>
    <w:rsid w:val="004C77C2"/>
    <w:rsid w:val="004C7F16"/>
    <w:rsid w:val="004D0024"/>
    <w:rsid w:val="004D037F"/>
    <w:rsid w:val="004D03B6"/>
    <w:rsid w:val="004D0439"/>
    <w:rsid w:val="004D0526"/>
    <w:rsid w:val="004D0996"/>
    <w:rsid w:val="004D0F9E"/>
    <w:rsid w:val="004D0FF0"/>
    <w:rsid w:val="004D11F3"/>
    <w:rsid w:val="004D14DE"/>
    <w:rsid w:val="004D1856"/>
    <w:rsid w:val="004D19CC"/>
    <w:rsid w:val="004D1A25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6D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20F"/>
    <w:rsid w:val="004D42B8"/>
    <w:rsid w:val="004D46E0"/>
    <w:rsid w:val="004D48C8"/>
    <w:rsid w:val="004D49C9"/>
    <w:rsid w:val="004D4B67"/>
    <w:rsid w:val="004D4BE3"/>
    <w:rsid w:val="004D4D25"/>
    <w:rsid w:val="004D4F01"/>
    <w:rsid w:val="004D5077"/>
    <w:rsid w:val="004D5169"/>
    <w:rsid w:val="004D5298"/>
    <w:rsid w:val="004D5482"/>
    <w:rsid w:val="004D54D0"/>
    <w:rsid w:val="004D563A"/>
    <w:rsid w:val="004D563E"/>
    <w:rsid w:val="004D5A9A"/>
    <w:rsid w:val="004D5D40"/>
    <w:rsid w:val="004D5E6D"/>
    <w:rsid w:val="004D634B"/>
    <w:rsid w:val="004D6666"/>
    <w:rsid w:val="004D6737"/>
    <w:rsid w:val="004D676A"/>
    <w:rsid w:val="004D6C41"/>
    <w:rsid w:val="004D6D83"/>
    <w:rsid w:val="004D6E16"/>
    <w:rsid w:val="004D6F52"/>
    <w:rsid w:val="004D6F95"/>
    <w:rsid w:val="004D7293"/>
    <w:rsid w:val="004D7D55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3D8"/>
    <w:rsid w:val="004E149B"/>
    <w:rsid w:val="004E14D4"/>
    <w:rsid w:val="004E1685"/>
    <w:rsid w:val="004E16B7"/>
    <w:rsid w:val="004E16F1"/>
    <w:rsid w:val="004E176F"/>
    <w:rsid w:val="004E1EE7"/>
    <w:rsid w:val="004E2108"/>
    <w:rsid w:val="004E22D2"/>
    <w:rsid w:val="004E26E1"/>
    <w:rsid w:val="004E27FA"/>
    <w:rsid w:val="004E282E"/>
    <w:rsid w:val="004E2A44"/>
    <w:rsid w:val="004E336C"/>
    <w:rsid w:val="004E3491"/>
    <w:rsid w:val="004E35FA"/>
    <w:rsid w:val="004E3674"/>
    <w:rsid w:val="004E36FE"/>
    <w:rsid w:val="004E375E"/>
    <w:rsid w:val="004E3958"/>
    <w:rsid w:val="004E3A1B"/>
    <w:rsid w:val="004E3BCB"/>
    <w:rsid w:val="004E3D6A"/>
    <w:rsid w:val="004E42F9"/>
    <w:rsid w:val="004E45D4"/>
    <w:rsid w:val="004E4AE8"/>
    <w:rsid w:val="004E4C8F"/>
    <w:rsid w:val="004E4F85"/>
    <w:rsid w:val="004E4FD8"/>
    <w:rsid w:val="004E4FE7"/>
    <w:rsid w:val="004E555B"/>
    <w:rsid w:val="004E556C"/>
    <w:rsid w:val="004E593B"/>
    <w:rsid w:val="004E5950"/>
    <w:rsid w:val="004E5AE2"/>
    <w:rsid w:val="004E5E67"/>
    <w:rsid w:val="004E6A70"/>
    <w:rsid w:val="004E6B56"/>
    <w:rsid w:val="004E6B75"/>
    <w:rsid w:val="004E6BC9"/>
    <w:rsid w:val="004E7076"/>
    <w:rsid w:val="004E7398"/>
    <w:rsid w:val="004E764E"/>
    <w:rsid w:val="004E770A"/>
    <w:rsid w:val="004E777E"/>
    <w:rsid w:val="004E7C5C"/>
    <w:rsid w:val="004E7D99"/>
    <w:rsid w:val="004E7FBD"/>
    <w:rsid w:val="004F00E2"/>
    <w:rsid w:val="004F0160"/>
    <w:rsid w:val="004F02F1"/>
    <w:rsid w:val="004F0815"/>
    <w:rsid w:val="004F0871"/>
    <w:rsid w:val="004F09C8"/>
    <w:rsid w:val="004F0D52"/>
    <w:rsid w:val="004F104F"/>
    <w:rsid w:val="004F23A8"/>
    <w:rsid w:val="004F26ED"/>
    <w:rsid w:val="004F26F9"/>
    <w:rsid w:val="004F2861"/>
    <w:rsid w:val="004F28D2"/>
    <w:rsid w:val="004F2C77"/>
    <w:rsid w:val="004F2ED7"/>
    <w:rsid w:val="004F3134"/>
    <w:rsid w:val="004F3348"/>
    <w:rsid w:val="004F35EC"/>
    <w:rsid w:val="004F36D9"/>
    <w:rsid w:val="004F3926"/>
    <w:rsid w:val="004F3A98"/>
    <w:rsid w:val="004F3CFE"/>
    <w:rsid w:val="004F4060"/>
    <w:rsid w:val="004F41FD"/>
    <w:rsid w:val="004F41FF"/>
    <w:rsid w:val="004F42D4"/>
    <w:rsid w:val="004F44EB"/>
    <w:rsid w:val="004F458B"/>
    <w:rsid w:val="004F4656"/>
    <w:rsid w:val="004F484D"/>
    <w:rsid w:val="004F48FB"/>
    <w:rsid w:val="004F4DB8"/>
    <w:rsid w:val="004F4E83"/>
    <w:rsid w:val="004F4E87"/>
    <w:rsid w:val="004F4F30"/>
    <w:rsid w:val="004F4F7C"/>
    <w:rsid w:val="004F5098"/>
    <w:rsid w:val="004F50A5"/>
    <w:rsid w:val="004F5337"/>
    <w:rsid w:val="004F5352"/>
    <w:rsid w:val="004F543D"/>
    <w:rsid w:val="004F553E"/>
    <w:rsid w:val="004F5603"/>
    <w:rsid w:val="004F56E0"/>
    <w:rsid w:val="004F590F"/>
    <w:rsid w:val="004F5BE6"/>
    <w:rsid w:val="004F5D23"/>
    <w:rsid w:val="004F5D90"/>
    <w:rsid w:val="004F658B"/>
    <w:rsid w:val="004F680A"/>
    <w:rsid w:val="004F6B8A"/>
    <w:rsid w:val="004F706A"/>
    <w:rsid w:val="004F7404"/>
    <w:rsid w:val="004F744C"/>
    <w:rsid w:val="004F7543"/>
    <w:rsid w:val="004F778F"/>
    <w:rsid w:val="004F79F3"/>
    <w:rsid w:val="004F7CF1"/>
    <w:rsid w:val="004F7E49"/>
    <w:rsid w:val="004F7E84"/>
    <w:rsid w:val="00500265"/>
    <w:rsid w:val="00500415"/>
    <w:rsid w:val="00500733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AF8"/>
    <w:rsid w:val="00503C4D"/>
    <w:rsid w:val="00503CAC"/>
    <w:rsid w:val="00503DAA"/>
    <w:rsid w:val="00503E27"/>
    <w:rsid w:val="0050411D"/>
    <w:rsid w:val="0050440C"/>
    <w:rsid w:val="0050442A"/>
    <w:rsid w:val="00504435"/>
    <w:rsid w:val="005044FA"/>
    <w:rsid w:val="005049CF"/>
    <w:rsid w:val="005050C7"/>
    <w:rsid w:val="0050561D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677"/>
    <w:rsid w:val="00507880"/>
    <w:rsid w:val="005079CE"/>
    <w:rsid w:val="005102D2"/>
    <w:rsid w:val="00510928"/>
    <w:rsid w:val="00510ADF"/>
    <w:rsid w:val="0051121B"/>
    <w:rsid w:val="005112EC"/>
    <w:rsid w:val="005116F8"/>
    <w:rsid w:val="0051184D"/>
    <w:rsid w:val="00511F77"/>
    <w:rsid w:val="00512163"/>
    <w:rsid w:val="0051225C"/>
    <w:rsid w:val="00512946"/>
    <w:rsid w:val="00512DB7"/>
    <w:rsid w:val="00512F35"/>
    <w:rsid w:val="005133D5"/>
    <w:rsid w:val="00513529"/>
    <w:rsid w:val="00513AA3"/>
    <w:rsid w:val="00513B2D"/>
    <w:rsid w:val="00513EE9"/>
    <w:rsid w:val="00514106"/>
    <w:rsid w:val="005144AA"/>
    <w:rsid w:val="00514776"/>
    <w:rsid w:val="0051486C"/>
    <w:rsid w:val="00515604"/>
    <w:rsid w:val="00515745"/>
    <w:rsid w:val="00515797"/>
    <w:rsid w:val="00515D1D"/>
    <w:rsid w:val="00515DBD"/>
    <w:rsid w:val="005161CE"/>
    <w:rsid w:val="0051683C"/>
    <w:rsid w:val="00516C9E"/>
    <w:rsid w:val="00516F5D"/>
    <w:rsid w:val="00517100"/>
    <w:rsid w:val="005173FF"/>
    <w:rsid w:val="00517521"/>
    <w:rsid w:val="005179D1"/>
    <w:rsid w:val="00520316"/>
    <w:rsid w:val="00520466"/>
    <w:rsid w:val="0052063C"/>
    <w:rsid w:val="00520EA0"/>
    <w:rsid w:val="00520EB8"/>
    <w:rsid w:val="00520F7E"/>
    <w:rsid w:val="00520FBE"/>
    <w:rsid w:val="00520FD4"/>
    <w:rsid w:val="00521014"/>
    <w:rsid w:val="0052172D"/>
    <w:rsid w:val="00521874"/>
    <w:rsid w:val="005218DF"/>
    <w:rsid w:val="00521D45"/>
    <w:rsid w:val="00521FF2"/>
    <w:rsid w:val="005221FC"/>
    <w:rsid w:val="00522668"/>
    <w:rsid w:val="00522840"/>
    <w:rsid w:val="0052289A"/>
    <w:rsid w:val="00522BB0"/>
    <w:rsid w:val="00522C3A"/>
    <w:rsid w:val="00522FA9"/>
    <w:rsid w:val="0052316B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3AB"/>
    <w:rsid w:val="005255D3"/>
    <w:rsid w:val="00525CD8"/>
    <w:rsid w:val="00526873"/>
    <w:rsid w:val="00526952"/>
    <w:rsid w:val="00526B79"/>
    <w:rsid w:val="00526BD3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2BD8"/>
    <w:rsid w:val="0053319F"/>
    <w:rsid w:val="005339EA"/>
    <w:rsid w:val="00533A13"/>
    <w:rsid w:val="00533D34"/>
    <w:rsid w:val="00533E05"/>
    <w:rsid w:val="00533E28"/>
    <w:rsid w:val="00533F34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589"/>
    <w:rsid w:val="005357E9"/>
    <w:rsid w:val="0053586A"/>
    <w:rsid w:val="005359B8"/>
    <w:rsid w:val="00535A9D"/>
    <w:rsid w:val="005362A9"/>
    <w:rsid w:val="0053640B"/>
    <w:rsid w:val="00536437"/>
    <w:rsid w:val="0053673E"/>
    <w:rsid w:val="005367DA"/>
    <w:rsid w:val="00536CA3"/>
    <w:rsid w:val="00536D35"/>
    <w:rsid w:val="0053730A"/>
    <w:rsid w:val="00537720"/>
    <w:rsid w:val="00537BEC"/>
    <w:rsid w:val="00537DAF"/>
    <w:rsid w:val="00537F5F"/>
    <w:rsid w:val="00540443"/>
    <w:rsid w:val="00540ADB"/>
    <w:rsid w:val="0054143F"/>
    <w:rsid w:val="005414B5"/>
    <w:rsid w:val="0054189E"/>
    <w:rsid w:val="00541A7C"/>
    <w:rsid w:val="00541D4F"/>
    <w:rsid w:val="00541D9D"/>
    <w:rsid w:val="00541EA3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22E"/>
    <w:rsid w:val="00543485"/>
    <w:rsid w:val="00544373"/>
    <w:rsid w:val="00544460"/>
    <w:rsid w:val="005446FB"/>
    <w:rsid w:val="005447E4"/>
    <w:rsid w:val="00544909"/>
    <w:rsid w:val="00544D47"/>
    <w:rsid w:val="00544DC9"/>
    <w:rsid w:val="0054522C"/>
    <w:rsid w:val="0054577F"/>
    <w:rsid w:val="00545783"/>
    <w:rsid w:val="005459B7"/>
    <w:rsid w:val="005459FC"/>
    <w:rsid w:val="00545B5F"/>
    <w:rsid w:val="00545B9E"/>
    <w:rsid w:val="00545BB8"/>
    <w:rsid w:val="00546079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218"/>
    <w:rsid w:val="00547421"/>
    <w:rsid w:val="00547478"/>
    <w:rsid w:val="00547687"/>
    <w:rsid w:val="005476D3"/>
    <w:rsid w:val="005477C4"/>
    <w:rsid w:val="00547D03"/>
    <w:rsid w:val="00547D99"/>
    <w:rsid w:val="00547EAD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5C"/>
    <w:rsid w:val="005524F1"/>
    <w:rsid w:val="00552855"/>
    <w:rsid w:val="00552B02"/>
    <w:rsid w:val="00552C5F"/>
    <w:rsid w:val="00552E15"/>
    <w:rsid w:val="00553025"/>
    <w:rsid w:val="0055307B"/>
    <w:rsid w:val="00553149"/>
    <w:rsid w:val="005538CE"/>
    <w:rsid w:val="00553B1A"/>
    <w:rsid w:val="00553C95"/>
    <w:rsid w:val="00553D54"/>
    <w:rsid w:val="00553E01"/>
    <w:rsid w:val="0055409F"/>
    <w:rsid w:val="00554398"/>
    <w:rsid w:val="00554500"/>
    <w:rsid w:val="005547D8"/>
    <w:rsid w:val="005549A0"/>
    <w:rsid w:val="00554A42"/>
    <w:rsid w:val="00554E05"/>
    <w:rsid w:val="00554F04"/>
    <w:rsid w:val="0055505A"/>
    <w:rsid w:val="00555134"/>
    <w:rsid w:val="00555390"/>
    <w:rsid w:val="005555F0"/>
    <w:rsid w:val="005556D1"/>
    <w:rsid w:val="00555961"/>
    <w:rsid w:val="00555B09"/>
    <w:rsid w:val="0055622A"/>
    <w:rsid w:val="005562E7"/>
    <w:rsid w:val="00556402"/>
    <w:rsid w:val="0055650F"/>
    <w:rsid w:val="00556A97"/>
    <w:rsid w:val="00556A98"/>
    <w:rsid w:val="00556CD2"/>
    <w:rsid w:val="00557086"/>
    <w:rsid w:val="00557782"/>
    <w:rsid w:val="00557975"/>
    <w:rsid w:val="00557B22"/>
    <w:rsid w:val="005604FC"/>
    <w:rsid w:val="00560540"/>
    <w:rsid w:val="00560559"/>
    <w:rsid w:val="00560726"/>
    <w:rsid w:val="00560D67"/>
    <w:rsid w:val="00560DD0"/>
    <w:rsid w:val="005619C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BCA"/>
    <w:rsid w:val="00563DFD"/>
    <w:rsid w:val="005647EE"/>
    <w:rsid w:val="005650D8"/>
    <w:rsid w:val="0056521A"/>
    <w:rsid w:val="005657E8"/>
    <w:rsid w:val="005658C9"/>
    <w:rsid w:val="005663B1"/>
    <w:rsid w:val="00566697"/>
    <w:rsid w:val="005667B7"/>
    <w:rsid w:val="00566898"/>
    <w:rsid w:val="00566909"/>
    <w:rsid w:val="00566922"/>
    <w:rsid w:val="00566AE4"/>
    <w:rsid w:val="00566CBA"/>
    <w:rsid w:val="00566D2A"/>
    <w:rsid w:val="00566F69"/>
    <w:rsid w:val="005670D6"/>
    <w:rsid w:val="00567108"/>
    <w:rsid w:val="00567567"/>
    <w:rsid w:val="00567590"/>
    <w:rsid w:val="00567610"/>
    <w:rsid w:val="00567A66"/>
    <w:rsid w:val="00567BDC"/>
    <w:rsid w:val="00567C66"/>
    <w:rsid w:val="00570013"/>
    <w:rsid w:val="005701E0"/>
    <w:rsid w:val="0057029F"/>
    <w:rsid w:val="005705AD"/>
    <w:rsid w:val="005705E7"/>
    <w:rsid w:val="00570741"/>
    <w:rsid w:val="00570832"/>
    <w:rsid w:val="00570AB5"/>
    <w:rsid w:val="00570D57"/>
    <w:rsid w:val="00570FE8"/>
    <w:rsid w:val="00571095"/>
    <w:rsid w:val="00571570"/>
    <w:rsid w:val="00571966"/>
    <w:rsid w:val="00571DB0"/>
    <w:rsid w:val="00572062"/>
    <w:rsid w:val="0057212A"/>
    <w:rsid w:val="00572AA3"/>
    <w:rsid w:val="00572BA3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E53"/>
    <w:rsid w:val="005762BF"/>
    <w:rsid w:val="005764A1"/>
    <w:rsid w:val="0057672C"/>
    <w:rsid w:val="00576811"/>
    <w:rsid w:val="005768F3"/>
    <w:rsid w:val="00576978"/>
    <w:rsid w:val="00576CF7"/>
    <w:rsid w:val="00576EC9"/>
    <w:rsid w:val="0057783E"/>
    <w:rsid w:val="00577AB8"/>
    <w:rsid w:val="00577CF5"/>
    <w:rsid w:val="0058000D"/>
    <w:rsid w:val="00580474"/>
    <w:rsid w:val="00580979"/>
    <w:rsid w:val="0058099F"/>
    <w:rsid w:val="00580A3A"/>
    <w:rsid w:val="00580F65"/>
    <w:rsid w:val="00581024"/>
    <w:rsid w:val="00581652"/>
    <w:rsid w:val="00581A06"/>
    <w:rsid w:val="00581BA5"/>
    <w:rsid w:val="005821C2"/>
    <w:rsid w:val="0058225A"/>
    <w:rsid w:val="00582584"/>
    <w:rsid w:val="00582910"/>
    <w:rsid w:val="00582C62"/>
    <w:rsid w:val="00582E0B"/>
    <w:rsid w:val="00582FA5"/>
    <w:rsid w:val="00582FDB"/>
    <w:rsid w:val="005830E7"/>
    <w:rsid w:val="005830FD"/>
    <w:rsid w:val="0058310D"/>
    <w:rsid w:val="0058311F"/>
    <w:rsid w:val="00583212"/>
    <w:rsid w:val="00583230"/>
    <w:rsid w:val="00583338"/>
    <w:rsid w:val="00583413"/>
    <w:rsid w:val="00583681"/>
    <w:rsid w:val="00583ACD"/>
    <w:rsid w:val="00583EF5"/>
    <w:rsid w:val="005840D4"/>
    <w:rsid w:val="00584BCF"/>
    <w:rsid w:val="00584C12"/>
    <w:rsid w:val="00584D9B"/>
    <w:rsid w:val="00584F6A"/>
    <w:rsid w:val="00585439"/>
    <w:rsid w:val="0058598F"/>
    <w:rsid w:val="00585A57"/>
    <w:rsid w:val="00585B63"/>
    <w:rsid w:val="005865DB"/>
    <w:rsid w:val="00586762"/>
    <w:rsid w:val="00586D75"/>
    <w:rsid w:val="00586E03"/>
    <w:rsid w:val="00586E7D"/>
    <w:rsid w:val="00587310"/>
    <w:rsid w:val="00587419"/>
    <w:rsid w:val="00587428"/>
    <w:rsid w:val="00587FFB"/>
    <w:rsid w:val="00590577"/>
    <w:rsid w:val="00590718"/>
    <w:rsid w:val="0059084D"/>
    <w:rsid w:val="00591359"/>
    <w:rsid w:val="00591410"/>
    <w:rsid w:val="005914AF"/>
    <w:rsid w:val="00591B55"/>
    <w:rsid w:val="00591BCC"/>
    <w:rsid w:val="00591D0F"/>
    <w:rsid w:val="005923AE"/>
    <w:rsid w:val="005925D9"/>
    <w:rsid w:val="0059299E"/>
    <w:rsid w:val="00592B06"/>
    <w:rsid w:val="00592BAC"/>
    <w:rsid w:val="00592FBB"/>
    <w:rsid w:val="00593283"/>
    <w:rsid w:val="0059339A"/>
    <w:rsid w:val="005935DA"/>
    <w:rsid w:val="0059362D"/>
    <w:rsid w:val="005936A1"/>
    <w:rsid w:val="005936AF"/>
    <w:rsid w:val="00593788"/>
    <w:rsid w:val="00593A42"/>
    <w:rsid w:val="00593BB7"/>
    <w:rsid w:val="00593EFA"/>
    <w:rsid w:val="0059404E"/>
    <w:rsid w:val="005940A6"/>
    <w:rsid w:val="0059428F"/>
    <w:rsid w:val="005948C1"/>
    <w:rsid w:val="00594D5B"/>
    <w:rsid w:val="00595A16"/>
    <w:rsid w:val="0059626D"/>
    <w:rsid w:val="005962EE"/>
    <w:rsid w:val="0059653B"/>
    <w:rsid w:val="00596845"/>
    <w:rsid w:val="00596E8A"/>
    <w:rsid w:val="00596F38"/>
    <w:rsid w:val="005972AC"/>
    <w:rsid w:val="00597413"/>
    <w:rsid w:val="005975B4"/>
    <w:rsid w:val="005976B5"/>
    <w:rsid w:val="0059788F"/>
    <w:rsid w:val="005979B2"/>
    <w:rsid w:val="00597A50"/>
    <w:rsid w:val="00597B6B"/>
    <w:rsid w:val="00597CBB"/>
    <w:rsid w:val="005A00BD"/>
    <w:rsid w:val="005A0184"/>
    <w:rsid w:val="005A0190"/>
    <w:rsid w:val="005A05F4"/>
    <w:rsid w:val="005A093C"/>
    <w:rsid w:val="005A0965"/>
    <w:rsid w:val="005A0CE1"/>
    <w:rsid w:val="005A0D7C"/>
    <w:rsid w:val="005A0D81"/>
    <w:rsid w:val="005A0D83"/>
    <w:rsid w:val="005A0EB3"/>
    <w:rsid w:val="005A105B"/>
    <w:rsid w:val="005A1C58"/>
    <w:rsid w:val="005A201E"/>
    <w:rsid w:val="005A211D"/>
    <w:rsid w:val="005A21BA"/>
    <w:rsid w:val="005A22AB"/>
    <w:rsid w:val="005A2963"/>
    <w:rsid w:val="005A2AC6"/>
    <w:rsid w:val="005A2C91"/>
    <w:rsid w:val="005A2D07"/>
    <w:rsid w:val="005A2DB4"/>
    <w:rsid w:val="005A2E49"/>
    <w:rsid w:val="005A3612"/>
    <w:rsid w:val="005A3642"/>
    <w:rsid w:val="005A394F"/>
    <w:rsid w:val="005A3A79"/>
    <w:rsid w:val="005A3CAC"/>
    <w:rsid w:val="005A3DFB"/>
    <w:rsid w:val="005A3EDF"/>
    <w:rsid w:val="005A3F14"/>
    <w:rsid w:val="005A3F52"/>
    <w:rsid w:val="005A447D"/>
    <w:rsid w:val="005A4495"/>
    <w:rsid w:val="005A499B"/>
    <w:rsid w:val="005A4A12"/>
    <w:rsid w:val="005A4D61"/>
    <w:rsid w:val="005A5196"/>
    <w:rsid w:val="005A5289"/>
    <w:rsid w:val="005A53F4"/>
    <w:rsid w:val="005A5965"/>
    <w:rsid w:val="005A5A42"/>
    <w:rsid w:val="005A5C5C"/>
    <w:rsid w:val="005A5CA4"/>
    <w:rsid w:val="005A6069"/>
    <w:rsid w:val="005A6124"/>
    <w:rsid w:val="005A624E"/>
    <w:rsid w:val="005A6457"/>
    <w:rsid w:val="005A689D"/>
    <w:rsid w:val="005A6AA4"/>
    <w:rsid w:val="005A6AF6"/>
    <w:rsid w:val="005A711D"/>
    <w:rsid w:val="005A72D6"/>
    <w:rsid w:val="005A7351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0E9B"/>
    <w:rsid w:val="005B12F4"/>
    <w:rsid w:val="005B1303"/>
    <w:rsid w:val="005B16D8"/>
    <w:rsid w:val="005B17E1"/>
    <w:rsid w:val="005B1BA6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3DBD"/>
    <w:rsid w:val="005B43C2"/>
    <w:rsid w:val="005B47DF"/>
    <w:rsid w:val="005B4D7A"/>
    <w:rsid w:val="005B4E99"/>
    <w:rsid w:val="005B515E"/>
    <w:rsid w:val="005B5302"/>
    <w:rsid w:val="005B57B3"/>
    <w:rsid w:val="005B57E8"/>
    <w:rsid w:val="005B59D8"/>
    <w:rsid w:val="005B5AAD"/>
    <w:rsid w:val="005B5B38"/>
    <w:rsid w:val="005B5BB7"/>
    <w:rsid w:val="005B5DF6"/>
    <w:rsid w:val="005B62BF"/>
    <w:rsid w:val="005B6398"/>
    <w:rsid w:val="005B63F0"/>
    <w:rsid w:val="005B6726"/>
    <w:rsid w:val="005B68A8"/>
    <w:rsid w:val="005B6A67"/>
    <w:rsid w:val="005B6B05"/>
    <w:rsid w:val="005B6B0A"/>
    <w:rsid w:val="005B6CF8"/>
    <w:rsid w:val="005B6DF8"/>
    <w:rsid w:val="005B6F65"/>
    <w:rsid w:val="005B71E2"/>
    <w:rsid w:val="005B7A08"/>
    <w:rsid w:val="005B7A52"/>
    <w:rsid w:val="005B7BB7"/>
    <w:rsid w:val="005B7C07"/>
    <w:rsid w:val="005C06ED"/>
    <w:rsid w:val="005C07AF"/>
    <w:rsid w:val="005C0A5A"/>
    <w:rsid w:val="005C0CCF"/>
    <w:rsid w:val="005C1258"/>
    <w:rsid w:val="005C15DE"/>
    <w:rsid w:val="005C1642"/>
    <w:rsid w:val="005C18D8"/>
    <w:rsid w:val="005C1A58"/>
    <w:rsid w:val="005C1CA7"/>
    <w:rsid w:val="005C1D6F"/>
    <w:rsid w:val="005C1E7B"/>
    <w:rsid w:val="005C215A"/>
    <w:rsid w:val="005C21A8"/>
    <w:rsid w:val="005C21AE"/>
    <w:rsid w:val="005C224B"/>
    <w:rsid w:val="005C29B1"/>
    <w:rsid w:val="005C2A34"/>
    <w:rsid w:val="005C2F04"/>
    <w:rsid w:val="005C3095"/>
    <w:rsid w:val="005C31B6"/>
    <w:rsid w:val="005C31FB"/>
    <w:rsid w:val="005C337B"/>
    <w:rsid w:val="005C34A4"/>
    <w:rsid w:val="005C34C3"/>
    <w:rsid w:val="005C34E6"/>
    <w:rsid w:val="005C3747"/>
    <w:rsid w:val="005C37FB"/>
    <w:rsid w:val="005C392B"/>
    <w:rsid w:val="005C39B1"/>
    <w:rsid w:val="005C3D43"/>
    <w:rsid w:val="005C3D4E"/>
    <w:rsid w:val="005C3E25"/>
    <w:rsid w:val="005C405E"/>
    <w:rsid w:val="005C415A"/>
    <w:rsid w:val="005C46AA"/>
    <w:rsid w:val="005C46E4"/>
    <w:rsid w:val="005C471F"/>
    <w:rsid w:val="005C47B4"/>
    <w:rsid w:val="005C4997"/>
    <w:rsid w:val="005C4A89"/>
    <w:rsid w:val="005C4EAC"/>
    <w:rsid w:val="005C4F02"/>
    <w:rsid w:val="005C5691"/>
    <w:rsid w:val="005C58C3"/>
    <w:rsid w:val="005C595C"/>
    <w:rsid w:val="005C59EE"/>
    <w:rsid w:val="005C5B29"/>
    <w:rsid w:val="005C5BF2"/>
    <w:rsid w:val="005C5E14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C7F03"/>
    <w:rsid w:val="005D0172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1B38"/>
    <w:rsid w:val="005D1DC3"/>
    <w:rsid w:val="005D2017"/>
    <w:rsid w:val="005D25C8"/>
    <w:rsid w:val="005D29CF"/>
    <w:rsid w:val="005D2AD7"/>
    <w:rsid w:val="005D2E3B"/>
    <w:rsid w:val="005D3133"/>
    <w:rsid w:val="005D327D"/>
    <w:rsid w:val="005D3689"/>
    <w:rsid w:val="005D3753"/>
    <w:rsid w:val="005D3781"/>
    <w:rsid w:val="005D37F8"/>
    <w:rsid w:val="005D3F75"/>
    <w:rsid w:val="005D40ED"/>
    <w:rsid w:val="005D4336"/>
    <w:rsid w:val="005D45BB"/>
    <w:rsid w:val="005D4644"/>
    <w:rsid w:val="005D491F"/>
    <w:rsid w:val="005D4E89"/>
    <w:rsid w:val="005D5031"/>
    <w:rsid w:val="005D5846"/>
    <w:rsid w:val="005D5862"/>
    <w:rsid w:val="005D5AE8"/>
    <w:rsid w:val="005D5C02"/>
    <w:rsid w:val="005D5DCD"/>
    <w:rsid w:val="005D5F6A"/>
    <w:rsid w:val="005D5FD6"/>
    <w:rsid w:val="005D61CF"/>
    <w:rsid w:val="005D6311"/>
    <w:rsid w:val="005D6563"/>
    <w:rsid w:val="005D699A"/>
    <w:rsid w:val="005D6C9C"/>
    <w:rsid w:val="005D70FB"/>
    <w:rsid w:val="005D710B"/>
    <w:rsid w:val="005D7252"/>
    <w:rsid w:val="005D73B9"/>
    <w:rsid w:val="005D75B4"/>
    <w:rsid w:val="005D7625"/>
    <w:rsid w:val="005D794B"/>
    <w:rsid w:val="005D79B8"/>
    <w:rsid w:val="005D7BFC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1E88"/>
    <w:rsid w:val="005E22D7"/>
    <w:rsid w:val="005E2619"/>
    <w:rsid w:val="005E26E4"/>
    <w:rsid w:val="005E2A86"/>
    <w:rsid w:val="005E2B43"/>
    <w:rsid w:val="005E2F87"/>
    <w:rsid w:val="005E329B"/>
    <w:rsid w:val="005E3750"/>
    <w:rsid w:val="005E378D"/>
    <w:rsid w:val="005E3881"/>
    <w:rsid w:val="005E38CC"/>
    <w:rsid w:val="005E3A37"/>
    <w:rsid w:val="005E3EAB"/>
    <w:rsid w:val="005E3F8D"/>
    <w:rsid w:val="005E40CB"/>
    <w:rsid w:val="005E44C6"/>
    <w:rsid w:val="005E45DC"/>
    <w:rsid w:val="005E4886"/>
    <w:rsid w:val="005E493D"/>
    <w:rsid w:val="005E4ADB"/>
    <w:rsid w:val="005E4B0D"/>
    <w:rsid w:val="005E4E8A"/>
    <w:rsid w:val="005E4EAF"/>
    <w:rsid w:val="005E52D7"/>
    <w:rsid w:val="005E5755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B30"/>
    <w:rsid w:val="005E7C1D"/>
    <w:rsid w:val="005E7C6B"/>
    <w:rsid w:val="005F025E"/>
    <w:rsid w:val="005F0433"/>
    <w:rsid w:val="005F08FA"/>
    <w:rsid w:val="005F0AC4"/>
    <w:rsid w:val="005F0D9C"/>
    <w:rsid w:val="005F0E9E"/>
    <w:rsid w:val="005F0EBD"/>
    <w:rsid w:val="005F1580"/>
    <w:rsid w:val="005F15A2"/>
    <w:rsid w:val="005F1C33"/>
    <w:rsid w:val="005F1C85"/>
    <w:rsid w:val="005F1F6D"/>
    <w:rsid w:val="005F2026"/>
    <w:rsid w:val="005F22D0"/>
    <w:rsid w:val="005F2615"/>
    <w:rsid w:val="005F2812"/>
    <w:rsid w:val="005F2C7A"/>
    <w:rsid w:val="005F2D84"/>
    <w:rsid w:val="005F2FFF"/>
    <w:rsid w:val="005F300E"/>
    <w:rsid w:val="005F3207"/>
    <w:rsid w:val="005F3818"/>
    <w:rsid w:val="005F3AFE"/>
    <w:rsid w:val="005F3B1F"/>
    <w:rsid w:val="005F3E54"/>
    <w:rsid w:val="005F45CB"/>
    <w:rsid w:val="005F4751"/>
    <w:rsid w:val="005F4834"/>
    <w:rsid w:val="005F48EB"/>
    <w:rsid w:val="005F4B3B"/>
    <w:rsid w:val="005F4CD2"/>
    <w:rsid w:val="005F4D09"/>
    <w:rsid w:val="005F4EB9"/>
    <w:rsid w:val="005F4F9D"/>
    <w:rsid w:val="005F51A4"/>
    <w:rsid w:val="005F5657"/>
    <w:rsid w:val="005F58BA"/>
    <w:rsid w:val="005F5CE7"/>
    <w:rsid w:val="005F5FF8"/>
    <w:rsid w:val="005F6078"/>
    <w:rsid w:val="005F637D"/>
    <w:rsid w:val="005F6382"/>
    <w:rsid w:val="005F6445"/>
    <w:rsid w:val="005F6554"/>
    <w:rsid w:val="005F6707"/>
    <w:rsid w:val="005F673A"/>
    <w:rsid w:val="005F6D15"/>
    <w:rsid w:val="005F702A"/>
    <w:rsid w:val="005F759B"/>
    <w:rsid w:val="005F791A"/>
    <w:rsid w:val="005F7EBC"/>
    <w:rsid w:val="00600022"/>
    <w:rsid w:val="00600225"/>
    <w:rsid w:val="006002EE"/>
    <w:rsid w:val="006004D7"/>
    <w:rsid w:val="006005EB"/>
    <w:rsid w:val="00600864"/>
    <w:rsid w:val="00600B13"/>
    <w:rsid w:val="00600B6F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4FC"/>
    <w:rsid w:val="006038B5"/>
    <w:rsid w:val="006038DE"/>
    <w:rsid w:val="00603BAC"/>
    <w:rsid w:val="00603BDE"/>
    <w:rsid w:val="00603E0A"/>
    <w:rsid w:val="00603F7E"/>
    <w:rsid w:val="00604088"/>
    <w:rsid w:val="00604120"/>
    <w:rsid w:val="006041D7"/>
    <w:rsid w:val="0060433A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5DBC"/>
    <w:rsid w:val="00605E77"/>
    <w:rsid w:val="0060610B"/>
    <w:rsid w:val="006064A0"/>
    <w:rsid w:val="00606987"/>
    <w:rsid w:val="00606AF6"/>
    <w:rsid w:val="0060740F"/>
    <w:rsid w:val="00607688"/>
    <w:rsid w:val="00607BB2"/>
    <w:rsid w:val="00610654"/>
    <w:rsid w:val="00610B8B"/>
    <w:rsid w:val="00610C74"/>
    <w:rsid w:val="00610E1C"/>
    <w:rsid w:val="00610F41"/>
    <w:rsid w:val="006111FE"/>
    <w:rsid w:val="00611262"/>
    <w:rsid w:val="00611500"/>
    <w:rsid w:val="006118E4"/>
    <w:rsid w:val="00611DDC"/>
    <w:rsid w:val="00611DE1"/>
    <w:rsid w:val="00611FC8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4361"/>
    <w:rsid w:val="006144BB"/>
    <w:rsid w:val="00614573"/>
    <w:rsid w:val="00614587"/>
    <w:rsid w:val="006145CB"/>
    <w:rsid w:val="0061460A"/>
    <w:rsid w:val="0061462C"/>
    <w:rsid w:val="00614802"/>
    <w:rsid w:val="00614B00"/>
    <w:rsid w:val="00614C52"/>
    <w:rsid w:val="00614D98"/>
    <w:rsid w:val="00614F92"/>
    <w:rsid w:val="00615002"/>
    <w:rsid w:val="006153EB"/>
    <w:rsid w:val="00615885"/>
    <w:rsid w:val="00615B8A"/>
    <w:rsid w:val="00615DA9"/>
    <w:rsid w:val="00615FE0"/>
    <w:rsid w:val="006160B7"/>
    <w:rsid w:val="00616649"/>
    <w:rsid w:val="00616A47"/>
    <w:rsid w:val="00616FCB"/>
    <w:rsid w:val="006171D2"/>
    <w:rsid w:val="006175D8"/>
    <w:rsid w:val="006175DE"/>
    <w:rsid w:val="00617728"/>
    <w:rsid w:val="00617CAB"/>
    <w:rsid w:val="00617F9F"/>
    <w:rsid w:val="00620195"/>
    <w:rsid w:val="00620510"/>
    <w:rsid w:val="00620A41"/>
    <w:rsid w:val="00620AA0"/>
    <w:rsid w:val="00620F71"/>
    <w:rsid w:val="00621174"/>
    <w:rsid w:val="0062159F"/>
    <w:rsid w:val="006216FA"/>
    <w:rsid w:val="006217E6"/>
    <w:rsid w:val="00621955"/>
    <w:rsid w:val="0062197A"/>
    <w:rsid w:val="006219C2"/>
    <w:rsid w:val="0062212E"/>
    <w:rsid w:val="0062229E"/>
    <w:rsid w:val="0062244F"/>
    <w:rsid w:val="006227A2"/>
    <w:rsid w:val="00622ECB"/>
    <w:rsid w:val="00622FC8"/>
    <w:rsid w:val="0062314F"/>
    <w:rsid w:val="006231AF"/>
    <w:rsid w:val="00623296"/>
    <w:rsid w:val="006233F9"/>
    <w:rsid w:val="006233FD"/>
    <w:rsid w:val="006234DD"/>
    <w:rsid w:val="006237C3"/>
    <w:rsid w:val="00623A3B"/>
    <w:rsid w:val="0062401A"/>
    <w:rsid w:val="0062419E"/>
    <w:rsid w:val="006244AB"/>
    <w:rsid w:val="0062466A"/>
    <w:rsid w:val="00624CB3"/>
    <w:rsid w:val="00624EA0"/>
    <w:rsid w:val="006252A9"/>
    <w:rsid w:val="00625DCB"/>
    <w:rsid w:val="0062608B"/>
    <w:rsid w:val="00626217"/>
    <w:rsid w:val="00626544"/>
    <w:rsid w:val="006266CB"/>
    <w:rsid w:val="0062671F"/>
    <w:rsid w:val="00626B71"/>
    <w:rsid w:val="00626BB6"/>
    <w:rsid w:val="00626C51"/>
    <w:rsid w:val="00626D64"/>
    <w:rsid w:val="00627B2D"/>
    <w:rsid w:val="00627E75"/>
    <w:rsid w:val="00630157"/>
    <w:rsid w:val="00630605"/>
    <w:rsid w:val="0063060A"/>
    <w:rsid w:val="006307E6"/>
    <w:rsid w:val="0063082B"/>
    <w:rsid w:val="00631089"/>
    <w:rsid w:val="006317AF"/>
    <w:rsid w:val="00631998"/>
    <w:rsid w:val="00631E7B"/>
    <w:rsid w:val="00631FEE"/>
    <w:rsid w:val="00632044"/>
    <w:rsid w:val="00632100"/>
    <w:rsid w:val="00632331"/>
    <w:rsid w:val="0063249E"/>
    <w:rsid w:val="0063254E"/>
    <w:rsid w:val="00632725"/>
    <w:rsid w:val="00632C17"/>
    <w:rsid w:val="00632CF1"/>
    <w:rsid w:val="00632D46"/>
    <w:rsid w:val="00632DD9"/>
    <w:rsid w:val="00632F30"/>
    <w:rsid w:val="006334A3"/>
    <w:rsid w:val="006336F6"/>
    <w:rsid w:val="006338A3"/>
    <w:rsid w:val="00633AB0"/>
    <w:rsid w:val="00633ADF"/>
    <w:rsid w:val="00633DB7"/>
    <w:rsid w:val="00633E1D"/>
    <w:rsid w:val="00633EEA"/>
    <w:rsid w:val="006348BF"/>
    <w:rsid w:val="00634AB0"/>
    <w:rsid w:val="00634C45"/>
    <w:rsid w:val="00635591"/>
    <w:rsid w:val="0063572F"/>
    <w:rsid w:val="00635857"/>
    <w:rsid w:val="00635ACB"/>
    <w:rsid w:val="00635AD4"/>
    <w:rsid w:val="00635E61"/>
    <w:rsid w:val="00635F68"/>
    <w:rsid w:val="006361A7"/>
    <w:rsid w:val="006364DC"/>
    <w:rsid w:val="00636988"/>
    <w:rsid w:val="00636989"/>
    <w:rsid w:val="00636A55"/>
    <w:rsid w:val="00636B1D"/>
    <w:rsid w:val="00636B54"/>
    <w:rsid w:val="00636F05"/>
    <w:rsid w:val="0063737D"/>
    <w:rsid w:val="006375A3"/>
    <w:rsid w:val="006376E1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23"/>
    <w:rsid w:val="006408C1"/>
    <w:rsid w:val="00640D5A"/>
    <w:rsid w:val="00640DC9"/>
    <w:rsid w:val="00640E08"/>
    <w:rsid w:val="00640F0C"/>
    <w:rsid w:val="00641206"/>
    <w:rsid w:val="00641429"/>
    <w:rsid w:val="00641697"/>
    <w:rsid w:val="00641848"/>
    <w:rsid w:val="00641B46"/>
    <w:rsid w:val="00641B76"/>
    <w:rsid w:val="00641BE3"/>
    <w:rsid w:val="00641D33"/>
    <w:rsid w:val="006422A5"/>
    <w:rsid w:val="00642851"/>
    <w:rsid w:val="0064286A"/>
    <w:rsid w:val="00642A7B"/>
    <w:rsid w:val="00642E8E"/>
    <w:rsid w:val="00642EC6"/>
    <w:rsid w:val="0064318D"/>
    <w:rsid w:val="006432EA"/>
    <w:rsid w:val="006433EA"/>
    <w:rsid w:val="00643AD1"/>
    <w:rsid w:val="00643ADA"/>
    <w:rsid w:val="00643B92"/>
    <w:rsid w:val="00643CA5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8AC"/>
    <w:rsid w:val="00645BAE"/>
    <w:rsid w:val="00645E03"/>
    <w:rsid w:val="00645F8F"/>
    <w:rsid w:val="00646011"/>
    <w:rsid w:val="006461EA"/>
    <w:rsid w:val="0064625B"/>
    <w:rsid w:val="006466A1"/>
    <w:rsid w:val="006467ED"/>
    <w:rsid w:val="006468CF"/>
    <w:rsid w:val="00646AA6"/>
    <w:rsid w:val="00647431"/>
    <w:rsid w:val="006474E9"/>
    <w:rsid w:val="0064750F"/>
    <w:rsid w:val="0064763D"/>
    <w:rsid w:val="006478B2"/>
    <w:rsid w:val="00647D26"/>
    <w:rsid w:val="006500F0"/>
    <w:rsid w:val="006502BF"/>
    <w:rsid w:val="00650658"/>
    <w:rsid w:val="0065085C"/>
    <w:rsid w:val="006508CE"/>
    <w:rsid w:val="00650A31"/>
    <w:rsid w:val="00650C44"/>
    <w:rsid w:val="00650EC9"/>
    <w:rsid w:val="0065123D"/>
    <w:rsid w:val="00651367"/>
    <w:rsid w:val="00651626"/>
    <w:rsid w:val="00651AF1"/>
    <w:rsid w:val="00651B9C"/>
    <w:rsid w:val="006526D2"/>
    <w:rsid w:val="0065297D"/>
    <w:rsid w:val="006529A2"/>
    <w:rsid w:val="00652B39"/>
    <w:rsid w:val="00652C88"/>
    <w:rsid w:val="00652ECC"/>
    <w:rsid w:val="00653435"/>
    <w:rsid w:val="00653990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61"/>
    <w:rsid w:val="00655422"/>
    <w:rsid w:val="0065565F"/>
    <w:rsid w:val="006556FF"/>
    <w:rsid w:val="00655C11"/>
    <w:rsid w:val="00655DC0"/>
    <w:rsid w:val="00655E0E"/>
    <w:rsid w:val="00655E5C"/>
    <w:rsid w:val="006562AD"/>
    <w:rsid w:val="0065641D"/>
    <w:rsid w:val="0065662A"/>
    <w:rsid w:val="006569BA"/>
    <w:rsid w:val="006569C7"/>
    <w:rsid w:val="00656B41"/>
    <w:rsid w:val="00656D30"/>
    <w:rsid w:val="00656F16"/>
    <w:rsid w:val="00657214"/>
    <w:rsid w:val="00657298"/>
    <w:rsid w:val="006573B1"/>
    <w:rsid w:val="006573DA"/>
    <w:rsid w:val="00657780"/>
    <w:rsid w:val="00657982"/>
    <w:rsid w:val="00657F16"/>
    <w:rsid w:val="0066001F"/>
    <w:rsid w:val="00660061"/>
    <w:rsid w:val="00660696"/>
    <w:rsid w:val="00660870"/>
    <w:rsid w:val="00660AF9"/>
    <w:rsid w:val="00660E8C"/>
    <w:rsid w:val="00661097"/>
    <w:rsid w:val="0066116B"/>
    <w:rsid w:val="00661256"/>
    <w:rsid w:val="00661474"/>
    <w:rsid w:val="00661514"/>
    <w:rsid w:val="00661567"/>
    <w:rsid w:val="006617B5"/>
    <w:rsid w:val="0066188B"/>
    <w:rsid w:val="006625C7"/>
    <w:rsid w:val="006629D4"/>
    <w:rsid w:val="00662AA1"/>
    <w:rsid w:val="00662C0C"/>
    <w:rsid w:val="00662E28"/>
    <w:rsid w:val="0066311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8CB"/>
    <w:rsid w:val="00664999"/>
    <w:rsid w:val="00664A4E"/>
    <w:rsid w:val="00664DBE"/>
    <w:rsid w:val="0066508F"/>
    <w:rsid w:val="006650F5"/>
    <w:rsid w:val="006651A8"/>
    <w:rsid w:val="0066533A"/>
    <w:rsid w:val="00665729"/>
    <w:rsid w:val="00665E6E"/>
    <w:rsid w:val="006662E2"/>
    <w:rsid w:val="00666479"/>
    <w:rsid w:val="00666848"/>
    <w:rsid w:val="00666927"/>
    <w:rsid w:val="00666BD6"/>
    <w:rsid w:val="00666BDA"/>
    <w:rsid w:val="00666D6B"/>
    <w:rsid w:val="006670FC"/>
    <w:rsid w:val="0066738C"/>
    <w:rsid w:val="0066764C"/>
    <w:rsid w:val="006677BA"/>
    <w:rsid w:val="00667831"/>
    <w:rsid w:val="00667E5D"/>
    <w:rsid w:val="006700D4"/>
    <w:rsid w:val="006702DE"/>
    <w:rsid w:val="006704E3"/>
    <w:rsid w:val="006705C4"/>
    <w:rsid w:val="0067060A"/>
    <w:rsid w:val="006708E3"/>
    <w:rsid w:val="00670A05"/>
    <w:rsid w:val="00670A55"/>
    <w:rsid w:val="00670B1B"/>
    <w:rsid w:val="00671066"/>
    <w:rsid w:val="006714AD"/>
    <w:rsid w:val="0067150F"/>
    <w:rsid w:val="006716B8"/>
    <w:rsid w:val="00671DF7"/>
    <w:rsid w:val="00671E7D"/>
    <w:rsid w:val="0067213A"/>
    <w:rsid w:val="006728C9"/>
    <w:rsid w:val="00672A4D"/>
    <w:rsid w:val="00672A7B"/>
    <w:rsid w:val="006730B7"/>
    <w:rsid w:val="006736F6"/>
    <w:rsid w:val="0067374C"/>
    <w:rsid w:val="0067375B"/>
    <w:rsid w:val="00673A50"/>
    <w:rsid w:val="00673C86"/>
    <w:rsid w:val="00674082"/>
    <w:rsid w:val="00674932"/>
    <w:rsid w:val="00675231"/>
    <w:rsid w:val="00675538"/>
    <w:rsid w:val="00675B7E"/>
    <w:rsid w:val="00675DEA"/>
    <w:rsid w:val="0067635E"/>
    <w:rsid w:val="00676523"/>
    <w:rsid w:val="006766B8"/>
    <w:rsid w:val="006768DD"/>
    <w:rsid w:val="00676B55"/>
    <w:rsid w:val="00676D9D"/>
    <w:rsid w:val="00677112"/>
    <w:rsid w:val="006771FB"/>
    <w:rsid w:val="006773B5"/>
    <w:rsid w:val="00677FA6"/>
    <w:rsid w:val="00677FD1"/>
    <w:rsid w:val="0068003D"/>
    <w:rsid w:val="00680202"/>
    <w:rsid w:val="006804F6"/>
    <w:rsid w:val="00680629"/>
    <w:rsid w:val="006807D0"/>
    <w:rsid w:val="00680826"/>
    <w:rsid w:val="00680836"/>
    <w:rsid w:val="00680B77"/>
    <w:rsid w:val="00680E2E"/>
    <w:rsid w:val="00680F79"/>
    <w:rsid w:val="00680F95"/>
    <w:rsid w:val="0068123F"/>
    <w:rsid w:val="006813E4"/>
    <w:rsid w:val="00681516"/>
    <w:rsid w:val="00681555"/>
    <w:rsid w:val="0068168C"/>
    <w:rsid w:val="006816C0"/>
    <w:rsid w:val="006817C0"/>
    <w:rsid w:val="006818EE"/>
    <w:rsid w:val="00681A91"/>
    <w:rsid w:val="006820B7"/>
    <w:rsid w:val="006823A5"/>
    <w:rsid w:val="00682475"/>
    <w:rsid w:val="00682645"/>
    <w:rsid w:val="006826BF"/>
    <w:rsid w:val="00682796"/>
    <w:rsid w:val="00682938"/>
    <w:rsid w:val="00682CDF"/>
    <w:rsid w:val="00683058"/>
    <w:rsid w:val="006830F7"/>
    <w:rsid w:val="00683416"/>
    <w:rsid w:val="006836CC"/>
    <w:rsid w:val="006837B2"/>
    <w:rsid w:val="00683818"/>
    <w:rsid w:val="00683C8C"/>
    <w:rsid w:val="00683E00"/>
    <w:rsid w:val="00683EF4"/>
    <w:rsid w:val="00684297"/>
    <w:rsid w:val="00684491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5AE4"/>
    <w:rsid w:val="00686076"/>
    <w:rsid w:val="00686249"/>
    <w:rsid w:val="00686A7A"/>
    <w:rsid w:val="00686FB7"/>
    <w:rsid w:val="006871A6"/>
    <w:rsid w:val="006872A5"/>
    <w:rsid w:val="0068776B"/>
    <w:rsid w:val="006877A0"/>
    <w:rsid w:val="0069011E"/>
    <w:rsid w:val="00690124"/>
    <w:rsid w:val="00690248"/>
    <w:rsid w:val="0069029B"/>
    <w:rsid w:val="006902DD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1A6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77C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5D4"/>
    <w:rsid w:val="0069593E"/>
    <w:rsid w:val="00695B9B"/>
    <w:rsid w:val="00695C32"/>
    <w:rsid w:val="00696034"/>
    <w:rsid w:val="00696264"/>
    <w:rsid w:val="0069626A"/>
    <w:rsid w:val="00696626"/>
    <w:rsid w:val="00696896"/>
    <w:rsid w:val="00696EDA"/>
    <w:rsid w:val="0069767E"/>
    <w:rsid w:val="006976D9"/>
    <w:rsid w:val="00697876"/>
    <w:rsid w:val="00697A1F"/>
    <w:rsid w:val="00697E72"/>
    <w:rsid w:val="006A0225"/>
    <w:rsid w:val="006A076C"/>
    <w:rsid w:val="006A07CA"/>
    <w:rsid w:val="006A0810"/>
    <w:rsid w:val="006A09A9"/>
    <w:rsid w:val="006A09B4"/>
    <w:rsid w:val="006A0AC0"/>
    <w:rsid w:val="006A0D14"/>
    <w:rsid w:val="006A0F6C"/>
    <w:rsid w:val="006A102F"/>
    <w:rsid w:val="006A11BA"/>
    <w:rsid w:val="006A1839"/>
    <w:rsid w:val="006A186D"/>
    <w:rsid w:val="006A1907"/>
    <w:rsid w:val="006A1A14"/>
    <w:rsid w:val="006A1AD4"/>
    <w:rsid w:val="006A1DBB"/>
    <w:rsid w:val="006A2009"/>
    <w:rsid w:val="006A21C2"/>
    <w:rsid w:val="006A23D5"/>
    <w:rsid w:val="006A27C3"/>
    <w:rsid w:val="006A293A"/>
    <w:rsid w:val="006A2BD6"/>
    <w:rsid w:val="006A2CF7"/>
    <w:rsid w:val="006A3033"/>
    <w:rsid w:val="006A3267"/>
    <w:rsid w:val="006A350E"/>
    <w:rsid w:val="006A36E0"/>
    <w:rsid w:val="006A38A7"/>
    <w:rsid w:val="006A3935"/>
    <w:rsid w:val="006A3BD0"/>
    <w:rsid w:val="006A3D55"/>
    <w:rsid w:val="006A4010"/>
    <w:rsid w:val="006A40CF"/>
    <w:rsid w:val="006A449E"/>
    <w:rsid w:val="006A46F8"/>
    <w:rsid w:val="006A4B1A"/>
    <w:rsid w:val="006A5B76"/>
    <w:rsid w:val="006A6214"/>
    <w:rsid w:val="006A6276"/>
    <w:rsid w:val="006A6581"/>
    <w:rsid w:val="006A66B6"/>
    <w:rsid w:val="006A673B"/>
    <w:rsid w:val="006A6C05"/>
    <w:rsid w:val="006A6D0C"/>
    <w:rsid w:val="006A6D16"/>
    <w:rsid w:val="006A6E6E"/>
    <w:rsid w:val="006A70DB"/>
    <w:rsid w:val="006A721C"/>
    <w:rsid w:val="006A7370"/>
    <w:rsid w:val="006A747C"/>
    <w:rsid w:val="006A750B"/>
    <w:rsid w:val="006A7AB9"/>
    <w:rsid w:val="006B06F7"/>
    <w:rsid w:val="006B093A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A39"/>
    <w:rsid w:val="006B1ACF"/>
    <w:rsid w:val="006B1C84"/>
    <w:rsid w:val="006B1D03"/>
    <w:rsid w:val="006B1FA9"/>
    <w:rsid w:val="006B2043"/>
    <w:rsid w:val="006B2065"/>
    <w:rsid w:val="006B241A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4EC0"/>
    <w:rsid w:val="006B50F5"/>
    <w:rsid w:val="006B51A3"/>
    <w:rsid w:val="006B53F6"/>
    <w:rsid w:val="006B5460"/>
    <w:rsid w:val="006B55F4"/>
    <w:rsid w:val="006B560C"/>
    <w:rsid w:val="006B5840"/>
    <w:rsid w:val="006B5D4B"/>
    <w:rsid w:val="006B5E84"/>
    <w:rsid w:val="006B5FF7"/>
    <w:rsid w:val="006B6118"/>
    <w:rsid w:val="006B61E2"/>
    <w:rsid w:val="006B646D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D9"/>
    <w:rsid w:val="006C24FD"/>
    <w:rsid w:val="006C2562"/>
    <w:rsid w:val="006C29AB"/>
    <w:rsid w:val="006C2CBC"/>
    <w:rsid w:val="006C305A"/>
    <w:rsid w:val="006C30D8"/>
    <w:rsid w:val="006C30F8"/>
    <w:rsid w:val="006C31C7"/>
    <w:rsid w:val="006C3295"/>
    <w:rsid w:val="006C38CC"/>
    <w:rsid w:val="006C3A5D"/>
    <w:rsid w:val="006C3A74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0EC"/>
    <w:rsid w:val="006C517D"/>
    <w:rsid w:val="006C530F"/>
    <w:rsid w:val="006C53C8"/>
    <w:rsid w:val="006C54C2"/>
    <w:rsid w:val="006C58AD"/>
    <w:rsid w:val="006C5B17"/>
    <w:rsid w:val="006C5C0D"/>
    <w:rsid w:val="006C5CD5"/>
    <w:rsid w:val="006C66CB"/>
    <w:rsid w:val="006C67DA"/>
    <w:rsid w:val="006C6AD7"/>
    <w:rsid w:val="006C6C6D"/>
    <w:rsid w:val="006C6F4E"/>
    <w:rsid w:val="006C7468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0E83"/>
    <w:rsid w:val="006D10CE"/>
    <w:rsid w:val="006D1CD5"/>
    <w:rsid w:val="006D1D26"/>
    <w:rsid w:val="006D25BE"/>
    <w:rsid w:val="006D26B0"/>
    <w:rsid w:val="006D2933"/>
    <w:rsid w:val="006D2A16"/>
    <w:rsid w:val="006D2A48"/>
    <w:rsid w:val="006D2A81"/>
    <w:rsid w:val="006D2B0E"/>
    <w:rsid w:val="006D3228"/>
    <w:rsid w:val="006D3382"/>
    <w:rsid w:val="006D3553"/>
    <w:rsid w:val="006D3D91"/>
    <w:rsid w:val="006D424F"/>
    <w:rsid w:val="006D45DF"/>
    <w:rsid w:val="006D4921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027"/>
    <w:rsid w:val="006D630F"/>
    <w:rsid w:val="006D637A"/>
    <w:rsid w:val="006D68B1"/>
    <w:rsid w:val="006D6AB7"/>
    <w:rsid w:val="006D6AB9"/>
    <w:rsid w:val="006D6B14"/>
    <w:rsid w:val="006D6B2A"/>
    <w:rsid w:val="006D6C56"/>
    <w:rsid w:val="006D6CB7"/>
    <w:rsid w:val="006D6D16"/>
    <w:rsid w:val="006D6E4B"/>
    <w:rsid w:val="006D702B"/>
    <w:rsid w:val="006D7135"/>
    <w:rsid w:val="006D7262"/>
    <w:rsid w:val="006D74CA"/>
    <w:rsid w:val="006D75B8"/>
    <w:rsid w:val="006D7610"/>
    <w:rsid w:val="006D778C"/>
    <w:rsid w:val="006D782B"/>
    <w:rsid w:val="006D7989"/>
    <w:rsid w:val="006D7CED"/>
    <w:rsid w:val="006D7F0F"/>
    <w:rsid w:val="006E0223"/>
    <w:rsid w:val="006E0806"/>
    <w:rsid w:val="006E0862"/>
    <w:rsid w:val="006E09E1"/>
    <w:rsid w:val="006E0D82"/>
    <w:rsid w:val="006E0F60"/>
    <w:rsid w:val="006E0F91"/>
    <w:rsid w:val="006E1216"/>
    <w:rsid w:val="006E1938"/>
    <w:rsid w:val="006E1A7A"/>
    <w:rsid w:val="006E1B7F"/>
    <w:rsid w:val="006E2414"/>
    <w:rsid w:val="006E25B8"/>
    <w:rsid w:val="006E29BC"/>
    <w:rsid w:val="006E2A6A"/>
    <w:rsid w:val="006E2BB9"/>
    <w:rsid w:val="006E2D59"/>
    <w:rsid w:val="006E2FC4"/>
    <w:rsid w:val="006E340F"/>
    <w:rsid w:val="006E350F"/>
    <w:rsid w:val="006E3ABB"/>
    <w:rsid w:val="006E3CEE"/>
    <w:rsid w:val="006E3E30"/>
    <w:rsid w:val="006E413B"/>
    <w:rsid w:val="006E4495"/>
    <w:rsid w:val="006E47DB"/>
    <w:rsid w:val="006E4814"/>
    <w:rsid w:val="006E4823"/>
    <w:rsid w:val="006E4CE3"/>
    <w:rsid w:val="006E4D2B"/>
    <w:rsid w:val="006E4E2E"/>
    <w:rsid w:val="006E4FE6"/>
    <w:rsid w:val="006E53EE"/>
    <w:rsid w:val="006E54BE"/>
    <w:rsid w:val="006E54C4"/>
    <w:rsid w:val="006E57AD"/>
    <w:rsid w:val="006E5901"/>
    <w:rsid w:val="006E6070"/>
    <w:rsid w:val="006E62B8"/>
    <w:rsid w:val="006E6439"/>
    <w:rsid w:val="006E6528"/>
    <w:rsid w:val="006E68B6"/>
    <w:rsid w:val="006E6ABC"/>
    <w:rsid w:val="006E6C89"/>
    <w:rsid w:val="006E6DA6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E07"/>
    <w:rsid w:val="006F0FE9"/>
    <w:rsid w:val="006F102F"/>
    <w:rsid w:val="006F10B5"/>
    <w:rsid w:val="006F10F9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2CB3"/>
    <w:rsid w:val="006F3288"/>
    <w:rsid w:val="006F3294"/>
    <w:rsid w:val="006F3458"/>
    <w:rsid w:val="006F351D"/>
    <w:rsid w:val="006F3C16"/>
    <w:rsid w:val="006F3C70"/>
    <w:rsid w:val="006F427A"/>
    <w:rsid w:val="006F44D8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BA2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2C8"/>
    <w:rsid w:val="0070039A"/>
    <w:rsid w:val="007006E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C0"/>
    <w:rsid w:val="00701A3D"/>
    <w:rsid w:val="00701D27"/>
    <w:rsid w:val="007020B0"/>
    <w:rsid w:val="007024E1"/>
    <w:rsid w:val="007025A2"/>
    <w:rsid w:val="00702A20"/>
    <w:rsid w:val="00702C4C"/>
    <w:rsid w:val="00702CF8"/>
    <w:rsid w:val="00702D19"/>
    <w:rsid w:val="007030E6"/>
    <w:rsid w:val="0070328B"/>
    <w:rsid w:val="00703366"/>
    <w:rsid w:val="00703583"/>
    <w:rsid w:val="0070365E"/>
    <w:rsid w:val="00703B65"/>
    <w:rsid w:val="00703C81"/>
    <w:rsid w:val="00703F66"/>
    <w:rsid w:val="00704161"/>
    <w:rsid w:val="00704274"/>
    <w:rsid w:val="0070493C"/>
    <w:rsid w:val="00704D1E"/>
    <w:rsid w:val="00704E9E"/>
    <w:rsid w:val="0070549A"/>
    <w:rsid w:val="0070562B"/>
    <w:rsid w:val="00705883"/>
    <w:rsid w:val="00705CC1"/>
    <w:rsid w:val="00705EDA"/>
    <w:rsid w:val="00706015"/>
    <w:rsid w:val="0070604A"/>
    <w:rsid w:val="00706095"/>
    <w:rsid w:val="00706261"/>
    <w:rsid w:val="00706311"/>
    <w:rsid w:val="00706858"/>
    <w:rsid w:val="00706E54"/>
    <w:rsid w:val="00707698"/>
    <w:rsid w:val="00707D68"/>
    <w:rsid w:val="00707EA0"/>
    <w:rsid w:val="00707F53"/>
    <w:rsid w:val="00707FAB"/>
    <w:rsid w:val="007105E4"/>
    <w:rsid w:val="007109AD"/>
    <w:rsid w:val="00710EAC"/>
    <w:rsid w:val="00710F09"/>
    <w:rsid w:val="00711051"/>
    <w:rsid w:val="0071156F"/>
    <w:rsid w:val="007116D0"/>
    <w:rsid w:val="00711993"/>
    <w:rsid w:val="00711C2A"/>
    <w:rsid w:val="00711CBB"/>
    <w:rsid w:val="00711DB5"/>
    <w:rsid w:val="00711F23"/>
    <w:rsid w:val="00712008"/>
    <w:rsid w:val="0071205B"/>
    <w:rsid w:val="007126F5"/>
    <w:rsid w:val="00712910"/>
    <w:rsid w:val="00712AA0"/>
    <w:rsid w:val="00712AB1"/>
    <w:rsid w:val="00712F28"/>
    <w:rsid w:val="00712F2B"/>
    <w:rsid w:val="007131E6"/>
    <w:rsid w:val="00713430"/>
    <w:rsid w:val="0071375B"/>
    <w:rsid w:val="007138F2"/>
    <w:rsid w:val="00713A70"/>
    <w:rsid w:val="00713B57"/>
    <w:rsid w:val="00713C0C"/>
    <w:rsid w:val="00713FF7"/>
    <w:rsid w:val="007142C7"/>
    <w:rsid w:val="007146BC"/>
    <w:rsid w:val="007147F9"/>
    <w:rsid w:val="007149AC"/>
    <w:rsid w:val="007149CF"/>
    <w:rsid w:val="00714C64"/>
    <w:rsid w:val="00714E9B"/>
    <w:rsid w:val="00714E9C"/>
    <w:rsid w:val="0071513F"/>
    <w:rsid w:val="007154A2"/>
    <w:rsid w:val="0071563B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5F4"/>
    <w:rsid w:val="007206CE"/>
    <w:rsid w:val="0072076D"/>
    <w:rsid w:val="00720B79"/>
    <w:rsid w:val="00720D1F"/>
    <w:rsid w:val="00720FD4"/>
    <w:rsid w:val="00721040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2A2D"/>
    <w:rsid w:val="00723524"/>
    <w:rsid w:val="00723C92"/>
    <w:rsid w:val="00723CDD"/>
    <w:rsid w:val="00723D5C"/>
    <w:rsid w:val="007240F5"/>
    <w:rsid w:val="007241E0"/>
    <w:rsid w:val="0072459C"/>
    <w:rsid w:val="00724E68"/>
    <w:rsid w:val="00724E77"/>
    <w:rsid w:val="00724F2D"/>
    <w:rsid w:val="00724FFB"/>
    <w:rsid w:val="007252E4"/>
    <w:rsid w:val="00725347"/>
    <w:rsid w:val="00725350"/>
    <w:rsid w:val="007253F0"/>
    <w:rsid w:val="00725591"/>
    <w:rsid w:val="007255E7"/>
    <w:rsid w:val="00725A0B"/>
    <w:rsid w:val="00725C95"/>
    <w:rsid w:val="00725D94"/>
    <w:rsid w:val="00725F2C"/>
    <w:rsid w:val="00726146"/>
    <w:rsid w:val="00726190"/>
    <w:rsid w:val="0072678D"/>
    <w:rsid w:val="00726EAA"/>
    <w:rsid w:val="00727132"/>
    <w:rsid w:val="007274D8"/>
    <w:rsid w:val="00727620"/>
    <w:rsid w:val="00727852"/>
    <w:rsid w:val="00727863"/>
    <w:rsid w:val="00727B5D"/>
    <w:rsid w:val="00727CFF"/>
    <w:rsid w:val="00727F21"/>
    <w:rsid w:val="00727FE0"/>
    <w:rsid w:val="0073009F"/>
    <w:rsid w:val="0073029D"/>
    <w:rsid w:val="00730838"/>
    <w:rsid w:val="00730B67"/>
    <w:rsid w:val="00730DC2"/>
    <w:rsid w:val="00731180"/>
    <w:rsid w:val="0073130C"/>
    <w:rsid w:val="007315D3"/>
    <w:rsid w:val="007318D3"/>
    <w:rsid w:val="00731954"/>
    <w:rsid w:val="00731D02"/>
    <w:rsid w:val="007328AB"/>
    <w:rsid w:val="007328C3"/>
    <w:rsid w:val="00732E8C"/>
    <w:rsid w:val="0073345A"/>
    <w:rsid w:val="00733801"/>
    <w:rsid w:val="00733CA3"/>
    <w:rsid w:val="00733D75"/>
    <w:rsid w:val="00733E3C"/>
    <w:rsid w:val="00733E7B"/>
    <w:rsid w:val="00733F4C"/>
    <w:rsid w:val="007340BE"/>
    <w:rsid w:val="0073451B"/>
    <w:rsid w:val="0073456B"/>
    <w:rsid w:val="00734F25"/>
    <w:rsid w:val="0073506D"/>
    <w:rsid w:val="00735427"/>
    <w:rsid w:val="007354CE"/>
    <w:rsid w:val="0073562C"/>
    <w:rsid w:val="00735875"/>
    <w:rsid w:val="00735987"/>
    <w:rsid w:val="007359AD"/>
    <w:rsid w:val="00735B08"/>
    <w:rsid w:val="00735B4B"/>
    <w:rsid w:val="00735BED"/>
    <w:rsid w:val="00735C37"/>
    <w:rsid w:val="007362B2"/>
    <w:rsid w:val="00736628"/>
    <w:rsid w:val="00736850"/>
    <w:rsid w:val="00736EC4"/>
    <w:rsid w:val="00736FFA"/>
    <w:rsid w:val="0073717B"/>
    <w:rsid w:val="0073719D"/>
    <w:rsid w:val="00737AE1"/>
    <w:rsid w:val="00737CE0"/>
    <w:rsid w:val="00737FC8"/>
    <w:rsid w:val="007401BB"/>
    <w:rsid w:val="00740565"/>
    <w:rsid w:val="00740BA3"/>
    <w:rsid w:val="00740BF1"/>
    <w:rsid w:val="00740DC6"/>
    <w:rsid w:val="007411FD"/>
    <w:rsid w:val="00741317"/>
    <w:rsid w:val="0074136C"/>
    <w:rsid w:val="00741400"/>
    <w:rsid w:val="007417FA"/>
    <w:rsid w:val="0074193F"/>
    <w:rsid w:val="00741AF6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44D"/>
    <w:rsid w:val="007436AD"/>
    <w:rsid w:val="007439FD"/>
    <w:rsid w:val="00743E7F"/>
    <w:rsid w:val="0074411F"/>
    <w:rsid w:val="0074457F"/>
    <w:rsid w:val="007445A6"/>
    <w:rsid w:val="007445DB"/>
    <w:rsid w:val="0074466B"/>
    <w:rsid w:val="00744679"/>
    <w:rsid w:val="0074483F"/>
    <w:rsid w:val="007449EB"/>
    <w:rsid w:val="00744A01"/>
    <w:rsid w:val="0074504A"/>
    <w:rsid w:val="007454B5"/>
    <w:rsid w:val="00745654"/>
    <w:rsid w:val="00745AF5"/>
    <w:rsid w:val="00745C03"/>
    <w:rsid w:val="00745D39"/>
    <w:rsid w:val="007463EE"/>
    <w:rsid w:val="007464B7"/>
    <w:rsid w:val="00746779"/>
    <w:rsid w:val="007468D6"/>
    <w:rsid w:val="007468D7"/>
    <w:rsid w:val="00746B95"/>
    <w:rsid w:val="0074733C"/>
    <w:rsid w:val="007473D9"/>
    <w:rsid w:val="00747441"/>
    <w:rsid w:val="007476D7"/>
    <w:rsid w:val="00747791"/>
    <w:rsid w:val="00747FFD"/>
    <w:rsid w:val="00750201"/>
    <w:rsid w:val="00750C8D"/>
    <w:rsid w:val="00750F5A"/>
    <w:rsid w:val="007511F9"/>
    <w:rsid w:val="00751239"/>
    <w:rsid w:val="007515F8"/>
    <w:rsid w:val="00751B49"/>
    <w:rsid w:val="00751C0C"/>
    <w:rsid w:val="00751DA5"/>
    <w:rsid w:val="007521CC"/>
    <w:rsid w:val="00752459"/>
    <w:rsid w:val="007527BB"/>
    <w:rsid w:val="00752960"/>
    <w:rsid w:val="00752B6A"/>
    <w:rsid w:val="00752C0D"/>
    <w:rsid w:val="00752C65"/>
    <w:rsid w:val="00752F51"/>
    <w:rsid w:val="00752F78"/>
    <w:rsid w:val="00753164"/>
    <w:rsid w:val="007532B1"/>
    <w:rsid w:val="00753439"/>
    <w:rsid w:val="0075349A"/>
    <w:rsid w:val="007539ED"/>
    <w:rsid w:val="00753AC1"/>
    <w:rsid w:val="007540FB"/>
    <w:rsid w:val="0075419C"/>
    <w:rsid w:val="0075532F"/>
    <w:rsid w:val="00755482"/>
    <w:rsid w:val="007554EE"/>
    <w:rsid w:val="0075553F"/>
    <w:rsid w:val="00755A0F"/>
    <w:rsid w:val="00755E4C"/>
    <w:rsid w:val="007563F9"/>
    <w:rsid w:val="00756622"/>
    <w:rsid w:val="00756665"/>
    <w:rsid w:val="00756A3C"/>
    <w:rsid w:val="00756A46"/>
    <w:rsid w:val="00757569"/>
    <w:rsid w:val="007575B2"/>
    <w:rsid w:val="00757696"/>
    <w:rsid w:val="00757976"/>
    <w:rsid w:val="00757C3C"/>
    <w:rsid w:val="007603C6"/>
    <w:rsid w:val="00760562"/>
    <w:rsid w:val="0076084E"/>
    <w:rsid w:val="00760AE2"/>
    <w:rsid w:val="00760BFC"/>
    <w:rsid w:val="00760C46"/>
    <w:rsid w:val="00760CD0"/>
    <w:rsid w:val="00760D89"/>
    <w:rsid w:val="00761226"/>
    <w:rsid w:val="007612F3"/>
    <w:rsid w:val="007614FB"/>
    <w:rsid w:val="0076186B"/>
    <w:rsid w:val="007618AE"/>
    <w:rsid w:val="00761A57"/>
    <w:rsid w:val="00761A9F"/>
    <w:rsid w:val="00761AE4"/>
    <w:rsid w:val="00761DDC"/>
    <w:rsid w:val="00761EE2"/>
    <w:rsid w:val="007624D9"/>
    <w:rsid w:val="00762785"/>
    <w:rsid w:val="0076283E"/>
    <w:rsid w:val="00762CE4"/>
    <w:rsid w:val="00762D87"/>
    <w:rsid w:val="00762FDB"/>
    <w:rsid w:val="00763382"/>
    <w:rsid w:val="00763609"/>
    <w:rsid w:val="0076376E"/>
    <w:rsid w:val="00763935"/>
    <w:rsid w:val="00763982"/>
    <w:rsid w:val="00763C72"/>
    <w:rsid w:val="00763F97"/>
    <w:rsid w:val="0076404C"/>
    <w:rsid w:val="0076437B"/>
    <w:rsid w:val="00764BFF"/>
    <w:rsid w:val="00764F71"/>
    <w:rsid w:val="00765507"/>
    <w:rsid w:val="00765B34"/>
    <w:rsid w:val="00765CF2"/>
    <w:rsid w:val="00765F06"/>
    <w:rsid w:val="0076606A"/>
    <w:rsid w:val="007660BB"/>
    <w:rsid w:val="007664B1"/>
    <w:rsid w:val="00766A67"/>
    <w:rsid w:val="00766D26"/>
    <w:rsid w:val="007673C4"/>
    <w:rsid w:val="007673D7"/>
    <w:rsid w:val="007675B5"/>
    <w:rsid w:val="00767838"/>
    <w:rsid w:val="00767E44"/>
    <w:rsid w:val="007703AA"/>
    <w:rsid w:val="00770422"/>
    <w:rsid w:val="00770566"/>
    <w:rsid w:val="00770573"/>
    <w:rsid w:val="00770B08"/>
    <w:rsid w:val="00770CF9"/>
    <w:rsid w:val="00770D3E"/>
    <w:rsid w:val="00770DE5"/>
    <w:rsid w:val="0077101F"/>
    <w:rsid w:val="0077127E"/>
    <w:rsid w:val="007712E1"/>
    <w:rsid w:val="007716E4"/>
    <w:rsid w:val="00771C2E"/>
    <w:rsid w:val="00771FD9"/>
    <w:rsid w:val="007722B0"/>
    <w:rsid w:val="007723BF"/>
    <w:rsid w:val="007725BF"/>
    <w:rsid w:val="007726DC"/>
    <w:rsid w:val="00772827"/>
    <w:rsid w:val="00772B79"/>
    <w:rsid w:val="00772BD9"/>
    <w:rsid w:val="00772F13"/>
    <w:rsid w:val="00772F68"/>
    <w:rsid w:val="00772FFB"/>
    <w:rsid w:val="00773114"/>
    <w:rsid w:val="007734A8"/>
    <w:rsid w:val="007737F9"/>
    <w:rsid w:val="00773D1E"/>
    <w:rsid w:val="00774326"/>
    <w:rsid w:val="007743DF"/>
    <w:rsid w:val="007746F5"/>
    <w:rsid w:val="00774A83"/>
    <w:rsid w:val="007751D9"/>
    <w:rsid w:val="00775903"/>
    <w:rsid w:val="00775BA3"/>
    <w:rsid w:val="007764D3"/>
    <w:rsid w:val="007765AA"/>
    <w:rsid w:val="007767F0"/>
    <w:rsid w:val="007769DE"/>
    <w:rsid w:val="00776B85"/>
    <w:rsid w:val="00776C03"/>
    <w:rsid w:val="00776D9F"/>
    <w:rsid w:val="00776EB3"/>
    <w:rsid w:val="00776FB4"/>
    <w:rsid w:val="007770DF"/>
    <w:rsid w:val="007775FF"/>
    <w:rsid w:val="007776E0"/>
    <w:rsid w:val="0077770B"/>
    <w:rsid w:val="007777E0"/>
    <w:rsid w:val="00777A69"/>
    <w:rsid w:val="00777E8E"/>
    <w:rsid w:val="00780142"/>
    <w:rsid w:val="007802F6"/>
    <w:rsid w:val="00780373"/>
    <w:rsid w:val="0078092C"/>
    <w:rsid w:val="0078095E"/>
    <w:rsid w:val="00780D87"/>
    <w:rsid w:val="00780DE8"/>
    <w:rsid w:val="00780F23"/>
    <w:rsid w:val="00781FEA"/>
    <w:rsid w:val="0078221E"/>
    <w:rsid w:val="00782346"/>
    <w:rsid w:val="00782616"/>
    <w:rsid w:val="00782649"/>
    <w:rsid w:val="007828DE"/>
    <w:rsid w:val="00782AD9"/>
    <w:rsid w:val="00782D43"/>
    <w:rsid w:val="00783453"/>
    <w:rsid w:val="00783567"/>
    <w:rsid w:val="00783752"/>
    <w:rsid w:val="00783763"/>
    <w:rsid w:val="00783B1E"/>
    <w:rsid w:val="00783B55"/>
    <w:rsid w:val="00783F90"/>
    <w:rsid w:val="00783F97"/>
    <w:rsid w:val="007842E0"/>
    <w:rsid w:val="0078493D"/>
    <w:rsid w:val="00784BAB"/>
    <w:rsid w:val="007853C3"/>
    <w:rsid w:val="00785474"/>
    <w:rsid w:val="00785A90"/>
    <w:rsid w:val="00785FDE"/>
    <w:rsid w:val="0078620C"/>
    <w:rsid w:val="0078683C"/>
    <w:rsid w:val="00786BC0"/>
    <w:rsid w:val="007871F7"/>
    <w:rsid w:val="00787390"/>
    <w:rsid w:val="00787477"/>
    <w:rsid w:val="00787579"/>
    <w:rsid w:val="00787617"/>
    <w:rsid w:val="00787683"/>
    <w:rsid w:val="00787B56"/>
    <w:rsid w:val="00787B65"/>
    <w:rsid w:val="00787BBC"/>
    <w:rsid w:val="007900B0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D7"/>
    <w:rsid w:val="00791E8C"/>
    <w:rsid w:val="00791EE2"/>
    <w:rsid w:val="007925AD"/>
    <w:rsid w:val="007925B8"/>
    <w:rsid w:val="00792662"/>
    <w:rsid w:val="0079281E"/>
    <w:rsid w:val="007928AF"/>
    <w:rsid w:val="007928E7"/>
    <w:rsid w:val="00792C66"/>
    <w:rsid w:val="00792DA2"/>
    <w:rsid w:val="007930BA"/>
    <w:rsid w:val="00793200"/>
    <w:rsid w:val="00793293"/>
    <w:rsid w:val="00793341"/>
    <w:rsid w:val="007937CD"/>
    <w:rsid w:val="00793902"/>
    <w:rsid w:val="0079394E"/>
    <w:rsid w:val="00793C1D"/>
    <w:rsid w:val="00793DF3"/>
    <w:rsid w:val="00793FE2"/>
    <w:rsid w:val="00794025"/>
    <w:rsid w:val="0079415A"/>
    <w:rsid w:val="00794283"/>
    <w:rsid w:val="0079438D"/>
    <w:rsid w:val="0079444A"/>
    <w:rsid w:val="0079463E"/>
    <w:rsid w:val="007948AF"/>
    <w:rsid w:val="00794B2E"/>
    <w:rsid w:val="0079533E"/>
    <w:rsid w:val="00795810"/>
    <w:rsid w:val="00795920"/>
    <w:rsid w:val="00795A7F"/>
    <w:rsid w:val="00796042"/>
    <w:rsid w:val="0079665F"/>
    <w:rsid w:val="00796898"/>
    <w:rsid w:val="007969A2"/>
    <w:rsid w:val="00796C1E"/>
    <w:rsid w:val="00796C8A"/>
    <w:rsid w:val="00796EAA"/>
    <w:rsid w:val="00796FA5"/>
    <w:rsid w:val="00797063"/>
    <w:rsid w:val="00797225"/>
    <w:rsid w:val="007973A7"/>
    <w:rsid w:val="00797AD6"/>
    <w:rsid w:val="00797BE6"/>
    <w:rsid w:val="00797C38"/>
    <w:rsid w:val="00797F70"/>
    <w:rsid w:val="007A029A"/>
    <w:rsid w:val="007A06A3"/>
    <w:rsid w:val="007A07F5"/>
    <w:rsid w:val="007A090B"/>
    <w:rsid w:val="007A0E65"/>
    <w:rsid w:val="007A1238"/>
    <w:rsid w:val="007A14AB"/>
    <w:rsid w:val="007A1564"/>
    <w:rsid w:val="007A16BA"/>
    <w:rsid w:val="007A1A18"/>
    <w:rsid w:val="007A1AFE"/>
    <w:rsid w:val="007A1DA0"/>
    <w:rsid w:val="007A1E9B"/>
    <w:rsid w:val="007A232F"/>
    <w:rsid w:val="007A24CF"/>
    <w:rsid w:val="007A2546"/>
    <w:rsid w:val="007A281A"/>
    <w:rsid w:val="007A2871"/>
    <w:rsid w:val="007A29B6"/>
    <w:rsid w:val="007A2AF0"/>
    <w:rsid w:val="007A2B6B"/>
    <w:rsid w:val="007A2CFE"/>
    <w:rsid w:val="007A2F40"/>
    <w:rsid w:val="007A3047"/>
    <w:rsid w:val="007A32AD"/>
    <w:rsid w:val="007A32AE"/>
    <w:rsid w:val="007A3341"/>
    <w:rsid w:val="007A3345"/>
    <w:rsid w:val="007A338F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B"/>
    <w:rsid w:val="007A63B1"/>
    <w:rsid w:val="007A6448"/>
    <w:rsid w:val="007A6593"/>
    <w:rsid w:val="007A65B4"/>
    <w:rsid w:val="007A6941"/>
    <w:rsid w:val="007A6AE2"/>
    <w:rsid w:val="007A6CBF"/>
    <w:rsid w:val="007A71DD"/>
    <w:rsid w:val="007A7452"/>
    <w:rsid w:val="007A7562"/>
    <w:rsid w:val="007A7980"/>
    <w:rsid w:val="007A7AE4"/>
    <w:rsid w:val="007A7CA8"/>
    <w:rsid w:val="007A7F94"/>
    <w:rsid w:val="007B0009"/>
    <w:rsid w:val="007B0161"/>
    <w:rsid w:val="007B0532"/>
    <w:rsid w:val="007B0881"/>
    <w:rsid w:val="007B0928"/>
    <w:rsid w:val="007B09EE"/>
    <w:rsid w:val="007B0AC0"/>
    <w:rsid w:val="007B0D48"/>
    <w:rsid w:val="007B100A"/>
    <w:rsid w:val="007B1271"/>
    <w:rsid w:val="007B13CB"/>
    <w:rsid w:val="007B14E3"/>
    <w:rsid w:val="007B1693"/>
    <w:rsid w:val="007B1BBE"/>
    <w:rsid w:val="007B22BB"/>
    <w:rsid w:val="007B2362"/>
    <w:rsid w:val="007B237A"/>
    <w:rsid w:val="007B2389"/>
    <w:rsid w:val="007B23E6"/>
    <w:rsid w:val="007B298C"/>
    <w:rsid w:val="007B29C9"/>
    <w:rsid w:val="007B3458"/>
    <w:rsid w:val="007B3541"/>
    <w:rsid w:val="007B3D50"/>
    <w:rsid w:val="007B3D56"/>
    <w:rsid w:val="007B449B"/>
    <w:rsid w:val="007B46AF"/>
    <w:rsid w:val="007B47FE"/>
    <w:rsid w:val="007B48AA"/>
    <w:rsid w:val="007B4B8D"/>
    <w:rsid w:val="007B4E7F"/>
    <w:rsid w:val="007B50DE"/>
    <w:rsid w:val="007B51D8"/>
    <w:rsid w:val="007B54A3"/>
    <w:rsid w:val="007B55A0"/>
    <w:rsid w:val="007B59B9"/>
    <w:rsid w:val="007B5C40"/>
    <w:rsid w:val="007B5EE8"/>
    <w:rsid w:val="007B6064"/>
    <w:rsid w:val="007B6258"/>
    <w:rsid w:val="007B6262"/>
    <w:rsid w:val="007B62DA"/>
    <w:rsid w:val="007B63CF"/>
    <w:rsid w:val="007B6673"/>
    <w:rsid w:val="007B6E4D"/>
    <w:rsid w:val="007B726E"/>
    <w:rsid w:val="007B7506"/>
    <w:rsid w:val="007B760D"/>
    <w:rsid w:val="007B7628"/>
    <w:rsid w:val="007B7749"/>
    <w:rsid w:val="007B7A9A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323"/>
    <w:rsid w:val="007C2642"/>
    <w:rsid w:val="007C29AF"/>
    <w:rsid w:val="007C2AFD"/>
    <w:rsid w:val="007C3439"/>
    <w:rsid w:val="007C350E"/>
    <w:rsid w:val="007C393D"/>
    <w:rsid w:val="007C3FDE"/>
    <w:rsid w:val="007C44DA"/>
    <w:rsid w:val="007C4565"/>
    <w:rsid w:val="007C48A2"/>
    <w:rsid w:val="007C491B"/>
    <w:rsid w:val="007C4C62"/>
    <w:rsid w:val="007C4C8B"/>
    <w:rsid w:val="007C511C"/>
    <w:rsid w:val="007C536A"/>
    <w:rsid w:val="007C543F"/>
    <w:rsid w:val="007C5519"/>
    <w:rsid w:val="007C57CD"/>
    <w:rsid w:val="007C5B0E"/>
    <w:rsid w:val="007C5CD0"/>
    <w:rsid w:val="007C60A2"/>
    <w:rsid w:val="007C64E8"/>
    <w:rsid w:val="007C6956"/>
    <w:rsid w:val="007C6C0F"/>
    <w:rsid w:val="007C70B7"/>
    <w:rsid w:val="007C72E8"/>
    <w:rsid w:val="007C7680"/>
    <w:rsid w:val="007C774E"/>
    <w:rsid w:val="007C7AB6"/>
    <w:rsid w:val="007C7B50"/>
    <w:rsid w:val="007D042C"/>
    <w:rsid w:val="007D048F"/>
    <w:rsid w:val="007D0518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F01"/>
    <w:rsid w:val="007D1FDB"/>
    <w:rsid w:val="007D23FA"/>
    <w:rsid w:val="007D2415"/>
    <w:rsid w:val="007D26F1"/>
    <w:rsid w:val="007D2E96"/>
    <w:rsid w:val="007D3287"/>
    <w:rsid w:val="007D337C"/>
    <w:rsid w:val="007D34B9"/>
    <w:rsid w:val="007D37CB"/>
    <w:rsid w:val="007D39D1"/>
    <w:rsid w:val="007D3B09"/>
    <w:rsid w:val="007D3D53"/>
    <w:rsid w:val="007D3E25"/>
    <w:rsid w:val="007D4451"/>
    <w:rsid w:val="007D4985"/>
    <w:rsid w:val="007D4B2E"/>
    <w:rsid w:val="007D4BBF"/>
    <w:rsid w:val="007D5182"/>
    <w:rsid w:val="007D52AE"/>
    <w:rsid w:val="007D5694"/>
    <w:rsid w:val="007D5B68"/>
    <w:rsid w:val="007D5D03"/>
    <w:rsid w:val="007D5DD4"/>
    <w:rsid w:val="007D5E00"/>
    <w:rsid w:val="007D628D"/>
    <w:rsid w:val="007D6428"/>
    <w:rsid w:val="007D6447"/>
    <w:rsid w:val="007D6551"/>
    <w:rsid w:val="007D6B0A"/>
    <w:rsid w:val="007D6B73"/>
    <w:rsid w:val="007D6BFE"/>
    <w:rsid w:val="007D74B0"/>
    <w:rsid w:val="007D7589"/>
    <w:rsid w:val="007D778A"/>
    <w:rsid w:val="007D793F"/>
    <w:rsid w:val="007D7975"/>
    <w:rsid w:val="007D7D56"/>
    <w:rsid w:val="007E00F5"/>
    <w:rsid w:val="007E0233"/>
    <w:rsid w:val="007E0325"/>
    <w:rsid w:val="007E0331"/>
    <w:rsid w:val="007E03B5"/>
    <w:rsid w:val="007E0454"/>
    <w:rsid w:val="007E04A2"/>
    <w:rsid w:val="007E0D0B"/>
    <w:rsid w:val="007E0DC0"/>
    <w:rsid w:val="007E13A0"/>
    <w:rsid w:val="007E14C2"/>
    <w:rsid w:val="007E1687"/>
    <w:rsid w:val="007E16CF"/>
    <w:rsid w:val="007E1718"/>
    <w:rsid w:val="007E1907"/>
    <w:rsid w:val="007E1959"/>
    <w:rsid w:val="007E1AD3"/>
    <w:rsid w:val="007E1D7E"/>
    <w:rsid w:val="007E1F7B"/>
    <w:rsid w:val="007E2632"/>
    <w:rsid w:val="007E2AB2"/>
    <w:rsid w:val="007E2BF1"/>
    <w:rsid w:val="007E2C69"/>
    <w:rsid w:val="007E2F2E"/>
    <w:rsid w:val="007E31BD"/>
    <w:rsid w:val="007E3616"/>
    <w:rsid w:val="007E3665"/>
    <w:rsid w:val="007E3A85"/>
    <w:rsid w:val="007E3F03"/>
    <w:rsid w:val="007E4357"/>
    <w:rsid w:val="007E4398"/>
    <w:rsid w:val="007E4C8A"/>
    <w:rsid w:val="007E4D11"/>
    <w:rsid w:val="007E5079"/>
    <w:rsid w:val="007E5226"/>
    <w:rsid w:val="007E58BF"/>
    <w:rsid w:val="007E58F3"/>
    <w:rsid w:val="007E5AAE"/>
    <w:rsid w:val="007E64C8"/>
    <w:rsid w:val="007E6744"/>
    <w:rsid w:val="007E67F2"/>
    <w:rsid w:val="007E683B"/>
    <w:rsid w:val="007E6A1F"/>
    <w:rsid w:val="007E6D01"/>
    <w:rsid w:val="007E709E"/>
    <w:rsid w:val="007E711C"/>
    <w:rsid w:val="007E72B5"/>
    <w:rsid w:val="007E752E"/>
    <w:rsid w:val="007E76B1"/>
    <w:rsid w:val="007E77A4"/>
    <w:rsid w:val="007E7CE2"/>
    <w:rsid w:val="007E7ED3"/>
    <w:rsid w:val="007F0631"/>
    <w:rsid w:val="007F086C"/>
    <w:rsid w:val="007F0906"/>
    <w:rsid w:val="007F094C"/>
    <w:rsid w:val="007F0B60"/>
    <w:rsid w:val="007F0CDD"/>
    <w:rsid w:val="007F0E61"/>
    <w:rsid w:val="007F0EF2"/>
    <w:rsid w:val="007F0FC3"/>
    <w:rsid w:val="007F11DD"/>
    <w:rsid w:val="007F18A6"/>
    <w:rsid w:val="007F1912"/>
    <w:rsid w:val="007F1BA5"/>
    <w:rsid w:val="007F1D1C"/>
    <w:rsid w:val="007F1EFC"/>
    <w:rsid w:val="007F1FC8"/>
    <w:rsid w:val="007F217C"/>
    <w:rsid w:val="007F2271"/>
    <w:rsid w:val="007F2470"/>
    <w:rsid w:val="007F30B6"/>
    <w:rsid w:val="007F3352"/>
    <w:rsid w:val="007F3377"/>
    <w:rsid w:val="007F3615"/>
    <w:rsid w:val="007F3B3B"/>
    <w:rsid w:val="007F3DBE"/>
    <w:rsid w:val="007F3E50"/>
    <w:rsid w:val="007F3F72"/>
    <w:rsid w:val="007F4112"/>
    <w:rsid w:val="007F41B4"/>
    <w:rsid w:val="007F43A5"/>
    <w:rsid w:val="007F43E0"/>
    <w:rsid w:val="007F48E4"/>
    <w:rsid w:val="007F4997"/>
    <w:rsid w:val="007F4A34"/>
    <w:rsid w:val="007F4F9F"/>
    <w:rsid w:val="007F511F"/>
    <w:rsid w:val="007F51AF"/>
    <w:rsid w:val="007F51E1"/>
    <w:rsid w:val="007F5351"/>
    <w:rsid w:val="007F543C"/>
    <w:rsid w:val="007F5BA5"/>
    <w:rsid w:val="007F5BF5"/>
    <w:rsid w:val="007F5CD3"/>
    <w:rsid w:val="007F60AD"/>
    <w:rsid w:val="007F63D7"/>
    <w:rsid w:val="007F6582"/>
    <w:rsid w:val="007F6796"/>
    <w:rsid w:val="007F67AA"/>
    <w:rsid w:val="007F6938"/>
    <w:rsid w:val="007F7A49"/>
    <w:rsid w:val="007F7B97"/>
    <w:rsid w:val="007F7E79"/>
    <w:rsid w:val="008001AE"/>
    <w:rsid w:val="0080026A"/>
    <w:rsid w:val="00800308"/>
    <w:rsid w:val="008005B6"/>
    <w:rsid w:val="00800608"/>
    <w:rsid w:val="00800A5D"/>
    <w:rsid w:val="008012F8"/>
    <w:rsid w:val="008015B4"/>
    <w:rsid w:val="00801CC9"/>
    <w:rsid w:val="00801F90"/>
    <w:rsid w:val="008024B6"/>
    <w:rsid w:val="00802614"/>
    <w:rsid w:val="00802956"/>
    <w:rsid w:val="00802A03"/>
    <w:rsid w:val="0080314E"/>
    <w:rsid w:val="00803807"/>
    <w:rsid w:val="0080398A"/>
    <w:rsid w:val="00803B91"/>
    <w:rsid w:val="00803C10"/>
    <w:rsid w:val="00804249"/>
    <w:rsid w:val="0080437D"/>
    <w:rsid w:val="008043B1"/>
    <w:rsid w:val="00804494"/>
    <w:rsid w:val="0080453D"/>
    <w:rsid w:val="00804886"/>
    <w:rsid w:val="00804A00"/>
    <w:rsid w:val="00804AE5"/>
    <w:rsid w:val="00804B1C"/>
    <w:rsid w:val="00804F53"/>
    <w:rsid w:val="0080522B"/>
    <w:rsid w:val="00805316"/>
    <w:rsid w:val="00805554"/>
    <w:rsid w:val="00805589"/>
    <w:rsid w:val="008056F7"/>
    <w:rsid w:val="00805C91"/>
    <w:rsid w:val="00805D6B"/>
    <w:rsid w:val="00805E6A"/>
    <w:rsid w:val="00805E6E"/>
    <w:rsid w:val="008060C1"/>
    <w:rsid w:val="008062CB"/>
    <w:rsid w:val="008064F1"/>
    <w:rsid w:val="008067CF"/>
    <w:rsid w:val="00806A92"/>
    <w:rsid w:val="00806AD9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0DA9"/>
    <w:rsid w:val="00811651"/>
    <w:rsid w:val="00811A54"/>
    <w:rsid w:val="00811AEE"/>
    <w:rsid w:val="00811DA4"/>
    <w:rsid w:val="00811E1A"/>
    <w:rsid w:val="00812099"/>
    <w:rsid w:val="00812104"/>
    <w:rsid w:val="008121CA"/>
    <w:rsid w:val="0081270C"/>
    <w:rsid w:val="00812724"/>
    <w:rsid w:val="0081274E"/>
    <w:rsid w:val="0081284C"/>
    <w:rsid w:val="0081289C"/>
    <w:rsid w:val="00812C8B"/>
    <w:rsid w:val="00813062"/>
    <w:rsid w:val="0081325B"/>
    <w:rsid w:val="008132B0"/>
    <w:rsid w:val="008135C2"/>
    <w:rsid w:val="00813640"/>
    <w:rsid w:val="0081369D"/>
    <w:rsid w:val="0081378C"/>
    <w:rsid w:val="008139FD"/>
    <w:rsid w:val="00813A69"/>
    <w:rsid w:val="00813C85"/>
    <w:rsid w:val="00813D75"/>
    <w:rsid w:val="00814170"/>
    <w:rsid w:val="00814209"/>
    <w:rsid w:val="00814229"/>
    <w:rsid w:val="008142AF"/>
    <w:rsid w:val="00814408"/>
    <w:rsid w:val="00814519"/>
    <w:rsid w:val="00814577"/>
    <w:rsid w:val="0081469C"/>
    <w:rsid w:val="00814881"/>
    <w:rsid w:val="008149FD"/>
    <w:rsid w:val="00814AB9"/>
    <w:rsid w:val="00814E95"/>
    <w:rsid w:val="008151C9"/>
    <w:rsid w:val="0081534E"/>
    <w:rsid w:val="0081562F"/>
    <w:rsid w:val="0081575A"/>
    <w:rsid w:val="00815A03"/>
    <w:rsid w:val="00815A65"/>
    <w:rsid w:val="00816188"/>
    <w:rsid w:val="00816436"/>
    <w:rsid w:val="00816497"/>
    <w:rsid w:val="00816828"/>
    <w:rsid w:val="008168B8"/>
    <w:rsid w:val="00816A08"/>
    <w:rsid w:val="00816C45"/>
    <w:rsid w:val="00816D4B"/>
    <w:rsid w:val="00816EDF"/>
    <w:rsid w:val="00817333"/>
    <w:rsid w:val="0081763A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3DA7"/>
    <w:rsid w:val="00823DF6"/>
    <w:rsid w:val="008245E9"/>
    <w:rsid w:val="00825140"/>
    <w:rsid w:val="008252C5"/>
    <w:rsid w:val="008254B1"/>
    <w:rsid w:val="00825AF8"/>
    <w:rsid w:val="00825CD2"/>
    <w:rsid w:val="00826016"/>
    <w:rsid w:val="008262A6"/>
    <w:rsid w:val="0082630F"/>
    <w:rsid w:val="00826883"/>
    <w:rsid w:val="008269DB"/>
    <w:rsid w:val="008269F1"/>
    <w:rsid w:val="00826B69"/>
    <w:rsid w:val="00827130"/>
    <w:rsid w:val="008271CF"/>
    <w:rsid w:val="008275F8"/>
    <w:rsid w:val="0082792B"/>
    <w:rsid w:val="00827B7F"/>
    <w:rsid w:val="00827BAF"/>
    <w:rsid w:val="00827E53"/>
    <w:rsid w:val="008300A4"/>
    <w:rsid w:val="00830A34"/>
    <w:rsid w:val="00830CB0"/>
    <w:rsid w:val="00831089"/>
    <w:rsid w:val="0083165B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B02"/>
    <w:rsid w:val="008330B7"/>
    <w:rsid w:val="0083325D"/>
    <w:rsid w:val="00833358"/>
    <w:rsid w:val="0083365C"/>
    <w:rsid w:val="008337E1"/>
    <w:rsid w:val="00833A94"/>
    <w:rsid w:val="00833C38"/>
    <w:rsid w:val="00833E43"/>
    <w:rsid w:val="00834205"/>
    <w:rsid w:val="00834279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5C79"/>
    <w:rsid w:val="0083610F"/>
    <w:rsid w:val="0083627B"/>
    <w:rsid w:val="0083635A"/>
    <w:rsid w:val="00836D51"/>
    <w:rsid w:val="00836E1D"/>
    <w:rsid w:val="00837240"/>
    <w:rsid w:val="0083729A"/>
    <w:rsid w:val="008374AB"/>
    <w:rsid w:val="008375F2"/>
    <w:rsid w:val="00837661"/>
    <w:rsid w:val="00837A13"/>
    <w:rsid w:val="00837E43"/>
    <w:rsid w:val="00837F89"/>
    <w:rsid w:val="00840295"/>
    <w:rsid w:val="00840A81"/>
    <w:rsid w:val="00840E02"/>
    <w:rsid w:val="00841163"/>
    <w:rsid w:val="00841200"/>
    <w:rsid w:val="00841246"/>
    <w:rsid w:val="00841468"/>
    <w:rsid w:val="00841619"/>
    <w:rsid w:val="00841731"/>
    <w:rsid w:val="00841817"/>
    <w:rsid w:val="0084186D"/>
    <w:rsid w:val="0084199B"/>
    <w:rsid w:val="00841A0F"/>
    <w:rsid w:val="00841A68"/>
    <w:rsid w:val="00841DE3"/>
    <w:rsid w:val="00841FB3"/>
    <w:rsid w:val="0084234F"/>
    <w:rsid w:val="00842A70"/>
    <w:rsid w:val="00842B4C"/>
    <w:rsid w:val="00842CFF"/>
    <w:rsid w:val="008431A5"/>
    <w:rsid w:val="00843264"/>
    <w:rsid w:val="008432EB"/>
    <w:rsid w:val="00843314"/>
    <w:rsid w:val="00843724"/>
    <w:rsid w:val="00843885"/>
    <w:rsid w:val="00843C45"/>
    <w:rsid w:val="00843DEF"/>
    <w:rsid w:val="00844226"/>
    <w:rsid w:val="0084483B"/>
    <w:rsid w:val="008449EB"/>
    <w:rsid w:val="0084530A"/>
    <w:rsid w:val="008455E8"/>
    <w:rsid w:val="008456A5"/>
    <w:rsid w:val="0084583D"/>
    <w:rsid w:val="008459E0"/>
    <w:rsid w:val="00845A23"/>
    <w:rsid w:val="0084616D"/>
    <w:rsid w:val="008466C4"/>
    <w:rsid w:val="00846B4D"/>
    <w:rsid w:val="00846F14"/>
    <w:rsid w:val="008473D3"/>
    <w:rsid w:val="008473F2"/>
    <w:rsid w:val="0084743F"/>
    <w:rsid w:val="0084773D"/>
    <w:rsid w:val="008479BD"/>
    <w:rsid w:val="00847B29"/>
    <w:rsid w:val="00847BA9"/>
    <w:rsid w:val="008501D2"/>
    <w:rsid w:val="00850665"/>
    <w:rsid w:val="0085070C"/>
    <w:rsid w:val="00850CC8"/>
    <w:rsid w:val="008510DA"/>
    <w:rsid w:val="008514BC"/>
    <w:rsid w:val="00851A2B"/>
    <w:rsid w:val="00851E91"/>
    <w:rsid w:val="008527EA"/>
    <w:rsid w:val="00852E4E"/>
    <w:rsid w:val="0085349A"/>
    <w:rsid w:val="0085354A"/>
    <w:rsid w:val="008539F8"/>
    <w:rsid w:val="00853A0A"/>
    <w:rsid w:val="00853EEE"/>
    <w:rsid w:val="00853EF8"/>
    <w:rsid w:val="008544AA"/>
    <w:rsid w:val="00854543"/>
    <w:rsid w:val="0085460D"/>
    <w:rsid w:val="00854CC9"/>
    <w:rsid w:val="00854D6B"/>
    <w:rsid w:val="00855172"/>
    <w:rsid w:val="008551F8"/>
    <w:rsid w:val="00855459"/>
    <w:rsid w:val="008554A0"/>
    <w:rsid w:val="0085567F"/>
    <w:rsid w:val="00855874"/>
    <w:rsid w:val="00855FF5"/>
    <w:rsid w:val="00856126"/>
    <w:rsid w:val="00856151"/>
    <w:rsid w:val="00856272"/>
    <w:rsid w:val="00856BE5"/>
    <w:rsid w:val="00856F53"/>
    <w:rsid w:val="008573BB"/>
    <w:rsid w:val="00857429"/>
    <w:rsid w:val="0085744B"/>
    <w:rsid w:val="0085746D"/>
    <w:rsid w:val="008576B1"/>
    <w:rsid w:val="008577FB"/>
    <w:rsid w:val="008578A2"/>
    <w:rsid w:val="00857BD9"/>
    <w:rsid w:val="00857C42"/>
    <w:rsid w:val="00857D72"/>
    <w:rsid w:val="00857E55"/>
    <w:rsid w:val="00857EDF"/>
    <w:rsid w:val="00860098"/>
    <w:rsid w:val="0086012A"/>
    <w:rsid w:val="008608C4"/>
    <w:rsid w:val="008608E9"/>
    <w:rsid w:val="00860C37"/>
    <w:rsid w:val="0086148E"/>
    <w:rsid w:val="00861553"/>
    <w:rsid w:val="00861DD4"/>
    <w:rsid w:val="00861E15"/>
    <w:rsid w:val="00861E8D"/>
    <w:rsid w:val="00861F24"/>
    <w:rsid w:val="008624E5"/>
    <w:rsid w:val="0086270E"/>
    <w:rsid w:val="00862840"/>
    <w:rsid w:val="008628AA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AC8"/>
    <w:rsid w:val="00863CF8"/>
    <w:rsid w:val="00864130"/>
    <w:rsid w:val="00864C7B"/>
    <w:rsid w:val="00864E7E"/>
    <w:rsid w:val="0086551B"/>
    <w:rsid w:val="00865554"/>
    <w:rsid w:val="00865842"/>
    <w:rsid w:val="00865AD5"/>
    <w:rsid w:val="00865DF8"/>
    <w:rsid w:val="008664EA"/>
    <w:rsid w:val="008667B9"/>
    <w:rsid w:val="00866AB8"/>
    <w:rsid w:val="00866D03"/>
    <w:rsid w:val="00866EF8"/>
    <w:rsid w:val="00867423"/>
    <w:rsid w:val="00867D96"/>
    <w:rsid w:val="00870485"/>
    <w:rsid w:val="0087049D"/>
    <w:rsid w:val="00870523"/>
    <w:rsid w:val="008706D8"/>
    <w:rsid w:val="008707F1"/>
    <w:rsid w:val="0087116F"/>
    <w:rsid w:val="00871B88"/>
    <w:rsid w:val="00871E22"/>
    <w:rsid w:val="00871FDA"/>
    <w:rsid w:val="00872027"/>
    <w:rsid w:val="008721A7"/>
    <w:rsid w:val="008728BD"/>
    <w:rsid w:val="00872D4F"/>
    <w:rsid w:val="00873524"/>
    <w:rsid w:val="00873621"/>
    <w:rsid w:val="00873A56"/>
    <w:rsid w:val="00873B0A"/>
    <w:rsid w:val="00873D92"/>
    <w:rsid w:val="008741D8"/>
    <w:rsid w:val="008744F1"/>
    <w:rsid w:val="008745E4"/>
    <w:rsid w:val="00874963"/>
    <w:rsid w:val="00874D3B"/>
    <w:rsid w:val="00875229"/>
    <w:rsid w:val="008753E8"/>
    <w:rsid w:val="00875876"/>
    <w:rsid w:val="00875A4D"/>
    <w:rsid w:val="00875A52"/>
    <w:rsid w:val="00875B60"/>
    <w:rsid w:val="00875D99"/>
    <w:rsid w:val="00876121"/>
    <w:rsid w:val="00876426"/>
    <w:rsid w:val="008768DF"/>
    <w:rsid w:val="00876E04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6"/>
    <w:rsid w:val="008804B8"/>
    <w:rsid w:val="0088059D"/>
    <w:rsid w:val="00880706"/>
    <w:rsid w:val="00880C2E"/>
    <w:rsid w:val="00880EEE"/>
    <w:rsid w:val="0088104F"/>
    <w:rsid w:val="00881097"/>
    <w:rsid w:val="008810B0"/>
    <w:rsid w:val="00881361"/>
    <w:rsid w:val="0088136D"/>
    <w:rsid w:val="008816A6"/>
    <w:rsid w:val="0088186F"/>
    <w:rsid w:val="00881923"/>
    <w:rsid w:val="00881976"/>
    <w:rsid w:val="00881BF0"/>
    <w:rsid w:val="00881D09"/>
    <w:rsid w:val="00881D0C"/>
    <w:rsid w:val="00881E27"/>
    <w:rsid w:val="00881F2E"/>
    <w:rsid w:val="00882163"/>
    <w:rsid w:val="008823B2"/>
    <w:rsid w:val="0088287D"/>
    <w:rsid w:val="00882926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2E"/>
    <w:rsid w:val="0088564B"/>
    <w:rsid w:val="008859FF"/>
    <w:rsid w:val="0088615E"/>
    <w:rsid w:val="008862F9"/>
    <w:rsid w:val="008867FC"/>
    <w:rsid w:val="008868F0"/>
    <w:rsid w:val="00886E0B"/>
    <w:rsid w:val="00886EC3"/>
    <w:rsid w:val="00886FD7"/>
    <w:rsid w:val="00887037"/>
    <w:rsid w:val="00887508"/>
    <w:rsid w:val="008876D5"/>
    <w:rsid w:val="00887729"/>
    <w:rsid w:val="00887AFD"/>
    <w:rsid w:val="00887FE0"/>
    <w:rsid w:val="00890077"/>
    <w:rsid w:val="008905BA"/>
    <w:rsid w:val="0089075E"/>
    <w:rsid w:val="008907E6"/>
    <w:rsid w:val="008909E6"/>
    <w:rsid w:val="00890FA6"/>
    <w:rsid w:val="00891136"/>
    <w:rsid w:val="00891272"/>
    <w:rsid w:val="0089127F"/>
    <w:rsid w:val="0089129A"/>
    <w:rsid w:val="00891426"/>
    <w:rsid w:val="00891947"/>
    <w:rsid w:val="00891E92"/>
    <w:rsid w:val="008922D8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2E9"/>
    <w:rsid w:val="00894516"/>
    <w:rsid w:val="0089459F"/>
    <w:rsid w:val="0089480C"/>
    <w:rsid w:val="0089566F"/>
    <w:rsid w:val="008956F4"/>
    <w:rsid w:val="00895715"/>
    <w:rsid w:val="008958D4"/>
    <w:rsid w:val="00895DBA"/>
    <w:rsid w:val="00895E31"/>
    <w:rsid w:val="00895FE1"/>
    <w:rsid w:val="00896379"/>
    <w:rsid w:val="008965EA"/>
    <w:rsid w:val="00896A23"/>
    <w:rsid w:val="00896BC9"/>
    <w:rsid w:val="00896C57"/>
    <w:rsid w:val="00896C73"/>
    <w:rsid w:val="00896CE4"/>
    <w:rsid w:val="00896DB1"/>
    <w:rsid w:val="008970AB"/>
    <w:rsid w:val="008970E0"/>
    <w:rsid w:val="008974E0"/>
    <w:rsid w:val="00897564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635"/>
    <w:rsid w:val="008A1881"/>
    <w:rsid w:val="008A1A2D"/>
    <w:rsid w:val="008A1B02"/>
    <w:rsid w:val="008A1CE6"/>
    <w:rsid w:val="008A227F"/>
    <w:rsid w:val="008A2B0A"/>
    <w:rsid w:val="008A2C52"/>
    <w:rsid w:val="008A2EF5"/>
    <w:rsid w:val="008A2F07"/>
    <w:rsid w:val="008A3091"/>
    <w:rsid w:val="008A320C"/>
    <w:rsid w:val="008A3486"/>
    <w:rsid w:val="008A4D8F"/>
    <w:rsid w:val="008A4D97"/>
    <w:rsid w:val="008A51AA"/>
    <w:rsid w:val="008A51B7"/>
    <w:rsid w:val="008A5E12"/>
    <w:rsid w:val="008A5F3E"/>
    <w:rsid w:val="008A5F7F"/>
    <w:rsid w:val="008A62CD"/>
    <w:rsid w:val="008A6535"/>
    <w:rsid w:val="008A6E07"/>
    <w:rsid w:val="008A74F0"/>
    <w:rsid w:val="008A7A84"/>
    <w:rsid w:val="008A7B71"/>
    <w:rsid w:val="008A7CFF"/>
    <w:rsid w:val="008A7E1F"/>
    <w:rsid w:val="008B08B6"/>
    <w:rsid w:val="008B0AB1"/>
    <w:rsid w:val="008B0C30"/>
    <w:rsid w:val="008B0DF7"/>
    <w:rsid w:val="008B1740"/>
    <w:rsid w:val="008B18E3"/>
    <w:rsid w:val="008B1A65"/>
    <w:rsid w:val="008B1D0F"/>
    <w:rsid w:val="008B1EB2"/>
    <w:rsid w:val="008B233C"/>
    <w:rsid w:val="008B2BC8"/>
    <w:rsid w:val="008B2C92"/>
    <w:rsid w:val="008B2F64"/>
    <w:rsid w:val="008B2FC9"/>
    <w:rsid w:val="008B33A9"/>
    <w:rsid w:val="008B3746"/>
    <w:rsid w:val="008B3C3B"/>
    <w:rsid w:val="008B3D84"/>
    <w:rsid w:val="008B3F46"/>
    <w:rsid w:val="008B3F6C"/>
    <w:rsid w:val="008B4279"/>
    <w:rsid w:val="008B4590"/>
    <w:rsid w:val="008B48B6"/>
    <w:rsid w:val="008B4BEE"/>
    <w:rsid w:val="008B4D6F"/>
    <w:rsid w:val="008B4F3F"/>
    <w:rsid w:val="008B4FEF"/>
    <w:rsid w:val="008B506B"/>
    <w:rsid w:val="008B5373"/>
    <w:rsid w:val="008B53C5"/>
    <w:rsid w:val="008B5627"/>
    <w:rsid w:val="008B56A8"/>
    <w:rsid w:val="008B59AC"/>
    <w:rsid w:val="008B5D8D"/>
    <w:rsid w:val="008B6107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671"/>
    <w:rsid w:val="008C0E72"/>
    <w:rsid w:val="008C0F1B"/>
    <w:rsid w:val="008C18E9"/>
    <w:rsid w:val="008C19C1"/>
    <w:rsid w:val="008C1A65"/>
    <w:rsid w:val="008C1C6A"/>
    <w:rsid w:val="008C1FA8"/>
    <w:rsid w:val="008C2427"/>
    <w:rsid w:val="008C2507"/>
    <w:rsid w:val="008C2847"/>
    <w:rsid w:val="008C2A22"/>
    <w:rsid w:val="008C2A30"/>
    <w:rsid w:val="008C309A"/>
    <w:rsid w:val="008C30EE"/>
    <w:rsid w:val="008C34E7"/>
    <w:rsid w:val="008C355A"/>
    <w:rsid w:val="008C35AA"/>
    <w:rsid w:val="008C368F"/>
    <w:rsid w:val="008C3DED"/>
    <w:rsid w:val="008C428A"/>
    <w:rsid w:val="008C4597"/>
    <w:rsid w:val="008C45BC"/>
    <w:rsid w:val="008C4818"/>
    <w:rsid w:val="008C4A87"/>
    <w:rsid w:val="008C4B71"/>
    <w:rsid w:val="008C4BD5"/>
    <w:rsid w:val="008C4CAE"/>
    <w:rsid w:val="008C509B"/>
    <w:rsid w:val="008C50AE"/>
    <w:rsid w:val="008C50E9"/>
    <w:rsid w:val="008C55BA"/>
    <w:rsid w:val="008C5884"/>
    <w:rsid w:val="008C5FB3"/>
    <w:rsid w:val="008C601D"/>
    <w:rsid w:val="008C62AA"/>
    <w:rsid w:val="008C6475"/>
    <w:rsid w:val="008C6497"/>
    <w:rsid w:val="008C6582"/>
    <w:rsid w:val="008C6646"/>
    <w:rsid w:val="008C664E"/>
    <w:rsid w:val="008C6865"/>
    <w:rsid w:val="008C68C2"/>
    <w:rsid w:val="008C69C0"/>
    <w:rsid w:val="008C6DDD"/>
    <w:rsid w:val="008C6E9D"/>
    <w:rsid w:val="008C700D"/>
    <w:rsid w:val="008C707D"/>
    <w:rsid w:val="008C71E8"/>
    <w:rsid w:val="008C7269"/>
    <w:rsid w:val="008C7276"/>
    <w:rsid w:val="008C742F"/>
    <w:rsid w:val="008C7560"/>
    <w:rsid w:val="008C7669"/>
    <w:rsid w:val="008C7911"/>
    <w:rsid w:val="008C796C"/>
    <w:rsid w:val="008C7B3F"/>
    <w:rsid w:val="008C7B6D"/>
    <w:rsid w:val="008C7B83"/>
    <w:rsid w:val="008C7DD0"/>
    <w:rsid w:val="008D009E"/>
    <w:rsid w:val="008D029C"/>
    <w:rsid w:val="008D039A"/>
    <w:rsid w:val="008D042A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1D38"/>
    <w:rsid w:val="008D21D9"/>
    <w:rsid w:val="008D2342"/>
    <w:rsid w:val="008D2549"/>
    <w:rsid w:val="008D25FD"/>
    <w:rsid w:val="008D2CCC"/>
    <w:rsid w:val="008D2E1C"/>
    <w:rsid w:val="008D2F88"/>
    <w:rsid w:val="008D3692"/>
    <w:rsid w:val="008D3706"/>
    <w:rsid w:val="008D376E"/>
    <w:rsid w:val="008D3AA4"/>
    <w:rsid w:val="008D46F1"/>
    <w:rsid w:val="008D4BB2"/>
    <w:rsid w:val="008D528F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312"/>
    <w:rsid w:val="008E08C5"/>
    <w:rsid w:val="008E0A85"/>
    <w:rsid w:val="008E0F67"/>
    <w:rsid w:val="008E1296"/>
    <w:rsid w:val="008E1781"/>
    <w:rsid w:val="008E1827"/>
    <w:rsid w:val="008E19C5"/>
    <w:rsid w:val="008E1B8C"/>
    <w:rsid w:val="008E1D3C"/>
    <w:rsid w:val="008E1EE0"/>
    <w:rsid w:val="008E1F60"/>
    <w:rsid w:val="008E1F86"/>
    <w:rsid w:val="008E234C"/>
    <w:rsid w:val="008E2648"/>
    <w:rsid w:val="008E2650"/>
    <w:rsid w:val="008E2846"/>
    <w:rsid w:val="008E2C49"/>
    <w:rsid w:val="008E2C8B"/>
    <w:rsid w:val="008E2D4E"/>
    <w:rsid w:val="008E2E54"/>
    <w:rsid w:val="008E2F2C"/>
    <w:rsid w:val="008E31F1"/>
    <w:rsid w:val="008E3407"/>
    <w:rsid w:val="008E3669"/>
    <w:rsid w:val="008E3932"/>
    <w:rsid w:val="008E3D64"/>
    <w:rsid w:val="008E3E7D"/>
    <w:rsid w:val="008E404F"/>
    <w:rsid w:val="008E457D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445"/>
    <w:rsid w:val="008E6F17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96D"/>
    <w:rsid w:val="008F0A06"/>
    <w:rsid w:val="008F0BAB"/>
    <w:rsid w:val="008F0C3F"/>
    <w:rsid w:val="008F1169"/>
    <w:rsid w:val="008F150E"/>
    <w:rsid w:val="008F1C18"/>
    <w:rsid w:val="008F1CF6"/>
    <w:rsid w:val="008F1D15"/>
    <w:rsid w:val="008F2138"/>
    <w:rsid w:val="008F23AA"/>
    <w:rsid w:val="008F2583"/>
    <w:rsid w:val="008F25D3"/>
    <w:rsid w:val="008F2DDB"/>
    <w:rsid w:val="008F2E3E"/>
    <w:rsid w:val="008F2FE3"/>
    <w:rsid w:val="008F3192"/>
    <w:rsid w:val="008F31C8"/>
    <w:rsid w:val="008F32C7"/>
    <w:rsid w:val="008F3335"/>
    <w:rsid w:val="008F3423"/>
    <w:rsid w:val="008F367B"/>
    <w:rsid w:val="008F3E29"/>
    <w:rsid w:val="008F3FF4"/>
    <w:rsid w:val="008F4098"/>
    <w:rsid w:val="008F409A"/>
    <w:rsid w:val="008F4274"/>
    <w:rsid w:val="008F446F"/>
    <w:rsid w:val="008F46FC"/>
    <w:rsid w:val="008F4F06"/>
    <w:rsid w:val="008F5029"/>
    <w:rsid w:val="008F50E2"/>
    <w:rsid w:val="008F53A5"/>
    <w:rsid w:val="008F5B86"/>
    <w:rsid w:val="008F5E93"/>
    <w:rsid w:val="008F5F3E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31A"/>
    <w:rsid w:val="008F749E"/>
    <w:rsid w:val="008F75A7"/>
    <w:rsid w:val="008F769E"/>
    <w:rsid w:val="008F7B11"/>
    <w:rsid w:val="008F7C18"/>
    <w:rsid w:val="008F7E55"/>
    <w:rsid w:val="00900232"/>
    <w:rsid w:val="0090023A"/>
    <w:rsid w:val="00900613"/>
    <w:rsid w:val="00900628"/>
    <w:rsid w:val="009006E7"/>
    <w:rsid w:val="009007C9"/>
    <w:rsid w:val="00900ADA"/>
    <w:rsid w:val="00900C15"/>
    <w:rsid w:val="00900DE4"/>
    <w:rsid w:val="00900E5E"/>
    <w:rsid w:val="00900E8C"/>
    <w:rsid w:val="00900F3B"/>
    <w:rsid w:val="00901409"/>
    <w:rsid w:val="00901449"/>
    <w:rsid w:val="0090168F"/>
    <w:rsid w:val="00901743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448"/>
    <w:rsid w:val="00903507"/>
    <w:rsid w:val="00903836"/>
    <w:rsid w:val="009038C7"/>
    <w:rsid w:val="00903999"/>
    <w:rsid w:val="00903A75"/>
    <w:rsid w:val="00903B5A"/>
    <w:rsid w:val="00903BED"/>
    <w:rsid w:val="00903E86"/>
    <w:rsid w:val="00903FA9"/>
    <w:rsid w:val="009040E2"/>
    <w:rsid w:val="009042A1"/>
    <w:rsid w:val="00904376"/>
    <w:rsid w:val="009043C6"/>
    <w:rsid w:val="009043EA"/>
    <w:rsid w:val="00904478"/>
    <w:rsid w:val="00904536"/>
    <w:rsid w:val="009045A8"/>
    <w:rsid w:val="0090471D"/>
    <w:rsid w:val="00904767"/>
    <w:rsid w:val="009048BB"/>
    <w:rsid w:val="009049B0"/>
    <w:rsid w:val="00904B66"/>
    <w:rsid w:val="00904F67"/>
    <w:rsid w:val="00905012"/>
    <w:rsid w:val="009051F2"/>
    <w:rsid w:val="009051FE"/>
    <w:rsid w:val="00905357"/>
    <w:rsid w:val="00905533"/>
    <w:rsid w:val="00905817"/>
    <w:rsid w:val="00905AD2"/>
    <w:rsid w:val="00905F39"/>
    <w:rsid w:val="00906208"/>
    <w:rsid w:val="00906722"/>
    <w:rsid w:val="00906B20"/>
    <w:rsid w:val="00906F93"/>
    <w:rsid w:val="00907038"/>
    <w:rsid w:val="00907998"/>
    <w:rsid w:val="009079C6"/>
    <w:rsid w:val="009100A0"/>
    <w:rsid w:val="009100F6"/>
    <w:rsid w:val="009100F8"/>
    <w:rsid w:val="00910113"/>
    <w:rsid w:val="00910BAA"/>
    <w:rsid w:val="00910F0C"/>
    <w:rsid w:val="0091155A"/>
    <w:rsid w:val="00911950"/>
    <w:rsid w:val="009119E8"/>
    <w:rsid w:val="00912170"/>
    <w:rsid w:val="00912650"/>
    <w:rsid w:val="009127FF"/>
    <w:rsid w:val="00912D11"/>
    <w:rsid w:val="00912E66"/>
    <w:rsid w:val="0091358A"/>
    <w:rsid w:val="00913A74"/>
    <w:rsid w:val="00913ECA"/>
    <w:rsid w:val="00914607"/>
    <w:rsid w:val="0091464F"/>
    <w:rsid w:val="0091475A"/>
    <w:rsid w:val="009147D9"/>
    <w:rsid w:val="00914ACD"/>
    <w:rsid w:val="00914E65"/>
    <w:rsid w:val="00914FC1"/>
    <w:rsid w:val="00914FCC"/>
    <w:rsid w:val="00915447"/>
    <w:rsid w:val="0091554F"/>
    <w:rsid w:val="00915770"/>
    <w:rsid w:val="00915BCA"/>
    <w:rsid w:val="00915D73"/>
    <w:rsid w:val="00916A1D"/>
    <w:rsid w:val="00916AA3"/>
    <w:rsid w:val="00916BE4"/>
    <w:rsid w:val="00916D8B"/>
    <w:rsid w:val="00916F82"/>
    <w:rsid w:val="0091741D"/>
    <w:rsid w:val="00920767"/>
    <w:rsid w:val="00920A08"/>
    <w:rsid w:val="00920DD9"/>
    <w:rsid w:val="00920F45"/>
    <w:rsid w:val="009212B2"/>
    <w:rsid w:val="00921341"/>
    <w:rsid w:val="00921448"/>
    <w:rsid w:val="00921539"/>
    <w:rsid w:val="00921604"/>
    <w:rsid w:val="0092195B"/>
    <w:rsid w:val="00921F7E"/>
    <w:rsid w:val="0092201C"/>
    <w:rsid w:val="00922328"/>
    <w:rsid w:val="00922338"/>
    <w:rsid w:val="009223D9"/>
    <w:rsid w:val="0092243B"/>
    <w:rsid w:val="00922FCB"/>
    <w:rsid w:val="0092302C"/>
    <w:rsid w:val="00923452"/>
    <w:rsid w:val="0092359E"/>
    <w:rsid w:val="00923B91"/>
    <w:rsid w:val="00923E5A"/>
    <w:rsid w:val="00924205"/>
    <w:rsid w:val="009244EF"/>
    <w:rsid w:val="00924873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7FC"/>
    <w:rsid w:val="00925882"/>
    <w:rsid w:val="00925A68"/>
    <w:rsid w:val="00925C75"/>
    <w:rsid w:val="009265A5"/>
    <w:rsid w:val="00926724"/>
    <w:rsid w:val="0092689C"/>
    <w:rsid w:val="009268DD"/>
    <w:rsid w:val="00926B72"/>
    <w:rsid w:val="00926F56"/>
    <w:rsid w:val="009270E0"/>
    <w:rsid w:val="0092721B"/>
    <w:rsid w:val="0092748E"/>
    <w:rsid w:val="0092777E"/>
    <w:rsid w:val="00927D29"/>
    <w:rsid w:val="00927D67"/>
    <w:rsid w:val="00927F09"/>
    <w:rsid w:val="00927F36"/>
    <w:rsid w:val="0093012D"/>
    <w:rsid w:val="009301ED"/>
    <w:rsid w:val="009304C5"/>
    <w:rsid w:val="00930A84"/>
    <w:rsid w:val="00930B95"/>
    <w:rsid w:val="00930EC9"/>
    <w:rsid w:val="00930FBA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2AE"/>
    <w:rsid w:val="009323F5"/>
    <w:rsid w:val="009324C3"/>
    <w:rsid w:val="00932566"/>
    <w:rsid w:val="009329BC"/>
    <w:rsid w:val="00932A06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409B"/>
    <w:rsid w:val="009340D7"/>
    <w:rsid w:val="009343B7"/>
    <w:rsid w:val="009349CE"/>
    <w:rsid w:val="00934B10"/>
    <w:rsid w:val="00935145"/>
    <w:rsid w:val="0093519D"/>
    <w:rsid w:val="0093545B"/>
    <w:rsid w:val="0093554F"/>
    <w:rsid w:val="009355CA"/>
    <w:rsid w:val="0093569F"/>
    <w:rsid w:val="0093607D"/>
    <w:rsid w:val="0093639F"/>
    <w:rsid w:val="009365D3"/>
    <w:rsid w:val="009368AA"/>
    <w:rsid w:val="009368F0"/>
    <w:rsid w:val="00936D9E"/>
    <w:rsid w:val="0093745A"/>
    <w:rsid w:val="00937656"/>
    <w:rsid w:val="009379D9"/>
    <w:rsid w:val="009379F1"/>
    <w:rsid w:val="00937E16"/>
    <w:rsid w:val="009400B3"/>
    <w:rsid w:val="00940207"/>
    <w:rsid w:val="009403A9"/>
    <w:rsid w:val="00940698"/>
    <w:rsid w:val="009407B8"/>
    <w:rsid w:val="00941139"/>
    <w:rsid w:val="009411BE"/>
    <w:rsid w:val="00941ACC"/>
    <w:rsid w:val="00941C26"/>
    <w:rsid w:val="00942320"/>
    <w:rsid w:val="009423A1"/>
    <w:rsid w:val="00942587"/>
    <w:rsid w:val="009428D1"/>
    <w:rsid w:val="00942973"/>
    <w:rsid w:val="009429F6"/>
    <w:rsid w:val="00942ABC"/>
    <w:rsid w:val="00942DC2"/>
    <w:rsid w:val="00942EF2"/>
    <w:rsid w:val="0094306B"/>
    <w:rsid w:val="0094348D"/>
    <w:rsid w:val="009434AD"/>
    <w:rsid w:val="00943916"/>
    <w:rsid w:val="00943920"/>
    <w:rsid w:val="00943A64"/>
    <w:rsid w:val="00943FC5"/>
    <w:rsid w:val="00944294"/>
    <w:rsid w:val="00944491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BE"/>
    <w:rsid w:val="009452C0"/>
    <w:rsid w:val="00945466"/>
    <w:rsid w:val="0094568F"/>
    <w:rsid w:val="00945C99"/>
    <w:rsid w:val="00946233"/>
    <w:rsid w:val="00946686"/>
    <w:rsid w:val="009466D1"/>
    <w:rsid w:val="00946A98"/>
    <w:rsid w:val="009471CF"/>
    <w:rsid w:val="009472D2"/>
    <w:rsid w:val="0094776C"/>
    <w:rsid w:val="00947775"/>
    <w:rsid w:val="00947B37"/>
    <w:rsid w:val="0095036E"/>
    <w:rsid w:val="00950416"/>
    <w:rsid w:val="009509B5"/>
    <w:rsid w:val="009509B8"/>
    <w:rsid w:val="009512FA"/>
    <w:rsid w:val="009513D6"/>
    <w:rsid w:val="00951769"/>
    <w:rsid w:val="009517CA"/>
    <w:rsid w:val="00951A5B"/>
    <w:rsid w:val="00951A91"/>
    <w:rsid w:val="00951C77"/>
    <w:rsid w:val="00951CC8"/>
    <w:rsid w:val="009520F2"/>
    <w:rsid w:val="0095223F"/>
    <w:rsid w:val="009522A4"/>
    <w:rsid w:val="009527A5"/>
    <w:rsid w:val="00952853"/>
    <w:rsid w:val="00952933"/>
    <w:rsid w:val="009529F1"/>
    <w:rsid w:val="00952BC9"/>
    <w:rsid w:val="0095302C"/>
    <w:rsid w:val="00953791"/>
    <w:rsid w:val="00953DFE"/>
    <w:rsid w:val="00953E21"/>
    <w:rsid w:val="009540AC"/>
    <w:rsid w:val="009540FD"/>
    <w:rsid w:val="00954381"/>
    <w:rsid w:val="0095497B"/>
    <w:rsid w:val="00954AB5"/>
    <w:rsid w:val="00954B04"/>
    <w:rsid w:val="00954CC4"/>
    <w:rsid w:val="00954DA7"/>
    <w:rsid w:val="00955043"/>
    <w:rsid w:val="009553B3"/>
    <w:rsid w:val="00955528"/>
    <w:rsid w:val="009555DA"/>
    <w:rsid w:val="009559D4"/>
    <w:rsid w:val="00955C3C"/>
    <w:rsid w:val="00955C88"/>
    <w:rsid w:val="00955D7B"/>
    <w:rsid w:val="00955E66"/>
    <w:rsid w:val="00955FA7"/>
    <w:rsid w:val="00956000"/>
    <w:rsid w:val="009562A5"/>
    <w:rsid w:val="00956543"/>
    <w:rsid w:val="00956760"/>
    <w:rsid w:val="00956888"/>
    <w:rsid w:val="00956E63"/>
    <w:rsid w:val="009570D7"/>
    <w:rsid w:val="009572BC"/>
    <w:rsid w:val="00957308"/>
    <w:rsid w:val="009573AB"/>
    <w:rsid w:val="00957732"/>
    <w:rsid w:val="009578F3"/>
    <w:rsid w:val="00960245"/>
    <w:rsid w:val="00960706"/>
    <w:rsid w:val="00960767"/>
    <w:rsid w:val="00960AE4"/>
    <w:rsid w:val="00960E58"/>
    <w:rsid w:val="00961027"/>
    <w:rsid w:val="00961249"/>
    <w:rsid w:val="00961382"/>
    <w:rsid w:val="0096150B"/>
    <w:rsid w:val="00961514"/>
    <w:rsid w:val="0096158B"/>
    <w:rsid w:val="00961762"/>
    <w:rsid w:val="0096190A"/>
    <w:rsid w:val="00961BB8"/>
    <w:rsid w:val="00961CC0"/>
    <w:rsid w:val="00961CE0"/>
    <w:rsid w:val="00961D52"/>
    <w:rsid w:val="0096211F"/>
    <w:rsid w:val="0096267D"/>
    <w:rsid w:val="00962833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CD9"/>
    <w:rsid w:val="00964D2A"/>
    <w:rsid w:val="00964EA2"/>
    <w:rsid w:val="009650C7"/>
    <w:rsid w:val="0096570A"/>
    <w:rsid w:val="00965D1B"/>
    <w:rsid w:val="00965D63"/>
    <w:rsid w:val="00966746"/>
    <w:rsid w:val="00966988"/>
    <w:rsid w:val="00966BC4"/>
    <w:rsid w:val="00966FF5"/>
    <w:rsid w:val="009675C9"/>
    <w:rsid w:val="009678D7"/>
    <w:rsid w:val="00967B16"/>
    <w:rsid w:val="00967B35"/>
    <w:rsid w:val="00967D47"/>
    <w:rsid w:val="00967DF3"/>
    <w:rsid w:val="00970005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DED"/>
    <w:rsid w:val="009725F5"/>
    <w:rsid w:val="009726B3"/>
    <w:rsid w:val="009727AE"/>
    <w:rsid w:val="00972ACA"/>
    <w:rsid w:val="00972E44"/>
    <w:rsid w:val="00973401"/>
    <w:rsid w:val="00973DBA"/>
    <w:rsid w:val="00974020"/>
    <w:rsid w:val="0097457B"/>
    <w:rsid w:val="0097458D"/>
    <w:rsid w:val="009749D1"/>
    <w:rsid w:val="00974A17"/>
    <w:rsid w:val="00974AEA"/>
    <w:rsid w:val="00974B1F"/>
    <w:rsid w:val="00974E4A"/>
    <w:rsid w:val="00974FC5"/>
    <w:rsid w:val="009754D8"/>
    <w:rsid w:val="00975827"/>
    <w:rsid w:val="00975A7B"/>
    <w:rsid w:val="00975C3B"/>
    <w:rsid w:val="00975C9A"/>
    <w:rsid w:val="00975ECB"/>
    <w:rsid w:val="00976098"/>
    <w:rsid w:val="009762FD"/>
    <w:rsid w:val="009765CF"/>
    <w:rsid w:val="00976781"/>
    <w:rsid w:val="00976A1C"/>
    <w:rsid w:val="00976B86"/>
    <w:rsid w:val="00976F32"/>
    <w:rsid w:val="00976F5C"/>
    <w:rsid w:val="00976F68"/>
    <w:rsid w:val="00976FE8"/>
    <w:rsid w:val="00977174"/>
    <w:rsid w:val="0097752A"/>
    <w:rsid w:val="00977869"/>
    <w:rsid w:val="009778D3"/>
    <w:rsid w:val="009779F7"/>
    <w:rsid w:val="0098038D"/>
    <w:rsid w:val="00980439"/>
    <w:rsid w:val="00980737"/>
    <w:rsid w:val="00980CD0"/>
    <w:rsid w:val="00980DFB"/>
    <w:rsid w:val="00980E8A"/>
    <w:rsid w:val="00980ED5"/>
    <w:rsid w:val="00981043"/>
    <w:rsid w:val="009813DB"/>
    <w:rsid w:val="0098178C"/>
    <w:rsid w:val="009817B3"/>
    <w:rsid w:val="00981852"/>
    <w:rsid w:val="00981B12"/>
    <w:rsid w:val="00981E0B"/>
    <w:rsid w:val="00982404"/>
    <w:rsid w:val="00982517"/>
    <w:rsid w:val="009825C1"/>
    <w:rsid w:val="0098260C"/>
    <w:rsid w:val="00982E15"/>
    <w:rsid w:val="00982F6F"/>
    <w:rsid w:val="00982FB5"/>
    <w:rsid w:val="009831CC"/>
    <w:rsid w:val="009832CD"/>
    <w:rsid w:val="009832D0"/>
    <w:rsid w:val="00983479"/>
    <w:rsid w:val="00983674"/>
    <w:rsid w:val="00983875"/>
    <w:rsid w:val="00983924"/>
    <w:rsid w:val="00983988"/>
    <w:rsid w:val="00983A8E"/>
    <w:rsid w:val="00983B4B"/>
    <w:rsid w:val="00983C0B"/>
    <w:rsid w:val="00984150"/>
    <w:rsid w:val="0098416D"/>
    <w:rsid w:val="009841E1"/>
    <w:rsid w:val="00984488"/>
    <w:rsid w:val="009844D4"/>
    <w:rsid w:val="0098463A"/>
    <w:rsid w:val="00984734"/>
    <w:rsid w:val="009848D5"/>
    <w:rsid w:val="00984EDC"/>
    <w:rsid w:val="00985018"/>
    <w:rsid w:val="0098571E"/>
    <w:rsid w:val="00985A61"/>
    <w:rsid w:val="009862BD"/>
    <w:rsid w:val="009868FA"/>
    <w:rsid w:val="00986D71"/>
    <w:rsid w:val="00986E10"/>
    <w:rsid w:val="00986F54"/>
    <w:rsid w:val="0098735A"/>
    <w:rsid w:val="009873F3"/>
    <w:rsid w:val="00987412"/>
    <w:rsid w:val="00987468"/>
    <w:rsid w:val="009877DF"/>
    <w:rsid w:val="00987AF3"/>
    <w:rsid w:val="00987E6D"/>
    <w:rsid w:val="00987F3D"/>
    <w:rsid w:val="0099042B"/>
    <w:rsid w:val="009906E0"/>
    <w:rsid w:val="00990827"/>
    <w:rsid w:val="009909E3"/>
    <w:rsid w:val="00990BDF"/>
    <w:rsid w:val="00990D08"/>
    <w:rsid w:val="00990E8B"/>
    <w:rsid w:val="00990EB1"/>
    <w:rsid w:val="0099155B"/>
    <w:rsid w:val="0099166A"/>
    <w:rsid w:val="00991A3D"/>
    <w:rsid w:val="00991CE7"/>
    <w:rsid w:val="00991D9E"/>
    <w:rsid w:val="0099207C"/>
    <w:rsid w:val="00992289"/>
    <w:rsid w:val="0099245F"/>
    <w:rsid w:val="00992866"/>
    <w:rsid w:val="00993285"/>
    <w:rsid w:val="00993800"/>
    <w:rsid w:val="00993A03"/>
    <w:rsid w:val="00993E24"/>
    <w:rsid w:val="00993F13"/>
    <w:rsid w:val="009940FF"/>
    <w:rsid w:val="009941CC"/>
    <w:rsid w:val="00994241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59E7"/>
    <w:rsid w:val="009960FB"/>
    <w:rsid w:val="0099665F"/>
    <w:rsid w:val="009968F3"/>
    <w:rsid w:val="009969B2"/>
    <w:rsid w:val="00996A36"/>
    <w:rsid w:val="00996BA6"/>
    <w:rsid w:val="00996C0D"/>
    <w:rsid w:val="00996D52"/>
    <w:rsid w:val="00996F68"/>
    <w:rsid w:val="009971BC"/>
    <w:rsid w:val="00997280"/>
    <w:rsid w:val="0099737A"/>
    <w:rsid w:val="0099777E"/>
    <w:rsid w:val="009A011B"/>
    <w:rsid w:val="009A0355"/>
    <w:rsid w:val="009A036E"/>
    <w:rsid w:val="009A07A7"/>
    <w:rsid w:val="009A0EB6"/>
    <w:rsid w:val="009A10A7"/>
    <w:rsid w:val="009A10FA"/>
    <w:rsid w:val="009A12D6"/>
    <w:rsid w:val="009A14E1"/>
    <w:rsid w:val="009A17FE"/>
    <w:rsid w:val="009A1AA2"/>
    <w:rsid w:val="009A1ED0"/>
    <w:rsid w:val="009A1F98"/>
    <w:rsid w:val="009A2004"/>
    <w:rsid w:val="009A2879"/>
    <w:rsid w:val="009A2A6C"/>
    <w:rsid w:val="009A2B02"/>
    <w:rsid w:val="009A2B93"/>
    <w:rsid w:val="009A3386"/>
    <w:rsid w:val="009A3508"/>
    <w:rsid w:val="009A35CD"/>
    <w:rsid w:val="009A3642"/>
    <w:rsid w:val="009A3AFE"/>
    <w:rsid w:val="009A3BB3"/>
    <w:rsid w:val="009A3CB8"/>
    <w:rsid w:val="009A3E23"/>
    <w:rsid w:val="009A4005"/>
    <w:rsid w:val="009A40DD"/>
    <w:rsid w:val="009A426B"/>
    <w:rsid w:val="009A4306"/>
    <w:rsid w:val="009A4385"/>
    <w:rsid w:val="009A46CA"/>
    <w:rsid w:val="009A4835"/>
    <w:rsid w:val="009A4B48"/>
    <w:rsid w:val="009A4D72"/>
    <w:rsid w:val="009A5100"/>
    <w:rsid w:val="009A5179"/>
    <w:rsid w:val="009A5229"/>
    <w:rsid w:val="009A5281"/>
    <w:rsid w:val="009A5393"/>
    <w:rsid w:val="009A5432"/>
    <w:rsid w:val="009A5495"/>
    <w:rsid w:val="009A54F7"/>
    <w:rsid w:val="009A5771"/>
    <w:rsid w:val="009A57EA"/>
    <w:rsid w:val="009A58AA"/>
    <w:rsid w:val="009A5C9E"/>
    <w:rsid w:val="009A5CA9"/>
    <w:rsid w:val="009A5CC1"/>
    <w:rsid w:val="009A62AA"/>
    <w:rsid w:val="009A68D2"/>
    <w:rsid w:val="009A6B5A"/>
    <w:rsid w:val="009A6C34"/>
    <w:rsid w:val="009A6E65"/>
    <w:rsid w:val="009A6FC8"/>
    <w:rsid w:val="009A77F5"/>
    <w:rsid w:val="009A7CE2"/>
    <w:rsid w:val="009A7D21"/>
    <w:rsid w:val="009B02B1"/>
    <w:rsid w:val="009B080E"/>
    <w:rsid w:val="009B0AA5"/>
    <w:rsid w:val="009B0C45"/>
    <w:rsid w:val="009B0FA8"/>
    <w:rsid w:val="009B171C"/>
    <w:rsid w:val="009B1B56"/>
    <w:rsid w:val="009B1C74"/>
    <w:rsid w:val="009B1E12"/>
    <w:rsid w:val="009B1ECF"/>
    <w:rsid w:val="009B210F"/>
    <w:rsid w:val="009B2149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626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CA2"/>
    <w:rsid w:val="009B5F40"/>
    <w:rsid w:val="009B612F"/>
    <w:rsid w:val="009B65C8"/>
    <w:rsid w:val="009B65D6"/>
    <w:rsid w:val="009B6E9C"/>
    <w:rsid w:val="009B6F2C"/>
    <w:rsid w:val="009B6FD5"/>
    <w:rsid w:val="009B7183"/>
    <w:rsid w:val="009B72D7"/>
    <w:rsid w:val="009B7681"/>
    <w:rsid w:val="009B7967"/>
    <w:rsid w:val="009B7A47"/>
    <w:rsid w:val="009B7C91"/>
    <w:rsid w:val="009B7E55"/>
    <w:rsid w:val="009B7F06"/>
    <w:rsid w:val="009C021E"/>
    <w:rsid w:val="009C03A5"/>
    <w:rsid w:val="009C067C"/>
    <w:rsid w:val="009C0899"/>
    <w:rsid w:val="009C0BAB"/>
    <w:rsid w:val="009C0F3F"/>
    <w:rsid w:val="009C1021"/>
    <w:rsid w:val="009C10A4"/>
    <w:rsid w:val="009C110B"/>
    <w:rsid w:val="009C12EA"/>
    <w:rsid w:val="009C1381"/>
    <w:rsid w:val="009C13EB"/>
    <w:rsid w:val="009C14D8"/>
    <w:rsid w:val="009C1740"/>
    <w:rsid w:val="009C198C"/>
    <w:rsid w:val="009C1B92"/>
    <w:rsid w:val="009C2130"/>
    <w:rsid w:val="009C23AF"/>
    <w:rsid w:val="009C2419"/>
    <w:rsid w:val="009C298F"/>
    <w:rsid w:val="009C29AD"/>
    <w:rsid w:val="009C2BDE"/>
    <w:rsid w:val="009C2CE9"/>
    <w:rsid w:val="009C30AE"/>
    <w:rsid w:val="009C3181"/>
    <w:rsid w:val="009C34AB"/>
    <w:rsid w:val="009C352E"/>
    <w:rsid w:val="009C3727"/>
    <w:rsid w:val="009C3A8F"/>
    <w:rsid w:val="009C3A97"/>
    <w:rsid w:val="009C3C9D"/>
    <w:rsid w:val="009C415C"/>
    <w:rsid w:val="009C418F"/>
    <w:rsid w:val="009C4372"/>
    <w:rsid w:val="009C45DD"/>
    <w:rsid w:val="009C47CA"/>
    <w:rsid w:val="009C49F3"/>
    <w:rsid w:val="009C5059"/>
    <w:rsid w:val="009C5AF0"/>
    <w:rsid w:val="009C5BD5"/>
    <w:rsid w:val="009C5DE4"/>
    <w:rsid w:val="009C606D"/>
    <w:rsid w:val="009C61B3"/>
    <w:rsid w:val="009C6707"/>
    <w:rsid w:val="009C6B02"/>
    <w:rsid w:val="009C6C07"/>
    <w:rsid w:val="009C707E"/>
    <w:rsid w:val="009C7369"/>
    <w:rsid w:val="009C73F3"/>
    <w:rsid w:val="009C7921"/>
    <w:rsid w:val="009D00A0"/>
    <w:rsid w:val="009D025B"/>
    <w:rsid w:val="009D0A60"/>
    <w:rsid w:val="009D0EFE"/>
    <w:rsid w:val="009D0F57"/>
    <w:rsid w:val="009D1049"/>
    <w:rsid w:val="009D11A8"/>
    <w:rsid w:val="009D11DF"/>
    <w:rsid w:val="009D123D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BCD"/>
    <w:rsid w:val="009D2C11"/>
    <w:rsid w:val="009D328F"/>
    <w:rsid w:val="009D357B"/>
    <w:rsid w:val="009D36FD"/>
    <w:rsid w:val="009D37B8"/>
    <w:rsid w:val="009D3961"/>
    <w:rsid w:val="009D3A19"/>
    <w:rsid w:val="009D3C64"/>
    <w:rsid w:val="009D40BE"/>
    <w:rsid w:val="009D4372"/>
    <w:rsid w:val="009D48E9"/>
    <w:rsid w:val="009D494E"/>
    <w:rsid w:val="009D4BB8"/>
    <w:rsid w:val="009D4C8A"/>
    <w:rsid w:val="009D4CEB"/>
    <w:rsid w:val="009D5206"/>
    <w:rsid w:val="009D548C"/>
    <w:rsid w:val="009D554B"/>
    <w:rsid w:val="009D5890"/>
    <w:rsid w:val="009D58AD"/>
    <w:rsid w:val="009D5C85"/>
    <w:rsid w:val="009D6092"/>
    <w:rsid w:val="009D61E5"/>
    <w:rsid w:val="009D6253"/>
    <w:rsid w:val="009D631D"/>
    <w:rsid w:val="009D64BB"/>
    <w:rsid w:val="009D6836"/>
    <w:rsid w:val="009D68CD"/>
    <w:rsid w:val="009D6B50"/>
    <w:rsid w:val="009D71DA"/>
    <w:rsid w:val="009D740F"/>
    <w:rsid w:val="009D783A"/>
    <w:rsid w:val="009D7BE7"/>
    <w:rsid w:val="009D7D4E"/>
    <w:rsid w:val="009D7DA8"/>
    <w:rsid w:val="009D7DC8"/>
    <w:rsid w:val="009E033C"/>
    <w:rsid w:val="009E0579"/>
    <w:rsid w:val="009E07A7"/>
    <w:rsid w:val="009E105A"/>
    <w:rsid w:val="009E1251"/>
    <w:rsid w:val="009E14C7"/>
    <w:rsid w:val="009E1556"/>
    <w:rsid w:val="009E17B6"/>
    <w:rsid w:val="009E227C"/>
    <w:rsid w:val="009E24BF"/>
    <w:rsid w:val="009E2831"/>
    <w:rsid w:val="009E2B87"/>
    <w:rsid w:val="009E32AF"/>
    <w:rsid w:val="009E3635"/>
    <w:rsid w:val="009E3A1C"/>
    <w:rsid w:val="009E4043"/>
    <w:rsid w:val="009E4156"/>
    <w:rsid w:val="009E43F3"/>
    <w:rsid w:val="009E4527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286"/>
    <w:rsid w:val="009E7A4B"/>
    <w:rsid w:val="009E7AB8"/>
    <w:rsid w:val="009E7D00"/>
    <w:rsid w:val="009E7F9F"/>
    <w:rsid w:val="009F063C"/>
    <w:rsid w:val="009F06A2"/>
    <w:rsid w:val="009F0A98"/>
    <w:rsid w:val="009F0AAB"/>
    <w:rsid w:val="009F0E03"/>
    <w:rsid w:val="009F13D9"/>
    <w:rsid w:val="009F13DF"/>
    <w:rsid w:val="009F1533"/>
    <w:rsid w:val="009F1615"/>
    <w:rsid w:val="009F163D"/>
    <w:rsid w:val="009F1905"/>
    <w:rsid w:val="009F1C89"/>
    <w:rsid w:val="009F1EB3"/>
    <w:rsid w:val="009F1F22"/>
    <w:rsid w:val="009F2242"/>
    <w:rsid w:val="009F2616"/>
    <w:rsid w:val="009F2887"/>
    <w:rsid w:val="009F290E"/>
    <w:rsid w:val="009F2ABB"/>
    <w:rsid w:val="009F2BFB"/>
    <w:rsid w:val="009F2D1E"/>
    <w:rsid w:val="009F30BC"/>
    <w:rsid w:val="009F315E"/>
    <w:rsid w:val="009F3428"/>
    <w:rsid w:val="009F3551"/>
    <w:rsid w:val="009F35F9"/>
    <w:rsid w:val="009F371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94D"/>
    <w:rsid w:val="009F6D02"/>
    <w:rsid w:val="009F6EAD"/>
    <w:rsid w:val="009F7344"/>
    <w:rsid w:val="009F735D"/>
    <w:rsid w:val="009F78C1"/>
    <w:rsid w:val="00A001EC"/>
    <w:rsid w:val="00A0076D"/>
    <w:rsid w:val="00A0089A"/>
    <w:rsid w:val="00A00AD8"/>
    <w:rsid w:val="00A00ED0"/>
    <w:rsid w:val="00A010E4"/>
    <w:rsid w:val="00A01327"/>
    <w:rsid w:val="00A01416"/>
    <w:rsid w:val="00A015A1"/>
    <w:rsid w:val="00A0172F"/>
    <w:rsid w:val="00A01DE5"/>
    <w:rsid w:val="00A01E51"/>
    <w:rsid w:val="00A01E7E"/>
    <w:rsid w:val="00A020FF"/>
    <w:rsid w:val="00A02156"/>
    <w:rsid w:val="00A0228B"/>
    <w:rsid w:val="00A02A7E"/>
    <w:rsid w:val="00A02B99"/>
    <w:rsid w:val="00A0300F"/>
    <w:rsid w:val="00A03123"/>
    <w:rsid w:val="00A031CA"/>
    <w:rsid w:val="00A0338D"/>
    <w:rsid w:val="00A03849"/>
    <w:rsid w:val="00A03EBD"/>
    <w:rsid w:val="00A04081"/>
    <w:rsid w:val="00A04094"/>
    <w:rsid w:val="00A04433"/>
    <w:rsid w:val="00A045E2"/>
    <w:rsid w:val="00A04BC4"/>
    <w:rsid w:val="00A04C55"/>
    <w:rsid w:val="00A053BF"/>
    <w:rsid w:val="00A055C3"/>
    <w:rsid w:val="00A05686"/>
    <w:rsid w:val="00A05AB4"/>
    <w:rsid w:val="00A05B23"/>
    <w:rsid w:val="00A05B60"/>
    <w:rsid w:val="00A05E7C"/>
    <w:rsid w:val="00A05F9F"/>
    <w:rsid w:val="00A06292"/>
    <w:rsid w:val="00A064B9"/>
    <w:rsid w:val="00A06827"/>
    <w:rsid w:val="00A06983"/>
    <w:rsid w:val="00A06EE2"/>
    <w:rsid w:val="00A06EED"/>
    <w:rsid w:val="00A0707C"/>
    <w:rsid w:val="00A072C2"/>
    <w:rsid w:val="00A073CA"/>
    <w:rsid w:val="00A076C1"/>
    <w:rsid w:val="00A07BF1"/>
    <w:rsid w:val="00A106AC"/>
    <w:rsid w:val="00A108E3"/>
    <w:rsid w:val="00A10BC4"/>
    <w:rsid w:val="00A11709"/>
    <w:rsid w:val="00A11792"/>
    <w:rsid w:val="00A11D06"/>
    <w:rsid w:val="00A11DEE"/>
    <w:rsid w:val="00A11F03"/>
    <w:rsid w:val="00A1240C"/>
    <w:rsid w:val="00A1251D"/>
    <w:rsid w:val="00A12AB4"/>
    <w:rsid w:val="00A12D3C"/>
    <w:rsid w:val="00A12FD6"/>
    <w:rsid w:val="00A12FDA"/>
    <w:rsid w:val="00A13006"/>
    <w:rsid w:val="00A1341F"/>
    <w:rsid w:val="00A13B1A"/>
    <w:rsid w:val="00A13C6E"/>
    <w:rsid w:val="00A14554"/>
    <w:rsid w:val="00A14712"/>
    <w:rsid w:val="00A14768"/>
    <w:rsid w:val="00A1489E"/>
    <w:rsid w:val="00A14C78"/>
    <w:rsid w:val="00A14DB1"/>
    <w:rsid w:val="00A15113"/>
    <w:rsid w:val="00A154D2"/>
    <w:rsid w:val="00A155B6"/>
    <w:rsid w:val="00A155FF"/>
    <w:rsid w:val="00A157A1"/>
    <w:rsid w:val="00A158A0"/>
    <w:rsid w:val="00A15C29"/>
    <w:rsid w:val="00A15C41"/>
    <w:rsid w:val="00A15E22"/>
    <w:rsid w:val="00A1612C"/>
    <w:rsid w:val="00A163FC"/>
    <w:rsid w:val="00A1645D"/>
    <w:rsid w:val="00A16B40"/>
    <w:rsid w:val="00A16DBB"/>
    <w:rsid w:val="00A16F2F"/>
    <w:rsid w:val="00A170D6"/>
    <w:rsid w:val="00A17506"/>
    <w:rsid w:val="00A178C9"/>
    <w:rsid w:val="00A17A88"/>
    <w:rsid w:val="00A17C99"/>
    <w:rsid w:val="00A17EA9"/>
    <w:rsid w:val="00A20347"/>
    <w:rsid w:val="00A205A5"/>
    <w:rsid w:val="00A20ACE"/>
    <w:rsid w:val="00A20CDE"/>
    <w:rsid w:val="00A20D41"/>
    <w:rsid w:val="00A20E6A"/>
    <w:rsid w:val="00A20FBC"/>
    <w:rsid w:val="00A211E5"/>
    <w:rsid w:val="00A212DF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1EA"/>
    <w:rsid w:val="00A2445C"/>
    <w:rsid w:val="00A2445F"/>
    <w:rsid w:val="00A248CB"/>
    <w:rsid w:val="00A25094"/>
    <w:rsid w:val="00A25577"/>
    <w:rsid w:val="00A25650"/>
    <w:rsid w:val="00A2589B"/>
    <w:rsid w:val="00A258C5"/>
    <w:rsid w:val="00A25C11"/>
    <w:rsid w:val="00A25EC5"/>
    <w:rsid w:val="00A268B8"/>
    <w:rsid w:val="00A26983"/>
    <w:rsid w:val="00A26D14"/>
    <w:rsid w:val="00A27081"/>
    <w:rsid w:val="00A270A1"/>
    <w:rsid w:val="00A271D7"/>
    <w:rsid w:val="00A27252"/>
    <w:rsid w:val="00A273AC"/>
    <w:rsid w:val="00A27487"/>
    <w:rsid w:val="00A27607"/>
    <w:rsid w:val="00A276CC"/>
    <w:rsid w:val="00A27739"/>
    <w:rsid w:val="00A279A8"/>
    <w:rsid w:val="00A30384"/>
    <w:rsid w:val="00A305BE"/>
    <w:rsid w:val="00A309FE"/>
    <w:rsid w:val="00A30EC1"/>
    <w:rsid w:val="00A30FCC"/>
    <w:rsid w:val="00A310E5"/>
    <w:rsid w:val="00A31468"/>
    <w:rsid w:val="00A31569"/>
    <w:rsid w:val="00A31781"/>
    <w:rsid w:val="00A31841"/>
    <w:rsid w:val="00A318F1"/>
    <w:rsid w:val="00A31906"/>
    <w:rsid w:val="00A31BF8"/>
    <w:rsid w:val="00A31C5A"/>
    <w:rsid w:val="00A320F0"/>
    <w:rsid w:val="00A3222C"/>
    <w:rsid w:val="00A324FF"/>
    <w:rsid w:val="00A325F5"/>
    <w:rsid w:val="00A32622"/>
    <w:rsid w:val="00A32D43"/>
    <w:rsid w:val="00A33472"/>
    <w:rsid w:val="00A33647"/>
    <w:rsid w:val="00A33914"/>
    <w:rsid w:val="00A33A58"/>
    <w:rsid w:val="00A33C15"/>
    <w:rsid w:val="00A34142"/>
    <w:rsid w:val="00A34201"/>
    <w:rsid w:val="00A34378"/>
    <w:rsid w:val="00A34695"/>
    <w:rsid w:val="00A346C8"/>
    <w:rsid w:val="00A34A4A"/>
    <w:rsid w:val="00A34A52"/>
    <w:rsid w:val="00A34C14"/>
    <w:rsid w:val="00A34D75"/>
    <w:rsid w:val="00A351DD"/>
    <w:rsid w:val="00A352CB"/>
    <w:rsid w:val="00A35311"/>
    <w:rsid w:val="00A354BC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B96"/>
    <w:rsid w:val="00A37C3B"/>
    <w:rsid w:val="00A37C40"/>
    <w:rsid w:val="00A37C74"/>
    <w:rsid w:val="00A37CE6"/>
    <w:rsid w:val="00A37EEB"/>
    <w:rsid w:val="00A402A0"/>
    <w:rsid w:val="00A40329"/>
    <w:rsid w:val="00A40553"/>
    <w:rsid w:val="00A4071E"/>
    <w:rsid w:val="00A40A78"/>
    <w:rsid w:val="00A40AEB"/>
    <w:rsid w:val="00A40AFE"/>
    <w:rsid w:val="00A411C7"/>
    <w:rsid w:val="00A411E7"/>
    <w:rsid w:val="00A41273"/>
    <w:rsid w:val="00A413CF"/>
    <w:rsid w:val="00A41727"/>
    <w:rsid w:val="00A418BC"/>
    <w:rsid w:val="00A41B8B"/>
    <w:rsid w:val="00A41E30"/>
    <w:rsid w:val="00A41F28"/>
    <w:rsid w:val="00A41F4A"/>
    <w:rsid w:val="00A41F6B"/>
    <w:rsid w:val="00A41FD0"/>
    <w:rsid w:val="00A41FEC"/>
    <w:rsid w:val="00A42138"/>
    <w:rsid w:val="00A42152"/>
    <w:rsid w:val="00A428CB"/>
    <w:rsid w:val="00A42922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491"/>
    <w:rsid w:val="00A44791"/>
    <w:rsid w:val="00A44883"/>
    <w:rsid w:val="00A44ADD"/>
    <w:rsid w:val="00A44D2C"/>
    <w:rsid w:val="00A44FA2"/>
    <w:rsid w:val="00A44FCD"/>
    <w:rsid w:val="00A45518"/>
    <w:rsid w:val="00A4557E"/>
    <w:rsid w:val="00A45B12"/>
    <w:rsid w:val="00A45FF3"/>
    <w:rsid w:val="00A46158"/>
    <w:rsid w:val="00A4637C"/>
    <w:rsid w:val="00A46396"/>
    <w:rsid w:val="00A46673"/>
    <w:rsid w:val="00A4682E"/>
    <w:rsid w:val="00A468F9"/>
    <w:rsid w:val="00A4699E"/>
    <w:rsid w:val="00A46A53"/>
    <w:rsid w:val="00A46DAD"/>
    <w:rsid w:val="00A46DC9"/>
    <w:rsid w:val="00A46E2F"/>
    <w:rsid w:val="00A4706E"/>
    <w:rsid w:val="00A473D7"/>
    <w:rsid w:val="00A47727"/>
    <w:rsid w:val="00A477AC"/>
    <w:rsid w:val="00A47AE3"/>
    <w:rsid w:val="00A47BEE"/>
    <w:rsid w:val="00A50142"/>
    <w:rsid w:val="00A5040D"/>
    <w:rsid w:val="00A50473"/>
    <w:rsid w:val="00A50A94"/>
    <w:rsid w:val="00A5113D"/>
    <w:rsid w:val="00A51189"/>
    <w:rsid w:val="00A51641"/>
    <w:rsid w:val="00A51FD7"/>
    <w:rsid w:val="00A5286C"/>
    <w:rsid w:val="00A529A9"/>
    <w:rsid w:val="00A52C31"/>
    <w:rsid w:val="00A53216"/>
    <w:rsid w:val="00A5322A"/>
    <w:rsid w:val="00A53333"/>
    <w:rsid w:val="00A53A83"/>
    <w:rsid w:val="00A53BF4"/>
    <w:rsid w:val="00A53FA3"/>
    <w:rsid w:val="00A54072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EC9"/>
    <w:rsid w:val="00A5622D"/>
    <w:rsid w:val="00A56583"/>
    <w:rsid w:val="00A56617"/>
    <w:rsid w:val="00A56D7C"/>
    <w:rsid w:val="00A56DB3"/>
    <w:rsid w:val="00A5704E"/>
    <w:rsid w:val="00A572B2"/>
    <w:rsid w:val="00A5738C"/>
    <w:rsid w:val="00A574D9"/>
    <w:rsid w:val="00A577FB"/>
    <w:rsid w:val="00A57806"/>
    <w:rsid w:val="00A57C4F"/>
    <w:rsid w:val="00A57D2B"/>
    <w:rsid w:val="00A57DC4"/>
    <w:rsid w:val="00A57E84"/>
    <w:rsid w:val="00A57F2F"/>
    <w:rsid w:val="00A57F66"/>
    <w:rsid w:val="00A606DB"/>
    <w:rsid w:val="00A60821"/>
    <w:rsid w:val="00A612F2"/>
    <w:rsid w:val="00A61318"/>
    <w:rsid w:val="00A61B95"/>
    <w:rsid w:val="00A61D68"/>
    <w:rsid w:val="00A62114"/>
    <w:rsid w:val="00A62567"/>
    <w:rsid w:val="00A62994"/>
    <w:rsid w:val="00A62A33"/>
    <w:rsid w:val="00A62AFC"/>
    <w:rsid w:val="00A62DDB"/>
    <w:rsid w:val="00A63214"/>
    <w:rsid w:val="00A634B4"/>
    <w:rsid w:val="00A63845"/>
    <w:rsid w:val="00A63AC8"/>
    <w:rsid w:val="00A63C2A"/>
    <w:rsid w:val="00A63F99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DF8"/>
    <w:rsid w:val="00A65E01"/>
    <w:rsid w:val="00A65E76"/>
    <w:rsid w:val="00A664F6"/>
    <w:rsid w:val="00A665D0"/>
    <w:rsid w:val="00A6661A"/>
    <w:rsid w:val="00A66663"/>
    <w:rsid w:val="00A666CE"/>
    <w:rsid w:val="00A669E5"/>
    <w:rsid w:val="00A66B45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9F9"/>
    <w:rsid w:val="00A67B66"/>
    <w:rsid w:val="00A67BA6"/>
    <w:rsid w:val="00A67F43"/>
    <w:rsid w:val="00A67F64"/>
    <w:rsid w:val="00A7000F"/>
    <w:rsid w:val="00A702C8"/>
    <w:rsid w:val="00A70415"/>
    <w:rsid w:val="00A70459"/>
    <w:rsid w:val="00A706BE"/>
    <w:rsid w:val="00A70894"/>
    <w:rsid w:val="00A708DA"/>
    <w:rsid w:val="00A70E09"/>
    <w:rsid w:val="00A713B8"/>
    <w:rsid w:val="00A718FB"/>
    <w:rsid w:val="00A719FB"/>
    <w:rsid w:val="00A71BA4"/>
    <w:rsid w:val="00A71DC7"/>
    <w:rsid w:val="00A71E73"/>
    <w:rsid w:val="00A72878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837"/>
    <w:rsid w:val="00A74BB4"/>
    <w:rsid w:val="00A750A0"/>
    <w:rsid w:val="00A7535A"/>
    <w:rsid w:val="00A7542E"/>
    <w:rsid w:val="00A7567F"/>
    <w:rsid w:val="00A756D3"/>
    <w:rsid w:val="00A75E24"/>
    <w:rsid w:val="00A765CA"/>
    <w:rsid w:val="00A76913"/>
    <w:rsid w:val="00A76955"/>
    <w:rsid w:val="00A76A83"/>
    <w:rsid w:val="00A76CAA"/>
    <w:rsid w:val="00A76D6F"/>
    <w:rsid w:val="00A76D71"/>
    <w:rsid w:val="00A76ED0"/>
    <w:rsid w:val="00A77409"/>
    <w:rsid w:val="00A77573"/>
    <w:rsid w:val="00A7767F"/>
    <w:rsid w:val="00A77BF8"/>
    <w:rsid w:val="00A77F40"/>
    <w:rsid w:val="00A801F7"/>
    <w:rsid w:val="00A80458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EC9"/>
    <w:rsid w:val="00A81F56"/>
    <w:rsid w:val="00A8254F"/>
    <w:rsid w:val="00A82926"/>
    <w:rsid w:val="00A82C9C"/>
    <w:rsid w:val="00A82E61"/>
    <w:rsid w:val="00A82EA5"/>
    <w:rsid w:val="00A82F06"/>
    <w:rsid w:val="00A82F20"/>
    <w:rsid w:val="00A82F28"/>
    <w:rsid w:val="00A8374F"/>
    <w:rsid w:val="00A841BD"/>
    <w:rsid w:val="00A8433C"/>
    <w:rsid w:val="00A84423"/>
    <w:rsid w:val="00A84761"/>
    <w:rsid w:val="00A847E2"/>
    <w:rsid w:val="00A848B8"/>
    <w:rsid w:val="00A84AAE"/>
    <w:rsid w:val="00A84E23"/>
    <w:rsid w:val="00A84E47"/>
    <w:rsid w:val="00A851B2"/>
    <w:rsid w:val="00A851E1"/>
    <w:rsid w:val="00A85426"/>
    <w:rsid w:val="00A854AE"/>
    <w:rsid w:val="00A854FE"/>
    <w:rsid w:val="00A85A8D"/>
    <w:rsid w:val="00A85C9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9A2"/>
    <w:rsid w:val="00A87B93"/>
    <w:rsid w:val="00A87BF1"/>
    <w:rsid w:val="00A87E46"/>
    <w:rsid w:val="00A90145"/>
    <w:rsid w:val="00A90562"/>
    <w:rsid w:val="00A90DE6"/>
    <w:rsid w:val="00A90DEB"/>
    <w:rsid w:val="00A9103A"/>
    <w:rsid w:val="00A913D6"/>
    <w:rsid w:val="00A9161F"/>
    <w:rsid w:val="00A916C6"/>
    <w:rsid w:val="00A91825"/>
    <w:rsid w:val="00A91984"/>
    <w:rsid w:val="00A91B40"/>
    <w:rsid w:val="00A91BDE"/>
    <w:rsid w:val="00A91CA5"/>
    <w:rsid w:val="00A91CD6"/>
    <w:rsid w:val="00A91DFA"/>
    <w:rsid w:val="00A92468"/>
    <w:rsid w:val="00A92497"/>
    <w:rsid w:val="00A92796"/>
    <w:rsid w:val="00A92DF5"/>
    <w:rsid w:val="00A92E94"/>
    <w:rsid w:val="00A933A5"/>
    <w:rsid w:val="00A934B7"/>
    <w:rsid w:val="00A938DF"/>
    <w:rsid w:val="00A94750"/>
    <w:rsid w:val="00A95201"/>
    <w:rsid w:val="00A95880"/>
    <w:rsid w:val="00A95B5F"/>
    <w:rsid w:val="00A961D4"/>
    <w:rsid w:val="00A966A4"/>
    <w:rsid w:val="00A96731"/>
    <w:rsid w:val="00A96896"/>
    <w:rsid w:val="00A96B31"/>
    <w:rsid w:val="00A96B80"/>
    <w:rsid w:val="00A96FF9"/>
    <w:rsid w:val="00A970F6"/>
    <w:rsid w:val="00A971F1"/>
    <w:rsid w:val="00A972DE"/>
    <w:rsid w:val="00A97365"/>
    <w:rsid w:val="00A97F3C"/>
    <w:rsid w:val="00AA013E"/>
    <w:rsid w:val="00AA025C"/>
    <w:rsid w:val="00AA028B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33AC"/>
    <w:rsid w:val="00AA3441"/>
    <w:rsid w:val="00AA364F"/>
    <w:rsid w:val="00AA367F"/>
    <w:rsid w:val="00AA3D7A"/>
    <w:rsid w:val="00AA3E52"/>
    <w:rsid w:val="00AA40A7"/>
    <w:rsid w:val="00AA4657"/>
    <w:rsid w:val="00AA4714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190"/>
    <w:rsid w:val="00AA62AF"/>
    <w:rsid w:val="00AA6A37"/>
    <w:rsid w:val="00AA6AEE"/>
    <w:rsid w:val="00AA6D56"/>
    <w:rsid w:val="00AA6DDA"/>
    <w:rsid w:val="00AA6E57"/>
    <w:rsid w:val="00AA6E92"/>
    <w:rsid w:val="00AA6EF5"/>
    <w:rsid w:val="00AA6F79"/>
    <w:rsid w:val="00AA6F82"/>
    <w:rsid w:val="00AA7045"/>
    <w:rsid w:val="00AA72EF"/>
    <w:rsid w:val="00AA7303"/>
    <w:rsid w:val="00AA7424"/>
    <w:rsid w:val="00AA7A57"/>
    <w:rsid w:val="00AA7C62"/>
    <w:rsid w:val="00AA7C66"/>
    <w:rsid w:val="00AA7E42"/>
    <w:rsid w:val="00AA7F28"/>
    <w:rsid w:val="00AB037F"/>
    <w:rsid w:val="00AB0418"/>
    <w:rsid w:val="00AB05FF"/>
    <w:rsid w:val="00AB0905"/>
    <w:rsid w:val="00AB12F6"/>
    <w:rsid w:val="00AB13D7"/>
    <w:rsid w:val="00AB1598"/>
    <w:rsid w:val="00AB1B53"/>
    <w:rsid w:val="00AB1CC2"/>
    <w:rsid w:val="00AB1EF0"/>
    <w:rsid w:val="00AB215B"/>
    <w:rsid w:val="00AB2311"/>
    <w:rsid w:val="00AB26BB"/>
    <w:rsid w:val="00AB28DF"/>
    <w:rsid w:val="00AB2A68"/>
    <w:rsid w:val="00AB2B89"/>
    <w:rsid w:val="00AB2DBF"/>
    <w:rsid w:val="00AB30BD"/>
    <w:rsid w:val="00AB3142"/>
    <w:rsid w:val="00AB326E"/>
    <w:rsid w:val="00AB334D"/>
    <w:rsid w:val="00AB33F2"/>
    <w:rsid w:val="00AB385F"/>
    <w:rsid w:val="00AB3A8E"/>
    <w:rsid w:val="00AB3B3D"/>
    <w:rsid w:val="00AB3F18"/>
    <w:rsid w:val="00AB40E0"/>
    <w:rsid w:val="00AB4421"/>
    <w:rsid w:val="00AB4593"/>
    <w:rsid w:val="00AB47B2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204"/>
    <w:rsid w:val="00AB7613"/>
    <w:rsid w:val="00AB7BDC"/>
    <w:rsid w:val="00AB7CAA"/>
    <w:rsid w:val="00AB7F18"/>
    <w:rsid w:val="00AC0337"/>
    <w:rsid w:val="00AC0392"/>
    <w:rsid w:val="00AC0928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2B1C"/>
    <w:rsid w:val="00AC3243"/>
    <w:rsid w:val="00AC347B"/>
    <w:rsid w:val="00AC3D95"/>
    <w:rsid w:val="00AC3E24"/>
    <w:rsid w:val="00AC422D"/>
    <w:rsid w:val="00AC46F8"/>
    <w:rsid w:val="00AC489C"/>
    <w:rsid w:val="00AC4DC0"/>
    <w:rsid w:val="00AC4EC5"/>
    <w:rsid w:val="00AC4EF8"/>
    <w:rsid w:val="00AC55CC"/>
    <w:rsid w:val="00AC55FD"/>
    <w:rsid w:val="00AC56C6"/>
    <w:rsid w:val="00AC5A7F"/>
    <w:rsid w:val="00AC5A99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86F"/>
    <w:rsid w:val="00AD0BC5"/>
    <w:rsid w:val="00AD0DA5"/>
    <w:rsid w:val="00AD11C2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2DD6"/>
    <w:rsid w:val="00AD3451"/>
    <w:rsid w:val="00AD3526"/>
    <w:rsid w:val="00AD3538"/>
    <w:rsid w:val="00AD3765"/>
    <w:rsid w:val="00AD38CE"/>
    <w:rsid w:val="00AD42AC"/>
    <w:rsid w:val="00AD48A5"/>
    <w:rsid w:val="00AD4955"/>
    <w:rsid w:val="00AD4BE5"/>
    <w:rsid w:val="00AD4BE7"/>
    <w:rsid w:val="00AD5112"/>
    <w:rsid w:val="00AD51F4"/>
    <w:rsid w:val="00AD55FA"/>
    <w:rsid w:val="00AD5B27"/>
    <w:rsid w:val="00AD5B4D"/>
    <w:rsid w:val="00AD5B8C"/>
    <w:rsid w:val="00AD5EEE"/>
    <w:rsid w:val="00AD63AC"/>
    <w:rsid w:val="00AD6459"/>
    <w:rsid w:val="00AD648D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0C"/>
    <w:rsid w:val="00AE126B"/>
    <w:rsid w:val="00AE199A"/>
    <w:rsid w:val="00AE1C1F"/>
    <w:rsid w:val="00AE1DAE"/>
    <w:rsid w:val="00AE21E2"/>
    <w:rsid w:val="00AE228F"/>
    <w:rsid w:val="00AE26A2"/>
    <w:rsid w:val="00AE2983"/>
    <w:rsid w:val="00AE2F26"/>
    <w:rsid w:val="00AE36C0"/>
    <w:rsid w:val="00AE4000"/>
    <w:rsid w:val="00AE4402"/>
    <w:rsid w:val="00AE463A"/>
    <w:rsid w:val="00AE4A30"/>
    <w:rsid w:val="00AE4A36"/>
    <w:rsid w:val="00AE4D87"/>
    <w:rsid w:val="00AE5046"/>
    <w:rsid w:val="00AE513D"/>
    <w:rsid w:val="00AE535F"/>
    <w:rsid w:val="00AE53AB"/>
    <w:rsid w:val="00AE5433"/>
    <w:rsid w:val="00AE5B3A"/>
    <w:rsid w:val="00AE5C16"/>
    <w:rsid w:val="00AE5E9D"/>
    <w:rsid w:val="00AE5F2B"/>
    <w:rsid w:val="00AE5F9B"/>
    <w:rsid w:val="00AE60DD"/>
    <w:rsid w:val="00AE60FD"/>
    <w:rsid w:val="00AE622F"/>
    <w:rsid w:val="00AE63E1"/>
    <w:rsid w:val="00AE65B9"/>
    <w:rsid w:val="00AE6892"/>
    <w:rsid w:val="00AE6DD3"/>
    <w:rsid w:val="00AE700B"/>
    <w:rsid w:val="00AE74F8"/>
    <w:rsid w:val="00AE7785"/>
    <w:rsid w:val="00AE787E"/>
    <w:rsid w:val="00AE7986"/>
    <w:rsid w:val="00AE7A33"/>
    <w:rsid w:val="00AE7A76"/>
    <w:rsid w:val="00AE7E71"/>
    <w:rsid w:val="00AF00B3"/>
    <w:rsid w:val="00AF019A"/>
    <w:rsid w:val="00AF022B"/>
    <w:rsid w:val="00AF0366"/>
    <w:rsid w:val="00AF055E"/>
    <w:rsid w:val="00AF0AC2"/>
    <w:rsid w:val="00AF0EAD"/>
    <w:rsid w:val="00AF1068"/>
    <w:rsid w:val="00AF10AC"/>
    <w:rsid w:val="00AF14F1"/>
    <w:rsid w:val="00AF16AE"/>
    <w:rsid w:val="00AF19B2"/>
    <w:rsid w:val="00AF1CAE"/>
    <w:rsid w:val="00AF1E77"/>
    <w:rsid w:val="00AF22CB"/>
    <w:rsid w:val="00AF23E7"/>
    <w:rsid w:val="00AF24F6"/>
    <w:rsid w:val="00AF2513"/>
    <w:rsid w:val="00AF2E0A"/>
    <w:rsid w:val="00AF3065"/>
    <w:rsid w:val="00AF30E0"/>
    <w:rsid w:val="00AF32CA"/>
    <w:rsid w:val="00AF352B"/>
    <w:rsid w:val="00AF3593"/>
    <w:rsid w:val="00AF36BC"/>
    <w:rsid w:val="00AF38D1"/>
    <w:rsid w:val="00AF38FD"/>
    <w:rsid w:val="00AF3AC2"/>
    <w:rsid w:val="00AF478C"/>
    <w:rsid w:val="00AF47DD"/>
    <w:rsid w:val="00AF531F"/>
    <w:rsid w:val="00AF539E"/>
    <w:rsid w:val="00AF550E"/>
    <w:rsid w:val="00AF5C05"/>
    <w:rsid w:val="00AF5C15"/>
    <w:rsid w:val="00AF5F4D"/>
    <w:rsid w:val="00AF5FAD"/>
    <w:rsid w:val="00AF5FF0"/>
    <w:rsid w:val="00AF60A8"/>
    <w:rsid w:val="00AF622A"/>
    <w:rsid w:val="00AF668E"/>
    <w:rsid w:val="00AF68B1"/>
    <w:rsid w:val="00AF699C"/>
    <w:rsid w:val="00AF6A8B"/>
    <w:rsid w:val="00AF6AC2"/>
    <w:rsid w:val="00AF6D3C"/>
    <w:rsid w:val="00AF6EE2"/>
    <w:rsid w:val="00AF705B"/>
    <w:rsid w:val="00AF7243"/>
    <w:rsid w:val="00AF7425"/>
    <w:rsid w:val="00AF74CF"/>
    <w:rsid w:val="00AF75B6"/>
    <w:rsid w:val="00AF7929"/>
    <w:rsid w:val="00AF7FF0"/>
    <w:rsid w:val="00B0038C"/>
    <w:rsid w:val="00B00851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87"/>
    <w:rsid w:val="00B03C82"/>
    <w:rsid w:val="00B03D51"/>
    <w:rsid w:val="00B03E01"/>
    <w:rsid w:val="00B03F47"/>
    <w:rsid w:val="00B0410D"/>
    <w:rsid w:val="00B04342"/>
    <w:rsid w:val="00B0434E"/>
    <w:rsid w:val="00B04432"/>
    <w:rsid w:val="00B046BA"/>
    <w:rsid w:val="00B047E5"/>
    <w:rsid w:val="00B04B58"/>
    <w:rsid w:val="00B04E8D"/>
    <w:rsid w:val="00B05060"/>
    <w:rsid w:val="00B05111"/>
    <w:rsid w:val="00B051FF"/>
    <w:rsid w:val="00B05684"/>
    <w:rsid w:val="00B0582A"/>
    <w:rsid w:val="00B05E4E"/>
    <w:rsid w:val="00B05F35"/>
    <w:rsid w:val="00B05FF7"/>
    <w:rsid w:val="00B060F6"/>
    <w:rsid w:val="00B06463"/>
    <w:rsid w:val="00B064E3"/>
    <w:rsid w:val="00B06610"/>
    <w:rsid w:val="00B0678E"/>
    <w:rsid w:val="00B06A75"/>
    <w:rsid w:val="00B06D32"/>
    <w:rsid w:val="00B06F85"/>
    <w:rsid w:val="00B07603"/>
    <w:rsid w:val="00B079C6"/>
    <w:rsid w:val="00B1056E"/>
    <w:rsid w:val="00B10631"/>
    <w:rsid w:val="00B108A7"/>
    <w:rsid w:val="00B109E8"/>
    <w:rsid w:val="00B10CE8"/>
    <w:rsid w:val="00B11041"/>
    <w:rsid w:val="00B11305"/>
    <w:rsid w:val="00B113CD"/>
    <w:rsid w:val="00B113E1"/>
    <w:rsid w:val="00B114C1"/>
    <w:rsid w:val="00B1169A"/>
    <w:rsid w:val="00B11780"/>
    <w:rsid w:val="00B119F1"/>
    <w:rsid w:val="00B11AF0"/>
    <w:rsid w:val="00B11E8D"/>
    <w:rsid w:val="00B11FB1"/>
    <w:rsid w:val="00B1269F"/>
    <w:rsid w:val="00B126CB"/>
    <w:rsid w:val="00B1296B"/>
    <w:rsid w:val="00B12987"/>
    <w:rsid w:val="00B129A7"/>
    <w:rsid w:val="00B12B02"/>
    <w:rsid w:val="00B12EC2"/>
    <w:rsid w:val="00B12F3E"/>
    <w:rsid w:val="00B12FE2"/>
    <w:rsid w:val="00B13287"/>
    <w:rsid w:val="00B1351E"/>
    <w:rsid w:val="00B138FD"/>
    <w:rsid w:val="00B139F6"/>
    <w:rsid w:val="00B13B7A"/>
    <w:rsid w:val="00B13DE5"/>
    <w:rsid w:val="00B140A1"/>
    <w:rsid w:val="00B1437F"/>
    <w:rsid w:val="00B143B2"/>
    <w:rsid w:val="00B147C0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60AA"/>
    <w:rsid w:val="00B167A3"/>
    <w:rsid w:val="00B168A3"/>
    <w:rsid w:val="00B16CC2"/>
    <w:rsid w:val="00B16F35"/>
    <w:rsid w:val="00B1769B"/>
    <w:rsid w:val="00B20505"/>
    <w:rsid w:val="00B205B2"/>
    <w:rsid w:val="00B20AA0"/>
    <w:rsid w:val="00B20ADE"/>
    <w:rsid w:val="00B20EBC"/>
    <w:rsid w:val="00B20EE4"/>
    <w:rsid w:val="00B21048"/>
    <w:rsid w:val="00B216A6"/>
    <w:rsid w:val="00B216D6"/>
    <w:rsid w:val="00B21A22"/>
    <w:rsid w:val="00B21B39"/>
    <w:rsid w:val="00B21B84"/>
    <w:rsid w:val="00B21B9C"/>
    <w:rsid w:val="00B21C6B"/>
    <w:rsid w:val="00B21E37"/>
    <w:rsid w:val="00B21FC7"/>
    <w:rsid w:val="00B22039"/>
    <w:rsid w:val="00B220C1"/>
    <w:rsid w:val="00B22840"/>
    <w:rsid w:val="00B231BE"/>
    <w:rsid w:val="00B23957"/>
    <w:rsid w:val="00B23D6E"/>
    <w:rsid w:val="00B23EAF"/>
    <w:rsid w:val="00B240A9"/>
    <w:rsid w:val="00B2419E"/>
    <w:rsid w:val="00B241F7"/>
    <w:rsid w:val="00B24F33"/>
    <w:rsid w:val="00B25279"/>
    <w:rsid w:val="00B2554C"/>
    <w:rsid w:val="00B2563F"/>
    <w:rsid w:val="00B25E09"/>
    <w:rsid w:val="00B26790"/>
    <w:rsid w:val="00B26B13"/>
    <w:rsid w:val="00B26B21"/>
    <w:rsid w:val="00B26CE5"/>
    <w:rsid w:val="00B2729D"/>
    <w:rsid w:val="00B273F1"/>
    <w:rsid w:val="00B278D9"/>
    <w:rsid w:val="00B27A49"/>
    <w:rsid w:val="00B27B73"/>
    <w:rsid w:val="00B27F8F"/>
    <w:rsid w:val="00B30BB8"/>
    <w:rsid w:val="00B30CDE"/>
    <w:rsid w:val="00B31468"/>
    <w:rsid w:val="00B314E1"/>
    <w:rsid w:val="00B31567"/>
    <w:rsid w:val="00B31952"/>
    <w:rsid w:val="00B31C10"/>
    <w:rsid w:val="00B31C23"/>
    <w:rsid w:val="00B31E21"/>
    <w:rsid w:val="00B3260A"/>
    <w:rsid w:val="00B32636"/>
    <w:rsid w:val="00B326B5"/>
    <w:rsid w:val="00B32714"/>
    <w:rsid w:val="00B32734"/>
    <w:rsid w:val="00B328C5"/>
    <w:rsid w:val="00B32A4C"/>
    <w:rsid w:val="00B330B5"/>
    <w:rsid w:val="00B331AF"/>
    <w:rsid w:val="00B33327"/>
    <w:rsid w:val="00B34114"/>
    <w:rsid w:val="00B345F5"/>
    <w:rsid w:val="00B34B24"/>
    <w:rsid w:val="00B34BBF"/>
    <w:rsid w:val="00B35730"/>
    <w:rsid w:val="00B35D32"/>
    <w:rsid w:val="00B35F0D"/>
    <w:rsid w:val="00B3610D"/>
    <w:rsid w:val="00B363FD"/>
    <w:rsid w:val="00B36410"/>
    <w:rsid w:val="00B365F9"/>
    <w:rsid w:val="00B3671B"/>
    <w:rsid w:val="00B36854"/>
    <w:rsid w:val="00B370A4"/>
    <w:rsid w:val="00B3729F"/>
    <w:rsid w:val="00B3737F"/>
    <w:rsid w:val="00B377A1"/>
    <w:rsid w:val="00B37887"/>
    <w:rsid w:val="00B378D7"/>
    <w:rsid w:val="00B37960"/>
    <w:rsid w:val="00B37B04"/>
    <w:rsid w:val="00B37D63"/>
    <w:rsid w:val="00B37E89"/>
    <w:rsid w:val="00B37EC1"/>
    <w:rsid w:val="00B37EF4"/>
    <w:rsid w:val="00B37F68"/>
    <w:rsid w:val="00B37FC6"/>
    <w:rsid w:val="00B40082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0FA"/>
    <w:rsid w:val="00B423AB"/>
    <w:rsid w:val="00B4256E"/>
    <w:rsid w:val="00B42CC9"/>
    <w:rsid w:val="00B42EA3"/>
    <w:rsid w:val="00B4314A"/>
    <w:rsid w:val="00B431D1"/>
    <w:rsid w:val="00B43690"/>
    <w:rsid w:val="00B4378A"/>
    <w:rsid w:val="00B43B64"/>
    <w:rsid w:val="00B43D91"/>
    <w:rsid w:val="00B43E6B"/>
    <w:rsid w:val="00B44124"/>
    <w:rsid w:val="00B444CD"/>
    <w:rsid w:val="00B444E9"/>
    <w:rsid w:val="00B44961"/>
    <w:rsid w:val="00B44A47"/>
    <w:rsid w:val="00B44BEF"/>
    <w:rsid w:val="00B44D60"/>
    <w:rsid w:val="00B453D7"/>
    <w:rsid w:val="00B45893"/>
    <w:rsid w:val="00B45EBE"/>
    <w:rsid w:val="00B46163"/>
    <w:rsid w:val="00B46489"/>
    <w:rsid w:val="00B46540"/>
    <w:rsid w:val="00B46608"/>
    <w:rsid w:val="00B4666E"/>
    <w:rsid w:val="00B46B43"/>
    <w:rsid w:val="00B46BB7"/>
    <w:rsid w:val="00B46C69"/>
    <w:rsid w:val="00B46D88"/>
    <w:rsid w:val="00B46DA4"/>
    <w:rsid w:val="00B46F47"/>
    <w:rsid w:val="00B46FC0"/>
    <w:rsid w:val="00B474A6"/>
    <w:rsid w:val="00B47697"/>
    <w:rsid w:val="00B47868"/>
    <w:rsid w:val="00B47B28"/>
    <w:rsid w:val="00B47D7B"/>
    <w:rsid w:val="00B47FB9"/>
    <w:rsid w:val="00B507EF"/>
    <w:rsid w:val="00B50B6B"/>
    <w:rsid w:val="00B50E4E"/>
    <w:rsid w:val="00B50FFC"/>
    <w:rsid w:val="00B51093"/>
    <w:rsid w:val="00B51EB8"/>
    <w:rsid w:val="00B51F44"/>
    <w:rsid w:val="00B52048"/>
    <w:rsid w:val="00B52323"/>
    <w:rsid w:val="00B524C6"/>
    <w:rsid w:val="00B525E3"/>
    <w:rsid w:val="00B52882"/>
    <w:rsid w:val="00B52888"/>
    <w:rsid w:val="00B52B68"/>
    <w:rsid w:val="00B52F00"/>
    <w:rsid w:val="00B52F2B"/>
    <w:rsid w:val="00B53206"/>
    <w:rsid w:val="00B5331D"/>
    <w:rsid w:val="00B5333C"/>
    <w:rsid w:val="00B534C8"/>
    <w:rsid w:val="00B53521"/>
    <w:rsid w:val="00B53710"/>
    <w:rsid w:val="00B5394F"/>
    <w:rsid w:val="00B539CE"/>
    <w:rsid w:val="00B53B7F"/>
    <w:rsid w:val="00B53C9F"/>
    <w:rsid w:val="00B54090"/>
    <w:rsid w:val="00B540CC"/>
    <w:rsid w:val="00B5424D"/>
    <w:rsid w:val="00B54605"/>
    <w:rsid w:val="00B5497C"/>
    <w:rsid w:val="00B54BA1"/>
    <w:rsid w:val="00B54D75"/>
    <w:rsid w:val="00B5549C"/>
    <w:rsid w:val="00B5568D"/>
    <w:rsid w:val="00B55D33"/>
    <w:rsid w:val="00B55D47"/>
    <w:rsid w:val="00B56A26"/>
    <w:rsid w:val="00B56BA5"/>
    <w:rsid w:val="00B574FC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B97"/>
    <w:rsid w:val="00B61E65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90A"/>
    <w:rsid w:val="00B63A3C"/>
    <w:rsid w:val="00B63B6F"/>
    <w:rsid w:val="00B63FFA"/>
    <w:rsid w:val="00B63FFF"/>
    <w:rsid w:val="00B64098"/>
    <w:rsid w:val="00B641A2"/>
    <w:rsid w:val="00B64368"/>
    <w:rsid w:val="00B64493"/>
    <w:rsid w:val="00B64850"/>
    <w:rsid w:val="00B64BFD"/>
    <w:rsid w:val="00B657FE"/>
    <w:rsid w:val="00B6588E"/>
    <w:rsid w:val="00B65E6E"/>
    <w:rsid w:val="00B660F9"/>
    <w:rsid w:val="00B6615A"/>
    <w:rsid w:val="00B6622E"/>
    <w:rsid w:val="00B66872"/>
    <w:rsid w:val="00B66BA1"/>
    <w:rsid w:val="00B66C1E"/>
    <w:rsid w:val="00B66D53"/>
    <w:rsid w:val="00B6739E"/>
    <w:rsid w:val="00B676B1"/>
    <w:rsid w:val="00B677A9"/>
    <w:rsid w:val="00B678D3"/>
    <w:rsid w:val="00B67AE9"/>
    <w:rsid w:val="00B67C1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26F"/>
    <w:rsid w:val="00B713CC"/>
    <w:rsid w:val="00B717D0"/>
    <w:rsid w:val="00B71DD0"/>
    <w:rsid w:val="00B7214B"/>
    <w:rsid w:val="00B7221B"/>
    <w:rsid w:val="00B7235A"/>
    <w:rsid w:val="00B72566"/>
    <w:rsid w:val="00B72597"/>
    <w:rsid w:val="00B72C53"/>
    <w:rsid w:val="00B72E06"/>
    <w:rsid w:val="00B730CC"/>
    <w:rsid w:val="00B732A6"/>
    <w:rsid w:val="00B73329"/>
    <w:rsid w:val="00B73697"/>
    <w:rsid w:val="00B73F4E"/>
    <w:rsid w:val="00B7402B"/>
    <w:rsid w:val="00B7466F"/>
    <w:rsid w:val="00B74A00"/>
    <w:rsid w:val="00B74B96"/>
    <w:rsid w:val="00B75118"/>
    <w:rsid w:val="00B751E7"/>
    <w:rsid w:val="00B753A2"/>
    <w:rsid w:val="00B75403"/>
    <w:rsid w:val="00B759AE"/>
    <w:rsid w:val="00B75BDA"/>
    <w:rsid w:val="00B75E06"/>
    <w:rsid w:val="00B75ED8"/>
    <w:rsid w:val="00B75F84"/>
    <w:rsid w:val="00B761EB"/>
    <w:rsid w:val="00B764BE"/>
    <w:rsid w:val="00B76514"/>
    <w:rsid w:val="00B76719"/>
    <w:rsid w:val="00B7671F"/>
    <w:rsid w:val="00B7689E"/>
    <w:rsid w:val="00B76CC3"/>
    <w:rsid w:val="00B77333"/>
    <w:rsid w:val="00B77E9F"/>
    <w:rsid w:val="00B77FD4"/>
    <w:rsid w:val="00B80087"/>
    <w:rsid w:val="00B801A1"/>
    <w:rsid w:val="00B80948"/>
    <w:rsid w:val="00B80C4C"/>
    <w:rsid w:val="00B810A8"/>
    <w:rsid w:val="00B8118B"/>
    <w:rsid w:val="00B815BA"/>
    <w:rsid w:val="00B81715"/>
    <w:rsid w:val="00B817A8"/>
    <w:rsid w:val="00B81A77"/>
    <w:rsid w:val="00B81B58"/>
    <w:rsid w:val="00B81BDB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5AD"/>
    <w:rsid w:val="00B839A7"/>
    <w:rsid w:val="00B83AFA"/>
    <w:rsid w:val="00B83F71"/>
    <w:rsid w:val="00B84366"/>
    <w:rsid w:val="00B8451E"/>
    <w:rsid w:val="00B845AB"/>
    <w:rsid w:val="00B846B4"/>
    <w:rsid w:val="00B84716"/>
    <w:rsid w:val="00B84A1B"/>
    <w:rsid w:val="00B84B3F"/>
    <w:rsid w:val="00B84DBD"/>
    <w:rsid w:val="00B84E19"/>
    <w:rsid w:val="00B84FED"/>
    <w:rsid w:val="00B85021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6C"/>
    <w:rsid w:val="00B8639A"/>
    <w:rsid w:val="00B866A2"/>
    <w:rsid w:val="00B869B9"/>
    <w:rsid w:val="00B86CAF"/>
    <w:rsid w:val="00B87120"/>
    <w:rsid w:val="00B874C7"/>
    <w:rsid w:val="00B87556"/>
    <w:rsid w:val="00B87695"/>
    <w:rsid w:val="00B87997"/>
    <w:rsid w:val="00B87BE5"/>
    <w:rsid w:val="00B87E0B"/>
    <w:rsid w:val="00B87F79"/>
    <w:rsid w:val="00B901A8"/>
    <w:rsid w:val="00B904C2"/>
    <w:rsid w:val="00B90D64"/>
    <w:rsid w:val="00B90FAE"/>
    <w:rsid w:val="00B91135"/>
    <w:rsid w:val="00B91479"/>
    <w:rsid w:val="00B9160F"/>
    <w:rsid w:val="00B916A0"/>
    <w:rsid w:val="00B91964"/>
    <w:rsid w:val="00B922F1"/>
    <w:rsid w:val="00B926E8"/>
    <w:rsid w:val="00B92762"/>
    <w:rsid w:val="00B92843"/>
    <w:rsid w:val="00B92857"/>
    <w:rsid w:val="00B92938"/>
    <w:rsid w:val="00B92960"/>
    <w:rsid w:val="00B92D5C"/>
    <w:rsid w:val="00B92D6A"/>
    <w:rsid w:val="00B92DCE"/>
    <w:rsid w:val="00B92EB0"/>
    <w:rsid w:val="00B92EC2"/>
    <w:rsid w:val="00B93073"/>
    <w:rsid w:val="00B9322A"/>
    <w:rsid w:val="00B93735"/>
    <w:rsid w:val="00B9392B"/>
    <w:rsid w:val="00B93A32"/>
    <w:rsid w:val="00B93EA4"/>
    <w:rsid w:val="00B9400F"/>
    <w:rsid w:val="00B940E5"/>
    <w:rsid w:val="00B943D6"/>
    <w:rsid w:val="00B94422"/>
    <w:rsid w:val="00B945D1"/>
    <w:rsid w:val="00B94676"/>
    <w:rsid w:val="00B9473F"/>
    <w:rsid w:val="00B9494F"/>
    <w:rsid w:val="00B94B9F"/>
    <w:rsid w:val="00B94EF9"/>
    <w:rsid w:val="00B94F91"/>
    <w:rsid w:val="00B95013"/>
    <w:rsid w:val="00B95439"/>
    <w:rsid w:val="00B959CA"/>
    <w:rsid w:val="00B95A05"/>
    <w:rsid w:val="00B95D69"/>
    <w:rsid w:val="00B96552"/>
    <w:rsid w:val="00B968A9"/>
    <w:rsid w:val="00B968BA"/>
    <w:rsid w:val="00B96B80"/>
    <w:rsid w:val="00B9733A"/>
    <w:rsid w:val="00B973BA"/>
    <w:rsid w:val="00B974B0"/>
    <w:rsid w:val="00B97616"/>
    <w:rsid w:val="00B976BA"/>
    <w:rsid w:val="00B9787A"/>
    <w:rsid w:val="00B97C8B"/>
    <w:rsid w:val="00B97DE3"/>
    <w:rsid w:val="00B97E08"/>
    <w:rsid w:val="00BA02D3"/>
    <w:rsid w:val="00BA0301"/>
    <w:rsid w:val="00BA03F4"/>
    <w:rsid w:val="00BA04DF"/>
    <w:rsid w:val="00BA05FB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930"/>
    <w:rsid w:val="00BA2EC6"/>
    <w:rsid w:val="00BA2FD1"/>
    <w:rsid w:val="00BA3180"/>
    <w:rsid w:val="00BA3598"/>
    <w:rsid w:val="00BA37B7"/>
    <w:rsid w:val="00BA3825"/>
    <w:rsid w:val="00BA384E"/>
    <w:rsid w:val="00BA3DE5"/>
    <w:rsid w:val="00BA4443"/>
    <w:rsid w:val="00BA4608"/>
    <w:rsid w:val="00BA4611"/>
    <w:rsid w:val="00BA49BD"/>
    <w:rsid w:val="00BA5337"/>
    <w:rsid w:val="00BA542E"/>
    <w:rsid w:val="00BA5533"/>
    <w:rsid w:val="00BA5C0F"/>
    <w:rsid w:val="00BA5D35"/>
    <w:rsid w:val="00BA5E1E"/>
    <w:rsid w:val="00BA61CD"/>
    <w:rsid w:val="00BA6316"/>
    <w:rsid w:val="00BA64B0"/>
    <w:rsid w:val="00BA655D"/>
    <w:rsid w:val="00BA6B4F"/>
    <w:rsid w:val="00BA6BD4"/>
    <w:rsid w:val="00BA6D8D"/>
    <w:rsid w:val="00BA6E69"/>
    <w:rsid w:val="00BA7164"/>
    <w:rsid w:val="00BA71C2"/>
    <w:rsid w:val="00BA7203"/>
    <w:rsid w:val="00BA7414"/>
    <w:rsid w:val="00BA7445"/>
    <w:rsid w:val="00BA7813"/>
    <w:rsid w:val="00BA781A"/>
    <w:rsid w:val="00BA79F4"/>
    <w:rsid w:val="00BA7BBD"/>
    <w:rsid w:val="00BA7C4F"/>
    <w:rsid w:val="00BB0015"/>
    <w:rsid w:val="00BB0048"/>
    <w:rsid w:val="00BB0112"/>
    <w:rsid w:val="00BB0327"/>
    <w:rsid w:val="00BB03CB"/>
    <w:rsid w:val="00BB049F"/>
    <w:rsid w:val="00BB0567"/>
    <w:rsid w:val="00BB09BA"/>
    <w:rsid w:val="00BB0A4E"/>
    <w:rsid w:val="00BB0CE3"/>
    <w:rsid w:val="00BB0DCC"/>
    <w:rsid w:val="00BB1B95"/>
    <w:rsid w:val="00BB1C6E"/>
    <w:rsid w:val="00BB25B8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103"/>
    <w:rsid w:val="00BB4278"/>
    <w:rsid w:val="00BB4870"/>
    <w:rsid w:val="00BB4C4A"/>
    <w:rsid w:val="00BB4E92"/>
    <w:rsid w:val="00BB4F45"/>
    <w:rsid w:val="00BB4F78"/>
    <w:rsid w:val="00BB5047"/>
    <w:rsid w:val="00BB5409"/>
    <w:rsid w:val="00BB5712"/>
    <w:rsid w:val="00BB5D43"/>
    <w:rsid w:val="00BB5E85"/>
    <w:rsid w:val="00BB60D5"/>
    <w:rsid w:val="00BB67F2"/>
    <w:rsid w:val="00BB6A3A"/>
    <w:rsid w:val="00BB6D5E"/>
    <w:rsid w:val="00BB6F52"/>
    <w:rsid w:val="00BB6FF8"/>
    <w:rsid w:val="00BB704C"/>
    <w:rsid w:val="00BB71B4"/>
    <w:rsid w:val="00BB790E"/>
    <w:rsid w:val="00BB7929"/>
    <w:rsid w:val="00BB7DC8"/>
    <w:rsid w:val="00BB7DEE"/>
    <w:rsid w:val="00BB7E1F"/>
    <w:rsid w:val="00BC02A5"/>
    <w:rsid w:val="00BC06AF"/>
    <w:rsid w:val="00BC0AB3"/>
    <w:rsid w:val="00BC108C"/>
    <w:rsid w:val="00BC1135"/>
    <w:rsid w:val="00BC123F"/>
    <w:rsid w:val="00BC1531"/>
    <w:rsid w:val="00BC183B"/>
    <w:rsid w:val="00BC19B8"/>
    <w:rsid w:val="00BC19DE"/>
    <w:rsid w:val="00BC1C9A"/>
    <w:rsid w:val="00BC1FA3"/>
    <w:rsid w:val="00BC211E"/>
    <w:rsid w:val="00BC2804"/>
    <w:rsid w:val="00BC3653"/>
    <w:rsid w:val="00BC39E6"/>
    <w:rsid w:val="00BC3CCF"/>
    <w:rsid w:val="00BC3EA3"/>
    <w:rsid w:val="00BC4037"/>
    <w:rsid w:val="00BC4052"/>
    <w:rsid w:val="00BC41A0"/>
    <w:rsid w:val="00BC41CD"/>
    <w:rsid w:val="00BC4343"/>
    <w:rsid w:val="00BC4379"/>
    <w:rsid w:val="00BC4772"/>
    <w:rsid w:val="00BC4B6C"/>
    <w:rsid w:val="00BC4CF5"/>
    <w:rsid w:val="00BC531D"/>
    <w:rsid w:val="00BC56C8"/>
    <w:rsid w:val="00BC5B2D"/>
    <w:rsid w:val="00BC5B81"/>
    <w:rsid w:val="00BC5BA6"/>
    <w:rsid w:val="00BC5E6B"/>
    <w:rsid w:val="00BC6782"/>
    <w:rsid w:val="00BC6821"/>
    <w:rsid w:val="00BC6C54"/>
    <w:rsid w:val="00BC6C74"/>
    <w:rsid w:val="00BC7252"/>
    <w:rsid w:val="00BC72E8"/>
    <w:rsid w:val="00BC7612"/>
    <w:rsid w:val="00BC795E"/>
    <w:rsid w:val="00BC79D4"/>
    <w:rsid w:val="00BC7AD7"/>
    <w:rsid w:val="00BC7BA7"/>
    <w:rsid w:val="00BC7E1F"/>
    <w:rsid w:val="00BD075C"/>
    <w:rsid w:val="00BD07A1"/>
    <w:rsid w:val="00BD0A5B"/>
    <w:rsid w:val="00BD2235"/>
    <w:rsid w:val="00BD2954"/>
    <w:rsid w:val="00BD2F75"/>
    <w:rsid w:val="00BD349C"/>
    <w:rsid w:val="00BD3C0C"/>
    <w:rsid w:val="00BD4303"/>
    <w:rsid w:val="00BD47E5"/>
    <w:rsid w:val="00BD4A0A"/>
    <w:rsid w:val="00BD4AE1"/>
    <w:rsid w:val="00BD4CD7"/>
    <w:rsid w:val="00BD50D6"/>
    <w:rsid w:val="00BD5151"/>
    <w:rsid w:val="00BD52B0"/>
    <w:rsid w:val="00BD5678"/>
    <w:rsid w:val="00BD5DA5"/>
    <w:rsid w:val="00BD644A"/>
    <w:rsid w:val="00BD64C9"/>
    <w:rsid w:val="00BD6AEE"/>
    <w:rsid w:val="00BD6D99"/>
    <w:rsid w:val="00BD6EAE"/>
    <w:rsid w:val="00BD71C7"/>
    <w:rsid w:val="00BD72A2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0F64"/>
    <w:rsid w:val="00BE113E"/>
    <w:rsid w:val="00BE1369"/>
    <w:rsid w:val="00BE1480"/>
    <w:rsid w:val="00BE14BF"/>
    <w:rsid w:val="00BE1573"/>
    <w:rsid w:val="00BE1986"/>
    <w:rsid w:val="00BE19E8"/>
    <w:rsid w:val="00BE1E1A"/>
    <w:rsid w:val="00BE1E6B"/>
    <w:rsid w:val="00BE1F42"/>
    <w:rsid w:val="00BE2051"/>
    <w:rsid w:val="00BE26A4"/>
    <w:rsid w:val="00BE26B9"/>
    <w:rsid w:val="00BE29D6"/>
    <w:rsid w:val="00BE2C0B"/>
    <w:rsid w:val="00BE2F36"/>
    <w:rsid w:val="00BE3065"/>
    <w:rsid w:val="00BE3079"/>
    <w:rsid w:val="00BE30EA"/>
    <w:rsid w:val="00BE32B0"/>
    <w:rsid w:val="00BE3489"/>
    <w:rsid w:val="00BE3A5E"/>
    <w:rsid w:val="00BE3A82"/>
    <w:rsid w:val="00BE3E20"/>
    <w:rsid w:val="00BE47F7"/>
    <w:rsid w:val="00BE4830"/>
    <w:rsid w:val="00BE497E"/>
    <w:rsid w:val="00BE49E8"/>
    <w:rsid w:val="00BE4E0E"/>
    <w:rsid w:val="00BE514C"/>
    <w:rsid w:val="00BE544D"/>
    <w:rsid w:val="00BE5924"/>
    <w:rsid w:val="00BE5B80"/>
    <w:rsid w:val="00BE5BD6"/>
    <w:rsid w:val="00BE5C37"/>
    <w:rsid w:val="00BE5D4F"/>
    <w:rsid w:val="00BE5D8A"/>
    <w:rsid w:val="00BE624D"/>
    <w:rsid w:val="00BE63A0"/>
    <w:rsid w:val="00BE6494"/>
    <w:rsid w:val="00BE64CE"/>
    <w:rsid w:val="00BE69E9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18"/>
    <w:rsid w:val="00BF1B10"/>
    <w:rsid w:val="00BF1FA2"/>
    <w:rsid w:val="00BF238C"/>
    <w:rsid w:val="00BF2C8D"/>
    <w:rsid w:val="00BF2D4C"/>
    <w:rsid w:val="00BF2E5B"/>
    <w:rsid w:val="00BF301B"/>
    <w:rsid w:val="00BF35DA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334"/>
    <w:rsid w:val="00BF639A"/>
    <w:rsid w:val="00BF66CD"/>
    <w:rsid w:val="00BF6F2C"/>
    <w:rsid w:val="00BF72BE"/>
    <w:rsid w:val="00BF7523"/>
    <w:rsid w:val="00BF752E"/>
    <w:rsid w:val="00BF7CE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2987"/>
    <w:rsid w:val="00C031C6"/>
    <w:rsid w:val="00C03215"/>
    <w:rsid w:val="00C03857"/>
    <w:rsid w:val="00C038B1"/>
    <w:rsid w:val="00C0391F"/>
    <w:rsid w:val="00C03982"/>
    <w:rsid w:val="00C03E10"/>
    <w:rsid w:val="00C03F5C"/>
    <w:rsid w:val="00C042B0"/>
    <w:rsid w:val="00C047C9"/>
    <w:rsid w:val="00C04A6C"/>
    <w:rsid w:val="00C04B84"/>
    <w:rsid w:val="00C04DAD"/>
    <w:rsid w:val="00C05061"/>
    <w:rsid w:val="00C056B2"/>
    <w:rsid w:val="00C05795"/>
    <w:rsid w:val="00C057D2"/>
    <w:rsid w:val="00C057EB"/>
    <w:rsid w:val="00C060B1"/>
    <w:rsid w:val="00C0618B"/>
    <w:rsid w:val="00C062DF"/>
    <w:rsid w:val="00C06413"/>
    <w:rsid w:val="00C06939"/>
    <w:rsid w:val="00C0696C"/>
    <w:rsid w:val="00C069CC"/>
    <w:rsid w:val="00C06D64"/>
    <w:rsid w:val="00C06FFB"/>
    <w:rsid w:val="00C072B2"/>
    <w:rsid w:val="00C07337"/>
    <w:rsid w:val="00C0774E"/>
    <w:rsid w:val="00C078E6"/>
    <w:rsid w:val="00C07F09"/>
    <w:rsid w:val="00C103C1"/>
    <w:rsid w:val="00C106E9"/>
    <w:rsid w:val="00C107C1"/>
    <w:rsid w:val="00C1080D"/>
    <w:rsid w:val="00C10B61"/>
    <w:rsid w:val="00C10CE0"/>
    <w:rsid w:val="00C10D9A"/>
    <w:rsid w:val="00C10EB6"/>
    <w:rsid w:val="00C10F48"/>
    <w:rsid w:val="00C113CF"/>
    <w:rsid w:val="00C11FC1"/>
    <w:rsid w:val="00C12066"/>
    <w:rsid w:val="00C12391"/>
    <w:rsid w:val="00C125EB"/>
    <w:rsid w:val="00C12611"/>
    <w:rsid w:val="00C12AF5"/>
    <w:rsid w:val="00C1314F"/>
    <w:rsid w:val="00C131A8"/>
    <w:rsid w:val="00C13298"/>
    <w:rsid w:val="00C1330E"/>
    <w:rsid w:val="00C13537"/>
    <w:rsid w:val="00C1355D"/>
    <w:rsid w:val="00C135D9"/>
    <w:rsid w:val="00C13C0B"/>
    <w:rsid w:val="00C13E94"/>
    <w:rsid w:val="00C14110"/>
    <w:rsid w:val="00C1447E"/>
    <w:rsid w:val="00C144B2"/>
    <w:rsid w:val="00C147DD"/>
    <w:rsid w:val="00C14C4C"/>
    <w:rsid w:val="00C14EFE"/>
    <w:rsid w:val="00C1516C"/>
    <w:rsid w:val="00C15176"/>
    <w:rsid w:val="00C1563C"/>
    <w:rsid w:val="00C158A7"/>
    <w:rsid w:val="00C1590E"/>
    <w:rsid w:val="00C15BBD"/>
    <w:rsid w:val="00C15CCF"/>
    <w:rsid w:val="00C15D77"/>
    <w:rsid w:val="00C16363"/>
    <w:rsid w:val="00C16475"/>
    <w:rsid w:val="00C16763"/>
    <w:rsid w:val="00C1679F"/>
    <w:rsid w:val="00C167EE"/>
    <w:rsid w:val="00C16C96"/>
    <w:rsid w:val="00C16E4E"/>
    <w:rsid w:val="00C16E53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9D7"/>
    <w:rsid w:val="00C21AC8"/>
    <w:rsid w:val="00C21B80"/>
    <w:rsid w:val="00C21DDA"/>
    <w:rsid w:val="00C21EE4"/>
    <w:rsid w:val="00C221E1"/>
    <w:rsid w:val="00C223EE"/>
    <w:rsid w:val="00C224D8"/>
    <w:rsid w:val="00C2250D"/>
    <w:rsid w:val="00C226A7"/>
    <w:rsid w:val="00C226B2"/>
    <w:rsid w:val="00C22995"/>
    <w:rsid w:val="00C229BA"/>
    <w:rsid w:val="00C22B2F"/>
    <w:rsid w:val="00C22B9C"/>
    <w:rsid w:val="00C22BFE"/>
    <w:rsid w:val="00C22E8A"/>
    <w:rsid w:val="00C23019"/>
    <w:rsid w:val="00C233D1"/>
    <w:rsid w:val="00C23D45"/>
    <w:rsid w:val="00C23FD7"/>
    <w:rsid w:val="00C24262"/>
    <w:rsid w:val="00C2443C"/>
    <w:rsid w:val="00C245FA"/>
    <w:rsid w:val="00C24821"/>
    <w:rsid w:val="00C248B4"/>
    <w:rsid w:val="00C252ED"/>
    <w:rsid w:val="00C2535C"/>
    <w:rsid w:val="00C257F4"/>
    <w:rsid w:val="00C25865"/>
    <w:rsid w:val="00C25956"/>
    <w:rsid w:val="00C25A4C"/>
    <w:rsid w:val="00C25BAE"/>
    <w:rsid w:val="00C26412"/>
    <w:rsid w:val="00C26612"/>
    <w:rsid w:val="00C2684F"/>
    <w:rsid w:val="00C26BF8"/>
    <w:rsid w:val="00C27192"/>
    <w:rsid w:val="00C271C9"/>
    <w:rsid w:val="00C272B4"/>
    <w:rsid w:val="00C27BBF"/>
    <w:rsid w:val="00C27E64"/>
    <w:rsid w:val="00C3014A"/>
    <w:rsid w:val="00C30656"/>
    <w:rsid w:val="00C31033"/>
    <w:rsid w:val="00C310A5"/>
    <w:rsid w:val="00C3135D"/>
    <w:rsid w:val="00C31AEB"/>
    <w:rsid w:val="00C31CE8"/>
    <w:rsid w:val="00C322F6"/>
    <w:rsid w:val="00C32916"/>
    <w:rsid w:val="00C32F49"/>
    <w:rsid w:val="00C331C9"/>
    <w:rsid w:val="00C33703"/>
    <w:rsid w:val="00C33893"/>
    <w:rsid w:val="00C338D7"/>
    <w:rsid w:val="00C33954"/>
    <w:rsid w:val="00C33E72"/>
    <w:rsid w:val="00C33F42"/>
    <w:rsid w:val="00C34008"/>
    <w:rsid w:val="00C34302"/>
    <w:rsid w:val="00C3453A"/>
    <w:rsid w:val="00C345A0"/>
    <w:rsid w:val="00C34D56"/>
    <w:rsid w:val="00C34E1A"/>
    <w:rsid w:val="00C35557"/>
    <w:rsid w:val="00C36133"/>
    <w:rsid w:val="00C36296"/>
    <w:rsid w:val="00C363CB"/>
    <w:rsid w:val="00C3658E"/>
    <w:rsid w:val="00C36788"/>
    <w:rsid w:val="00C36B7F"/>
    <w:rsid w:val="00C36D1E"/>
    <w:rsid w:val="00C37A4C"/>
    <w:rsid w:val="00C40043"/>
    <w:rsid w:val="00C400DA"/>
    <w:rsid w:val="00C400DD"/>
    <w:rsid w:val="00C400FB"/>
    <w:rsid w:val="00C40204"/>
    <w:rsid w:val="00C4047F"/>
    <w:rsid w:val="00C406E0"/>
    <w:rsid w:val="00C4073A"/>
    <w:rsid w:val="00C40822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2EAE"/>
    <w:rsid w:val="00C43382"/>
    <w:rsid w:val="00C43741"/>
    <w:rsid w:val="00C43BD6"/>
    <w:rsid w:val="00C44097"/>
    <w:rsid w:val="00C44300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729C"/>
    <w:rsid w:val="00C47476"/>
    <w:rsid w:val="00C50404"/>
    <w:rsid w:val="00C506D4"/>
    <w:rsid w:val="00C50DF4"/>
    <w:rsid w:val="00C5139E"/>
    <w:rsid w:val="00C51667"/>
    <w:rsid w:val="00C51880"/>
    <w:rsid w:val="00C51B6F"/>
    <w:rsid w:val="00C51F97"/>
    <w:rsid w:val="00C52237"/>
    <w:rsid w:val="00C52338"/>
    <w:rsid w:val="00C524A9"/>
    <w:rsid w:val="00C5262D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D28"/>
    <w:rsid w:val="00C5504B"/>
    <w:rsid w:val="00C551C8"/>
    <w:rsid w:val="00C555AE"/>
    <w:rsid w:val="00C55863"/>
    <w:rsid w:val="00C55A93"/>
    <w:rsid w:val="00C56264"/>
    <w:rsid w:val="00C563BA"/>
    <w:rsid w:val="00C5642D"/>
    <w:rsid w:val="00C56D0A"/>
    <w:rsid w:val="00C56DDD"/>
    <w:rsid w:val="00C56E33"/>
    <w:rsid w:val="00C57095"/>
    <w:rsid w:val="00C57166"/>
    <w:rsid w:val="00C5726A"/>
    <w:rsid w:val="00C573F9"/>
    <w:rsid w:val="00C57838"/>
    <w:rsid w:val="00C57A90"/>
    <w:rsid w:val="00C6068A"/>
    <w:rsid w:val="00C60817"/>
    <w:rsid w:val="00C614B6"/>
    <w:rsid w:val="00C61745"/>
    <w:rsid w:val="00C6184F"/>
    <w:rsid w:val="00C6189E"/>
    <w:rsid w:val="00C61B84"/>
    <w:rsid w:val="00C61B8E"/>
    <w:rsid w:val="00C61C97"/>
    <w:rsid w:val="00C61F66"/>
    <w:rsid w:val="00C61F81"/>
    <w:rsid w:val="00C621C9"/>
    <w:rsid w:val="00C625B0"/>
    <w:rsid w:val="00C626F0"/>
    <w:rsid w:val="00C62C1B"/>
    <w:rsid w:val="00C630B1"/>
    <w:rsid w:val="00C633FE"/>
    <w:rsid w:val="00C63A2A"/>
    <w:rsid w:val="00C64376"/>
    <w:rsid w:val="00C6441A"/>
    <w:rsid w:val="00C6457F"/>
    <w:rsid w:val="00C647A7"/>
    <w:rsid w:val="00C647F1"/>
    <w:rsid w:val="00C648EB"/>
    <w:rsid w:val="00C64900"/>
    <w:rsid w:val="00C64D2F"/>
    <w:rsid w:val="00C650CA"/>
    <w:rsid w:val="00C65192"/>
    <w:rsid w:val="00C653F0"/>
    <w:rsid w:val="00C656B4"/>
    <w:rsid w:val="00C65892"/>
    <w:rsid w:val="00C658E2"/>
    <w:rsid w:val="00C6594A"/>
    <w:rsid w:val="00C65BE7"/>
    <w:rsid w:val="00C65D16"/>
    <w:rsid w:val="00C66950"/>
    <w:rsid w:val="00C66BBA"/>
    <w:rsid w:val="00C66D33"/>
    <w:rsid w:val="00C66F07"/>
    <w:rsid w:val="00C671BE"/>
    <w:rsid w:val="00C67428"/>
    <w:rsid w:val="00C678D4"/>
    <w:rsid w:val="00C67C7F"/>
    <w:rsid w:val="00C67CA9"/>
    <w:rsid w:val="00C67E5A"/>
    <w:rsid w:val="00C700F6"/>
    <w:rsid w:val="00C7046B"/>
    <w:rsid w:val="00C70BFE"/>
    <w:rsid w:val="00C70D8C"/>
    <w:rsid w:val="00C70FC1"/>
    <w:rsid w:val="00C71528"/>
    <w:rsid w:val="00C7190A"/>
    <w:rsid w:val="00C71DCC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753"/>
    <w:rsid w:val="00C73793"/>
    <w:rsid w:val="00C73DCC"/>
    <w:rsid w:val="00C7401C"/>
    <w:rsid w:val="00C7406F"/>
    <w:rsid w:val="00C74146"/>
    <w:rsid w:val="00C74629"/>
    <w:rsid w:val="00C74905"/>
    <w:rsid w:val="00C74DAF"/>
    <w:rsid w:val="00C751AA"/>
    <w:rsid w:val="00C7524B"/>
    <w:rsid w:val="00C753BB"/>
    <w:rsid w:val="00C7548C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311"/>
    <w:rsid w:val="00C77632"/>
    <w:rsid w:val="00C777C8"/>
    <w:rsid w:val="00C77C04"/>
    <w:rsid w:val="00C77ED6"/>
    <w:rsid w:val="00C800BA"/>
    <w:rsid w:val="00C80142"/>
    <w:rsid w:val="00C805B5"/>
    <w:rsid w:val="00C80806"/>
    <w:rsid w:val="00C808A1"/>
    <w:rsid w:val="00C80BE3"/>
    <w:rsid w:val="00C80C9A"/>
    <w:rsid w:val="00C80D60"/>
    <w:rsid w:val="00C81031"/>
    <w:rsid w:val="00C81420"/>
    <w:rsid w:val="00C8182B"/>
    <w:rsid w:val="00C81F01"/>
    <w:rsid w:val="00C81F86"/>
    <w:rsid w:val="00C824C8"/>
    <w:rsid w:val="00C824D1"/>
    <w:rsid w:val="00C8260B"/>
    <w:rsid w:val="00C82C05"/>
    <w:rsid w:val="00C82CD5"/>
    <w:rsid w:val="00C82D06"/>
    <w:rsid w:val="00C82F9B"/>
    <w:rsid w:val="00C82FA3"/>
    <w:rsid w:val="00C83020"/>
    <w:rsid w:val="00C83219"/>
    <w:rsid w:val="00C833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834"/>
    <w:rsid w:val="00C85AE6"/>
    <w:rsid w:val="00C85B18"/>
    <w:rsid w:val="00C85C30"/>
    <w:rsid w:val="00C85EDF"/>
    <w:rsid w:val="00C8636E"/>
    <w:rsid w:val="00C863E3"/>
    <w:rsid w:val="00C86475"/>
    <w:rsid w:val="00C86AAD"/>
    <w:rsid w:val="00C86FD3"/>
    <w:rsid w:val="00C86FF9"/>
    <w:rsid w:val="00C8714D"/>
    <w:rsid w:val="00C8722C"/>
    <w:rsid w:val="00C87247"/>
    <w:rsid w:val="00C8731D"/>
    <w:rsid w:val="00C873C0"/>
    <w:rsid w:val="00C87689"/>
    <w:rsid w:val="00C87D61"/>
    <w:rsid w:val="00C90233"/>
    <w:rsid w:val="00C904F9"/>
    <w:rsid w:val="00C906D5"/>
    <w:rsid w:val="00C909F8"/>
    <w:rsid w:val="00C90CBD"/>
    <w:rsid w:val="00C90DBF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2BA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9C8"/>
    <w:rsid w:val="00C93B89"/>
    <w:rsid w:val="00C93DA5"/>
    <w:rsid w:val="00C94106"/>
    <w:rsid w:val="00C94322"/>
    <w:rsid w:val="00C9456A"/>
    <w:rsid w:val="00C94645"/>
    <w:rsid w:val="00C94A6B"/>
    <w:rsid w:val="00C94A9A"/>
    <w:rsid w:val="00C94BAB"/>
    <w:rsid w:val="00C94D4B"/>
    <w:rsid w:val="00C94E44"/>
    <w:rsid w:val="00C94F86"/>
    <w:rsid w:val="00C95018"/>
    <w:rsid w:val="00C950AF"/>
    <w:rsid w:val="00C95401"/>
    <w:rsid w:val="00C955B9"/>
    <w:rsid w:val="00C95BEC"/>
    <w:rsid w:val="00C968DE"/>
    <w:rsid w:val="00C9690B"/>
    <w:rsid w:val="00C96B80"/>
    <w:rsid w:val="00C96C31"/>
    <w:rsid w:val="00C96D41"/>
    <w:rsid w:val="00C96D42"/>
    <w:rsid w:val="00C96DB8"/>
    <w:rsid w:val="00C97869"/>
    <w:rsid w:val="00C979D4"/>
    <w:rsid w:val="00C97A2E"/>
    <w:rsid w:val="00C97A5D"/>
    <w:rsid w:val="00C97B39"/>
    <w:rsid w:val="00C97F00"/>
    <w:rsid w:val="00C97FBE"/>
    <w:rsid w:val="00CA0056"/>
    <w:rsid w:val="00CA00DB"/>
    <w:rsid w:val="00CA020D"/>
    <w:rsid w:val="00CA07E8"/>
    <w:rsid w:val="00CA0E8B"/>
    <w:rsid w:val="00CA0E91"/>
    <w:rsid w:val="00CA13B2"/>
    <w:rsid w:val="00CA152E"/>
    <w:rsid w:val="00CA18AD"/>
    <w:rsid w:val="00CA1A64"/>
    <w:rsid w:val="00CA1BC4"/>
    <w:rsid w:val="00CA1D29"/>
    <w:rsid w:val="00CA1ED6"/>
    <w:rsid w:val="00CA1F45"/>
    <w:rsid w:val="00CA20E0"/>
    <w:rsid w:val="00CA21FE"/>
    <w:rsid w:val="00CA2221"/>
    <w:rsid w:val="00CA25A6"/>
    <w:rsid w:val="00CA2800"/>
    <w:rsid w:val="00CA2AFD"/>
    <w:rsid w:val="00CA2B37"/>
    <w:rsid w:val="00CA2C00"/>
    <w:rsid w:val="00CA2F7D"/>
    <w:rsid w:val="00CA3094"/>
    <w:rsid w:val="00CA32DA"/>
    <w:rsid w:val="00CA33CF"/>
    <w:rsid w:val="00CA34FA"/>
    <w:rsid w:val="00CA3710"/>
    <w:rsid w:val="00CA384C"/>
    <w:rsid w:val="00CA3998"/>
    <w:rsid w:val="00CA3A80"/>
    <w:rsid w:val="00CA3AC3"/>
    <w:rsid w:val="00CA3AF0"/>
    <w:rsid w:val="00CA3CA9"/>
    <w:rsid w:val="00CA3F29"/>
    <w:rsid w:val="00CA3F98"/>
    <w:rsid w:val="00CA411B"/>
    <w:rsid w:val="00CA41BC"/>
    <w:rsid w:val="00CA420E"/>
    <w:rsid w:val="00CA4629"/>
    <w:rsid w:val="00CA47D1"/>
    <w:rsid w:val="00CA4831"/>
    <w:rsid w:val="00CA4DA4"/>
    <w:rsid w:val="00CA4FB4"/>
    <w:rsid w:val="00CA53FD"/>
    <w:rsid w:val="00CA5440"/>
    <w:rsid w:val="00CA553B"/>
    <w:rsid w:val="00CA5578"/>
    <w:rsid w:val="00CA56EB"/>
    <w:rsid w:val="00CA59A1"/>
    <w:rsid w:val="00CA5A9E"/>
    <w:rsid w:val="00CA5E76"/>
    <w:rsid w:val="00CA5EAB"/>
    <w:rsid w:val="00CA6127"/>
    <w:rsid w:val="00CA62D8"/>
    <w:rsid w:val="00CA655B"/>
    <w:rsid w:val="00CA660F"/>
    <w:rsid w:val="00CA67ED"/>
    <w:rsid w:val="00CA6B82"/>
    <w:rsid w:val="00CA6CEE"/>
    <w:rsid w:val="00CA6EEE"/>
    <w:rsid w:val="00CA71DB"/>
    <w:rsid w:val="00CA7AB5"/>
    <w:rsid w:val="00CA7C31"/>
    <w:rsid w:val="00CA7C59"/>
    <w:rsid w:val="00CA7EBA"/>
    <w:rsid w:val="00CA7F5B"/>
    <w:rsid w:val="00CB02DE"/>
    <w:rsid w:val="00CB0780"/>
    <w:rsid w:val="00CB0C46"/>
    <w:rsid w:val="00CB0CBF"/>
    <w:rsid w:val="00CB14E7"/>
    <w:rsid w:val="00CB15DE"/>
    <w:rsid w:val="00CB1821"/>
    <w:rsid w:val="00CB186A"/>
    <w:rsid w:val="00CB191D"/>
    <w:rsid w:val="00CB1AD5"/>
    <w:rsid w:val="00CB213E"/>
    <w:rsid w:val="00CB247E"/>
    <w:rsid w:val="00CB28E6"/>
    <w:rsid w:val="00CB2B71"/>
    <w:rsid w:val="00CB2CCE"/>
    <w:rsid w:val="00CB2EE8"/>
    <w:rsid w:val="00CB2F53"/>
    <w:rsid w:val="00CB301A"/>
    <w:rsid w:val="00CB34AD"/>
    <w:rsid w:val="00CB3858"/>
    <w:rsid w:val="00CB395B"/>
    <w:rsid w:val="00CB3B1A"/>
    <w:rsid w:val="00CB3B7D"/>
    <w:rsid w:val="00CB3C29"/>
    <w:rsid w:val="00CB3D04"/>
    <w:rsid w:val="00CB3DC5"/>
    <w:rsid w:val="00CB40E1"/>
    <w:rsid w:val="00CB42CA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3DB"/>
    <w:rsid w:val="00CB5759"/>
    <w:rsid w:val="00CB593E"/>
    <w:rsid w:val="00CB5986"/>
    <w:rsid w:val="00CB5D0E"/>
    <w:rsid w:val="00CB62DC"/>
    <w:rsid w:val="00CB6500"/>
    <w:rsid w:val="00CB696C"/>
    <w:rsid w:val="00CB6AB5"/>
    <w:rsid w:val="00CB6D1E"/>
    <w:rsid w:val="00CB6F11"/>
    <w:rsid w:val="00CB756F"/>
    <w:rsid w:val="00CB76CC"/>
    <w:rsid w:val="00CB77E8"/>
    <w:rsid w:val="00CB7AB3"/>
    <w:rsid w:val="00CB7B5C"/>
    <w:rsid w:val="00CB7C71"/>
    <w:rsid w:val="00CB7EC4"/>
    <w:rsid w:val="00CC0186"/>
    <w:rsid w:val="00CC01C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A03"/>
    <w:rsid w:val="00CC1AA7"/>
    <w:rsid w:val="00CC1AAB"/>
    <w:rsid w:val="00CC1B83"/>
    <w:rsid w:val="00CC1F9C"/>
    <w:rsid w:val="00CC1FCB"/>
    <w:rsid w:val="00CC21E0"/>
    <w:rsid w:val="00CC2616"/>
    <w:rsid w:val="00CC2C37"/>
    <w:rsid w:val="00CC2D18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31"/>
    <w:rsid w:val="00CC4EC6"/>
    <w:rsid w:val="00CC56FC"/>
    <w:rsid w:val="00CC5924"/>
    <w:rsid w:val="00CC5D31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970"/>
    <w:rsid w:val="00CC7B1C"/>
    <w:rsid w:val="00CC7FAE"/>
    <w:rsid w:val="00CD02D9"/>
    <w:rsid w:val="00CD0364"/>
    <w:rsid w:val="00CD04A7"/>
    <w:rsid w:val="00CD057B"/>
    <w:rsid w:val="00CD05E5"/>
    <w:rsid w:val="00CD0672"/>
    <w:rsid w:val="00CD06AD"/>
    <w:rsid w:val="00CD09BE"/>
    <w:rsid w:val="00CD0A31"/>
    <w:rsid w:val="00CD0B7D"/>
    <w:rsid w:val="00CD0BFF"/>
    <w:rsid w:val="00CD0C44"/>
    <w:rsid w:val="00CD122F"/>
    <w:rsid w:val="00CD2025"/>
    <w:rsid w:val="00CD2596"/>
    <w:rsid w:val="00CD279E"/>
    <w:rsid w:val="00CD2815"/>
    <w:rsid w:val="00CD2819"/>
    <w:rsid w:val="00CD2A2F"/>
    <w:rsid w:val="00CD2B12"/>
    <w:rsid w:val="00CD31B1"/>
    <w:rsid w:val="00CD35B0"/>
    <w:rsid w:val="00CD38A5"/>
    <w:rsid w:val="00CD3A2A"/>
    <w:rsid w:val="00CD3ED1"/>
    <w:rsid w:val="00CD3F4E"/>
    <w:rsid w:val="00CD4047"/>
    <w:rsid w:val="00CD450F"/>
    <w:rsid w:val="00CD45E9"/>
    <w:rsid w:val="00CD5698"/>
    <w:rsid w:val="00CD5B37"/>
    <w:rsid w:val="00CD613D"/>
    <w:rsid w:val="00CD6206"/>
    <w:rsid w:val="00CD6B3B"/>
    <w:rsid w:val="00CD6DE6"/>
    <w:rsid w:val="00CD6E86"/>
    <w:rsid w:val="00CD7185"/>
    <w:rsid w:val="00CD71D1"/>
    <w:rsid w:val="00CE07FA"/>
    <w:rsid w:val="00CE0EB7"/>
    <w:rsid w:val="00CE10C6"/>
    <w:rsid w:val="00CE1252"/>
    <w:rsid w:val="00CE1376"/>
    <w:rsid w:val="00CE1964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52E7"/>
    <w:rsid w:val="00CE5324"/>
    <w:rsid w:val="00CE55C2"/>
    <w:rsid w:val="00CE58A0"/>
    <w:rsid w:val="00CE59AF"/>
    <w:rsid w:val="00CE6174"/>
    <w:rsid w:val="00CE6396"/>
    <w:rsid w:val="00CE652C"/>
    <w:rsid w:val="00CE65B0"/>
    <w:rsid w:val="00CE6806"/>
    <w:rsid w:val="00CE68D4"/>
    <w:rsid w:val="00CE6978"/>
    <w:rsid w:val="00CE6CC6"/>
    <w:rsid w:val="00CE6DB3"/>
    <w:rsid w:val="00CE6EF6"/>
    <w:rsid w:val="00CE6FF8"/>
    <w:rsid w:val="00CE7166"/>
    <w:rsid w:val="00CE7248"/>
    <w:rsid w:val="00CE734A"/>
    <w:rsid w:val="00CE7488"/>
    <w:rsid w:val="00CE7562"/>
    <w:rsid w:val="00CE7A36"/>
    <w:rsid w:val="00CE7A6D"/>
    <w:rsid w:val="00CE7AF0"/>
    <w:rsid w:val="00CE7B6A"/>
    <w:rsid w:val="00CF0263"/>
    <w:rsid w:val="00CF054C"/>
    <w:rsid w:val="00CF05B9"/>
    <w:rsid w:val="00CF0628"/>
    <w:rsid w:val="00CF071D"/>
    <w:rsid w:val="00CF071F"/>
    <w:rsid w:val="00CF0A3C"/>
    <w:rsid w:val="00CF0E86"/>
    <w:rsid w:val="00CF0F4D"/>
    <w:rsid w:val="00CF118A"/>
    <w:rsid w:val="00CF11DD"/>
    <w:rsid w:val="00CF1291"/>
    <w:rsid w:val="00CF14AB"/>
    <w:rsid w:val="00CF17E4"/>
    <w:rsid w:val="00CF17E8"/>
    <w:rsid w:val="00CF19AB"/>
    <w:rsid w:val="00CF1F2A"/>
    <w:rsid w:val="00CF1F2D"/>
    <w:rsid w:val="00CF20DC"/>
    <w:rsid w:val="00CF215D"/>
    <w:rsid w:val="00CF2201"/>
    <w:rsid w:val="00CF2474"/>
    <w:rsid w:val="00CF2863"/>
    <w:rsid w:val="00CF295C"/>
    <w:rsid w:val="00CF2E9F"/>
    <w:rsid w:val="00CF3069"/>
    <w:rsid w:val="00CF3528"/>
    <w:rsid w:val="00CF3571"/>
    <w:rsid w:val="00CF3722"/>
    <w:rsid w:val="00CF38F0"/>
    <w:rsid w:val="00CF3B69"/>
    <w:rsid w:val="00CF3C7D"/>
    <w:rsid w:val="00CF3D7F"/>
    <w:rsid w:val="00CF4148"/>
    <w:rsid w:val="00CF4246"/>
    <w:rsid w:val="00CF4A36"/>
    <w:rsid w:val="00CF4BC3"/>
    <w:rsid w:val="00CF4BC5"/>
    <w:rsid w:val="00CF4C56"/>
    <w:rsid w:val="00CF5568"/>
    <w:rsid w:val="00CF5B18"/>
    <w:rsid w:val="00CF5BEA"/>
    <w:rsid w:val="00CF6436"/>
    <w:rsid w:val="00CF6474"/>
    <w:rsid w:val="00CF67D5"/>
    <w:rsid w:val="00CF697F"/>
    <w:rsid w:val="00CF6A15"/>
    <w:rsid w:val="00CF6B23"/>
    <w:rsid w:val="00CF6F6D"/>
    <w:rsid w:val="00CF71B4"/>
    <w:rsid w:val="00CF7551"/>
    <w:rsid w:val="00CF7635"/>
    <w:rsid w:val="00CF79E0"/>
    <w:rsid w:val="00CF7AD8"/>
    <w:rsid w:val="00CF7AD9"/>
    <w:rsid w:val="00CF7D7D"/>
    <w:rsid w:val="00D0040E"/>
    <w:rsid w:val="00D0056E"/>
    <w:rsid w:val="00D006E6"/>
    <w:rsid w:val="00D006EE"/>
    <w:rsid w:val="00D0083C"/>
    <w:rsid w:val="00D00D6D"/>
    <w:rsid w:val="00D012CC"/>
    <w:rsid w:val="00D014A4"/>
    <w:rsid w:val="00D014EB"/>
    <w:rsid w:val="00D015CC"/>
    <w:rsid w:val="00D01B68"/>
    <w:rsid w:val="00D01C68"/>
    <w:rsid w:val="00D01D95"/>
    <w:rsid w:val="00D01D99"/>
    <w:rsid w:val="00D0228A"/>
    <w:rsid w:val="00D02778"/>
    <w:rsid w:val="00D0278D"/>
    <w:rsid w:val="00D0293D"/>
    <w:rsid w:val="00D02E9D"/>
    <w:rsid w:val="00D036DF"/>
    <w:rsid w:val="00D036F8"/>
    <w:rsid w:val="00D03845"/>
    <w:rsid w:val="00D03C91"/>
    <w:rsid w:val="00D04404"/>
    <w:rsid w:val="00D049A1"/>
    <w:rsid w:val="00D04BA3"/>
    <w:rsid w:val="00D04E8B"/>
    <w:rsid w:val="00D050F7"/>
    <w:rsid w:val="00D052E2"/>
    <w:rsid w:val="00D05C68"/>
    <w:rsid w:val="00D05CA9"/>
    <w:rsid w:val="00D05E20"/>
    <w:rsid w:val="00D05F49"/>
    <w:rsid w:val="00D06390"/>
    <w:rsid w:val="00D0665A"/>
    <w:rsid w:val="00D06AB2"/>
    <w:rsid w:val="00D06B4A"/>
    <w:rsid w:val="00D06B4F"/>
    <w:rsid w:val="00D06DAD"/>
    <w:rsid w:val="00D07523"/>
    <w:rsid w:val="00D0752C"/>
    <w:rsid w:val="00D0792A"/>
    <w:rsid w:val="00D07CCC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B40"/>
    <w:rsid w:val="00D11F60"/>
    <w:rsid w:val="00D1225A"/>
    <w:rsid w:val="00D123B3"/>
    <w:rsid w:val="00D125DA"/>
    <w:rsid w:val="00D12675"/>
    <w:rsid w:val="00D12993"/>
    <w:rsid w:val="00D12BDE"/>
    <w:rsid w:val="00D1351A"/>
    <w:rsid w:val="00D13E8C"/>
    <w:rsid w:val="00D142F3"/>
    <w:rsid w:val="00D143C1"/>
    <w:rsid w:val="00D14674"/>
    <w:rsid w:val="00D147C8"/>
    <w:rsid w:val="00D1491F"/>
    <w:rsid w:val="00D14944"/>
    <w:rsid w:val="00D14945"/>
    <w:rsid w:val="00D14F5A"/>
    <w:rsid w:val="00D1526C"/>
    <w:rsid w:val="00D1572D"/>
    <w:rsid w:val="00D1577D"/>
    <w:rsid w:val="00D158EE"/>
    <w:rsid w:val="00D15A1B"/>
    <w:rsid w:val="00D15B96"/>
    <w:rsid w:val="00D16139"/>
    <w:rsid w:val="00D16189"/>
    <w:rsid w:val="00D163F2"/>
    <w:rsid w:val="00D16693"/>
    <w:rsid w:val="00D16735"/>
    <w:rsid w:val="00D16764"/>
    <w:rsid w:val="00D16B08"/>
    <w:rsid w:val="00D16D06"/>
    <w:rsid w:val="00D16D4E"/>
    <w:rsid w:val="00D16EF3"/>
    <w:rsid w:val="00D16FB9"/>
    <w:rsid w:val="00D172C2"/>
    <w:rsid w:val="00D1754C"/>
    <w:rsid w:val="00D176A0"/>
    <w:rsid w:val="00D17760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4E8"/>
    <w:rsid w:val="00D21B1C"/>
    <w:rsid w:val="00D21CA4"/>
    <w:rsid w:val="00D2205A"/>
    <w:rsid w:val="00D222AA"/>
    <w:rsid w:val="00D22849"/>
    <w:rsid w:val="00D22954"/>
    <w:rsid w:val="00D22973"/>
    <w:rsid w:val="00D2303E"/>
    <w:rsid w:val="00D23424"/>
    <w:rsid w:val="00D2368C"/>
    <w:rsid w:val="00D238D0"/>
    <w:rsid w:val="00D23A40"/>
    <w:rsid w:val="00D23C8C"/>
    <w:rsid w:val="00D24100"/>
    <w:rsid w:val="00D245A4"/>
    <w:rsid w:val="00D245BE"/>
    <w:rsid w:val="00D246AA"/>
    <w:rsid w:val="00D246B8"/>
    <w:rsid w:val="00D2476A"/>
    <w:rsid w:val="00D250BA"/>
    <w:rsid w:val="00D2520C"/>
    <w:rsid w:val="00D2659A"/>
    <w:rsid w:val="00D2676C"/>
    <w:rsid w:val="00D269FA"/>
    <w:rsid w:val="00D26B38"/>
    <w:rsid w:val="00D26DE9"/>
    <w:rsid w:val="00D26EA6"/>
    <w:rsid w:val="00D27269"/>
    <w:rsid w:val="00D27639"/>
    <w:rsid w:val="00D27A75"/>
    <w:rsid w:val="00D27D9C"/>
    <w:rsid w:val="00D3020B"/>
    <w:rsid w:val="00D30247"/>
    <w:rsid w:val="00D303AF"/>
    <w:rsid w:val="00D305F9"/>
    <w:rsid w:val="00D30AC2"/>
    <w:rsid w:val="00D30BB0"/>
    <w:rsid w:val="00D31003"/>
    <w:rsid w:val="00D31050"/>
    <w:rsid w:val="00D31666"/>
    <w:rsid w:val="00D3187C"/>
    <w:rsid w:val="00D3190E"/>
    <w:rsid w:val="00D3193A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269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D09"/>
    <w:rsid w:val="00D35186"/>
    <w:rsid w:val="00D352AD"/>
    <w:rsid w:val="00D35433"/>
    <w:rsid w:val="00D354E7"/>
    <w:rsid w:val="00D3563B"/>
    <w:rsid w:val="00D35805"/>
    <w:rsid w:val="00D35C20"/>
    <w:rsid w:val="00D3603E"/>
    <w:rsid w:val="00D36197"/>
    <w:rsid w:val="00D363DD"/>
    <w:rsid w:val="00D36439"/>
    <w:rsid w:val="00D36459"/>
    <w:rsid w:val="00D3661C"/>
    <w:rsid w:val="00D36771"/>
    <w:rsid w:val="00D36990"/>
    <w:rsid w:val="00D369E9"/>
    <w:rsid w:val="00D36E61"/>
    <w:rsid w:val="00D37D83"/>
    <w:rsid w:val="00D37EE7"/>
    <w:rsid w:val="00D400F3"/>
    <w:rsid w:val="00D40A24"/>
    <w:rsid w:val="00D40DC1"/>
    <w:rsid w:val="00D40F6E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3FF"/>
    <w:rsid w:val="00D4292B"/>
    <w:rsid w:val="00D42B48"/>
    <w:rsid w:val="00D42DA3"/>
    <w:rsid w:val="00D43464"/>
    <w:rsid w:val="00D43583"/>
    <w:rsid w:val="00D43A81"/>
    <w:rsid w:val="00D43D33"/>
    <w:rsid w:val="00D43D85"/>
    <w:rsid w:val="00D43E07"/>
    <w:rsid w:val="00D4400D"/>
    <w:rsid w:val="00D4424A"/>
    <w:rsid w:val="00D44444"/>
    <w:rsid w:val="00D4456E"/>
    <w:rsid w:val="00D449BD"/>
    <w:rsid w:val="00D449C4"/>
    <w:rsid w:val="00D44B38"/>
    <w:rsid w:val="00D44CC0"/>
    <w:rsid w:val="00D44CFD"/>
    <w:rsid w:val="00D4517F"/>
    <w:rsid w:val="00D45873"/>
    <w:rsid w:val="00D45B3B"/>
    <w:rsid w:val="00D45C4B"/>
    <w:rsid w:val="00D45EFB"/>
    <w:rsid w:val="00D45FB1"/>
    <w:rsid w:val="00D460AE"/>
    <w:rsid w:val="00D462D4"/>
    <w:rsid w:val="00D4635E"/>
    <w:rsid w:val="00D46471"/>
    <w:rsid w:val="00D465C9"/>
    <w:rsid w:val="00D467A6"/>
    <w:rsid w:val="00D467E9"/>
    <w:rsid w:val="00D4696C"/>
    <w:rsid w:val="00D46B67"/>
    <w:rsid w:val="00D46E19"/>
    <w:rsid w:val="00D46F2F"/>
    <w:rsid w:val="00D46F80"/>
    <w:rsid w:val="00D4703A"/>
    <w:rsid w:val="00D50151"/>
    <w:rsid w:val="00D501C4"/>
    <w:rsid w:val="00D506A2"/>
    <w:rsid w:val="00D50731"/>
    <w:rsid w:val="00D50790"/>
    <w:rsid w:val="00D50801"/>
    <w:rsid w:val="00D509EB"/>
    <w:rsid w:val="00D50BD2"/>
    <w:rsid w:val="00D50D65"/>
    <w:rsid w:val="00D50DA6"/>
    <w:rsid w:val="00D50FCA"/>
    <w:rsid w:val="00D51420"/>
    <w:rsid w:val="00D51457"/>
    <w:rsid w:val="00D515BA"/>
    <w:rsid w:val="00D51832"/>
    <w:rsid w:val="00D51921"/>
    <w:rsid w:val="00D521BB"/>
    <w:rsid w:val="00D5259A"/>
    <w:rsid w:val="00D525E7"/>
    <w:rsid w:val="00D52606"/>
    <w:rsid w:val="00D52711"/>
    <w:rsid w:val="00D529F6"/>
    <w:rsid w:val="00D52B07"/>
    <w:rsid w:val="00D52B15"/>
    <w:rsid w:val="00D52C6F"/>
    <w:rsid w:val="00D52CE1"/>
    <w:rsid w:val="00D52F0D"/>
    <w:rsid w:val="00D532FC"/>
    <w:rsid w:val="00D5333B"/>
    <w:rsid w:val="00D536B1"/>
    <w:rsid w:val="00D53925"/>
    <w:rsid w:val="00D540C4"/>
    <w:rsid w:val="00D54291"/>
    <w:rsid w:val="00D54607"/>
    <w:rsid w:val="00D54B60"/>
    <w:rsid w:val="00D54C97"/>
    <w:rsid w:val="00D551BE"/>
    <w:rsid w:val="00D55234"/>
    <w:rsid w:val="00D552DA"/>
    <w:rsid w:val="00D55946"/>
    <w:rsid w:val="00D55987"/>
    <w:rsid w:val="00D55E96"/>
    <w:rsid w:val="00D55F1C"/>
    <w:rsid w:val="00D5616F"/>
    <w:rsid w:val="00D5628A"/>
    <w:rsid w:val="00D5629E"/>
    <w:rsid w:val="00D5632A"/>
    <w:rsid w:val="00D56820"/>
    <w:rsid w:val="00D5684F"/>
    <w:rsid w:val="00D568D5"/>
    <w:rsid w:val="00D569B1"/>
    <w:rsid w:val="00D56B41"/>
    <w:rsid w:val="00D56B6E"/>
    <w:rsid w:val="00D56D3B"/>
    <w:rsid w:val="00D56D83"/>
    <w:rsid w:val="00D56EA6"/>
    <w:rsid w:val="00D577C6"/>
    <w:rsid w:val="00D57C78"/>
    <w:rsid w:val="00D57CB8"/>
    <w:rsid w:val="00D57F11"/>
    <w:rsid w:val="00D57F23"/>
    <w:rsid w:val="00D6004F"/>
    <w:rsid w:val="00D60058"/>
    <w:rsid w:val="00D60109"/>
    <w:rsid w:val="00D60176"/>
    <w:rsid w:val="00D60B79"/>
    <w:rsid w:val="00D60C0E"/>
    <w:rsid w:val="00D60DC0"/>
    <w:rsid w:val="00D61291"/>
    <w:rsid w:val="00D6145B"/>
    <w:rsid w:val="00D61491"/>
    <w:rsid w:val="00D614E4"/>
    <w:rsid w:val="00D617FF"/>
    <w:rsid w:val="00D61967"/>
    <w:rsid w:val="00D61A53"/>
    <w:rsid w:val="00D61C05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3D8"/>
    <w:rsid w:val="00D63A0B"/>
    <w:rsid w:val="00D63C18"/>
    <w:rsid w:val="00D63CDB"/>
    <w:rsid w:val="00D63F74"/>
    <w:rsid w:val="00D640A0"/>
    <w:rsid w:val="00D64296"/>
    <w:rsid w:val="00D64700"/>
    <w:rsid w:val="00D647AA"/>
    <w:rsid w:val="00D648FB"/>
    <w:rsid w:val="00D64959"/>
    <w:rsid w:val="00D64C34"/>
    <w:rsid w:val="00D64F9D"/>
    <w:rsid w:val="00D650B6"/>
    <w:rsid w:val="00D65230"/>
    <w:rsid w:val="00D65546"/>
    <w:rsid w:val="00D65D1B"/>
    <w:rsid w:val="00D66097"/>
    <w:rsid w:val="00D661A6"/>
    <w:rsid w:val="00D66489"/>
    <w:rsid w:val="00D66586"/>
    <w:rsid w:val="00D668F3"/>
    <w:rsid w:val="00D66A40"/>
    <w:rsid w:val="00D66DEB"/>
    <w:rsid w:val="00D6705A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9E3"/>
    <w:rsid w:val="00D70CAE"/>
    <w:rsid w:val="00D70D07"/>
    <w:rsid w:val="00D70E8A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2F1"/>
    <w:rsid w:val="00D7339C"/>
    <w:rsid w:val="00D73451"/>
    <w:rsid w:val="00D7350B"/>
    <w:rsid w:val="00D73540"/>
    <w:rsid w:val="00D741DD"/>
    <w:rsid w:val="00D74212"/>
    <w:rsid w:val="00D74403"/>
    <w:rsid w:val="00D7445F"/>
    <w:rsid w:val="00D749F9"/>
    <w:rsid w:val="00D74EB7"/>
    <w:rsid w:val="00D74F84"/>
    <w:rsid w:val="00D7521A"/>
    <w:rsid w:val="00D7539D"/>
    <w:rsid w:val="00D754BC"/>
    <w:rsid w:val="00D7555F"/>
    <w:rsid w:val="00D75782"/>
    <w:rsid w:val="00D759DC"/>
    <w:rsid w:val="00D75E2F"/>
    <w:rsid w:val="00D76004"/>
    <w:rsid w:val="00D7629E"/>
    <w:rsid w:val="00D764EA"/>
    <w:rsid w:val="00D76A77"/>
    <w:rsid w:val="00D76ADC"/>
    <w:rsid w:val="00D76E7B"/>
    <w:rsid w:val="00D773D4"/>
    <w:rsid w:val="00D779F0"/>
    <w:rsid w:val="00D77AAD"/>
    <w:rsid w:val="00D77C35"/>
    <w:rsid w:val="00D77DDF"/>
    <w:rsid w:val="00D77F4C"/>
    <w:rsid w:val="00D80239"/>
    <w:rsid w:val="00D80563"/>
    <w:rsid w:val="00D80785"/>
    <w:rsid w:val="00D807CF"/>
    <w:rsid w:val="00D80E94"/>
    <w:rsid w:val="00D81126"/>
    <w:rsid w:val="00D81234"/>
    <w:rsid w:val="00D813EC"/>
    <w:rsid w:val="00D81483"/>
    <w:rsid w:val="00D81583"/>
    <w:rsid w:val="00D8159E"/>
    <w:rsid w:val="00D818B8"/>
    <w:rsid w:val="00D81B78"/>
    <w:rsid w:val="00D81D60"/>
    <w:rsid w:val="00D81F47"/>
    <w:rsid w:val="00D82049"/>
    <w:rsid w:val="00D82067"/>
    <w:rsid w:val="00D820F6"/>
    <w:rsid w:val="00D821F9"/>
    <w:rsid w:val="00D8231C"/>
    <w:rsid w:val="00D82392"/>
    <w:rsid w:val="00D8251D"/>
    <w:rsid w:val="00D826EC"/>
    <w:rsid w:val="00D828D6"/>
    <w:rsid w:val="00D82DC1"/>
    <w:rsid w:val="00D82DF4"/>
    <w:rsid w:val="00D82FF6"/>
    <w:rsid w:val="00D834C5"/>
    <w:rsid w:val="00D835EC"/>
    <w:rsid w:val="00D837F4"/>
    <w:rsid w:val="00D839B4"/>
    <w:rsid w:val="00D83DBA"/>
    <w:rsid w:val="00D83E09"/>
    <w:rsid w:val="00D83FF5"/>
    <w:rsid w:val="00D843EF"/>
    <w:rsid w:val="00D8450C"/>
    <w:rsid w:val="00D8453F"/>
    <w:rsid w:val="00D845E6"/>
    <w:rsid w:val="00D846E6"/>
    <w:rsid w:val="00D84780"/>
    <w:rsid w:val="00D84E5E"/>
    <w:rsid w:val="00D84F16"/>
    <w:rsid w:val="00D850E7"/>
    <w:rsid w:val="00D85363"/>
    <w:rsid w:val="00D8572F"/>
    <w:rsid w:val="00D8593C"/>
    <w:rsid w:val="00D85973"/>
    <w:rsid w:val="00D85CA4"/>
    <w:rsid w:val="00D85D22"/>
    <w:rsid w:val="00D85F41"/>
    <w:rsid w:val="00D861F3"/>
    <w:rsid w:val="00D86639"/>
    <w:rsid w:val="00D8665C"/>
    <w:rsid w:val="00D866BC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6E5"/>
    <w:rsid w:val="00D90823"/>
    <w:rsid w:val="00D9095D"/>
    <w:rsid w:val="00D90B11"/>
    <w:rsid w:val="00D91241"/>
    <w:rsid w:val="00D91462"/>
    <w:rsid w:val="00D91986"/>
    <w:rsid w:val="00D91B6C"/>
    <w:rsid w:val="00D91F1B"/>
    <w:rsid w:val="00D920E9"/>
    <w:rsid w:val="00D921BF"/>
    <w:rsid w:val="00D9256B"/>
    <w:rsid w:val="00D929B8"/>
    <w:rsid w:val="00D92DA8"/>
    <w:rsid w:val="00D92E71"/>
    <w:rsid w:val="00D92F20"/>
    <w:rsid w:val="00D92F2F"/>
    <w:rsid w:val="00D92F7B"/>
    <w:rsid w:val="00D9312F"/>
    <w:rsid w:val="00D9320B"/>
    <w:rsid w:val="00D932E1"/>
    <w:rsid w:val="00D9333D"/>
    <w:rsid w:val="00D93567"/>
    <w:rsid w:val="00D93736"/>
    <w:rsid w:val="00D93AFF"/>
    <w:rsid w:val="00D93BCE"/>
    <w:rsid w:val="00D945B6"/>
    <w:rsid w:val="00D9471E"/>
    <w:rsid w:val="00D94756"/>
    <w:rsid w:val="00D948DA"/>
    <w:rsid w:val="00D94935"/>
    <w:rsid w:val="00D94B56"/>
    <w:rsid w:val="00D94DE3"/>
    <w:rsid w:val="00D94EA1"/>
    <w:rsid w:val="00D95005"/>
    <w:rsid w:val="00D950DE"/>
    <w:rsid w:val="00D95103"/>
    <w:rsid w:val="00D95866"/>
    <w:rsid w:val="00D95AAA"/>
    <w:rsid w:val="00D95CDB"/>
    <w:rsid w:val="00D95E16"/>
    <w:rsid w:val="00D96029"/>
    <w:rsid w:val="00D962A2"/>
    <w:rsid w:val="00D96313"/>
    <w:rsid w:val="00D965B9"/>
    <w:rsid w:val="00D96644"/>
    <w:rsid w:val="00D966C2"/>
    <w:rsid w:val="00D96888"/>
    <w:rsid w:val="00D969E4"/>
    <w:rsid w:val="00D96EDA"/>
    <w:rsid w:val="00D97356"/>
    <w:rsid w:val="00D975C4"/>
    <w:rsid w:val="00D9761D"/>
    <w:rsid w:val="00D9787D"/>
    <w:rsid w:val="00D97A69"/>
    <w:rsid w:val="00D97E43"/>
    <w:rsid w:val="00DA0716"/>
    <w:rsid w:val="00DA093E"/>
    <w:rsid w:val="00DA0AEB"/>
    <w:rsid w:val="00DA0DCF"/>
    <w:rsid w:val="00DA0FF4"/>
    <w:rsid w:val="00DA1061"/>
    <w:rsid w:val="00DA16CD"/>
    <w:rsid w:val="00DA16EA"/>
    <w:rsid w:val="00DA188C"/>
    <w:rsid w:val="00DA1D42"/>
    <w:rsid w:val="00DA214E"/>
    <w:rsid w:val="00DA25B2"/>
    <w:rsid w:val="00DA26A3"/>
    <w:rsid w:val="00DA2957"/>
    <w:rsid w:val="00DA29E8"/>
    <w:rsid w:val="00DA2ACD"/>
    <w:rsid w:val="00DA33B5"/>
    <w:rsid w:val="00DA342C"/>
    <w:rsid w:val="00DA352B"/>
    <w:rsid w:val="00DA4482"/>
    <w:rsid w:val="00DA4B61"/>
    <w:rsid w:val="00DA4C2A"/>
    <w:rsid w:val="00DA4D1B"/>
    <w:rsid w:val="00DA4F27"/>
    <w:rsid w:val="00DA4F4B"/>
    <w:rsid w:val="00DA4FB2"/>
    <w:rsid w:val="00DA5078"/>
    <w:rsid w:val="00DA50C7"/>
    <w:rsid w:val="00DA551B"/>
    <w:rsid w:val="00DA5A2F"/>
    <w:rsid w:val="00DA5F2D"/>
    <w:rsid w:val="00DA62F7"/>
    <w:rsid w:val="00DA63DC"/>
    <w:rsid w:val="00DA675E"/>
    <w:rsid w:val="00DA6903"/>
    <w:rsid w:val="00DA6A25"/>
    <w:rsid w:val="00DA6C1E"/>
    <w:rsid w:val="00DA6C3D"/>
    <w:rsid w:val="00DA6D78"/>
    <w:rsid w:val="00DA6E28"/>
    <w:rsid w:val="00DA7011"/>
    <w:rsid w:val="00DA74A2"/>
    <w:rsid w:val="00DA76DF"/>
    <w:rsid w:val="00DA781C"/>
    <w:rsid w:val="00DA796F"/>
    <w:rsid w:val="00DA7A72"/>
    <w:rsid w:val="00DA7C0E"/>
    <w:rsid w:val="00DA7C90"/>
    <w:rsid w:val="00DB0400"/>
    <w:rsid w:val="00DB07A7"/>
    <w:rsid w:val="00DB0A1F"/>
    <w:rsid w:val="00DB0ABE"/>
    <w:rsid w:val="00DB0B88"/>
    <w:rsid w:val="00DB0C4A"/>
    <w:rsid w:val="00DB0D2D"/>
    <w:rsid w:val="00DB0E9F"/>
    <w:rsid w:val="00DB0F5A"/>
    <w:rsid w:val="00DB1195"/>
    <w:rsid w:val="00DB11E4"/>
    <w:rsid w:val="00DB1378"/>
    <w:rsid w:val="00DB19E8"/>
    <w:rsid w:val="00DB1A49"/>
    <w:rsid w:val="00DB1F56"/>
    <w:rsid w:val="00DB202E"/>
    <w:rsid w:val="00DB2304"/>
    <w:rsid w:val="00DB23E6"/>
    <w:rsid w:val="00DB24FD"/>
    <w:rsid w:val="00DB2C38"/>
    <w:rsid w:val="00DB2E81"/>
    <w:rsid w:val="00DB2FCE"/>
    <w:rsid w:val="00DB3901"/>
    <w:rsid w:val="00DB3F39"/>
    <w:rsid w:val="00DB44E7"/>
    <w:rsid w:val="00DB4673"/>
    <w:rsid w:val="00DB487C"/>
    <w:rsid w:val="00DB49DA"/>
    <w:rsid w:val="00DB4BA9"/>
    <w:rsid w:val="00DB4F1E"/>
    <w:rsid w:val="00DB5364"/>
    <w:rsid w:val="00DB55D4"/>
    <w:rsid w:val="00DB5A1E"/>
    <w:rsid w:val="00DB6335"/>
    <w:rsid w:val="00DB63CE"/>
    <w:rsid w:val="00DB6B2A"/>
    <w:rsid w:val="00DB6B34"/>
    <w:rsid w:val="00DB7005"/>
    <w:rsid w:val="00DB7165"/>
    <w:rsid w:val="00DB7325"/>
    <w:rsid w:val="00DB7429"/>
    <w:rsid w:val="00DB7661"/>
    <w:rsid w:val="00DB766B"/>
    <w:rsid w:val="00DB77DC"/>
    <w:rsid w:val="00DB7881"/>
    <w:rsid w:val="00DB7B18"/>
    <w:rsid w:val="00DB7CD3"/>
    <w:rsid w:val="00DB7CF8"/>
    <w:rsid w:val="00DB7D5D"/>
    <w:rsid w:val="00DC02E3"/>
    <w:rsid w:val="00DC037C"/>
    <w:rsid w:val="00DC0667"/>
    <w:rsid w:val="00DC07A1"/>
    <w:rsid w:val="00DC08F3"/>
    <w:rsid w:val="00DC09D1"/>
    <w:rsid w:val="00DC0A75"/>
    <w:rsid w:val="00DC0BE4"/>
    <w:rsid w:val="00DC0D0F"/>
    <w:rsid w:val="00DC0E2E"/>
    <w:rsid w:val="00DC1041"/>
    <w:rsid w:val="00DC12FF"/>
    <w:rsid w:val="00DC154C"/>
    <w:rsid w:val="00DC1577"/>
    <w:rsid w:val="00DC17EA"/>
    <w:rsid w:val="00DC1939"/>
    <w:rsid w:val="00DC2788"/>
    <w:rsid w:val="00DC2AD8"/>
    <w:rsid w:val="00DC2BEB"/>
    <w:rsid w:val="00DC2DD4"/>
    <w:rsid w:val="00DC31D4"/>
    <w:rsid w:val="00DC3594"/>
    <w:rsid w:val="00DC3DC0"/>
    <w:rsid w:val="00DC3EEB"/>
    <w:rsid w:val="00DC4051"/>
    <w:rsid w:val="00DC4505"/>
    <w:rsid w:val="00DC46AC"/>
    <w:rsid w:val="00DC46CA"/>
    <w:rsid w:val="00DC4972"/>
    <w:rsid w:val="00DC49D1"/>
    <w:rsid w:val="00DC4D48"/>
    <w:rsid w:val="00DC4E32"/>
    <w:rsid w:val="00DC4FB2"/>
    <w:rsid w:val="00DC4FDF"/>
    <w:rsid w:val="00DC52F2"/>
    <w:rsid w:val="00DC5693"/>
    <w:rsid w:val="00DC5941"/>
    <w:rsid w:val="00DC5F4C"/>
    <w:rsid w:val="00DC62D7"/>
    <w:rsid w:val="00DC6318"/>
    <w:rsid w:val="00DC66B2"/>
    <w:rsid w:val="00DC6967"/>
    <w:rsid w:val="00DC6A3C"/>
    <w:rsid w:val="00DC6F6B"/>
    <w:rsid w:val="00DC7131"/>
    <w:rsid w:val="00DC7196"/>
    <w:rsid w:val="00DC7802"/>
    <w:rsid w:val="00DC7CF0"/>
    <w:rsid w:val="00DD0103"/>
    <w:rsid w:val="00DD0375"/>
    <w:rsid w:val="00DD06D0"/>
    <w:rsid w:val="00DD0B24"/>
    <w:rsid w:val="00DD0BDA"/>
    <w:rsid w:val="00DD0D78"/>
    <w:rsid w:val="00DD0F80"/>
    <w:rsid w:val="00DD13A1"/>
    <w:rsid w:val="00DD1488"/>
    <w:rsid w:val="00DD1787"/>
    <w:rsid w:val="00DD229F"/>
    <w:rsid w:val="00DD2651"/>
    <w:rsid w:val="00DD2B28"/>
    <w:rsid w:val="00DD2B8E"/>
    <w:rsid w:val="00DD409A"/>
    <w:rsid w:val="00DD40D1"/>
    <w:rsid w:val="00DD4210"/>
    <w:rsid w:val="00DD45B5"/>
    <w:rsid w:val="00DD4686"/>
    <w:rsid w:val="00DD4902"/>
    <w:rsid w:val="00DD4E20"/>
    <w:rsid w:val="00DD5591"/>
    <w:rsid w:val="00DD5597"/>
    <w:rsid w:val="00DD57D6"/>
    <w:rsid w:val="00DD5989"/>
    <w:rsid w:val="00DD5D65"/>
    <w:rsid w:val="00DD6167"/>
    <w:rsid w:val="00DD6239"/>
    <w:rsid w:val="00DD6358"/>
    <w:rsid w:val="00DD6491"/>
    <w:rsid w:val="00DD68EC"/>
    <w:rsid w:val="00DD6A4D"/>
    <w:rsid w:val="00DD6E24"/>
    <w:rsid w:val="00DD6F72"/>
    <w:rsid w:val="00DD6F9C"/>
    <w:rsid w:val="00DD6FEC"/>
    <w:rsid w:val="00DD7078"/>
    <w:rsid w:val="00DD72A1"/>
    <w:rsid w:val="00DD737B"/>
    <w:rsid w:val="00DD73A4"/>
    <w:rsid w:val="00DD77B3"/>
    <w:rsid w:val="00DE01B7"/>
    <w:rsid w:val="00DE0358"/>
    <w:rsid w:val="00DE03E9"/>
    <w:rsid w:val="00DE057D"/>
    <w:rsid w:val="00DE06F8"/>
    <w:rsid w:val="00DE0EC1"/>
    <w:rsid w:val="00DE140B"/>
    <w:rsid w:val="00DE1478"/>
    <w:rsid w:val="00DE150D"/>
    <w:rsid w:val="00DE1693"/>
    <w:rsid w:val="00DE1B23"/>
    <w:rsid w:val="00DE1B53"/>
    <w:rsid w:val="00DE1ED2"/>
    <w:rsid w:val="00DE1FDE"/>
    <w:rsid w:val="00DE218A"/>
    <w:rsid w:val="00DE21C2"/>
    <w:rsid w:val="00DE2313"/>
    <w:rsid w:val="00DE24BB"/>
    <w:rsid w:val="00DE27CC"/>
    <w:rsid w:val="00DE2C83"/>
    <w:rsid w:val="00DE2D09"/>
    <w:rsid w:val="00DE2DAE"/>
    <w:rsid w:val="00DE2E70"/>
    <w:rsid w:val="00DE2E98"/>
    <w:rsid w:val="00DE30CE"/>
    <w:rsid w:val="00DE3378"/>
    <w:rsid w:val="00DE33B8"/>
    <w:rsid w:val="00DE33C2"/>
    <w:rsid w:val="00DE37B9"/>
    <w:rsid w:val="00DE38AD"/>
    <w:rsid w:val="00DE3948"/>
    <w:rsid w:val="00DE3A4E"/>
    <w:rsid w:val="00DE3E53"/>
    <w:rsid w:val="00DE3F55"/>
    <w:rsid w:val="00DE3F87"/>
    <w:rsid w:val="00DE4463"/>
    <w:rsid w:val="00DE44B5"/>
    <w:rsid w:val="00DE455A"/>
    <w:rsid w:val="00DE46BE"/>
    <w:rsid w:val="00DE4817"/>
    <w:rsid w:val="00DE48AD"/>
    <w:rsid w:val="00DE49F8"/>
    <w:rsid w:val="00DE5244"/>
    <w:rsid w:val="00DE5374"/>
    <w:rsid w:val="00DE552C"/>
    <w:rsid w:val="00DE58AF"/>
    <w:rsid w:val="00DE5B07"/>
    <w:rsid w:val="00DE5DD6"/>
    <w:rsid w:val="00DE6015"/>
    <w:rsid w:val="00DE628C"/>
    <w:rsid w:val="00DE630B"/>
    <w:rsid w:val="00DE6433"/>
    <w:rsid w:val="00DE6657"/>
    <w:rsid w:val="00DE7931"/>
    <w:rsid w:val="00DE7C2E"/>
    <w:rsid w:val="00DF003F"/>
    <w:rsid w:val="00DF0254"/>
    <w:rsid w:val="00DF0516"/>
    <w:rsid w:val="00DF0554"/>
    <w:rsid w:val="00DF055A"/>
    <w:rsid w:val="00DF0882"/>
    <w:rsid w:val="00DF1086"/>
    <w:rsid w:val="00DF1732"/>
    <w:rsid w:val="00DF19C4"/>
    <w:rsid w:val="00DF1CBE"/>
    <w:rsid w:val="00DF1D34"/>
    <w:rsid w:val="00DF1E13"/>
    <w:rsid w:val="00DF1E71"/>
    <w:rsid w:val="00DF1E90"/>
    <w:rsid w:val="00DF1FF7"/>
    <w:rsid w:val="00DF203C"/>
    <w:rsid w:val="00DF2195"/>
    <w:rsid w:val="00DF23C7"/>
    <w:rsid w:val="00DF2495"/>
    <w:rsid w:val="00DF26D7"/>
    <w:rsid w:val="00DF2775"/>
    <w:rsid w:val="00DF294D"/>
    <w:rsid w:val="00DF2A07"/>
    <w:rsid w:val="00DF2C3D"/>
    <w:rsid w:val="00DF30C3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2BA"/>
    <w:rsid w:val="00DF539E"/>
    <w:rsid w:val="00DF53A2"/>
    <w:rsid w:val="00DF5493"/>
    <w:rsid w:val="00DF5651"/>
    <w:rsid w:val="00DF58F5"/>
    <w:rsid w:val="00DF5D7E"/>
    <w:rsid w:val="00DF6544"/>
    <w:rsid w:val="00DF69AC"/>
    <w:rsid w:val="00DF69E9"/>
    <w:rsid w:val="00DF6EF9"/>
    <w:rsid w:val="00DF700F"/>
    <w:rsid w:val="00DF701B"/>
    <w:rsid w:val="00DF712A"/>
    <w:rsid w:val="00DF73C6"/>
    <w:rsid w:val="00DF73C9"/>
    <w:rsid w:val="00DF7546"/>
    <w:rsid w:val="00DF7988"/>
    <w:rsid w:val="00DF7DBF"/>
    <w:rsid w:val="00DF7EDA"/>
    <w:rsid w:val="00E00307"/>
    <w:rsid w:val="00E0031C"/>
    <w:rsid w:val="00E00817"/>
    <w:rsid w:val="00E0097F"/>
    <w:rsid w:val="00E00AE4"/>
    <w:rsid w:val="00E00EBD"/>
    <w:rsid w:val="00E01179"/>
    <w:rsid w:val="00E01543"/>
    <w:rsid w:val="00E01628"/>
    <w:rsid w:val="00E018AB"/>
    <w:rsid w:val="00E01E74"/>
    <w:rsid w:val="00E0201E"/>
    <w:rsid w:val="00E0207C"/>
    <w:rsid w:val="00E021C3"/>
    <w:rsid w:val="00E02368"/>
    <w:rsid w:val="00E024E8"/>
    <w:rsid w:val="00E02617"/>
    <w:rsid w:val="00E02736"/>
    <w:rsid w:val="00E027D8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3F19"/>
    <w:rsid w:val="00E041DC"/>
    <w:rsid w:val="00E04916"/>
    <w:rsid w:val="00E04BC5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5F28"/>
    <w:rsid w:val="00E0601F"/>
    <w:rsid w:val="00E06186"/>
    <w:rsid w:val="00E0631C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CA8"/>
    <w:rsid w:val="00E100A6"/>
    <w:rsid w:val="00E103B8"/>
    <w:rsid w:val="00E108E5"/>
    <w:rsid w:val="00E109C7"/>
    <w:rsid w:val="00E109EE"/>
    <w:rsid w:val="00E10C1B"/>
    <w:rsid w:val="00E10D7B"/>
    <w:rsid w:val="00E113F7"/>
    <w:rsid w:val="00E1153F"/>
    <w:rsid w:val="00E116F4"/>
    <w:rsid w:val="00E117F3"/>
    <w:rsid w:val="00E1185E"/>
    <w:rsid w:val="00E11A87"/>
    <w:rsid w:val="00E11FB4"/>
    <w:rsid w:val="00E1242C"/>
    <w:rsid w:val="00E128E2"/>
    <w:rsid w:val="00E12B0B"/>
    <w:rsid w:val="00E12B2F"/>
    <w:rsid w:val="00E12BC6"/>
    <w:rsid w:val="00E12FD2"/>
    <w:rsid w:val="00E1310C"/>
    <w:rsid w:val="00E13146"/>
    <w:rsid w:val="00E1361C"/>
    <w:rsid w:val="00E13AC7"/>
    <w:rsid w:val="00E13D18"/>
    <w:rsid w:val="00E13E69"/>
    <w:rsid w:val="00E13F84"/>
    <w:rsid w:val="00E14178"/>
    <w:rsid w:val="00E14812"/>
    <w:rsid w:val="00E14D63"/>
    <w:rsid w:val="00E14E4B"/>
    <w:rsid w:val="00E154DC"/>
    <w:rsid w:val="00E154FE"/>
    <w:rsid w:val="00E15651"/>
    <w:rsid w:val="00E1599F"/>
    <w:rsid w:val="00E15C19"/>
    <w:rsid w:val="00E16062"/>
    <w:rsid w:val="00E16214"/>
    <w:rsid w:val="00E1622B"/>
    <w:rsid w:val="00E1655E"/>
    <w:rsid w:val="00E16825"/>
    <w:rsid w:val="00E169F7"/>
    <w:rsid w:val="00E16ABF"/>
    <w:rsid w:val="00E16B8F"/>
    <w:rsid w:val="00E16C03"/>
    <w:rsid w:val="00E16E19"/>
    <w:rsid w:val="00E17254"/>
    <w:rsid w:val="00E17358"/>
    <w:rsid w:val="00E1757D"/>
    <w:rsid w:val="00E176CC"/>
    <w:rsid w:val="00E179A4"/>
    <w:rsid w:val="00E17AC7"/>
    <w:rsid w:val="00E17B38"/>
    <w:rsid w:val="00E17FE9"/>
    <w:rsid w:val="00E200B5"/>
    <w:rsid w:val="00E204BE"/>
    <w:rsid w:val="00E20670"/>
    <w:rsid w:val="00E2097F"/>
    <w:rsid w:val="00E209B6"/>
    <w:rsid w:val="00E20C2D"/>
    <w:rsid w:val="00E20DF4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F33"/>
    <w:rsid w:val="00E221C3"/>
    <w:rsid w:val="00E2237D"/>
    <w:rsid w:val="00E223B9"/>
    <w:rsid w:val="00E223DA"/>
    <w:rsid w:val="00E22885"/>
    <w:rsid w:val="00E228A1"/>
    <w:rsid w:val="00E2366C"/>
    <w:rsid w:val="00E23936"/>
    <w:rsid w:val="00E23AD1"/>
    <w:rsid w:val="00E23DCE"/>
    <w:rsid w:val="00E241CA"/>
    <w:rsid w:val="00E242E3"/>
    <w:rsid w:val="00E243B0"/>
    <w:rsid w:val="00E245BB"/>
    <w:rsid w:val="00E24BEF"/>
    <w:rsid w:val="00E24DBE"/>
    <w:rsid w:val="00E24F66"/>
    <w:rsid w:val="00E24F7A"/>
    <w:rsid w:val="00E25264"/>
    <w:rsid w:val="00E254F6"/>
    <w:rsid w:val="00E255B6"/>
    <w:rsid w:val="00E259F6"/>
    <w:rsid w:val="00E26332"/>
    <w:rsid w:val="00E263E1"/>
    <w:rsid w:val="00E26658"/>
    <w:rsid w:val="00E2672E"/>
    <w:rsid w:val="00E26947"/>
    <w:rsid w:val="00E269EF"/>
    <w:rsid w:val="00E26A27"/>
    <w:rsid w:val="00E26A2C"/>
    <w:rsid w:val="00E26B82"/>
    <w:rsid w:val="00E26D75"/>
    <w:rsid w:val="00E270D7"/>
    <w:rsid w:val="00E27395"/>
    <w:rsid w:val="00E2787A"/>
    <w:rsid w:val="00E27A34"/>
    <w:rsid w:val="00E27CBF"/>
    <w:rsid w:val="00E27FE9"/>
    <w:rsid w:val="00E30623"/>
    <w:rsid w:val="00E306AA"/>
    <w:rsid w:val="00E30734"/>
    <w:rsid w:val="00E30831"/>
    <w:rsid w:val="00E3097D"/>
    <w:rsid w:val="00E30BCF"/>
    <w:rsid w:val="00E30D08"/>
    <w:rsid w:val="00E31457"/>
    <w:rsid w:val="00E3146E"/>
    <w:rsid w:val="00E31880"/>
    <w:rsid w:val="00E31DE7"/>
    <w:rsid w:val="00E32064"/>
    <w:rsid w:val="00E3230A"/>
    <w:rsid w:val="00E324C3"/>
    <w:rsid w:val="00E3258F"/>
    <w:rsid w:val="00E3265B"/>
    <w:rsid w:val="00E32718"/>
    <w:rsid w:val="00E32B1C"/>
    <w:rsid w:val="00E32D95"/>
    <w:rsid w:val="00E332D8"/>
    <w:rsid w:val="00E33337"/>
    <w:rsid w:val="00E333F9"/>
    <w:rsid w:val="00E33785"/>
    <w:rsid w:val="00E33A0F"/>
    <w:rsid w:val="00E33F25"/>
    <w:rsid w:val="00E33FD7"/>
    <w:rsid w:val="00E341D2"/>
    <w:rsid w:val="00E346F2"/>
    <w:rsid w:val="00E3534A"/>
    <w:rsid w:val="00E3536F"/>
    <w:rsid w:val="00E3569A"/>
    <w:rsid w:val="00E359FD"/>
    <w:rsid w:val="00E35C8B"/>
    <w:rsid w:val="00E364F0"/>
    <w:rsid w:val="00E3659C"/>
    <w:rsid w:val="00E36C50"/>
    <w:rsid w:val="00E36C67"/>
    <w:rsid w:val="00E36D95"/>
    <w:rsid w:val="00E36EB1"/>
    <w:rsid w:val="00E37193"/>
    <w:rsid w:val="00E372D9"/>
    <w:rsid w:val="00E37653"/>
    <w:rsid w:val="00E3778A"/>
    <w:rsid w:val="00E37865"/>
    <w:rsid w:val="00E37C46"/>
    <w:rsid w:val="00E37C61"/>
    <w:rsid w:val="00E37C96"/>
    <w:rsid w:val="00E37DE9"/>
    <w:rsid w:val="00E37F4E"/>
    <w:rsid w:val="00E40168"/>
    <w:rsid w:val="00E407D8"/>
    <w:rsid w:val="00E40812"/>
    <w:rsid w:val="00E40837"/>
    <w:rsid w:val="00E408D9"/>
    <w:rsid w:val="00E40A9E"/>
    <w:rsid w:val="00E40C26"/>
    <w:rsid w:val="00E40D84"/>
    <w:rsid w:val="00E40FC7"/>
    <w:rsid w:val="00E41562"/>
    <w:rsid w:val="00E416CC"/>
    <w:rsid w:val="00E416F8"/>
    <w:rsid w:val="00E41938"/>
    <w:rsid w:val="00E4194B"/>
    <w:rsid w:val="00E41B95"/>
    <w:rsid w:val="00E41CE0"/>
    <w:rsid w:val="00E41D65"/>
    <w:rsid w:val="00E41D86"/>
    <w:rsid w:val="00E41E6A"/>
    <w:rsid w:val="00E41FB6"/>
    <w:rsid w:val="00E42431"/>
    <w:rsid w:val="00E42ABF"/>
    <w:rsid w:val="00E42B16"/>
    <w:rsid w:val="00E42E64"/>
    <w:rsid w:val="00E42E7D"/>
    <w:rsid w:val="00E43227"/>
    <w:rsid w:val="00E433FB"/>
    <w:rsid w:val="00E434C7"/>
    <w:rsid w:val="00E4395B"/>
    <w:rsid w:val="00E43D04"/>
    <w:rsid w:val="00E4409A"/>
    <w:rsid w:val="00E441A3"/>
    <w:rsid w:val="00E44248"/>
    <w:rsid w:val="00E4443B"/>
    <w:rsid w:val="00E44A1A"/>
    <w:rsid w:val="00E44AC1"/>
    <w:rsid w:val="00E44AD9"/>
    <w:rsid w:val="00E4512C"/>
    <w:rsid w:val="00E45215"/>
    <w:rsid w:val="00E45444"/>
    <w:rsid w:val="00E455C4"/>
    <w:rsid w:val="00E45868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BA"/>
    <w:rsid w:val="00E46EED"/>
    <w:rsid w:val="00E46F50"/>
    <w:rsid w:val="00E472C8"/>
    <w:rsid w:val="00E47457"/>
    <w:rsid w:val="00E47673"/>
    <w:rsid w:val="00E4796D"/>
    <w:rsid w:val="00E47A48"/>
    <w:rsid w:val="00E47A84"/>
    <w:rsid w:val="00E47ABF"/>
    <w:rsid w:val="00E47BF3"/>
    <w:rsid w:val="00E47D91"/>
    <w:rsid w:val="00E47E6E"/>
    <w:rsid w:val="00E47F68"/>
    <w:rsid w:val="00E501B7"/>
    <w:rsid w:val="00E50809"/>
    <w:rsid w:val="00E50EA0"/>
    <w:rsid w:val="00E50F01"/>
    <w:rsid w:val="00E51282"/>
    <w:rsid w:val="00E51309"/>
    <w:rsid w:val="00E51311"/>
    <w:rsid w:val="00E5159F"/>
    <w:rsid w:val="00E51729"/>
    <w:rsid w:val="00E517B9"/>
    <w:rsid w:val="00E518C8"/>
    <w:rsid w:val="00E51B6D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2EE8"/>
    <w:rsid w:val="00E5349B"/>
    <w:rsid w:val="00E53AEF"/>
    <w:rsid w:val="00E53D04"/>
    <w:rsid w:val="00E5413F"/>
    <w:rsid w:val="00E54657"/>
    <w:rsid w:val="00E54AB8"/>
    <w:rsid w:val="00E54CF3"/>
    <w:rsid w:val="00E54D05"/>
    <w:rsid w:val="00E54D2E"/>
    <w:rsid w:val="00E552F7"/>
    <w:rsid w:val="00E55787"/>
    <w:rsid w:val="00E55A81"/>
    <w:rsid w:val="00E55AF9"/>
    <w:rsid w:val="00E55D51"/>
    <w:rsid w:val="00E55FEC"/>
    <w:rsid w:val="00E5652C"/>
    <w:rsid w:val="00E5660A"/>
    <w:rsid w:val="00E56935"/>
    <w:rsid w:val="00E569D8"/>
    <w:rsid w:val="00E56DD3"/>
    <w:rsid w:val="00E57134"/>
    <w:rsid w:val="00E5720C"/>
    <w:rsid w:val="00E57552"/>
    <w:rsid w:val="00E575C5"/>
    <w:rsid w:val="00E57673"/>
    <w:rsid w:val="00E57D51"/>
    <w:rsid w:val="00E60572"/>
    <w:rsid w:val="00E60B65"/>
    <w:rsid w:val="00E61206"/>
    <w:rsid w:val="00E6163A"/>
    <w:rsid w:val="00E61AA4"/>
    <w:rsid w:val="00E61BA5"/>
    <w:rsid w:val="00E61DA9"/>
    <w:rsid w:val="00E620EE"/>
    <w:rsid w:val="00E624AE"/>
    <w:rsid w:val="00E625A0"/>
    <w:rsid w:val="00E62727"/>
    <w:rsid w:val="00E62C86"/>
    <w:rsid w:val="00E62F3F"/>
    <w:rsid w:val="00E62F71"/>
    <w:rsid w:val="00E6305D"/>
    <w:rsid w:val="00E633CA"/>
    <w:rsid w:val="00E63580"/>
    <w:rsid w:val="00E639B3"/>
    <w:rsid w:val="00E63AD0"/>
    <w:rsid w:val="00E63B5F"/>
    <w:rsid w:val="00E64310"/>
    <w:rsid w:val="00E644AE"/>
    <w:rsid w:val="00E644BA"/>
    <w:rsid w:val="00E644F8"/>
    <w:rsid w:val="00E64706"/>
    <w:rsid w:val="00E647BD"/>
    <w:rsid w:val="00E64C22"/>
    <w:rsid w:val="00E64E68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1C4"/>
    <w:rsid w:val="00E66281"/>
    <w:rsid w:val="00E66AF0"/>
    <w:rsid w:val="00E66CCE"/>
    <w:rsid w:val="00E6711E"/>
    <w:rsid w:val="00E6787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2D1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C6A"/>
    <w:rsid w:val="00E71E41"/>
    <w:rsid w:val="00E71E79"/>
    <w:rsid w:val="00E71EDC"/>
    <w:rsid w:val="00E728A6"/>
    <w:rsid w:val="00E72CCD"/>
    <w:rsid w:val="00E73317"/>
    <w:rsid w:val="00E73607"/>
    <w:rsid w:val="00E73877"/>
    <w:rsid w:val="00E73885"/>
    <w:rsid w:val="00E739FE"/>
    <w:rsid w:val="00E73BDE"/>
    <w:rsid w:val="00E73C5A"/>
    <w:rsid w:val="00E73E2A"/>
    <w:rsid w:val="00E73EE2"/>
    <w:rsid w:val="00E73EFF"/>
    <w:rsid w:val="00E73F34"/>
    <w:rsid w:val="00E74192"/>
    <w:rsid w:val="00E745E6"/>
    <w:rsid w:val="00E74778"/>
    <w:rsid w:val="00E7511A"/>
    <w:rsid w:val="00E75202"/>
    <w:rsid w:val="00E752A7"/>
    <w:rsid w:val="00E7553B"/>
    <w:rsid w:val="00E756E6"/>
    <w:rsid w:val="00E75860"/>
    <w:rsid w:val="00E75929"/>
    <w:rsid w:val="00E75983"/>
    <w:rsid w:val="00E75C53"/>
    <w:rsid w:val="00E75C82"/>
    <w:rsid w:val="00E760EB"/>
    <w:rsid w:val="00E768C9"/>
    <w:rsid w:val="00E76A41"/>
    <w:rsid w:val="00E76C0C"/>
    <w:rsid w:val="00E77080"/>
    <w:rsid w:val="00E772D4"/>
    <w:rsid w:val="00E77381"/>
    <w:rsid w:val="00E774A1"/>
    <w:rsid w:val="00E776FE"/>
    <w:rsid w:val="00E77BDC"/>
    <w:rsid w:val="00E802C7"/>
    <w:rsid w:val="00E80304"/>
    <w:rsid w:val="00E80554"/>
    <w:rsid w:val="00E808A1"/>
    <w:rsid w:val="00E80A08"/>
    <w:rsid w:val="00E80DB9"/>
    <w:rsid w:val="00E813FD"/>
    <w:rsid w:val="00E815CF"/>
    <w:rsid w:val="00E8161A"/>
    <w:rsid w:val="00E8171A"/>
    <w:rsid w:val="00E8175E"/>
    <w:rsid w:val="00E81874"/>
    <w:rsid w:val="00E81F80"/>
    <w:rsid w:val="00E81FA9"/>
    <w:rsid w:val="00E822BE"/>
    <w:rsid w:val="00E82386"/>
    <w:rsid w:val="00E825FF"/>
    <w:rsid w:val="00E82966"/>
    <w:rsid w:val="00E82C0C"/>
    <w:rsid w:val="00E82D2E"/>
    <w:rsid w:val="00E82F28"/>
    <w:rsid w:val="00E835CF"/>
    <w:rsid w:val="00E835D4"/>
    <w:rsid w:val="00E8374B"/>
    <w:rsid w:val="00E8375B"/>
    <w:rsid w:val="00E838BD"/>
    <w:rsid w:val="00E838F8"/>
    <w:rsid w:val="00E83DC2"/>
    <w:rsid w:val="00E83E58"/>
    <w:rsid w:val="00E83EEC"/>
    <w:rsid w:val="00E8401A"/>
    <w:rsid w:val="00E8417C"/>
    <w:rsid w:val="00E84420"/>
    <w:rsid w:val="00E846D8"/>
    <w:rsid w:val="00E84871"/>
    <w:rsid w:val="00E8488B"/>
    <w:rsid w:val="00E84C4D"/>
    <w:rsid w:val="00E84E0B"/>
    <w:rsid w:val="00E84EA9"/>
    <w:rsid w:val="00E85256"/>
    <w:rsid w:val="00E8537F"/>
    <w:rsid w:val="00E85514"/>
    <w:rsid w:val="00E85831"/>
    <w:rsid w:val="00E85AEC"/>
    <w:rsid w:val="00E85B96"/>
    <w:rsid w:val="00E86014"/>
    <w:rsid w:val="00E869FB"/>
    <w:rsid w:val="00E86BE2"/>
    <w:rsid w:val="00E86C5D"/>
    <w:rsid w:val="00E86C9D"/>
    <w:rsid w:val="00E874A4"/>
    <w:rsid w:val="00E878A3"/>
    <w:rsid w:val="00E87A0B"/>
    <w:rsid w:val="00E87C04"/>
    <w:rsid w:val="00E90079"/>
    <w:rsid w:val="00E9010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178"/>
    <w:rsid w:val="00E92426"/>
    <w:rsid w:val="00E92552"/>
    <w:rsid w:val="00E92A65"/>
    <w:rsid w:val="00E92F1C"/>
    <w:rsid w:val="00E93379"/>
    <w:rsid w:val="00E936BF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64A5"/>
    <w:rsid w:val="00E9663F"/>
    <w:rsid w:val="00E967B6"/>
    <w:rsid w:val="00E9691B"/>
    <w:rsid w:val="00E96942"/>
    <w:rsid w:val="00E96C54"/>
    <w:rsid w:val="00E96F4E"/>
    <w:rsid w:val="00E97472"/>
    <w:rsid w:val="00E975D8"/>
    <w:rsid w:val="00E975EE"/>
    <w:rsid w:val="00E97AE7"/>
    <w:rsid w:val="00E97C16"/>
    <w:rsid w:val="00E97D00"/>
    <w:rsid w:val="00E97E6A"/>
    <w:rsid w:val="00E97EA5"/>
    <w:rsid w:val="00EA00A6"/>
    <w:rsid w:val="00EA01BA"/>
    <w:rsid w:val="00EA0299"/>
    <w:rsid w:val="00EA0611"/>
    <w:rsid w:val="00EA0B51"/>
    <w:rsid w:val="00EA0CB4"/>
    <w:rsid w:val="00EA0D5D"/>
    <w:rsid w:val="00EA0ED6"/>
    <w:rsid w:val="00EA156E"/>
    <w:rsid w:val="00EA15EB"/>
    <w:rsid w:val="00EA189B"/>
    <w:rsid w:val="00EA1C5C"/>
    <w:rsid w:val="00EA1CE6"/>
    <w:rsid w:val="00EA1D2A"/>
    <w:rsid w:val="00EA1DAA"/>
    <w:rsid w:val="00EA1F6E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D92"/>
    <w:rsid w:val="00EA3E7B"/>
    <w:rsid w:val="00EA3F37"/>
    <w:rsid w:val="00EA4225"/>
    <w:rsid w:val="00EA422B"/>
    <w:rsid w:val="00EA468B"/>
    <w:rsid w:val="00EA49B6"/>
    <w:rsid w:val="00EA4F74"/>
    <w:rsid w:val="00EA4FD1"/>
    <w:rsid w:val="00EA51C7"/>
    <w:rsid w:val="00EA51F0"/>
    <w:rsid w:val="00EA525F"/>
    <w:rsid w:val="00EA52BE"/>
    <w:rsid w:val="00EA5360"/>
    <w:rsid w:val="00EA5469"/>
    <w:rsid w:val="00EA55E7"/>
    <w:rsid w:val="00EA584E"/>
    <w:rsid w:val="00EA59E8"/>
    <w:rsid w:val="00EA5A45"/>
    <w:rsid w:val="00EA5B21"/>
    <w:rsid w:val="00EA5B5A"/>
    <w:rsid w:val="00EA5F01"/>
    <w:rsid w:val="00EA5F73"/>
    <w:rsid w:val="00EA63E7"/>
    <w:rsid w:val="00EA648D"/>
    <w:rsid w:val="00EA6523"/>
    <w:rsid w:val="00EA67D4"/>
    <w:rsid w:val="00EA69FF"/>
    <w:rsid w:val="00EA6C49"/>
    <w:rsid w:val="00EA6FA8"/>
    <w:rsid w:val="00EA708E"/>
    <w:rsid w:val="00EA7480"/>
    <w:rsid w:val="00EA7BCC"/>
    <w:rsid w:val="00EA7CD4"/>
    <w:rsid w:val="00EB0044"/>
    <w:rsid w:val="00EB02C0"/>
    <w:rsid w:val="00EB0404"/>
    <w:rsid w:val="00EB0649"/>
    <w:rsid w:val="00EB0CB3"/>
    <w:rsid w:val="00EB0D1D"/>
    <w:rsid w:val="00EB148D"/>
    <w:rsid w:val="00EB163E"/>
    <w:rsid w:val="00EB1723"/>
    <w:rsid w:val="00EB1AFA"/>
    <w:rsid w:val="00EB1BDA"/>
    <w:rsid w:val="00EB1D1D"/>
    <w:rsid w:val="00EB1D8E"/>
    <w:rsid w:val="00EB205B"/>
    <w:rsid w:val="00EB20CC"/>
    <w:rsid w:val="00EB2138"/>
    <w:rsid w:val="00EB21B5"/>
    <w:rsid w:val="00EB2950"/>
    <w:rsid w:val="00EB2A5F"/>
    <w:rsid w:val="00EB2A9E"/>
    <w:rsid w:val="00EB36F1"/>
    <w:rsid w:val="00EB3CC6"/>
    <w:rsid w:val="00EB3D22"/>
    <w:rsid w:val="00EB3F27"/>
    <w:rsid w:val="00EB4077"/>
    <w:rsid w:val="00EB41A5"/>
    <w:rsid w:val="00EB4509"/>
    <w:rsid w:val="00EB45CC"/>
    <w:rsid w:val="00EB4C38"/>
    <w:rsid w:val="00EB4D70"/>
    <w:rsid w:val="00EB503D"/>
    <w:rsid w:val="00EB50DF"/>
    <w:rsid w:val="00EB5167"/>
    <w:rsid w:val="00EB5212"/>
    <w:rsid w:val="00EB54E0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01B"/>
    <w:rsid w:val="00EC0194"/>
    <w:rsid w:val="00EC06BE"/>
    <w:rsid w:val="00EC0B24"/>
    <w:rsid w:val="00EC0B8B"/>
    <w:rsid w:val="00EC0DDE"/>
    <w:rsid w:val="00EC0F40"/>
    <w:rsid w:val="00EC1037"/>
    <w:rsid w:val="00EC1099"/>
    <w:rsid w:val="00EC127F"/>
    <w:rsid w:val="00EC135D"/>
    <w:rsid w:val="00EC13D5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AF1"/>
    <w:rsid w:val="00EC3B61"/>
    <w:rsid w:val="00EC3E22"/>
    <w:rsid w:val="00EC3FC8"/>
    <w:rsid w:val="00EC42EE"/>
    <w:rsid w:val="00EC455C"/>
    <w:rsid w:val="00EC45F5"/>
    <w:rsid w:val="00EC465A"/>
    <w:rsid w:val="00EC475A"/>
    <w:rsid w:val="00EC48C0"/>
    <w:rsid w:val="00EC4C7C"/>
    <w:rsid w:val="00EC4E0A"/>
    <w:rsid w:val="00EC515B"/>
    <w:rsid w:val="00EC5575"/>
    <w:rsid w:val="00EC582E"/>
    <w:rsid w:val="00EC5882"/>
    <w:rsid w:val="00EC5933"/>
    <w:rsid w:val="00EC5977"/>
    <w:rsid w:val="00EC5A10"/>
    <w:rsid w:val="00EC5C56"/>
    <w:rsid w:val="00EC5D0E"/>
    <w:rsid w:val="00EC5F1D"/>
    <w:rsid w:val="00EC5F41"/>
    <w:rsid w:val="00EC61FE"/>
    <w:rsid w:val="00EC6240"/>
    <w:rsid w:val="00EC67E3"/>
    <w:rsid w:val="00EC6E1C"/>
    <w:rsid w:val="00EC72A5"/>
    <w:rsid w:val="00EC7450"/>
    <w:rsid w:val="00EC75B6"/>
    <w:rsid w:val="00EC7837"/>
    <w:rsid w:val="00EC7923"/>
    <w:rsid w:val="00EC7E75"/>
    <w:rsid w:val="00EC7FE3"/>
    <w:rsid w:val="00ED064B"/>
    <w:rsid w:val="00ED0726"/>
    <w:rsid w:val="00ED0847"/>
    <w:rsid w:val="00ED0933"/>
    <w:rsid w:val="00ED0D3A"/>
    <w:rsid w:val="00ED0DDF"/>
    <w:rsid w:val="00ED10BD"/>
    <w:rsid w:val="00ED10CB"/>
    <w:rsid w:val="00ED1503"/>
    <w:rsid w:val="00ED154C"/>
    <w:rsid w:val="00ED17DE"/>
    <w:rsid w:val="00ED1C45"/>
    <w:rsid w:val="00ED1DED"/>
    <w:rsid w:val="00ED1EFB"/>
    <w:rsid w:val="00ED1F8E"/>
    <w:rsid w:val="00ED2358"/>
    <w:rsid w:val="00ED2467"/>
    <w:rsid w:val="00ED26AC"/>
    <w:rsid w:val="00ED29ED"/>
    <w:rsid w:val="00ED2CA8"/>
    <w:rsid w:val="00ED2F47"/>
    <w:rsid w:val="00ED3100"/>
    <w:rsid w:val="00ED330C"/>
    <w:rsid w:val="00ED394D"/>
    <w:rsid w:val="00ED39B9"/>
    <w:rsid w:val="00ED3ACC"/>
    <w:rsid w:val="00ED3B3F"/>
    <w:rsid w:val="00ED3CC7"/>
    <w:rsid w:val="00ED3D48"/>
    <w:rsid w:val="00ED3F7D"/>
    <w:rsid w:val="00ED41B3"/>
    <w:rsid w:val="00ED41E3"/>
    <w:rsid w:val="00ED46F0"/>
    <w:rsid w:val="00ED4795"/>
    <w:rsid w:val="00ED4A18"/>
    <w:rsid w:val="00ED4C9C"/>
    <w:rsid w:val="00ED4D48"/>
    <w:rsid w:val="00ED5566"/>
    <w:rsid w:val="00ED55AF"/>
    <w:rsid w:val="00ED5742"/>
    <w:rsid w:val="00ED59A9"/>
    <w:rsid w:val="00ED5C22"/>
    <w:rsid w:val="00ED5C59"/>
    <w:rsid w:val="00ED5CD0"/>
    <w:rsid w:val="00ED5E72"/>
    <w:rsid w:val="00ED60D1"/>
    <w:rsid w:val="00ED6448"/>
    <w:rsid w:val="00ED6544"/>
    <w:rsid w:val="00ED669A"/>
    <w:rsid w:val="00ED6841"/>
    <w:rsid w:val="00ED6E5E"/>
    <w:rsid w:val="00ED6EC3"/>
    <w:rsid w:val="00ED6F1F"/>
    <w:rsid w:val="00ED717B"/>
    <w:rsid w:val="00ED788B"/>
    <w:rsid w:val="00ED7ACB"/>
    <w:rsid w:val="00ED7F25"/>
    <w:rsid w:val="00EE0310"/>
    <w:rsid w:val="00EE0429"/>
    <w:rsid w:val="00EE056C"/>
    <w:rsid w:val="00EE057F"/>
    <w:rsid w:val="00EE0734"/>
    <w:rsid w:val="00EE07EF"/>
    <w:rsid w:val="00EE09E0"/>
    <w:rsid w:val="00EE09F6"/>
    <w:rsid w:val="00EE13B8"/>
    <w:rsid w:val="00EE1D28"/>
    <w:rsid w:val="00EE1F5C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4D"/>
    <w:rsid w:val="00EE3FD6"/>
    <w:rsid w:val="00EE43BE"/>
    <w:rsid w:val="00EE481E"/>
    <w:rsid w:val="00EE48F7"/>
    <w:rsid w:val="00EE4A2B"/>
    <w:rsid w:val="00EE4DFA"/>
    <w:rsid w:val="00EE50CA"/>
    <w:rsid w:val="00EE525C"/>
    <w:rsid w:val="00EE538C"/>
    <w:rsid w:val="00EE5540"/>
    <w:rsid w:val="00EE5C8A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6E6C"/>
    <w:rsid w:val="00EE713F"/>
    <w:rsid w:val="00EE74AA"/>
    <w:rsid w:val="00EE776B"/>
    <w:rsid w:val="00EE7AAB"/>
    <w:rsid w:val="00EE7FDD"/>
    <w:rsid w:val="00EE7FFA"/>
    <w:rsid w:val="00EF00D2"/>
    <w:rsid w:val="00EF0216"/>
    <w:rsid w:val="00EF02AF"/>
    <w:rsid w:val="00EF02EE"/>
    <w:rsid w:val="00EF04BF"/>
    <w:rsid w:val="00EF064A"/>
    <w:rsid w:val="00EF06FB"/>
    <w:rsid w:val="00EF0793"/>
    <w:rsid w:val="00EF0816"/>
    <w:rsid w:val="00EF0928"/>
    <w:rsid w:val="00EF1889"/>
    <w:rsid w:val="00EF19DB"/>
    <w:rsid w:val="00EF1A45"/>
    <w:rsid w:val="00EF1CA6"/>
    <w:rsid w:val="00EF24E6"/>
    <w:rsid w:val="00EF2711"/>
    <w:rsid w:val="00EF2945"/>
    <w:rsid w:val="00EF2B98"/>
    <w:rsid w:val="00EF2CED"/>
    <w:rsid w:val="00EF33E9"/>
    <w:rsid w:val="00EF3471"/>
    <w:rsid w:val="00EF36F3"/>
    <w:rsid w:val="00EF3700"/>
    <w:rsid w:val="00EF3B64"/>
    <w:rsid w:val="00EF3B69"/>
    <w:rsid w:val="00EF3CAA"/>
    <w:rsid w:val="00EF422E"/>
    <w:rsid w:val="00EF4C9F"/>
    <w:rsid w:val="00EF4CCC"/>
    <w:rsid w:val="00EF5056"/>
    <w:rsid w:val="00EF51DF"/>
    <w:rsid w:val="00EF522A"/>
    <w:rsid w:val="00EF59C2"/>
    <w:rsid w:val="00EF5AC5"/>
    <w:rsid w:val="00EF5AE4"/>
    <w:rsid w:val="00EF6540"/>
    <w:rsid w:val="00EF6614"/>
    <w:rsid w:val="00EF67DA"/>
    <w:rsid w:val="00EF69D4"/>
    <w:rsid w:val="00EF6AA6"/>
    <w:rsid w:val="00EF6B00"/>
    <w:rsid w:val="00EF6C98"/>
    <w:rsid w:val="00EF6E8B"/>
    <w:rsid w:val="00EF6FBC"/>
    <w:rsid w:val="00EF7010"/>
    <w:rsid w:val="00EF7120"/>
    <w:rsid w:val="00EF7135"/>
    <w:rsid w:val="00EF71B5"/>
    <w:rsid w:val="00EF71DE"/>
    <w:rsid w:val="00EF72E1"/>
    <w:rsid w:val="00EF7C7C"/>
    <w:rsid w:val="00EF7CEF"/>
    <w:rsid w:val="00F0041B"/>
    <w:rsid w:val="00F00486"/>
    <w:rsid w:val="00F0049A"/>
    <w:rsid w:val="00F0083F"/>
    <w:rsid w:val="00F008A4"/>
    <w:rsid w:val="00F009A1"/>
    <w:rsid w:val="00F00C28"/>
    <w:rsid w:val="00F00D2B"/>
    <w:rsid w:val="00F01430"/>
    <w:rsid w:val="00F01677"/>
    <w:rsid w:val="00F019C6"/>
    <w:rsid w:val="00F01CA0"/>
    <w:rsid w:val="00F02617"/>
    <w:rsid w:val="00F02E4A"/>
    <w:rsid w:val="00F0333F"/>
    <w:rsid w:val="00F0342A"/>
    <w:rsid w:val="00F035B4"/>
    <w:rsid w:val="00F038C0"/>
    <w:rsid w:val="00F03A1E"/>
    <w:rsid w:val="00F03DC7"/>
    <w:rsid w:val="00F0422E"/>
    <w:rsid w:val="00F046D7"/>
    <w:rsid w:val="00F0480E"/>
    <w:rsid w:val="00F048AD"/>
    <w:rsid w:val="00F04A4A"/>
    <w:rsid w:val="00F04F34"/>
    <w:rsid w:val="00F058CB"/>
    <w:rsid w:val="00F05AE0"/>
    <w:rsid w:val="00F05CB1"/>
    <w:rsid w:val="00F05F6C"/>
    <w:rsid w:val="00F06115"/>
    <w:rsid w:val="00F064D9"/>
    <w:rsid w:val="00F067AB"/>
    <w:rsid w:val="00F067E2"/>
    <w:rsid w:val="00F06D90"/>
    <w:rsid w:val="00F06DA8"/>
    <w:rsid w:val="00F070BA"/>
    <w:rsid w:val="00F0720B"/>
    <w:rsid w:val="00F0747B"/>
    <w:rsid w:val="00F07609"/>
    <w:rsid w:val="00F07976"/>
    <w:rsid w:val="00F07990"/>
    <w:rsid w:val="00F07ABA"/>
    <w:rsid w:val="00F07B9F"/>
    <w:rsid w:val="00F07E53"/>
    <w:rsid w:val="00F07FA9"/>
    <w:rsid w:val="00F100B3"/>
    <w:rsid w:val="00F102F6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2F"/>
    <w:rsid w:val="00F12A4B"/>
    <w:rsid w:val="00F12E26"/>
    <w:rsid w:val="00F12E43"/>
    <w:rsid w:val="00F13163"/>
    <w:rsid w:val="00F1324B"/>
    <w:rsid w:val="00F13267"/>
    <w:rsid w:val="00F137C1"/>
    <w:rsid w:val="00F13A16"/>
    <w:rsid w:val="00F13D20"/>
    <w:rsid w:val="00F13D38"/>
    <w:rsid w:val="00F14243"/>
    <w:rsid w:val="00F1426B"/>
    <w:rsid w:val="00F14524"/>
    <w:rsid w:val="00F146DE"/>
    <w:rsid w:val="00F14798"/>
    <w:rsid w:val="00F1485D"/>
    <w:rsid w:val="00F153E9"/>
    <w:rsid w:val="00F15938"/>
    <w:rsid w:val="00F15C94"/>
    <w:rsid w:val="00F15D44"/>
    <w:rsid w:val="00F16252"/>
    <w:rsid w:val="00F16366"/>
    <w:rsid w:val="00F16CAD"/>
    <w:rsid w:val="00F17835"/>
    <w:rsid w:val="00F17B17"/>
    <w:rsid w:val="00F17E46"/>
    <w:rsid w:val="00F17EB3"/>
    <w:rsid w:val="00F20427"/>
    <w:rsid w:val="00F205C1"/>
    <w:rsid w:val="00F207AF"/>
    <w:rsid w:val="00F207D1"/>
    <w:rsid w:val="00F20E7B"/>
    <w:rsid w:val="00F21718"/>
    <w:rsid w:val="00F21EF5"/>
    <w:rsid w:val="00F21F46"/>
    <w:rsid w:val="00F2208B"/>
    <w:rsid w:val="00F221DE"/>
    <w:rsid w:val="00F223E5"/>
    <w:rsid w:val="00F2248B"/>
    <w:rsid w:val="00F22ECB"/>
    <w:rsid w:val="00F2312F"/>
    <w:rsid w:val="00F234AE"/>
    <w:rsid w:val="00F23914"/>
    <w:rsid w:val="00F23A0E"/>
    <w:rsid w:val="00F23E1D"/>
    <w:rsid w:val="00F23E89"/>
    <w:rsid w:val="00F23EF2"/>
    <w:rsid w:val="00F2444E"/>
    <w:rsid w:val="00F2462E"/>
    <w:rsid w:val="00F247CA"/>
    <w:rsid w:val="00F247FC"/>
    <w:rsid w:val="00F24C71"/>
    <w:rsid w:val="00F25002"/>
    <w:rsid w:val="00F251F7"/>
    <w:rsid w:val="00F253F9"/>
    <w:rsid w:val="00F2575B"/>
    <w:rsid w:val="00F25AE6"/>
    <w:rsid w:val="00F25B29"/>
    <w:rsid w:val="00F25B65"/>
    <w:rsid w:val="00F25C97"/>
    <w:rsid w:val="00F25DB6"/>
    <w:rsid w:val="00F261C8"/>
    <w:rsid w:val="00F26356"/>
    <w:rsid w:val="00F2691E"/>
    <w:rsid w:val="00F26C0C"/>
    <w:rsid w:val="00F26DA6"/>
    <w:rsid w:val="00F26DF5"/>
    <w:rsid w:val="00F26F2B"/>
    <w:rsid w:val="00F27353"/>
    <w:rsid w:val="00F27416"/>
    <w:rsid w:val="00F27487"/>
    <w:rsid w:val="00F276C0"/>
    <w:rsid w:val="00F277D7"/>
    <w:rsid w:val="00F27A8F"/>
    <w:rsid w:val="00F27BBF"/>
    <w:rsid w:val="00F27BC0"/>
    <w:rsid w:val="00F27EA1"/>
    <w:rsid w:val="00F3000E"/>
    <w:rsid w:val="00F3026A"/>
    <w:rsid w:val="00F30E52"/>
    <w:rsid w:val="00F310D3"/>
    <w:rsid w:val="00F312B2"/>
    <w:rsid w:val="00F3137E"/>
    <w:rsid w:val="00F31A1F"/>
    <w:rsid w:val="00F31A5D"/>
    <w:rsid w:val="00F31A61"/>
    <w:rsid w:val="00F31C01"/>
    <w:rsid w:val="00F31DAB"/>
    <w:rsid w:val="00F32076"/>
    <w:rsid w:val="00F32BF4"/>
    <w:rsid w:val="00F32DC3"/>
    <w:rsid w:val="00F32FDF"/>
    <w:rsid w:val="00F336A2"/>
    <w:rsid w:val="00F337F5"/>
    <w:rsid w:val="00F33848"/>
    <w:rsid w:val="00F3389F"/>
    <w:rsid w:val="00F33C66"/>
    <w:rsid w:val="00F3434F"/>
    <w:rsid w:val="00F34482"/>
    <w:rsid w:val="00F34594"/>
    <w:rsid w:val="00F34708"/>
    <w:rsid w:val="00F34863"/>
    <w:rsid w:val="00F34891"/>
    <w:rsid w:val="00F349FA"/>
    <w:rsid w:val="00F34AC1"/>
    <w:rsid w:val="00F34BAD"/>
    <w:rsid w:val="00F3510E"/>
    <w:rsid w:val="00F353AC"/>
    <w:rsid w:val="00F35484"/>
    <w:rsid w:val="00F35E00"/>
    <w:rsid w:val="00F3604A"/>
    <w:rsid w:val="00F36190"/>
    <w:rsid w:val="00F361C3"/>
    <w:rsid w:val="00F36254"/>
    <w:rsid w:val="00F36945"/>
    <w:rsid w:val="00F36AA2"/>
    <w:rsid w:val="00F36D1D"/>
    <w:rsid w:val="00F36F8C"/>
    <w:rsid w:val="00F36FD3"/>
    <w:rsid w:val="00F37191"/>
    <w:rsid w:val="00F374DA"/>
    <w:rsid w:val="00F37566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3A6"/>
    <w:rsid w:val="00F4066E"/>
    <w:rsid w:val="00F40830"/>
    <w:rsid w:val="00F40A8A"/>
    <w:rsid w:val="00F40B48"/>
    <w:rsid w:val="00F411D9"/>
    <w:rsid w:val="00F420BB"/>
    <w:rsid w:val="00F42133"/>
    <w:rsid w:val="00F42175"/>
    <w:rsid w:val="00F42542"/>
    <w:rsid w:val="00F42565"/>
    <w:rsid w:val="00F42589"/>
    <w:rsid w:val="00F42B72"/>
    <w:rsid w:val="00F42B85"/>
    <w:rsid w:val="00F42EF7"/>
    <w:rsid w:val="00F432CE"/>
    <w:rsid w:val="00F43B3A"/>
    <w:rsid w:val="00F43D11"/>
    <w:rsid w:val="00F43D7E"/>
    <w:rsid w:val="00F43FB7"/>
    <w:rsid w:val="00F440E6"/>
    <w:rsid w:val="00F4414B"/>
    <w:rsid w:val="00F443A9"/>
    <w:rsid w:val="00F447D4"/>
    <w:rsid w:val="00F448CA"/>
    <w:rsid w:val="00F44E5D"/>
    <w:rsid w:val="00F44EF7"/>
    <w:rsid w:val="00F44F59"/>
    <w:rsid w:val="00F44FBF"/>
    <w:rsid w:val="00F454EA"/>
    <w:rsid w:val="00F45CAF"/>
    <w:rsid w:val="00F45D42"/>
    <w:rsid w:val="00F45F08"/>
    <w:rsid w:val="00F4610F"/>
    <w:rsid w:val="00F46234"/>
    <w:rsid w:val="00F462DF"/>
    <w:rsid w:val="00F4689D"/>
    <w:rsid w:val="00F46DE5"/>
    <w:rsid w:val="00F46E92"/>
    <w:rsid w:val="00F47877"/>
    <w:rsid w:val="00F478DF"/>
    <w:rsid w:val="00F47F62"/>
    <w:rsid w:val="00F47F70"/>
    <w:rsid w:val="00F503AB"/>
    <w:rsid w:val="00F507FF"/>
    <w:rsid w:val="00F50935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8DF"/>
    <w:rsid w:val="00F51960"/>
    <w:rsid w:val="00F51CE5"/>
    <w:rsid w:val="00F51D2B"/>
    <w:rsid w:val="00F51E01"/>
    <w:rsid w:val="00F51F4B"/>
    <w:rsid w:val="00F51F4E"/>
    <w:rsid w:val="00F52007"/>
    <w:rsid w:val="00F5201C"/>
    <w:rsid w:val="00F52123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460"/>
    <w:rsid w:val="00F53C39"/>
    <w:rsid w:val="00F53C4C"/>
    <w:rsid w:val="00F53E29"/>
    <w:rsid w:val="00F53E4B"/>
    <w:rsid w:val="00F53F43"/>
    <w:rsid w:val="00F549DA"/>
    <w:rsid w:val="00F54E00"/>
    <w:rsid w:val="00F55059"/>
    <w:rsid w:val="00F55255"/>
    <w:rsid w:val="00F5529D"/>
    <w:rsid w:val="00F553CA"/>
    <w:rsid w:val="00F557CF"/>
    <w:rsid w:val="00F55956"/>
    <w:rsid w:val="00F55CED"/>
    <w:rsid w:val="00F5644A"/>
    <w:rsid w:val="00F5678F"/>
    <w:rsid w:val="00F56C15"/>
    <w:rsid w:val="00F56C19"/>
    <w:rsid w:val="00F5727B"/>
    <w:rsid w:val="00F572C5"/>
    <w:rsid w:val="00F573AD"/>
    <w:rsid w:val="00F575CC"/>
    <w:rsid w:val="00F578E8"/>
    <w:rsid w:val="00F579CA"/>
    <w:rsid w:val="00F60345"/>
    <w:rsid w:val="00F60440"/>
    <w:rsid w:val="00F60946"/>
    <w:rsid w:val="00F6095D"/>
    <w:rsid w:val="00F60B2C"/>
    <w:rsid w:val="00F60B43"/>
    <w:rsid w:val="00F60BD7"/>
    <w:rsid w:val="00F60FE9"/>
    <w:rsid w:val="00F61165"/>
    <w:rsid w:val="00F6118E"/>
    <w:rsid w:val="00F6147A"/>
    <w:rsid w:val="00F615CE"/>
    <w:rsid w:val="00F61983"/>
    <w:rsid w:val="00F6211E"/>
    <w:rsid w:val="00F6242D"/>
    <w:rsid w:val="00F62693"/>
    <w:rsid w:val="00F629FC"/>
    <w:rsid w:val="00F62A98"/>
    <w:rsid w:val="00F62D1E"/>
    <w:rsid w:val="00F62DFC"/>
    <w:rsid w:val="00F62EEE"/>
    <w:rsid w:val="00F6339E"/>
    <w:rsid w:val="00F634C0"/>
    <w:rsid w:val="00F63536"/>
    <w:rsid w:val="00F63665"/>
    <w:rsid w:val="00F63674"/>
    <w:rsid w:val="00F63AF9"/>
    <w:rsid w:val="00F6403B"/>
    <w:rsid w:val="00F643E3"/>
    <w:rsid w:val="00F6455F"/>
    <w:rsid w:val="00F6468F"/>
    <w:rsid w:val="00F64802"/>
    <w:rsid w:val="00F649AA"/>
    <w:rsid w:val="00F64AEC"/>
    <w:rsid w:val="00F64C24"/>
    <w:rsid w:val="00F64DA1"/>
    <w:rsid w:val="00F64F3E"/>
    <w:rsid w:val="00F65056"/>
    <w:rsid w:val="00F65313"/>
    <w:rsid w:val="00F65405"/>
    <w:rsid w:val="00F655C5"/>
    <w:rsid w:val="00F65812"/>
    <w:rsid w:val="00F65EDB"/>
    <w:rsid w:val="00F65F7D"/>
    <w:rsid w:val="00F65FB8"/>
    <w:rsid w:val="00F66291"/>
    <w:rsid w:val="00F6637C"/>
    <w:rsid w:val="00F6666C"/>
    <w:rsid w:val="00F666F7"/>
    <w:rsid w:val="00F66A75"/>
    <w:rsid w:val="00F66BE8"/>
    <w:rsid w:val="00F66E0A"/>
    <w:rsid w:val="00F6715B"/>
    <w:rsid w:val="00F67935"/>
    <w:rsid w:val="00F67ECA"/>
    <w:rsid w:val="00F67F24"/>
    <w:rsid w:val="00F701E3"/>
    <w:rsid w:val="00F70360"/>
    <w:rsid w:val="00F70A13"/>
    <w:rsid w:val="00F70BA7"/>
    <w:rsid w:val="00F71007"/>
    <w:rsid w:val="00F710E4"/>
    <w:rsid w:val="00F715FA"/>
    <w:rsid w:val="00F71858"/>
    <w:rsid w:val="00F718D0"/>
    <w:rsid w:val="00F71969"/>
    <w:rsid w:val="00F71BE3"/>
    <w:rsid w:val="00F71C4B"/>
    <w:rsid w:val="00F724BB"/>
    <w:rsid w:val="00F7281D"/>
    <w:rsid w:val="00F72AF7"/>
    <w:rsid w:val="00F72D77"/>
    <w:rsid w:val="00F72DFC"/>
    <w:rsid w:val="00F73758"/>
    <w:rsid w:val="00F739D1"/>
    <w:rsid w:val="00F73E48"/>
    <w:rsid w:val="00F747C6"/>
    <w:rsid w:val="00F74806"/>
    <w:rsid w:val="00F7499E"/>
    <w:rsid w:val="00F74A76"/>
    <w:rsid w:val="00F74D6D"/>
    <w:rsid w:val="00F74E0A"/>
    <w:rsid w:val="00F74F78"/>
    <w:rsid w:val="00F74FF4"/>
    <w:rsid w:val="00F7574F"/>
    <w:rsid w:val="00F75825"/>
    <w:rsid w:val="00F7584A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0D8"/>
    <w:rsid w:val="00F77760"/>
    <w:rsid w:val="00F7786D"/>
    <w:rsid w:val="00F77BAF"/>
    <w:rsid w:val="00F77C3E"/>
    <w:rsid w:val="00F8045A"/>
    <w:rsid w:val="00F806DD"/>
    <w:rsid w:val="00F8086C"/>
    <w:rsid w:val="00F80953"/>
    <w:rsid w:val="00F80ACB"/>
    <w:rsid w:val="00F80C13"/>
    <w:rsid w:val="00F80C34"/>
    <w:rsid w:val="00F810FF"/>
    <w:rsid w:val="00F8111B"/>
    <w:rsid w:val="00F8137A"/>
    <w:rsid w:val="00F8149A"/>
    <w:rsid w:val="00F816BA"/>
    <w:rsid w:val="00F8194A"/>
    <w:rsid w:val="00F819C6"/>
    <w:rsid w:val="00F81AD2"/>
    <w:rsid w:val="00F81AE7"/>
    <w:rsid w:val="00F81DD4"/>
    <w:rsid w:val="00F8211D"/>
    <w:rsid w:val="00F8224D"/>
    <w:rsid w:val="00F8289B"/>
    <w:rsid w:val="00F82FA0"/>
    <w:rsid w:val="00F83010"/>
    <w:rsid w:val="00F83030"/>
    <w:rsid w:val="00F8307A"/>
    <w:rsid w:val="00F83501"/>
    <w:rsid w:val="00F8351E"/>
    <w:rsid w:val="00F8391B"/>
    <w:rsid w:val="00F83A36"/>
    <w:rsid w:val="00F83B26"/>
    <w:rsid w:val="00F83EA2"/>
    <w:rsid w:val="00F83F1C"/>
    <w:rsid w:val="00F841AF"/>
    <w:rsid w:val="00F84800"/>
    <w:rsid w:val="00F8490C"/>
    <w:rsid w:val="00F84E2A"/>
    <w:rsid w:val="00F85269"/>
    <w:rsid w:val="00F852A2"/>
    <w:rsid w:val="00F852BF"/>
    <w:rsid w:val="00F85327"/>
    <w:rsid w:val="00F858EE"/>
    <w:rsid w:val="00F85DAD"/>
    <w:rsid w:val="00F85EE7"/>
    <w:rsid w:val="00F86235"/>
    <w:rsid w:val="00F863E4"/>
    <w:rsid w:val="00F864E1"/>
    <w:rsid w:val="00F8696F"/>
    <w:rsid w:val="00F869A1"/>
    <w:rsid w:val="00F86D87"/>
    <w:rsid w:val="00F86F94"/>
    <w:rsid w:val="00F86F96"/>
    <w:rsid w:val="00F87480"/>
    <w:rsid w:val="00F8758F"/>
    <w:rsid w:val="00F87670"/>
    <w:rsid w:val="00F876BB"/>
    <w:rsid w:val="00F87870"/>
    <w:rsid w:val="00F901FA"/>
    <w:rsid w:val="00F9020A"/>
    <w:rsid w:val="00F904FC"/>
    <w:rsid w:val="00F90926"/>
    <w:rsid w:val="00F90C54"/>
    <w:rsid w:val="00F90F8E"/>
    <w:rsid w:val="00F9106E"/>
    <w:rsid w:val="00F910AB"/>
    <w:rsid w:val="00F91166"/>
    <w:rsid w:val="00F913D8"/>
    <w:rsid w:val="00F91B45"/>
    <w:rsid w:val="00F91BE9"/>
    <w:rsid w:val="00F92174"/>
    <w:rsid w:val="00F923F7"/>
    <w:rsid w:val="00F92672"/>
    <w:rsid w:val="00F92707"/>
    <w:rsid w:val="00F92CBA"/>
    <w:rsid w:val="00F92D4F"/>
    <w:rsid w:val="00F92EF9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127"/>
    <w:rsid w:val="00F956E8"/>
    <w:rsid w:val="00F95953"/>
    <w:rsid w:val="00F95B35"/>
    <w:rsid w:val="00F95BDE"/>
    <w:rsid w:val="00F95D19"/>
    <w:rsid w:val="00F965F1"/>
    <w:rsid w:val="00F966EB"/>
    <w:rsid w:val="00F9672C"/>
    <w:rsid w:val="00F96B34"/>
    <w:rsid w:val="00F96B56"/>
    <w:rsid w:val="00F96DA6"/>
    <w:rsid w:val="00F976B7"/>
    <w:rsid w:val="00F97712"/>
    <w:rsid w:val="00F97FB9"/>
    <w:rsid w:val="00FA0160"/>
    <w:rsid w:val="00FA018C"/>
    <w:rsid w:val="00FA01F3"/>
    <w:rsid w:val="00FA03A0"/>
    <w:rsid w:val="00FA08DE"/>
    <w:rsid w:val="00FA0969"/>
    <w:rsid w:val="00FA0C04"/>
    <w:rsid w:val="00FA0E73"/>
    <w:rsid w:val="00FA1105"/>
    <w:rsid w:val="00FA11A0"/>
    <w:rsid w:val="00FA1839"/>
    <w:rsid w:val="00FA1F00"/>
    <w:rsid w:val="00FA21A5"/>
    <w:rsid w:val="00FA2569"/>
    <w:rsid w:val="00FA291F"/>
    <w:rsid w:val="00FA2929"/>
    <w:rsid w:val="00FA296E"/>
    <w:rsid w:val="00FA29CC"/>
    <w:rsid w:val="00FA2E99"/>
    <w:rsid w:val="00FA2FA0"/>
    <w:rsid w:val="00FA3B80"/>
    <w:rsid w:val="00FA404D"/>
    <w:rsid w:val="00FA4061"/>
    <w:rsid w:val="00FA4109"/>
    <w:rsid w:val="00FA4275"/>
    <w:rsid w:val="00FA4A84"/>
    <w:rsid w:val="00FA4CA5"/>
    <w:rsid w:val="00FA4CED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C83"/>
    <w:rsid w:val="00FA6CE5"/>
    <w:rsid w:val="00FA7026"/>
    <w:rsid w:val="00FA71A9"/>
    <w:rsid w:val="00FA7387"/>
    <w:rsid w:val="00FA73B7"/>
    <w:rsid w:val="00FA74B3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2787"/>
    <w:rsid w:val="00FB3435"/>
    <w:rsid w:val="00FB346C"/>
    <w:rsid w:val="00FB35BE"/>
    <w:rsid w:val="00FB361C"/>
    <w:rsid w:val="00FB3D4E"/>
    <w:rsid w:val="00FB3E17"/>
    <w:rsid w:val="00FB3E71"/>
    <w:rsid w:val="00FB3EF9"/>
    <w:rsid w:val="00FB40A8"/>
    <w:rsid w:val="00FB4183"/>
    <w:rsid w:val="00FB4319"/>
    <w:rsid w:val="00FB44F1"/>
    <w:rsid w:val="00FB4FF8"/>
    <w:rsid w:val="00FB504C"/>
    <w:rsid w:val="00FB5378"/>
    <w:rsid w:val="00FB5741"/>
    <w:rsid w:val="00FB59F6"/>
    <w:rsid w:val="00FB5B09"/>
    <w:rsid w:val="00FB61DF"/>
    <w:rsid w:val="00FB62ED"/>
    <w:rsid w:val="00FB667B"/>
    <w:rsid w:val="00FB68FC"/>
    <w:rsid w:val="00FB6D27"/>
    <w:rsid w:val="00FB6F55"/>
    <w:rsid w:val="00FB75AA"/>
    <w:rsid w:val="00FB7963"/>
    <w:rsid w:val="00FB7AB1"/>
    <w:rsid w:val="00FB7BDC"/>
    <w:rsid w:val="00FB7CC0"/>
    <w:rsid w:val="00FB7EF8"/>
    <w:rsid w:val="00FC008D"/>
    <w:rsid w:val="00FC0161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8FE"/>
    <w:rsid w:val="00FC2C86"/>
    <w:rsid w:val="00FC2F3B"/>
    <w:rsid w:val="00FC2FA5"/>
    <w:rsid w:val="00FC3252"/>
    <w:rsid w:val="00FC32AC"/>
    <w:rsid w:val="00FC34D0"/>
    <w:rsid w:val="00FC35DB"/>
    <w:rsid w:val="00FC371A"/>
    <w:rsid w:val="00FC3B9B"/>
    <w:rsid w:val="00FC3FA1"/>
    <w:rsid w:val="00FC40FE"/>
    <w:rsid w:val="00FC44F0"/>
    <w:rsid w:val="00FC45CD"/>
    <w:rsid w:val="00FC49FF"/>
    <w:rsid w:val="00FC4A2E"/>
    <w:rsid w:val="00FC4CF3"/>
    <w:rsid w:val="00FC51C5"/>
    <w:rsid w:val="00FC51F4"/>
    <w:rsid w:val="00FC5C78"/>
    <w:rsid w:val="00FC5FE3"/>
    <w:rsid w:val="00FC64BC"/>
    <w:rsid w:val="00FC6A57"/>
    <w:rsid w:val="00FC6A90"/>
    <w:rsid w:val="00FC6D98"/>
    <w:rsid w:val="00FC713B"/>
    <w:rsid w:val="00FC73DF"/>
    <w:rsid w:val="00FC7831"/>
    <w:rsid w:val="00FC7B9F"/>
    <w:rsid w:val="00FC7E69"/>
    <w:rsid w:val="00FC7FB9"/>
    <w:rsid w:val="00FD0226"/>
    <w:rsid w:val="00FD0A35"/>
    <w:rsid w:val="00FD0C47"/>
    <w:rsid w:val="00FD0F14"/>
    <w:rsid w:val="00FD10EE"/>
    <w:rsid w:val="00FD1131"/>
    <w:rsid w:val="00FD116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3C28"/>
    <w:rsid w:val="00FD3DAF"/>
    <w:rsid w:val="00FD4124"/>
    <w:rsid w:val="00FD4153"/>
    <w:rsid w:val="00FD4372"/>
    <w:rsid w:val="00FD4534"/>
    <w:rsid w:val="00FD4700"/>
    <w:rsid w:val="00FD4C54"/>
    <w:rsid w:val="00FD4C58"/>
    <w:rsid w:val="00FD4C85"/>
    <w:rsid w:val="00FD4E26"/>
    <w:rsid w:val="00FD4F5D"/>
    <w:rsid w:val="00FD4FF8"/>
    <w:rsid w:val="00FD5101"/>
    <w:rsid w:val="00FD5530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0CC"/>
    <w:rsid w:val="00FD7211"/>
    <w:rsid w:val="00FD7259"/>
    <w:rsid w:val="00FE00D8"/>
    <w:rsid w:val="00FE04A7"/>
    <w:rsid w:val="00FE067E"/>
    <w:rsid w:val="00FE095D"/>
    <w:rsid w:val="00FE10A4"/>
    <w:rsid w:val="00FE1245"/>
    <w:rsid w:val="00FE129D"/>
    <w:rsid w:val="00FE12A9"/>
    <w:rsid w:val="00FE130D"/>
    <w:rsid w:val="00FE177D"/>
    <w:rsid w:val="00FE18C0"/>
    <w:rsid w:val="00FE1985"/>
    <w:rsid w:val="00FE1993"/>
    <w:rsid w:val="00FE1D37"/>
    <w:rsid w:val="00FE1EBE"/>
    <w:rsid w:val="00FE26DB"/>
    <w:rsid w:val="00FE28B6"/>
    <w:rsid w:val="00FE28C3"/>
    <w:rsid w:val="00FE2A45"/>
    <w:rsid w:val="00FE2CCD"/>
    <w:rsid w:val="00FE30CF"/>
    <w:rsid w:val="00FE332A"/>
    <w:rsid w:val="00FE3A45"/>
    <w:rsid w:val="00FE3B8C"/>
    <w:rsid w:val="00FE3BBB"/>
    <w:rsid w:val="00FE3D44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70F"/>
    <w:rsid w:val="00FE694A"/>
    <w:rsid w:val="00FE7454"/>
    <w:rsid w:val="00FE76CE"/>
    <w:rsid w:val="00FE7BB2"/>
    <w:rsid w:val="00FE7FC7"/>
    <w:rsid w:val="00FF068B"/>
    <w:rsid w:val="00FF09CD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834"/>
    <w:rsid w:val="00FF42CC"/>
    <w:rsid w:val="00FF433E"/>
    <w:rsid w:val="00FF4914"/>
    <w:rsid w:val="00FF4A19"/>
    <w:rsid w:val="00FF4B09"/>
    <w:rsid w:val="00FF4BB4"/>
    <w:rsid w:val="00FF4FB3"/>
    <w:rsid w:val="00FF5132"/>
    <w:rsid w:val="00FF51D2"/>
    <w:rsid w:val="00FF54C7"/>
    <w:rsid w:val="00FF5559"/>
    <w:rsid w:val="00FF5624"/>
    <w:rsid w:val="00FF593C"/>
    <w:rsid w:val="00FF5CD4"/>
    <w:rsid w:val="00FF5FCC"/>
    <w:rsid w:val="00FF6153"/>
    <w:rsid w:val="00FF62BC"/>
    <w:rsid w:val="00FF635A"/>
    <w:rsid w:val="00FF6423"/>
    <w:rsid w:val="00FF6482"/>
    <w:rsid w:val="00FF6A59"/>
    <w:rsid w:val="00FF6D2B"/>
    <w:rsid w:val="00FF6D90"/>
    <w:rsid w:val="00FF6F6F"/>
    <w:rsid w:val="00FF7041"/>
    <w:rsid w:val="00FF72FB"/>
    <w:rsid w:val="00FF76BC"/>
    <w:rsid w:val="00FF7723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EB0404"/>
  </w:style>
  <w:style w:type="paragraph" w:customStyle="1" w:styleId="Pa3">
    <w:name w:val="Pa3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EB0404"/>
  </w:style>
  <w:style w:type="paragraph" w:customStyle="1" w:styleId="Pa3">
    <w:name w:val="Pa3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F6B2C-992E-401C-BF84-315FA037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41</TotalTime>
  <Pages>65</Pages>
  <Words>13260</Words>
  <Characters>75586</Characters>
  <Application>Microsoft Office Word</Application>
  <DocSecurity>0</DocSecurity>
  <Lines>629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88669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37</cp:revision>
  <cp:lastPrinted>2018-11-09T15:19:00Z</cp:lastPrinted>
  <dcterms:created xsi:type="dcterms:W3CDTF">2018-11-13T10:51:00Z</dcterms:created>
  <dcterms:modified xsi:type="dcterms:W3CDTF">2018-11-13T11:32:00Z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