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D9F" w:rsidRPr="00C7524A" w:rsidRDefault="00F17D9F" w:rsidP="00E27FCD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C7524A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:rsidR="00F17D9F" w:rsidRPr="0026546F" w:rsidRDefault="00F17D9F" w:rsidP="00F17D9F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16"/>
          <w:szCs w:val="16"/>
          <w:cs/>
        </w:rPr>
      </w:pPr>
    </w:p>
    <w:p w:rsidR="005907D2" w:rsidRPr="0063113C" w:rsidRDefault="00B5065E" w:rsidP="004E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D3DCA">
        <w:rPr>
          <w:rFonts w:ascii="Angsana New" w:hAnsi="Angsana New"/>
          <w:sz w:val="30"/>
          <w:szCs w:val="30"/>
          <w:cs/>
        </w:rPr>
        <w:t xml:space="preserve">บริษัท </w:t>
      </w:r>
      <w:r w:rsidR="0033466F" w:rsidRPr="008D3DCA">
        <w:rPr>
          <w:rFonts w:ascii="Angsana New" w:hAnsi="Angsana New"/>
          <w:sz w:val="30"/>
          <w:szCs w:val="30"/>
          <w:cs/>
        </w:rPr>
        <w:t>โอเชี่ยน  คอมเมิรช จำกัด</w:t>
      </w:r>
      <w:r w:rsidR="00C03B30" w:rsidRPr="008D3DCA">
        <w:rPr>
          <w:rFonts w:ascii="Angsana New" w:hAnsi="Angsana New"/>
          <w:sz w:val="30"/>
          <w:szCs w:val="30"/>
          <w:cs/>
        </w:rPr>
        <w:t xml:space="preserve"> (มหาชน)</w:t>
      </w:r>
      <w:r w:rsidR="004E4E7B" w:rsidRPr="008D3DCA">
        <w:rPr>
          <w:rFonts w:ascii="Angsana New" w:hAnsi="Angsana New"/>
          <w:sz w:val="30"/>
          <w:szCs w:val="30"/>
          <w:cs/>
        </w:rPr>
        <w:t xml:space="preserve"> </w:t>
      </w:r>
      <w:r w:rsidRPr="008D3DCA">
        <w:rPr>
          <w:rFonts w:ascii="Angsana New" w:hAnsi="Angsana New"/>
          <w:sz w:val="30"/>
          <w:szCs w:val="30"/>
          <w:cs/>
        </w:rPr>
        <w:t>(</w:t>
      </w:r>
      <w:r w:rsidRPr="008D3DCA">
        <w:rPr>
          <w:rFonts w:ascii="Angsana New" w:hAnsi="Angsana New"/>
          <w:sz w:val="30"/>
          <w:szCs w:val="30"/>
        </w:rPr>
        <w:t>“</w:t>
      </w:r>
      <w:r w:rsidRPr="008D3DCA">
        <w:rPr>
          <w:rFonts w:ascii="Angsana New" w:hAnsi="Angsana New"/>
          <w:sz w:val="30"/>
          <w:szCs w:val="30"/>
          <w:cs/>
        </w:rPr>
        <w:t>บริษัท</w:t>
      </w:r>
      <w:r w:rsidRPr="008D3DCA">
        <w:rPr>
          <w:rFonts w:ascii="Angsana New" w:hAnsi="Angsana New"/>
          <w:sz w:val="30"/>
          <w:szCs w:val="30"/>
        </w:rPr>
        <w:t xml:space="preserve">”) </w:t>
      </w:r>
      <w:r w:rsidR="00BF1A7E" w:rsidRPr="008D3DCA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เป็นนิติบุคคลที่จัดตั้งขึ้นในประเทศไทยเมื่อวันที่ </w:t>
      </w:r>
      <w:r w:rsidR="00BF1A7E" w:rsidRPr="008D3DCA">
        <w:rPr>
          <w:rFonts w:ascii="Angsana New" w:hAnsi="Angsana New"/>
          <w:sz w:val="30"/>
          <w:szCs w:val="30"/>
        </w:rPr>
        <w:t xml:space="preserve">11 </w:t>
      </w:r>
      <w:r w:rsidR="00BF1A7E" w:rsidRPr="008D3DCA">
        <w:rPr>
          <w:rFonts w:ascii="Angsana New" w:hAnsi="Angsana New"/>
          <w:sz w:val="30"/>
          <w:szCs w:val="30"/>
          <w:cs/>
        </w:rPr>
        <w:t xml:space="preserve">เมษายน </w:t>
      </w:r>
      <w:r w:rsidR="00BF1A7E" w:rsidRPr="008D3DCA">
        <w:rPr>
          <w:rFonts w:ascii="Angsana New" w:hAnsi="Angsana New"/>
          <w:sz w:val="30"/>
          <w:szCs w:val="30"/>
        </w:rPr>
        <w:t xml:space="preserve">2546 </w:t>
      </w:r>
      <w:r w:rsidR="00BF1A7E" w:rsidRPr="008D3DCA">
        <w:rPr>
          <w:rFonts w:ascii="Angsana New" w:hAnsi="Angsana New"/>
          <w:sz w:val="30"/>
          <w:szCs w:val="30"/>
          <w:cs/>
        </w:rPr>
        <w:t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</w:t>
      </w:r>
      <w:r w:rsidR="00BF1A7E" w:rsidRPr="008D3DCA">
        <w:rPr>
          <w:rFonts w:ascii="Angsana New" w:hAnsi="Angsana New"/>
          <w:sz w:val="30"/>
          <w:szCs w:val="30"/>
        </w:rPr>
        <w:t xml:space="preserve"> </w:t>
      </w:r>
      <w:r w:rsidR="00BF1A7E" w:rsidRPr="008D3DCA">
        <w:rPr>
          <w:rFonts w:ascii="Angsana New" w:hAnsi="Angsana New"/>
          <w:sz w:val="30"/>
          <w:szCs w:val="30"/>
          <w:cs/>
        </w:rPr>
        <w:t xml:space="preserve">พ.ศ. </w:t>
      </w:r>
      <w:r w:rsidR="00BF1A7E" w:rsidRPr="008D3DCA">
        <w:rPr>
          <w:rFonts w:ascii="Angsana New" w:hAnsi="Angsana New"/>
          <w:sz w:val="30"/>
          <w:szCs w:val="30"/>
        </w:rPr>
        <w:t>2535</w:t>
      </w:r>
      <w:r w:rsidR="00BF1A7E" w:rsidRPr="008D3DCA">
        <w:rPr>
          <w:rFonts w:ascii="Angsana New" w:hAnsi="Angsana New"/>
          <w:sz w:val="30"/>
          <w:szCs w:val="30"/>
          <w:cs/>
        </w:rPr>
        <w:t xml:space="preserve"> กับกระทรวงพาณิชย์เมื่อวันที่ </w:t>
      </w:r>
      <w:r w:rsidR="00BF1A7E" w:rsidRPr="008D3DCA">
        <w:rPr>
          <w:rFonts w:ascii="Angsana New" w:hAnsi="Angsana New"/>
          <w:sz w:val="30"/>
          <w:szCs w:val="30"/>
        </w:rPr>
        <w:t>16</w:t>
      </w:r>
      <w:r w:rsidR="00BF1A7E" w:rsidRPr="008D3DCA">
        <w:rPr>
          <w:rFonts w:ascii="Angsana New" w:hAnsi="Angsana New"/>
          <w:sz w:val="30"/>
          <w:szCs w:val="30"/>
          <w:cs/>
        </w:rPr>
        <w:t xml:space="preserve"> สิงหาคม 2556 </w:t>
      </w:r>
      <w:r w:rsidR="005907D2" w:rsidRPr="008D3DCA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 เอ็ม</w:t>
      </w:r>
      <w:r w:rsidR="00842BAE" w:rsidRPr="008D3DCA">
        <w:rPr>
          <w:rFonts w:ascii="Angsana New" w:hAnsi="Angsana New"/>
          <w:sz w:val="30"/>
          <w:szCs w:val="30"/>
          <w:cs/>
        </w:rPr>
        <w:t xml:space="preserve"> เอ ไอ เมื่อวันที่ </w:t>
      </w:r>
      <w:r w:rsidR="00C021D1" w:rsidRPr="008D3DCA">
        <w:rPr>
          <w:rFonts w:ascii="Angsana New" w:hAnsi="Angsana New"/>
          <w:sz w:val="30"/>
          <w:szCs w:val="30"/>
        </w:rPr>
        <w:t>2</w:t>
      </w:r>
      <w:r w:rsidR="005907D2" w:rsidRPr="008D3DCA">
        <w:rPr>
          <w:rFonts w:ascii="Angsana New" w:hAnsi="Angsana New"/>
          <w:sz w:val="30"/>
          <w:szCs w:val="30"/>
        </w:rPr>
        <w:t>3</w:t>
      </w:r>
      <w:r w:rsidR="005907D2" w:rsidRPr="008D3DCA">
        <w:rPr>
          <w:rFonts w:ascii="Angsana New" w:hAnsi="Angsana New"/>
          <w:sz w:val="30"/>
          <w:szCs w:val="30"/>
          <w:cs/>
        </w:rPr>
        <w:t xml:space="preserve"> </w:t>
      </w:r>
      <w:r w:rsidR="005907D2" w:rsidRPr="0063113C">
        <w:rPr>
          <w:rFonts w:ascii="Angsana New" w:hAnsi="Angsana New"/>
          <w:sz w:val="30"/>
          <w:szCs w:val="30"/>
          <w:cs/>
        </w:rPr>
        <w:t>ธันวาคม</w:t>
      </w:r>
      <w:r w:rsidR="00842BAE" w:rsidRPr="0063113C">
        <w:rPr>
          <w:rFonts w:ascii="Angsana New" w:hAnsi="Angsana New"/>
          <w:sz w:val="30"/>
          <w:szCs w:val="30"/>
          <w:cs/>
        </w:rPr>
        <w:t xml:space="preserve"> 2556 </w:t>
      </w:r>
    </w:p>
    <w:p w:rsidR="005907D2" w:rsidRPr="0063113C" w:rsidRDefault="005907D2" w:rsidP="004E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C600E" w:rsidRPr="0063113C" w:rsidRDefault="00BC600E" w:rsidP="00BC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3113C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Pr="0063113C">
        <w:rPr>
          <w:rFonts w:ascii="Angsana New" w:hAnsi="Angsana New" w:hint="cs"/>
          <w:sz w:val="30"/>
          <w:szCs w:val="30"/>
          <w:cs/>
        </w:rPr>
        <w:t>ผลิตและจำหน่าย</w:t>
      </w:r>
      <w:r w:rsidRPr="0063113C">
        <w:rPr>
          <w:sz w:val="30"/>
          <w:szCs w:val="30"/>
          <w:shd w:val="clear" w:color="auto" w:fill="FFFFFF"/>
          <w:cs/>
        </w:rPr>
        <w:t>ก๊อกน้ำ</w:t>
      </w:r>
      <w:r w:rsidRPr="0063113C">
        <w:rPr>
          <w:rFonts w:cs="Arial"/>
          <w:sz w:val="30"/>
          <w:szCs w:val="30"/>
          <w:shd w:val="clear" w:color="auto" w:fill="FFFFFF"/>
        </w:rPr>
        <w:t xml:space="preserve"> </w:t>
      </w:r>
      <w:r w:rsidRPr="0063113C">
        <w:rPr>
          <w:sz w:val="30"/>
          <w:szCs w:val="30"/>
          <w:shd w:val="clear" w:color="auto" w:fill="FFFFFF"/>
          <w:cs/>
        </w:rPr>
        <w:t>บอลวาล์ว</w:t>
      </w:r>
      <w:r w:rsidRPr="0063113C">
        <w:rPr>
          <w:rFonts w:cs="Arial"/>
          <w:sz w:val="30"/>
          <w:szCs w:val="30"/>
          <w:shd w:val="clear" w:color="auto" w:fill="FFFFFF"/>
        </w:rPr>
        <w:t xml:space="preserve"> </w:t>
      </w:r>
      <w:r w:rsidRPr="0063113C">
        <w:rPr>
          <w:sz w:val="30"/>
          <w:szCs w:val="30"/>
          <w:shd w:val="clear" w:color="auto" w:fill="FFFFFF"/>
          <w:cs/>
        </w:rPr>
        <w:t>และอุปกรณ์สุขภัณฑ์ต่างๆ</w:t>
      </w:r>
      <w:r w:rsidRPr="0063113C">
        <w:rPr>
          <w:rFonts w:ascii="Angsana New" w:hAnsi="Angsana New" w:hint="cs"/>
          <w:sz w:val="30"/>
          <w:szCs w:val="30"/>
          <w:cs/>
        </w:rPr>
        <w:t>โดยมีสำนักงานและโรงงานตั้งอยู่ที่</w:t>
      </w:r>
    </w:p>
    <w:p w:rsidR="000052AC" w:rsidRPr="0063113C" w:rsidRDefault="000052AC" w:rsidP="000052AC">
      <w:pPr>
        <w:tabs>
          <w:tab w:val="left" w:pos="-90"/>
        </w:tabs>
        <w:ind w:right="39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4973" w:type="pct"/>
        <w:tblInd w:w="108" w:type="dxa"/>
        <w:tblLayout w:type="fixed"/>
        <w:tblLook w:val="0000"/>
      </w:tblPr>
      <w:tblGrid>
        <w:gridCol w:w="1546"/>
        <w:gridCol w:w="565"/>
        <w:gridCol w:w="7528"/>
      </w:tblGrid>
      <w:tr w:rsidR="000052AC" w:rsidRPr="0063113C" w:rsidTr="005D2485">
        <w:tc>
          <w:tcPr>
            <w:tcW w:w="802" w:type="pct"/>
          </w:tcPr>
          <w:p w:rsidR="000052AC" w:rsidRPr="0063113C" w:rsidRDefault="000052AC" w:rsidP="009B1AC5">
            <w:pPr>
              <w:tabs>
                <w:tab w:val="left" w:pos="540"/>
              </w:tabs>
              <w:ind w:left="-108" w:right="3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13C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93" w:type="pct"/>
          </w:tcPr>
          <w:p w:rsidR="000052AC" w:rsidRPr="0063113C" w:rsidRDefault="000052AC" w:rsidP="008D77F1">
            <w:pPr>
              <w:tabs>
                <w:tab w:val="left" w:pos="540"/>
              </w:tabs>
              <w:ind w:right="3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13C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3905" w:type="pct"/>
          </w:tcPr>
          <w:p w:rsidR="000052AC" w:rsidRPr="0063113C" w:rsidRDefault="000052AC" w:rsidP="005D2485">
            <w:pPr>
              <w:tabs>
                <w:tab w:val="left" w:pos="540"/>
              </w:tabs>
              <w:ind w:right="35"/>
              <w:rPr>
                <w:rFonts w:ascii="Angsana New" w:hAnsi="Angsana New"/>
                <w:sz w:val="30"/>
                <w:szCs w:val="30"/>
                <w:cs/>
              </w:rPr>
            </w:pPr>
            <w:r w:rsidRPr="0063113C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692F7E" w:rsidRPr="0063113C">
              <w:rPr>
                <w:rFonts w:ascii="Angsana New" w:hAnsi="Angsana New"/>
                <w:sz w:val="30"/>
                <w:szCs w:val="30"/>
              </w:rPr>
              <w:t>148/1</w:t>
            </w:r>
            <w:r w:rsidRPr="006311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BDA" w:rsidRPr="0063113C">
              <w:rPr>
                <w:rFonts w:ascii="Angsana New" w:hAnsi="Angsana New"/>
                <w:sz w:val="30"/>
                <w:szCs w:val="30"/>
                <w:cs/>
              </w:rPr>
              <w:t>ซอย</w:t>
            </w:r>
            <w:r w:rsidRPr="0063113C">
              <w:rPr>
                <w:rFonts w:ascii="Angsana New" w:hAnsi="Angsana New"/>
                <w:sz w:val="30"/>
                <w:szCs w:val="30"/>
                <w:cs/>
              </w:rPr>
              <w:t xml:space="preserve">รามอินทรา </w:t>
            </w:r>
            <w:r w:rsidRPr="0063113C">
              <w:rPr>
                <w:rFonts w:ascii="Angsana New" w:hAnsi="Angsana New"/>
                <w:sz w:val="30"/>
                <w:szCs w:val="30"/>
              </w:rPr>
              <w:t>14</w:t>
            </w:r>
            <w:r w:rsidR="00203BDA" w:rsidRPr="006311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BDA" w:rsidRPr="0063113C">
              <w:rPr>
                <w:rFonts w:ascii="Angsana New" w:hAnsi="Angsana New"/>
                <w:sz w:val="30"/>
                <w:szCs w:val="30"/>
                <w:cs/>
              </w:rPr>
              <w:t>ถนนรามอินทรา</w:t>
            </w:r>
            <w:r w:rsidRPr="0063113C">
              <w:rPr>
                <w:rFonts w:ascii="Angsana New" w:hAnsi="Angsana New"/>
                <w:sz w:val="30"/>
                <w:szCs w:val="30"/>
                <w:cs/>
              </w:rPr>
              <w:t xml:space="preserve"> แขวงท่าแร้ง เขตบางเขน </w:t>
            </w:r>
            <w:r w:rsidR="005D2485" w:rsidRPr="0063113C">
              <w:rPr>
                <w:rFonts w:ascii="Angsana New" w:hAnsi="Angsana New"/>
                <w:sz w:val="30"/>
                <w:szCs w:val="30"/>
                <w:cs/>
              </w:rPr>
              <w:t>กรุงเทพมหานคร</w:t>
            </w:r>
          </w:p>
        </w:tc>
      </w:tr>
      <w:tr w:rsidR="000052AC" w:rsidRPr="0063113C" w:rsidTr="005D2485">
        <w:tc>
          <w:tcPr>
            <w:tcW w:w="802" w:type="pct"/>
          </w:tcPr>
          <w:p w:rsidR="000052AC" w:rsidRPr="0063113C" w:rsidRDefault="000052AC" w:rsidP="008D77F1">
            <w:pPr>
              <w:tabs>
                <w:tab w:val="left" w:pos="540"/>
              </w:tabs>
              <w:ind w:right="3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" w:type="pct"/>
          </w:tcPr>
          <w:p w:rsidR="000052AC" w:rsidRPr="0063113C" w:rsidRDefault="000052AC" w:rsidP="008D77F1">
            <w:pPr>
              <w:tabs>
                <w:tab w:val="left" w:pos="540"/>
              </w:tabs>
              <w:ind w:right="3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05" w:type="pct"/>
          </w:tcPr>
          <w:p w:rsidR="000052AC" w:rsidRPr="0063113C" w:rsidRDefault="000052AC" w:rsidP="000052AC">
            <w:pPr>
              <w:tabs>
                <w:tab w:val="left" w:pos="540"/>
              </w:tabs>
              <w:ind w:right="3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13C">
              <w:rPr>
                <w:rFonts w:ascii="Angsana New" w:hAnsi="Angsana New"/>
                <w:sz w:val="30"/>
                <w:szCs w:val="30"/>
              </w:rPr>
              <w:t>10230</w:t>
            </w:r>
          </w:p>
        </w:tc>
      </w:tr>
      <w:tr w:rsidR="000052AC" w:rsidRPr="0063113C" w:rsidTr="005D2485">
        <w:tc>
          <w:tcPr>
            <w:tcW w:w="802" w:type="pct"/>
          </w:tcPr>
          <w:p w:rsidR="000052AC" w:rsidRPr="0063113C" w:rsidRDefault="000052AC" w:rsidP="008D77F1">
            <w:pPr>
              <w:tabs>
                <w:tab w:val="left" w:pos="540"/>
              </w:tabs>
              <w:ind w:right="39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0052AC" w:rsidRPr="0063113C" w:rsidRDefault="000052AC" w:rsidP="008D77F1">
            <w:pPr>
              <w:tabs>
                <w:tab w:val="left" w:pos="540"/>
              </w:tabs>
              <w:ind w:right="39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905" w:type="pct"/>
          </w:tcPr>
          <w:p w:rsidR="000052AC" w:rsidRPr="0063113C" w:rsidRDefault="000052AC" w:rsidP="008D77F1">
            <w:pPr>
              <w:tabs>
                <w:tab w:val="left" w:pos="540"/>
              </w:tabs>
              <w:ind w:right="39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052AC" w:rsidRPr="0063113C" w:rsidTr="005D2485">
        <w:tc>
          <w:tcPr>
            <w:tcW w:w="802" w:type="pct"/>
          </w:tcPr>
          <w:p w:rsidR="000052AC" w:rsidRPr="0063113C" w:rsidRDefault="000052AC" w:rsidP="009B1AC5">
            <w:pPr>
              <w:tabs>
                <w:tab w:val="left" w:pos="540"/>
              </w:tabs>
              <w:ind w:left="-108" w:right="3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13C">
              <w:rPr>
                <w:rFonts w:ascii="Angsana New" w:hAnsi="Angsana New"/>
                <w:sz w:val="30"/>
                <w:szCs w:val="30"/>
                <w:cs/>
              </w:rPr>
              <w:t>โรงงานผลิต</w:t>
            </w:r>
          </w:p>
        </w:tc>
        <w:tc>
          <w:tcPr>
            <w:tcW w:w="293" w:type="pct"/>
          </w:tcPr>
          <w:p w:rsidR="000052AC" w:rsidRPr="0063113C" w:rsidRDefault="000052AC" w:rsidP="008D77F1">
            <w:pPr>
              <w:tabs>
                <w:tab w:val="left" w:pos="540"/>
              </w:tabs>
              <w:ind w:right="3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13C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3905" w:type="pct"/>
          </w:tcPr>
          <w:p w:rsidR="000052AC" w:rsidRPr="0063113C" w:rsidRDefault="00BC600E" w:rsidP="00DE2EA7">
            <w:pPr>
              <w:tabs>
                <w:tab w:val="left" w:pos="540"/>
              </w:tabs>
              <w:ind w:right="393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113C">
              <w:rPr>
                <w:rFonts w:ascii="Angsana New" w:hAnsi="Angsana New" w:hint="cs"/>
                <w:sz w:val="30"/>
                <w:szCs w:val="30"/>
                <w:cs/>
              </w:rPr>
              <w:t xml:space="preserve">เลขที่ </w:t>
            </w:r>
            <w:r w:rsidRPr="0063113C">
              <w:rPr>
                <w:rFonts w:ascii="Angsana New" w:hAnsi="Angsana New"/>
                <w:sz w:val="30"/>
                <w:szCs w:val="30"/>
              </w:rPr>
              <w:t>88/8</w:t>
            </w:r>
            <w:r w:rsidRPr="0063113C">
              <w:rPr>
                <w:rFonts w:ascii="Angsana New" w:hAnsi="Angsana New" w:hint="cs"/>
                <w:sz w:val="30"/>
                <w:szCs w:val="30"/>
                <w:cs/>
              </w:rPr>
              <w:t xml:space="preserve"> หมู่ที่ </w:t>
            </w:r>
            <w:r w:rsidRPr="0063113C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63113C">
              <w:rPr>
                <w:rFonts w:ascii="Angsana New" w:hAnsi="Angsana New" w:hint="cs"/>
                <w:sz w:val="30"/>
                <w:szCs w:val="30"/>
                <w:cs/>
              </w:rPr>
              <w:t>ตำบลบ้านหม้อ อำเภอพรหมบุรี จังหวัดสิงห์บุรี 16120</w:t>
            </w:r>
          </w:p>
        </w:tc>
      </w:tr>
    </w:tbl>
    <w:p w:rsidR="00A47174" w:rsidRPr="000052AC" w:rsidRDefault="00A47174" w:rsidP="00F17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F17D9F" w:rsidRPr="008436C7" w:rsidRDefault="00972748" w:rsidP="00020799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8436C7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:rsidR="00F17D9F" w:rsidRPr="00C7524A" w:rsidRDefault="00F17D9F" w:rsidP="00F17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972748" w:rsidRPr="008436C7" w:rsidRDefault="00972748" w:rsidP="00972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8436C7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8436C7">
        <w:rPr>
          <w:rFonts w:ascii="Angsana New" w:hAnsi="Angsana New" w:hint="cs"/>
          <w:sz w:val="30"/>
          <w:szCs w:val="30"/>
          <w:cs/>
        </w:rPr>
        <w:t>นี้</w:t>
      </w:r>
      <w:r w:rsidRPr="008436C7">
        <w:rPr>
          <w:rFonts w:ascii="Angsana New" w:hAnsi="Angsana New"/>
          <w:sz w:val="30"/>
          <w:szCs w:val="30"/>
          <w:cs/>
        </w:rPr>
        <w:t>จัดทำขึ้น</w:t>
      </w:r>
      <w:r w:rsidRPr="008436C7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8436C7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8436C7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8436C7">
        <w:rPr>
          <w:rFonts w:ascii="Angsana New" w:hAnsi="Angsana New"/>
          <w:sz w:val="30"/>
          <w:szCs w:val="30"/>
        </w:rPr>
        <w:t xml:space="preserve">34 </w:t>
      </w:r>
      <w:r w:rsidRPr="008436C7">
        <w:rPr>
          <w:rFonts w:ascii="Angsana New" w:hAnsi="Angsana New" w:hint="cs"/>
          <w:sz w:val="30"/>
          <w:szCs w:val="30"/>
          <w:cs/>
        </w:rPr>
        <w:t xml:space="preserve">(ปรับปรุง </w:t>
      </w:r>
      <w:r w:rsidRPr="008436C7">
        <w:rPr>
          <w:rFonts w:ascii="Angsana New" w:hAnsi="Angsana New"/>
          <w:sz w:val="30"/>
          <w:szCs w:val="30"/>
        </w:rPr>
        <w:t>25</w:t>
      </w:r>
      <w:r w:rsidR="00076610">
        <w:rPr>
          <w:rFonts w:ascii="Angsana New" w:hAnsi="Angsana New" w:hint="cs"/>
          <w:sz w:val="30"/>
          <w:szCs w:val="30"/>
          <w:cs/>
        </w:rPr>
        <w:t>60</w:t>
      </w:r>
      <w:r w:rsidRPr="008436C7">
        <w:rPr>
          <w:rFonts w:ascii="Angsana New" w:hAnsi="Angsana New"/>
          <w:sz w:val="30"/>
          <w:szCs w:val="30"/>
        </w:rPr>
        <w:t xml:space="preserve">) </w:t>
      </w:r>
      <w:r w:rsidRPr="008436C7">
        <w:rPr>
          <w:rFonts w:ascii="Angsana New" w:hAnsi="Angsana New" w:hint="cs"/>
          <w:sz w:val="30"/>
          <w:szCs w:val="30"/>
          <w:cs/>
        </w:rPr>
        <w:t>เรื่อง          “</w:t>
      </w:r>
      <w:r w:rsidR="00647FA6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8436C7">
        <w:rPr>
          <w:rFonts w:ascii="Angsana New" w:hAnsi="Angsana New" w:hint="cs"/>
          <w:sz w:val="30"/>
          <w:szCs w:val="30"/>
          <w:cs/>
        </w:rPr>
        <w:t xml:space="preserve">” </w:t>
      </w:r>
      <w:r w:rsidRPr="008436C7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8436C7">
        <w:rPr>
          <w:rFonts w:ascii="Angsana New" w:hAnsi="Angsana New"/>
          <w:sz w:val="30"/>
          <w:szCs w:val="30"/>
        </w:rPr>
        <w:t xml:space="preserve"> </w:t>
      </w:r>
      <w:r w:rsidRPr="008436C7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:rsidR="008436C7" w:rsidRPr="008436C7" w:rsidRDefault="008436C7" w:rsidP="00972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972748" w:rsidRPr="008436C7" w:rsidRDefault="00972748" w:rsidP="00972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436C7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436C7">
        <w:rPr>
          <w:rFonts w:ascii="Angsana New" w:hAnsi="Angsana New"/>
          <w:sz w:val="30"/>
          <w:szCs w:val="30"/>
        </w:rPr>
        <w:t xml:space="preserve">31 </w:t>
      </w:r>
      <w:r w:rsidRPr="008436C7">
        <w:rPr>
          <w:rFonts w:ascii="Angsana New" w:hAnsi="Angsana New" w:hint="cs"/>
          <w:sz w:val="30"/>
          <w:szCs w:val="30"/>
          <w:cs/>
        </w:rPr>
        <w:t>ธันวาคม</w:t>
      </w:r>
      <w:r w:rsidRPr="008436C7">
        <w:rPr>
          <w:rFonts w:ascii="Angsana New" w:hAnsi="Angsana New"/>
          <w:sz w:val="30"/>
          <w:szCs w:val="30"/>
          <w:cs/>
        </w:rPr>
        <w:t xml:space="preserve"> </w:t>
      </w:r>
      <w:r w:rsidRPr="008436C7">
        <w:rPr>
          <w:rFonts w:ascii="Angsana New" w:hAnsi="Angsana New" w:hint="cs"/>
          <w:sz w:val="30"/>
          <w:szCs w:val="30"/>
          <w:cs/>
        </w:rPr>
        <w:t>25</w:t>
      </w:r>
      <w:r w:rsidR="00076610">
        <w:rPr>
          <w:rFonts w:ascii="Angsana New" w:hAnsi="Angsana New" w:hint="cs"/>
          <w:sz w:val="30"/>
          <w:szCs w:val="30"/>
          <w:cs/>
        </w:rPr>
        <w:t>60</w:t>
      </w:r>
      <w:r w:rsidRPr="008436C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436C7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</w:t>
      </w:r>
      <w:r w:rsidRPr="008436C7">
        <w:rPr>
          <w:rFonts w:ascii="Angsana New" w:hAnsi="Angsana New" w:hint="cs"/>
          <w:sz w:val="30"/>
          <w:szCs w:val="30"/>
          <w:cs/>
        </w:rPr>
        <w:t>ซ้ำซ้อนกับข้อมูลที่เคยนำเสนอรายงานนี้ไปแล้ว</w:t>
      </w:r>
      <w:r w:rsidRPr="008436C7">
        <w:rPr>
          <w:rFonts w:ascii="Angsana New" w:hAnsi="Angsana New"/>
          <w:sz w:val="30"/>
          <w:szCs w:val="30"/>
          <w:cs/>
        </w:rPr>
        <w:t xml:space="preserve"> ดังนั้น</w:t>
      </w:r>
      <w:r w:rsidRPr="008436C7">
        <w:rPr>
          <w:rFonts w:ascii="Angsana New" w:hAnsi="Angsana New"/>
          <w:sz w:val="30"/>
          <w:szCs w:val="30"/>
        </w:rPr>
        <w:t xml:space="preserve"> </w:t>
      </w:r>
      <w:r w:rsidRPr="008436C7">
        <w:rPr>
          <w:rFonts w:ascii="Angsana New" w:hAnsi="Angsana New" w:hint="cs"/>
          <w:sz w:val="30"/>
          <w:szCs w:val="30"/>
          <w:cs/>
        </w:rPr>
        <w:t>การอ่าน</w:t>
      </w:r>
      <w:r w:rsidRPr="008436C7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</w:t>
      </w:r>
      <w:r w:rsidRPr="008436C7">
        <w:rPr>
          <w:rFonts w:ascii="Angsana New" w:hAnsi="Angsana New" w:hint="cs"/>
          <w:sz w:val="30"/>
          <w:szCs w:val="30"/>
          <w:cs/>
        </w:rPr>
        <w:t>จึง</w:t>
      </w:r>
      <w:r w:rsidRPr="008436C7">
        <w:rPr>
          <w:rFonts w:ascii="Angsana New" w:hAnsi="Angsana New"/>
          <w:sz w:val="30"/>
          <w:szCs w:val="30"/>
          <w:cs/>
        </w:rPr>
        <w:t>ควรอ่านควบคู่กับงบการเงินสำหรับปีสิ้นสุดวันที่</w:t>
      </w:r>
      <w:r w:rsidRPr="008436C7">
        <w:rPr>
          <w:rFonts w:ascii="Angsana New" w:hAnsi="Angsana New"/>
          <w:sz w:val="30"/>
          <w:szCs w:val="30"/>
        </w:rPr>
        <w:t xml:space="preserve"> </w:t>
      </w:r>
      <w:r w:rsidRPr="008436C7">
        <w:rPr>
          <w:rFonts w:ascii="Angsana New" w:hAnsi="Angsana New"/>
          <w:sz w:val="30"/>
          <w:szCs w:val="30"/>
          <w:cs/>
        </w:rPr>
        <w:t xml:space="preserve">31 </w:t>
      </w:r>
      <w:r w:rsidRPr="008436C7">
        <w:rPr>
          <w:rFonts w:ascii="Angsana New" w:hAnsi="Angsana New" w:hint="cs"/>
          <w:sz w:val="30"/>
          <w:szCs w:val="30"/>
          <w:cs/>
        </w:rPr>
        <w:t>ธันวาคม</w:t>
      </w:r>
      <w:r w:rsidRPr="008436C7">
        <w:rPr>
          <w:rFonts w:ascii="Angsana New" w:hAnsi="Angsana New"/>
          <w:sz w:val="30"/>
          <w:szCs w:val="30"/>
          <w:cs/>
        </w:rPr>
        <w:t xml:space="preserve"> </w:t>
      </w:r>
      <w:r w:rsidRPr="008436C7">
        <w:rPr>
          <w:rFonts w:ascii="Angsana New" w:hAnsi="Angsana New" w:hint="cs"/>
          <w:sz w:val="30"/>
          <w:szCs w:val="30"/>
          <w:cs/>
        </w:rPr>
        <w:t>25</w:t>
      </w:r>
      <w:r w:rsidR="00076610">
        <w:rPr>
          <w:rFonts w:ascii="Angsana New" w:hAnsi="Angsana New" w:hint="cs"/>
          <w:sz w:val="30"/>
          <w:szCs w:val="30"/>
          <w:cs/>
        </w:rPr>
        <w:t>60</w:t>
      </w:r>
    </w:p>
    <w:p w:rsidR="00972748" w:rsidRDefault="00972748" w:rsidP="00972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6166AD" w:rsidRPr="008436C7" w:rsidRDefault="00972748" w:rsidP="00972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8436C7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Pr="008436C7">
        <w:rPr>
          <w:rFonts w:ascii="Angsana New" w:hAnsi="Angsana New" w:hint="cs"/>
          <w:sz w:val="30"/>
          <w:szCs w:val="30"/>
          <w:cs/>
        </w:rPr>
        <w:t xml:space="preserve">   </w:t>
      </w:r>
      <w:r w:rsidRPr="008436C7">
        <w:rPr>
          <w:rFonts w:ascii="Angsana New" w:hAnsi="Angsana New"/>
          <w:sz w:val="30"/>
          <w:szCs w:val="30"/>
          <w:cs/>
        </w:rPr>
        <w:t>ซึ่ง</w:t>
      </w:r>
      <w:r w:rsidRPr="008436C7">
        <w:rPr>
          <w:rFonts w:ascii="Angsana New" w:hAnsi="Angsana New" w:hint="cs"/>
          <w:sz w:val="30"/>
          <w:szCs w:val="30"/>
          <w:cs/>
        </w:rPr>
        <w:t>ได้</w:t>
      </w:r>
      <w:r w:rsidRPr="008436C7">
        <w:rPr>
          <w:rFonts w:ascii="Angsana New" w:hAnsi="Angsana New"/>
          <w:sz w:val="30"/>
          <w:szCs w:val="30"/>
          <w:cs/>
        </w:rPr>
        <w:t>นำเสนอเพื่อวัตถุประสงค์</w:t>
      </w:r>
      <w:r w:rsidR="006166AD">
        <w:rPr>
          <w:rFonts w:ascii="Angsana New" w:hAnsi="Angsana New" w:hint="cs"/>
          <w:sz w:val="30"/>
          <w:szCs w:val="30"/>
          <w:cs/>
        </w:rPr>
        <w:t>ของการรายงานทางการเงินเพื่อใช้ในประเทศ</w:t>
      </w:r>
    </w:p>
    <w:p w:rsidR="00972748" w:rsidRPr="00972748" w:rsidRDefault="00972748" w:rsidP="00972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972748" w:rsidRPr="008436C7" w:rsidRDefault="00972748" w:rsidP="00972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436C7">
        <w:rPr>
          <w:rFonts w:ascii="Angsana New" w:hAnsi="Angsana New"/>
          <w:sz w:val="30"/>
          <w:szCs w:val="30"/>
          <w:cs/>
        </w:rPr>
        <w:t xml:space="preserve">สภาวิชาชีพบัญชีได้ปรับปรุงมาตรฐานการรายงานทางการเงิน (มาตรฐานการบัญชี การตีความมาตรฐานการบัญชี มาตรฐานการรายงานทางการเงิน และการตีความมาตรฐานการรายงานทางการเงิน) หลายฉบับ ซึ่งมีผลบังคับสำหรับรอบระยะเวลาบัญชีที่เริ่มในหรือหลังวันที่ </w:t>
      </w:r>
      <w:r w:rsidRPr="008436C7">
        <w:rPr>
          <w:rFonts w:ascii="Angsana New" w:hAnsi="Angsana New"/>
          <w:sz w:val="30"/>
          <w:szCs w:val="30"/>
        </w:rPr>
        <w:t xml:space="preserve">1 </w:t>
      </w:r>
      <w:r w:rsidRPr="008436C7">
        <w:rPr>
          <w:rFonts w:ascii="Angsana New" w:hAnsi="Angsana New"/>
          <w:sz w:val="30"/>
          <w:szCs w:val="30"/>
          <w:cs/>
        </w:rPr>
        <w:t xml:space="preserve">มกราคม </w:t>
      </w:r>
      <w:r w:rsidR="008436C7" w:rsidRPr="008436C7">
        <w:rPr>
          <w:rFonts w:ascii="Angsana New" w:hAnsi="Angsana New"/>
          <w:sz w:val="30"/>
          <w:szCs w:val="30"/>
        </w:rPr>
        <w:t>256</w:t>
      </w:r>
      <w:r w:rsidR="00076610">
        <w:rPr>
          <w:rFonts w:ascii="Angsana New" w:hAnsi="Angsana New" w:hint="cs"/>
          <w:sz w:val="30"/>
          <w:szCs w:val="30"/>
          <w:cs/>
        </w:rPr>
        <w:t>1</w:t>
      </w:r>
      <w:r w:rsidRPr="008436C7">
        <w:rPr>
          <w:rFonts w:ascii="Angsana New" w:hAnsi="Angsana New"/>
          <w:sz w:val="30"/>
          <w:szCs w:val="30"/>
        </w:rPr>
        <w:t xml:space="preserve"> </w:t>
      </w:r>
      <w:r w:rsidRPr="008436C7">
        <w:rPr>
          <w:rFonts w:ascii="Angsana New" w:hAnsi="Angsana New"/>
          <w:sz w:val="30"/>
          <w:szCs w:val="30"/>
          <w:cs/>
        </w:rPr>
        <w:t>การ</w:t>
      </w:r>
      <w:r w:rsidRPr="008436C7">
        <w:rPr>
          <w:rFonts w:ascii="Angsana New" w:hAnsi="Angsana New" w:hint="cs"/>
          <w:sz w:val="30"/>
          <w:szCs w:val="30"/>
          <w:cs/>
        </w:rPr>
        <w:t>นำ</w:t>
      </w:r>
      <w:r w:rsidRPr="008436C7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</w:t>
      </w:r>
      <w:r w:rsidRPr="008436C7">
        <w:rPr>
          <w:rFonts w:ascii="Angsana New" w:hAnsi="Angsana New" w:hint="cs"/>
          <w:sz w:val="30"/>
          <w:szCs w:val="30"/>
          <w:cs/>
        </w:rPr>
        <w:t>มาถือปฏิบัติ</w:t>
      </w:r>
      <w:r w:rsidRPr="008436C7">
        <w:rPr>
          <w:rFonts w:ascii="Angsana New" w:hAnsi="Angsana New"/>
          <w:sz w:val="30"/>
          <w:szCs w:val="30"/>
          <w:cs/>
        </w:rPr>
        <w:t>ไม่มีผลกระทบที่มีสาระสำคัญต่อข้อมูลทางการเงินของ</w:t>
      </w:r>
      <w:r w:rsidR="00834395">
        <w:rPr>
          <w:rFonts w:ascii="Angsana New" w:hAnsi="Angsana New" w:hint="cs"/>
          <w:sz w:val="30"/>
          <w:szCs w:val="30"/>
          <w:cs/>
        </w:rPr>
        <w:t>บริษัท</w:t>
      </w:r>
      <w:r w:rsidRPr="008436C7">
        <w:rPr>
          <w:rFonts w:ascii="Angsana New" w:hAnsi="Angsana New"/>
          <w:sz w:val="30"/>
          <w:szCs w:val="30"/>
          <w:cs/>
        </w:rPr>
        <w:t xml:space="preserve">  </w:t>
      </w:r>
    </w:p>
    <w:p w:rsidR="00972748" w:rsidRPr="00972748" w:rsidRDefault="00972748" w:rsidP="00972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167734" w:rsidRDefault="00834395" w:rsidP="00167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="008436C7" w:rsidRPr="00354A50">
        <w:rPr>
          <w:rFonts w:ascii="Angsana New" w:hAnsi="Angsana New" w:hint="cs"/>
          <w:sz w:val="30"/>
          <w:szCs w:val="30"/>
          <w:cs/>
        </w:rPr>
        <w:t>ได้ใช้นโยบายการบัญชีที่สำคัญและวิธีการคำนวณในข้อมูลทางการเงินระหว่างกาลสำหรับงวด</w:t>
      </w:r>
      <w:r w:rsidR="00B63DCF">
        <w:rPr>
          <w:rFonts w:ascii="Angsana New" w:hAnsi="Angsana New" w:hint="cs"/>
          <w:sz w:val="30"/>
          <w:szCs w:val="30"/>
          <w:cs/>
        </w:rPr>
        <w:t>สามเดือนและเก้าเดือน</w:t>
      </w:r>
      <w:r w:rsidR="00972748" w:rsidRPr="008436C7"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C67E9D">
        <w:rPr>
          <w:rFonts w:ascii="Angsana New" w:hAnsi="Angsana New" w:hint="cs"/>
          <w:sz w:val="30"/>
          <w:szCs w:val="30"/>
          <w:cs/>
        </w:rPr>
        <w:t xml:space="preserve">0 </w:t>
      </w:r>
      <w:r w:rsidR="0028455E">
        <w:rPr>
          <w:rFonts w:ascii="Angsana New" w:hAnsi="Angsana New" w:hint="cs"/>
          <w:sz w:val="30"/>
          <w:szCs w:val="30"/>
          <w:cs/>
        </w:rPr>
        <w:t>กันย</w:t>
      </w:r>
      <w:r w:rsidR="00C67E9D">
        <w:rPr>
          <w:rFonts w:ascii="Angsana New" w:hAnsi="Angsana New" w:hint="cs"/>
          <w:sz w:val="30"/>
          <w:szCs w:val="30"/>
          <w:cs/>
        </w:rPr>
        <w:t>ายน</w:t>
      </w:r>
      <w:r w:rsidR="00972748" w:rsidRPr="008436C7">
        <w:rPr>
          <w:rFonts w:ascii="Angsana New" w:hAnsi="Angsana New" w:hint="cs"/>
          <w:sz w:val="30"/>
          <w:szCs w:val="30"/>
          <w:cs/>
        </w:rPr>
        <w:t xml:space="preserve"> 256</w:t>
      </w:r>
      <w:r w:rsidR="00076610">
        <w:rPr>
          <w:rFonts w:ascii="Angsana New" w:hAnsi="Angsana New" w:hint="cs"/>
          <w:sz w:val="30"/>
          <w:szCs w:val="30"/>
          <w:cs/>
        </w:rPr>
        <w:t>1 และ 2560</w:t>
      </w:r>
      <w:r w:rsidR="00972748" w:rsidRPr="008436C7"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เช่นเดียวกับที่ใช้สำหรับการจัดทำงบการเงินสำหรับปีสิ้นสุดวันที่ </w:t>
      </w:r>
      <w:r w:rsidR="00972748" w:rsidRPr="008436C7">
        <w:rPr>
          <w:rFonts w:ascii="Angsana New" w:hAnsi="Angsana New"/>
          <w:sz w:val="30"/>
          <w:szCs w:val="30"/>
        </w:rPr>
        <w:t>31</w:t>
      </w:r>
      <w:r w:rsidR="00972748" w:rsidRPr="008436C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72748" w:rsidRPr="008436C7">
        <w:rPr>
          <w:rFonts w:ascii="Angsana New" w:hAnsi="Angsana New"/>
          <w:sz w:val="30"/>
          <w:szCs w:val="30"/>
        </w:rPr>
        <w:t>25</w:t>
      </w:r>
      <w:r w:rsidR="00076610">
        <w:rPr>
          <w:rFonts w:ascii="Angsana New" w:hAnsi="Angsana New" w:hint="cs"/>
          <w:sz w:val="30"/>
          <w:szCs w:val="30"/>
          <w:cs/>
        </w:rPr>
        <w:t>60</w:t>
      </w:r>
      <w:r w:rsidR="00167734">
        <w:rPr>
          <w:rFonts w:ascii="Angsana New" w:hAnsi="Angsana New"/>
          <w:sz w:val="30"/>
          <w:szCs w:val="30"/>
        </w:rPr>
        <w:t xml:space="preserve"> </w:t>
      </w:r>
    </w:p>
    <w:p w:rsidR="00817247" w:rsidRDefault="00817247" w:rsidP="002D0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</w:p>
    <w:p w:rsidR="00C06782" w:rsidRDefault="00C06782" w:rsidP="00C06782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ในเดือนมีนาคม 2561 </w:t>
      </w:r>
      <w:r w:rsidRPr="00817247">
        <w:rPr>
          <w:rFonts w:ascii="Angsana New" w:hAnsi="Angsana New"/>
          <w:szCs w:val="30"/>
          <w:cs/>
        </w:rPr>
        <w:t>สภาวิชาชีพบัญชีได้ออกประกาศสภาวิชาชีพบัญชี</w:t>
      </w:r>
      <w:r w:rsidRPr="00817247">
        <w:rPr>
          <w:rFonts w:ascii="Angsana New" w:hAnsi="Angsana New" w:hint="cs"/>
          <w:szCs w:val="30"/>
          <w:cs/>
        </w:rPr>
        <w:t>ซึ่งได้ถูก</w:t>
      </w:r>
      <w:r w:rsidRPr="00817247">
        <w:rPr>
          <w:rFonts w:ascii="Angsana New" w:hAnsi="Angsana New"/>
          <w:szCs w:val="30"/>
          <w:cs/>
        </w:rPr>
        <w:t>ประกาศในราชกิจจานุเบกษา</w:t>
      </w:r>
      <w:r>
        <w:rPr>
          <w:rFonts w:ascii="Angsana New" w:hAnsi="Angsana New" w:hint="cs"/>
          <w:szCs w:val="30"/>
          <w:cs/>
        </w:rPr>
        <w:t xml:space="preserve"> </w:t>
      </w:r>
      <w:r w:rsidRPr="00AA42C4">
        <w:rPr>
          <w:rFonts w:ascii="Angsana New" w:eastAsia="Calibri" w:hAnsi="Angsana New"/>
          <w:szCs w:val="30"/>
          <w:cs/>
        </w:rPr>
        <w:t>เกี่ยวกับการ</w:t>
      </w:r>
      <w:r>
        <w:rPr>
          <w:rFonts w:ascii="Angsana New" w:hAnsi="Angsana New" w:hint="cs"/>
          <w:szCs w:val="30"/>
          <w:cs/>
        </w:rPr>
        <w:t>ออก</w:t>
      </w:r>
      <w:r w:rsidRPr="00AA42C4">
        <w:rPr>
          <w:rFonts w:ascii="Angsana New" w:eastAsia="Calibri" w:hAnsi="Angsana New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Cs w:val="30"/>
          <w:cs/>
        </w:rPr>
        <w:t xml:space="preserve">ฉบับใหม่ซึ่งได้แก่ </w:t>
      </w:r>
      <w:r w:rsidRPr="00AA42C4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AA42C4">
        <w:rPr>
          <w:rFonts w:ascii="Angsana New" w:hAnsi="Angsana New"/>
          <w:szCs w:val="30"/>
        </w:rPr>
        <w:t xml:space="preserve"> </w:t>
      </w:r>
      <w:r w:rsidRPr="00AA42C4">
        <w:rPr>
          <w:rFonts w:ascii="Angsana New" w:hAnsi="Angsana New"/>
          <w:szCs w:val="30"/>
          <w:cs/>
        </w:rPr>
        <w:t>1</w:t>
      </w:r>
      <w:r w:rsidRPr="00AA42C4">
        <w:rPr>
          <w:rFonts w:ascii="Angsana New" w:hAnsi="Angsana New" w:hint="cs"/>
          <w:szCs w:val="30"/>
          <w:cs/>
        </w:rPr>
        <w:t xml:space="preserve">5 </w:t>
      </w:r>
      <w:r w:rsidRPr="00AA42C4">
        <w:rPr>
          <w:rFonts w:ascii="Angsana New" w:hAnsi="Angsana New"/>
          <w:szCs w:val="30"/>
        </w:rPr>
        <w:t>“</w:t>
      </w:r>
      <w:r w:rsidRPr="00AA42C4">
        <w:rPr>
          <w:rFonts w:ascii="Angsana New" w:hAnsi="Angsana New" w:hint="cs"/>
          <w:szCs w:val="30"/>
          <w:cs/>
        </w:rPr>
        <w:t>รายได้จากสัญญาที่ทำกับลูกค้า</w:t>
      </w:r>
      <w:r w:rsidRPr="00AA42C4">
        <w:rPr>
          <w:rFonts w:ascii="Angsana New" w:hAnsi="Angsana New"/>
          <w:szCs w:val="30"/>
        </w:rPr>
        <w:t xml:space="preserve">” </w:t>
      </w:r>
      <w:r w:rsidRPr="00AA42C4">
        <w:rPr>
          <w:rFonts w:ascii="Angsana New" w:eastAsia="Calibri" w:hAnsi="Angsana New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AA42C4">
        <w:rPr>
          <w:rFonts w:ascii="Angsana New" w:eastAsia="Calibri" w:hAnsi="Angsana New"/>
          <w:szCs w:val="30"/>
        </w:rPr>
        <w:t>1</w:t>
      </w:r>
      <w:r w:rsidRPr="00AA42C4">
        <w:rPr>
          <w:rFonts w:ascii="Angsana New" w:eastAsia="Calibri" w:hAnsi="Angsana New"/>
          <w:szCs w:val="30"/>
          <w:cs/>
        </w:rPr>
        <w:t xml:space="preserve"> มกราคม </w:t>
      </w:r>
      <w:r w:rsidRPr="00AA42C4">
        <w:rPr>
          <w:rFonts w:ascii="Angsana New" w:eastAsia="Calibri" w:hAnsi="Angsana New"/>
          <w:szCs w:val="30"/>
        </w:rPr>
        <w:t>25</w:t>
      </w:r>
      <w:r w:rsidRPr="00AA42C4">
        <w:rPr>
          <w:rFonts w:ascii="Angsana New" w:eastAsia="Calibri" w:hAnsi="Angsana New"/>
          <w:szCs w:val="30"/>
          <w:cs/>
        </w:rPr>
        <w:t>6</w:t>
      </w:r>
      <w:r>
        <w:rPr>
          <w:rFonts w:ascii="Angsana New" w:hAnsi="Angsana New"/>
          <w:szCs w:val="30"/>
        </w:rPr>
        <w:t>2</w:t>
      </w:r>
      <w:r>
        <w:rPr>
          <w:rFonts w:ascii="Angsana New" w:eastAsia="Calibri" w:hAnsi="Angsana New"/>
          <w:szCs w:val="30"/>
          <w:cs/>
        </w:rPr>
        <w:t xml:space="preserve"> โดย</w:t>
      </w:r>
      <w:r w:rsidRPr="00AA42C4">
        <w:rPr>
          <w:rFonts w:ascii="Angsana New" w:eastAsia="Calibri" w:hAnsi="Angsana New"/>
          <w:szCs w:val="30"/>
          <w:cs/>
        </w:rPr>
        <w:t>บริษัทยังไม่ได้นำมาเริ่มถือปฏิบัติในการจัดทำ</w:t>
      </w:r>
      <w:r>
        <w:rPr>
          <w:rFonts w:ascii="Angsana New" w:hAnsi="Angsana New" w:hint="cs"/>
          <w:szCs w:val="30"/>
          <w:cs/>
        </w:rPr>
        <w:t>ข้อมูลทางการเงินระหว่างกาล</w:t>
      </w:r>
      <w:r w:rsidRPr="00AA42C4">
        <w:rPr>
          <w:rFonts w:ascii="Angsana New" w:eastAsia="Calibri" w:hAnsi="Angsana New"/>
          <w:szCs w:val="30"/>
          <w:cs/>
        </w:rPr>
        <w:t>นี้และไม่มีนโยบายในการนำมาเริ่มถือปฏิบัติก่อนวันที่มีผลบังคับใช้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ทั้งนี้ </w:t>
      </w:r>
      <w:r>
        <w:rPr>
          <w:rFonts w:ascii="Angsana New" w:eastAsia="Calibri" w:hAnsi="Angsana New"/>
          <w:szCs w:val="30"/>
          <w:cs/>
        </w:rPr>
        <w:t>ฝ่ายบริหารของ</w:t>
      </w:r>
      <w:r w:rsidRPr="00AA42C4">
        <w:rPr>
          <w:rFonts w:ascii="Angsana New" w:eastAsia="Calibri" w:hAnsi="Angsana New"/>
          <w:szCs w:val="30"/>
          <w:cs/>
        </w:rPr>
        <w:t>บริษัทได้ประเมินในเบื้องต้นและเชื่อว่าเมื่อนำมาตรฐานการรายงานทางการเงิน</w:t>
      </w:r>
      <w:r>
        <w:rPr>
          <w:rFonts w:ascii="Angsana New" w:hAnsi="Angsana New" w:hint="cs"/>
          <w:szCs w:val="30"/>
          <w:cs/>
        </w:rPr>
        <w:t>ที่ออกใหม่ดั</w:t>
      </w:r>
      <w:r w:rsidRPr="00AA42C4">
        <w:rPr>
          <w:rFonts w:ascii="Angsana New" w:eastAsia="Calibri" w:hAnsi="Angsana New"/>
          <w:szCs w:val="30"/>
          <w:cs/>
        </w:rPr>
        <w:t>งกล่าวข้างต้นมาเริ่มถือปฏิบัติจะไม่มีผลกระทบที่เป็นสาระสำคัญต่อ</w:t>
      </w:r>
      <w:r>
        <w:rPr>
          <w:rFonts w:ascii="Angsana New" w:hAnsi="Angsana New" w:hint="cs"/>
          <w:szCs w:val="30"/>
          <w:cs/>
        </w:rPr>
        <w:t>การรายงานทางการเงิน</w:t>
      </w:r>
      <w:r>
        <w:rPr>
          <w:rFonts w:ascii="Angsana New" w:eastAsia="Calibri" w:hAnsi="Angsana New"/>
          <w:szCs w:val="30"/>
          <w:cs/>
        </w:rPr>
        <w:t>ของ</w:t>
      </w:r>
      <w:r w:rsidRPr="00AA42C4">
        <w:rPr>
          <w:rFonts w:ascii="Angsana New" w:eastAsia="Calibri" w:hAnsi="Angsana New"/>
          <w:szCs w:val="30"/>
          <w:cs/>
        </w:rPr>
        <w:t>บริษัท</w:t>
      </w:r>
    </w:p>
    <w:p w:rsidR="00C06782" w:rsidRPr="00023905" w:rsidRDefault="00C06782" w:rsidP="00C06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C06782" w:rsidRDefault="00C06782" w:rsidP="00C06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17247">
        <w:rPr>
          <w:rFonts w:ascii="Angsana New" w:hAnsi="Angsana New" w:hint="cs"/>
          <w:sz w:val="30"/>
          <w:szCs w:val="30"/>
          <w:cs/>
        </w:rPr>
        <w:t>ต่อมา</w:t>
      </w:r>
      <w:r>
        <w:rPr>
          <w:rFonts w:ascii="Angsana New" w:hAnsi="Angsana New" w:hint="cs"/>
          <w:sz w:val="30"/>
          <w:szCs w:val="30"/>
          <w:cs/>
        </w:rPr>
        <w:t xml:space="preserve">ในเดือนกันยายน 2561 </w:t>
      </w:r>
      <w:r w:rsidRPr="00817247">
        <w:rPr>
          <w:rFonts w:ascii="Angsana New" w:hAnsi="Angsana New"/>
          <w:sz w:val="30"/>
          <w:szCs w:val="30"/>
          <w:cs/>
        </w:rPr>
        <w:t>สภาวิชาชีพบัญชีได้ออกประกาศสภาวิชาชีพบัญชี</w:t>
      </w:r>
      <w:r w:rsidRPr="00817247">
        <w:rPr>
          <w:rFonts w:ascii="Angsana New" w:hAnsi="Angsana New" w:hint="cs"/>
          <w:sz w:val="30"/>
          <w:szCs w:val="30"/>
          <w:cs/>
        </w:rPr>
        <w:t>ซึ่งได้ถูก</w:t>
      </w:r>
      <w:r w:rsidRPr="00817247">
        <w:rPr>
          <w:rFonts w:ascii="Angsana New" w:hAnsi="Angsana New"/>
          <w:sz w:val="30"/>
          <w:szCs w:val="30"/>
          <w:cs/>
        </w:rPr>
        <w:t>ประกาศในราชกิจจานุเบกษา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26A17">
        <w:rPr>
          <w:rFonts w:ascii="Angsana New" w:eastAsia="Calibri" w:hAnsi="Angsana New"/>
          <w:szCs w:val="30"/>
          <w:cs/>
        </w:rPr>
        <w:t>เกี่ยวกับการ</w:t>
      </w:r>
      <w:r w:rsidRPr="00926A17">
        <w:rPr>
          <w:rFonts w:ascii="Angsana New" w:hAnsi="Angsana New" w:hint="cs"/>
          <w:szCs w:val="30"/>
          <w:cs/>
        </w:rPr>
        <w:t>ออก</w:t>
      </w:r>
      <w:r w:rsidRPr="00926A17">
        <w:rPr>
          <w:rFonts w:ascii="Angsana New" w:eastAsia="Calibri" w:hAnsi="Angsana New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Cs w:val="30"/>
          <w:cs/>
        </w:rPr>
        <w:t xml:space="preserve"> (กลุ่มเครื่องมือทางการเงิน) </w:t>
      </w:r>
      <w:r w:rsidRPr="00926A17">
        <w:rPr>
          <w:rFonts w:ascii="Angsana New" w:hAnsi="Angsana New" w:hint="cs"/>
          <w:szCs w:val="30"/>
          <w:cs/>
        </w:rPr>
        <w:t>ฉบับใหม่</w:t>
      </w:r>
      <w:r>
        <w:rPr>
          <w:rFonts w:ascii="Angsana New" w:eastAsia="Calibri" w:hAnsi="Angsana New" w:hint="cs"/>
          <w:szCs w:val="30"/>
          <w:cs/>
        </w:rPr>
        <w:t xml:space="preserve"> </w:t>
      </w:r>
      <w:r w:rsidRPr="00926A17">
        <w:rPr>
          <w:rFonts w:ascii="Angsana New" w:eastAsia="Calibri" w:hAnsi="Angsana New"/>
          <w:szCs w:val="30"/>
          <w:cs/>
        </w:rPr>
        <w:t>ซึ่งมีผลบังคับใช้สำหรับรอบระยะเวลาบัญชีที่เริ่มต้นในหรือหลัง</w:t>
      </w:r>
      <w:r w:rsidRPr="002D02AE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2D02AE">
        <w:rPr>
          <w:rFonts w:ascii="Angsana New" w:eastAsia="Calibri" w:hAnsi="Angsana New"/>
          <w:sz w:val="30"/>
          <w:szCs w:val="30"/>
        </w:rPr>
        <w:t>1</w:t>
      </w:r>
      <w:r w:rsidRPr="002D02AE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2D02AE">
        <w:rPr>
          <w:rFonts w:ascii="Angsana New" w:eastAsia="Calibri" w:hAnsi="Angsana New"/>
          <w:sz w:val="30"/>
          <w:szCs w:val="30"/>
        </w:rPr>
        <w:t>25</w:t>
      </w:r>
      <w:r w:rsidRPr="002D02AE">
        <w:rPr>
          <w:rFonts w:ascii="Angsana New" w:eastAsia="Calibri" w:hAnsi="Angsana New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3</w:t>
      </w:r>
      <w:r w:rsidRPr="00926A17">
        <w:rPr>
          <w:rFonts w:ascii="Angsana New" w:eastAsia="Calibri" w:hAnsi="Angsana New"/>
          <w:szCs w:val="30"/>
          <w:cs/>
        </w:rPr>
        <w:t xml:space="preserve"> โดย</w:t>
      </w:r>
      <w:r>
        <w:rPr>
          <w:rFonts w:ascii="Angsana New" w:eastAsia="Calibri" w:hAnsi="Angsana New" w:hint="cs"/>
          <w:szCs w:val="30"/>
          <w:cs/>
        </w:rPr>
        <w:t>บริษัท</w:t>
      </w:r>
      <w:r w:rsidRPr="00926A17">
        <w:rPr>
          <w:rFonts w:ascii="Angsana New" w:eastAsia="Calibri" w:hAnsi="Angsana New"/>
          <w:szCs w:val="30"/>
          <w:cs/>
        </w:rPr>
        <w:t>ยังไม่ได้นำมาเริ่มถือปฏิบัติในการจัดทำ</w:t>
      </w:r>
      <w:r w:rsidRPr="00926A17">
        <w:rPr>
          <w:rFonts w:ascii="Angsana New" w:hAnsi="Angsana New" w:hint="cs"/>
          <w:szCs w:val="30"/>
          <w:cs/>
        </w:rPr>
        <w:t>ข้อมูลทางการเงินระหว่างกาล</w:t>
      </w:r>
      <w:r w:rsidRPr="00926A17">
        <w:rPr>
          <w:rFonts w:ascii="Angsana New" w:eastAsia="Calibri" w:hAnsi="Angsana New"/>
          <w:szCs w:val="30"/>
          <w:cs/>
        </w:rPr>
        <w:t>นี้และไม่มีนโยบายในการนำมาเริ่มถือปฏิบัติก่อนวันที่มีผลบังคับใช้</w:t>
      </w:r>
      <w:r w:rsidRPr="00926A17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ดังต่อไปนี้</w:t>
      </w:r>
    </w:p>
    <w:p w:rsidR="00C06782" w:rsidRPr="008A4B86" w:rsidRDefault="00C06782" w:rsidP="00C06782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108" w:type="dxa"/>
        <w:tblLook w:val="01E0"/>
      </w:tblPr>
      <w:tblGrid>
        <w:gridCol w:w="5103"/>
        <w:gridCol w:w="4253"/>
      </w:tblGrid>
      <w:tr w:rsidR="00C06782" w:rsidRPr="003A3833" w:rsidTr="00FC583E">
        <w:tc>
          <w:tcPr>
            <w:tcW w:w="5103" w:type="dxa"/>
          </w:tcPr>
          <w:p w:rsidR="00C06782" w:rsidRPr="003A3833" w:rsidRDefault="00C06782" w:rsidP="00FC583E">
            <w:pPr>
              <w:tabs>
                <w:tab w:val="clear" w:pos="454"/>
                <w:tab w:val="clear" w:pos="680"/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9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53" w:type="dxa"/>
          </w:tcPr>
          <w:p w:rsidR="00C06782" w:rsidRPr="003A3833" w:rsidRDefault="009E4469" w:rsidP="00FC583E">
            <w:pPr>
              <w:tabs>
                <w:tab w:val="clear" w:pos="227"/>
                <w:tab w:val="clear" w:pos="454"/>
                <w:tab w:val="clear" w:pos="680"/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hyperlink r:id="rId8" w:tgtFrame="_self" w:history="1">
              <w:r w:rsidR="00C06782" w:rsidRPr="008A4B86">
                <w:rPr>
                  <w:rFonts w:ascii="Angsana New" w:hAnsi="Angsana New" w:hint="cs"/>
                  <w:szCs w:val="30"/>
                  <w:cs/>
                </w:rPr>
                <w:t>เ</w:t>
              </w:r>
              <w:r w:rsidR="00C06782" w:rsidRPr="008A4B86">
                <w:rPr>
                  <w:rFonts w:ascii="Angsana New" w:hAnsi="Angsana New"/>
                  <w:szCs w:val="30"/>
                  <w:cs/>
                </w:rPr>
                <w:t>ครื่องมือทางการเงิน</w:t>
              </w:r>
            </w:hyperlink>
          </w:p>
        </w:tc>
      </w:tr>
      <w:tr w:rsidR="00C06782" w:rsidRPr="003A3833" w:rsidTr="00FC583E">
        <w:tc>
          <w:tcPr>
            <w:tcW w:w="5103" w:type="dxa"/>
          </w:tcPr>
          <w:p w:rsidR="00C06782" w:rsidRPr="003A3833" w:rsidRDefault="00C06782" w:rsidP="00FC583E">
            <w:pPr>
              <w:tabs>
                <w:tab w:val="clear" w:pos="454"/>
                <w:tab w:val="clear" w:pos="680"/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7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</w:p>
        </w:tc>
        <w:tc>
          <w:tcPr>
            <w:tcW w:w="4253" w:type="dxa"/>
          </w:tcPr>
          <w:p w:rsidR="00C06782" w:rsidRPr="008A4B86" w:rsidRDefault="009E4469" w:rsidP="00FC583E">
            <w:pPr>
              <w:tabs>
                <w:tab w:val="clear" w:pos="227"/>
                <w:tab w:val="clear" w:pos="454"/>
                <w:tab w:val="clear" w:pos="680"/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hyperlink r:id="rId9" w:tgtFrame="_self" w:history="1">
              <w:r w:rsidR="00C06782" w:rsidRPr="008A4B86">
                <w:rPr>
                  <w:rFonts w:ascii="Angsana New" w:hAnsi="Angsana New"/>
                  <w:szCs w:val="30"/>
                  <w:cs/>
                </w:rPr>
                <w:t>การเปิดเผยข้อมูลเครื่องมือทางการเงิน</w:t>
              </w:r>
            </w:hyperlink>
          </w:p>
        </w:tc>
      </w:tr>
      <w:tr w:rsidR="00C06782" w:rsidRPr="003A3833" w:rsidTr="00FC583E">
        <w:tc>
          <w:tcPr>
            <w:tcW w:w="5103" w:type="dxa"/>
          </w:tcPr>
          <w:p w:rsidR="00C06782" w:rsidRPr="008A4B86" w:rsidRDefault="00C06782" w:rsidP="00FC583E">
            <w:pPr>
              <w:tabs>
                <w:tab w:val="clear" w:pos="227"/>
                <w:tab w:val="clear" w:pos="454"/>
                <w:tab w:val="clear" w:pos="680"/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zCs w:val="30"/>
                <w:cs/>
              </w:rPr>
            </w:pPr>
            <w:r w:rsidRPr="008A4B86">
              <w:rPr>
                <w:rFonts w:ascii="Angsana New" w:hAnsi="Angsana New"/>
                <w:szCs w:val="30"/>
                <w:cs/>
              </w:rPr>
              <w:t xml:space="preserve">มาตรฐานการบัญชีฉบับที่ </w:t>
            </w:r>
            <w:r w:rsidRPr="008A4B86">
              <w:rPr>
                <w:rFonts w:ascii="Angsana New" w:hAnsi="Angsana New"/>
                <w:snapToGrid w:val="0"/>
                <w:sz w:val="30"/>
                <w:szCs w:val="30"/>
              </w:rPr>
              <w:t>32</w:t>
            </w:r>
            <w:r w:rsidRPr="008A4B86">
              <w:rPr>
                <w:rFonts w:ascii="Angsana New" w:hAnsi="Angsana New"/>
                <w:szCs w:val="30"/>
                <w:cs/>
              </w:rPr>
              <w:t xml:space="preserve"> </w:t>
            </w:r>
          </w:p>
        </w:tc>
        <w:tc>
          <w:tcPr>
            <w:tcW w:w="4253" w:type="dxa"/>
          </w:tcPr>
          <w:p w:rsidR="00C06782" w:rsidRPr="008A4B86" w:rsidRDefault="009E4469" w:rsidP="00FC583E">
            <w:pPr>
              <w:tabs>
                <w:tab w:val="clear" w:pos="227"/>
                <w:tab w:val="clear" w:pos="454"/>
                <w:tab w:val="clear" w:pos="680"/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zCs w:val="30"/>
                <w:cs/>
              </w:rPr>
            </w:pPr>
            <w:hyperlink r:id="rId10" w:tgtFrame="_self" w:history="1">
              <w:r w:rsidR="00C06782" w:rsidRPr="008A4B86">
                <w:rPr>
                  <w:rFonts w:ascii="Angsana New" w:hAnsi="Angsana New"/>
                  <w:szCs w:val="30"/>
                  <w:cs/>
                </w:rPr>
                <w:t>การแสดงรายการเครื่องมือทางการเงิน</w:t>
              </w:r>
            </w:hyperlink>
          </w:p>
        </w:tc>
      </w:tr>
      <w:tr w:rsidR="00C06782" w:rsidRPr="003A3833" w:rsidTr="00FC583E">
        <w:tc>
          <w:tcPr>
            <w:tcW w:w="5103" w:type="dxa"/>
          </w:tcPr>
          <w:p w:rsidR="00C06782" w:rsidRPr="00023905" w:rsidRDefault="00C06782" w:rsidP="00FC583E">
            <w:pPr>
              <w:tabs>
                <w:tab w:val="clear" w:pos="454"/>
                <w:tab w:val="clear" w:pos="680"/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>การตีความ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16</w:t>
            </w:r>
          </w:p>
        </w:tc>
        <w:tc>
          <w:tcPr>
            <w:tcW w:w="4253" w:type="dxa"/>
          </w:tcPr>
          <w:p w:rsidR="00C06782" w:rsidRPr="00926A17" w:rsidRDefault="00C06782" w:rsidP="00FC583E">
            <w:pPr>
              <w:tabs>
                <w:tab w:val="clear" w:pos="227"/>
                <w:tab w:val="clear" w:pos="454"/>
                <w:tab w:val="clear" w:pos="680"/>
                <w:tab w:val="left" w:pos="-108"/>
                <w:tab w:val="left" w:pos="4500"/>
                <w:tab w:val="left" w:pos="7547"/>
              </w:tabs>
              <w:ind w:left="-108" w:right="-108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06782" w:rsidRPr="003A3833" w:rsidTr="00FC583E">
        <w:tc>
          <w:tcPr>
            <w:tcW w:w="5103" w:type="dxa"/>
          </w:tcPr>
          <w:p w:rsidR="00C06782" w:rsidRPr="00023905" w:rsidRDefault="00C06782" w:rsidP="00FC583E">
            <w:pPr>
              <w:tabs>
                <w:tab w:val="clear" w:pos="454"/>
                <w:tab w:val="clear" w:pos="680"/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>การตีความ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19</w:t>
            </w:r>
          </w:p>
        </w:tc>
        <w:tc>
          <w:tcPr>
            <w:tcW w:w="4253" w:type="dxa"/>
          </w:tcPr>
          <w:p w:rsidR="00C06782" w:rsidRPr="003A3833" w:rsidRDefault="00C06782" w:rsidP="00FC583E">
            <w:pPr>
              <w:tabs>
                <w:tab w:val="clear" w:pos="227"/>
                <w:tab w:val="clear" w:pos="454"/>
                <w:tab w:val="clear" w:pos="680"/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06782" w:rsidRDefault="00C06782" w:rsidP="00C06782">
      <w:pPr>
        <w:tabs>
          <w:tab w:val="clear" w:pos="227"/>
          <w:tab w:val="clear" w:pos="454"/>
          <w:tab w:val="clear" w:pos="680"/>
          <w:tab w:val="left" w:pos="4500"/>
        </w:tabs>
        <w:jc w:val="thaiDistribute"/>
        <w:rPr>
          <w:rFonts w:ascii="Angsana New" w:hAnsi="Angsana New"/>
          <w:szCs w:val="30"/>
        </w:rPr>
      </w:pPr>
    </w:p>
    <w:p w:rsidR="00C06782" w:rsidRDefault="00C06782" w:rsidP="00C06782">
      <w:pPr>
        <w:tabs>
          <w:tab w:val="clear" w:pos="227"/>
          <w:tab w:val="clear" w:pos="454"/>
          <w:tab w:val="clear" w:pos="680"/>
          <w:tab w:val="left" w:pos="4500"/>
        </w:tabs>
        <w:jc w:val="thaiDistribute"/>
        <w:rPr>
          <w:rFonts w:ascii="Angsana New" w:hAnsi="Angsana New"/>
          <w:sz w:val="30"/>
          <w:szCs w:val="30"/>
        </w:rPr>
      </w:pPr>
      <w:r w:rsidRPr="00926A17">
        <w:rPr>
          <w:rFonts w:ascii="Angsana New" w:hAnsi="Angsana New" w:hint="cs"/>
          <w:szCs w:val="30"/>
          <w:cs/>
        </w:rPr>
        <w:t xml:space="preserve">ทั้งนี้ </w:t>
      </w:r>
      <w:r w:rsidRPr="00926A17">
        <w:rPr>
          <w:rFonts w:ascii="Angsana New" w:eastAsia="Calibri" w:hAnsi="Angsana New"/>
          <w:szCs w:val="30"/>
          <w:cs/>
        </w:rPr>
        <w:t>ฝ่ายบริหารของ</w:t>
      </w:r>
      <w:r>
        <w:rPr>
          <w:rFonts w:ascii="Angsana New" w:eastAsia="Calibri" w:hAnsi="Angsana New" w:hint="cs"/>
          <w:szCs w:val="30"/>
          <w:cs/>
        </w:rPr>
        <w:t xml:space="preserve">บริษัทอยู่ระหว่างการประเมินและพิจารณาผลกระทบของการนำมาตรฐานการบัญชีและมาตรฐานการรายงานทางการเงินรวมถึงการตีความมาตรฐานการรายงานทางการเงินที่ออกใหม่ดังกล่าวข้างต้นมาเริ่มถือปฏิบัติ </w:t>
      </w:r>
    </w:p>
    <w:p w:rsidR="00C65C19" w:rsidRDefault="00C65C19" w:rsidP="00972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</w:p>
    <w:p w:rsidR="00C06782" w:rsidRDefault="00C06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442DE0" w:rsidRDefault="00C52BB0" w:rsidP="00972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2E2493">
        <w:rPr>
          <w:rFonts w:ascii="Angsana New" w:hAnsi="Angsana New"/>
          <w:b/>
          <w:bCs/>
          <w:sz w:val="30"/>
          <w:szCs w:val="30"/>
        </w:rPr>
        <w:t>.</w:t>
      </w:r>
      <w:r w:rsidR="002E2493">
        <w:rPr>
          <w:rFonts w:ascii="Angsana New" w:hAnsi="Angsana New"/>
          <w:b/>
          <w:bCs/>
          <w:sz w:val="30"/>
          <w:szCs w:val="30"/>
        </w:rPr>
        <w:tab/>
      </w:r>
      <w:r w:rsidR="00442DE0">
        <w:rPr>
          <w:rFonts w:ascii="Angsana New" w:hAnsi="Angsana New"/>
          <w:b/>
          <w:bCs/>
          <w:sz w:val="30"/>
          <w:szCs w:val="30"/>
          <w:cs/>
        </w:rPr>
        <w:t>ร</w:t>
      </w:r>
      <w:r w:rsidR="00983725">
        <w:rPr>
          <w:rFonts w:ascii="Angsana New" w:hAnsi="Angsana New"/>
          <w:b/>
          <w:bCs/>
          <w:sz w:val="30"/>
          <w:szCs w:val="30"/>
          <w:cs/>
        </w:rPr>
        <w:t>ายการบัญชี</w:t>
      </w:r>
      <w:r w:rsidR="00A007C9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98372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983725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</w:t>
      </w:r>
      <w:r w:rsidR="00442DE0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442DE0" w:rsidRPr="00FA6C2B" w:rsidRDefault="00442DE0" w:rsidP="00442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F6312A" w:rsidRDefault="007A704C" w:rsidP="005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"/>
        <w:jc w:val="thaiDistribute"/>
        <w:rPr>
          <w:rFonts w:ascii="Angsana New" w:hAnsi="Angsana New"/>
          <w:b/>
          <w:bCs/>
          <w:sz w:val="32"/>
          <w:szCs w:val="32"/>
        </w:rPr>
      </w:pPr>
      <w:r w:rsidRPr="00C34CA3">
        <w:rPr>
          <w:rFonts w:ascii="Angsana New" w:hAnsi="Angsana New"/>
          <w:sz w:val="30"/>
          <w:szCs w:val="30"/>
          <w:cs/>
        </w:rPr>
        <w:t>รายการบัญชีกับ</w:t>
      </w:r>
      <w:r w:rsidR="00BA2EC9">
        <w:rPr>
          <w:rFonts w:ascii="Angsana New" w:hAnsi="Angsana New" w:hint="cs"/>
          <w:sz w:val="30"/>
          <w:szCs w:val="30"/>
          <w:cs/>
        </w:rPr>
        <w:t>บุคคลและ</w:t>
      </w:r>
      <w:r w:rsidRPr="00C34CA3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</w:t>
      </w:r>
      <w:r w:rsidR="00DE58C7" w:rsidRPr="00C34CA3">
        <w:rPr>
          <w:rFonts w:ascii="Angsana New" w:hAnsi="Angsana New"/>
          <w:sz w:val="30"/>
          <w:szCs w:val="30"/>
          <w:cs/>
        </w:rPr>
        <w:t>สำหรับ</w:t>
      </w:r>
      <w:r w:rsidR="00DE58C7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E21C0D">
        <w:rPr>
          <w:rFonts w:ascii="Angsana New" w:hAnsi="Angsana New" w:hint="cs"/>
          <w:sz w:val="30"/>
          <w:szCs w:val="30"/>
          <w:cs/>
        </w:rPr>
        <w:t>และเก้าเดือน</w:t>
      </w:r>
      <w:r w:rsidR="00DE58C7">
        <w:rPr>
          <w:rFonts w:ascii="Angsana New" w:hAnsi="Angsana New"/>
          <w:sz w:val="30"/>
          <w:szCs w:val="30"/>
          <w:cs/>
        </w:rPr>
        <w:t>สิ้นสุดวันที่ 3</w:t>
      </w:r>
      <w:r w:rsidR="00C67E9D">
        <w:rPr>
          <w:rFonts w:ascii="Angsana New" w:hAnsi="Angsana New"/>
          <w:sz w:val="30"/>
          <w:szCs w:val="30"/>
        </w:rPr>
        <w:t xml:space="preserve">0 </w:t>
      </w:r>
      <w:r w:rsidR="0028455E">
        <w:rPr>
          <w:rFonts w:ascii="Angsana New" w:hAnsi="Angsana New" w:hint="cs"/>
          <w:sz w:val="30"/>
          <w:szCs w:val="30"/>
          <w:cs/>
        </w:rPr>
        <w:t>กันย</w:t>
      </w:r>
      <w:r w:rsidR="00C67E9D">
        <w:rPr>
          <w:rFonts w:ascii="Angsana New" w:hAnsi="Angsana New" w:hint="cs"/>
          <w:sz w:val="30"/>
          <w:szCs w:val="30"/>
          <w:cs/>
        </w:rPr>
        <w:t>ายน</w:t>
      </w:r>
      <w:r w:rsidR="00DE58C7" w:rsidRPr="00C34CA3">
        <w:rPr>
          <w:rFonts w:ascii="Angsana New" w:hAnsi="Angsana New"/>
          <w:sz w:val="30"/>
          <w:szCs w:val="30"/>
          <w:cs/>
        </w:rPr>
        <w:t xml:space="preserve"> </w:t>
      </w:r>
      <w:r w:rsidR="00DE58C7">
        <w:rPr>
          <w:rFonts w:ascii="Angsana New" w:hAnsi="Angsana New"/>
          <w:sz w:val="30"/>
          <w:szCs w:val="30"/>
          <w:cs/>
        </w:rPr>
        <w:t>25</w:t>
      </w:r>
      <w:r w:rsidR="00DE58C7">
        <w:rPr>
          <w:rFonts w:ascii="Angsana New" w:hAnsi="Angsana New" w:hint="cs"/>
          <w:sz w:val="30"/>
          <w:szCs w:val="30"/>
          <w:cs/>
        </w:rPr>
        <w:t>6</w:t>
      </w:r>
      <w:r w:rsidR="00076610">
        <w:rPr>
          <w:rFonts w:ascii="Angsana New" w:hAnsi="Angsana New" w:hint="cs"/>
          <w:sz w:val="30"/>
          <w:szCs w:val="30"/>
          <w:cs/>
        </w:rPr>
        <w:t>1</w:t>
      </w:r>
      <w:r w:rsidR="00DE58C7" w:rsidRPr="00C34CA3">
        <w:rPr>
          <w:rFonts w:ascii="Angsana New" w:hAnsi="Angsana New"/>
          <w:sz w:val="30"/>
          <w:szCs w:val="30"/>
          <w:cs/>
        </w:rPr>
        <w:t xml:space="preserve"> และ </w:t>
      </w:r>
      <w:r w:rsidR="00DE58C7">
        <w:rPr>
          <w:rFonts w:ascii="Angsana New" w:hAnsi="Angsana New"/>
          <w:sz w:val="30"/>
          <w:szCs w:val="30"/>
          <w:cs/>
        </w:rPr>
        <w:t>25</w:t>
      </w:r>
      <w:r w:rsidR="00076610">
        <w:rPr>
          <w:rFonts w:ascii="Angsana New" w:hAnsi="Angsana New" w:hint="cs"/>
          <w:sz w:val="30"/>
          <w:szCs w:val="30"/>
          <w:cs/>
        </w:rPr>
        <w:t>60</w:t>
      </w:r>
      <w:r w:rsidR="00DE58C7" w:rsidRPr="00C34CA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83A6A" w:rsidRPr="00E83A6A" w:rsidRDefault="00E83A6A" w:rsidP="005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605" w:type="dxa"/>
        <w:tblLook w:val="01E0"/>
      </w:tblPr>
      <w:tblGrid>
        <w:gridCol w:w="3510"/>
        <w:gridCol w:w="1417"/>
        <w:gridCol w:w="284"/>
        <w:gridCol w:w="1276"/>
        <w:gridCol w:w="283"/>
        <w:gridCol w:w="1276"/>
        <w:gridCol w:w="283"/>
        <w:gridCol w:w="1276"/>
      </w:tblGrid>
      <w:tr w:rsidR="00076610" w:rsidRPr="00C34CA3" w:rsidTr="00C06782">
        <w:tc>
          <w:tcPr>
            <w:tcW w:w="3510" w:type="dxa"/>
          </w:tcPr>
          <w:p w:rsidR="00076610" w:rsidRPr="00C34CA3" w:rsidRDefault="00076610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  <w:gridSpan w:val="7"/>
          </w:tcPr>
          <w:p w:rsidR="00076610" w:rsidRPr="00C34CA3" w:rsidRDefault="00076610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76610" w:rsidRPr="00C34CA3" w:rsidTr="00C06782">
        <w:tc>
          <w:tcPr>
            <w:tcW w:w="3510" w:type="dxa"/>
          </w:tcPr>
          <w:p w:rsidR="00076610" w:rsidRPr="00C34CA3" w:rsidRDefault="00076610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6610" w:rsidRDefault="00E21C0D" w:rsidP="0020164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76610" w:rsidRDefault="00076610" w:rsidP="0020164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6610" w:rsidRPr="00C34CA3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งวดเก้าเดือน</w:t>
            </w:r>
          </w:p>
        </w:tc>
      </w:tr>
      <w:tr w:rsidR="00076610" w:rsidRPr="00C34CA3" w:rsidTr="00C06782">
        <w:tc>
          <w:tcPr>
            <w:tcW w:w="3510" w:type="dxa"/>
          </w:tcPr>
          <w:p w:rsidR="00076610" w:rsidRPr="00C34CA3" w:rsidRDefault="00076610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76610" w:rsidRPr="00C67D8A" w:rsidRDefault="00076610" w:rsidP="00076610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76610" w:rsidRDefault="00076610" w:rsidP="0020164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76610" w:rsidRPr="00C67D8A" w:rsidRDefault="00076610" w:rsidP="00992BBD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076610" w:rsidRDefault="00076610" w:rsidP="0020164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76610" w:rsidRPr="00C67D8A" w:rsidRDefault="00076610" w:rsidP="00076610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76610" w:rsidRPr="000E472D" w:rsidRDefault="00076610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76610" w:rsidRPr="00C34CA3" w:rsidRDefault="00076610" w:rsidP="00076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76610" w:rsidRPr="00C34CA3" w:rsidTr="00C06782">
        <w:tc>
          <w:tcPr>
            <w:tcW w:w="3510" w:type="dxa"/>
          </w:tcPr>
          <w:p w:rsidR="00076610" w:rsidRPr="00C34CA3" w:rsidRDefault="00076610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76610" w:rsidRPr="00B85D36" w:rsidRDefault="00076610" w:rsidP="00201641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284" w:type="dxa"/>
          </w:tcPr>
          <w:p w:rsidR="00076610" w:rsidRPr="00B85D36" w:rsidRDefault="00076610" w:rsidP="00201641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276" w:type="dxa"/>
          </w:tcPr>
          <w:p w:rsidR="00076610" w:rsidRPr="00B85D36" w:rsidRDefault="00076610" w:rsidP="00992BBD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283" w:type="dxa"/>
          </w:tcPr>
          <w:p w:rsidR="00076610" w:rsidRPr="00B85D36" w:rsidRDefault="00076610" w:rsidP="00201641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276" w:type="dxa"/>
          </w:tcPr>
          <w:p w:rsidR="00076610" w:rsidRPr="00B85D36" w:rsidRDefault="00076610" w:rsidP="00201641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283" w:type="dxa"/>
            <w:shd w:val="clear" w:color="auto" w:fill="auto"/>
          </w:tcPr>
          <w:p w:rsidR="00076610" w:rsidRPr="00FC7702" w:rsidRDefault="00076610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076610" w:rsidRPr="00B85D36" w:rsidRDefault="00076610" w:rsidP="00201641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</w:tr>
      <w:tr w:rsidR="00587CC2" w:rsidRPr="00C34CA3" w:rsidTr="00C06782">
        <w:tc>
          <w:tcPr>
            <w:tcW w:w="3510" w:type="dxa"/>
          </w:tcPr>
          <w:p w:rsidR="00587CC2" w:rsidRPr="00FC7702" w:rsidRDefault="00587CC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7702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</w:t>
            </w:r>
            <w:r w:rsidRPr="00FC7702">
              <w:rPr>
                <w:rFonts w:ascii="Angsana New" w:hAnsi="Angsana New" w:hint="cs"/>
                <w:sz w:val="30"/>
                <w:szCs w:val="30"/>
                <w:cs/>
              </w:rPr>
              <w:t>อาคา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รสำนักงาน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587CC2" w:rsidRPr="00074583" w:rsidRDefault="00587CC2" w:rsidP="00A718E8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583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84" w:type="dxa"/>
          </w:tcPr>
          <w:p w:rsidR="00587CC2" w:rsidRPr="005E59FA" w:rsidRDefault="00587CC2" w:rsidP="00201641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87CC2" w:rsidRPr="00074583" w:rsidRDefault="00587CC2" w:rsidP="006413B9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583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83" w:type="dxa"/>
          </w:tcPr>
          <w:p w:rsidR="00587CC2" w:rsidRPr="005E59FA" w:rsidRDefault="00587CC2" w:rsidP="00201641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587CC2" w:rsidRPr="00074583" w:rsidRDefault="00587CC2" w:rsidP="00A718E8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583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540</w:t>
            </w:r>
          </w:p>
        </w:tc>
        <w:tc>
          <w:tcPr>
            <w:tcW w:w="283" w:type="dxa"/>
            <w:shd w:val="clear" w:color="auto" w:fill="auto"/>
          </w:tcPr>
          <w:p w:rsidR="00587CC2" w:rsidRPr="00510662" w:rsidRDefault="00587CC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587CC2" w:rsidRPr="00074583" w:rsidRDefault="00587CC2" w:rsidP="006413B9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583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540</w:t>
            </w:r>
          </w:p>
        </w:tc>
      </w:tr>
      <w:tr w:rsidR="00E21C0D" w:rsidRPr="000C1B0C" w:rsidTr="00C06782">
        <w:tc>
          <w:tcPr>
            <w:tcW w:w="3510" w:type="dxa"/>
          </w:tcPr>
          <w:p w:rsidR="00E21C0D" w:rsidRPr="000C1B0C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:rsidR="00E21C0D" w:rsidRPr="00C67E9D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21C0D" w:rsidRPr="000C1B0C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E21C0D" w:rsidRPr="00DE58C7" w:rsidRDefault="00E21C0D" w:rsidP="009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E21C0D" w:rsidRPr="000C1B0C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E21C0D" w:rsidRPr="00C67E9D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E21C0D" w:rsidRPr="000C1B0C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E21C0D" w:rsidRPr="00E83A6A" w:rsidRDefault="00E21C0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076610" w:rsidRPr="00C34CA3" w:rsidTr="00E21C0D">
        <w:tc>
          <w:tcPr>
            <w:tcW w:w="3510" w:type="dxa"/>
          </w:tcPr>
          <w:p w:rsidR="00076610" w:rsidRPr="007A704C" w:rsidRDefault="00076610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70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17" w:type="dxa"/>
          </w:tcPr>
          <w:p w:rsidR="00076610" w:rsidRPr="00C67E9D" w:rsidRDefault="00076610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076610" w:rsidRPr="00493669" w:rsidRDefault="00076610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76610" w:rsidRPr="00DE58C7" w:rsidRDefault="00076610" w:rsidP="009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76610" w:rsidRPr="00493669" w:rsidRDefault="00076610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076610" w:rsidRPr="00C67E9D" w:rsidRDefault="00076610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076610" w:rsidRPr="00510662" w:rsidRDefault="00076610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076610" w:rsidRPr="00E83A6A" w:rsidRDefault="00076610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21C0D" w:rsidRPr="00FD42BA" w:rsidTr="00E21C0D">
        <w:tc>
          <w:tcPr>
            <w:tcW w:w="3510" w:type="dxa"/>
          </w:tcPr>
          <w:p w:rsidR="00E21C0D" w:rsidRPr="00FD42BA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D42B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:rsidR="00E21C0D" w:rsidRPr="00562E42" w:rsidRDefault="00562E42" w:rsidP="00FC3944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2,364</w:t>
            </w:r>
          </w:p>
        </w:tc>
        <w:tc>
          <w:tcPr>
            <w:tcW w:w="284" w:type="dxa"/>
          </w:tcPr>
          <w:p w:rsidR="00E21C0D" w:rsidRPr="00F32A94" w:rsidRDefault="00E21C0D" w:rsidP="00201641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21C0D" w:rsidRPr="00F32A94" w:rsidRDefault="00E21C0D" w:rsidP="00E154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32A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283" w:type="dxa"/>
            <w:shd w:val="clear" w:color="auto" w:fill="auto"/>
          </w:tcPr>
          <w:p w:rsidR="00E21C0D" w:rsidRPr="00F32A94" w:rsidRDefault="00E21C0D" w:rsidP="00201641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E21C0D" w:rsidRPr="00562E42" w:rsidRDefault="00562E42" w:rsidP="00D83ACF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6,336</w:t>
            </w:r>
          </w:p>
        </w:tc>
        <w:tc>
          <w:tcPr>
            <w:tcW w:w="283" w:type="dxa"/>
            <w:shd w:val="clear" w:color="auto" w:fill="auto"/>
          </w:tcPr>
          <w:p w:rsidR="00E21C0D" w:rsidRPr="00510662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E21C0D" w:rsidRPr="00F32A94" w:rsidRDefault="00E21C0D" w:rsidP="006413B9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F32A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939</w:t>
            </w:r>
          </w:p>
        </w:tc>
      </w:tr>
      <w:tr w:rsidR="00E21C0D" w:rsidRPr="00FD42BA" w:rsidTr="00E21C0D">
        <w:tc>
          <w:tcPr>
            <w:tcW w:w="3510" w:type="dxa"/>
          </w:tcPr>
          <w:p w:rsidR="00E21C0D" w:rsidRPr="00FD42BA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D42B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21C0D" w:rsidRPr="00562E42" w:rsidRDefault="00562E42" w:rsidP="00FC3944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4" w:type="dxa"/>
          </w:tcPr>
          <w:p w:rsidR="00E21C0D" w:rsidRPr="00F32A94" w:rsidRDefault="00E21C0D" w:rsidP="00201641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1C0D" w:rsidRPr="00F32A94" w:rsidRDefault="00E21C0D" w:rsidP="00E154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A94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:rsidR="00E21C0D" w:rsidRPr="00F32A94" w:rsidRDefault="00E21C0D" w:rsidP="00201641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21C0D" w:rsidRPr="00562E42" w:rsidRDefault="00562E42" w:rsidP="00D83ACF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83" w:type="dxa"/>
            <w:shd w:val="clear" w:color="auto" w:fill="auto"/>
          </w:tcPr>
          <w:p w:rsidR="00E21C0D" w:rsidRPr="00510662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21C0D" w:rsidRPr="00F32A94" w:rsidRDefault="00E21C0D" w:rsidP="006413B9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141</w:t>
            </w:r>
          </w:p>
        </w:tc>
      </w:tr>
      <w:tr w:rsidR="00E21C0D" w:rsidRPr="00C34CA3" w:rsidTr="00E21C0D">
        <w:tc>
          <w:tcPr>
            <w:tcW w:w="3510" w:type="dxa"/>
          </w:tcPr>
          <w:p w:rsidR="00E21C0D" w:rsidRPr="00FD42BA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D42B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1C0D" w:rsidRPr="00562E42" w:rsidRDefault="00562E42" w:rsidP="00FC3944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2,425</w:t>
            </w:r>
          </w:p>
        </w:tc>
        <w:tc>
          <w:tcPr>
            <w:tcW w:w="284" w:type="dxa"/>
          </w:tcPr>
          <w:p w:rsidR="00E21C0D" w:rsidRPr="00F32A94" w:rsidRDefault="00E21C0D" w:rsidP="00201641">
            <w:pPr>
              <w:tabs>
                <w:tab w:val="clear" w:pos="454"/>
                <w:tab w:val="clear" w:pos="680"/>
                <w:tab w:val="left" w:pos="568"/>
                <w:tab w:val="left" w:pos="669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E21C0D" w:rsidRPr="00F32A94" w:rsidRDefault="00E21C0D" w:rsidP="00E154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F32A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283" w:type="dxa"/>
            <w:shd w:val="clear" w:color="auto" w:fill="auto"/>
          </w:tcPr>
          <w:p w:rsidR="00E21C0D" w:rsidRPr="00F32A94" w:rsidRDefault="00E21C0D" w:rsidP="00201641">
            <w:pPr>
              <w:tabs>
                <w:tab w:val="clear" w:pos="454"/>
                <w:tab w:val="clear" w:pos="680"/>
                <w:tab w:val="left" w:pos="568"/>
                <w:tab w:val="left" w:pos="669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1C0D" w:rsidRPr="00562E42" w:rsidRDefault="00562E42" w:rsidP="00D83ACF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6,521</w:t>
            </w:r>
          </w:p>
        </w:tc>
        <w:tc>
          <w:tcPr>
            <w:tcW w:w="283" w:type="dxa"/>
            <w:shd w:val="clear" w:color="auto" w:fill="auto"/>
          </w:tcPr>
          <w:p w:rsidR="00E21C0D" w:rsidRPr="00510662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1C0D" w:rsidRPr="00F32A94" w:rsidRDefault="00E21C0D" w:rsidP="006413B9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32A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</w:p>
        </w:tc>
      </w:tr>
    </w:tbl>
    <w:p w:rsidR="00F6312A" w:rsidRDefault="00F6312A" w:rsidP="00E83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"/>
        <w:jc w:val="thaiDistribute"/>
        <w:rPr>
          <w:rFonts w:ascii="Angsana New" w:hAnsi="Angsana New"/>
          <w:sz w:val="30"/>
          <w:szCs w:val="30"/>
        </w:rPr>
      </w:pPr>
    </w:p>
    <w:p w:rsidR="00537510" w:rsidRDefault="0031057C" w:rsidP="005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537510" w:rsidRPr="00510662">
        <w:rPr>
          <w:rFonts w:ascii="Angsana New" w:hAnsi="Angsana New"/>
          <w:b/>
          <w:bCs/>
          <w:sz w:val="30"/>
          <w:szCs w:val="30"/>
        </w:rPr>
        <w:t>.</w:t>
      </w:r>
      <w:r w:rsidR="00537510" w:rsidRPr="00510662">
        <w:rPr>
          <w:rFonts w:ascii="Angsana New" w:hAnsi="Angsana New"/>
          <w:b/>
          <w:bCs/>
          <w:sz w:val="30"/>
          <w:szCs w:val="30"/>
        </w:rPr>
        <w:tab/>
      </w:r>
      <w:r w:rsidR="00537510" w:rsidRPr="00510662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A007C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A007C9">
        <w:rPr>
          <w:rFonts w:ascii="Angsana New" w:hAnsi="Angsana New"/>
          <w:b/>
          <w:bCs/>
          <w:sz w:val="30"/>
          <w:szCs w:val="30"/>
          <w:cs/>
        </w:rPr>
        <w:t>- สุทธิ</w:t>
      </w:r>
      <w:r w:rsidR="00537510" w:rsidRPr="0051066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7F1EA4" w:rsidRPr="007F1EA4" w:rsidRDefault="007F1EA4" w:rsidP="005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7F1EA4" w:rsidRDefault="0031057C" w:rsidP="00E83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</w:t>
      </w:r>
      <w:r w:rsidR="00DB06AE">
        <w:rPr>
          <w:rFonts w:ascii="Angsana New" w:hAnsi="Angsana New"/>
          <w:sz w:val="30"/>
          <w:szCs w:val="30"/>
        </w:rPr>
        <w:t xml:space="preserve">0 </w:t>
      </w:r>
      <w:r w:rsidR="00B63DCF">
        <w:rPr>
          <w:rFonts w:ascii="Angsana New" w:hAnsi="Angsana New" w:hint="cs"/>
          <w:sz w:val="30"/>
          <w:szCs w:val="30"/>
          <w:cs/>
        </w:rPr>
        <w:t>กันย</w:t>
      </w:r>
      <w:r w:rsidR="00DB06AE">
        <w:rPr>
          <w:rFonts w:ascii="Angsana New" w:hAnsi="Angsana New" w:hint="cs"/>
          <w:sz w:val="30"/>
          <w:szCs w:val="30"/>
          <w:cs/>
        </w:rPr>
        <w:t>ายน</w:t>
      </w:r>
      <w:r>
        <w:rPr>
          <w:rFonts w:ascii="Angsana New" w:hAnsi="Angsana New" w:hint="cs"/>
          <w:sz w:val="30"/>
          <w:szCs w:val="30"/>
          <w:cs/>
        </w:rPr>
        <w:t xml:space="preserve"> 256</w:t>
      </w:r>
      <w:r w:rsidR="00030F0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และวันที่ 31 ธันวาคม 25</w:t>
      </w:r>
      <w:r w:rsidR="00030F03"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F1EA4">
        <w:rPr>
          <w:rFonts w:ascii="Angsana New" w:hAnsi="Angsana New" w:hint="cs"/>
          <w:sz w:val="30"/>
          <w:szCs w:val="30"/>
          <w:cs/>
        </w:rPr>
        <w:t>ยอด</w:t>
      </w:r>
      <w:r w:rsidR="00EA7579">
        <w:rPr>
          <w:rFonts w:ascii="Angsana New" w:hAnsi="Angsana New" w:hint="cs"/>
          <w:sz w:val="30"/>
          <w:szCs w:val="30"/>
          <w:cs/>
        </w:rPr>
        <w:t>คงเหลือ</w:t>
      </w:r>
      <w:r w:rsidR="007C1B4C">
        <w:rPr>
          <w:rFonts w:ascii="Angsana New" w:hAnsi="Angsana New" w:hint="cs"/>
          <w:sz w:val="30"/>
          <w:szCs w:val="30"/>
          <w:cs/>
        </w:rPr>
        <w:t>ของ</w:t>
      </w:r>
      <w:r w:rsidR="007F1EA4">
        <w:rPr>
          <w:rFonts w:ascii="Angsana New" w:hAnsi="Angsana New" w:hint="cs"/>
          <w:sz w:val="30"/>
          <w:szCs w:val="30"/>
          <w:cs/>
        </w:rPr>
        <w:t xml:space="preserve">ลูกหนี้การค้าแยกตามอายุหนี้ที่ค้างชำระได้ดังนี้ </w:t>
      </w:r>
    </w:p>
    <w:p w:rsidR="00E83A6A" w:rsidRPr="00E83A6A" w:rsidRDefault="00E83A6A" w:rsidP="00E83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180" w:type="dxa"/>
        <w:tblLook w:val="01E0"/>
      </w:tblPr>
      <w:tblGrid>
        <w:gridCol w:w="5778"/>
        <w:gridCol w:w="228"/>
        <w:gridCol w:w="1473"/>
        <w:gridCol w:w="240"/>
        <w:gridCol w:w="1461"/>
      </w:tblGrid>
      <w:tr w:rsidR="00E21C0D" w:rsidRPr="000E472D" w:rsidTr="00E21C0D">
        <w:tc>
          <w:tcPr>
            <w:tcW w:w="5778" w:type="dxa"/>
          </w:tcPr>
          <w:p w:rsidR="00E21C0D" w:rsidRPr="000E472D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</w:tcPr>
          <w:p w:rsidR="00E21C0D" w:rsidRDefault="00E21C0D" w:rsidP="0020164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74" w:type="dxa"/>
            <w:gridSpan w:val="3"/>
            <w:tcBorders>
              <w:bottom w:val="single" w:sz="4" w:space="0" w:color="auto"/>
            </w:tcBorders>
          </w:tcPr>
          <w:p w:rsidR="00E21C0D" w:rsidRPr="00C34CA3" w:rsidRDefault="00E21C0D" w:rsidP="00E2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21C0D" w:rsidRPr="000E472D" w:rsidTr="00E21C0D">
        <w:tc>
          <w:tcPr>
            <w:tcW w:w="5778" w:type="dxa"/>
          </w:tcPr>
          <w:p w:rsidR="00E21C0D" w:rsidRPr="000E472D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</w:tcPr>
          <w:p w:rsidR="00E21C0D" w:rsidRDefault="00E21C0D" w:rsidP="0016773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E21C0D" w:rsidRPr="00C67D8A" w:rsidRDefault="00E21C0D" w:rsidP="00CA1DEF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0" w:type="dxa"/>
          </w:tcPr>
          <w:p w:rsidR="00E21C0D" w:rsidRPr="000E472D" w:rsidRDefault="00E21C0D" w:rsidP="0016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:rsidR="00E21C0D" w:rsidRPr="00C34CA3" w:rsidRDefault="00E21C0D" w:rsidP="00030F03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21C0D" w:rsidRPr="00D23732" w:rsidTr="00E21C0D">
        <w:tc>
          <w:tcPr>
            <w:tcW w:w="5778" w:type="dxa"/>
          </w:tcPr>
          <w:p w:rsidR="00E21C0D" w:rsidRPr="00161CAE" w:rsidRDefault="00E21C0D" w:rsidP="00E27F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28" w:type="dxa"/>
          </w:tcPr>
          <w:p w:rsidR="00E21C0D" w:rsidRPr="005E59FA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:rsidR="00E21C0D" w:rsidRPr="005E46B3" w:rsidRDefault="005E46B3" w:rsidP="00D2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58,05</w:t>
            </w:r>
            <w:r w:rsidR="00E21C0D" w:rsidRPr="005E46B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0" w:type="dxa"/>
          </w:tcPr>
          <w:p w:rsidR="00E21C0D" w:rsidRPr="0098421E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</w:tcPr>
          <w:p w:rsidR="00E21C0D" w:rsidRPr="00207015" w:rsidRDefault="00E21C0D" w:rsidP="0003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59,101</w:t>
            </w:r>
          </w:p>
        </w:tc>
      </w:tr>
      <w:tr w:rsidR="00E21C0D" w:rsidRPr="00D23732" w:rsidTr="00E21C0D">
        <w:tc>
          <w:tcPr>
            <w:tcW w:w="5778" w:type="dxa"/>
          </w:tcPr>
          <w:p w:rsidR="00E21C0D" w:rsidRPr="00161CAE" w:rsidRDefault="00E21C0D" w:rsidP="00E27F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28" w:type="dxa"/>
          </w:tcPr>
          <w:p w:rsidR="00E21C0D" w:rsidRPr="005E59FA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:rsidR="00E21C0D" w:rsidRPr="005E46B3" w:rsidRDefault="00E21C0D" w:rsidP="00D2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E21C0D" w:rsidRPr="0098421E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</w:tcPr>
          <w:p w:rsidR="00E21C0D" w:rsidRPr="00E83A6A" w:rsidRDefault="00E21C0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21C0D" w:rsidRPr="00D23732" w:rsidTr="00E21C0D">
        <w:tc>
          <w:tcPr>
            <w:tcW w:w="5778" w:type="dxa"/>
          </w:tcPr>
          <w:p w:rsidR="00E21C0D" w:rsidRPr="00161CAE" w:rsidRDefault="00E21C0D" w:rsidP="00E27FCD">
            <w:pPr>
              <w:numPr>
                <w:ilvl w:val="0"/>
                <w:numId w:val="21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228" w:type="dxa"/>
          </w:tcPr>
          <w:p w:rsidR="00E21C0D" w:rsidRPr="005E59FA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:rsidR="00E21C0D" w:rsidRPr="005E46B3" w:rsidRDefault="005E46B3" w:rsidP="00D2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15,974</w:t>
            </w:r>
          </w:p>
        </w:tc>
        <w:tc>
          <w:tcPr>
            <w:tcW w:w="240" w:type="dxa"/>
          </w:tcPr>
          <w:p w:rsidR="00E21C0D" w:rsidRPr="0098421E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</w:tcPr>
          <w:p w:rsidR="00E21C0D" w:rsidRPr="00207015" w:rsidRDefault="00E21C0D" w:rsidP="0003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19,287</w:t>
            </w:r>
          </w:p>
        </w:tc>
      </w:tr>
      <w:tr w:rsidR="00E21C0D" w:rsidRPr="00D23732" w:rsidTr="00E21C0D">
        <w:tc>
          <w:tcPr>
            <w:tcW w:w="5778" w:type="dxa"/>
          </w:tcPr>
          <w:p w:rsidR="00E21C0D" w:rsidRPr="00161CAE" w:rsidRDefault="00E21C0D" w:rsidP="00E27FCD">
            <w:pPr>
              <w:numPr>
                <w:ilvl w:val="0"/>
                <w:numId w:val="21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228" w:type="dxa"/>
          </w:tcPr>
          <w:p w:rsidR="00E21C0D" w:rsidRPr="005E59FA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:rsidR="00E21C0D" w:rsidRPr="005E46B3" w:rsidRDefault="005E46B3" w:rsidP="00D2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40" w:type="dxa"/>
          </w:tcPr>
          <w:p w:rsidR="00E21C0D" w:rsidRPr="0098421E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</w:tcPr>
          <w:p w:rsidR="00E21C0D" w:rsidRPr="00207015" w:rsidRDefault="00E21C0D" w:rsidP="0003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7015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812</w:t>
            </w:r>
          </w:p>
        </w:tc>
      </w:tr>
      <w:tr w:rsidR="00E21C0D" w:rsidRPr="00D23732" w:rsidTr="00E21C0D">
        <w:tc>
          <w:tcPr>
            <w:tcW w:w="5778" w:type="dxa"/>
          </w:tcPr>
          <w:p w:rsidR="00E21C0D" w:rsidRPr="00161CAE" w:rsidRDefault="00E21C0D" w:rsidP="00E27FCD">
            <w:pPr>
              <w:numPr>
                <w:ilvl w:val="0"/>
                <w:numId w:val="21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12 เดือน</w:t>
            </w:r>
          </w:p>
        </w:tc>
        <w:tc>
          <w:tcPr>
            <w:tcW w:w="228" w:type="dxa"/>
          </w:tcPr>
          <w:p w:rsidR="00E21C0D" w:rsidRPr="005E59FA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:rsidR="00E21C0D" w:rsidRPr="005E46B3" w:rsidRDefault="0014799A" w:rsidP="0090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40" w:type="dxa"/>
          </w:tcPr>
          <w:p w:rsidR="00E21C0D" w:rsidRPr="0098421E" w:rsidRDefault="00E21C0D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</w:tcPr>
          <w:p w:rsidR="00E21C0D" w:rsidRPr="00207015" w:rsidRDefault="00E21C0D" w:rsidP="00ED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56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-</w:t>
            </w:r>
          </w:p>
        </w:tc>
      </w:tr>
      <w:tr w:rsidR="0014799A" w:rsidRPr="00D23732" w:rsidTr="0014799A">
        <w:tc>
          <w:tcPr>
            <w:tcW w:w="5778" w:type="dxa"/>
          </w:tcPr>
          <w:p w:rsidR="0014799A" w:rsidRPr="00161CAE" w:rsidRDefault="0014799A" w:rsidP="0014799A">
            <w:pPr>
              <w:numPr>
                <w:ilvl w:val="0"/>
                <w:numId w:val="21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28" w:type="dxa"/>
          </w:tcPr>
          <w:p w:rsidR="0014799A" w:rsidRPr="005E59FA" w:rsidRDefault="0014799A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:rsidR="0014799A" w:rsidRPr="005E46B3" w:rsidRDefault="0014799A" w:rsidP="00EE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40" w:type="dxa"/>
          </w:tcPr>
          <w:p w:rsidR="0014799A" w:rsidRPr="0098421E" w:rsidRDefault="0014799A" w:rsidP="00EE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</w:tcPr>
          <w:p w:rsidR="0014799A" w:rsidRPr="00207015" w:rsidRDefault="0014799A" w:rsidP="00EE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56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-</w:t>
            </w:r>
          </w:p>
        </w:tc>
      </w:tr>
      <w:tr w:rsidR="0014799A" w:rsidRPr="00D23732" w:rsidTr="00E21C0D">
        <w:tc>
          <w:tcPr>
            <w:tcW w:w="5778" w:type="dxa"/>
          </w:tcPr>
          <w:p w:rsidR="0014799A" w:rsidRPr="00D23732" w:rsidRDefault="0014799A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3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28" w:type="dxa"/>
          </w:tcPr>
          <w:p w:rsidR="0014799A" w:rsidRPr="005E59FA" w:rsidRDefault="0014799A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</w:tcPr>
          <w:p w:rsidR="0014799A" w:rsidRPr="005E46B3" w:rsidRDefault="0014799A" w:rsidP="0090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74,650</w:t>
            </w:r>
          </w:p>
        </w:tc>
        <w:tc>
          <w:tcPr>
            <w:tcW w:w="240" w:type="dxa"/>
          </w:tcPr>
          <w:p w:rsidR="0014799A" w:rsidRPr="0098421E" w:rsidRDefault="0014799A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:rsidR="0014799A" w:rsidRPr="00207015" w:rsidRDefault="0014799A" w:rsidP="00ED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80,200</w:t>
            </w:r>
          </w:p>
        </w:tc>
      </w:tr>
      <w:tr w:rsidR="0014799A" w:rsidRPr="00D8545C" w:rsidTr="00E21C0D">
        <w:tc>
          <w:tcPr>
            <w:tcW w:w="5778" w:type="dxa"/>
          </w:tcPr>
          <w:p w:rsidR="0014799A" w:rsidRPr="00D8545C" w:rsidRDefault="0014799A" w:rsidP="00D85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545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228" w:type="dxa"/>
          </w:tcPr>
          <w:p w:rsidR="0014799A" w:rsidRPr="00D8545C" w:rsidRDefault="0014799A" w:rsidP="00D8545C">
            <w:pPr>
              <w:pStyle w:val="a0"/>
              <w:tabs>
                <w:tab w:val="left" w:pos="0"/>
                <w:tab w:val="decimal" w:pos="792"/>
              </w:tabs>
              <w:ind w:right="94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</w:tcPr>
          <w:p w:rsidR="0014799A" w:rsidRPr="005E46B3" w:rsidRDefault="0014799A" w:rsidP="0090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46B3">
              <w:rPr>
                <w:rFonts w:ascii="Angsana New" w:hAnsi="Angsana New"/>
                <w:color w:val="000000"/>
                <w:sz w:val="30"/>
                <w:szCs w:val="30"/>
              </w:rPr>
              <w:t xml:space="preserve">   (472)</w:t>
            </w:r>
          </w:p>
        </w:tc>
        <w:tc>
          <w:tcPr>
            <w:tcW w:w="240" w:type="dxa"/>
          </w:tcPr>
          <w:p w:rsidR="0014799A" w:rsidRPr="00D8545C" w:rsidRDefault="0014799A" w:rsidP="00D8545C">
            <w:pPr>
              <w:pStyle w:val="a0"/>
              <w:tabs>
                <w:tab w:val="left" w:pos="0"/>
                <w:tab w:val="decimal" w:pos="792"/>
              </w:tabs>
              <w:ind w:right="94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:rsidR="0014799A" w:rsidRPr="005E59FA" w:rsidRDefault="0014799A" w:rsidP="00F72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left="720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9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799A" w:rsidRPr="00D23732" w:rsidTr="00E21C0D">
        <w:tc>
          <w:tcPr>
            <w:tcW w:w="5778" w:type="dxa"/>
          </w:tcPr>
          <w:p w:rsidR="0014799A" w:rsidRPr="00D8545C" w:rsidRDefault="0014799A" w:rsidP="00D85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45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28" w:type="dxa"/>
          </w:tcPr>
          <w:p w:rsidR="0014799A" w:rsidRPr="00D8545C" w:rsidRDefault="0014799A" w:rsidP="00D8545C">
            <w:pPr>
              <w:pStyle w:val="a0"/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799A" w:rsidRPr="005E46B3" w:rsidRDefault="0014799A" w:rsidP="0090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</w:t>
            </w:r>
            <w:r w:rsidRPr="005E46B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178</w:t>
            </w:r>
          </w:p>
        </w:tc>
        <w:tc>
          <w:tcPr>
            <w:tcW w:w="240" w:type="dxa"/>
          </w:tcPr>
          <w:p w:rsidR="0014799A" w:rsidRPr="00D8545C" w:rsidRDefault="0014799A" w:rsidP="00D8545C">
            <w:pPr>
              <w:pStyle w:val="a0"/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:rsidR="0014799A" w:rsidRPr="00207015" w:rsidRDefault="0014799A" w:rsidP="00F72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80,200</w:t>
            </w:r>
          </w:p>
        </w:tc>
      </w:tr>
    </w:tbl>
    <w:p w:rsidR="00DB06AE" w:rsidRDefault="00DB06AE" w:rsidP="00B32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:rsidR="00196129" w:rsidRDefault="00B322AC" w:rsidP="00196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AB7D4C">
        <w:rPr>
          <w:rFonts w:ascii="Angsana New" w:hAnsi="Angsana New"/>
          <w:b/>
          <w:bCs/>
          <w:sz w:val="30"/>
          <w:szCs w:val="30"/>
        </w:rPr>
        <w:t>.</w:t>
      </w:r>
      <w:r w:rsidR="00AB7D4C">
        <w:rPr>
          <w:rFonts w:ascii="Angsana New" w:hAnsi="Angsana New"/>
          <w:b/>
          <w:bCs/>
          <w:sz w:val="30"/>
          <w:szCs w:val="30"/>
        </w:rPr>
        <w:tab/>
      </w:r>
      <w:r w:rsidR="00196129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เงินลงทุนในบริษัทย่อยซึ่งบันทึกโดยวิธีราคาทุน</w:t>
      </w:r>
      <w:r w:rsidR="00A007C9">
        <w:rPr>
          <w:rFonts w:ascii="Angsana New" w:hAnsi="Angsana New" w:hint="cs"/>
          <w:b/>
          <w:bCs/>
          <w:sz w:val="30"/>
          <w:szCs w:val="30"/>
          <w:cs/>
        </w:rPr>
        <w:t xml:space="preserve"> - สุทธิ</w:t>
      </w:r>
      <w:r w:rsidR="0019612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196129" w:rsidRPr="00FD5313" w:rsidRDefault="00196129" w:rsidP="00196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134"/>
        <w:jc w:val="thaiDistribute"/>
        <w:rPr>
          <w:rFonts w:ascii="Angsana New" w:hAnsi="Angsana New"/>
          <w:sz w:val="16"/>
          <w:szCs w:val="16"/>
        </w:rPr>
      </w:pPr>
    </w:p>
    <w:p w:rsidR="00196129" w:rsidRPr="00CA64A5" w:rsidRDefault="00196129" w:rsidP="00196129">
      <w:pPr>
        <w:rPr>
          <w:rFonts w:ascii="Angsana New" w:hAnsi="Angsana New"/>
          <w:sz w:val="30"/>
          <w:szCs w:val="30"/>
          <w:cs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ในบริษัทย่อย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 w:hint="cs"/>
          <w:sz w:val="30"/>
          <w:szCs w:val="30"/>
          <w:cs/>
        </w:rPr>
        <w:t>3</w:t>
      </w:r>
      <w:r w:rsidR="00DB06AE">
        <w:rPr>
          <w:rFonts w:ascii="Angsana New" w:hAnsi="Angsana New" w:hint="cs"/>
          <w:sz w:val="30"/>
          <w:szCs w:val="30"/>
          <w:cs/>
        </w:rPr>
        <w:t xml:space="preserve">0 </w:t>
      </w:r>
      <w:r w:rsidR="00B63DCF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256</w:t>
      </w:r>
      <w:r w:rsidR="00ED7D8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และวันที่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</w:t>
      </w:r>
      <w:r w:rsidR="00ED7D83"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CA64A5">
        <w:rPr>
          <w:rFonts w:ascii="Angsana New" w:hAnsi="Angsana New"/>
          <w:sz w:val="30"/>
          <w:szCs w:val="30"/>
          <w:cs/>
        </w:rPr>
        <w:t>มีรายละเอียดดังต่อไปนี้</w:t>
      </w:r>
    </w:p>
    <w:p w:rsidR="00196129" w:rsidRPr="00FD5313" w:rsidRDefault="00196129" w:rsidP="00196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0207" w:type="dxa"/>
        <w:tblInd w:w="-34" w:type="dxa"/>
        <w:tblLayout w:type="fixed"/>
        <w:tblLook w:val="0000"/>
      </w:tblPr>
      <w:tblGrid>
        <w:gridCol w:w="2836"/>
        <w:gridCol w:w="992"/>
        <w:gridCol w:w="283"/>
        <w:gridCol w:w="993"/>
        <w:gridCol w:w="283"/>
        <w:gridCol w:w="992"/>
        <w:gridCol w:w="284"/>
        <w:gridCol w:w="992"/>
        <w:gridCol w:w="284"/>
        <w:gridCol w:w="992"/>
        <w:gridCol w:w="283"/>
        <w:gridCol w:w="993"/>
      </w:tblGrid>
      <w:tr w:rsidR="00C425AD" w:rsidRPr="00D02D1D" w:rsidTr="005F15E4">
        <w:trPr>
          <w:cantSplit/>
        </w:trPr>
        <w:tc>
          <w:tcPr>
            <w:tcW w:w="2836" w:type="dxa"/>
          </w:tcPr>
          <w:p w:rsidR="00196129" w:rsidRPr="00D02D1D" w:rsidRDefault="00196129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left="-1242" w:right="-108" w:firstLine="12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96129" w:rsidRPr="00D02D1D" w:rsidRDefault="00196129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196129" w:rsidRPr="00D02D1D" w:rsidRDefault="00196129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96129" w:rsidRPr="00D02D1D" w:rsidRDefault="00196129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84" w:type="dxa"/>
          </w:tcPr>
          <w:p w:rsidR="00196129" w:rsidRPr="00D02D1D" w:rsidRDefault="00196129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96129" w:rsidRPr="00D02D1D" w:rsidRDefault="00196129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425AD" w:rsidRPr="00D02D1D" w:rsidTr="005F15E4">
        <w:trPr>
          <w:cantSplit/>
        </w:trPr>
        <w:tc>
          <w:tcPr>
            <w:tcW w:w="2836" w:type="dxa"/>
          </w:tcPr>
          <w:p w:rsidR="00196129" w:rsidRPr="00D02D1D" w:rsidRDefault="00196129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gridSpan w:val="3"/>
          </w:tcPr>
          <w:p w:rsidR="00196129" w:rsidRPr="00D02D1D" w:rsidRDefault="00196129" w:rsidP="006166AD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ทุนจดทะเบียนและ</w:t>
            </w:r>
          </w:p>
        </w:tc>
        <w:tc>
          <w:tcPr>
            <w:tcW w:w="283" w:type="dxa"/>
          </w:tcPr>
          <w:p w:rsidR="00196129" w:rsidRPr="00D02D1D" w:rsidRDefault="00196129" w:rsidP="00C911BD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</w:tcPr>
          <w:p w:rsidR="00196129" w:rsidRPr="00D02D1D" w:rsidRDefault="00196129" w:rsidP="006166AD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96129" w:rsidRPr="00D02D1D" w:rsidRDefault="00196129" w:rsidP="00C911BD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196129" w:rsidRPr="00D02D1D" w:rsidRDefault="00196129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25AD" w:rsidRPr="00D02D1D" w:rsidTr="005F15E4">
        <w:trPr>
          <w:cantSplit/>
        </w:trPr>
        <w:tc>
          <w:tcPr>
            <w:tcW w:w="2836" w:type="dxa"/>
          </w:tcPr>
          <w:p w:rsidR="006166AD" w:rsidRPr="00D02D1D" w:rsidRDefault="006166A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6166AD" w:rsidRDefault="006166AD" w:rsidP="00C911BD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6166AD" w:rsidRPr="00D02D1D" w:rsidRDefault="006166AD" w:rsidP="00C911BD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6166AD" w:rsidRDefault="006166AD" w:rsidP="006166AD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284" w:type="dxa"/>
          </w:tcPr>
          <w:p w:rsidR="006166AD" w:rsidRPr="00D02D1D" w:rsidRDefault="006166AD" w:rsidP="00C911BD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center"/>
          </w:tcPr>
          <w:p w:rsidR="006166AD" w:rsidRPr="00D02D1D" w:rsidRDefault="006166AD" w:rsidP="0058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</w:tr>
      <w:tr w:rsidR="00DB06AE" w:rsidRPr="00D02D1D" w:rsidTr="005F15E4">
        <w:trPr>
          <w:cantSplit/>
        </w:trPr>
        <w:tc>
          <w:tcPr>
            <w:tcW w:w="2836" w:type="dxa"/>
          </w:tcPr>
          <w:p w:rsidR="006166AD" w:rsidRPr="00D02D1D" w:rsidRDefault="006166A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66AD" w:rsidRPr="008F38E6" w:rsidRDefault="006166AD" w:rsidP="00DB0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B06AE"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 w:rsidR="00B63DC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ED7D8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166AD" w:rsidRPr="008F38E6" w:rsidRDefault="006166A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166AD" w:rsidRPr="008F38E6" w:rsidRDefault="006166AD" w:rsidP="00ED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ED7D8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6166AD" w:rsidRPr="00D02D1D" w:rsidRDefault="006166A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6166AD" w:rsidRPr="008F38E6" w:rsidRDefault="00DB06AE" w:rsidP="00ED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B63DC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6166A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6166A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ED7D8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6166AD" w:rsidRPr="008F38E6" w:rsidRDefault="006166A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6166AD" w:rsidRPr="008F38E6" w:rsidRDefault="006166AD" w:rsidP="00ED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ED7D8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6166AD" w:rsidRPr="00D02D1D" w:rsidRDefault="006166A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6166AD" w:rsidRPr="008F38E6" w:rsidRDefault="00DB06AE" w:rsidP="00ED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B63DC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6166A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6166A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ED7D8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</w:tcPr>
          <w:p w:rsidR="006166AD" w:rsidRPr="008F38E6" w:rsidRDefault="006166A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166AD" w:rsidRPr="008F38E6" w:rsidRDefault="006166AD" w:rsidP="00ED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ED7D8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DB06AE" w:rsidRPr="00D02D1D" w:rsidTr="005F15E4">
        <w:trPr>
          <w:cantSplit/>
        </w:trPr>
        <w:tc>
          <w:tcPr>
            <w:tcW w:w="2836" w:type="dxa"/>
          </w:tcPr>
          <w:p w:rsidR="006166AD" w:rsidRPr="0006452E" w:rsidRDefault="006166A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กรีน โอเชี่ยน วอเตอร์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66AD" w:rsidRPr="00196129" w:rsidRDefault="006166A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6166AD" w:rsidRPr="00D02D1D" w:rsidRDefault="006166A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166AD" w:rsidRPr="00D02D1D" w:rsidRDefault="006166A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6166AD" w:rsidRPr="00D02D1D" w:rsidRDefault="006166A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66AD" w:rsidRPr="00D02D1D" w:rsidRDefault="006166A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166AD" w:rsidRPr="00D02D1D" w:rsidRDefault="006166A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66AD" w:rsidRPr="00D02D1D" w:rsidRDefault="006166A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166AD" w:rsidRPr="00D02D1D" w:rsidRDefault="006166A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66AD" w:rsidRPr="00D02D1D" w:rsidRDefault="006166A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6166AD" w:rsidRPr="00D02D1D" w:rsidRDefault="006166A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166AD" w:rsidRPr="00D02D1D" w:rsidRDefault="006166A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15E4" w:rsidRPr="00E25899" w:rsidTr="005F15E4">
        <w:trPr>
          <w:cantSplit/>
        </w:trPr>
        <w:tc>
          <w:tcPr>
            <w:tcW w:w="2836" w:type="dxa"/>
            <w:vAlign w:val="center"/>
          </w:tcPr>
          <w:p w:rsidR="005F15E4" w:rsidRPr="00E25899" w:rsidRDefault="005F15E4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(ประเทศไทย)</w:t>
            </w: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Pr="002B0B3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992" w:type="dxa"/>
            <w:shd w:val="clear" w:color="auto" w:fill="auto"/>
          </w:tcPr>
          <w:p w:rsidR="005F15E4" w:rsidRPr="004F3C23" w:rsidRDefault="005F15E4" w:rsidP="005F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C2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5F15E4" w:rsidRPr="00961011" w:rsidRDefault="005F15E4" w:rsidP="005D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5F15E4" w:rsidRPr="00961011" w:rsidRDefault="005F15E4" w:rsidP="005D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1011">
              <w:rPr>
                <w:rFonts w:ascii="Angsana New" w:hAnsi="Angsana New"/>
                <w:sz w:val="30"/>
                <w:szCs w:val="30"/>
              </w:rPr>
              <w:t xml:space="preserve"> 1,000</w:t>
            </w:r>
          </w:p>
        </w:tc>
        <w:tc>
          <w:tcPr>
            <w:tcW w:w="283" w:type="dxa"/>
          </w:tcPr>
          <w:p w:rsidR="005F15E4" w:rsidRPr="00961011" w:rsidRDefault="005F15E4" w:rsidP="005D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F15E4" w:rsidRPr="004F3C23" w:rsidRDefault="005F15E4" w:rsidP="005F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C2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5F15E4" w:rsidRPr="00961011" w:rsidRDefault="005F15E4" w:rsidP="005D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5F15E4" w:rsidRPr="00961011" w:rsidRDefault="005F15E4" w:rsidP="005D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1011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284" w:type="dxa"/>
          </w:tcPr>
          <w:p w:rsidR="005F15E4" w:rsidRPr="00961011" w:rsidRDefault="005F15E4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F15E4" w:rsidRPr="004F3C23" w:rsidRDefault="005F15E4" w:rsidP="005F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C2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5F15E4" w:rsidRPr="005E59FA" w:rsidRDefault="005F15E4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5F15E4" w:rsidRPr="005E59FA" w:rsidRDefault="005F15E4" w:rsidP="005D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9F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5F15E4" w:rsidRPr="00E25899" w:rsidTr="005F15E4">
        <w:trPr>
          <w:cantSplit/>
        </w:trPr>
        <w:tc>
          <w:tcPr>
            <w:tcW w:w="2836" w:type="dxa"/>
            <w:vAlign w:val="center"/>
          </w:tcPr>
          <w:p w:rsidR="005F15E4" w:rsidRPr="004F3C23" w:rsidRDefault="005F15E4" w:rsidP="005D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3C23"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992" w:type="dxa"/>
            <w:shd w:val="clear" w:color="auto" w:fill="auto"/>
          </w:tcPr>
          <w:p w:rsidR="005F15E4" w:rsidRPr="004F3C23" w:rsidRDefault="005F15E4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F15E4" w:rsidRPr="004F3C23" w:rsidRDefault="005F15E4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5F15E4" w:rsidRPr="004F3C23" w:rsidRDefault="005F15E4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F15E4" w:rsidRPr="004F3C23" w:rsidRDefault="005F15E4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F15E4" w:rsidRPr="004F3C23" w:rsidRDefault="005F15E4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F15E4" w:rsidRPr="004F3C23" w:rsidRDefault="005F15E4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5F15E4" w:rsidRPr="004F3C23" w:rsidRDefault="005F15E4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F15E4" w:rsidRPr="004F3C23" w:rsidRDefault="005F15E4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F15E4" w:rsidRPr="004F3C23" w:rsidRDefault="005F15E4" w:rsidP="005F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C2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5F15E4" w:rsidRPr="004F3C23" w:rsidRDefault="005F15E4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5F15E4" w:rsidRPr="004F3C23" w:rsidRDefault="005F15E4" w:rsidP="005D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C23">
              <w:rPr>
                <w:rFonts w:ascii="Angsana New" w:hAnsi="Angsana New" w:hint="cs"/>
                <w:sz w:val="30"/>
                <w:szCs w:val="30"/>
                <w:cs/>
              </w:rPr>
              <w:t xml:space="preserve">   (154)</w:t>
            </w:r>
          </w:p>
        </w:tc>
      </w:tr>
      <w:tr w:rsidR="006458FA" w:rsidRPr="00E25899" w:rsidTr="005F15E4">
        <w:trPr>
          <w:cantSplit/>
        </w:trPr>
        <w:tc>
          <w:tcPr>
            <w:tcW w:w="2836" w:type="dxa"/>
            <w:vAlign w:val="center"/>
          </w:tcPr>
          <w:p w:rsidR="006458FA" w:rsidRPr="004F3C23" w:rsidRDefault="006458FA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3C2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:rsidR="006458FA" w:rsidRPr="004F3C23" w:rsidRDefault="006458FA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458FA" w:rsidRPr="004F3C23" w:rsidRDefault="006458FA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6458FA" w:rsidRPr="004F3C23" w:rsidRDefault="006458FA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458FA" w:rsidRPr="004F3C23" w:rsidRDefault="006458FA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58FA" w:rsidRPr="004F3C23" w:rsidRDefault="006458FA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6458FA" w:rsidRPr="004F3C23" w:rsidRDefault="006458FA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6458FA" w:rsidRPr="004F3C23" w:rsidRDefault="006458FA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6458FA" w:rsidRPr="004F3C23" w:rsidRDefault="006458FA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58FA" w:rsidRPr="004F3C23" w:rsidRDefault="006458FA" w:rsidP="00A7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C2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6458FA" w:rsidRPr="004F3C23" w:rsidRDefault="006458FA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6458FA" w:rsidRPr="004F3C23" w:rsidRDefault="006458FA" w:rsidP="005D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C23">
              <w:rPr>
                <w:rFonts w:ascii="Angsana New" w:hAnsi="Angsana New"/>
                <w:sz w:val="30"/>
                <w:szCs w:val="30"/>
              </w:rPr>
              <w:t xml:space="preserve">   846</w:t>
            </w:r>
          </w:p>
        </w:tc>
      </w:tr>
    </w:tbl>
    <w:p w:rsidR="00577905" w:rsidRDefault="00577905" w:rsidP="00196129">
      <w:pPr>
        <w:pStyle w:val="NoSpacing"/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Cs w:val="30"/>
        </w:rPr>
      </w:pPr>
    </w:p>
    <w:p w:rsidR="00F659F8" w:rsidRPr="00F659F8" w:rsidRDefault="00F659F8" w:rsidP="00F659F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Cs w:val="30"/>
        </w:rPr>
      </w:pPr>
      <w:r w:rsidRPr="00F659F8">
        <w:rPr>
          <w:rFonts w:ascii="Angsana New" w:hAnsi="Angsana New"/>
          <w:szCs w:val="30"/>
          <w:cs/>
        </w:rPr>
        <w:t xml:space="preserve">เมื่อวันที่ </w:t>
      </w:r>
      <w:r w:rsidRPr="00F659F8">
        <w:rPr>
          <w:rFonts w:ascii="Angsana New" w:hAnsi="Angsana New"/>
          <w:szCs w:val="30"/>
        </w:rPr>
        <w:t>26</w:t>
      </w:r>
      <w:r w:rsidRPr="00F659F8">
        <w:rPr>
          <w:rFonts w:ascii="Angsana New" w:hAnsi="Angsana New"/>
          <w:szCs w:val="30"/>
          <w:cs/>
        </w:rPr>
        <w:t xml:space="preserve"> กันยายน </w:t>
      </w:r>
      <w:r w:rsidRPr="00F659F8">
        <w:rPr>
          <w:rFonts w:ascii="Angsana New" w:hAnsi="Angsana New"/>
          <w:szCs w:val="30"/>
        </w:rPr>
        <w:t>2561</w:t>
      </w:r>
      <w:r w:rsidRPr="00F659F8">
        <w:rPr>
          <w:rFonts w:ascii="Angsana New" w:hAnsi="Angsana New"/>
          <w:szCs w:val="30"/>
          <w:cs/>
        </w:rPr>
        <w:t xml:space="preserve"> ที่ประชุมวิสามัญผู้ถือหุ้นของบริษัท</w:t>
      </w:r>
      <w:r w:rsidR="007107A4">
        <w:rPr>
          <w:rFonts w:ascii="Angsana New" w:hAnsi="Angsana New" w:hint="cs"/>
          <w:szCs w:val="30"/>
          <w:cs/>
        </w:rPr>
        <w:t>ย่อย</w:t>
      </w:r>
      <w:r w:rsidR="007107A4">
        <w:rPr>
          <w:rFonts w:ascii="Angsana New" w:hAnsi="Angsana New"/>
          <w:szCs w:val="30"/>
          <w:cs/>
        </w:rPr>
        <w:t>มีมติพิเศษให้</w:t>
      </w:r>
      <w:r w:rsidRPr="00F659F8">
        <w:rPr>
          <w:rFonts w:ascii="Angsana New" w:hAnsi="Angsana New"/>
          <w:szCs w:val="30"/>
          <w:cs/>
        </w:rPr>
        <w:t>เลิก</w:t>
      </w:r>
      <w:r w:rsidR="00056B96">
        <w:rPr>
          <w:rFonts w:ascii="Angsana New" w:hAnsi="Angsana New" w:hint="cs"/>
          <w:szCs w:val="30"/>
          <w:cs/>
        </w:rPr>
        <w:t>บริษัท</w:t>
      </w:r>
      <w:r w:rsidRPr="00F659F8">
        <w:rPr>
          <w:rFonts w:ascii="Angsana New" w:hAnsi="Angsana New"/>
          <w:szCs w:val="30"/>
          <w:cs/>
        </w:rPr>
        <w:t xml:space="preserve"> โดยบริษัทย่อยได้จดทะเบียนเลิก</w:t>
      </w:r>
      <w:r w:rsidR="00056B96">
        <w:rPr>
          <w:rFonts w:ascii="Angsana New" w:hAnsi="Angsana New" w:hint="cs"/>
          <w:szCs w:val="30"/>
          <w:cs/>
        </w:rPr>
        <w:t>บริษัท</w:t>
      </w:r>
      <w:r w:rsidRPr="00F659F8">
        <w:rPr>
          <w:rFonts w:ascii="Angsana New" w:hAnsi="Angsana New"/>
          <w:szCs w:val="30"/>
          <w:cs/>
        </w:rPr>
        <w:t xml:space="preserve">กับกระทรวงพาณิชย์เมื่อวันที่ </w:t>
      </w:r>
      <w:r w:rsidRPr="00F659F8">
        <w:rPr>
          <w:rFonts w:ascii="Angsana New" w:hAnsi="Angsana New"/>
          <w:szCs w:val="30"/>
        </w:rPr>
        <w:t>4</w:t>
      </w:r>
      <w:r w:rsidRPr="00F659F8">
        <w:rPr>
          <w:rFonts w:ascii="Angsana New" w:hAnsi="Angsana New"/>
          <w:szCs w:val="30"/>
          <w:cs/>
        </w:rPr>
        <w:t xml:space="preserve"> </w:t>
      </w:r>
      <w:r w:rsidRPr="00F659F8">
        <w:rPr>
          <w:rFonts w:ascii="Angsana New" w:hAnsi="Angsana New" w:hint="cs"/>
          <w:szCs w:val="30"/>
          <w:cs/>
        </w:rPr>
        <w:t>ตุลาคม</w:t>
      </w:r>
      <w:r w:rsidRPr="00F659F8">
        <w:rPr>
          <w:rFonts w:ascii="Angsana New" w:hAnsi="Angsana New"/>
          <w:szCs w:val="30"/>
          <w:cs/>
        </w:rPr>
        <w:t xml:space="preserve"> </w:t>
      </w:r>
      <w:r w:rsidR="007107A4">
        <w:rPr>
          <w:rFonts w:ascii="Angsana New" w:hAnsi="Angsana New"/>
          <w:szCs w:val="30"/>
        </w:rPr>
        <w:t>2561</w:t>
      </w:r>
      <w:r w:rsidR="007107A4">
        <w:rPr>
          <w:rFonts w:ascii="Angsana New" w:hAnsi="Angsana New" w:hint="cs"/>
          <w:szCs w:val="30"/>
          <w:cs/>
        </w:rPr>
        <w:t xml:space="preserve"> การเลิกบริษัทย่อยดังกล่าวไม่ส่งผลกระทบต่อการดำเ</w:t>
      </w:r>
      <w:r w:rsidR="00672C3A">
        <w:rPr>
          <w:rFonts w:ascii="Angsana New" w:hAnsi="Angsana New" w:hint="cs"/>
          <w:szCs w:val="30"/>
          <w:cs/>
        </w:rPr>
        <w:t>นินงานของบริษัท</w:t>
      </w:r>
      <w:r w:rsidR="007107A4" w:rsidRPr="00F659F8">
        <w:rPr>
          <w:rFonts w:ascii="Angsana New" w:hAnsi="Angsana New" w:hint="cs"/>
          <w:szCs w:val="30"/>
          <w:cs/>
        </w:rPr>
        <w:t>เนื่องจากบริษัทย่อยยังไม</w:t>
      </w:r>
      <w:r w:rsidR="00672C3A">
        <w:rPr>
          <w:rFonts w:ascii="Angsana New" w:hAnsi="Angsana New" w:hint="cs"/>
          <w:szCs w:val="30"/>
          <w:cs/>
        </w:rPr>
        <w:t>่เริ่มดำเนินกิจกรรมทางธุรกิจ</w:t>
      </w:r>
    </w:p>
    <w:p w:rsidR="00F659F8" w:rsidRDefault="00F659F8" w:rsidP="00196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F05653" w:rsidRDefault="006166AD" w:rsidP="00196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196129">
        <w:rPr>
          <w:rFonts w:ascii="Angsana New" w:hAnsi="Angsana New"/>
          <w:b/>
          <w:bCs/>
          <w:sz w:val="30"/>
          <w:szCs w:val="30"/>
        </w:rPr>
        <w:t>.</w:t>
      </w:r>
      <w:r w:rsidR="00196129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196129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4B69B4">
        <w:rPr>
          <w:rFonts w:ascii="Angsana New" w:hAnsi="Angsana New" w:hint="cs"/>
          <w:b/>
          <w:bCs/>
          <w:sz w:val="30"/>
          <w:szCs w:val="30"/>
          <w:cs/>
        </w:rPr>
        <w:t>ค่าใช้จ่ายค้างจ่ายและ</w:t>
      </w:r>
      <w:r w:rsidR="00F05653">
        <w:rPr>
          <w:rFonts w:ascii="Angsana New" w:hAnsi="Angsana New" w:hint="cs"/>
          <w:b/>
          <w:bCs/>
          <w:sz w:val="30"/>
          <w:szCs w:val="30"/>
          <w:cs/>
        </w:rPr>
        <w:t>หนี้สินหมุนเวียนอื่น</w:t>
      </w:r>
    </w:p>
    <w:p w:rsidR="00F05653" w:rsidRPr="00AB7D4C" w:rsidRDefault="00F05653" w:rsidP="00F05653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900"/>
          <w:tab w:val="left" w:pos="2160"/>
          <w:tab w:val="right" w:pos="7200"/>
          <w:tab w:val="right" w:pos="8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183" w:type="dxa"/>
        <w:tblLook w:val="01E0"/>
      </w:tblPr>
      <w:tblGrid>
        <w:gridCol w:w="5778"/>
        <w:gridCol w:w="245"/>
        <w:gridCol w:w="1456"/>
        <w:gridCol w:w="236"/>
        <w:gridCol w:w="1468"/>
      </w:tblGrid>
      <w:tr w:rsidR="00E21C0D" w:rsidRPr="001C0017" w:rsidTr="00202C2C">
        <w:tc>
          <w:tcPr>
            <w:tcW w:w="5778" w:type="dxa"/>
          </w:tcPr>
          <w:p w:rsidR="00E21C0D" w:rsidRPr="001C0017" w:rsidRDefault="00E21C0D" w:rsidP="0083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single" w:sz="4" w:space="0" w:color="auto"/>
            </w:tcBorders>
          </w:tcPr>
          <w:p w:rsidR="00E21C0D" w:rsidRDefault="00E21C0D" w:rsidP="0083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1C0D" w:rsidRDefault="00E21C0D" w:rsidP="00902B8C">
            <w:pPr>
              <w:pStyle w:val="a0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001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21C0D" w:rsidRPr="001C0017" w:rsidTr="00E21C0D">
        <w:tc>
          <w:tcPr>
            <w:tcW w:w="5778" w:type="dxa"/>
          </w:tcPr>
          <w:p w:rsidR="00E21C0D" w:rsidRPr="001C0017" w:rsidRDefault="00E21C0D" w:rsidP="0083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:rsidR="00E21C0D" w:rsidRDefault="00E21C0D" w:rsidP="00C911BD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:rsidR="00E21C0D" w:rsidRPr="00C67D8A" w:rsidRDefault="00E21C0D" w:rsidP="00ED7D83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21C0D" w:rsidRPr="000E472D" w:rsidRDefault="00E21C0D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:rsidR="00E21C0D" w:rsidRPr="00C34CA3" w:rsidRDefault="00E21C0D" w:rsidP="00ED7D83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02C2C" w:rsidRPr="001C0017" w:rsidTr="00E21C0D">
        <w:tc>
          <w:tcPr>
            <w:tcW w:w="5778" w:type="dxa"/>
          </w:tcPr>
          <w:p w:rsidR="00202C2C" w:rsidRDefault="00202C2C" w:rsidP="009D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245" w:type="dxa"/>
          </w:tcPr>
          <w:p w:rsidR="00202C2C" w:rsidRPr="002D7481" w:rsidRDefault="00202C2C" w:rsidP="009D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202C2C" w:rsidRPr="005E687A" w:rsidRDefault="00202C2C" w:rsidP="0020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5E687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36" w:type="dxa"/>
          </w:tcPr>
          <w:p w:rsidR="00202C2C" w:rsidRPr="00A906D0" w:rsidRDefault="00202C2C" w:rsidP="009D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:rsidR="00202C2C" w:rsidRPr="005E687A" w:rsidRDefault="00202C2C" w:rsidP="009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5E687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186</w:t>
            </w:r>
          </w:p>
        </w:tc>
      </w:tr>
      <w:tr w:rsidR="00E21C0D" w:rsidRPr="001C0017" w:rsidTr="00E21C0D">
        <w:tc>
          <w:tcPr>
            <w:tcW w:w="5778" w:type="dxa"/>
          </w:tcPr>
          <w:p w:rsidR="00E21C0D" w:rsidRPr="001C0017" w:rsidRDefault="00E21C0D" w:rsidP="00C42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เงินเดือนและค่าแรงค้างจ่าย</w:t>
            </w:r>
          </w:p>
        </w:tc>
        <w:tc>
          <w:tcPr>
            <w:tcW w:w="245" w:type="dxa"/>
          </w:tcPr>
          <w:p w:rsidR="00E21C0D" w:rsidRPr="002D7481" w:rsidRDefault="00E21C0D" w:rsidP="007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E21C0D" w:rsidRPr="00202C2C" w:rsidRDefault="00202C2C" w:rsidP="0032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E21C0D" w:rsidRPr="00202C2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236" w:type="dxa"/>
          </w:tcPr>
          <w:p w:rsidR="00E21C0D" w:rsidRPr="00437A13" w:rsidRDefault="00E21C0D" w:rsidP="007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E21C0D" w:rsidRPr="005E687A" w:rsidRDefault="00E21C0D" w:rsidP="009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687A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838</w:t>
            </w:r>
          </w:p>
        </w:tc>
      </w:tr>
      <w:tr w:rsidR="00E21C0D" w:rsidRPr="001C0017" w:rsidTr="00E21C0D">
        <w:tc>
          <w:tcPr>
            <w:tcW w:w="5778" w:type="dxa"/>
          </w:tcPr>
          <w:p w:rsidR="00E21C0D" w:rsidRPr="00206593" w:rsidRDefault="00E21C0D" w:rsidP="00C42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245" w:type="dxa"/>
          </w:tcPr>
          <w:p w:rsidR="00E21C0D" w:rsidRPr="002D7481" w:rsidRDefault="00E21C0D" w:rsidP="007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E21C0D" w:rsidRPr="00202C2C" w:rsidRDefault="00E21C0D" w:rsidP="0032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2C2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202C2C">
              <w:rPr>
                <w:rFonts w:ascii="Angsana New" w:hAnsi="Angsana New"/>
                <w:sz w:val="30"/>
                <w:szCs w:val="30"/>
              </w:rPr>
              <w:t>,3</w:t>
            </w:r>
            <w:r w:rsidR="00202C2C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:rsidR="00E21C0D" w:rsidRPr="00437A13" w:rsidRDefault="00E21C0D" w:rsidP="007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E21C0D" w:rsidRPr="005E687A" w:rsidRDefault="00E21C0D" w:rsidP="009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687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5E687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904</w:t>
            </w:r>
          </w:p>
        </w:tc>
      </w:tr>
      <w:tr w:rsidR="00E21C0D" w:rsidRPr="001C0017" w:rsidTr="00E21C0D">
        <w:tc>
          <w:tcPr>
            <w:tcW w:w="5778" w:type="dxa"/>
          </w:tcPr>
          <w:p w:rsidR="00E21C0D" w:rsidRDefault="00E21C0D" w:rsidP="0090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โบนัสพนักงานค้างจ่าย</w:t>
            </w:r>
          </w:p>
        </w:tc>
        <w:tc>
          <w:tcPr>
            <w:tcW w:w="245" w:type="dxa"/>
          </w:tcPr>
          <w:p w:rsidR="00E21C0D" w:rsidRPr="002D7481" w:rsidRDefault="00E21C0D" w:rsidP="0090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:rsidR="00E21C0D" w:rsidRPr="00202C2C" w:rsidRDefault="00202C2C" w:rsidP="0090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21C0D" w:rsidRPr="00202C2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236" w:type="dxa"/>
          </w:tcPr>
          <w:p w:rsidR="00E21C0D" w:rsidRPr="00437A13" w:rsidRDefault="00E21C0D" w:rsidP="0090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E21C0D" w:rsidRPr="005E687A" w:rsidRDefault="00E21C0D" w:rsidP="0090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359</w:t>
            </w:r>
          </w:p>
        </w:tc>
      </w:tr>
      <w:tr w:rsidR="00E21C0D" w:rsidRPr="001C0017" w:rsidTr="00E21C0D">
        <w:tc>
          <w:tcPr>
            <w:tcW w:w="5778" w:type="dxa"/>
          </w:tcPr>
          <w:p w:rsidR="00E21C0D" w:rsidRPr="001C0017" w:rsidRDefault="00E21C0D" w:rsidP="0083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45" w:type="dxa"/>
          </w:tcPr>
          <w:p w:rsidR="00E21C0D" w:rsidRPr="002D7481" w:rsidRDefault="00E21C0D" w:rsidP="0083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E21C0D" w:rsidRPr="00202C2C" w:rsidRDefault="00202C2C" w:rsidP="002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21C0D" w:rsidRPr="00202C2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941</w:t>
            </w:r>
          </w:p>
        </w:tc>
        <w:tc>
          <w:tcPr>
            <w:tcW w:w="236" w:type="dxa"/>
          </w:tcPr>
          <w:p w:rsidR="00E21C0D" w:rsidRPr="00A906D0" w:rsidRDefault="00E21C0D" w:rsidP="0083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:rsidR="00E21C0D" w:rsidRPr="005E687A" w:rsidRDefault="00E21C0D" w:rsidP="00C42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687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5E687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407</w:t>
            </w:r>
          </w:p>
        </w:tc>
      </w:tr>
      <w:tr w:rsidR="00E21C0D" w:rsidRPr="001C0017" w:rsidTr="00E21C0D">
        <w:tc>
          <w:tcPr>
            <w:tcW w:w="5778" w:type="dxa"/>
          </w:tcPr>
          <w:p w:rsidR="00E21C0D" w:rsidRPr="001C0017" w:rsidRDefault="00E21C0D" w:rsidP="0083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5" w:type="dxa"/>
          </w:tcPr>
          <w:p w:rsidR="00E21C0D" w:rsidRPr="002D7481" w:rsidRDefault="00E21C0D" w:rsidP="0083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:rsidR="00E21C0D" w:rsidRPr="00202C2C" w:rsidRDefault="00202C2C" w:rsidP="002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E21C0D" w:rsidRPr="00202C2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236" w:type="dxa"/>
          </w:tcPr>
          <w:p w:rsidR="00E21C0D" w:rsidRPr="00437A13" w:rsidRDefault="00E21C0D" w:rsidP="0083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:rsidR="00E21C0D" w:rsidRPr="005E687A" w:rsidRDefault="00E21C0D" w:rsidP="00C42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687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5E687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694</w:t>
            </w:r>
          </w:p>
        </w:tc>
      </w:tr>
    </w:tbl>
    <w:p w:rsidR="00F040C9" w:rsidRDefault="00F040C9" w:rsidP="00745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5F15E4" w:rsidRDefault="005F15E4" w:rsidP="00745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4D243B" w:rsidRDefault="004D2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745CC9" w:rsidRDefault="00327069" w:rsidP="00745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  <w:highlight w:val="yellow"/>
          <w:cs/>
        </w:rPr>
      </w:pPr>
      <w:r w:rsidRPr="005D2485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553347" w:rsidRPr="005D2485">
        <w:rPr>
          <w:rFonts w:ascii="Angsana New" w:hAnsi="Angsana New"/>
          <w:b/>
          <w:bCs/>
          <w:sz w:val="30"/>
          <w:szCs w:val="30"/>
        </w:rPr>
        <w:t>.</w:t>
      </w:r>
      <w:r w:rsidR="00553347" w:rsidRPr="005D2485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553347" w:rsidRPr="005D2485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2F5ED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745CC9" w:rsidRPr="005D2485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</w:t>
      </w:r>
      <w:r w:rsidR="00631B28">
        <w:rPr>
          <w:rFonts w:ascii="Angsana New" w:hAnsi="Angsana New" w:hint="cs"/>
          <w:b/>
          <w:bCs/>
          <w:sz w:val="30"/>
          <w:szCs w:val="30"/>
          <w:cs/>
        </w:rPr>
        <w:t>และทุนเรือนหุ้น</w:t>
      </w:r>
    </w:p>
    <w:p w:rsidR="005F15E4" w:rsidRPr="005F15E4" w:rsidRDefault="005F15E4" w:rsidP="005D2485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16"/>
          <w:szCs w:val="16"/>
        </w:rPr>
      </w:pPr>
    </w:p>
    <w:p w:rsidR="005D2485" w:rsidRDefault="005D2485" w:rsidP="005D2485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เมื่อวันที่ 24 มิถุนายน 2559 บริษัทจัดสรร</w:t>
      </w:r>
      <w:r w:rsidRPr="00806133">
        <w:rPr>
          <w:rFonts w:ascii="Angsana New" w:hAnsi="Angsana New"/>
          <w:szCs w:val="30"/>
          <w:cs/>
        </w:rPr>
        <w:t>ใบสำคัญแสด</w:t>
      </w:r>
      <w:r>
        <w:rPr>
          <w:rFonts w:ascii="Angsana New" w:hAnsi="Angsana New"/>
          <w:szCs w:val="30"/>
          <w:cs/>
        </w:rPr>
        <w:t>งสิทธิที่จะซื้อหุ้นสามัญ</w:t>
      </w:r>
      <w:r w:rsidRPr="00806133">
        <w:rPr>
          <w:rFonts w:ascii="Angsana New" w:hAnsi="Angsana New"/>
          <w:szCs w:val="30"/>
          <w:cs/>
        </w:rPr>
        <w:t>ของบริษัท</w:t>
      </w:r>
      <w:r>
        <w:rPr>
          <w:rFonts w:ascii="Angsana New" w:hAnsi="Angsana New" w:hint="cs"/>
          <w:szCs w:val="30"/>
          <w:cs/>
        </w:rPr>
        <w:t xml:space="preserve">ครั้งที่ </w:t>
      </w:r>
      <w:r>
        <w:rPr>
          <w:rFonts w:ascii="Angsana New" w:hAnsi="Angsana New"/>
          <w:szCs w:val="30"/>
        </w:rPr>
        <w:t xml:space="preserve">2 </w:t>
      </w:r>
      <w:r>
        <w:rPr>
          <w:rFonts w:ascii="Angsana New" w:hAnsi="Angsana New" w:hint="cs"/>
          <w:szCs w:val="30"/>
          <w:cs/>
        </w:rPr>
        <w:t>(</w:t>
      </w:r>
      <w:r>
        <w:rPr>
          <w:rFonts w:ascii="Angsana New" w:hAnsi="Angsana New"/>
          <w:szCs w:val="30"/>
        </w:rPr>
        <w:t>“OCEAN-W2”</w:t>
      </w:r>
      <w:r>
        <w:rPr>
          <w:rFonts w:ascii="Angsana New" w:hAnsi="Angsana New" w:hint="cs"/>
          <w:szCs w:val="30"/>
          <w:cs/>
        </w:rPr>
        <w:t xml:space="preserve">) </w:t>
      </w:r>
      <w:r w:rsidRPr="00FA74F1">
        <w:rPr>
          <w:rFonts w:ascii="Angsana New" w:hAnsi="Angsana New"/>
          <w:szCs w:val="30"/>
          <w:cs/>
        </w:rPr>
        <w:t>ชนิดระบุชื่อผู้ถือและสามารถโอนเปลี่ยนมือได้</w:t>
      </w:r>
      <w:r>
        <w:rPr>
          <w:rFonts w:ascii="Angsana New" w:hAnsi="Angsana New" w:hint="cs"/>
          <w:szCs w:val="30"/>
          <w:cs/>
        </w:rPr>
        <w:t xml:space="preserve">ให้แก่ผู้ถือหุ้นเดิมจำนวน </w:t>
      </w:r>
      <w:r>
        <w:rPr>
          <w:rFonts w:ascii="Angsana New" w:hAnsi="Angsana New"/>
          <w:szCs w:val="30"/>
        </w:rPr>
        <w:t xml:space="preserve">144,769,923 </w:t>
      </w:r>
      <w:r>
        <w:rPr>
          <w:rFonts w:ascii="Angsana New" w:hAnsi="Angsana New" w:hint="cs"/>
          <w:szCs w:val="30"/>
          <w:cs/>
        </w:rPr>
        <w:t>หน่วย (</w:t>
      </w:r>
      <w:r>
        <w:rPr>
          <w:rFonts w:ascii="Angsana New" w:hAnsi="Angsana New"/>
          <w:szCs w:val="30"/>
        </w:rPr>
        <w:t xml:space="preserve">1 </w:t>
      </w:r>
      <w:r>
        <w:rPr>
          <w:rFonts w:ascii="Angsana New" w:hAnsi="Angsana New" w:hint="cs"/>
          <w:szCs w:val="30"/>
          <w:cs/>
        </w:rPr>
        <w:t xml:space="preserve">หน่วยของใบสำคัญแสดงสิทธิต่อ </w:t>
      </w:r>
      <w:r>
        <w:rPr>
          <w:rFonts w:ascii="Angsana New" w:hAnsi="Angsana New"/>
          <w:szCs w:val="30"/>
        </w:rPr>
        <w:t xml:space="preserve">5 </w:t>
      </w:r>
      <w:r>
        <w:rPr>
          <w:rFonts w:ascii="Angsana New" w:hAnsi="Angsana New" w:hint="cs"/>
          <w:szCs w:val="30"/>
          <w:cs/>
        </w:rPr>
        <w:t xml:space="preserve">หุ้นสามัญเดิม) โดยไม่คิดมูลค่า ซึ่งใบสำคัญแสดงสิทธิจำนวน 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 w:hint="cs"/>
          <w:szCs w:val="30"/>
          <w:cs/>
        </w:rPr>
        <w:t xml:space="preserve"> หน่วย สามารถนำมาใช้สิทธิซื้อหุ้นสามัญของบริษัทได้ 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 w:hint="cs"/>
          <w:szCs w:val="30"/>
          <w:cs/>
        </w:rPr>
        <w:t xml:space="preserve"> หุ้น ในราคาใช้สิทธิจำนวน </w:t>
      </w:r>
      <w:r>
        <w:rPr>
          <w:rFonts w:ascii="Angsana New" w:hAnsi="Angsana New"/>
          <w:szCs w:val="30"/>
        </w:rPr>
        <w:t xml:space="preserve">1.20 </w:t>
      </w:r>
      <w:r>
        <w:rPr>
          <w:rFonts w:ascii="Angsana New" w:hAnsi="Angsana New" w:hint="cs"/>
          <w:szCs w:val="30"/>
          <w:cs/>
        </w:rPr>
        <w:t xml:space="preserve">บาทต่อหุ้น ใบสำคัญแสดงสิทธินี้มีอายุ </w:t>
      </w:r>
      <w:r>
        <w:rPr>
          <w:rFonts w:ascii="Angsana New" w:hAnsi="Angsana New"/>
          <w:szCs w:val="30"/>
        </w:rPr>
        <w:t xml:space="preserve">1 </w:t>
      </w:r>
      <w:r>
        <w:rPr>
          <w:rFonts w:ascii="Angsana New" w:hAnsi="Angsana New" w:hint="cs"/>
          <w:szCs w:val="30"/>
          <w:cs/>
        </w:rPr>
        <w:t xml:space="preserve">ปี </w:t>
      </w:r>
      <w:r>
        <w:rPr>
          <w:rFonts w:ascii="Angsana New" w:hAnsi="Angsana New"/>
          <w:szCs w:val="30"/>
        </w:rPr>
        <w:t xml:space="preserve">11 </w:t>
      </w:r>
      <w:r>
        <w:rPr>
          <w:rFonts w:ascii="Angsana New" w:hAnsi="Angsana New" w:hint="cs"/>
          <w:szCs w:val="30"/>
          <w:cs/>
        </w:rPr>
        <w:t>เดือน 9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วันนับจากวันที่ออกและเสนอขายแก่ผู้ถือหุ้น (วันที่ </w:t>
      </w:r>
      <w:r>
        <w:rPr>
          <w:rFonts w:ascii="Angsana New" w:hAnsi="Angsana New"/>
          <w:szCs w:val="30"/>
        </w:rPr>
        <w:t xml:space="preserve">24 </w:t>
      </w:r>
      <w:r>
        <w:rPr>
          <w:rFonts w:ascii="Angsana New" w:hAnsi="Angsana New" w:hint="cs"/>
          <w:szCs w:val="30"/>
          <w:cs/>
        </w:rPr>
        <w:t xml:space="preserve">มิถุนายน </w:t>
      </w:r>
      <w:r>
        <w:rPr>
          <w:rFonts w:ascii="Angsana New" w:hAnsi="Angsana New"/>
          <w:szCs w:val="30"/>
        </w:rPr>
        <w:t>2559)</w:t>
      </w:r>
      <w:r>
        <w:rPr>
          <w:rFonts w:ascii="Angsana New" w:hAnsi="Angsana New" w:hint="cs"/>
          <w:szCs w:val="30"/>
          <w:cs/>
        </w:rPr>
        <w:t xml:space="preserve"> โดยกำหนดวันใช้สิทธิเป็นวันที่ </w:t>
      </w:r>
      <w:r>
        <w:rPr>
          <w:rFonts w:ascii="Angsana New" w:hAnsi="Angsana New"/>
          <w:szCs w:val="30"/>
        </w:rPr>
        <w:t xml:space="preserve">1 </w:t>
      </w:r>
      <w:r>
        <w:rPr>
          <w:rFonts w:ascii="Angsana New" w:hAnsi="Angsana New" w:hint="cs"/>
          <w:szCs w:val="30"/>
          <w:cs/>
        </w:rPr>
        <w:t xml:space="preserve">มิถุนายน และ </w:t>
      </w:r>
      <w:r>
        <w:rPr>
          <w:rFonts w:ascii="Angsana New" w:hAnsi="Angsana New"/>
          <w:szCs w:val="30"/>
        </w:rPr>
        <w:t xml:space="preserve">1 </w:t>
      </w:r>
      <w:r>
        <w:rPr>
          <w:rFonts w:ascii="Angsana New" w:hAnsi="Angsana New" w:hint="cs"/>
          <w:szCs w:val="30"/>
          <w:cs/>
        </w:rPr>
        <w:t xml:space="preserve">ธันวาคมของแต่ละปีเริ่มตั้งแต่วันที่ </w:t>
      </w:r>
      <w:r>
        <w:rPr>
          <w:rFonts w:ascii="Angsana New" w:hAnsi="Angsana New"/>
          <w:szCs w:val="30"/>
        </w:rPr>
        <w:t xml:space="preserve">1 </w:t>
      </w:r>
      <w:r>
        <w:rPr>
          <w:rFonts w:ascii="Angsana New" w:hAnsi="Angsana New" w:hint="cs"/>
          <w:szCs w:val="30"/>
          <w:cs/>
        </w:rPr>
        <w:t xml:space="preserve">ธันวาคม </w:t>
      </w:r>
      <w:r>
        <w:rPr>
          <w:rFonts w:ascii="Angsana New" w:hAnsi="Angsana New"/>
          <w:szCs w:val="30"/>
        </w:rPr>
        <w:t xml:space="preserve">2559 </w:t>
      </w:r>
      <w:r>
        <w:rPr>
          <w:rFonts w:ascii="Angsana New" w:hAnsi="Angsana New" w:hint="cs"/>
          <w:szCs w:val="30"/>
          <w:cs/>
        </w:rPr>
        <w:t xml:space="preserve">เป็นต้นไป โดยวันใช้สิทธิครั้งสุดท้ายคือวันที่ </w:t>
      </w:r>
      <w:r>
        <w:rPr>
          <w:rFonts w:ascii="Angsana New" w:hAnsi="Angsana New"/>
          <w:szCs w:val="30"/>
        </w:rPr>
        <w:t xml:space="preserve">1 </w:t>
      </w:r>
      <w:r>
        <w:rPr>
          <w:rFonts w:ascii="Angsana New" w:hAnsi="Angsana New" w:hint="cs"/>
          <w:szCs w:val="30"/>
          <w:cs/>
        </w:rPr>
        <w:t xml:space="preserve">มิถุนายน </w:t>
      </w:r>
      <w:r>
        <w:rPr>
          <w:rFonts w:ascii="Angsana New" w:hAnsi="Angsana New"/>
          <w:szCs w:val="30"/>
        </w:rPr>
        <w:t>2561</w:t>
      </w:r>
      <w:r>
        <w:rPr>
          <w:rFonts w:ascii="Angsana New" w:hAnsi="Angsana New" w:hint="cs"/>
          <w:szCs w:val="30"/>
          <w:cs/>
        </w:rPr>
        <w:t xml:space="preserve"> ทั้งนี้ </w:t>
      </w:r>
      <w:r w:rsidRPr="00FA74F1">
        <w:rPr>
          <w:rFonts w:ascii="Angsana New" w:hAnsi="Angsana New"/>
          <w:szCs w:val="30"/>
          <w:cs/>
        </w:rPr>
        <w:t>บริษัทนำใบสำคัญแสดงสิทธิ</w:t>
      </w:r>
      <w:r>
        <w:rPr>
          <w:rFonts w:ascii="Angsana New" w:hAnsi="Angsana New" w:hint="cs"/>
          <w:szCs w:val="30"/>
          <w:cs/>
        </w:rPr>
        <w:t>ที่จะซื้อหุ้นสามัญ</w:t>
      </w:r>
      <w:r w:rsidRPr="00FA74F1">
        <w:rPr>
          <w:rFonts w:ascii="Angsana New" w:hAnsi="Angsana New"/>
          <w:szCs w:val="30"/>
          <w:cs/>
        </w:rPr>
        <w:t>ดังกล่าวเข้าจดทะเบียนกับตลาดหลัก</w:t>
      </w:r>
      <w:r>
        <w:rPr>
          <w:rFonts w:ascii="Angsana New" w:hAnsi="Angsana New"/>
          <w:szCs w:val="30"/>
          <w:cs/>
        </w:rPr>
        <w:t xml:space="preserve">ทรัพย์ เอ็ม เอ ไอ เมื่อวันที่ </w:t>
      </w:r>
      <w:r>
        <w:rPr>
          <w:rFonts w:ascii="Angsana New" w:hAnsi="Angsana New" w:hint="cs"/>
          <w:szCs w:val="30"/>
          <w:cs/>
        </w:rPr>
        <w:t>30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มิถุนายน</w:t>
      </w:r>
      <w:r>
        <w:rPr>
          <w:rFonts w:ascii="Angsana New" w:hAnsi="Angsana New"/>
          <w:szCs w:val="30"/>
          <w:cs/>
        </w:rPr>
        <w:t xml:space="preserve"> 255</w:t>
      </w:r>
      <w:r>
        <w:rPr>
          <w:rFonts w:ascii="Angsana New" w:hAnsi="Angsana New" w:hint="cs"/>
          <w:szCs w:val="30"/>
          <w:cs/>
        </w:rPr>
        <w:t xml:space="preserve">9 </w:t>
      </w:r>
    </w:p>
    <w:p w:rsidR="005D2485" w:rsidRPr="00846A60" w:rsidRDefault="005D2485" w:rsidP="005D2485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C65C19" w:rsidRDefault="005D2485" w:rsidP="005D2485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ในวัน</w:t>
      </w:r>
      <w:r w:rsidRPr="002B2100">
        <w:rPr>
          <w:rFonts w:ascii="Angsana New" w:hAnsi="Angsana New"/>
          <w:sz w:val="30"/>
          <w:szCs w:val="30"/>
          <w:cs/>
        </w:rPr>
        <w:t>ใช้สิทธิครั้งที่</w:t>
      </w:r>
      <w:r>
        <w:rPr>
          <w:rFonts w:ascii="Angsana New" w:hAnsi="Angsana New" w:hint="cs"/>
          <w:sz w:val="30"/>
          <w:szCs w:val="30"/>
          <w:cs/>
        </w:rPr>
        <w:t xml:space="preserve">หนึ่ง สอง </w:t>
      </w:r>
      <w:r w:rsidRPr="002B2100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 xml:space="preserve">สาม </w:t>
      </w:r>
      <w:r w:rsidRPr="002B2100">
        <w:rPr>
          <w:rFonts w:ascii="Angsana New" w:hAnsi="Angsana New" w:hint="cs"/>
          <w:sz w:val="30"/>
          <w:szCs w:val="30"/>
          <w:cs/>
        </w:rPr>
        <w:t xml:space="preserve">(ได้แก่ วันที่ </w:t>
      </w:r>
      <w:r w:rsidRPr="002B2100">
        <w:rPr>
          <w:rFonts w:ascii="Angsana New" w:hAnsi="Angsana New"/>
          <w:sz w:val="30"/>
          <w:szCs w:val="30"/>
        </w:rPr>
        <w:t xml:space="preserve">1 </w:t>
      </w:r>
      <w:r w:rsidRPr="002B210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B2100">
        <w:rPr>
          <w:rFonts w:ascii="Angsana New" w:hAnsi="Angsana New"/>
          <w:sz w:val="30"/>
          <w:szCs w:val="30"/>
        </w:rPr>
        <w:t>2559</w:t>
      </w:r>
      <w:r w:rsidRPr="002B2100"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Pr="002B2100">
        <w:rPr>
          <w:rFonts w:ascii="Angsana New" w:hAnsi="Angsana New"/>
          <w:sz w:val="30"/>
          <w:szCs w:val="30"/>
        </w:rPr>
        <w:t>1</w:t>
      </w:r>
      <w:r w:rsidRPr="002B2100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2B2100"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และวันที่ 1 ธันวาคม 2560 ตามลำดับ) ไม่มี</w:t>
      </w:r>
      <w:r w:rsidRPr="002B2100">
        <w:rPr>
          <w:rFonts w:ascii="Angsana New" w:hAnsi="Angsana New" w:hint="cs"/>
          <w:sz w:val="30"/>
          <w:szCs w:val="30"/>
          <w:cs/>
        </w:rPr>
        <w:t>ใบสำคัญแสดงสิทธิ</w:t>
      </w:r>
      <w:r>
        <w:rPr>
          <w:rFonts w:ascii="Angsana New" w:hAnsi="Angsana New" w:hint="cs"/>
          <w:sz w:val="30"/>
          <w:szCs w:val="30"/>
          <w:cs/>
        </w:rPr>
        <w:t>ที่นำ</w:t>
      </w:r>
      <w:r w:rsidRPr="002B2100">
        <w:rPr>
          <w:rFonts w:ascii="Angsana New" w:hAnsi="Angsana New" w:hint="cs"/>
          <w:sz w:val="30"/>
          <w:szCs w:val="30"/>
          <w:cs/>
        </w:rPr>
        <w:t>มาใช้สิทธิซื้อหุ้นสามัญ</w:t>
      </w:r>
      <w:r>
        <w:rPr>
          <w:rFonts w:ascii="Angsana New" w:hAnsi="Angsana New" w:hint="cs"/>
          <w:sz w:val="30"/>
          <w:szCs w:val="30"/>
          <w:cs/>
        </w:rPr>
        <w:t>ของบริษัทในวันดังกล่าว</w:t>
      </w:r>
    </w:p>
    <w:p w:rsidR="00FC15EF" w:rsidRPr="00145D7C" w:rsidRDefault="00FC15EF" w:rsidP="005D2485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46B99" w:rsidRDefault="00466925" w:rsidP="00F46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เนื่องจากวันที่ 1 มิถุนายน 2561 เป็นวัน</w:t>
      </w:r>
      <w:r w:rsidRPr="00F26B42">
        <w:rPr>
          <w:rFonts w:ascii="Angsana New" w:hAnsi="Angsana New" w:hint="cs"/>
          <w:sz w:val="30"/>
          <w:szCs w:val="30"/>
          <w:cs/>
        </w:rPr>
        <w:t>ใช้สิทธิครั้งสุดท้าย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>
        <w:rPr>
          <w:rFonts w:ascii="Angsana New" w:hAnsi="Angsana New"/>
          <w:sz w:val="30"/>
          <w:szCs w:val="30"/>
        </w:rPr>
        <w:t xml:space="preserve">OCEAN-W2 </w:t>
      </w:r>
      <w:r>
        <w:rPr>
          <w:rFonts w:ascii="Angsana New" w:hAnsi="Angsana New" w:hint="cs"/>
          <w:szCs w:val="30"/>
          <w:cs/>
        </w:rPr>
        <w:t>มีการนำ</w:t>
      </w:r>
      <w:r w:rsidRPr="00AC389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OCEAN-W2 </w:t>
      </w:r>
      <w:r>
        <w:rPr>
          <w:rFonts w:ascii="Angsana New" w:hAnsi="Angsana New" w:hint="cs"/>
          <w:sz w:val="30"/>
          <w:szCs w:val="30"/>
          <w:cs/>
        </w:rPr>
        <w:t>จำนวน 31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 xml:space="preserve">106 หน่วย </w:t>
      </w:r>
      <w:r w:rsidRPr="002B2100">
        <w:rPr>
          <w:rFonts w:ascii="Angsana New" w:hAnsi="Angsana New" w:hint="cs"/>
          <w:szCs w:val="30"/>
          <w:cs/>
        </w:rPr>
        <w:t>มาใช้สิทธิซื้อหุ้นสามัญ</w:t>
      </w:r>
      <w:r>
        <w:rPr>
          <w:rFonts w:ascii="Angsana New" w:hAnsi="Angsana New" w:hint="cs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007C9">
        <w:rPr>
          <w:rFonts w:ascii="Angsana New" w:hAnsi="Angsana New" w:hint="cs"/>
          <w:sz w:val="30"/>
          <w:szCs w:val="30"/>
          <w:cs/>
        </w:rPr>
        <w:t xml:space="preserve">บริษัทจดทะเบียนเพิ่มทุนที่ออกและชำระแล้วกับกระทรวงพาณิชย์เมื่อวันที่ 8 มิถุนายน 2561 </w:t>
      </w:r>
      <w:r>
        <w:rPr>
          <w:rFonts w:ascii="Angsana New" w:hAnsi="Angsana New"/>
          <w:sz w:val="30"/>
          <w:szCs w:val="30"/>
        </w:rPr>
        <w:t xml:space="preserve">OCEAN-W2 </w:t>
      </w:r>
      <w:r>
        <w:rPr>
          <w:rFonts w:ascii="Angsana New" w:hAnsi="Angsana New" w:hint="cs"/>
          <w:sz w:val="30"/>
          <w:szCs w:val="30"/>
          <w:cs/>
        </w:rPr>
        <w:t>ส่วนที่ยังไม่ใช้สิทธิ</w:t>
      </w:r>
      <w:r w:rsidR="00A007C9">
        <w:rPr>
          <w:rFonts w:ascii="Angsana New" w:hAnsi="Angsana New" w:hint="cs"/>
          <w:sz w:val="30"/>
          <w:szCs w:val="30"/>
          <w:cs/>
        </w:rPr>
        <w:t>จำนวน 144</w:t>
      </w:r>
      <w:r w:rsidR="00A007C9">
        <w:rPr>
          <w:rFonts w:ascii="Angsana New" w:hAnsi="Angsana New"/>
          <w:sz w:val="30"/>
          <w:szCs w:val="30"/>
        </w:rPr>
        <w:t>,</w:t>
      </w:r>
      <w:r w:rsidR="00A007C9">
        <w:rPr>
          <w:rFonts w:ascii="Angsana New" w:hAnsi="Angsana New" w:hint="cs"/>
          <w:sz w:val="30"/>
          <w:szCs w:val="30"/>
          <w:cs/>
        </w:rPr>
        <w:t>738</w:t>
      </w:r>
      <w:r w:rsidR="00A007C9">
        <w:rPr>
          <w:rFonts w:ascii="Angsana New" w:hAnsi="Angsana New"/>
          <w:sz w:val="30"/>
          <w:szCs w:val="30"/>
        </w:rPr>
        <w:t>,</w:t>
      </w:r>
      <w:r w:rsidR="00A007C9">
        <w:rPr>
          <w:rFonts w:ascii="Angsana New" w:hAnsi="Angsana New" w:hint="cs"/>
          <w:sz w:val="30"/>
          <w:szCs w:val="30"/>
          <w:cs/>
        </w:rPr>
        <w:t xml:space="preserve">817 หน่วย </w:t>
      </w:r>
      <w:r>
        <w:rPr>
          <w:rFonts w:ascii="Angsana New" w:hAnsi="Angsana New" w:hint="cs"/>
          <w:sz w:val="30"/>
          <w:szCs w:val="30"/>
          <w:cs/>
        </w:rPr>
        <w:t>ได้พ้นสภาพการเป็นหลักทรัพย์จดทะเบียนใน</w:t>
      </w:r>
      <w:r w:rsidRPr="00FA74F1">
        <w:rPr>
          <w:rFonts w:ascii="Angsana New" w:hAnsi="Angsana New"/>
          <w:szCs w:val="30"/>
          <w:cs/>
        </w:rPr>
        <w:t>ตลาดหลัก</w:t>
      </w:r>
      <w:r>
        <w:rPr>
          <w:rFonts w:ascii="Angsana New" w:hAnsi="Angsana New"/>
          <w:szCs w:val="30"/>
          <w:cs/>
        </w:rPr>
        <w:t>ทรัพย์ เอ็ม เอ ไอ</w:t>
      </w:r>
      <w:r w:rsidR="005F15E4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2 มิถุนายน 2561 ผู้ถือหลักทรัพย์ </w:t>
      </w:r>
      <w:r>
        <w:rPr>
          <w:rFonts w:ascii="Angsana New" w:hAnsi="Angsana New"/>
          <w:sz w:val="30"/>
          <w:szCs w:val="30"/>
        </w:rPr>
        <w:t xml:space="preserve">OCEAN-W2 </w:t>
      </w:r>
      <w:r>
        <w:rPr>
          <w:rFonts w:ascii="Angsana New" w:hAnsi="Angsana New" w:hint="cs"/>
          <w:sz w:val="30"/>
          <w:szCs w:val="30"/>
          <w:cs/>
        </w:rPr>
        <w:t xml:space="preserve">ไม่สามารถใช้สิทธิใดๆ ได้อีก </w:t>
      </w:r>
      <w:r w:rsidRPr="00E626F1">
        <w:rPr>
          <w:rFonts w:ascii="Angsana New" w:hAnsi="Angsana New"/>
          <w:sz w:val="30"/>
          <w:szCs w:val="30"/>
          <w:cs/>
        </w:rPr>
        <w:t>ทั้งนี้คณะกรรมการ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E626F1">
        <w:rPr>
          <w:rFonts w:ascii="Angsana New" w:hAnsi="Angsana New"/>
          <w:sz w:val="30"/>
          <w:szCs w:val="30"/>
          <w:cs/>
        </w:rPr>
        <w:t>บริษัทจะเสนอต่อที่ประชุมผู้ถือหุ้น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E626F1">
        <w:rPr>
          <w:rFonts w:ascii="Angsana New" w:hAnsi="Angsana New"/>
          <w:sz w:val="30"/>
          <w:szCs w:val="30"/>
          <w:cs/>
        </w:rPr>
        <w:t xml:space="preserve">คราวถัดไปในการพิจารณาลดทุนจดทะเบียนส่วนที่ออกมาเพื่อรองรับการใช้สิทธิเฉพาะส่วนที่เกี่ยวข้องกับ </w:t>
      </w:r>
      <w:r>
        <w:rPr>
          <w:rFonts w:ascii="Angsana New" w:hAnsi="Angsana New"/>
          <w:sz w:val="30"/>
          <w:szCs w:val="30"/>
        </w:rPr>
        <w:t>OCEAN-W2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626F1">
        <w:rPr>
          <w:rFonts w:ascii="Angsana New" w:hAnsi="Angsana New"/>
          <w:sz w:val="30"/>
          <w:szCs w:val="30"/>
          <w:cs/>
        </w:rPr>
        <w:t>ต่อไป</w:t>
      </w:r>
      <w:r w:rsidR="003E3F8E">
        <w:rPr>
          <w:rFonts w:ascii="Angsana New" w:hAnsi="Angsana New" w:hint="cs"/>
          <w:sz w:val="30"/>
          <w:szCs w:val="30"/>
          <w:cs/>
        </w:rPr>
        <w:t xml:space="preserve"> </w:t>
      </w:r>
    </w:p>
    <w:p w:rsidR="00E21C0D" w:rsidRPr="00C06782" w:rsidRDefault="00F46B99" w:rsidP="00F46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631B28" w:rsidRDefault="00631B28" w:rsidP="00631B28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  <w:r w:rsidRPr="00130E50">
        <w:rPr>
          <w:rFonts w:ascii="Angsana New" w:hAnsi="Angsana New"/>
          <w:szCs w:val="30"/>
          <w:cs/>
        </w:rPr>
        <w:t>ในที่ประชุม</w:t>
      </w:r>
      <w:r>
        <w:rPr>
          <w:rFonts w:ascii="Angsana New" w:hAnsi="Angsana New" w:hint="cs"/>
          <w:szCs w:val="30"/>
          <w:cs/>
        </w:rPr>
        <w:t>วิ</w:t>
      </w:r>
      <w:r w:rsidRPr="00130E50">
        <w:rPr>
          <w:rFonts w:ascii="Angsana New" w:hAnsi="Angsana New"/>
          <w:szCs w:val="30"/>
          <w:cs/>
        </w:rPr>
        <w:t>สามัญผู้ถือหุ้น</w:t>
      </w:r>
      <w:r w:rsidR="00BC7CCE">
        <w:rPr>
          <w:rFonts w:ascii="Angsana New" w:hAnsi="Angsana New" w:hint="cs"/>
          <w:szCs w:val="30"/>
          <w:cs/>
        </w:rPr>
        <w:t>ของบริษัท</w:t>
      </w:r>
      <w:r>
        <w:rPr>
          <w:rFonts w:ascii="Angsana New" w:hAnsi="Angsana New" w:hint="cs"/>
          <w:szCs w:val="30"/>
          <w:cs/>
        </w:rPr>
        <w:t xml:space="preserve">ครั้งที่ 1/2561 </w:t>
      </w:r>
      <w:r w:rsidR="00044BAE">
        <w:rPr>
          <w:rFonts w:ascii="Angsana New" w:hAnsi="Angsana New" w:hint="cs"/>
          <w:szCs w:val="30"/>
          <w:cs/>
        </w:rPr>
        <w:t>เมื่อ</w:t>
      </w:r>
      <w:r>
        <w:rPr>
          <w:rFonts w:ascii="Angsana New" w:hAnsi="Angsana New" w:hint="cs"/>
          <w:szCs w:val="30"/>
          <w:cs/>
        </w:rPr>
        <w:t>วันที่ 27 สิงหาคม 2561 ผู้ถือหุ้นมีมติ</w:t>
      </w:r>
      <w:r w:rsidRPr="00130E50">
        <w:rPr>
          <w:rFonts w:ascii="Angsana New" w:hAnsi="Angsana New"/>
          <w:szCs w:val="30"/>
          <w:cs/>
        </w:rPr>
        <w:t>อนุมัติเรื่องดังต่อไปนี้</w:t>
      </w:r>
    </w:p>
    <w:p w:rsidR="00631B28" w:rsidRPr="00A548D5" w:rsidRDefault="00631B28" w:rsidP="00631B28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631B28" w:rsidRDefault="00631B28" w:rsidP="00631B2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130E50">
        <w:rPr>
          <w:rFonts w:ascii="Angsana New" w:hAnsi="Angsana New" w:hint="cs"/>
          <w:szCs w:val="30"/>
          <w:cs/>
        </w:rPr>
        <w:t>ก)</w:t>
      </w:r>
      <w:r w:rsidRPr="00130E50"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>ลดทุนจดทะเบียนของบริษัท</w:t>
      </w:r>
      <w:r>
        <w:rPr>
          <w:rFonts w:ascii="Angsana New" w:hAnsi="Angsana New"/>
          <w:szCs w:val="30"/>
          <w:cs/>
        </w:rPr>
        <w:t>จ</w:t>
      </w:r>
      <w:r>
        <w:rPr>
          <w:rFonts w:ascii="Angsana New" w:hAnsi="Angsana New" w:hint="cs"/>
          <w:szCs w:val="30"/>
          <w:cs/>
        </w:rPr>
        <w:t>ำ</w:t>
      </w:r>
      <w:r w:rsidRPr="00A548D5">
        <w:rPr>
          <w:rFonts w:ascii="Angsana New" w:hAnsi="Angsana New"/>
          <w:szCs w:val="30"/>
          <w:cs/>
        </w:rPr>
        <w:t xml:space="preserve">นวน </w:t>
      </w:r>
      <w:r w:rsidRPr="00A548D5">
        <w:rPr>
          <w:rFonts w:ascii="Angsana New" w:hAnsi="Angsana New"/>
          <w:szCs w:val="30"/>
        </w:rPr>
        <w:t xml:space="preserve">36,184,761.50 </w:t>
      </w:r>
      <w:r>
        <w:rPr>
          <w:rFonts w:ascii="Angsana New" w:hAnsi="Angsana New"/>
          <w:szCs w:val="30"/>
          <w:cs/>
        </w:rPr>
        <w:t>บาท จากทุนจดทะเบียนเดิมจ</w:t>
      </w:r>
      <w:r>
        <w:rPr>
          <w:rFonts w:ascii="Angsana New" w:hAnsi="Angsana New" w:hint="cs"/>
          <w:szCs w:val="30"/>
          <w:cs/>
        </w:rPr>
        <w:t>ำ</w:t>
      </w:r>
      <w:r w:rsidRPr="00A548D5">
        <w:rPr>
          <w:rFonts w:ascii="Angsana New" w:hAnsi="Angsana New"/>
          <w:szCs w:val="30"/>
          <w:cs/>
        </w:rPr>
        <w:t xml:space="preserve">นวน </w:t>
      </w:r>
      <w:r w:rsidRPr="00A548D5">
        <w:rPr>
          <w:rFonts w:ascii="Angsana New" w:hAnsi="Angsana New"/>
          <w:szCs w:val="30"/>
        </w:rPr>
        <w:t xml:space="preserve">217,155,228 </w:t>
      </w:r>
      <w:r>
        <w:rPr>
          <w:rFonts w:ascii="Angsana New" w:hAnsi="Angsana New"/>
          <w:szCs w:val="30"/>
          <w:cs/>
        </w:rPr>
        <w:t>บาท เป็นทุนจดทะเบียนจ</w:t>
      </w:r>
      <w:r>
        <w:rPr>
          <w:rFonts w:ascii="Angsana New" w:hAnsi="Angsana New" w:hint="cs"/>
          <w:szCs w:val="30"/>
          <w:cs/>
        </w:rPr>
        <w:t>ำ</w:t>
      </w:r>
      <w:r w:rsidRPr="00A548D5">
        <w:rPr>
          <w:rFonts w:ascii="Angsana New" w:hAnsi="Angsana New"/>
          <w:szCs w:val="30"/>
          <w:cs/>
        </w:rPr>
        <w:t xml:space="preserve">นวน </w:t>
      </w:r>
      <w:r w:rsidRPr="00A548D5">
        <w:rPr>
          <w:rFonts w:ascii="Angsana New" w:hAnsi="Angsana New"/>
          <w:szCs w:val="30"/>
        </w:rPr>
        <w:t xml:space="preserve">180,970,466.50 </w:t>
      </w:r>
      <w:r w:rsidRPr="00A548D5">
        <w:rPr>
          <w:rFonts w:ascii="Angsana New" w:hAnsi="Angsana New"/>
          <w:szCs w:val="30"/>
          <w:cs/>
        </w:rPr>
        <w:t>บาท โดย</w:t>
      </w:r>
      <w:r>
        <w:rPr>
          <w:rFonts w:ascii="Angsana New" w:hAnsi="Angsana New"/>
          <w:szCs w:val="30"/>
          <w:cs/>
        </w:rPr>
        <w:t>การตัดหุ้นสามัญที่ยังมิได้ออกจ</w:t>
      </w:r>
      <w:r>
        <w:rPr>
          <w:rFonts w:ascii="Angsana New" w:hAnsi="Angsana New" w:hint="cs"/>
          <w:szCs w:val="30"/>
          <w:cs/>
        </w:rPr>
        <w:t>ำ</w:t>
      </w:r>
      <w:r>
        <w:rPr>
          <w:rFonts w:ascii="Angsana New" w:hAnsi="Angsana New"/>
          <w:szCs w:val="30"/>
          <w:cs/>
        </w:rPr>
        <w:t>หน่าย</w:t>
      </w:r>
      <w:r>
        <w:rPr>
          <w:rFonts w:ascii="Angsana New" w:hAnsi="Angsana New" w:hint="cs"/>
          <w:szCs w:val="30"/>
          <w:cs/>
        </w:rPr>
        <w:t>จำ</w:t>
      </w:r>
      <w:r w:rsidRPr="00A548D5">
        <w:rPr>
          <w:rFonts w:ascii="Angsana New" w:hAnsi="Angsana New"/>
          <w:szCs w:val="30"/>
          <w:cs/>
        </w:rPr>
        <w:t xml:space="preserve">นวน </w:t>
      </w:r>
      <w:r w:rsidRPr="00A548D5">
        <w:rPr>
          <w:rFonts w:ascii="Angsana New" w:hAnsi="Angsana New"/>
          <w:szCs w:val="30"/>
        </w:rPr>
        <w:t xml:space="preserve">144,739,046 </w:t>
      </w:r>
      <w:r w:rsidRPr="00A548D5">
        <w:rPr>
          <w:rFonts w:ascii="Angsana New" w:hAnsi="Angsana New"/>
          <w:szCs w:val="30"/>
          <w:cs/>
        </w:rPr>
        <w:t xml:space="preserve">หุ้น มูลค่าที่ตราไว้หุ้นละ </w:t>
      </w:r>
      <w:r w:rsidRPr="00A548D5">
        <w:rPr>
          <w:rFonts w:ascii="Angsana New" w:hAnsi="Angsana New"/>
          <w:szCs w:val="30"/>
        </w:rPr>
        <w:t xml:space="preserve">0.25 </w:t>
      </w:r>
      <w:r w:rsidRPr="00A548D5">
        <w:rPr>
          <w:rFonts w:ascii="Angsana New" w:hAnsi="Angsana New"/>
          <w:szCs w:val="30"/>
          <w:cs/>
        </w:rPr>
        <w:t>บาท</w:t>
      </w:r>
      <w:r>
        <w:rPr>
          <w:rFonts w:ascii="Angsana New" w:hAnsi="Angsana New"/>
          <w:szCs w:val="30"/>
        </w:rPr>
        <w:t xml:space="preserve"> </w:t>
      </w:r>
      <w:r w:rsidRPr="002C1670">
        <w:rPr>
          <w:rFonts w:ascii="Angsana New" w:hAnsi="Angsana New" w:hint="cs"/>
          <w:szCs w:val="30"/>
          <w:cs/>
        </w:rPr>
        <w:t>และแก้ไขหนังสือบริคณห</w:t>
      </w:r>
      <w:r>
        <w:rPr>
          <w:rFonts w:ascii="Angsana New" w:hAnsi="Angsana New" w:hint="cs"/>
          <w:szCs w:val="30"/>
          <w:cs/>
        </w:rPr>
        <w:t>์สนธิเพื่อให้สอดคล้องกับการลด</w:t>
      </w:r>
      <w:r w:rsidRPr="002C1670">
        <w:rPr>
          <w:rFonts w:ascii="Angsana New" w:hAnsi="Angsana New" w:hint="cs"/>
          <w:szCs w:val="30"/>
          <w:cs/>
        </w:rPr>
        <w:t>ทุนจดทะเบียน</w:t>
      </w:r>
      <w:r>
        <w:rPr>
          <w:rFonts w:ascii="Angsana New" w:hAnsi="Angsana New" w:hint="cs"/>
          <w:szCs w:val="30"/>
          <w:cs/>
        </w:rPr>
        <w:t>ของบริษัท</w:t>
      </w:r>
    </w:p>
    <w:p w:rsidR="00631B28" w:rsidRDefault="00631B28" w:rsidP="00631B2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631B28" w:rsidRPr="006413B9" w:rsidRDefault="00631B28" w:rsidP="00631B2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ab/>
        <w:t>บริษัทได้ดำเนินการจดทะเบียนลดทุนจดทะเบียนของบริษัทและแก้ไขหนังสือบริคณห์สนธิกับกระทรวงพาณิชย์เมื่อวันที่ 29 สิงหาคม 2561</w:t>
      </w:r>
    </w:p>
    <w:p w:rsidR="00631B28" w:rsidRPr="006413B9" w:rsidRDefault="00631B28" w:rsidP="00631B2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  <w:cs/>
        </w:rPr>
      </w:pPr>
    </w:p>
    <w:p w:rsidR="00C06782" w:rsidRDefault="00C06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631B28" w:rsidRDefault="00631B28" w:rsidP="00631B2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lastRenderedPageBreak/>
        <w:t>ข</w:t>
      </w:r>
      <w:r w:rsidRPr="00130E50">
        <w:rPr>
          <w:rFonts w:ascii="Angsana New" w:hAnsi="Angsana New" w:hint="cs"/>
          <w:szCs w:val="30"/>
          <w:cs/>
        </w:rPr>
        <w:t>)</w:t>
      </w:r>
      <w:r w:rsidRPr="00130E50"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>เพิ่มทุนจดทะเบียนของบริษัท</w:t>
      </w:r>
      <w:r>
        <w:rPr>
          <w:rFonts w:ascii="Angsana New" w:hAnsi="Angsana New"/>
          <w:szCs w:val="30"/>
          <w:cs/>
        </w:rPr>
        <w:t>จ</w:t>
      </w:r>
      <w:r>
        <w:rPr>
          <w:rFonts w:ascii="Angsana New" w:hAnsi="Angsana New" w:hint="cs"/>
          <w:szCs w:val="30"/>
          <w:cs/>
        </w:rPr>
        <w:t>ำ</w:t>
      </w:r>
      <w:r w:rsidRPr="00A548D5">
        <w:rPr>
          <w:rFonts w:ascii="Angsana New" w:hAnsi="Angsana New"/>
          <w:szCs w:val="30"/>
          <w:cs/>
        </w:rPr>
        <w:t xml:space="preserve">นวน </w:t>
      </w:r>
      <w:r w:rsidRPr="008351C9">
        <w:rPr>
          <w:rFonts w:ascii="Angsana New" w:hAnsi="Angsana New"/>
          <w:szCs w:val="30"/>
        </w:rPr>
        <w:t xml:space="preserve">120,641,793.25 </w:t>
      </w:r>
      <w:r w:rsidRPr="008351C9">
        <w:rPr>
          <w:rFonts w:ascii="Angsana New" w:hAnsi="Angsana New"/>
          <w:szCs w:val="30"/>
          <w:cs/>
        </w:rPr>
        <w:t>บาท จากทุนจดทะเบียนเดิม</w:t>
      </w:r>
      <w:r>
        <w:rPr>
          <w:rFonts w:ascii="Angsana New" w:hAnsi="Angsana New"/>
          <w:szCs w:val="30"/>
          <w:cs/>
        </w:rPr>
        <w:t>จ</w:t>
      </w:r>
      <w:r>
        <w:rPr>
          <w:rFonts w:ascii="Angsana New" w:hAnsi="Angsana New" w:hint="cs"/>
          <w:szCs w:val="30"/>
          <w:cs/>
        </w:rPr>
        <w:t>ำ</w:t>
      </w:r>
      <w:r w:rsidRPr="008351C9">
        <w:rPr>
          <w:rFonts w:ascii="Angsana New" w:hAnsi="Angsana New"/>
          <w:szCs w:val="30"/>
          <w:cs/>
        </w:rPr>
        <w:t>นวน</w:t>
      </w:r>
      <w:r>
        <w:rPr>
          <w:cs/>
        </w:rPr>
        <w:t xml:space="preserve"> </w:t>
      </w:r>
      <w:r w:rsidRPr="008351C9">
        <w:rPr>
          <w:rFonts w:ascii="Angsana New" w:hAnsi="Angsana New"/>
          <w:szCs w:val="30"/>
        </w:rPr>
        <w:t xml:space="preserve">180,970,466.50 </w:t>
      </w:r>
      <w:r>
        <w:rPr>
          <w:rFonts w:ascii="Angsana New" w:hAnsi="Angsana New"/>
          <w:szCs w:val="30"/>
          <w:cs/>
        </w:rPr>
        <w:t>บาท เป็นทุนจดทะเบียนจ</w:t>
      </w:r>
      <w:r>
        <w:rPr>
          <w:rFonts w:ascii="Angsana New" w:hAnsi="Angsana New" w:hint="cs"/>
          <w:szCs w:val="30"/>
          <w:cs/>
        </w:rPr>
        <w:t>ำ</w:t>
      </w:r>
      <w:r w:rsidRPr="008351C9">
        <w:rPr>
          <w:rFonts w:ascii="Angsana New" w:hAnsi="Angsana New"/>
          <w:szCs w:val="30"/>
          <w:cs/>
        </w:rPr>
        <w:t xml:space="preserve">นวน </w:t>
      </w:r>
      <w:r w:rsidRPr="008351C9">
        <w:rPr>
          <w:rFonts w:ascii="Angsana New" w:hAnsi="Angsana New"/>
          <w:szCs w:val="30"/>
        </w:rPr>
        <w:t xml:space="preserve">301,612,259.75 </w:t>
      </w:r>
      <w:r w:rsidRPr="008351C9">
        <w:rPr>
          <w:rFonts w:ascii="Angsana New" w:hAnsi="Angsana New"/>
          <w:szCs w:val="30"/>
          <w:cs/>
        </w:rPr>
        <w:t>บาท</w:t>
      </w:r>
      <w:r w:rsidRPr="008351C9">
        <w:rPr>
          <w:rFonts w:ascii="Angsana New" w:hAnsi="Angsana New"/>
          <w:szCs w:val="30"/>
        </w:rPr>
        <w:t xml:space="preserve"> </w:t>
      </w:r>
      <w:r>
        <w:rPr>
          <w:rFonts w:ascii="Angsana New" w:hAnsi="Angsana New"/>
          <w:szCs w:val="30"/>
          <w:cs/>
        </w:rPr>
        <w:t>โดยการออกหุ้นสามัญเพิ่มทุนจ</w:t>
      </w:r>
      <w:r>
        <w:rPr>
          <w:rFonts w:ascii="Angsana New" w:hAnsi="Angsana New" w:hint="cs"/>
          <w:szCs w:val="30"/>
          <w:cs/>
        </w:rPr>
        <w:t>ำ</w:t>
      </w:r>
      <w:r w:rsidRPr="008351C9">
        <w:rPr>
          <w:rFonts w:ascii="Angsana New" w:hAnsi="Angsana New"/>
          <w:szCs w:val="30"/>
          <w:cs/>
        </w:rPr>
        <w:t xml:space="preserve">นวน </w:t>
      </w:r>
      <w:r w:rsidRPr="008351C9">
        <w:rPr>
          <w:rFonts w:ascii="Angsana New" w:hAnsi="Angsana New"/>
          <w:szCs w:val="30"/>
        </w:rPr>
        <w:t xml:space="preserve">482,567,173 </w:t>
      </w:r>
      <w:r w:rsidRPr="008351C9">
        <w:rPr>
          <w:rFonts w:ascii="Angsana New" w:hAnsi="Angsana New"/>
          <w:szCs w:val="30"/>
          <w:cs/>
        </w:rPr>
        <w:t xml:space="preserve">หุ้น มูลค่าที่ตราไว้หุ้นละ </w:t>
      </w:r>
      <w:r w:rsidRPr="008351C9">
        <w:rPr>
          <w:rFonts w:ascii="Angsana New" w:hAnsi="Angsana New"/>
          <w:szCs w:val="30"/>
        </w:rPr>
        <w:t xml:space="preserve">0.25 </w:t>
      </w:r>
      <w:r w:rsidRPr="008351C9">
        <w:rPr>
          <w:rFonts w:ascii="Angsana New" w:hAnsi="Angsana New"/>
          <w:szCs w:val="30"/>
          <w:cs/>
        </w:rPr>
        <w:t>บาท</w:t>
      </w:r>
      <w:r>
        <w:rPr>
          <w:rFonts w:ascii="Angsana New" w:hAnsi="Angsana New"/>
          <w:szCs w:val="30"/>
        </w:rPr>
        <w:t xml:space="preserve"> </w:t>
      </w:r>
      <w:r w:rsidRPr="002C1670">
        <w:rPr>
          <w:rFonts w:ascii="Angsana New" w:hAnsi="Angsana New" w:hint="cs"/>
          <w:szCs w:val="30"/>
          <w:cs/>
        </w:rPr>
        <w:t>และแก้ไขหนังสือบริคณห์สนธิเพื่อให้สอดคล้องกับการเพิ่มทุนจดทะเบียน</w:t>
      </w:r>
      <w:r>
        <w:rPr>
          <w:rFonts w:ascii="Angsana New" w:hAnsi="Angsana New" w:hint="cs"/>
          <w:szCs w:val="30"/>
          <w:cs/>
        </w:rPr>
        <w:t>ของบริษัท</w:t>
      </w:r>
    </w:p>
    <w:p w:rsidR="00631B28" w:rsidRDefault="00631B28" w:rsidP="00631B2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631B28" w:rsidRDefault="00631B28" w:rsidP="00631B2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Cs w:val="30"/>
          <w:cs/>
        </w:rPr>
        <w:tab/>
        <w:t>บริษัทได้ดำเนินการจดทะเบียนเพิ่มทุนจดทะเบียนของบริษัทและแก้ไขหนังสือบริคณห์สนธิกับกระทรวงพาณิชย์เมื่อวันที่ 30 สิงหาคม 2561</w:t>
      </w:r>
    </w:p>
    <w:p w:rsidR="00631B28" w:rsidRPr="00D65486" w:rsidRDefault="00631B28" w:rsidP="00631B2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631B28" w:rsidRPr="00A007C9" w:rsidRDefault="00631B28" w:rsidP="00631B2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ค</w:t>
      </w:r>
      <w:r w:rsidRPr="00130E50">
        <w:rPr>
          <w:rFonts w:ascii="Angsana New" w:hAnsi="Angsana New" w:hint="cs"/>
          <w:szCs w:val="30"/>
          <w:cs/>
        </w:rPr>
        <w:t>)</w:t>
      </w:r>
      <w:r w:rsidRPr="00130E50">
        <w:rPr>
          <w:rFonts w:ascii="Angsana New" w:hAnsi="Angsana New" w:hint="cs"/>
          <w:szCs w:val="30"/>
          <w:cs/>
        </w:rPr>
        <w:tab/>
      </w:r>
      <w:r w:rsidRPr="00D65486">
        <w:rPr>
          <w:rFonts w:ascii="Angsana New" w:hAnsi="Angsana New"/>
          <w:szCs w:val="30"/>
          <w:cs/>
        </w:rPr>
        <w:t>ออกและจัดสรรหุ้นสามัญเพิ่มทุน</w:t>
      </w:r>
      <w:r>
        <w:rPr>
          <w:rFonts w:ascii="Angsana New" w:hAnsi="Angsana New"/>
          <w:szCs w:val="30"/>
          <w:cs/>
        </w:rPr>
        <w:t>ของบริษัทจ</w:t>
      </w:r>
      <w:r>
        <w:rPr>
          <w:rFonts w:ascii="Angsana New" w:hAnsi="Angsana New" w:hint="cs"/>
          <w:szCs w:val="30"/>
          <w:cs/>
        </w:rPr>
        <w:t>ำ</w:t>
      </w:r>
      <w:r w:rsidRPr="00D65486">
        <w:rPr>
          <w:rFonts w:ascii="Angsana New" w:hAnsi="Angsana New"/>
          <w:szCs w:val="30"/>
          <w:cs/>
        </w:rPr>
        <w:t xml:space="preserve">นวน </w:t>
      </w:r>
      <w:r w:rsidRPr="00D65486">
        <w:rPr>
          <w:rFonts w:ascii="Angsana New" w:hAnsi="Angsana New"/>
          <w:szCs w:val="30"/>
        </w:rPr>
        <w:t xml:space="preserve">482,567,173 </w:t>
      </w:r>
      <w:r w:rsidRPr="00D65486">
        <w:rPr>
          <w:rFonts w:ascii="Angsana New" w:hAnsi="Angsana New"/>
          <w:szCs w:val="30"/>
          <w:cs/>
        </w:rPr>
        <w:t xml:space="preserve">หุ้น มูลค่าที่ตราไว้หุ้นละ </w:t>
      </w:r>
      <w:r w:rsidRPr="00D65486">
        <w:rPr>
          <w:rFonts w:ascii="Angsana New" w:hAnsi="Angsana New"/>
          <w:szCs w:val="30"/>
        </w:rPr>
        <w:t xml:space="preserve">0.25 </w:t>
      </w:r>
      <w:r w:rsidRPr="00D65486">
        <w:rPr>
          <w:rFonts w:ascii="Angsana New" w:hAnsi="Angsana New"/>
          <w:szCs w:val="30"/>
          <w:cs/>
        </w:rPr>
        <w:t xml:space="preserve">บาท ในราคา </w:t>
      </w:r>
      <w:r w:rsidRPr="00D65486">
        <w:rPr>
          <w:rFonts w:ascii="Angsana New" w:hAnsi="Angsana New"/>
          <w:szCs w:val="30"/>
        </w:rPr>
        <w:t xml:space="preserve">0.80 </w:t>
      </w:r>
      <w:r w:rsidRPr="00D65486">
        <w:rPr>
          <w:rFonts w:ascii="Angsana New" w:hAnsi="Angsana New"/>
          <w:szCs w:val="30"/>
          <w:cs/>
        </w:rPr>
        <w:t xml:space="preserve">บาทต่อหุ้น คิดเป็นมูลค่า </w:t>
      </w:r>
      <w:r w:rsidRPr="00D65486">
        <w:rPr>
          <w:rFonts w:ascii="Angsana New" w:hAnsi="Angsana New"/>
          <w:szCs w:val="30"/>
        </w:rPr>
        <w:t xml:space="preserve">386,053,738.40 </w:t>
      </w:r>
      <w:r w:rsidRPr="00D65486">
        <w:rPr>
          <w:rFonts w:ascii="Angsana New" w:hAnsi="Angsana New"/>
          <w:szCs w:val="30"/>
          <w:cs/>
        </w:rPr>
        <w:t>บาท เพื่อ</w:t>
      </w:r>
      <w:r>
        <w:rPr>
          <w:rFonts w:ascii="Angsana New" w:hAnsi="Angsana New"/>
          <w:szCs w:val="30"/>
          <w:cs/>
        </w:rPr>
        <w:t>เสนอขายให้แก่บุคคลในวงจำ</w:t>
      </w:r>
      <w:r w:rsidRPr="00D65486">
        <w:rPr>
          <w:rFonts w:ascii="Angsana New" w:hAnsi="Angsana New"/>
          <w:szCs w:val="30"/>
          <w:cs/>
        </w:rPr>
        <w:t>กัด</w:t>
      </w:r>
      <w:r>
        <w:rPr>
          <w:rFonts w:ascii="Angsana New" w:hAnsi="Angsana New"/>
          <w:szCs w:val="30"/>
        </w:rPr>
        <w:t xml:space="preserve"> (Private Placement) </w:t>
      </w:r>
      <w:r>
        <w:rPr>
          <w:rFonts w:ascii="Angsana New" w:hAnsi="Angsana New" w:hint="cs"/>
          <w:szCs w:val="30"/>
          <w:cs/>
        </w:rPr>
        <w:t>ให้แก่ คุณชัชชญา ไตรตระกูลชัย (ผู้ลงทุน) ซึ่งจะเป็นผู้ถือหุ้นร้อยละ 40 ของจำนวนหุ้นที่จำหน่ายแล้วทั้งหมดของบริษัทซึ่งเข้าข่ายเป็นรายการที่เกี่ยวโยงกันของบริษัทจดทะเบียน</w:t>
      </w:r>
    </w:p>
    <w:p w:rsidR="00631B28" w:rsidRPr="00631B28" w:rsidRDefault="00631B28" w:rsidP="00631B2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631B28" w:rsidRPr="006473B8" w:rsidRDefault="00631B28" w:rsidP="00631B2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 w:hint="cs"/>
          <w:szCs w:val="30"/>
          <w:cs/>
        </w:rPr>
        <w:tab/>
        <w:t>บริษัทได้รับชำระค่าหุ้นจำนวน 200 ล้านบาท (250</w:t>
      </w:r>
      <w:proofErr w:type="gramStart"/>
      <w:r>
        <w:rPr>
          <w:rFonts w:ascii="Angsana New" w:hAnsi="Angsana New"/>
          <w:szCs w:val="30"/>
        </w:rPr>
        <w:t>,000,000</w:t>
      </w:r>
      <w:proofErr w:type="gramEnd"/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หุ้น ราคาเสนอขาย 0.80 บาทต่อหุ้น) เมื่อวันที่ 27 กันยายน 2561 และ 186.05 ล้านบาท (232</w:t>
      </w:r>
      <w:r>
        <w:rPr>
          <w:rFonts w:ascii="Angsana New" w:hAnsi="Angsana New"/>
          <w:szCs w:val="30"/>
        </w:rPr>
        <w:t>,</w:t>
      </w:r>
      <w:r>
        <w:rPr>
          <w:rFonts w:ascii="Angsana New" w:hAnsi="Angsana New" w:hint="cs"/>
          <w:szCs w:val="30"/>
          <w:cs/>
        </w:rPr>
        <w:t>567</w:t>
      </w:r>
      <w:r>
        <w:rPr>
          <w:rFonts w:ascii="Angsana New" w:hAnsi="Angsana New"/>
          <w:szCs w:val="30"/>
        </w:rPr>
        <w:t>,</w:t>
      </w:r>
      <w:r>
        <w:rPr>
          <w:rFonts w:ascii="Angsana New" w:hAnsi="Angsana New" w:hint="cs"/>
          <w:szCs w:val="30"/>
          <w:cs/>
        </w:rPr>
        <w:t>173 หุ้น ราคาเสนอขาย 0.80 บาทต่อหุ้น) เมื่อวันที่ 4 ตุลาคม 2561 บริษัทได้ดำเนินการจดทะเบียนเพิ่มทุนที่ชำระแล้วของบริษัทกับกระทรวงพาณิชย์เมื่อวันที่ 28 กันยายน 2561 และวันที่ 5 ตุลาคม 2561</w:t>
      </w:r>
      <w:r>
        <w:rPr>
          <w:rFonts w:ascii="Angsana New" w:hAnsi="Angsana New"/>
          <w:sz w:val="16"/>
          <w:szCs w:val="16"/>
        </w:rPr>
        <w:t xml:space="preserve"> </w:t>
      </w:r>
      <w:r w:rsidRPr="006473B8">
        <w:rPr>
          <w:rFonts w:ascii="Angsana New" w:hAnsi="Angsana New" w:hint="cs"/>
          <w:szCs w:val="30"/>
          <w:cs/>
        </w:rPr>
        <w:t>ตามลำดับ</w:t>
      </w:r>
    </w:p>
    <w:p w:rsidR="00631B28" w:rsidRPr="00D65486" w:rsidRDefault="00631B28" w:rsidP="00631B2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631B28" w:rsidRDefault="00631B28" w:rsidP="00631B2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ง</w:t>
      </w:r>
      <w:r w:rsidRPr="00130E50">
        <w:rPr>
          <w:rFonts w:ascii="Angsana New" w:hAnsi="Angsana New" w:hint="cs"/>
          <w:szCs w:val="30"/>
          <w:cs/>
        </w:rPr>
        <w:t>)</w:t>
      </w:r>
      <w:r w:rsidRPr="00130E50"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/>
          <w:szCs w:val="30"/>
          <w:cs/>
        </w:rPr>
        <w:t>ขอผ่อนผันการท</w:t>
      </w:r>
      <w:r>
        <w:rPr>
          <w:rFonts w:ascii="Angsana New" w:hAnsi="Angsana New" w:hint="cs"/>
          <w:szCs w:val="30"/>
          <w:cs/>
        </w:rPr>
        <w:t>ำคำ</w:t>
      </w:r>
      <w:r w:rsidRPr="004B7911">
        <w:rPr>
          <w:rFonts w:ascii="Angsana New" w:hAnsi="Angsana New"/>
          <w:szCs w:val="30"/>
          <w:cs/>
        </w:rPr>
        <w:t>เสนอซื้อหลั</w:t>
      </w:r>
      <w:r>
        <w:rPr>
          <w:rFonts w:ascii="Angsana New" w:hAnsi="Angsana New"/>
          <w:szCs w:val="30"/>
          <w:cs/>
        </w:rPr>
        <w:t>กทรัพย์ทั้งหมดของ</w:t>
      </w:r>
      <w:r>
        <w:rPr>
          <w:rFonts w:ascii="Angsana New" w:hAnsi="Angsana New" w:hint="cs"/>
          <w:szCs w:val="30"/>
          <w:cs/>
        </w:rPr>
        <w:t xml:space="preserve">บริษัทโดยอาศัยมติที่ประชุมผู้ถือหุ้น </w:t>
      </w:r>
      <w:r>
        <w:rPr>
          <w:rFonts w:ascii="Angsana New" w:hAnsi="Angsana New"/>
          <w:szCs w:val="30"/>
        </w:rPr>
        <w:t>(Whitewash)</w:t>
      </w:r>
      <w:r>
        <w:rPr>
          <w:rFonts w:ascii="Angsana New" w:hAnsi="Angsana New" w:hint="cs"/>
          <w:szCs w:val="30"/>
          <w:cs/>
        </w:rPr>
        <w:t xml:space="preserve"> </w:t>
      </w:r>
    </w:p>
    <w:p w:rsidR="00631B28" w:rsidRPr="00253E8F" w:rsidRDefault="00631B28" w:rsidP="00631B2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631B28" w:rsidRDefault="00631B28" w:rsidP="00631B2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จ</w:t>
      </w:r>
      <w:r w:rsidRPr="00130E50">
        <w:rPr>
          <w:rFonts w:ascii="Angsana New" w:hAnsi="Angsana New" w:hint="cs"/>
          <w:szCs w:val="30"/>
          <w:cs/>
        </w:rPr>
        <w:t>)</w:t>
      </w:r>
      <w:r w:rsidRPr="00130E50">
        <w:rPr>
          <w:rFonts w:ascii="Angsana New" w:hAnsi="Angsana New" w:hint="cs"/>
          <w:szCs w:val="30"/>
          <w:cs/>
        </w:rPr>
        <w:tab/>
      </w:r>
      <w:r w:rsidRPr="00E90A76">
        <w:rPr>
          <w:rFonts w:ascii="Angsana New" w:hAnsi="Angsana New"/>
          <w:szCs w:val="30"/>
          <w:cs/>
        </w:rPr>
        <w:t>แก้ไขเพิ่มเติมวัตถุประสงค์ของ</w:t>
      </w:r>
      <w:r>
        <w:rPr>
          <w:rFonts w:ascii="Angsana New" w:hAnsi="Angsana New"/>
          <w:szCs w:val="30"/>
          <w:cs/>
        </w:rPr>
        <w:t>บริษัท</w:t>
      </w:r>
      <w:r w:rsidRPr="00E90A76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เพื่อให้สอดคล้องกับธุรกิจใหม่ </w:t>
      </w:r>
      <w:r w:rsidRPr="00E90A76">
        <w:rPr>
          <w:rFonts w:ascii="Angsana New" w:hAnsi="Angsana New"/>
          <w:szCs w:val="30"/>
          <w:cs/>
        </w:rPr>
        <w:t>โด</w:t>
      </w:r>
      <w:r>
        <w:rPr>
          <w:rFonts w:ascii="Angsana New" w:hAnsi="Angsana New"/>
          <w:szCs w:val="30"/>
          <w:cs/>
        </w:rPr>
        <w:t>ยเพิ่มเติมวัตถุประสงค์จากเดิมจ</w:t>
      </w:r>
      <w:r>
        <w:rPr>
          <w:rFonts w:ascii="Angsana New" w:hAnsi="Angsana New" w:hint="cs"/>
          <w:szCs w:val="30"/>
          <w:cs/>
        </w:rPr>
        <w:t>ำ</w:t>
      </w:r>
      <w:r w:rsidRPr="00E90A76">
        <w:rPr>
          <w:rFonts w:ascii="Angsana New" w:hAnsi="Angsana New"/>
          <w:szCs w:val="30"/>
          <w:cs/>
        </w:rPr>
        <w:t xml:space="preserve">นวน </w:t>
      </w:r>
      <w:r w:rsidRPr="00E90A76">
        <w:rPr>
          <w:rFonts w:ascii="Angsana New" w:hAnsi="Angsana New"/>
          <w:szCs w:val="30"/>
        </w:rPr>
        <w:t>27</w:t>
      </w:r>
      <w:r>
        <w:rPr>
          <w:rFonts w:ascii="Angsana New" w:hAnsi="Angsana New" w:hint="cs"/>
          <w:szCs w:val="30"/>
          <w:cs/>
        </w:rPr>
        <w:t xml:space="preserve"> </w:t>
      </w:r>
      <w:r w:rsidRPr="00E90A76">
        <w:rPr>
          <w:rFonts w:ascii="Angsana New" w:hAnsi="Angsana New"/>
          <w:szCs w:val="30"/>
          <w:cs/>
        </w:rPr>
        <w:t xml:space="preserve">ข้อ เป็น </w:t>
      </w:r>
      <w:r w:rsidRPr="00E90A76">
        <w:rPr>
          <w:rFonts w:ascii="Angsana New" w:hAnsi="Angsana New"/>
          <w:szCs w:val="30"/>
        </w:rPr>
        <w:t xml:space="preserve">29 </w:t>
      </w:r>
      <w:r w:rsidRPr="00E90A76">
        <w:rPr>
          <w:rFonts w:ascii="Angsana New" w:hAnsi="Angsana New"/>
          <w:szCs w:val="30"/>
          <w:cs/>
        </w:rPr>
        <w:t>ข้อ ดังนี้</w:t>
      </w:r>
    </w:p>
    <w:p w:rsidR="00631B28" w:rsidRDefault="00631B28" w:rsidP="00631B2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</w:rPr>
        <w:tab/>
      </w:r>
      <w:r>
        <w:rPr>
          <w:rFonts w:ascii="Angsana New" w:hAnsi="Angsana New" w:hint="cs"/>
          <w:szCs w:val="30"/>
          <w:cs/>
        </w:rPr>
        <w:t>-</w:t>
      </w:r>
      <w:r>
        <w:rPr>
          <w:rFonts w:ascii="Angsana New" w:hAnsi="Angsana New" w:hint="cs"/>
          <w:szCs w:val="30"/>
          <w:cs/>
        </w:rPr>
        <w:tab/>
      </w:r>
      <w:r w:rsidRPr="00E90A76">
        <w:rPr>
          <w:rFonts w:ascii="Angsana New" w:hAnsi="Angsana New"/>
          <w:szCs w:val="30"/>
          <w:cs/>
        </w:rPr>
        <w:t xml:space="preserve">ข้อ </w:t>
      </w:r>
      <w:r w:rsidRPr="00E90A76">
        <w:rPr>
          <w:rFonts w:ascii="Angsana New" w:hAnsi="Angsana New"/>
          <w:szCs w:val="30"/>
        </w:rPr>
        <w:t xml:space="preserve">28 </w:t>
      </w:r>
      <w:r>
        <w:rPr>
          <w:rFonts w:ascii="Angsana New" w:hAnsi="Angsana New"/>
          <w:szCs w:val="30"/>
          <w:cs/>
        </w:rPr>
        <w:t>ประกอบกิจการผลิตและจ</w:t>
      </w:r>
      <w:r>
        <w:rPr>
          <w:rFonts w:ascii="Angsana New" w:hAnsi="Angsana New" w:hint="cs"/>
          <w:szCs w:val="30"/>
          <w:cs/>
        </w:rPr>
        <w:t>ำ</w:t>
      </w:r>
      <w:r>
        <w:rPr>
          <w:rFonts w:ascii="Angsana New" w:hAnsi="Angsana New"/>
          <w:szCs w:val="30"/>
          <w:cs/>
        </w:rPr>
        <w:t>หน่ายน้</w:t>
      </w:r>
      <w:r>
        <w:rPr>
          <w:rFonts w:ascii="Angsana New" w:hAnsi="Angsana New" w:hint="cs"/>
          <w:szCs w:val="30"/>
          <w:cs/>
        </w:rPr>
        <w:t>ำ</w:t>
      </w:r>
      <w:r w:rsidRPr="00E90A76">
        <w:rPr>
          <w:rFonts w:ascii="Angsana New" w:hAnsi="Angsana New"/>
          <w:szCs w:val="30"/>
          <w:cs/>
        </w:rPr>
        <w:t>มันปาล์ม</w:t>
      </w:r>
    </w:p>
    <w:p w:rsidR="00631B28" w:rsidRPr="00202C2C" w:rsidRDefault="00631B28" w:rsidP="00631B2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34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/>
          <w:szCs w:val="30"/>
        </w:rPr>
        <w:tab/>
      </w:r>
      <w:r>
        <w:rPr>
          <w:rFonts w:ascii="Angsana New" w:hAnsi="Angsana New" w:hint="cs"/>
          <w:szCs w:val="30"/>
          <w:cs/>
        </w:rPr>
        <w:t>-</w:t>
      </w:r>
      <w:r>
        <w:rPr>
          <w:rFonts w:ascii="Angsana New" w:hAnsi="Angsana New" w:hint="cs"/>
          <w:szCs w:val="30"/>
          <w:cs/>
        </w:rPr>
        <w:tab/>
      </w:r>
      <w:r w:rsidRPr="00E90A76">
        <w:rPr>
          <w:rFonts w:ascii="Angsana New" w:hAnsi="Angsana New"/>
          <w:szCs w:val="30"/>
          <w:cs/>
        </w:rPr>
        <w:t xml:space="preserve">ข้อ </w:t>
      </w:r>
      <w:r w:rsidRPr="00E90A76">
        <w:rPr>
          <w:rFonts w:ascii="Angsana New" w:hAnsi="Angsana New"/>
          <w:szCs w:val="30"/>
        </w:rPr>
        <w:t xml:space="preserve">29 </w:t>
      </w:r>
      <w:r w:rsidRPr="00E90A76">
        <w:rPr>
          <w:rFonts w:ascii="Angsana New" w:hAnsi="Angsana New"/>
          <w:szCs w:val="30"/>
          <w:cs/>
        </w:rPr>
        <w:t>ประกอบกิจการโร</w:t>
      </w:r>
      <w:r>
        <w:rPr>
          <w:rFonts w:ascii="Angsana New" w:hAnsi="Angsana New"/>
          <w:szCs w:val="30"/>
          <w:cs/>
        </w:rPr>
        <w:t>งงานสกัดน</w:t>
      </w:r>
      <w:r>
        <w:rPr>
          <w:rFonts w:ascii="Angsana New" w:hAnsi="Angsana New" w:hint="cs"/>
          <w:szCs w:val="30"/>
          <w:cs/>
        </w:rPr>
        <w:t>้ำ</w:t>
      </w:r>
      <w:r>
        <w:rPr>
          <w:rFonts w:ascii="Angsana New" w:hAnsi="Angsana New"/>
          <w:szCs w:val="30"/>
          <w:cs/>
        </w:rPr>
        <w:t>มันปาล์ม หีบน</w:t>
      </w:r>
      <w:r>
        <w:rPr>
          <w:rFonts w:ascii="Angsana New" w:hAnsi="Angsana New" w:hint="cs"/>
          <w:szCs w:val="30"/>
          <w:cs/>
        </w:rPr>
        <w:t>้ำ</w:t>
      </w:r>
      <w:r>
        <w:rPr>
          <w:rFonts w:ascii="Angsana New" w:hAnsi="Angsana New"/>
          <w:szCs w:val="30"/>
          <w:cs/>
        </w:rPr>
        <w:t>มันปาล์ม น้ำ</w:t>
      </w:r>
      <w:r w:rsidRPr="00E90A76">
        <w:rPr>
          <w:rFonts w:ascii="Angsana New" w:hAnsi="Angsana New"/>
          <w:szCs w:val="30"/>
          <w:cs/>
        </w:rPr>
        <w:t>มันจากพืชทุกชนิด</w:t>
      </w:r>
    </w:p>
    <w:p w:rsidR="00631B28" w:rsidRPr="008242F6" w:rsidRDefault="00631B28" w:rsidP="00631B2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Cs w:val="30"/>
          <w:cs/>
        </w:rPr>
        <w:tab/>
        <w:t xml:space="preserve"> </w:t>
      </w:r>
    </w:p>
    <w:p w:rsidR="00631B28" w:rsidRDefault="00631B28" w:rsidP="00631B2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ab/>
      </w:r>
      <w:r w:rsidRPr="00202C2C">
        <w:rPr>
          <w:rFonts w:ascii="Angsana New" w:hAnsi="Angsana New" w:hint="cs"/>
          <w:szCs w:val="30"/>
          <w:cs/>
        </w:rPr>
        <w:t>และ</w:t>
      </w:r>
      <w:r w:rsidRPr="002C1670">
        <w:rPr>
          <w:rFonts w:ascii="Angsana New" w:hAnsi="Angsana New" w:hint="cs"/>
          <w:szCs w:val="30"/>
          <w:cs/>
        </w:rPr>
        <w:t>แก้ไขหนังสือบริคณห</w:t>
      </w:r>
      <w:r>
        <w:rPr>
          <w:rFonts w:ascii="Angsana New" w:hAnsi="Angsana New" w:hint="cs"/>
          <w:szCs w:val="30"/>
          <w:cs/>
        </w:rPr>
        <w:t>์สนธิเพื่อให้สอดคล้องกับการแก้ไขเพิ่มเติมวัตถุประสงค์ของบริษัท</w:t>
      </w:r>
    </w:p>
    <w:p w:rsidR="00631B28" w:rsidRPr="006413B9" w:rsidRDefault="00631B28" w:rsidP="00631B28">
      <w:pPr>
        <w:pStyle w:val="NoSpacing"/>
        <w:tabs>
          <w:tab w:val="clear" w:pos="454"/>
          <w:tab w:val="left" w:pos="709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631B28" w:rsidRDefault="00631B28" w:rsidP="00631B28">
      <w:pPr>
        <w:pStyle w:val="NoSpacing"/>
        <w:tabs>
          <w:tab w:val="clear" w:pos="454"/>
          <w:tab w:val="left" w:pos="709"/>
        </w:tabs>
        <w:ind w:left="567" w:hanging="567"/>
        <w:jc w:val="thaiDistribute"/>
        <w:rPr>
          <w:rFonts w:ascii="Angsana New" w:hAnsi="Angsana New"/>
          <w:b/>
          <w:bCs/>
          <w:szCs w:val="30"/>
        </w:rPr>
      </w:pP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  <w:t>บริษัทได้ดำเนินการแก้ไขเพิ่มเติมวัตถุประสงค์ของบริษัทและหนังสือบริคณห์สนธิกับกระทรวงพาณิชย์เมื่อวันที่ 30 สิงหาคม 2561</w:t>
      </w:r>
    </w:p>
    <w:p w:rsidR="00631B28" w:rsidRDefault="00631B28" w:rsidP="007F3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31B28" w:rsidRDefault="00631B28" w:rsidP="007F3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31B28" w:rsidRDefault="00631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7F3CA4" w:rsidRDefault="00327069" w:rsidP="0002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902B8C">
        <w:rPr>
          <w:rFonts w:ascii="Angsana New" w:hAnsi="Angsana New"/>
          <w:b/>
          <w:bCs/>
          <w:sz w:val="30"/>
          <w:szCs w:val="30"/>
        </w:rPr>
        <w:t>.</w:t>
      </w:r>
      <w:r w:rsidR="00B52513">
        <w:rPr>
          <w:rFonts w:ascii="Angsana New" w:hAnsi="Angsana New"/>
          <w:b/>
          <w:bCs/>
          <w:sz w:val="30"/>
          <w:szCs w:val="30"/>
        </w:rPr>
        <w:tab/>
      </w:r>
      <w:r w:rsidR="005D2485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210708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:rsidR="00210708" w:rsidRDefault="00210708" w:rsidP="007F3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210708" w:rsidRPr="00210708" w:rsidRDefault="005D2485" w:rsidP="007F3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210708">
        <w:rPr>
          <w:rFonts w:ascii="Angsana New" w:hAnsi="Angsana New" w:hint="cs"/>
          <w:b/>
          <w:bCs/>
          <w:sz w:val="30"/>
          <w:szCs w:val="30"/>
          <w:cs/>
        </w:rPr>
        <w:t>ต่อหุ้นขั้นพื้นฐาน</w:t>
      </w:r>
    </w:p>
    <w:p w:rsidR="005D2485" w:rsidRDefault="005D2485" w:rsidP="00B52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B52513" w:rsidRDefault="005D2485" w:rsidP="00B52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="00B52513" w:rsidRPr="008D092C">
        <w:rPr>
          <w:rFonts w:ascii="Angsana New" w:hAnsi="Angsana New"/>
          <w:sz w:val="30"/>
          <w:szCs w:val="30"/>
          <w:cs/>
        </w:rPr>
        <w:t>ต่อหุ้นขั้นพื้นฐานสำหรับ</w:t>
      </w:r>
      <w:r w:rsidR="00C06258" w:rsidRPr="008D092C">
        <w:rPr>
          <w:rFonts w:ascii="Angsana New" w:hAnsi="Angsana New" w:hint="cs"/>
          <w:sz w:val="30"/>
          <w:szCs w:val="30"/>
          <w:cs/>
        </w:rPr>
        <w:t>งวด</w:t>
      </w:r>
      <w:r w:rsidR="00B63DCF">
        <w:rPr>
          <w:rFonts w:ascii="Angsana New" w:hAnsi="Angsana New" w:hint="cs"/>
          <w:sz w:val="30"/>
          <w:szCs w:val="30"/>
          <w:cs/>
        </w:rPr>
        <w:t>สามเดือนและเก้าเดือน</w:t>
      </w:r>
      <w:r w:rsidR="00B52513" w:rsidRPr="008D092C">
        <w:rPr>
          <w:rFonts w:ascii="Angsana New" w:hAnsi="Angsana New"/>
          <w:sz w:val="30"/>
          <w:szCs w:val="30"/>
          <w:cs/>
        </w:rPr>
        <w:t>สิ้นสุดวันที่ 3</w:t>
      </w:r>
      <w:r w:rsidR="00DB06AE">
        <w:rPr>
          <w:rFonts w:ascii="Angsana New" w:hAnsi="Angsana New"/>
          <w:sz w:val="30"/>
          <w:szCs w:val="30"/>
        </w:rPr>
        <w:t xml:space="preserve">0 </w:t>
      </w:r>
      <w:r w:rsidR="00B63DCF">
        <w:rPr>
          <w:rFonts w:ascii="Angsana New" w:hAnsi="Angsana New" w:hint="cs"/>
          <w:sz w:val="30"/>
          <w:szCs w:val="30"/>
          <w:cs/>
        </w:rPr>
        <w:t>กันยายน</w:t>
      </w:r>
      <w:r w:rsidR="00C06258" w:rsidRPr="008D092C">
        <w:rPr>
          <w:rFonts w:ascii="Angsana New" w:hAnsi="Angsana New" w:hint="cs"/>
          <w:sz w:val="30"/>
          <w:szCs w:val="30"/>
          <w:cs/>
        </w:rPr>
        <w:t xml:space="preserve"> 256</w:t>
      </w:r>
      <w:r w:rsidR="00745CC9">
        <w:rPr>
          <w:rFonts w:ascii="Angsana New" w:hAnsi="Angsana New" w:hint="cs"/>
          <w:sz w:val="30"/>
          <w:szCs w:val="30"/>
          <w:cs/>
        </w:rPr>
        <w:t>1 และ 2560</w:t>
      </w:r>
      <w:r>
        <w:rPr>
          <w:rFonts w:ascii="Angsana New" w:hAnsi="Angsana New"/>
          <w:sz w:val="30"/>
          <w:szCs w:val="30"/>
          <w:cs/>
        </w:rPr>
        <w:t xml:space="preserve"> คำนวณโดยการหาร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="008D092C" w:rsidRPr="008D092C">
        <w:rPr>
          <w:rFonts w:ascii="Angsana New" w:hAnsi="Angsana New"/>
          <w:sz w:val="30"/>
          <w:szCs w:val="30"/>
          <w:cs/>
        </w:rPr>
        <w:t>สำหรับ</w:t>
      </w:r>
      <w:r w:rsidR="008D092C" w:rsidRPr="008D092C">
        <w:rPr>
          <w:rFonts w:ascii="Angsana New" w:hAnsi="Angsana New" w:hint="cs"/>
          <w:sz w:val="30"/>
          <w:szCs w:val="30"/>
          <w:cs/>
        </w:rPr>
        <w:t>งวด</w:t>
      </w:r>
      <w:r w:rsidR="00B52513" w:rsidRPr="008D092C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</w:t>
      </w:r>
      <w:r w:rsidR="008D092C" w:rsidRPr="008D092C">
        <w:rPr>
          <w:rFonts w:ascii="Angsana New" w:hAnsi="Angsana New"/>
          <w:sz w:val="30"/>
          <w:szCs w:val="30"/>
          <w:cs/>
        </w:rPr>
        <w:t>นสามัญที่ออกจำหน่ายแล้วระหว่าง</w:t>
      </w:r>
      <w:r w:rsidR="008D092C" w:rsidRPr="008D092C">
        <w:rPr>
          <w:rFonts w:ascii="Angsana New" w:hAnsi="Angsana New" w:hint="cs"/>
          <w:sz w:val="30"/>
          <w:szCs w:val="30"/>
          <w:cs/>
        </w:rPr>
        <w:t>งวด</w:t>
      </w:r>
      <w:r w:rsidR="00B52513" w:rsidRPr="008D092C">
        <w:rPr>
          <w:rFonts w:ascii="Angsana New" w:hAnsi="Angsana New"/>
          <w:sz w:val="30"/>
          <w:szCs w:val="30"/>
          <w:cs/>
        </w:rPr>
        <w:t xml:space="preserve"> ซึ่งแสดงการคำนวณได้ดังนี้</w:t>
      </w:r>
    </w:p>
    <w:p w:rsidR="00E21C0D" w:rsidRPr="00B52513" w:rsidRDefault="00E21C0D" w:rsidP="00B52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890" w:type="dxa"/>
        <w:tblLook w:val="01E0"/>
      </w:tblPr>
      <w:tblGrid>
        <w:gridCol w:w="4503"/>
        <w:gridCol w:w="1134"/>
        <w:gridCol w:w="284"/>
        <w:gridCol w:w="1134"/>
        <w:gridCol w:w="283"/>
        <w:gridCol w:w="1134"/>
        <w:gridCol w:w="284"/>
        <w:gridCol w:w="1134"/>
      </w:tblGrid>
      <w:tr w:rsidR="00745CC9" w:rsidRPr="00B52513" w:rsidTr="00075BAB">
        <w:tc>
          <w:tcPr>
            <w:tcW w:w="4503" w:type="dxa"/>
          </w:tcPr>
          <w:p w:rsidR="00745CC9" w:rsidRPr="00B52513" w:rsidRDefault="00745CC9" w:rsidP="0039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7" w:type="dxa"/>
            <w:gridSpan w:val="7"/>
          </w:tcPr>
          <w:p w:rsidR="00745CC9" w:rsidRPr="00B52513" w:rsidRDefault="00745CC9" w:rsidP="00E21C0D">
            <w:pPr>
              <w:pStyle w:val="a0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513">
              <w:rPr>
                <w:rFonts w:ascii="Angsana New" w:hAnsi="Angsana New"/>
                <w:sz w:val="30"/>
                <w:szCs w:val="30"/>
                <w:cs/>
              </w:rPr>
              <w:t>พันบาท/พันหุ้น</w:t>
            </w:r>
          </w:p>
        </w:tc>
      </w:tr>
      <w:tr w:rsidR="00745CC9" w:rsidRPr="00B52513" w:rsidTr="00075BAB">
        <w:tc>
          <w:tcPr>
            <w:tcW w:w="4503" w:type="dxa"/>
          </w:tcPr>
          <w:p w:rsidR="00745CC9" w:rsidRPr="00B52513" w:rsidRDefault="00745CC9" w:rsidP="0039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45CC9" w:rsidRPr="008D7D93" w:rsidRDefault="00E21C0D" w:rsidP="00E21C0D">
            <w:pPr>
              <w:pStyle w:val="a0"/>
              <w:tabs>
                <w:tab w:val="left" w:pos="-107"/>
              </w:tabs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45CC9" w:rsidRPr="008D7D93" w:rsidRDefault="00745CC9" w:rsidP="00C3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45CC9" w:rsidRPr="008D7D93" w:rsidRDefault="00E21C0D" w:rsidP="00E21C0D">
            <w:pPr>
              <w:pStyle w:val="a0"/>
              <w:tabs>
                <w:tab w:val="left" w:pos="-107"/>
              </w:tabs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งวดเก้าเดือน</w:t>
            </w:r>
          </w:p>
        </w:tc>
      </w:tr>
      <w:tr w:rsidR="00745CC9" w:rsidRPr="00B52513" w:rsidTr="00075BAB">
        <w:tc>
          <w:tcPr>
            <w:tcW w:w="4503" w:type="dxa"/>
          </w:tcPr>
          <w:p w:rsidR="00745CC9" w:rsidRPr="00B52513" w:rsidRDefault="00745CC9" w:rsidP="0039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45CC9" w:rsidRPr="008D7D93" w:rsidRDefault="00745CC9" w:rsidP="00E21C0D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D7D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745CC9" w:rsidRPr="008D7D93" w:rsidRDefault="00745CC9" w:rsidP="00C911BD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45CC9" w:rsidRPr="008D7D93" w:rsidRDefault="00745CC9" w:rsidP="00E21C0D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D7D9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745CC9" w:rsidRPr="008D7D93" w:rsidRDefault="00745CC9" w:rsidP="00C911BD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45CC9" w:rsidRPr="008D7D93" w:rsidRDefault="00745CC9" w:rsidP="00E21C0D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D7D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45CC9" w:rsidRPr="008D7D93" w:rsidRDefault="00745CC9" w:rsidP="00C9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45CC9" w:rsidRPr="008D7D93" w:rsidRDefault="00745CC9" w:rsidP="00E21C0D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8D7D93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21C0D" w:rsidRPr="00B52513" w:rsidTr="00075BAB">
        <w:tc>
          <w:tcPr>
            <w:tcW w:w="4503" w:type="dxa"/>
          </w:tcPr>
          <w:p w:rsidR="00E21C0D" w:rsidRPr="00B52513" w:rsidRDefault="00E21C0D" w:rsidP="005F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52513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B52513">
              <w:rPr>
                <w:rFonts w:ascii="Angsana New" w:hAnsi="Angsana New"/>
                <w:sz w:val="30"/>
                <w:szCs w:val="30"/>
              </w:rPr>
              <w:t>1</w:t>
            </w:r>
            <w:r w:rsidRPr="00B525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30"/>
                <w:szCs w:val="30"/>
              </w:rPr>
              <w:t xml:space="preserve">/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21C0D" w:rsidRPr="009D0539" w:rsidRDefault="00E21C0D" w:rsidP="002A04C6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E21C0D" w:rsidRPr="007A6927" w:rsidRDefault="00E21C0D" w:rsidP="00392054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21C0D" w:rsidRPr="007A6927" w:rsidRDefault="00E21C0D" w:rsidP="005D2485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E21C0D" w:rsidRPr="007A6927" w:rsidRDefault="00E21C0D" w:rsidP="00392054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21C0D" w:rsidRPr="009D0539" w:rsidRDefault="00E21C0D" w:rsidP="002A04C6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E21C0D" w:rsidRPr="008D7D93" w:rsidRDefault="00E21C0D" w:rsidP="0039205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E21C0D" w:rsidRPr="008D7D93" w:rsidRDefault="00E21C0D" w:rsidP="005D2485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B6D3E" w:rsidRPr="00B52513" w:rsidTr="00075BAB">
        <w:tc>
          <w:tcPr>
            <w:tcW w:w="4503" w:type="dxa"/>
          </w:tcPr>
          <w:p w:rsidR="00EB6D3E" w:rsidRPr="00B52513" w:rsidRDefault="005F15E4" w:rsidP="005F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B6D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EB6D3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:rsidR="00EB6D3E" w:rsidRPr="00C14705" w:rsidRDefault="00EB6D3E" w:rsidP="002A04C6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705">
              <w:rPr>
                <w:rFonts w:ascii="Angsana New" w:hAnsi="Angsana New" w:hint="cs"/>
                <w:sz w:val="30"/>
                <w:szCs w:val="30"/>
                <w:cs/>
              </w:rPr>
              <w:t>723</w:t>
            </w:r>
            <w:r w:rsidRPr="00C14705">
              <w:rPr>
                <w:rFonts w:ascii="Angsana New" w:hAnsi="Angsana New"/>
                <w:sz w:val="30"/>
                <w:szCs w:val="30"/>
              </w:rPr>
              <w:t>,851</w:t>
            </w:r>
          </w:p>
        </w:tc>
        <w:tc>
          <w:tcPr>
            <w:tcW w:w="284" w:type="dxa"/>
          </w:tcPr>
          <w:p w:rsidR="00EB6D3E" w:rsidRPr="007A6927" w:rsidRDefault="00EB6D3E" w:rsidP="00392054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B6D3E" w:rsidRPr="008D7D93" w:rsidRDefault="00EB6D3E" w:rsidP="006413B9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723</w:t>
            </w:r>
            <w:r w:rsidRPr="008D7D93">
              <w:rPr>
                <w:rFonts w:ascii="Angsana New" w:hAnsi="Angsana New"/>
                <w:sz w:val="30"/>
                <w:szCs w:val="30"/>
              </w:rPr>
              <w:t>,851</w:t>
            </w:r>
          </w:p>
        </w:tc>
        <w:tc>
          <w:tcPr>
            <w:tcW w:w="283" w:type="dxa"/>
          </w:tcPr>
          <w:p w:rsidR="00EB6D3E" w:rsidRPr="007A6927" w:rsidRDefault="00EB6D3E" w:rsidP="00392054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EB6D3E" w:rsidRPr="00C14705" w:rsidRDefault="00EB6D3E" w:rsidP="002A04C6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705">
              <w:rPr>
                <w:rFonts w:ascii="Angsana New" w:hAnsi="Angsana New" w:hint="cs"/>
                <w:sz w:val="30"/>
                <w:szCs w:val="30"/>
                <w:cs/>
              </w:rPr>
              <w:t>723</w:t>
            </w:r>
            <w:r w:rsidRPr="00C14705">
              <w:rPr>
                <w:rFonts w:ascii="Angsana New" w:hAnsi="Angsana New"/>
                <w:sz w:val="30"/>
                <w:szCs w:val="30"/>
              </w:rPr>
              <w:t>,851</w:t>
            </w:r>
          </w:p>
        </w:tc>
        <w:tc>
          <w:tcPr>
            <w:tcW w:w="284" w:type="dxa"/>
            <w:shd w:val="clear" w:color="auto" w:fill="auto"/>
          </w:tcPr>
          <w:p w:rsidR="00EB6D3E" w:rsidRPr="008D7D93" w:rsidRDefault="00EB6D3E" w:rsidP="0039205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EB6D3E" w:rsidRPr="008D7D93" w:rsidRDefault="00EB6D3E" w:rsidP="006413B9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723</w:t>
            </w:r>
            <w:r w:rsidRPr="008D7D93">
              <w:rPr>
                <w:rFonts w:ascii="Angsana New" w:hAnsi="Angsana New"/>
                <w:sz w:val="30"/>
                <w:szCs w:val="30"/>
              </w:rPr>
              <w:t>,851</w:t>
            </w:r>
          </w:p>
        </w:tc>
      </w:tr>
      <w:tr w:rsidR="00EB6D3E" w:rsidRPr="00B52513" w:rsidTr="00075BAB">
        <w:tc>
          <w:tcPr>
            <w:tcW w:w="4503" w:type="dxa"/>
          </w:tcPr>
          <w:p w:rsidR="00EB6D3E" w:rsidRPr="006178D6" w:rsidRDefault="00EB6D3E" w:rsidP="005F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134" w:type="dxa"/>
          </w:tcPr>
          <w:p w:rsidR="00EB6D3E" w:rsidRPr="00C14705" w:rsidRDefault="00EB6D3E" w:rsidP="002A04C6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EB6D3E" w:rsidRPr="007A6927" w:rsidRDefault="00EB6D3E" w:rsidP="00392054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B6D3E" w:rsidRPr="008D7D93" w:rsidRDefault="00EB6D3E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B6D3E" w:rsidRPr="007A6927" w:rsidRDefault="00EB6D3E" w:rsidP="00392054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EB6D3E" w:rsidRPr="00C14705" w:rsidRDefault="00EB6D3E" w:rsidP="002A04C6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EB6D3E" w:rsidRPr="008D7D93" w:rsidRDefault="00EB6D3E" w:rsidP="0039205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EB6D3E" w:rsidRPr="008D7D93" w:rsidRDefault="00EB6D3E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D3E" w:rsidRPr="00B52513" w:rsidTr="00075BAB">
        <w:tc>
          <w:tcPr>
            <w:tcW w:w="4503" w:type="dxa"/>
          </w:tcPr>
          <w:p w:rsidR="00EB6D3E" w:rsidRPr="006178D6" w:rsidRDefault="00075BAB" w:rsidP="00075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การ</w:t>
            </w:r>
            <w:r w:rsidR="00EB6D3E" w:rsidRPr="006178D6">
              <w:rPr>
                <w:rFonts w:ascii="Angsana New" w:hAnsi="Angsana New" w:hint="cs"/>
                <w:sz w:val="30"/>
                <w:szCs w:val="30"/>
                <w:cs/>
              </w:rPr>
              <w:t>ใช้สิทธิของใบสำคัญแสดงสิทธิซื้อหุ้นสามัญ</w:t>
            </w:r>
          </w:p>
        </w:tc>
        <w:tc>
          <w:tcPr>
            <w:tcW w:w="1134" w:type="dxa"/>
          </w:tcPr>
          <w:p w:rsidR="00EB6D3E" w:rsidRPr="00C14705" w:rsidRDefault="00C14705" w:rsidP="002A04C6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</w:tcPr>
          <w:p w:rsidR="00EB6D3E" w:rsidRPr="007A6927" w:rsidRDefault="00EB6D3E" w:rsidP="00392054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B6D3E" w:rsidRPr="008D7D93" w:rsidRDefault="00EB6D3E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EB6D3E" w:rsidRPr="007A6927" w:rsidRDefault="00EB6D3E" w:rsidP="00392054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EB6D3E" w:rsidRPr="00C14705" w:rsidRDefault="00EB6D3E" w:rsidP="002A04C6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70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C14705" w:rsidRPr="00C1470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:rsidR="00EB6D3E" w:rsidRPr="008D7D93" w:rsidRDefault="00EB6D3E" w:rsidP="0039205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EB6D3E" w:rsidRPr="008D7D93" w:rsidRDefault="00EB6D3E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C14705" w:rsidRPr="00B52513" w:rsidTr="00C14705">
        <w:tc>
          <w:tcPr>
            <w:tcW w:w="4503" w:type="dxa"/>
          </w:tcPr>
          <w:p w:rsidR="00C14705" w:rsidRPr="006178D6" w:rsidRDefault="00C14705" w:rsidP="00075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รับชำระค่าหุ้นเพิ่มทุน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4705" w:rsidRPr="00C14705" w:rsidRDefault="005F15E4" w:rsidP="00A718E8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C1470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284" w:type="dxa"/>
          </w:tcPr>
          <w:p w:rsidR="00C14705" w:rsidRPr="007A6927" w:rsidRDefault="00C14705" w:rsidP="00FC583E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4705" w:rsidRPr="008D7D93" w:rsidRDefault="00C14705" w:rsidP="00FC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C14705" w:rsidRPr="007A6927" w:rsidRDefault="00C14705" w:rsidP="00FC583E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14705" w:rsidRPr="00C14705" w:rsidRDefault="005F15E4" w:rsidP="00A718E8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14705" w:rsidRPr="00C1470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84" w:type="dxa"/>
            <w:shd w:val="clear" w:color="auto" w:fill="auto"/>
          </w:tcPr>
          <w:p w:rsidR="00C14705" w:rsidRPr="008D7D93" w:rsidRDefault="00C14705" w:rsidP="00FC583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14705" w:rsidRPr="008D7D93" w:rsidRDefault="00C14705" w:rsidP="00FC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075BAB" w:rsidRPr="00B52513" w:rsidTr="00075BAB">
        <w:tc>
          <w:tcPr>
            <w:tcW w:w="4503" w:type="dxa"/>
          </w:tcPr>
          <w:p w:rsidR="00075BAB" w:rsidRPr="00B52513" w:rsidRDefault="00075BAB" w:rsidP="0039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2513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75BAB" w:rsidRPr="00C14705" w:rsidRDefault="00C14705" w:rsidP="002A04C6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5F15E4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F15E4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284" w:type="dxa"/>
          </w:tcPr>
          <w:p w:rsidR="00075BAB" w:rsidRPr="007A6927" w:rsidRDefault="00075BAB" w:rsidP="00392054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75BAB" w:rsidRPr="008D7D93" w:rsidRDefault="00075BAB" w:rsidP="006413B9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723</w:t>
            </w:r>
            <w:r w:rsidRPr="008D7D93">
              <w:rPr>
                <w:rFonts w:ascii="Angsana New" w:hAnsi="Angsana New"/>
                <w:sz w:val="30"/>
                <w:szCs w:val="30"/>
              </w:rPr>
              <w:t>,851</w:t>
            </w:r>
          </w:p>
        </w:tc>
        <w:tc>
          <w:tcPr>
            <w:tcW w:w="283" w:type="dxa"/>
          </w:tcPr>
          <w:p w:rsidR="00075BAB" w:rsidRPr="007A6927" w:rsidRDefault="00075BAB" w:rsidP="00392054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5BAB" w:rsidRPr="00C14705" w:rsidRDefault="00C14705" w:rsidP="002A04C6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  <w:r w:rsidR="005F15E4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F15E4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284" w:type="dxa"/>
            <w:shd w:val="clear" w:color="auto" w:fill="auto"/>
          </w:tcPr>
          <w:p w:rsidR="00075BAB" w:rsidRPr="008D7D93" w:rsidRDefault="00075BAB" w:rsidP="0039205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5BAB" w:rsidRPr="008D7D93" w:rsidRDefault="00075BAB" w:rsidP="006413B9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723</w:t>
            </w:r>
            <w:r w:rsidRPr="008D7D93">
              <w:rPr>
                <w:rFonts w:ascii="Angsana New" w:hAnsi="Angsana New"/>
                <w:sz w:val="30"/>
                <w:szCs w:val="30"/>
              </w:rPr>
              <w:t>,851</w:t>
            </w:r>
          </w:p>
        </w:tc>
      </w:tr>
      <w:tr w:rsidR="00075BAB" w:rsidRPr="00B52513" w:rsidTr="00075BAB">
        <w:tc>
          <w:tcPr>
            <w:tcW w:w="4503" w:type="dxa"/>
          </w:tcPr>
          <w:p w:rsidR="00075BAB" w:rsidRPr="00B52513" w:rsidRDefault="00075BAB" w:rsidP="0039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075BAB" w:rsidRPr="009D0539" w:rsidRDefault="00075BAB" w:rsidP="0096722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075BAB" w:rsidRPr="007A6927" w:rsidRDefault="00075BAB" w:rsidP="0039205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075BAB" w:rsidRPr="008D7D93" w:rsidRDefault="00075BAB" w:rsidP="006413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283" w:type="dxa"/>
          </w:tcPr>
          <w:p w:rsidR="00075BAB" w:rsidRPr="007A6927" w:rsidRDefault="00075BAB" w:rsidP="0039205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075BAB" w:rsidRPr="009D0539" w:rsidRDefault="00075BAB" w:rsidP="0039205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:rsidR="00075BAB" w:rsidRPr="008D7D93" w:rsidRDefault="00075BAB" w:rsidP="0039205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075BAB" w:rsidRPr="008D7D93" w:rsidRDefault="00075BAB" w:rsidP="006413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</w:tr>
      <w:tr w:rsidR="00034FE9" w:rsidRPr="00B52513" w:rsidTr="00075BAB">
        <w:tc>
          <w:tcPr>
            <w:tcW w:w="4503" w:type="dxa"/>
          </w:tcPr>
          <w:p w:rsidR="00034FE9" w:rsidRPr="00B52513" w:rsidRDefault="00034FE9" w:rsidP="0022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134" w:type="dxa"/>
            <w:vAlign w:val="center"/>
          </w:tcPr>
          <w:p w:rsidR="00034FE9" w:rsidRPr="00F040C9" w:rsidRDefault="00034FE9" w:rsidP="0000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(14,524</w:t>
            </w:r>
            <w:r w:rsidRPr="00F040C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034FE9" w:rsidRPr="007A6927" w:rsidRDefault="00034FE9" w:rsidP="0009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034FE9" w:rsidRPr="008D7D93" w:rsidRDefault="00034FE9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/>
                <w:sz w:val="30"/>
                <w:szCs w:val="30"/>
              </w:rPr>
              <w:t>(</w:t>
            </w: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8D7D93">
              <w:rPr>
                <w:rFonts w:ascii="Angsana New" w:hAnsi="Angsana New"/>
                <w:sz w:val="30"/>
                <w:szCs w:val="30"/>
              </w:rPr>
              <w:t>,</w:t>
            </w: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8D7D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034FE9" w:rsidRPr="007A6927" w:rsidRDefault="00034FE9" w:rsidP="0009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34FE9" w:rsidRPr="00F040C9" w:rsidRDefault="00034FE9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(45,323</w:t>
            </w:r>
            <w:r w:rsidRPr="00F040C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034FE9" w:rsidRPr="008D7D93" w:rsidRDefault="00034FE9" w:rsidP="0039205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34FE9" w:rsidRPr="008D7D93" w:rsidRDefault="00034FE9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 w:rsidRPr="008D7D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571</w:t>
            </w:r>
            <w:r w:rsidRPr="008D7D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34FE9" w:rsidRPr="00B52513" w:rsidTr="00075BAB">
        <w:tc>
          <w:tcPr>
            <w:tcW w:w="4503" w:type="dxa"/>
          </w:tcPr>
          <w:p w:rsidR="00034FE9" w:rsidRPr="00B52513" w:rsidRDefault="00034FE9" w:rsidP="0022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52513">
              <w:rPr>
                <w:rFonts w:ascii="Angsana New" w:hAnsi="Angsana New" w:hint="cs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vAlign w:val="center"/>
          </w:tcPr>
          <w:p w:rsidR="00034FE9" w:rsidRPr="00F040C9" w:rsidRDefault="00034FE9" w:rsidP="0000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98</w:t>
            </w:r>
            <w:r w:rsidRPr="00F040C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034FE9" w:rsidRPr="007A6927" w:rsidRDefault="00034FE9" w:rsidP="0009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034FE9" w:rsidRPr="008D7D93" w:rsidRDefault="00034FE9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/>
                <w:sz w:val="30"/>
                <w:szCs w:val="30"/>
              </w:rPr>
              <w:t>(0.0</w:t>
            </w: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8D7D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034FE9" w:rsidRPr="007A6927" w:rsidRDefault="00034FE9" w:rsidP="0009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034FE9" w:rsidRPr="00F040C9" w:rsidRDefault="00034FE9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(0.0623</w:t>
            </w:r>
            <w:r w:rsidRPr="00F040C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034FE9" w:rsidRPr="008D7D93" w:rsidRDefault="00034FE9" w:rsidP="0039205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034FE9" w:rsidRPr="008D7D93" w:rsidRDefault="00034FE9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/>
                <w:sz w:val="30"/>
                <w:szCs w:val="30"/>
              </w:rPr>
              <w:t>(0.0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312</w:t>
            </w:r>
            <w:r w:rsidRPr="008D7D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8D7D93" w:rsidRDefault="008D7D93" w:rsidP="00F81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F81192" w:rsidRPr="00F309C1" w:rsidRDefault="00F81192" w:rsidP="00F81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F309C1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F81192" w:rsidRPr="00D87319" w:rsidRDefault="00F81192" w:rsidP="00F81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F81192" w:rsidRDefault="00327069" w:rsidP="00574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ขาดทุน</w:t>
      </w:r>
      <w:r w:rsidR="00F81192" w:rsidRPr="009E366E">
        <w:rPr>
          <w:rFonts w:ascii="Angsana New" w:hAnsi="Angsana New"/>
          <w:spacing w:val="-4"/>
          <w:sz w:val="30"/>
          <w:szCs w:val="30"/>
          <w:cs/>
        </w:rPr>
        <w:t>ต่อหุ้นปรับลดสำหรับ</w:t>
      </w:r>
      <w:r w:rsidR="00F81192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B63DCF">
        <w:rPr>
          <w:rFonts w:ascii="Angsana New" w:hAnsi="Angsana New" w:hint="cs"/>
          <w:spacing w:val="-4"/>
          <w:sz w:val="30"/>
          <w:szCs w:val="30"/>
          <w:cs/>
        </w:rPr>
        <w:t>สามเดือนและเก้าเดือน</w:t>
      </w:r>
      <w:r w:rsidR="00F81192">
        <w:rPr>
          <w:rFonts w:ascii="Angsana New" w:hAnsi="Angsana New" w:hint="cs"/>
          <w:spacing w:val="-4"/>
          <w:sz w:val="30"/>
          <w:szCs w:val="30"/>
          <w:cs/>
        </w:rPr>
        <w:t>สิ้นสุดวันที่ 3</w:t>
      </w:r>
      <w:r w:rsidR="008D7D93">
        <w:rPr>
          <w:rFonts w:ascii="Angsana New" w:hAnsi="Angsana New"/>
          <w:spacing w:val="-4"/>
          <w:sz w:val="30"/>
          <w:szCs w:val="30"/>
        </w:rPr>
        <w:t>0</w:t>
      </w:r>
      <w:r w:rsidR="00F8119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63DCF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F81192">
        <w:rPr>
          <w:rFonts w:ascii="Angsana New" w:hAnsi="Angsana New" w:hint="cs"/>
          <w:spacing w:val="-4"/>
          <w:sz w:val="30"/>
          <w:szCs w:val="30"/>
          <w:cs/>
        </w:rPr>
        <w:t xml:space="preserve"> 256</w:t>
      </w:r>
      <w:r w:rsidR="00A225E6">
        <w:rPr>
          <w:rFonts w:ascii="Angsana New" w:hAnsi="Angsana New"/>
          <w:spacing w:val="-4"/>
          <w:sz w:val="30"/>
          <w:szCs w:val="30"/>
        </w:rPr>
        <w:t>1</w:t>
      </w:r>
      <w:r w:rsidR="00F81192">
        <w:rPr>
          <w:rFonts w:ascii="Angsana New" w:hAnsi="Angsana New" w:hint="cs"/>
          <w:spacing w:val="-4"/>
          <w:sz w:val="30"/>
          <w:szCs w:val="30"/>
          <w:cs/>
        </w:rPr>
        <w:t xml:space="preserve"> และ 25</w:t>
      </w:r>
      <w:r w:rsidR="00A225E6">
        <w:rPr>
          <w:rFonts w:ascii="Angsana New" w:hAnsi="Angsana New" w:hint="cs"/>
          <w:spacing w:val="-4"/>
          <w:sz w:val="30"/>
          <w:szCs w:val="30"/>
          <w:cs/>
        </w:rPr>
        <w:t>60</w:t>
      </w:r>
      <w:r w:rsidR="00F81192" w:rsidRPr="009E366E">
        <w:rPr>
          <w:rFonts w:ascii="Angsana New" w:hAnsi="Angsana New"/>
          <w:sz w:val="30"/>
          <w:szCs w:val="30"/>
        </w:rPr>
        <w:t xml:space="preserve"> </w:t>
      </w:r>
      <w:r w:rsidR="00F81192" w:rsidRPr="009E366E">
        <w:rPr>
          <w:rFonts w:ascii="Angsana New" w:hAnsi="Angsana New" w:hint="cs"/>
          <w:sz w:val="30"/>
          <w:szCs w:val="30"/>
          <w:cs/>
        </w:rPr>
        <w:t>คำนวณ</w:t>
      </w:r>
      <w:r w:rsidR="00F81192">
        <w:rPr>
          <w:rFonts w:ascii="Angsana New" w:hAnsi="Angsana New" w:hint="cs"/>
          <w:sz w:val="30"/>
          <w:szCs w:val="30"/>
          <w:cs/>
        </w:rPr>
        <w:t>โดยการหาร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="00F81192"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F81192">
        <w:rPr>
          <w:rFonts w:ascii="Angsana New" w:hAnsi="Angsana New" w:hint="cs"/>
          <w:sz w:val="30"/>
          <w:szCs w:val="30"/>
          <w:cs/>
        </w:rPr>
        <w:t>งวดด้วย</w:t>
      </w:r>
      <w:r w:rsidR="00F81192" w:rsidRPr="009E366E">
        <w:rPr>
          <w:rFonts w:ascii="Angsana New" w:hAnsi="Angsana New" w:hint="cs"/>
          <w:sz w:val="30"/>
          <w:szCs w:val="30"/>
          <w:cs/>
        </w:rPr>
        <w:t>จำนวนถัวเฉลี่ยถ่วงน้ำหนัก</w:t>
      </w:r>
      <w:r w:rsidR="00F81192">
        <w:rPr>
          <w:rFonts w:ascii="Angsana New" w:hAnsi="Angsana New" w:hint="cs"/>
          <w:sz w:val="30"/>
          <w:szCs w:val="30"/>
          <w:cs/>
        </w:rPr>
        <w:t>ของ</w:t>
      </w:r>
      <w:r w:rsidR="00F81192" w:rsidRPr="009E366E">
        <w:rPr>
          <w:rFonts w:ascii="Angsana New" w:hAnsi="Angsana New" w:hint="cs"/>
          <w:sz w:val="30"/>
          <w:szCs w:val="30"/>
          <w:cs/>
        </w:rPr>
        <w:t>หุ้นสามัญที่ออกจำหน่ายแล้วระหว่าง</w:t>
      </w:r>
      <w:r w:rsidR="00F81192">
        <w:rPr>
          <w:rFonts w:ascii="Angsana New" w:hAnsi="Angsana New" w:hint="cs"/>
          <w:sz w:val="30"/>
          <w:szCs w:val="30"/>
          <w:cs/>
        </w:rPr>
        <w:t>งวด</w:t>
      </w:r>
      <w:r w:rsidR="00F81192" w:rsidRPr="006178D6">
        <w:rPr>
          <w:rFonts w:ascii="Angsana New" w:hAnsi="Angsana New" w:hint="cs"/>
          <w:sz w:val="30"/>
          <w:szCs w:val="30"/>
          <w:cs/>
        </w:rPr>
        <w:t>หลังจากที่ได้ปรับปรุงผลกระทบของใบสำคัญแสดงสิทธิ</w:t>
      </w:r>
      <w:r w:rsidR="00F81192">
        <w:rPr>
          <w:rFonts w:ascii="Angsana New" w:hAnsi="Angsana New" w:hint="cs"/>
          <w:sz w:val="30"/>
          <w:szCs w:val="30"/>
          <w:cs/>
        </w:rPr>
        <w:t>ที่อาจเปลี่ยนเป็นหุ้นสามัญ</w:t>
      </w:r>
      <w:r w:rsidR="00F81192" w:rsidRPr="006178D6">
        <w:rPr>
          <w:rFonts w:ascii="Angsana New" w:hAnsi="Angsana New" w:hint="cs"/>
          <w:sz w:val="30"/>
          <w:szCs w:val="30"/>
          <w:cs/>
        </w:rPr>
        <w:t>ปรับลด</w:t>
      </w:r>
      <w:r w:rsidR="00F81192">
        <w:rPr>
          <w:rFonts w:ascii="Angsana New" w:hAnsi="Angsana New" w:hint="cs"/>
          <w:sz w:val="30"/>
          <w:szCs w:val="30"/>
          <w:cs/>
        </w:rPr>
        <w:t>ซึ่ง</w:t>
      </w:r>
      <w:r w:rsidR="00F81192" w:rsidRPr="006178D6">
        <w:rPr>
          <w:rFonts w:ascii="Angsana New" w:hAnsi="Angsana New" w:hint="cs"/>
          <w:sz w:val="30"/>
          <w:szCs w:val="30"/>
          <w:cs/>
        </w:rPr>
        <w:t>แสดงการคำนวณดังนี้</w:t>
      </w:r>
    </w:p>
    <w:p w:rsidR="00F81192" w:rsidRDefault="00F81192" w:rsidP="00F81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5F0631" w:rsidRDefault="005F0631" w:rsidP="00F81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631B28" w:rsidRDefault="00631B28" w:rsidP="00F81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631B28" w:rsidRDefault="00631B28" w:rsidP="00F81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4D243B" w:rsidRDefault="004D2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4F3C23" w:rsidRPr="004D243B" w:rsidRDefault="004F3C23" w:rsidP="00F81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889" w:type="dxa"/>
        <w:tblLook w:val="01E0"/>
      </w:tblPr>
      <w:tblGrid>
        <w:gridCol w:w="4503"/>
        <w:gridCol w:w="1134"/>
        <w:gridCol w:w="284"/>
        <w:gridCol w:w="1133"/>
        <w:gridCol w:w="283"/>
        <w:gridCol w:w="1135"/>
        <w:gridCol w:w="284"/>
        <w:gridCol w:w="1133"/>
      </w:tblGrid>
      <w:tr w:rsidR="00745CC9" w:rsidRPr="00B52513" w:rsidTr="00075BAB">
        <w:tc>
          <w:tcPr>
            <w:tcW w:w="4503" w:type="dxa"/>
          </w:tcPr>
          <w:p w:rsidR="00745CC9" w:rsidRPr="00B52513" w:rsidRDefault="00745CC9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</w:tcPr>
          <w:p w:rsidR="00745CC9" w:rsidRPr="008D7D93" w:rsidRDefault="00745CC9" w:rsidP="00EB6D3E">
            <w:pPr>
              <w:pStyle w:val="a0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7D93">
              <w:rPr>
                <w:rFonts w:ascii="Angsana New" w:hAnsi="Angsana New"/>
                <w:sz w:val="30"/>
                <w:szCs w:val="30"/>
                <w:cs/>
              </w:rPr>
              <w:t>พันบาท/พันหุ้น</w:t>
            </w:r>
          </w:p>
        </w:tc>
      </w:tr>
      <w:tr w:rsidR="00EB6D3E" w:rsidRPr="00B52513" w:rsidTr="00075BAB">
        <w:tc>
          <w:tcPr>
            <w:tcW w:w="4503" w:type="dxa"/>
          </w:tcPr>
          <w:p w:rsidR="00EB6D3E" w:rsidRPr="00B52513" w:rsidRDefault="00EB6D3E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6D3E" w:rsidRPr="008D7D93" w:rsidRDefault="00EB6D3E" w:rsidP="006413B9">
            <w:pPr>
              <w:pStyle w:val="a0"/>
              <w:tabs>
                <w:tab w:val="left" w:pos="-107"/>
              </w:tabs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B6D3E" w:rsidRPr="008D7D93" w:rsidRDefault="00EB6D3E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6D3E" w:rsidRPr="008D7D93" w:rsidRDefault="00EB6D3E" w:rsidP="006413B9">
            <w:pPr>
              <w:pStyle w:val="a0"/>
              <w:tabs>
                <w:tab w:val="left" w:pos="-107"/>
              </w:tabs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งวดเก้าเดือน</w:t>
            </w:r>
          </w:p>
        </w:tc>
      </w:tr>
      <w:tr w:rsidR="00EB6D3E" w:rsidRPr="00B52513" w:rsidTr="00075BAB">
        <w:tc>
          <w:tcPr>
            <w:tcW w:w="4503" w:type="dxa"/>
          </w:tcPr>
          <w:p w:rsidR="00EB6D3E" w:rsidRPr="00B52513" w:rsidRDefault="00EB6D3E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B6D3E" w:rsidRPr="008D7D93" w:rsidRDefault="00EB6D3E" w:rsidP="006413B9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D7D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EB6D3E" w:rsidRPr="008D7D93" w:rsidRDefault="00EB6D3E" w:rsidP="00992BBD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B6D3E" w:rsidRPr="008D7D93" w:rsidRDefault="00EB6D3E" w:rsidP="006413B9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D7D9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EB6D3E" w:rsidRPr="008D7D93" w:rsidRDefault="00EB6D3E" w:rsidP="00992BBD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EB6D3E" w:rsidRPr="008D7D93" w:rsidRDefault="00EB6D3E" w:rsidP="006413B9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D7D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B6D3E" w:rsidRPr="008D7D93" w:rsidRDefault="00EB6D3E" w:rsidP="009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EB6D3E" w:rsidRPr="008D7D93" w:rsidRDefault="00EB6D3E" w:rsidP="006413B9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8D7D93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F15E4" w:rsidRPr="001E6F8A" w:rsidTr="00A718E8">
        <w:tc>
          <w:tcPr>
            <w:tcW w:w="4503" w:type="dxa"/>
          </w:tcPr>
          <w:p w:rsidR="005F15E4" w:rsidRPr="007A6927" w:rsidRDefault="005F15E4" w:rsidP="00A7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6927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</w:p>
        </w:tc>
        <w:tc>
          <w:tcPr>
            <w:tcW w:w="1134" w:type="dxa"/>
          </w:tcPr>
          <w:p w:rsidR="005F15E4" w:rsidRPr="00C14705" w:rsidRDefault="005F15E4" w:rsidP="005F15E4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34,751</w:t>
            </w:r>
          </w:p>
        </w:tc>
        <w:tc>
          <w:tcPr>
            <w:tcW w:w="284" w:type="dxa"/>
          </w:tcPr>
          <w:p w:rsidR="005F15E4" w:rsidRPr="007A6927" w:rsidRDefault="005F15E4" w:rsidP="005F15E4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5F15E4" w:rsidRPr="008D7D93" w:rsidRDefault="005F15E4" w:rsidP="005F15E4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723</w:t>
            </w:r>
            <w:r w:rsidRPr="008D7D93">
              <w:rPr>
                <w:rFonts w:ascii="Angsana New" w:hAnsi="Angsana New"/>
                <w:sz w:val="30"/>
                <w:szCs w:val="30"/>
              </w:rPr>
              <w:t>,851</w:t>
            </w:r>
          </w:p>
        </w:tc>
        <w:tc>
          <w:tcPr>
            <w:tcW w:w="283" w:type="dxa"/>
          </w:tcPr>
          <w:p w:rsidR="005F15E4" w:rsidRPr="007A6927" w:rsidRDefault="005F15E4" w:rsidP="005F15E4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F15E4" w:rsidRPr="00C14705" w:rsidRDefault="005F15E4" w:rsidP="005F15E4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  <w:r>
              <w:rPr>
                <w:rFonts w:ascii="Angsana New" w:hAnsi="Angsana New"/>
                <w:sz w:val="30"/>
                <w:szCs w:val="30"/>
              </w:rPr>
              <w:t>7,528</w:t>
            </w:r>
          </w:p>
        </w:tc>
        <w:tc>
          <w:tcPr>
            <w:tcW w:w="284" w:type="dxa"/>
            <w:shd w:val="clear" w:color="auto" w:fill="auto"/>
          </w:tcPr>
          <w:p w:rsidR="005F15E4" w:rsidRPr="008D7D93" w:rsidRDefault="005F15E4" w:rsidP="005F15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5F15E4" w:rsidRPr="008D7D93" w:rsidRDefault="005F15E4" w:rsidP="005F15E4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723</w:t>
            </w:r>
            <w:r w:rsidRPr="008D7D93">
              <w:rPr>
                <w:rFonts w:ascii="Angsana New" w:hAnsi="Angsana New"/>
                <w:sz w:val="30"/>
                <w:szCs w:val="30"/>
              </w:rPr>
              <w:t>,851</w:t>
            </w:r>
          </w:p>
        </w:tc>
      </w:tr>
      <w:tr w:rsidR="00A718E8" w:rsidRPr="001E6F8A" w:rsidTr="00075BAB">
        <w:tc>
          <w:tcPr>
            <w:tcW w:w="4503" w:type="dxa"/>
          </w:tcPr>
          <w:p w:rsidR="00A718E8" w:rsidRPr="006178D6" w:rsidRDefault="00A718E8" w:rsidP="005F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</w:t>
            </w:r>
            <w:r w:rsidR="005F15E4">
              <w:rPr>
                <w:rFonts w:ascii="Angsana New" w:hAnsi="Angsana New" w:hint="cs"/>
                <w:sz w:val="30"/>
                <w:szCs w:val="30"/>
                <w:cs/>
              </w:rPr>
              <w:t>ถือเสมือนว่ามีการใช้สิทธิ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</w:tcPr>
          <w:p w:rsidR="00A718E8" w:rsidRPr="00C14705" w:rsidRDefault="00A718E8" w:rsidP="00A718E8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A718E8" w:rsidRPr="007A6927" w:rsidRDefault="00A718E8" w:rsidP="0096722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A718E8" w:rsidRPr="008D7D93" w:rsidRDefault="00A718E8" w:rsidP="006413B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718E8" w:rsidRPr="007A6927" w:rsidRDefault="00A718E8" w:rsidP="0096722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718E8" w:rsidRPr="00C14705" w:rsidRDefault="00A718E8" w:rsidP="00A718E8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718E8" w:rsidRPr="008D7D93" w:rsidRDefault="00A718E8" w:rsidP="0096722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A718E8" w:rsidRPr="008D7D93" w:rsidRDefault="00A718E8" w:rsidP="006413B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15E4" w:rsidRPr="001E6F8A" w:rsidTr="00075BAB">
        <w:tc>
          <w:tcPr>
            <w:tcW w:w="4503" w:type="dxa"/>
          </w:tcPr>
          <w:p w:rsidR="005F15E4" w:rsidRPr="006178D6" w:rsidRDefault="005F15E4" w:rsidP="00A7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ของใบสำคัญแสดงสิทธ</w:t>
            </w:r>
            <w:r w:rsidR="004D243B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ซื้อหุ้นสามัญ</w:t>
            </w:r>
          </w:p>
        </w:tc>
        <w:tc>
          <w:tcPr>
            <w:tcW w:w="1134" w:type="dxa"/>
          </w:tcPr>
          <w:p w:rsidR="005F15E4" w:rsidRPr="008D7D93" w:rsidRDefault="005F15E4" w:rsidP="005F15E4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A69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5F15E4" w:rsidRPr="007A6927" w:rsidRDefault="005F15E4" w:rsidP="0096722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5F15E4" w:rsidRPr="008D7D93" w:rsidRDefault="005F15E4" w:rsidP="006413B9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A69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5F15E4" w:rsidRPr="007A6927" w:rsidRDefault="005F15E4" w:rsidP="005D2485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F15E4" w:rsidRPr="008D7D93" w:rsidRDefault="005F15E4" w:rsidP="005F15E4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A69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5F15E4" w:rsidRPr="008D7D93" w:rsidRDefault="005F15E4" w:rsidP="005D2485">
            <w:pPr>
              <w:pStyle w:val="acctfourfigures"/>
              <w:tabs>
                <w:tab w:val="clear" w:pos="765"/>
                <w:tab w:val="decimal" w:pos="792"/>
                <w:tab w:val="left" w:pos="867"/>
                <w:tab w:val="left" w:pos="1026"/>
              </w:tabs>
              <w:spacing w:line="240" w:lineRule="atLeast"/>
              <w:ind w:left="-108" w:right="3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5F15E4" w:rsidRPr="008D7D93" w:rsidRDefault="005F15E4" w:rsidP="006413B9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D7D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196</w:t>
            </w:r>
          </w:p>
        </w:tc>
      </w:tr>
      <w:tr w:rsidR="005F15E4" w:rsidRPr="001E6F8A" w:rsidTr="00A718E8">
        <w:tc>
          <w:tcPr>
            <w:tcW w:w="4503" w:type="dxa"/>
          </w:tcPr>
          <w:p w:rsidR="005F15E4" w:rsidRPr="007A6927" w:rsidRDefault="005F15E4" w:rsidP="0032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6927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จำนวนหุ้นสามัญปรับลด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F15E4" w:rsidRPr="00C14705" w:rsidRDefault="005F15E4" w:rsidP="005F15E4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34,751</w:t>
            </w:r>
          </w:p>
        </w:tc>
        <w:tc>
          <w:tcPr>
            <w:tcW w:w="284" w:type="dxa"/>
          </w:tcPr>
          <w:p w:rsidR="005F15E4" w:rsidRPr="007A6927" w:rsidRDefault="005F15E4" w:rsidP="005D2485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5F15E4" w:rsidRPr="008D7D93" w:rsidRDefault="005F15E4" w:rsidP="006413B9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6927">
              <w:rPr>
                <w:rFonts w:ascii="Angsana New" w:hAnsi="Angsana New" w:hint="cs"/>
                <w:sz w:val="30"/>
                <w:szCs w:val="30"/>
                <w:cs/>
              </w:rPr>
              <w:t>723</w:t>
            </w:r>
            <w:r w:rsidRPr="007A6927">
              <w:rPr>
                <w:rFonts w:ascii="Angsana New" w:hAnsi="Angsana New"/>
                <w:sz w:val="30"/>
                <w:szCs w:val="30"/>
              </w:rPr>
              <w:t>,851</w:t>
            </w:r>
          </w:p>
        </w:tc>
        <w:tc>
          <w:tcPr>
            <w:tcW w:w="283" w:type="dxa"/>
          </w:tcPr>
          <w:p w:rsidR="005F15E4" w:rsidRPr="007A6927" w:rsidRDefault="005F15E4" w:rsidP="005D2485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15E4" w:rsidRPr="00C14705" w:rsidRDefault="005F15E4" w:rsidP="005F15E4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  <w:r>
              <w:rPr>
                <w:rFonts w:ascii="Angsana New" w:hAnsi="Angsana New"/>
                <w:sz w:val="30"/>
                <w:szCs w:val="30"/>
              </w:rPr>
              <w:t>7,528</w:t>
            </w:r>
          </w:p>
        </w:tc>
        <w:tc>
          <w:tcPr>
            <w:tcW w:w="284" w:type="dxa"/>
            <w:shd w:val="clear" w:color="auto" w:fill="auto"/>
          </w:tcPr>
          <w:p w:rsidR="005F15E4" w:rsidRPr="008D7D93" w:rsidRDefault="005F15E4" w:rsidP="005D2485">
            <w:pPr>
              <w:pStyle w:val="acctfourfigures"/>
              <w:tabs>
                <w:tab w:val="clear" w:pos="765"/>
                <w:tab w:val="decimal" w:pos="792"/>
                <w:tab w:val="left" w:pos="867"/>
                <w:tab w:val="left" w:pos="1026"/>
              </w:tabs>
              <w:spacing w:line="240" w:lineRule="atLeast"/>
              <w:ind w:left="-108" w:right="3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15E4" w:rsidRPr="008D7D93" w:rsidRDefault="005F15E4" w:rsidP="006413B9">
            <w:pPr>
              <w:tabs>
                <w:tab w:val="clear" w:pos="907"/>
                <w:tab w:val="left" w:pos="867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8D7D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047</w:t>
            </w:r>
          </w:p>
        </w:tc>
      </w:tr>
      <w:tr w:rsidR="00A718E8" w:rsidRPr="001E6F8A" w:rsidTr="00A718E8">
        <w:tc>
          <w:tcPr>
            <w:tcW w:w="4503" w:type="dxa"/>
          </w:tcPr>
          <w:p w:rsidR="00A718E8" w:rsidRPr="007A6927" w:rsidRDefault="00A718E8" w:rsidP="009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718E8" w:rsidRPr="00684FE0" w:rsidRDefault="00A718E8" w:rsidP="002A04C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A718E8" w:rsidRPr="007A6927" w:rsidRDefault="00A718E8" w:rsidP="0096722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:rsidR="00A718E8" w:rsidRPr="008D7D93" w:rsidRDefault="00A718E8" w:rsidP="006413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83" w:type="dxa"/>
          </w:tcPr>
          <w:p w:rsidR="00A718E8" w:rsidRPr="007A6927" w:rsidRDefault="00A718E8" w:rsidP="0096722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</w:tcPr>
          <w:p w:rsidR="00A718E8" w:rsidRPr="00684FE0" w:rsidRDefault="00A718E8" w:rsidP="002A04C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:rsidR="00A718E8" w:rsidRPr="008D7D93" w:rsidRDefault="00A718E8" w:rsidP="0096722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A718E8" w:rsidRPr="008D7D93" w:rsidRDefault="00A718E8" w:rsidP="006413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</w:tr>
      <w:tr w:rsidR="00034FE9" w:rsidRPr="001E6F8A" w:rsidTr="00A718E8">
        <w:tc>
          <w:tcPr>
            <w:tcW w:w="4503" w:type="dxa"/>
          </w:tcPr>
          <w:p w:rsidR="00034FE9" w:rsidRPr="007A6927" w:rsidRDefault="00034FE9" w:rsidP="005D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6927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134" w:type="dxa"/>
            <w:vAlign w:val="center"/>
          </w:tcPr>
          <w:p w:rsidR="00034FE9" w:rsidRPr="00F040C9" w:rsidRDefault="00034FE9" w:rsidP="005F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(14,524</w:t>
            </w:r>
            <w:r w:rsidRPr="00F040C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034FE9" w:rsidRPr="007A6927" w:rsidRDefault="00034FE9" w:rsidP="00682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034FE9" w:rsidRPr="008D7D93" w:rsidRDefault="00034FE9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/>
                <w:sz w:val="30"/>
                <w:szCs w:val="30"/>
              </w:rPr>
              <w:t>(</w:t>
            </w: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8D7D93">
              <w:rPr>
                <w:rFonts w:ascii="Angsana New" w:hAnsi="Angsana New"/>
                <w:sz w:val="30"/>
                <w:szCs w:val="30"/>
              </w:rPr>
              <w:t>,</w:t>
            </w: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D7D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034FE9" w:rsidRPr="007A6927" w:rsidRDefault="00034FE9" w:rsidP="00682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034FE9" w:rsidRPr="00F040C9" w:rsidRDefault="00034FE9" w:rsidP="0000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(45,323</w:t>
            </w:r>
            <w:r w:rsidRPr="00F040C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034FE9" w:rsidRPr="008D7D93" w:rsidRDefault="00034FE9" w:rsidP="0096722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034FE9" w:rsidRPr="008D7D93" w:rsidRDefault="00034FE9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 w:rsidRPr="008D7D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571</w:t>
            </w:r>
            <w:r w:rsidRPr="008D7D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34FE9" w:rsidRPr="001E6F8A" w:rsidTr="00A718E8">
        <w:tc>
          <w:tcPr>
            <w:tcW w:w="4503" w:type="dxa"/>
          </w:tcPr>
          <w:p w:rsidR="00034FE9" w:rsidRPr="007A6927" w:rsidRDefault="00034FE9" w:rsidP="005D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6927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ขาดทุนต่อหุ้นปรับลด (บาท)</w:t>
            </w:r>
          </w:p>
        </w:tc>
        <w:tc>
          <w:tcPr>
            <w:tcW w:w="1134" w:type="dxa"/>
            <w:vAlign w:val="center"/>
          </w:tcPr>
          <w:p w:rsidR="00034FE9" w:rsidRPr="00F040C9" w:rsidRDefault="00034FE9" w:rsidP="005F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98</w:t>
            </w:r>
            <w:r w:rsidRPr="00F040C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034FE9" w:rsidRPr="007A6927" w:rsidRDefault="00034FE9" w:rsidP="00682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034FE9" w:rsidRPr="008D7D93" w:rsidRDefault="00034FE9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/>
                <w:sz w:val="30"/>
                <w:szCs w:val="30"/>
              </w:rPr>
              <w:t>(0.0</w:t>
            </w:r>
            <w:r w:rsidRPr="008D7D93">
              <w:rPr>
                <w:rFonts w:ascii="Angsana New" w:hAnsi="Angsana New" w:hint="cs"/>
                <w:sz w:val="30"/>
                <w:szCs w:val="30"/>
                <w:cs/>
              </w:rPr>
              <w:t>123</w:t>
            </w:r>
            <w:r w:rsidRPr="008D7D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034FE9" w:rsidRPr="007A6927" w:rsidRDefault="00034FE9" w:rsidP="00682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  <w:vAlign w:val="center"/>
          </w:tcPr>
          <w:p w:rsidR="00034FE9" w:rsidRPr="00F040C9" w:rsidRDefault="00034FE9" w:rsidP="0000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(0.0623</w:t>
            </w:r>
            <w:r w:rsidRPr="00F040C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034FE9" w:rsidRPr="008D7D93" w:rsidRDefault="00034FE9" w:rsidP="0096722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3" w:type="dxa"/>
            <w:tcBorders>
              <w:bottom w:val="nil"/>
            </w:tcBorders>
            <w:shd w:val="clear" w:color="auto" w:fill="auto"/>
            <w:vAlign w:val="center"/>
          </w:tcPr>
          <w:p w:rsidR="00034FE9" w:rsidRPr="008D7D93" w:rsidRDefault="00034FE9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D93">
              <w:rPr>
                <w:rFonts w:ascii="Angsana New" w:hAnsi="Angsana New"/>
                <w:sz w:val="30"/>
                <w:szCs w:val="30"/>
              </w:rPr>
              <w:t>(0.0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311</w:t>
            </w:r>
            <w:r w:rsidRPr="008D7D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5F15E4" w:rsidRDefault="005F15E4" w:rsidP="005D2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5D2485" w:rsidRDefault="005D2485" w:rsidP="005D2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EB6D3E">
        <w:rPr>
          <w:rFonts w:ascii="Angsana New" w:hAnsi="Angsana New"/>
          <w:sz w:val="30"/>
          <w:szCs w:val="30"/>
          <w:cs/>
        </w:rPr>
        <w:t>ขาดทุนต่อหุ้นขั้นพื้นฐานสำหรับ</w:t>
      </w:r>
      <w:r w:rsidRPr="00EB6D3E">
        <w:rPr>
          <w:rFonts w:ascii="Angsana New" w:hAnsi="Angsana New" w:hint="cs"/>
          <w:sz w:val="30"/>
          <w:szCs w:val="30"/>
          <w:cs/>
        </w:rPr>
        <w:t>งวด</w:t>
      </w:r>
      <w:r w:rsidR="00B63DCF" w:rsidRPr="00EB6D3E">
        <w:rPr>
          <w:rFonts w:ascii="Angsana New" w:hAnsi="Angsana New" w:hint="cs"/>
          <w:sz w:val="30"/>
          <w:szCs w:val="30"/>
          <w:cs/>
        </w:rPr>
        <w:t>สามเดือน</w:t>
      </w:r>
      <w:r w:rsidR="005F15E4">
        <w:rPr>
          <w:rFonts w:ascii="Angsana New" w:hAnsi="Angsana New" w:hint="cs"/>
          <w:sz w:val="30"/>
          <w:szCs w:val="30"/>
          <w:cs/>
        </w:rPr>
        <w:t>สิ้นสุดวันที่ 30 กันยายน 2561 และ 2560 และงวด</w:t>
      </w:r>
      <w:r w:rsidR="00B63DCF" w:rsidRPr="00EB6D3E">
        <w:rPr>
          <w:rFonts w:ascii="Angsana New" w:hAnsi="Angsana New" w:hint="cs"/>
          <w:sz w:val="30"/>
          <w:szCs w:val="30"/>
          <w:cs/>
        </w:rPr>
        <w:t>เก้าเดือน</w:t>
      </w:r>
      <w:r w:rsidRPr="00EB6D3E"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8D7D93" w:rsidRPr="00EB6D3E">
        <w:rPr>
          <w:rFonts w:ascii="Angsana New" w:hAnsi="Angsana New" w:hint="cs"/>
          <w:sz w:val="30"/>
          <w:szCs w:val="30"/>
          <w:cs/>
        </w:rPr>
        <w:t>0</w:t>
      </w:r>
      <w:r w:rsidRPr="00EB6D3E">
        <w:rPr>
          <w:rFonts w:ascii="Angsana New" w:hAnsi="Angsana New" w:hint="cs"/>
          <w:sz w:val="30"/>
          <w:szCs w:val="30"/>
          <w:cs/>
        </w:rPr>
        <w:t xml:space="preserve"> </w:t>
      </w:r>
      <w:r w:rsidR="00B63DCF" w:rsidRPr="00EB6D3E">
        <w:rPr>
          <w:rFonts w:ascii="Angsana New" w:hAnsi="Angsana New" w:hint="cs"/>
          <w:sz w:val="30"/>
          <w:szCs w:val="30"/>
          <w:cs/>
        </w:rPr>
        <w:t>กันยายน</w:t>
      </w:r>
      <w:r w:rsidRPr="00EB6D3E">
        <w:rPr>
          <w:rFonts w:ascii="Angsana New" w:hAnsi="Angsana New" w:hint="cs"/>
          <w:sz w:val="30"/>
          <w:szCs w:val="30"/>
          <w:cs/>
        </w:rPr>
        <w:t xml:space="preserve"> 2561 </w:t>
      </w:r>
      <w:r w:rsidRPr="00EB6D3E">
        <w:rPr>
          <w:rFonts w:ascii="Angsana New" w:hAnsi="Angsana New"/>
          <w:sz w:val="30"/>
          <w:szCs w:val="30"/>
          <w:cs/>
        </w:rPr>
        <w:t>มีจำนวนเดียวกันกับขาดทุนต่อหุ้นปรับลดเนื่องจากมูลค่ายุติธรรมของหุ้นสามัญของบริษัทมีราคาต่ำกว่าราคาใช้สิทธิซื้อหุ้นสามัญจึงไม่เกิดหุ้นสามัญปรับลดขึ้น</w:t>
      </w:r>
    </w:p>
    <w:p w:rsidR="005D2485" w:rsidRDefault="005D2485" w:rsidP="00302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3021D2" w:rsidRPr="005D11F8" w:rsidRDefault="00327069" w:rsidP="00302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9</w:t>
      </w:r>
      <w:r w:rsidR="00C86828" w:rsidRPr="008D092C">
        <w:rPr>
          <w:rFonts w:ascii="Angsana New" w:hAnsi="Angsana New"/>
          <w:b/>
          <w:bCs/>
          <w:color w:val="000000"/>
          <w:sz w:val="30"/>
          <w:szCs w:val="30"/>
        </w:rPr>
        <w:t>.</w:t>
      </w:r>
      <w:r w:rsidR="009A709E" w:rsidRPr="008D092C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3021D2" w:rsidRPr="008D092C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3021D2" w:rsidRPr="00B03834" w:rsidRDefault="003021D2" w:rsidP="00302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81454C" w:rsidRPr="002B4C79" w:rsidRDefault="0081454C" w:rsidP="00EB6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EB6D3E">
        <w:rPr>
          <w:rFonts w:ascii="Angsana New" w:hAnsi="Angsana New" w:hint="cs"/>
          <w:sz w:val="30"/>
          <w:szCs w:val="30"/>
          <w:cs/>
        </w:rPr>
        <w:t xml:space="preserve"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</w:t>
      </w:r>
      <w:r w:rsidRPr="00EB6D3E">
        <w:rPr>
          <w:rFonts w:ascii="Angsana New" w:hAnsi="Angsana New"/>
          <w:sz w:val="30"/>
          <w:szCs w:val="30"/>
          <w:cs/>
        </w:rPr>
        <w:t>บริษัทดำเนิน</w:t>
      </w:r>
      <w:r w:rsidRPr="00EB6D3E">
        <w:rPr>
          <w:rFonts w:ascii="Angsana New" w:hAnsi="Angsana New" w:hint="cs"/>
          <w:sz w:val="30"/>
          <w:szCs w:val="30"/>
          <w:cs/>
        </w:rPr>
        <w:t>กิจการในส่วนงานเชิงธุรกิจหรือผลิตภัณฑ์</w:t>
      </w:r>
      <w:r w:rsidR="00EB6D3E" w:rsidRPr="00EB6D3E">
        <w:rPr>
          <w:rFonts w:ascii="Angsana New" w:hAnsi="Angsana New" w:hint="cs"/>
          <w:sz w:val="30"/>
          <w:szCs w:val="30"/>
          <w:cs/>
        </w:rPr>
        <w:t>คือ</w:t>
      </w:r>
      <w:r w:rsidRPr="00EB6D3E">
        <w:rPr>
          <w:rFonts w:ascii="Angsana New" w:hAnsi="Angsana New"/>
          <w:sz w:val="30"/>
          <w:szCs w:val="30"/>
          <w:cs/>
        </w:rPr>
        <w:t>ธุรกิจ</w:t>
      </w:r>
      <w:r w:rsidRPr="00EB6D3E">
        <w:rPr>
          <w:rFonts w:ascii="Angsana New" w:hAnsi="Angsana New" w:hint="cs"/>
          <w:sz w:val="30"/>
          <w:szCs w:val="30"/>
          <w:cs/>
        </w:rPr>
        <w:t>ผลิตและจำหน่าย</w:t>
      </w:r>
      <w:r w:rsidRPr="00EB6D3E">
        <w:rPr>
          <w:rFonts w:ascii="Angsana New" w:hAnsi="Angsana New"/>
          <w:sz w:val="30"/>
          <w:szCs w:val="30"/>
          <w:cs/>
        </w:rPr>
        <w:t>ก๊อกน้ำ</w:t>
      </w:r>
      <w:r w:rsidRPr="00EB6D3E">
        <w:rPr>
          <w:rFonts w:ascii="Angsana New" w:hAnsi="Angsana New"/>
          <w:sz w:val="30"/>
          <w:szCs w:val="30"/>
        </w:rPr>
        <w:t xml:space="preserve"> </w:t>
      </w:r>
      <w:r w:rsidRPr="00EB6D3E">
        <w:rPr>
          <w:rFonts w:ascii="Angsana New" w:hAnsi="Angsana New"/>
          <w:sz w:val="30"/>
          <w:szCs w:val="30"/>
          <w:cs/>
        </w:rPr>
        <w:t xml:space="preserve">รวมถึงอุปกรณ์สุขภัณฑ์ต่างๆ </w:t>
      </w:r>
      <w:r w:rsidRPr="00EB6D3E">
        <w:rPr>
          <w:rFonts w:ascii="Angsana New" w:hAnsi="Angsana New" w:hint="cs"/>
          <w:sz w:val="30"/>
          <w:szCs w:val="30"/>
          <w:cs/>
        </w:rPr>
        <w:t xml:space="preserve">ที่เกี่ยวเนื่อง  </w:t>
      </w:r>
      <w:r w:rsidR="006D6CBF" w:rsidRPr="00EB6D3E">
        <w:rPr>
          <w:rFonts w:ascii="Angsana New" w:hAnsi="Angsana New" w:hint="cs"/>
          <w:sz w:val="30"/>
          <w:szCs w:val="30"/>
          <w:cs/>
        </w:rPr>
        <w:t>ดังนั้น ฝ่ายบริหารจึงพิจารณาแล้วเห็นว่า</w:t>
      </w:r>
      <w:r w:rsidR="00834395" w:rsidRPr="00EB6D3E">
        <w:rPr>
          <w:rFonts w:ascii="Angsana New" w:hAnsi="Angsana New" w:hint="cs"/>
          <w:sz w:val="30"/>
          <w:szCs w:val="30"/>
          <w:cs/>
        </w:rPr>
        <w:t>บริษัท</w:t>
      </w:r>
      <w:r w:rsidR="006D6CBF" w:rsidRPr="00EB6D3E">
        <w:rPr>
          <w:rFonts w:ascii="Angsana New" w:hAnsi="Angsana New" w:hint="cs"/>
          <w:sz w:val="30"/>
          <w:szCs w:val="30"/>
          <w:cs/>
        </w:rPr>
        <w:t>มีส่วน</w:t>
      </w:r>
      <w:r w:rsidR="00EB6D3E">
        <w:rPr>
          <w:rFonts w:ascii="Angsana New" w:hAnsi="Angsana New" w:hint="cs"/>
          <w:sz w:val="30"/>
          <w:szCs w:val="30"/>
          <w:cs/>
        </w:rPr>
        <w:t>งาน</w:t>
      </w:r>
      <w:r w:rsidR="006D6CBF" w:rsidRPr="00EB6D3E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="00EB6D3E" w:rsidRPr="00EB6D3E">
        <w:rPr>
          <w:rFonts w:ascii="Angsana New" w:hAnsi="Angsana New" w:hint="cs"/>
          <w:sz w:val="30"/>
          <w:szCs w:val="30"/>
          <w:cs/>
        </w:rPr>
        <w:t>ธุรกิจหรือผลิตภัณฑ์</w:t>
      </w:r>
      <w:r w:rsidR="006D6CBF" w:rsidRPr="00EB6D3E">
        <w:rPr>
          <w:rFonts w:ascii="Angsana New" w:hAnsi="Angsana New" w:hint="cs"/>
          <w:sz w:val="30"/>
          <w:szCs w:val="30"/>
          <w:cs/>
        </w:rPr>
        <w:t>เพียงส่วนงานเดียว</w:t>
      </w:r>
    </w:p>
    <w:p w:rsidR="006D6CBF" w:rsidRPr="002B4C79" w:rsidRDefault="006D6CBF" w:rsidP="00DD0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16"/>
          <w:szCs w:val="16"/>
        </w:rPr>
      </w:pPr>
    </w:p>
    <w:p w:rsidR="006D6CBF" w:rsidRDefault="006D6CBF" w:rsidP="00EB6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2B4C79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834395">
        <w:rPr>
          <w:rFonts w:ascii="Angsana New" w:hAnsi="Angsana New" w:hint="cs"/>
          <w:sz w:val="30"/>
          <w:szCs w:val="30"/>
          <w:cs/>
        </w:rPr>
        <w:t>บริษัท</w:t>
      </w:r>
      <w:r w:rsidRPr="002B4C79">
        <w:rPr>
          <w:rFonts w:ascii="Angsana New" w:hAnsi="Angsana New" w:hint="cs"/>
          <w:sz w:val="30"/>
          <w:szCs w:val="30"/>
          <w:cs/>
        </w:rPr>
        <w:t>ดำเนินธุรกิจเกือบทั้งหมดในประเทศ  ดังนั้น ฝ่ายบริหารจึงพิจารณาแล้วเห็นว่า</w:t>
      </w:r>
      <w:r w:rsidR="00834395">
        <w:rPr>
          <w:rFonts w:ascii="Angsana New" w:hAnsi="Angsana New" w:hint="cs"/>
          <w:sz w:val="30"/>
          <w:szCs w:val="30"/>
          <w:cs/>
        </w:rPr>
        <w:t>บริษัท</w:t>
      </w:r>
      <w:r w:rsidRPr="002B4C79">
        <w:rPr>
          <w:rFonts w:ascii="Angsana New" w:hAnsi="Angsana New" w:hint="cs"/>
          <w:sz w:val="30"/>
          <w:szCs w:val="30"/>
          <w:cs/>
        </w:rPr>
        <w:t>มีส่วน</w:t>
      </w:r>
      <w:r w:rsidR="00EB6D3E">
        <w:rPr>
          <w:rFonts w:ascii="Angsana New" w:hAnsi="Angsana New" w:hint="cs"/>
          <w:sz w:val="30"/>
          <w:szCs w:val="30"/>
          <w:cs/>
        </w:rPr>
        <w:t>งาน</w:t>
      </w:r>
      <w:r w:rsidRPr="002B4C79">
        <w:rPr>
          <w:rFonts w:ascii="Angsana New" w:hAnsi="Angsana New" w:hint="cs"/>
          <w:sz w:val="30"/>
          <w:szCs w:val="30"/>
          <w:cs/>
        </w:rPr>
        <w:t>ดำเนินงานเชิงภูมิศาสตร์เพียงส่วนงานเดียว</w:t>
      </w:r>
    </w:p>
    <w:p w:rsidR="003466C9" w:rsidRPr="006C463C" w:rsidRDefault="003466C9" w:rsidP="00814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EB6D3E" w:rsidRDefault="00EB6D3E" w:rsidP="00EB6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สำหรับงวดสามเดือนและเก้าเดือนสิ้นสุดวันที่ 30 กันยายน 2561 และ 2560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EB6D3E" w:rsidRDefault="00EB6D3E" w:rsidP="00EB6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044BAE" w:rsidRDefault="00044BAE" w:rsidP="00EB6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4F3C23" w:rsidRDefault="004F3C23" w:rsidP="00EB6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F15E4" w:rsidRDefault="005F15E4" w:rsidP="00EB6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F15E4" w:rsidRDefault="005F15E4" w:rsidP="00EB6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89" w:type="dxa"/>
        <w:tblLook w:val="01E0"/>
      </w:tblPr>
      <w:tblGrid>
        <w:gridCol w:w="3369"/>
        <w:gridCol w:w="1417"/>
        <w:gridCol w:w="284"/>
        <w:gridCol w:w="1417"/>
        <w:gridCol w:w="284"/>
        <w:gridCol w:w="1417"/>
        <w:gridCol w:w="284"/>
        <w:gridCol w:w="1417"/>
      </w:tblGrid>
      <w:tr w:rsidR="00EB6D3E" w:rsidRPr="001C0017" w:rsidTr="001E3A34">
        <w:tc>
          <w:tcPr>
            <w:tcW w:w="3369" w:type="dxa"/>
          </w:tcPr>
          <w:p w:rsidR="00EB6D3E" w:rsidRPr="001C0017" w:rsidRDefault="00EB6D3E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lastRenderedPageBreak/>
              <w:br w:type="page"/>
            </w: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:rsidR="00EB6D3E" w:rsidRPr="000C641F" w:rsidRDefault="00EB6D3E" w:rsidP="001E3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41F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0C641F">
              <w:rPr>
                <w:rFonts w:ascii="Angsana New" w:hAnsi="Angsana New"/>
                <w:sz w:val="30"/>
                <w:szCs w:val="30"/>
                <w:cs/>
              </w:rPr>
              <w:t>ที่มีกับลูกค้ารายใหญ่ต่อยอด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0C641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B6D3E" w:rsidRPr="001C0017" w:rsidTr="001E3A34">
        <w:tc>
          <w:tcPr>
            <w:tcW w:w="3369" w:type="dxa"/>
          </w:tcPr>
          <w:p w:rsidR="00EB6D3E" w:rsidRPr="001C0017" w:rsidRDefault="00EB6D3E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</w:tcBorders>
          </w:tcPr>
          <w:p w:rsidR="00EB6D3E" w:rsidRPr="00C34CA3" w:rsidRDefault="00EB6D3E" w:rsidP="00EB6D3E">
            <w:pPr>
              <w:pStyle w:val="a0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B6D3E" w:rsidRDefault="00EB6D3E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6D3E" w:rsidRDefault="00EB6D3E" w:rsidP="00EB6D3E">
            <w:pPr>
              <w:pStyle w:val="a0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งวดเก้าเดือน</w:t>
            </w:r>
          </w:p>
        </w:tc>
      </w:tr>
      <w:tr w:rsidR="00EB6D3E" w:rsidRPr="001C0017" w:rsidTr="001E3A34">
        <w:tc>
          <w:tcPr>
            <w:tcW w:w="3369" w:type="dxa"/>
          </w:tcPr>
          <w:p w:rsidR="00EB6D3E" w:rsidRPr="001C0017" w:rsidRDefault="00EB6D3E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B6D3E" w:rsidRDefault="00EB6D3E" w:rsidP="00EB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B6D3E" w:rsidRDefault="00EB6D3E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B6D3E" w:rsidRPr="001C0017" w:rsidRDefault="00EB6D3E" w:rsidP="00EB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EB6D3E" w:rsidRDefault="00EB6D3E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B6D3E" w:rsidRPr="001C0017" w:rsidRDefault="00EB6D3E" w:rsidP="00EB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B6D3E" w:rsidRPr="001C0017" w:rsidRDefault="00EB6D3E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B6D3E" w:rsidRPr="001C0017" w:rsidRDefault="00EB6D3E" w:rsidP="00EB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B6D3E" w:rsidRPr="00C649FB" w:rsidTr="001E3A34">
        <w:tc>
          <w:tcPr>
            <w:tcW w:w="3369" w:type="dxa"/>
          </w:tcPr>
          <w:p w:rsidR="00EB6D3E" w:rsidRPr="004703A1" w:rsidRDefault="00EB6D3E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B6D3E" w:rsidRPr="005E46B3" w:rsidRDefault="005F15E4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5E46B3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84" w:type="dxa"/>
          </w:tcPr>
          <w:p w:rsidR="00EB6D3E" w:rsidRDefault="00EB6D3E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B6D3E" w:rsidRPr="00374995" w:rsidRDefault="00EB6D3E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37.48</w:t>
            </w:r>
          </w:p>
        </w:tc>
        <w:tc>
          <w:tcPr>
            <w:tcW w:w="284" w:type="dxa"/>
          </w:tcPr>
          <w:p w:rsidR="00EB6D3E" w:rsidRPr="00553347" w:rsidRDefault="00EB6D3E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:rsidR="00EB6D3E" w:rsidRPr="005E46B3" w:rsidRDefault="005E46B3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37.90</w:t>
            </w:r>
          </w:p>
        </w:tc>
        <w:tc>
          <w:tcPr>
            <w:tcW w:w="284" w:type="dxa"/>
          </w:tcPr>
          <w:p w:rsidR="00EB6D3E" w:rsidRPr="00795ABC" w:rsidRDefault="00EB6D3E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:rsidR="00EB6D3E" w:rsidRPr="00374995" w:rsidRDefault="00EB6D3E" w:rsidP="0064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33.94</w:t>
            </w:r>
          </w:p>
        </w:tc>
      </w:tr>
    </w:tbl>
    <w:p w:rsidR="00EB6D3E" w:rsidRDefault="00EB6D3E" w:rsidP="0041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414BC9" w:rsidRPr="00B35BFC" w:rsidRDefault="00327069" w:rsidP="0041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35BFC">
        <w:rPr>
          <w:rFonts w:ascii="Angsana New" w:hAnsi="Angsana New"/>
          <w:b/>
          <w:bCs/>
          <w:sz w:val="30"/>
          <w:szCs w:val="30"/>
        </w:rPr>
        <w:t>10</w:t>
      </w:r>
      <w:r w:rsidR="00414BC9" w:rsidRPr="00B35BFC">
        <w:rPr>
          <w:rFonts w:ascii="Angsana New" w:hAnsi="Angsana New"/>
          <w:b/>
          <w:bCs/>
          <w:sz w:val="30"/>
          <w:szCs w:val="30"/>
        </w:rPr>
        <w:t>.</w:t>
      </w:r>
      <w:r w:rsidR="00414BC9" w:rsidRPr="00B35BFC">
        <w:rPr>
          <w:rFonts w:ascii="Angsana New" w:hAnsi="Angsana New"/>
          <w:b/>
          <w:bCs/>
          <w:sz w:val="30"/>
          <w:szCs w:val="30"/>
        </w:rPr>
        <w:tab/>
      </w:r>
      <w:r w:rsidR="00414BC9" w:rsidRPr="00B35BF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96614C" w:rsidRPr="00B35BFC">
        <w:rPr>
          <w:rFonts w:ascii="Angsana New" w:hAnsi="Angsana New" w:hint="cs"/>
          <w:b/>
          <w:bCs/>
          <w:sz w:val="30"/>
          <w:szCs w:val="30"/>
          <w:cs/>
        </w:rPr>
        <w:t>และหนี้สินที่อาจเกิดขึ้น</w:t>
      </w:r>
    </w:p>
    <w:p w:rsidR="00414BC9" w:rsidRPr="00B35BFC" w:rsidRDefault="00414BC9" w:rsidP="0041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16"/>
          <w:szCs w:val="16"/>
        </w:rPr>
      </w:pPr>
    </w:p>
    <w:p w:rsidR="00414BC9" w:rsidRPr="00B35BFC" w:rsidRDefault="00414BC9" w:rsidP="0041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35BF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35BFC">
        <w:rPr>
          <w:rFonts w:ascii="Angsana New" w:hAnsi="Angsana New"/>
          <w:sz w:val="30"/>
          <w:szCs w:val="30"/>
        </w:rPr>
        <w:t>3</w:t>
      </w:r>
      <w:r w:rsidR="005C1719">
        <w:rPr>
          <w:rFonts w:ascii="Angsana New" w:hAnsi="Angsana New" w:hint="cs"/>
          <w:sz w:val="30"/>
          <w:szCs w:val="30"/>
          <w:cs/>
        </w:rPr>
        <w:t>0</w:t>
      </w:r>
      <w:r w:rsidRPr="00B35BFC">
        <w:rPr>
          <w:rFonts w:ascii="Angsana New" w:hAnsi="Angsana New"/>
          <w:sz w:val="30"/>
          <w:szCs w:val="30"/>
        </w:rPr>
        <w:t xml:space="preserve"> </w:t>
      </w:r>
      <w:r w:rsidR="00B63DCF">
        <w:rPr>
          <w:rFonts w:ascii="Angsana New" w:hAnsi="Angsana New" w:hint="cs"/>
          <w:sz w:val="30"/>
          <w:szCs w:val="30"/>
          <w:cs/>
        </w:rPr>
        <w:t>กันยายน</w:t>
      </w:r>
      <w:r w:rsidRPr="00B35BFC">
        <w:rPr>
          <w:rFonts w:ascii="Angsana New" w:hAnsi="Angsana New"/>
          <w:sz w:val="30"/>
          <w:szCs w:val="30"/>
          <w:cs/>
        </w:rPr>
        <w:t xml:space="preserve"> </w:t>
      </w:r>
      <w:r w:rsidR="00D707DE" w:rsidRPr="00B35BFC">
        <w:rPr>
          <w:rFonts w:ascii="Angsana New" w:hAnsi="Angsana New"/>
          <w:sz w:val="30"/>
          <w:szCs w:val="30"/>
        </w:rPr>
        <w:t>25</w:t>
      </w:r>
      <w:r w:rsidR="00327069" w:rsidRPr="00B35BFC">
        <w:rPr>
          <w:rFonts w:ascii="Angsana New" w:hAnsi="Angsana New"/>
          <w:sz w:val="30"/>
          <w:szCs w:val="30"/>
        </w:rPr>
        <w:t>6</w:t>
      </w:r>
      <w:r w:rsidR="00B35BFC" w:rsidRPr="00B35BFC">
        <w:rPr>
          <w:rFonts w:ascii="Angsana New" w:hAnsi="Angsana New" w:hint="cs"/>
          <w:sz w:val="30"/>
          <w:szCs w:val="30"/>
          <w:cs/>
        </w:rPr>
        <w:t>1</w:t>
      </w:r>
      <w:r w:rsidRPr="00B35BFC">
        <w:rPr>
          <w:rFonts w:ascii="Angsana New" w:hAnsi="Angsana New"/>
          <w:sz w:val="30"/>
          <w:szCs w:val="30"/>
        </w:rPr>
        <w:t xml:space="preserve"> </w:t>
      </w:r>
    </w:p>
    <w:p w:rsidR="00510647" w:rsidRPr="00B35BFC" w:rsidRDefault="00510647" w:rsidP="0041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6F47E9" w:rsidRPr="00631B28" w:rsidRDefault="00834395" w:rsidP="006F47E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 w:hanging="540"/>
        <w:jc w:val="thaiDistribute"/>
        <w:rPr>
          <w:rFonts w:ascii="Angsana New" w:hAnsi="Angsana New"/>
          <w:color w:val="000000"/>
          <w:sz w:val="16"/>
          <w:szCs w:val="16"/>
        </w:rPr>
      </w:pPr>
      <w:r w:rsidRPr="00631B28">
        <w:rPr>
          <w:rFonts w:ascii="Angsana New" w:hAnsi="Angsana New" w:hint="cs"/>
          <w:sz w:val="30"/>
          <w:szCs w:val="30"/>
          <w:cs/>
        </w:rPr>
        <w:t>บริษัท</w:t>
      </w:r>
      <w:r w:rsidR="00F30A1D" w:rsidRPr="00631B28">
        <w:rPr>
          <w:rFonts w:ascii="Angsana New" w:hAnsi="Angsana New"/>
          <w:sz w:val="30"/>
          <w:szCs w:val="30"/>
          <w:cs/>
        </w:rPr>
        <w:t>มี</w:t>
      </w:r>
      <w:r w:rsidR="00F30A1D" w:rsidRPr="00631B28">
        <w:rPr>
          <w:rFonts w:ascii="Angsana New" w:hAnsi="Angsana New" w:hint="cs"/>
          <w:sz w:val="30"/>
          <w:szCs w:val="30"/>
          <w:cs/>
        </w:rPr>
        <w:t>สัญญาเช่าอาคารสำ</w:t>
      </w:r>
      <w:r w:rsidR="006F47E9" w:rsidRPr="00631B28">
        <w:rPr>
          <w:rFonts w:ascii="Angsana New" w:hAnsi="Angsana New" w:hint="cs"/>
          <w:sz w:val="30"/>
          <w:szCs w:val="30"/>
          <w:cs/>
        </w:rPr>
        <w:t>นักงาน ป้ายโฆษณา และชั้นวางสินค้า</w:t>
      </w:r>
      <w:r w:rsidR="00F30A1D" w:rsidRPr="00631B28">
        <w:rPr>
          <w:rFonts w:ascii="Angsana New" w:hAnsi="Angsana New" w:hint="cs"/>
          <w:sz w:val="30"/>
          <w:szCs w:val="30"/>
          <w:cs/>
        </w:rPr>
        <w:t xml:space="preserve">หลายฉบับเป็นระยะเวลาต่าง ๆ กัน โดยสัญญาฉบับสุดท้ายจะสิ้นสุดลงในวันที่ </w:t>
      </w:r>
      <w:r w:rsidR="00F30A1D" w:rsidRPr="00631B28">
        <w:rPr>
          <w:rFonts w:ascii="Angsana New" w:hAnsi="Angsana New"/>
          <w:sz w:val="30"/>
          <w:szCs w:val="30"/>
        </w:rPr>
        <w:t xml:space="preserve">1 </w:t>
      </w:r>
      <w:r w:rsidR="00D924A7" w:rsidRPr="00631B28">
        <w:rPr>
          <w:rFonts w:ascii="Angsana New" w:hAnsi="Angsana New" w:hint="cs"/>
          <w:sz w:val="30"/>
          <w:szCs w:val="30"/>
          <w:cs/>
        </w:rPr>
        <w:t>พฤศจิกายน</w:t>
      </w:r>
      <w:r w:rsidR="00F30A1D" w:rsidRPr="00631B28">
        <w:rPr>
          <w:rFonts w:ascii="Angsana New" w:hAnsi="Angsana New" w:hint="cs"/>
          <w:sz w:val="30"/>
          <w:szCs w:val="30"/>
          <w:cs/>
        </w:rPr>
        <w:t xml:space="preserve"> </w:t>
      </w:r>
      <w:r w:rsidR="00F30A1D" w:rsidRPr="00631B28">
        <w:rPr>
          <w:rFonts w:ascii="Angsana New" w:hAnsi="Angsana New"/>
          <w:sz w:val="30"/>
          <w:szCs w:val="30"/>
        </w:rPr>
        <w:t>256</w:t>
      </w:r>
      <w:r w:rsidR="00D924A7" w:rsidRPr="00631B28">
        <w:rPr>
          <w:rFonts w:ascii="Angsana New" w:hAnsi="Angsana New" w:hint="cs"/>
          <w:sz w:val="30"/>
          <w:szCs w:val="30"/>
          <w:cs/>
        </w:rPr>
        <w:t>4</w:t>
      </w:r>
      <w:r w:rsidR="00F30A1D" w:rsidRPr="00631B28">
        <w:rPr>
          <w:rFonts w:ascii="Angsana New" w:hAnsi="Angsana New"/>
          <w:sz w:val="30"/>
          <w:szCs w:val="30"/>
        </w:rPr>
        <w:t xml:space="preserve"> </w:t>
      </w:r>
      <w:r w:rsidRPr="00631B28">
        <w:rPr>
          <w:rFonts w:ascii="Angsana New" w:hAnsi="Angsana New" w:hint="cs"/>
          <w:sz w:val="30"/>
          <w:szCs w:val="30"/>
          <w:cs/>
        </w:rPr>
        <w:t>บริษัท</w:t>
      </w:r>
      <w:r w:rsidR="00F30A1D" w:rsidRPr="00631B28">
        <w:rPr>
          <w:rFonts w:ascii="Angsana New" w:hAnsi="Angsana New" w:hint="cs"/>
          <w:sz w:val="30"/>
          <w:szCs w:val="30"/>
          <w:cs/>
        </w:rPr>
        <w:t>ผูกพันที่จะต้องจ่ายค่าเช่าภายใต้สัญญาดังกล่าวดังนี้</w:t>
      </w:r>
      <w:r w:rsidR="00F30A1D" w:rsidRPr="00631B28">
        <w:rPr>
          <w:rFonts w:ascii="Angsana New" w:hAnsi="Angsana New"/>
          <w:color w:val="000000"/>
          <w:sz w:val="30"/>
          <w:szCs w:val="30"/>
        </w:rPr>
        <w:tab/>
      </w:r>
    </w:p>
    <w:tbl>
      <w:tblPr>
        <w:tblW w:w="7514" w:type="dxa"/>
        <w:tblInd w:w="675" w:type="dxa"/>
        <w:tblLook w:val="01E0"/>
      </w:tblPr>
      <w:tblGrid>
        <w:gridCol w:w="5529"/>
        <w:gridCol w:w="426"/>
        <w:gridCol w:w="1559"/>
      </w:tblGrid>
      <w:tr w:rsidR="00656080" w:rsidRPr="009948B5" w:rsidTr="005F15E4">
        <w:tc>
          <w:tcPr>
            <w:tcW w:w="5529" w:type="dxa"/>
          </w:tcPr>
          <w:p w:rsidR="00656080" w:rsidRPr="009948B5" w:rsidRDefault="00656080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6" w:type="dxa"/>
          </w:tcPr>
          <w:p w:rsidR="00656080" w:rsidRPr="009948B5" w:rsidRDefault="00656080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:rsidR="00656080" w:rsidRPr="009948B5" w:rsidRDefault="00656080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8B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57B69" w:rsidRPr="009948B5" w:rsidTr="005F15E4">
        <w:tc>
          <w:tcPr>
            <w:tcW w:w="5529" w:type="dxa"/>
          </w:tcPr>
          <w:p w:rsidR="00F57B69" w:rsidRPr="009948B5" w:rsidRDefault="00F57B69" w:rsidP="00DB7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9948B5"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426" w:type="dxa"/>
          </w:tcPr>
          <w:p w:rsidR="00F57B69" w:rsidRPr="00C17D7B" w:rsidRDefault="00F57B69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57B69" w:rsidRPr="00D00070" w:rsidRDefault="00F57B69" w:rsidP="0020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833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50</w:t>
            </w:r>
            <w:r w:rsidR="00D650E5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</w:p>
        </w:tc>
      </w:tr>
      <w:tr w:rsidR="00656080" w:rsidRPr="009948B5" w:rsidTr="005F15E4">
        <w:tc>
          <w:tcPr>
            <w:tcW w:w="5529" w:type="dxa"/>
          </w:tcPr>
          <w:p w:rsidR="00656080" w:rsidRPr="009948B5" w:rsidRDefault="00656080" w:rsidP="00DB7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9948B5"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เกินกว่าหนึ่งปีแต่ไม่เกินห้าปี</w:t>
            </w:r>
          </w:p>
        </w:tc>
        <w:tc>
          <w:tcPr>
            <w:tcW w:w="426" w:type="dxa"/>
          </w:tcPr>
          <w:p w:rsidR="00656080" w:rsidRPr="00C17D7B" w:rsidRDefault="00656080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833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56080" w:rsidRPr="00D00070" w:rsidRDefault="00D00070" w:rsidP="00D83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833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292</w:t>
            </w:r>
          </w:p>
        </w:tc>
      </w:tr>
      <w:tr w:rsidR="00656080" w:rsidRPr="00C5532E" w:rsidTr="005F15E4">
        <w:tc>
          <w:tcPr>
            <w:tcW w:w="5529" w:type="dxa"/>
          </w:tcPr>
          <w:p w:rsidR="00656080" w:rsidRPr="009948B5" w:rsidRDefault="00656080" w:rsidP="00DB7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9948B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426" w:type="dxa"/>
          </w:tcPr>
          <w:p w:rsidR="00656080" w:rsidRPr="00C17D7B" w:rsidRDefault="00656080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656080" w:rsidRPr="00D00070" w:rsidRDefault="00D00070" w:rsidP="00D83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57B69">
              <w:rPr>
                <w:rFonts w:ascii="Angsana New" w:hAnsi="Angsana New"/>
                <w:bCs/>
                <w:sz w:val="30"/>
                <w:szCs w:val="30"/>
              </w:rPr>
              <w:t>79</w:t>
            </w:r>
            <w:r w:rsidR="00D650E5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</w:tbl>
    <w:p w:rsidR="00327069" w:rsidRPr="005F15E4" w:rsidRDefault="00327069" w:rsidP="00D9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4D6A00" w:rsidRPr="0002246B" w:rsidRDefault="001950D0" w:rsidP="00D9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837D42">
        <w:rPr>
          <w:rFonts w:ascii="Angsana New" w:hAnsi="Angsana New" w:hint="cs"/>
          <w:sz w:val="30"/>
          <w:szCs w:val="30"/>
          <w:cs/>
        </w:rPr>
        <w:t xml:space="preserve">ข)    </w:t>
      </w:r>
      <w:r w:rsidRPr="00837D42">
        <w:rPr>
          <w:rFonts w:ascii="Angsana New" w:hAnsi="Angsana New" w:hint="cs"/>
          <w:sz w:val="30"/>
          <w:szCs w:val="30"/>
          <w:cs/>
        </w:rPr>
        <w:tab/>
      </w:r>
      <w:r w:rsidR="00F30A1D" w:rsidRPr="0002246B">
        <w:rPr>
          <w:rFonts w:ascii="Angsana New" w:hAnsi="Angsana New" w:hint="cs"/>
          <w:sz w:val="30"/>
          <w:szCs w:val="30"/>
          <w:cs/>
        </w:rPr>
        <w:t>บริษัทมีหนี้สินที่อาจเกิดขึ้นจากการที่บริษัทให้ธนาคารในประเทศสองแห่งออกหนังสือค้ำประกันบริษัทให้กับ</w:t>
      </w:r>
      <w:r w:rsidR="00F30A1D" w:rsidRPr="0002246B">
        <w:rPr>
          <w:rFonts w:ascii="Angsana New" w:hAnsi="Angsana New"/>
          <w:sz w:val="30"/>
          <w:szCs w:val="30"/>
          <w:cs/>
        </w:rPr>
        <w:t>รัฐวิสาหกิจ</w:t>
      </w:r>
      <w:r w:rsidR="00F30A1D" w:rsidRPr="0002246B">
        <w:rPr>
          <w:rFonts w:ascii="Angsana New" w:hAnsi="Angsana New" w:hint="cs"/>
          <w:sz w:val="30"/>
          <w:szCs w:val="30"/>
          <w:cs/>
        </w:rPr>
        <w:t>แห่งหนึ่งและสถาบันการเงิน</w:t>
      </w:r>
      <w:r w:rsidR="00DB78C3" w:rsidRPr="0002246B">
        <w:rPr>
          <w:rFonts w:ascii="Angsana New" w:hAnsi="Angsana New" w:hint="cs"/>
          <w:sz w:val="30"/>
          <w:szCs w:val="30"/>
          <w:cs/>
        </w:rPr>
        <w:t>ในประเทศ</w:t>
      </w:r>
      <w:r w:rsidR="00F30A1D" w:rsidRPr="0002246B">
        <w:rPr>
          <w:rFonts w:ascii="Angsana New" w:hAnsi="Angsana New" w:hint="cs"/>
          <w:sz w:val="30"/>
          <w:szCs w:val="30"/>
          <w:cs/>
        </w:rPr>
        <w:t>แห่งหนึ่งเพื่อประโยชน์ทางการค้าเป็นจำนวนเงินรวม</w:t>
      </w:r>
      <w:r w:rsidR="00F30A1D" w:rsidRPr="00E01D39">
        <w:rPr>
          <w:rFonts w:ascii="Angsana New" w:hAnsi="Angsana New" w:hint="cs"/>
          <w:sz w:val="30"/>
          <w:szCs w:val="30"/>
          <w:cs/>
        </w:rPr>
        <w:t xml:space="preserve">ประมาณ  </w:t>
      </w:r>
      <w:r w:rsidR="00F30A1D" w:rsidRPr="0040163B">
        <w:rPr>
          <w:rFonts w:ascii="Angsana New" w:hAnsi="Angsana New"/>
          <w:sz w:val="30"/>
          <w:szCs w:val="30"/>
        </w:rPr>
        <w:t>0.7</w:t>
      </w:r>
      <w:r w:rsidR="00F30A1D" w:rsidRPr="00E01D3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F30A1D" w:rsidRPr="00E01D39">
        <w:rPr>
          <w:rFonts w:ascii="Angsana New" w:hAnsi="Angsana New"/>
          <w:sz w:val="30"/>
          <w:szCs w:val="30"/>
        </w:rPr>
        <w:t xml:space="preserve"> </w:t>
      </w:r>
      <w:r w:rsidR="00F30A1D" w:rsidRPr="00E01D39">
        <w:rPr>
          <w:rFonts w:ascii="Angsana New" w:hAnsi="Angsana New" w:hint="cs"/>
          <w:sz w:val="30"/>
          <w:szCs w:val="30"/>
          <w:cs/>
        </w:rPr>
        <w:t>โดยบริษัทได้จำนำสิทธิในบัญชีเงินฝากที่มีกับธนาคารทั้งสองแห่งดังกล่าวเป็นหลักประกันซึ่งมีจำนวนเงิน</w:t>
      </w:r>
      <w:r w:rsidR="00DB78C3" w:rsidRPr="00E01D39">
        <w:rPr>
          <w:rFonts w:ascii="Angsana New" w:hAnsi="Angsana New" w:hint="cs"/>
          <w:sz w:val="30"/>
          <w:szCs w:val="30"/>
          <w:cs/>
        </w:rPr>
        <w:t>รวม</w:t>
      </w:r>
      <w:r w:rsidR="00F30A1D" w:rsidRPr="00E01D39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F30A1D" w:rsidRPr="0040163B">
        <w:rPr>
          <w:rFonts w:ascii="Angsana New" w:hAnsi="Angsana New"/>
          <w:sz w:val="30"/>
          <w:szCs w:val="30"/>
        </w:rPr>
        <w:t>0.7</w:t>
      </w:r>
      <w:r w:rsidR="00F30A1D" w:rsidRPr="00E01D39">
        <w:rPr>
          <w:rFonts w:ascii="Angsana New" w:hAnsi="Angsana New"/>
          <w:sz w:val="30"/>
          <w:szCs w:val="30"/>
        </w:rPr>
        <w:t xml:space="preserve"> </w:t>
      </w:r>
      <w:r w:rsidR="00F30A1D" w:rsidRPr="00E01D39">
        <w:rPr>
          <w:rFonts w:ascii="Angsana New" w:hAnsi="Angsana New" w:hint="cs"/>
          <w:sz w:val="30"/>
          <w:szCs w:val="30"/>
          <w:cs/>
        </w:rPr>
        <w:t>ล้านบาท</w:t>
      </w:r>
      <w:r w:rsidR="00F30A1D" w:rsidRPr="0002246B">
        <w:rPr>
          <w:rFonts w:ascii="Angsana New" w:hAnsi="Angsana New" w:hint="cs"/>
          <w:sz w:val="30"/>
          <w:szCs w:val="30"/>
          <w:cs/>
        </w:rPr>
        <w:t xml:space="preserve"> </w:t>
      </w:r>
    </w:p>
    <w:p w:rsidR="00D94D3F" w:rsidRPr="001950D0" w:rsidRDefault="00D94D3F" w:rsidP="00D9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23162E" w:rsidRPr="00737B82" w:rsidRDefault="005304DA" w:rsidP="008A6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</w:t>
      </w:r>
      <w:r w:rsidR="00D94D3F" w:rsidRPr="00F32A94">
        <w:rPr>
          <w:rFonts w:ascii="Angsana New" w:hAnsi="Angsana New" w:hint="cs"/>
          <w:sz w:val="30"/>
          <w:szCs w:val="30"/>
          <w:cs/>
        </w:rPr>
        <w:t xml:space="preserve">)    </w:t>
      </w:r>
      <w:r w:rsidR="00D94D3F" w:rsidRPr="00F32A94">
        <w:rPr>
          <w:rFonts w:ascii="Angsana New" w:hAnsi="Angsana New" w:hint="cs"/>
          <w:sz w:val="30"/>
          <w:szCs w:val="30"/>
          <w:cs/>
        </w:rPr>
        <w:tab/>
      </w:r>
      <w:r w:rsidR="005C00F6" w:rsidRPr="00F32A94">
        <w:rPr>
          <w:rFonts w:ascii="Angsana New" w:hAnsi="Angsana New" w:hint="cs"/>
          <w:sz w:val="30"/>
          <w:szCs w:val="30"/>
          <w:cs/>
        </w:rPr>
        <w:t>บริษัทมีภาระผูกพันภายใต้</w:t>
      </w:r>
      <w:r w:rsidR="00A007C9">
        <w:rPr>
          <w:rFonts w:ascii="Angsana New" w:hAnsi="Angsana New" w:hint="cs"/>
          <w:sz w:val="30"/>
          <w:szCs w:val="30"/>
          <w:cs/>
        </w:rPr>
        <w:t>สัญญาซื้อ</w:t>
      </w:r>
      <w:r w:rsidR="00210708" w:rsidRPr="00F32A94">
        <w:rPr>
          <w:rFonts w:ascii="Angsana New" w:hAnsi="Angsana New" w:hint="cs"/>
          <w:sz w:val="30"/>
          <w:szCs w:val="30"/>
          <w:cs/>
        </w:rPr>
        <w:t>และ</w:t>
      </w:r>
      <w:r w:rsidR="00A007C9">
        <w:rPr>
          <w:rFonts w:ascii="Angsana New" w:hAnsi="Angsana New" w:hint="cs"/>
          <w:sz w:val="30"/>
          <w:szCs w:val="30"/>
          <w:cs/>
        </w:rPr>
        <w:t>ติดตั้ง</w:t>
      </w:r>
      <w:r w:rsidR="005F15E4">
        <w:rPr>
          <w:rFonts w:ascii="Angsana New" w:hAnsi="Angsana New" w:hint="cs"/>
          <w:sz w:val="30"/>
          <w:szCs w:val="30"/>
          <w:cs/>
        </w:rPr>
        <w:t>สินทรัพย์</w:t>
      </w:r>
      <w:r w:rsidR="004E2AC8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4D243B">
        <w:rPr>
          <w:rFonts w:ascii="Angsana New" w:hAnsi="Angsana New" w:hint="cs"/>
          <w:sz w:val="30"/>
          <w:szCs w:val="30"/>
          <w:cs/>
        </w:rPr>
        <w:t>รวม</w:t>
      </w:r>
      <w:r w:rsidR="00210708" w:rsidRPr="006D0D38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5F15E4">
        <w:rPr>
          <w:rFonts w:ascii="Angsana New" w:hAnsi="Angsana New"/>
          <w:sz w:val="30"/>
          <w:szCs w:val="30"/>
        </w:rPr>
        <w:t>0.7</w:t>
      </w:r>
      <w:r w:rsidR="00210708" w:rsidRPr="006D0D38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707FFB" w:rsidRPr="00F32A94">
        <w:rPr>
          <w:rFonts w:ascii="Angsana New" w:hAnsi="Angsana New"/>
          <w:sz w:val="30"/>
          <w:szCs w:val="30"/>
        </w:rPr>
        <w:t xml:space="preserve"> </w:t>
      </w:r>
    </w:p>
    <w:p w:rsidR="00707FFB" w:rsidRPr="001950D0" w:rsidRDefault="00707FFB" w:rsidP="008A6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5304DA" w:rsidRPr="00F32A94" w:rsidRDefault="005304DA" w:rsidP="00530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</w:t>
      </w:r>
      <w:r w:rsidR="00707FFB" w:rsidRPr="00D02652">
        <w:rPr>
          <w:rFonts w:ascii="Angsana New" w:hAnsi="Angsana New" w:hint="cs"/>
          <w:sz w:val="30"/>
          <w:szCs w:val="30"/>
          <w:cs/>
        </w:rPr>
        <w:t>)</w:t>
      </w:r>
      <w:r w:rsidR="00707FFB" w:rsidRPr="00D02652">
        <w:rPr>
          <w:rFonts w:ascii="Angsana New" w:hAnsi="Angsana New" w:hint="cs"/>
          <w:sz w:val="30"/>
          <w:szCs w:val="30"/>
          <w:cs/>
        </w:rPr>
        <w:tab/>
      </w:r>
      <w:r w:rsidR="00862422">
        <w:rPr>
          <w:rFonts w:ascii="Angsana New" w:hAnsi="Angsana New" w:hint="cs"/>
          <w:sz w:val="30"/>
          <w:szCs w:val="30"/>
          <w:cs/>
        </w:rPr>
        <w:t>บริษัทมีสัญญาซื้อเงินตราต่างประเทศล่วงหน้าหลายฉบับกับธ</w:t>
      </w:r>
      <w:r w:rsidR="002C007E">
        <w:rPr>
          <w:rFonts w:ascii="Angsana New" w:hAnsi="Angsana New" w:hint="cs"/>
          <w:sz w:val="30"/>
          <w:szCs w:val="30"/>
          <w:cs/>
        </w:rPr>
        <w:t>นาคารในประเทศ</w:t>
      </w:r>
      <w:r w:rsidR="00862422">
        <w:rPr>
          <w:rFonts w:ascii="Angsana New" w:hAnsi="Angsana New" w:hint="cs"/>
          <w:sz w:val="30"/>
          <w:szCs w:val="30"/>
          <w:cs/>
        </w:rPr>
        <w:t>แห่ง</w:t>
      </w:r>
      <w:r w:rsidR="002C007E">
        <w:rPr>
          <w:rFonts w:ascii="Angsana New" w:hAnsi="Angsana New" w:hint="cs"/>
          <w:sz w:val="30"/>
          <w:szCs w:val="30"/>
          <w:cs/>
        </w:rPr>
        <w:t>หนึ่ง</w:t>
      </w:r>
      <w:r w:rsidR="00707FFB" w:rsidRPr="00862422">
        <w:rPr>
          <w:rFonts w:ascii="Angsana New" w:hAnsi="Angsana New" w:hint="cs"/>
          <w:sz w:val="30"/>
          <w:szCs w:val="30"/>
          <w:cs/>
        </w:rPr>
        <w:t>เป็นจำนวน</w:t>
      </w:r>
      <w:r w:rsidR="00327069" w:rsidRPr="00D924A7">
        <w:rPr>
          <w:rFonts w:ascii="Angsana New" w:hAnsi="Angsana New" w:hint="cs"/>
          <w:sz w:val="30"/>
          <w:szCs w:val="30"/>
          <w:cs/>
        </w:rPr>
        <w:t>เงิน</w:t>
      </w:r>
      <w:r w:rsidR="00A007C9">
        <w:rPr>
          <w:rFonts w:ascii="Angsana New" w:hAnsi="Angsana New" w:hint="cs"/>
          <w:sz w:val="30"/>
          <w:szCs w:val="30"/>
          <w:cs/>
        </w:rPr>
        <w:t>รวม</w:t>
      </w:r>
      <w:r w:rsidR="00327069" w:rsidRPr="002C007E">
        <w:rPr>
          <w:rFonts w:ascii="Angsana New" w:hAnsi="Angsana New" w:hint="cs"/>
          <w:sz w:val="30"/>
          <w:szCs w:val="30"/>
          <w:cs/>
        </w:rPr>
        <w:t>ประมาณ</w:t>
      </w:r>
      <w:r w:rsidR="00707FFB" w:rsidRPr="002C007E">
        <w:rPr>
          <w:rFonts w:ascii="Angsana New" w:hAnsi="Angsana New" w:hint="cs"/>
          <w:sz w:val="30"/>
          <w:szCs w:val="30"/>
          <w:cs/>
        </w:rPr>
        <w:t xml:space="preserve"> 0.</w:t>
      </w:r>
      <w:r w:rsidR="002C007E" w:rsidRPr="002C007E">
        <w:rPr>
          <w:rFonts w:ascii="Angsana New" w:hAnsi="Angsana New" w:hint="cs"/>
          <w:sz w:val="30"/>
          <w:szCs w:val="30"/>
          <w:cs/>
        </w:rPr>
        <w:t>61</w:t>
      </w:r>
      <w:r w:rsidR="00707FFB" w:rsidRPr="00D924A7">
        <w:rPr>
          <w:rFonts w:ascii="Angsana New" w:hAnsi="Angsana New"/>
          <w:sz w:val="30"/>
          <w:szCs w:val="30"/>
        </w:rPr>
        <w:t xml:space="preserve"> </w:t>
      </w:r>
      <w:r w:rsidR="00707FFB" w:rsidRPr="00D924A7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ล้านเหรียญสหรัฐอเมริกาต่อ </w:t>
      </w:r>
      <w:r w:rsidR="002C007E">
        <w:rPr>
          <w:rFonts w:ascii="Angsana New" w:hAnsi="Angsana New" w:hint="cs"/>
          <w:sz w:val="30"/>
          <w:szCs w:val="30"/>
          <w:cs/>
        </w:rPr>
        <w:t>19.56</w:t>
      </w:r>
      <w:r w:rsidR="00707FFB" w:rsidRPr="00D924A7">
        <w:rPr>
          <w:rFonts w:ascii="Angsana New" w:hAnsi="Angsana New"/>
          <w:sz w:val="30"/>
          <w:szCs w:val="30"/>
        </w:rPr>
        <w:t xml:space="preserve"> </w:t>
      </w:r>
      <w:r w:rsidR="00707FFB" w:rsidRPr="00D924A7">
        <w:rPr>
          <w:rFonts w:ascii="Angsana New" w:hAnsi="Angsana New" w:hint="cs"/>
          <w:sz w:val="30"/>
          <w:szCs w:val="30"/>
          <w:cs/>
        </w:rPr>
        <w:t>ล้านบาท มูลค่ายุติธรรมของสัญญาดังกล่าวข้างต้น ณ วันที่ 3</w:t>
      </w:r>
      <w:r w:rsidR="005C1719" w:rsidRPr="00D924A7">
        <w:rPr>
          <w:rFonts w:ascii="Angsana New" w:hAnsi="Angsana New"/>
          <w:sz w:val="30"/>
          <w:szCs w:val="30"/>
        </w:rPr>
        <w:t>0</w:t>
      </w:r>
      <w:r w:rsidR="00707FFB" w:rsidRPr="00D924A7">
        <w:rPr>
          <w:rFonts w:ascii="Angsana New" w:hAnsi="Angsana New" w:hint="cs"/>
          <w:sz w:val="30"/>
          <w:szCs w:val="30"/>
          <w:cs/>
        </w:rPr>
        <w:t xml:space="preserve"> </w:t>
      </w:r>
      <w:r w:rsidR="00B63DCF">
        <w:rPr>
          <w:rFonts w:ascii="Angsana New" w:hAnsi="Angsana New" w:hint="cs"/>
          <w:sz w:val="30"/>
          <w:szCs w:val="30"/>
          <w:cs/>
        </w:rPr>
        <w:t>กันยายน</w:t>
      </w:r>
      <w:r w:rsidR="00707FFB" w:rsidRPr="00D924A7">
        <w:rPr>
          <w:rFonts w:ascii="Angsana New" w:hAnsi="Angsana New" w:hint="cs"/>
          <w:sz w:val="30"/>
          <w:szCs w:val="30"/>
          <w:cs/>
        </w:rPr>
        <w:t xml:space="preserve"> 256</w:t>
      </w:r>
      <w:r w:rsidR="00837D42" w:rsidRPr="00D924A7">
        <w:rPr>
          <w:rFonts w:ascii="Angsana New" w:hAnsi="Angsana New" w:hint="cs"/>
          <w:sz w:val="30"/>
          <w:szCs w:val="30"/>
          <w:cs/>
        </w:rPr>
        <w:t>1</w:t>
      </w:r>
      <w:r w:rsidR="00707FFB" w:rsidRPr="00D924A7">
        <w:rPr>
          <w:rFonts w:ascii="Angsana New" w:hAnsi="Angsana New" w:hint="cs"/>
          <w:sz w:val="30"/>
          <w:szCs w:val="30"/>
          <w:cs/>
        </w:rPr>
        <w:t xml:space="preserve"> มีจำนวนเงิน</w:t>
      </w:r>
      <w:r w:rsidR="00327069" w:rsidRPr="00D924A7">
        <w:rPr>
          <w:rFonts w:ascii="Angsana New" w:hAnsi="Angsana New" w:hint="cs"/>
          <w:sz w:val="30"/>
          <w:szCs w:val="30"/>
          <w:cs/>
        </w:rPr>
        <w:t>รวม</w:t>
      </w:r>
      <w:r w:rsidR="00707FFB" w:rsidRPr="00D924A7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2C007E">
        <w:rPr>
          <w:rFonts w:ascii="Angsana New" w:hAnsi="Angsana New" w:hint="cs"/>
          <w:sz w:val="30"/>
          <w:szCs w:val="30"/>
          <w:cs/>
        </w:rPr>
        <w:t>19.61</w:t>
      </w:r>
      <w:r w:rsidR="00707FFB" w:rsidRPr="00D924A7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2A94">
        <w:rPr>
          <w:rFonts w:ascii="Angsana New" w:hAnsi="Angsana New" w:hint="cs"/>
          <w:sz w:val="30"/>
          <w:szCs w:val="30"/>
          <w:cs/>
        </w:rPr>
        <w:t>และ</w:t>
      </w:r>
    </w:p>
    <w:p w:rsidR="005304DA" w:rsidRPr="005304DA" w:rsidRDefault="005304DA" w:rsidP="008A6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5304DA" w:rsidRPr="00F32A94" w:rsidRDefault="005304DA" w:rsidP="00530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B50AE1">
        <w:rPr>
          <w:rFonts w:ascii="Angsana New" w:hAnsi="Angsana New" w:hint="cs"/>
          <w:sz w:val="30"/>
          <w:szCs w:val="30"/>
          <w:cs/>
        </w:rPr>
        <w:t xml:space="preserve">จ)    </w:t>
      </w:r>
      <w:r w:rsidRPr="00B50AE1">
        <w:rPr>
          <w:rFonts w:ascii="Angsana New" w:hAnsi="Angsana New" w:hint="cs"/>
          <w:sz w:val="30"/>
          <w:szCs w:val="30"/>
          <w:cs/>
        </w:rPr>
        <w:tab/>
        <w:t>บริษัท</w:t>
      </w:r>
      <w:r w:rsidR="002C007E" w:rsidRPr="00B50AE1">
        <w:rPr>
          <w:rFonts w:ascii="Angsana New" w:hAnsi="Angsana New" w:hint="cs"/>
          <w:sz w:val="30"/>
          <w:szCs w:val="30"/>
          <w:cs/>
        </w:rPr>
        <w:t xml:space="preserve"> (ผู้ซื้อ) </w:t>
      </w:r>
      <w:r w:rsidRPr="00B50AE1">
        <w:rPr>
          <w:rFonts w:ascii="Angsana New" w:hAnsi="Angsana New" w:hint="cs"/>
          <w:sz w:val="30"/>
          <w:szCs w:val="30"/>
          <w:cs/>
        </w:rPr>
        <w:t>มีภาระผูกพัน</w:t>
      </w:r>
      <w:r w:rsidR="00B50AE1" w:rsidRPr="00B50AE1">
        <w:rPr>
          <w:rFonts w:ascii="Angsana New" w:hAnsi="Angsana New" w:hint="cs"/>
          <w:sz w:val="30"/>
          <w:szCs w:val="30"/>
          <w:cs/>
        </w:rPr>
        <w:t>ภายใต้</w:t>
      </w:r>
      <w:r w:rsidRPr="00B50AE1">
        <w:rPr>
          <w:rFonts w:ascii="Angsana New" w:hAnsi="Angsana New" w:hint="cs"/>
          <w:sz w:val="30"/>
          <w:szCs w:val="30"/>
          <w:cs/>
        </w:rPr>
        <w:t>สัญญาซื้อขายน้ำมันปาล์มดิบกับบริษัทสองแห่ง</w:t>
      </w:r>
      <w:r w:rsidR="00B50AE1" w:rsidRPr="00B50AE1">
        <w:rPr>
          <w:rFonts w:ascii="Angsana New" w:hAnsi="Angsana New" w:hint="cs"/>
          <w:sz w:val="30"/>
          <w:szCs w:val="30"/>
          <w:cs/>
        </w:rPr>
        <w:t xml:space="preserve"> (ผู้ขาย) </w:t>
      </w:r>
      <w:r w:rsidRPr="00B50AE1">
        <w:rPr>
          <w:rFonts w:ascii="Angsana New" w:hAnsi="Angsana New" w:hint="cs"/>
          <w:sz w:val="30"/>
          <w:szCs w:val="30"/>
          <w:cs/>
        </w:rPr>
        <w:t>จำนวน</w:t>
      </w:r>
      <w:r w:rsidR="00AD1533">
        <w:rPr>
          <w:rFonts w:ascii="Angsana New" w:hAnsi="Angsana New" w:hint="cs"/>
          <w:sz w:val="30"/>
          <w:szCs w:val="30"/>
          <w:cs/>
        </w:rPr>
        <w:t>เงิน</w:t>
      </w:r>
      <w:r w:rsidR="00B50AE1" w:rsidRPr="00B50AE1">
        <w:rPr>
          <w:rFonts w:ascii="Angsana New" w:hAnsi="Angsana New" w:hint="cs"/>
          <w:sz w:val="30"/>
          <w:szCs w:val="30"/>
          <w:cs/>
        </w:rPr>
        <w:t>รวม</w:t>
      </w:r>
      <w:r w:rsidR="00CC25F2">
        <w:rPr>
          <w:rFonts w:ascii="Angsana New" w:hAnsi="Angsana New" w:hint="cs"/>
          <w:sz w:val="30"/>
          <w:szCs w:val="30"/>
          <w:cs/>
        </w:rPr>
        <w:t>ประมาณ</w:t>
      </w:r>
      <w:r w:rsidR="00B50AE1" w:rsidRPr="00B50AE1">
        <w:rPr>
          <w:rFonts w:ascii="Angsana New" w:hAnsi="Angsana New" w:hint="cs"/>
          <w:sz w:val="30"/>
          <w:szCs w:val="30"/>
          <w:cs/>
        </w:rPr>
        <w:t xml:space="preserve"> </w:t>
      </w:r>
      <w:r w:rsidR="00AD1533">
        <w:rPr>
          <w:rFonts w:ascii="Angsana New" w:hAnsi="Angsana New" w:hint="cs"/>
          <w:sz w:val="30"/>
          <w:szCs w:val="30"/>
          <w:cs/>
        </w:rPr>
        <w:t>13.58 ล้าน</w:t>
      </w:r>
      <w:r w:rsidRPr="00B50AE1">
        <w:rPr>
          <w:rFonts w:ascii="Angsana New" w:hAnsi="Angsana New" w:hint="cs"/>
          <w:sz w:val="30"/>
          <w:szCs w:val="30"/>
          <w:cs/>
        </w:rPr>
        <w:t xml:space="preserve">บาท </w:t>
      </w:r>
      <w:r w:rsidR="00170199" w:rsidRPr="00B50AE1">
        <w:rPr>
          <w:rFonts w:ascii="Angsana New" w:hAnsi="Angsana New" w:hint="cs"/>
          <w:sz w:val="30"/>
          <w:szCs w:val="30"/>
          <w:cs/>
        </w:rPr>
        <w:t xml:space="preserve">ซึ่งมีกำหนดส่งมอบในเดือนตุลาคม 2561 </w:t>
      </w:r>
    </w:p>
    <w:p w:rsidR="005304DA" w:rsidRDefault="005304DA" w:rsidP="008A6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4F3C23" w:rsidRPr="00707FFB" w:rsidRDefault="004F3C23" w:rsidP="008A6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</w:p>
    <w:p w:rsidR="00B16088" w:rsidRDefault="00B16088" w:rsidP="0002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สินค้า</w:t>
      </w:r>
      <w:r w:rsidRPr="0076683A">
        <w:rPr>
          <w:rFonts w:ascii="Angsana New" w:hAnsi="Angsana New"/>
          <w:b/>
          <w:bCs/>
          <w:sz w:val="30"/>
          <w:szCs w:val="30"/>
          <w:cs/>
        </w:rPr>
        <w:t>คงเหลือ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- สุทธิ</w:t>
      </w:r>
      <w:r w:rsidRPr="0076683A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B16088" w:rsidRPr="0037683E" w:rsidRDefault="00B16088" w:rsidP="00B1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16"/>
          <w:szCs w:val="16"/>
        </w:rPr>
      </w:pPr>
    </w:p>
    <w:tbl>
      <w:tblPr>
        <w:tblW w:w="9163" w:type="dxa"/>
        <w:tblInd w:w="18" w:type="dxa"/>
        <w:tblLayout w:type="fixed"/>
        <w:tblLook w:val="0000"/>
      </w:tblPr>
      <w:tblGrid>
        <w:gridCol w:w="5760"/>
        <w:gridCol w:w="283"/>
        <w:gridCol w:w="1418"/>
        <w:gridCol w:w="284"/>
        <w:gridCol w:w="1418"/>
      </w:tblGrid>
      <w:tr w:rsidR="00656080" w:rsidTr="00656080">
        <w:tc>
          <w:tcPr>
            <w:tcW w:w="5760" w:type="dxa"/>
          </w:tcPr>
          <w:p w:rsidR="00656080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56080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bottom w:val="single" w:sz="6" w:space="0" w:color="auto"/>
            </w:tcBorders>
          </w:tcPr>
          <w:p w:rsidR="00656080" w:rsidRPr="00C34CA3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</w:t>
            </w:r>
            <w:r w:rsidRPr="00DD2C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56080" w:rsidRPr="00902EE3" w:rsidTr="00656080">
        <w:tc>
          <w:tcPr>
            <w:tcW w:w="5760" w:type="dxa"/>
          </w:tcPr>
          <w:p w:rsidR="00656080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56080" w:rsidRDefault="00656080" w:rsidP="002B56A0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6" w:space="0" w:color="auto"/>
            </w:tcBorders>
          </w:tcPr>
          <w:p w:rsidR="00656080" w:rsidRPr="00C67D8A" w:rsidRDefault="00656080" w:rsidP="002B56A0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56080" w:rsidRPr="000E472D" w:rsidRDefault="00656080" w:rsidP="002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6" w:space="0" w:color="auto"/>
            </w:tcBorders>
          </w:tcPr>
          <w:p w:rsidR="00656080" w:rsidRPr="00C34CA3" w:rsidRDefault="00656080" w:rsidP="00902EE3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56080" w:rsidRPr="003476C4" w:rsidTr="00656080">
        <w:tc>
          <w:tcPr>
            <w:tcW w:w="5760" w:type="dxa"/>
          </w:tcPr>
          <w:p w:rsidR="00656080" w:rsidRPr="003476C4" w:rsidRDefault="00656080" w:rsidP="002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าสำเร็จรูป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และสินค้าเพื่อประกอบ</w:t>
            </w:r>
          </w:p>
        </w:tc>
        <w:tc>
          <w:tcPr>
            <w:tcW w:w="283" w:type="dxa"/>
          </w:tcPr>
          <w:p w:rsidR="00656080" w:rsidRPr="00FB0C72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656080" w:rsidRPr="00FC583E" w:rsidRDefault="00FC583E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99</w:t>
            </w:r>
            <w:r w:rsidR="00656080" w:rsidRPr="00FC583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026</w:t>
            </w:r>
          </w:p>
        </w:tc>
        <w:tc>
          <w:tcPr>
            <w:tcW w:w="284" w:type="dxa"/>
          </w:tcPr>
          <w:p w:rsidR="00656080" w:rsidRPr="00FB0C72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656080" w:rsidRPr="00B94A3D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D87B79">
              <w:rPr>
                <w:rFonts w:ascii="Angsana New" w:hAnsi="Angsana New" w:hint="cs"/>
                <w:b/>
                <w:sz w:val="30"/>
                <w:szCs w:val="30"/>
                <w:cs/>
              </w:rPr>
              <w:t>02</w:t>
            </w:r>
            <w:r w:rsidRPr="00D87B79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D87B79">
              <w:rPr>
                <w:rFonts w:ascii="Angsana New" w:hAnsi="Angsana New" w:hint="cs"/>
                <w:b/>
                <w:sz w:val="30"/>
                <w:szCs w:val="30"/>
                <w:cs/>
              </w:rPr>
              <w:t>131</w:t>
            </w:r>
          </w:p>
        </w:tc>
      </w:tr>
      <w:tr w:rsidR="00656080" w:rsidRPr="003476C4" w:rsidTr="00656080">
        <w:tc>
          <w:tcPr>
            <w:tcW w:w="5760" w:type="dxa"/>
          </w:tcPr>
          <w:p w:rsidR="00656080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สินค้าซื้อมาเพื่อจำหน่าย</w:t>
            </w:r>
          </w:p>
        </w:tc>
        <w:tc>
          <w:tcPr>
            <w:tcW w:w="283" w:type="dxa"/>
          </w:tcPr>
          <w:p w:rsidR="00656080" w:rsidRPr="00FB0C72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656080" w:rsidRPr="00FC583E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583E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="00FC583E">
              <w:rPr>
                <w:rFonts w:ascii="Angsana New" w:hAnsi="Angsana New"/>
                <w:bCs/>
                <w:sz w:val="30"/>
                <w:szCs w:val="30"/>
              </w:rPr>
              <w:t>178</w:t>
            </w:r>
          </w:p>
        </w:tc>
        <w:tc>
          <w:tcPr>
            <w:tcW w:w="284" w:type="dxa"/>
          </w:tcPr>
          <w:p w:rsidR="00656080" w:rsidRPr="00FB0C72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656080" w:rsidRPr="0092563A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87B79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D87B79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997</w:t>
            </w:r>
          </w:p>
        </w:tc>
      </w:tr>
      <w:tr w:rsidR="00656080" w:rsidRPr="003476C4" w:rsidTr="00656080">
        <w:tc>
          <w:tcPr>
            <w:tcW w:w="5760" w:type="dxa"/>
          </w:tcPr>
          <w:p w:rsidR="00656080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283" w:type="dxa"/>
          </w:tcPr>
          <w:p w:rsidR="00656080" w:rsidRPr="00FB0C72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656080" w:rsidRPr="00FC583E" w:rsidRDefault="00FC583E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656080" w:rsidRPr="00FC583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563</w:t>
            </w:r>
          </w:p>
        </w:tc>
        <w:tc>
          <w:tcPr>
            <w:tcW w:w="284" w:type="dxa"/>
          </w:tcPr>
          <w:p w:rsidR="00656080" w:rsidRPr="00FB0C72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656080" w:rsidRPr="00B94A3D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D87B79">
              <w:rPr>
                <w:rFonts w:ascii="Angsana New" w:hAnsi="Angsana New"/>
                <w:bCs/>
                <w:sz w:val="30"/>
                <w:szCs w:val="30"/>
              </w:rPr>
              <w:t>,455</w:t>
            </w:r>
          </w:p>
        </w:tc>
      </w:tr>
      <w:tr w:rsidR="00656080" w:rsidRPr="003476C4" w:rsidTr="00656080">
        <w:tc>
          <w:tcPr>
            <w:tcW w:w="5760" w:type="dxa"/>
          </w:tcPr>
          <w:p w:rsidR="00656080" w:rsidRPr="003476C4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83" w:type="dxa"/>
          </w:tcPr>
          <w:p w:rsidR="00656080" w:rsidRPr="00FB0C72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656080" w:rsidRPr="00FC583E" w:rsidRDefault="00FC583E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656080" w:rsidRPr="00FC583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217</w:t>
            </w:r>
          </w:p>
        </w:tc>
        <w:tc>
          <w:tcPr>
            <w:tcW w:w="284" w:type="dxa"/>
          </w:tcPr>
          <w:p w:rsidR="00656080" w:rsidRPr="00FB0C72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656080" w:rsidRPr="00B94A3D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B94A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020</w:t>
            </w:r>
          </w:p>
        </w:tc>
      </w:tr>
      <w:tr w:rsidR="00656080" w:rsidRPr="003476C4" w:rsidTr="00656080">
        <w:tc>
          <w:tcPr>
            <w:tcW w:w="5760" w:type="dxa"/>
          </w:tcPr>
          <w:p w:rsidR="00656080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83" w:type="dxa"/>
          </w:tcPr>
          <w:p w:rsidR="00656080" w:rsidRPr="00FB0C72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656080" w:rsidRPr="00FC583E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583E">
              <w:rPr>
                <w:rFonts w:ascii="Angsana New" w:hAnsi="Angsana New"/>
                <w:bCs/>
                <w:sz w:val="30"/>
                <w:szCs w:val="30"/>
              </w:rPr>
              <w:t>28,</w:t>
            </w:r>
            <w:r w:rsidR="00FC583E">
              <w:rPr>
                <w:rFonts w:ascii="Angsana New" w:hAnsi="Angsana New"/>
                <w:bCs/>
                <w:sz w:val="30"/>
                <w:szCs w:val="30"/>
              </w:rPr>
              <w:t>486</w:t>
            </w:r>
          </w:p>
        </w:tc>
        <w:tc>
          <w:tcPr>
            <w:tcW w:w="284" w:type="dxa"/>
          </w:tcPr>
          <w:p w:rsidR="00656080" w:rsidRPr="00FB0C72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656080" w:rsidRPr="00B94A3D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B94A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415</w:t>
            </w:r>
          </w:p>
        </w:tc>
      </w:tr>
      <w:tr w:rsidR="00656080" w:rsidRPr="003476C4" w:rsidTr="00656080">
        <w:tc>
          <w:tcPr>
            <w:tcW w:w="5760" w:type="dxa"/>
          </w:tcPr>
          <w:p w:rsidR="00656080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283" w:type="dxa"/>
          </w:tcPr>
          <w:p w:rsidR="00656080" w:rsidRPr="00FB0C72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56080" w:rsidRPr="00FC583E" w:rsidRDefault="00FC583E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656080" w:rsidRPr="00FC583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068</w:t>
            </w:r>
          </w:p>
        </w:tc>
        <w:tc>
          <w:tcPr>
            <w:tcW w:w="284" w:type="dxa"/>
          </w:tcPr>
          <w:p w:rsidR="00656080" w:rsidRPr="00FB0C72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56080" w:rsidRPr="00B94A3D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B94A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114</w:t>
            </w:r>
          </w:p>
        </w:tc>
      </w:tr>
      <w:tr w:rsidR="00656080" w:rsidRPr="003476C4" w:rsidTr="00656080">
        <w:tc>
          <w:tcPr>
            <w:tcW w:w="5760" w:type="dxa"/>
          </w:tcPr>
          <w:p w:rsidR="00656080" w:rsidRPr="003476C4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76C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:rsidR="00656080" w:rsidRPr="00FB0C72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16"/>
                <w:tab w:val="left" w:pos="626"/>
                <w:tab w:val="left" w:pos="75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656080" w:rsidRPr="00FC583E" w:rsidRDefault="00271D0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147,538</w:t>
            </w:r>
          </w:p>
        </w:tc>
        <w:tc>
          <w:tcPr>
            <w:tcW w:w="284" w:type="dxa"/>
          </w:tcPr>
          <w:p w:rsidR="00656080" w:rsidRPr="00FB0C72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656080" w:rsidRPr="00B94A3D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154,132</w:t>
            </w:r>
          </w:p>
        </w:tc>
      </w:tr>
      <w:tr w:rsidR="00656080" w:rsidRPr="003476C4" w:rsidTr="00656080">
        <w:tc>
          <w:tcPr>
            <w:tcW w:w="5760" w:type="dxa"/>
          </w:tcPr>
          <w:p w:rsidR="00656080" w:rsidRPr="003476C4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ค่าเผื่อการลดลงของมูลค่าสินค้า</w:t>
            </w:r>
          </w:p>
        </w:tc>
        <w:tc>
          <w:tcPr>
            <w:tcW w:w="283" w:type="dxa"/>
          </w:tcPr>
          <w:p w:rsidR="00656080" w:rsidRPr="00FB0C72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16"/>
                <w:tab w:val="left" w:pos="626"/>
                <w:tab w:val="left" w:pos="75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656080" w:rsidRPr="00FC583E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16"/>
                <w:tab w:val="left" w:pos="626"/>
                <w:tab w:val="left" w:pos="75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656080" w:rsidRPr="00FB0C72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656080" w:rsidRPr="00B779A7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16"/>
                <w:tab w:val="left" w:pos="626"/>
                <w:tab w:val="left" w:pos="75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080" w:rsidRPr="003476C4" w:rsidTr="00656080">
        <w:tc>
          <w:tcPr>
            <w:tcW w:w="5760" w:type="dxa"/>
          </w:tcPr>
          <w:p w:rsidR="00656080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ที่เสื่อมสภาพและเคลื่อนไหวช้า</w:t>
            </w:r>
          </w:p>
        </w:tc>
        <w:tc>
          <w:tcPr>
            <w:tcW w:w="283" w:type="dxa"/>
          </w:tcPr>
          <w:p w:rsidR="00656080" w:rsidRPr="00FB0C72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16"/>
                <w:tab w:val="left" w:pos="626"/>
                <w:tab w:val="left" w:pos="75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56080" w:rsidRPr="00FC583E" w:rsidRDefault="005F0631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37A27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,4</w:t>
            </w:r>
            <w:r w:rsidR="00937A27">
              <w:rPr>
                <w:rFonts w:ascii="Angsana New" w:hAnsi="Angsana New"/>
                <w:sz w:val="30"/>
                <w:szCs w:val="30"/>
              </w:rPr>
              <w:t>74</w:t>
            </w:r>
            <w:r w:rsidR="00656080" w:rsidRPr="00FC583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656080" w:rsidRPr="00FB0C72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56080" w:rsidRPr="0095612F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(685</w:t>
            </w:r>
            <w:r w:rsidRPr="0095612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6080" w:rsidRPr="003476C4" w:rsidTr="00656080">
        <w:tc>
          <w:tcPr>
            <w:tcW w:w="5760" w:type="dxa"/>
          </w:tcPr>
          <w:p w:rsidR="00656080" w:rsidRPr="003476C4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83" w:type="dxa"/>
          </w:tcPr>
          <w:p w:rsidR="00656080" w:rsidRPr="00FB0C72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16"/>
                <w:tab w:val="left" w:pos="626"/>
                <w:tab w:val="left" w:pos="75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56080" w:rsidRPr="00FC583E" w:rsidRDefault="00937A27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113</w:t>
            </w:r>
            <w:r w:rsidR="00271D0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F0631">
              <w:rPr>
                <w:rFonts w:ascii="Angsana New" w:hAnsi="Angsana New"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</w:rPr>
              <w:t>64</w:t>
            </w:r>
          </w:p>
        </w:tc>
        <w:tc>
          <w:tcPr>
            <w:tcW w:w="284" w:type="dxa"/>
          </w:tcPr>
          <w:p w:rsidR="00656080" w:rsidRPr="00FB0C72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56080" w:rsidRPr="00B94A3D" w:rsidRDefault="00656080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153</w:t>
            </w:r>
            <w:r w:rsidRPr="00B94A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447</w:t>
            </w:r>
          </w:p>
        </w:tc>
      </w:tr>
    </w:tbl>
    <w:p w:rsidR="00B16088" w:rsidRDefault="00B16088" w:rsidP="00694B88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D7A6D" w:rsidRPr="001D7A6D" w:rsidRDefault="001D7A6D" w:rsidP="001D7A6D">
      <w:pPr>
        <w:rPr>
          <w:rFonts w:ascii="Angsana New" w:hAnsi="Angsana New"/>
          <w:sz w:val="30"/>
          <w:szCs w:val="30"/>
          <w:cs/>
        </w:rPr>
      </w:pPr>
      <w:r w:rsidRPr="001D7A6D">
        <w:rPr>
          <w:rFonts w:ascii="Angsana New" w:hAnsi="Angsana New" w:hint="cs"/>
          <w:sz w:val="30"/>
          <w:szCs w:val="30"/>
          <w:cs/>
        </w:rPr>
        <w:t>บริษัทได้รับผลกระทบจากคู่แข่งที่มีการนำเข้าสินค้าจากต่างประเทศมาขายในราคาต่ำ ประกอบกับบริษัทมีการซื้อสินค้าเป็นจำนวนมากในอดีตทำให้ไม่สามารถขายสินค้าได้ตามแผนการขาย จากปัจจัยดัง</w:t>
      </w:r>
      <w:r>
        <w:rPr>
          <w:rFonts w:ascii="Angsana New" w:hAnsi="Angsana New" w:hint="cs"/>
          <w:sz w:val="30"/>
          <w:szCs w:val="30"/>
          <w:cs/>
        </w:rPr>
        <w:t>กล่าวข้างต้น บริษัทได้พิจารณา</w:t>
      </w:r>
      <w:r w:rsidRPr="001D7A6D">
        <w:rPr>
          <w:rFonts w:ascii="Angsana New" w:hAnsi="Angsana New" w:hint="cs"/>
          <w:sz w:val="30"/>
          <w:szCs w:val="30"/>
          <w:cs/>
        </w:rPr>
        <w:t>ตั้งค่าเผื่อการลดลงของมูลค่าสินค้าที่</w:t>
      </w:r>
      <w:r w:rsidRPr="001D7A6D">
        <w:rPr>
          <w:rFonts w:ascii="Angsana New" w:hAnsi="Angsana New"/>
          <w:sz w:val="30"/>
          <w:szCs w:val="30"/>
          <w:cs/>
        </w:rPr>
        <w:t>เสื่อมสภาพและเคลื่อนไหวช้า</w:t>
      </w:r>
      <w:r w:rsidRPr="001D7A6D">
        <w:rPr>
          <w:rFonts w:ascii="Angsana New" w:hAnsi="Angsana New" w:hint="cs"/>
          <w:sz w:val="30"/>
          <w:szCs w:val="30"/>
          <w:cs/>
        </w:rPr>
        <w:t>เพิ่มเป็นจำนวน</w:t>
      </w:r>
      <w:r w:rsidRPr="00656080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55628D">
        <w:rPr>
          <w:rFonts w:ascii="Angsana New" w:hAnsi="Angsana New"/>
          <w:sz w:val="30"/>
          <w:szCs w:val="30"/>
        </w:rPr>
        <w:t xml:space="preserve">7.0 </w:t>
      </w:r>
      <w:r w:rsidR="0055628D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937A27">
        <w:rPr>
          <w:rFonts w:ascii="Angsana New" w:hAnsi="Angsana New"/>
          <w:sz w:val="30"/>
          <w:szCs w:val="30"/>
        </w:rPr>
        <w:t>33</w:t>
      </w:r>
      <w:r w:rsidR="000111C7">
        <w:rPr>
          <w:rFonts w:ascii="Angsana New" w:hAnsi="Angsana New"/>
          <w:sz w:val="30"/>
          <w:szCs w:val="30"/>
        </w:rPr>
        <w:t>.8</w:t>
      </w:r>
      <w:r w:rsidRPr="001D7A6D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073386">
        <w:rPr>
          <w:rFonts w:ascii="Angsana New" w:hAnsi="Angsana New" w:hint="cs"/>
          <w:sz w:val="30"/>
          <w:szCs w:val="30"/>
          <w:cs/>
        </w:rPr>
        <w:t xml:space="preserve"> บันทึก</w:t>
      </w:r>
      <w:r w:rsidR="00BD687E">
        <w:rPr>
          <w:rFonts w:ascii="Angsana New" w:hAnsi="Angsana New" w:hint="cs"/>
          <w:sz w:val="30"/>
          <w:szCs w:val="30"/>
          <w:cs/>
        </w:rPr>
        <w:t>อยู่ใน “ค่าใช้จ่ายในการบริหาร” ในงบกำไรขาดทุนเบ็ดเสร็จสำหรับงวด</w:t>
      </w:r>
      <w:r w:rsidR="0055628D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BD687E">
        <w:rPr>
          <w:rFonts w:ascii="Angsana New" w:hAnsi="Angsana New" w:hint="cs"/>
          <w:sz w:val="30"/>
          <w:szCs w:val="30"/>
          <w:cs/>
        </w:rPr>
        <w:t>เก้าเดือนสิ้นสุดวันที่ 3</w:t>
      </w:r>
      <w:r w:rsidR="00C95DEB">
        <w:rPr>
          <w:rFonts w:ascii="Angsana New" w:hAnsi="Angsana New" w:hint="cs"/>
          <w:sz w:val="30"/>
          <w:szCs w:val="30"/>
          <w:cs/>
        </w:rPr>
        <w:t>0 กันยายน</w:t>
      </w:r>
      <w:r w:rsidR="00BD687E">
        <w:rPr>
          <w:rFonts w:ascii="Angsana New" w:hAnsi="Angsana New" w:hint="cs"/>
          <w:sz w:val="30"/>
          <w:szCs w:val="30"/>
          <w:cs/>
        </w:rPr>
        <w:t xml:space="preserve"> </w:t>
      </w:r>
      <w:r w:rsidRPr="001D7A6D">
        <w:rPr>
          <w:rFonts w:ascii="Angsana New" w:hAnsi="Angsana New" w:hint="cs"/>
          <w:sz w:val="30"/>
          <w:szCs w:val="30"/>
          <w:cs/>
        </w:rPr>
        <w:t>2561</w:t>
      </w:r>
      <w:r w:rsidR="0055628D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B16088" w:rsidRDefault="00B16088" w:rsidP="00020799">
      <w:pPr>
        <w:tabs>
          <w:tab w:val="clear" w:pos="227"/>
          <w:tab w:val="clear" w:pos="454"/>
          <w:tab w:val="left" w:pos="54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Pr="00876C81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Pr="00876C81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3E3F8E">
        <w:rPr>
          <w:rFonts w:ascii="Angsana New" w:hAnsi="Angsana New" w:hint="cs"/>
          <w:b/>
          <w:bCs/>
          <w:sz w:val="30"/>
          <w:szCs w:val="30"/>
          <w:cs/>
        </w:rPr>
        <w:t>สินทรัพย์</w:t>
      </w:r>
      <w:r w:rsidRPr="00876C81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  <w:r w:rsidR="003E3F8E">
        <w:rPr>
          <w:rFonts w:ascii="Angsana New" w:hAnsi="Angsana New" w:hint="cs"/>
          <w:b/>
          <w:bCs/>
          <w:sz w:val="30"/>
          <w:szCs w:val="30"/>
          <w:cs/>
        </w:rPr>
        <w:t>รอการตัดบัญชี</w:t>
      </w:r>
    </w:p>
    <w:p w:rsidR="00B16088" w:rsidRPr="00B914A5" w:rsidRDefault="00B16088" w:rsidP="00B16088">
      <w:pPr>
        <w:tabs>
          <w:tab w:val="clear" w:pos="227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B16088" w:rsidRDefault="00B16088" w:rsidP="00CF24C2">
      <w:pPr>
        <w:rPr>
          <w:rFonts w:ascii="Angsana New" w:hAnsi="Angsana New"/>
          <w:b/>
          <w:bCs/>
          <w:sz w:val="30"/>
          <w:szCs w:val="30"/>
        </w:rPr>
      </w:pPr>
      <w:r w:rsidRPr="00402348">
        <w:rPr>
          <w:rFonts w:ascii="Angsana New" w:hAnsi="Angsana New"/>
          <w:sz w:val="30"/>
          <w:szCs w:val="30"/>
          <w:cs/>
        </w:rPr>
        <w:t>รายการเคลื่อนไหวของสินทรัพย์ภาษีเงินได้รอการตัดบัญชีที่เกิดขึ้นในระห</w:t>
      </w:r>
      <w:r>
        <w:rPr>
          <w:rFonts w:ascii="Angsana New" w:hAnsi="Angsana New"/>
          <w:sz w:val="30"/>
          <w:szCs w:val="30"/>
          <w:cs/>
        </w:rPr>
        <w:t>ว่าง</w:t>
      </w:r>
      <w:r w:rsidR="00CF24C2">
        <w:rPr>
          <w:rFonts w:ascii="Angsana New" w:hAnsi="Angsana New" w:hint="cs"/>
          <w:sz w:val="30"/>
          <w:szCs w:val="30"/>
          <w:cs/>
        </w:rPr>
        <w:t>งวด</w:t>
      </w:r>
      <w:r w:rsidR="009D0539">
        <w:rPr>
          <w:rFonts w:ascii="Angsana New" w:hAnsi="Angsana New" w:hint="cs"/>
          <w:sz w:val="30"/>
          <w:szCs w:val="30"/>
          <w:cs/>
        </w:rPr>
        <w:t>เก้าเดือน</w:t>
      </w:r>
      <w:r w:rsidR="00CF24C2">
        <w:rPr>
          <w:rFonts w:ascii="Angsana New" w:hAnsi="Angsana New"/>
          <w:sz w:val="30"/>
          <w:szCs w:val="30"/>
          <w:cs/>
        </w:rPr>
        <w:t>สิ</w:t>
      </w:r>
      <w:r w:rsidR="00CF24C2">
        <w:rPr>
          <w:rFonts w:ascii="Angsana New" w:hAnsi="Angsana New" w:hint="cs"/>
          <w:sz w:val="30"/>
          <w:szCs w:val="30"/>
          <w:cs/>
        </w:rPr>
        <w:t>้</w:t>
      </w:r>
      <w:r w:rsidR="00CF24C2" w:rsidRPr="008F357B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CF24C2">
        <w:rPr>
          <w:rFonts w:ascii="Angsana New" w:hAnsi="Angsana New" w:hint="cs"/>
          <w:sz w:val="30"/>
          <w:szCs w:val="30"/>
          <w:cs/>
        </w:rPr>
        <w:t xml:space="preserve">30 </w:t>
      </w:r>
      <w:r w:rsidR="00B63DCF">
        <w:rPr>
          <w:rFonts w:ascii="Angsana New" w:hAnsi="Angsana New" w:hint="cs"/>
          <w:sz w:val="30"/>
          <w:szCs w:val="30"/>
          <w:cs/>
        </w:rPr>
        <w:t>กันยายน</w:t>
      </w:r>
      <w:r w:rsidR="00CF24C2" w:rsidRPr="008F357B">
        <w:rPr>
          <w:rFonts w:ascii="Angsana New" w:hAnsi="Angsana New" w:hint="cs"/>
          <w:sz w:val="30"/>
          <w:szCs w:val="30"/>
          <w:cs/>
        </w:rPr>
        <w:t xml:space="preserve"> </w:t>
      </w:r>
      <w:r w:rsidR="00CF24C2">
        <w:rPr>
          <w:rFonts w:ascii="Angsana New" w:hAnsi="Angsana New" w:hint="cs"/>
          <w:sz w:val="30"/>
          <w:szCs w:val="30"/>
          <w:cs/>
        </w:rPr>
        <w:t>2561</w:t>
      </w:r>
      <w:r w:rsidR="00CF24C2" w:rsidRPr="008F357B">
        <w:rPr>
          <w:rFonts w:ascii="Angsana New" w:hAnsi="Angsana New"/>
          <w:sz w:val="30"/>
          <w:szCs w:val="30"/>
        </w:rPr>
        <w:t xml:space="preserve"> </w:t>
      </w:r>
      <w:r w:rsidR="00CF24C2" w:rsidRPr="008F35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CF24C2">
        <w:rPr>
          <w:rFonts w:ascii="Angsana New" w:hAnsi="Angsana New"/>
          <w:sz w:val="30"/>
          <w:szCs w:val="30"/>
        </w:rPr>
        <w:t>2560</w:t>
      </w:r>
      <w:r w:rsidR="00CF24C2" w:rsidRPr="008F357B">
        <w:rPr>
          <w:rFonts w:ascii="Angsana New" w:hAnsi="Angsana New"/>
          <w:sz w:val="30"/>
          <w:szCs w:val="30"/>
        </w:rPr>
        <w:t xml:space="preserve"> </w:t>
      </w:r>
      <w:r w:rsidRPr="00402348">
        <w:rPr>
          <w:rFonts w:ascii="Angsana New" w:hAnsi="Angsana New"/>
          <w:sz w:val="30"/>
          <w:szCs w:val="30"/>
          <w:cs/>
        </w:rPr>
        <w:t>มีดังนี้</w:t>
      </w:r>
    </w:p>
    <w:p w:rsidR="00B16088" w:rsidRPr="00CF24C2" w:rsidRDefault="00B16088" w:rsidP="00B16088">
      <w:pPr>
        <w:tabs>
          <w:tab w:val="left" w:pos="567"/>
        </w:tabs>
        <w:ind w:right="26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781" w:type="dxa"/>
        <w:tblInd w:w="-34" w:type="dxa"/>
        <w:tblLayout w:type="fixed"/>
        <w:tblLook w:val="0000"/>
      </w:tblPr>
      <w:tblGrid>
        <w:gridCol w:w="3261"/>
        <w:gridCol w:w="1418"/>
        <w:gridCol w:w="283"/>
        <w:gridCol w:w="1417"/>
        <w:gridCol w:w="284"/>
        <w:gridCol w:w="1418"/>
        <w:gridCol w:w="283"/>
        <w:gridCol w:w="1417"/>
      </w:tblGrid>
      <w:tr w:rsidR="00B16088" w:rsidRPr="003D50F9" w:rsidTr="000E24CE">
        <w:tc>
          <w:tcPr>
            <w:tcW w:w="3261" w:type="dxa"/>
            <w:shd w:val="clear" w:color="auto" w:fill="auto"/>
          </w:tcPr>
          <w:p w:rsidR="00B16088" w:rsidRPr="003D50F9" w:rsidRDefault="00B16088" w:rsidP="00262F18">
            <w:pPr>
              <w:tabs>
                <w:tab w:val="left" w:pos="93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:rsidR="00B16088" w:rsidRPr="000A0C97" w:rsidRDefault="00B16088" w:rsidP="00262F18">
            <w:pPr>
              <w:tabs>
                <w:tab w:val="left" w:pos="567"/>
              </w:tabs>
              <w:ind w:left="-6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0C9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16088" w:rsidRPr="003D50F9" w:rsidTr="000E24CE">
        <w:tc>
          <w:tcPr>
            <w:tcW w:w="3261" w:type="dxa"/>
            <w:shd w:val="clear" w:color="auto" w:fill="auto"/>
          </w:tcPr>
          <w:p w:rsidR="00B16088" w:rsidRPr="003D50F9" w:rsidRDefault="00B16088" w:rsidP="00262F18">
            <w:pPr>
              <w:tabs>
                <w:tab w:val="left" w:pos="93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16088" w:rsidRPr="003D50F9" w:rsidRDefault="00B16088" w:rsidP="00262F18">
            <w:pPr>
              <w:tabs>
                <w:tab w:val="left" w:pos="567"/>
              </w:tabs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50F9">
              <w:rPr>
                <w:rFonts w:ascii="Angsana New" w:hAnsi="Angsana New"/>
                <w:sz w:val="30"/>
                <w:szCs w:val="30"/>
                <w:cs/>
              </w:rPr>
              <w:t>ณ วันที่ 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16088" w:rsidRPr="003D50F9" w:rsidRDefault="00B16088" w:rsidP="00262F18">
            <w:pPr>
              <w:tabs>
                <w:tab w:val="left" w:pos="567"/>
              </w:tabs>
              <w:ind w:left="-6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16088" w:rsidRPr="003D50F9" w:rsidRDefault="00B16088" w:rsidP="00262F18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รับรู้ใ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3D50F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16088" w:rsidRPr="003D50F9" w:rsidRDefault="00B16088" w:rsidP="00262F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9356"/>
              </w:tabs>
              <w:spacing w:before="0" w:line="260" w:lineRule="atLeast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16088" w:rsidRPr="003D50F9" w:rsidRDefault="00B16088" w:rsidP="00262F18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รับรู้ใ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3D50F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16088" w:rsidRPr="003D50F9" w:rsidRDefault="00B16088" w:rsidP="00262F18">
            <w:pPr>
              <w:tabs>
                <w:tab w:val="left" w:pos="567"/>
              </w:tabs>
              <w:ind w:left="-60" w:right="3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16088" w:rsidRPr="003D50F9" w:rsidRDefault="00B16088" w:rsidP="00262F18">
            <w:pPr>
              <w:tabs>
                <w:tab w:val="left" w:pos="567"/>
              </w:tabs>
              <w:ind w:left="-6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50F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3D50F9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CF24C2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</w:tr>
      <w:tr w:rsidR="00B16088" w:rsidRPr="003D50F9" w:rsidTr="000E24CE">
        <w:tc>
          <w:tcPr>
            <w:tcW w:w="3261" w:type="dxa"/>
            <w:shd w:val="clear" w:color="auto" w:fill="auto"/>
          </w:tcPr>
          <w:p w:rsidR="00B16088" w:rsidRPr="003D50F9" w:rsidRDefault="00B16088" w:rsidP="00262F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9356"/>
              </w:tabs>
              <w:spacing w:before="0" w:line="260" w:lineRule="atLeast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6088" w:rsidRPr="003D50F9" w:rsidRDefault="00B16088" w:rsidP="00262F18">
            <w:pPr>
              <w:tabs>
                <w:tab w:val="left" w:pos="567"/>
              </w:tabs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50F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CF24C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:rsidR="00B16088" w:rsidRPr="003D50F9" w:rsidRDefault="00B16088" w:rsidP="00262F18">
            <w:pPr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16088" w:rsidRPr="003D50F9" w:rsidRDefault="00B16088" w:rsidP="00262F18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3D50F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84" w:type="dxa"/>
          </w:tcPr>
          <w:p w:rsidR="00B16088" w:rsidRPr="003D50F9" w:rsidRDefault="00B16088" w:rsidP="00262F18">
            <w:pPr>
              <w:tabs>
                <w:tab w:val="decimal" w:pos="954"/>
                <w:tab w:val="left" w:pos="9356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6088" w:rsidRPr="003D50F9" w:rsidRDefault="00B16088" w:rsidP="00262F18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:rsidR="00B16088" w:rsidRPr="003D50F9" w:rsidRDefault="00B16088" w:rsidP="00262F18">
            <w:pPr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16088" w:rsidRPr="003D50F9" w:rsidRDefault="00B63DCF" w:rsidP="00262F18">
            <w:pPr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B16088" w:rsidRPr="003D50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F24C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F24C2" w:rsidRPr="006A0817" w:rsidTr="000E24CE">
        <w:tc>
          <w:tcPr>
            <w:tcW w:w="3261" w:type="dxa"/>
            <w:shd w:val="clear" w:color="auto" w:fill="auto"/>
          </w:tcPr>
          <w:p w:rsidR="00CF24C2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ผลขาดทุนสะสมทางภาษียกมา</w:t>
            </w:r>
          </w:p>
        </w:tc>
        <w:tc>
          <w:tcPr>
            <w:tcW w:w="1418" w:type="dxa"/>
          </w:tcPr>
          <w:p w:rsidR="00CF24C2" w:rsidRPr="00D94BAB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4BAB">
              <w:rPr>
                <w:rFonts w:ascii="Angsana New" w:hAnsi="Angsana New" w:hint="cs"/>
                <w:sz w:val="30"/>
                <w:szCs w:val="30"/>
                <w:cs/>
              </w:rPr>
              <w:t>7,1</w:t>
            </w:r>
            <w:r w:rsidRPr="00D94BAB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83" w:type="dxa"/>
          </w:tcPr>
          <w:p w:rsidR="00CF24C2" w:rsidRPr="00D94BAB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CF24C2" w:rsidRPr="00200C2C" w:rsidRDefault="00937A27" w:rsidP="001421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CF24C2" w:rsidRPr="00200C2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284" w:type="dxa"/>
          </w:tcPr>
          <w:p w:rsidR="00CF24C2" w:rsidRPr="00C17D7B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8" w:type="dxa"/>
          </w:tcPr>
          <w:p w:rsidR="00CF24C2" w:rsidRPr="00200C2C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2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CF24C2" w:rsidRPr="00C17D7B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:rsidR="00CF24C2" w:rsidRPr="00200C2C" w:rsidRDefault="00200C2C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0A7D87" w:rsidRPr="00200C2C">
              <w:rPr>
                <w:rFonts w:ascii="Angsana New" w:hAnsi="Angsana New"/>
                <w:sz w:val="30"/>
                <w:szCs w:val="30"/>
              </w:rPr>
              <w:t>,</w:t>
            </w:r>
            <w:r w:rsidR="00937A27"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  <w:tr w:rsidR="00CF24C2" w:rsidRPr="006A0817" w:rsidTr="000E24CE">
        <w:tc>
          <w:tcPr>
            <w:tcW w:w="3261" w:type="dxa"/>
            <w:shd w:val="clear" w:color="auto" w:fill="auto"/>
          </w:tcPr>
          <w:p w:rsidR="00CF24C2" w:rsidRPr="003D50F9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หนี้สินผลประโยชน์ของพนักงาน</w:t>
            </w:r>
          </w:p>
        </w:tc>
        <w:tc>
          <w:tcPr>
            <w:tcW w:w="1418" w:type="dxa"/>
            <w:vAlign w:val="center"/>
          </w:tcPr>
          <w:p w:rsidR="00CF24C2" w:rsidRPr="00D94BAB" w:rsidRDefault="00CF24C2" w:rsidP="00262F18">
            <w:pPr>
              <w:pStyle w:val="a1"/>
              <w:tabs>
                <w:tab w:val="decimal" w:pos="770"/>
              </w:tabs>
              <w:spacing w:line="320" w:lineRule="exact"/>
              <w:ind w:right="-108"/>
              <w:jc w:val="left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CF24C2" w:rsidRPr="00D94BAB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center"/>
          </w:tcPr>
          <w:p w:rsidR="00CF24C2" w:rsidRPr="00C17D7B" w:rsidRDefault="00CF24C2" w:rsidP="00262F18">
            <w:pPr>
              <w:pStyle w:val="a1"/>
              <w:tabs>
                <w:tab w:val="decimal" w:pos="898"/>
              </w:tabs>
              <w:spacing w:line="320" w:lineRule="exact"/>
              <w:ind w:right="32"/>
              <w:rPr>
                <w:rFonts w:ascii="Angsana New" w:hAnsi="Angsana New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:rsidR="00CF24C2" w:rsidRPr="00C17D7B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8" w:type="dxa"/>
            <w:vAlign w:val="center"/>
          </w:tcPr>
          <w:p w:rsidR="00CF24C2" w:rsidRPr="00C17D7B" w:rsidRDefault="00CF24C2" w:rsidP="00262F18">
            <w:pPr>
              <w:pStyle w:val="a1"/>
              <w:tabs>
                <w:tab w:val="decimal" w:pos="770"/>
              </w:tabs>
              <w:spacing w:line="320" w:lineRule="exact"/>
              <w:ind w:right="-108"/>
              <w:jc w:val="left"/>
              <w:rPr>
                <w:rFonts w:ascii="Angsana New" w:hAnsi="Angsana New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3" w:type="dxa"/>
          </w:tcPr>
          <w:p w:rsidR="00CF24C2" w:rsidRPr="00C17D7B" w:rsidRDefault="00CF24C2" w:rsidP="00262F18">
            <w:pPr>
              <w:pStyle w:val="a1"/>
              <w:tabs>
                <w:tab w:val="decimal" w:pos="770"/>
              </w:tabs>
              <w:spacing w:line="320" w:lineRule="exact"/>
              <w:ind w:right="-108"/>
              <w:jc w:val="left"/>
              <w:rPr>
                <w:rFonts w:ascii="Angsana New" w:hAnsi="Angsana New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CF24C2" w:rsidRPr="00C17D7B" w:rsidRDefault="00CF24C2" w:rsidP="00262F18">
            <w:pPr>
              <w:pStyle w:val="a1"/>
              <w:tabs>
                <w:tab w:val="decimal" w:pos="770"/>
              </w:tabs>
              <w:spacing w:line="320" w:lineRule="exact"/>
              <w:ind w:right="-108"/>
              <w:jc w:val="left"/>
              <w:rPr>
                <w:rFonts w:ascii="Angsana New" w:hAnsi="Angsana New"/>
                <w:bCs/>
                <w:sz w:val="30"/>
                <w:szCs w:val="30"/>
                <w:highlight w:val="yellow"/>
                <w:lang w:val="en-US"/>
              </w:rPr>
            </w:pPr>
          </w:p>
        </w:tc>
      </w:tr>
      <w:tr w:rsidR="000A7D87" w:rsidRPr="006A0817" w:rsidTr="000E24CE">
        <w:tc>
          <w:tcPr>
            <w:tcW w:w="3261" w:type="dxa"/>
            <w:shd w:val="clear" w:color="auto" w:fill="auto"/>
          </w:tcPr>
          <w:p w:rsidR="000A7D87" w:rsidRPr="003D50F9" w:rsidRDefault="000A7D87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76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หลังออกจากงาน</w:t>
            </w:r>
          </w:p>
        </w:tc>
        <w:tc>
          <w:tcPr>
            <w:tcW w:w="1418" w:type="dxa"/>
          </w:tcPr>
          <w:p w:rsidR="000A7D87" w:rsidRPr="00D94BAB" w:rsidRDefault="000A7D87" w:rsidP="000146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4BAB">
              <w:rPr>
                <w:rFonts w:ascii="Angsana New" w:hAnsi="Angsana New" w:hint="cs"/>
                <w:sz w:val="30"/>
                <w:szCs w:val="30"/>
                <w:cs/>
              </w:rPr>
              <w:t>691</w:t>
            </w:r>
          </w:p>
        </w:tc>
        <w:tc>
          <w:tcPr>
            <w:tcW w:w="283" w:type="dxa"/>
          </w:tcPr>
          <w:p w:rsidR="000A7D87" w:rsidRPr="00D94BAB" w:rsidRDefault="000A7D87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:rsidR="000A7D87" w:rsidRPr="005F0631" w:rsidRDefault="005F0631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84" w:type="dxa"/>
          </w:tcPr>
          <w:p w:rsidR="000A7D87" w:rsidRPr="00C17D7B" w:rsidRDefault="000A7D87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0A7D87" w:rsidRPr="005F0631" w:rsidRDefault="000A7D87" w:rsidP="001D0C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063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0A7D87" w:rsidRPr="00C17D7B" w:rsidRDefault="000A7D87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7" w:type="dxa"/>
          </w:tcPr>
          <w:p w:rsidR="000A7D87" w:rsidRPr="005F0631" w:rsidRDefault="000A7D87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0631">
              <w:rPr>
                <w:rFonts w:ascii="Angsana New" w:hAnsi="Angsana New"/>
                <w:sz w:val="30"/>
                <w:szCs w:val="30"/>
              </w:rPr>
              <w:t>7</w:t>
            </w:r>
            <w:r w:rsidR="005F063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F24C2" w:rsidRPr="006A0817" w:rsidTr="000E24CE">
        <w:tc>
          <w:tcPr>
            <w:tcW w:w="3261" w:type="dxa"/>
            <w:shd w:val="clear" w:color="auto" w:fill="auto"/>
          </w:tcPr>
          <w:p w:rsidR="00CF24C2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ค่าเผื่อการลดลงของมูลค่าสินค้า</w:t>
            </w:r>
          </w:p>
        </w:tc>
        <w:tc>
          <w:tcPr>
            <w:tcW w:w="1418" w:type="dxa"/>
          </w:tcPr>
          <w:p w:rsidR="00CF24C2" w:rsidRPr="00D94BAB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CF24C2" w:rsidRPr="00D94BAB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:rsidR="00CF24C2" w:rsidRPr="00C17D7B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CF24C2" w:rsidRPr="00C17D7B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CF24C2" w:rsidRPr="00C17D7B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:rsidR="00CF24C2" w:rsidRPr="00C17D7B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7" w:type="dxa"/>
          </w:tcPr>
          <w:p w:rsidR="00CF24C2" w:rsidRPr="00C17D7B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075BAB" w:rsidRPr="006A0817" w:rsidTr="000E24CE">
        <w:tc>
          <w:tcPr>
            <w:tcW w:w="3261" w:type="dxa"/>
            <w:shd w:val="clear" w:color="auto" w:fill="auto"/>
          </w:tcPr>
          <w:p w:rsidR="00075BAB" w:rsidRDefault="00075BAB" w:rsidP="00075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</w:tabs>
              <w:spacing w:line="240" w:lineRule="auto"/>
              <w:ind w:left="17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ที่เสื่อมสภาพและเคลื่อนไหวช้า</w:t>
            </w:r>
          </w:p>
        </w:tc>
        <w:tc>
          <w:tcPr>
            <w:tcW w:w="1418" w:type="dxa"/>
          </w:tcPr>
          <w:p w:rsidR="00075BAB" w:rsidRPr="00D94BAB" w:rsidRDefault="00075BAB" w:rsidP="00075B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94BAB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Pr="00D94BA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:rsidR="00075BAB" w:rsidRPr="00D94BAB" w:rsidRDefault="00075BAB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075BAB" w:rsidRPr="00200C2C" w:rsidRDefault="00937A27" w:rsidP="00075B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75BAB" w:rsidRPr="00200C2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284" w:type="dxa"/>
          </w:tcPr>
          <w:p w:rsidR="00075BAB" w:rsidRPr="00C17D7B" w:rsidRDefault="00075BAB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075BAB" w:rsidRPr="00200C2C" w:rsidRDefault="00075BAB" w:rsidP="00FC58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2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075BAB" w:rsidRPr="00C17D7B" w:rsidRDefault="00075BAB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7" w:type="dxa"/>
          </w:tcPr>
          <w:p w:rsidR="00075BAB" w:rsidRPr="00200C2C" w:rsidRDefault="00937A27" w:rsidP="00075B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00C2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894</w:t>
            </w:r>
          </w:p>
        </w:tc>
      </w:tr>
      <w:tr w:rsidR="00075BAB" w:rsidRPr="006A0817" w:rsidTr="000E24CE">
        <w:tc>
          <w:tcPr>
            <w:tcW w:w="3261" w:type="dxa"/>
            <w:shd w:val="clear" w:color="auto" w:fill="auto"/>
          </w:tcPr>
          <w:p w:rsidR="00075BAB" w:rsidRDefault="00075BAB" w:rsidP="00075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418" w:type="dxa"/>
          </w:tcPr>
          <w:p w:rsidR="00075BAB" w:rsidRPr="005F0631" w:rsidRDefault="00075BAB" w:rsidP="00FC58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063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075BAB" w:rsidRPr="00D94BAB" w:rsidRDefault="00075BAB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075BAB" w:rsidRPr="005F0631" w:rsidRDefault="00075BAB" w:rsidP="000146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0631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200C2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075BAB" w:rsidRPr="00C17D7B" w:rsidRDefault="00075BAB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075BAB" w:rsidRPr="005F0631" w:rsidRDefault="00075BAB" w:rsidP="00FC58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063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075BAB" w:rsidRPr="005F0631" w:rsidRDefault="00075BAB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075BAB" w:rsidRPr="005F0631" w:rsidRDefault="00075BAB" w:rsidP="000146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0631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200C2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75BAB" w:rsidRPr="002D258E" w:rsidTr="000E24CE">
        <w:tc>
          <w:tcPr>
            <w:tcW w:w="3261" w:type="dxa"/>
            <w:shd w:val="clear" w:color="auto" w:fill="auto"/>
          </w:tcPr>
          <w:p w:rsidR="00075BAB" w:rsidRPr="003D50F9" w:rsidRDefault="00075BAB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D50F9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075BAB" w:rsidRPr="00D94BAB" w:rsidRDefault="00075BAB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4BAB">
              <w:rPr>
                <w:rFonts w:ascii="Angsana New" w:hAnsi="Angsana New"/>
                <w:sz w:val="30"/>
                <w:szCs w:val="30"/>
              </w:rPr>
              <w:t>7,933</w:t>
            </w:r>
          </w:p>
        </w:tc>
        <w:tc>
          <w:tcPr>
            <w:tcW w:w="283" w:type="dxa"/>
          </w:tcPr>
          <w:p w:rsidR="00075BAB" w:rsidRPr="00D94BAB" w:rsidRDefault="00075BAB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75BAB" w:rsidRPr="00200C2C" w:rsidRDefault="00937A27" w:rsidP="000146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075BAB" w:rsidRPr="00200C2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924</w:t>
            </w:r>
          </w:p>
        </w:tc>
        <w:tc>
          <w:tcPr>
            <w:tcW w:w="284" w:type="dxa"/>
          </w:tcPr>
          <w:p w:rsidR="00075BAB" w:rsidRPr="00C17D7B" w:rsidRDefault="00075BAB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075BAB" w:rsidRPr="00200C2C" w:rsidRDefault="00075BAB" w:rsidP="001D0C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2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075BAB" w:rsidRPr="00C17D7B" w:rsidRDefault="00075BAB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075BAB" w:rsidRPr="00200C2C" w:rsidRDefault="00937A27" w:rsidP="000146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200C2C" w:rsidRPr="00200C2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857</w:t>
            </w:r>
          </w:p>
        </w:tc>
      </w:tr>
    </w:tbl>
    <w:p w:rsidR="00B16088" w:rsidRDefault="00B16088" w:rsidP="00B16088">
      <w:pPr>
        <w:tabs>
          <w:tab w:val="left" w:pos="567"/>
        </w:tabs>
        <w:ind w:right="26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16088" w:rsidRPr="00B16088" w:rsidRDefault="00B16088" w:rsidP="00B16088">
      <w:pPr>
        <w:tabs>
          <w:tab w:val="left" w:pos="567"/>
        </w:tabs>
        <w:ind w:right="26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782" w:type="dxa"/>
        <w:tblInd w:w="-34" w:type="dxa"/>
        <w:tblLayout w:type="fixed"/>
        <w:tblLook w:val="01E0"/>
      </w:tblPr>
      <w:tblGrid>
        <w:gridCol w:w="3261"/>
        <w:gridCol w:w="1417"/>
        <w:gridCol w:w="284"/>
        <w:gridCol w:w="1417"/>
        <w:gridCol w:w="284"/>
        <w:gridCol w:w="1417"/>
        <w:gridCol w:w="284"/>
        <w:gridCol w:w="1418"/>
      </w:tblGrid>
      <w:tr w:rsidR="00656080" w:rsidRPr="007730B0" w:rsidTr="000E24CE">
        <w:tc>
          <w:tcPr>
            <w:tcW w:w="3261" w:type="dxa"/>
            <w:shd w:val="clear" w:color="auto" w:fill="auto"/>
          </w:tcPr>
          <w:p w:rsidR="00656080" w:rsidRPr="003D50F9" w:rsidRDefault="00656080" w:rsidP="00262F18">
            <w:pPr>
              <w:tabs>
                <w:tab w:val="left" w:pos="93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56080" w:rsidRPr="000A0C97" w:rsidRDefault="00656080" w:rsidP="006413B9">
            <w:pPr>
              <w:tabs>
                <w:tab w:val="left" w:pos="567"/>
              </w:tabs>
              <w:ind w:left="-6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0C9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F24C2" w:rsidRPr="007730B0" w:rsidTr="000E24CE">
        <w:tc>
          <w:tcPr>
            <w:tcW w:w="3261" w:type="dxa"/>
            <w:shd w:val="clear" w:color="auto" w:fill="auto"/>
          </w:tcPr>
          <w:p w:rsidR="00CF24C2" w:rsidRPr="003D50F9" w:rsidRDefault="00CF24C2" w:rsidP="00262F18">
            <w:pPr>
              <w:tabs>
                <w:tab w:val="left" w:pos="93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CF24C2" w:rsidRPr="003D50F9" w:rsidRDefault="00CF24C2" w:rsidP="00262F18">
            <w:pPr>
              <w:tabs>
                <w:tab w:val="left" w:pos="567"/>
              </w:tabs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50F9">
              <w:rPr>
                <w:rFonts w:ascii="Angsana New" w:hAnsi="Angsana New"/>
                <w:sz w:val="30"/>
                <w:szCs w:val="30"/>
                <w:cs/>
              </w:rPr>
              <w:t>ณ วันที่ 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CF24C2" w:rsidRPr="003D50F9" w:rsidRDefault="00CF24C2" w:rsidP="00262F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9356"/>
              </w:tabs>
              <w:spacing w:before="0" w:line="260" w:lineRule="atLeast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CF24C2" w:rsidRPr="003D50F9" w:rsidRDefault="00CF24C2" w:rsidP="00262F18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รับรู้ใ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3D50F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F24C2" w:rsidRPr="003D50F9" w:rsidRDefault="00CF24C2" w:rsidP="00262F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9356"/>
              </w:tabs>
              <w:spacing w:before="0" w:line="260" w:lineRule="atLeast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F24C2" w:rsidRPr="003D50F9" w:rsidRDefault="00CF24C2" w:rsidP="00262F18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รับรู้ใ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3D50F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F24C2" w:rsidRPr="003D50F9" w:rsidRDefault="00CF24C2" w:rsidP="00262F18">
            <w:pPr>
              <w:tabs>
                <w:tab w:val="left" w:pos="567"/>
              </w:tabs>
              <w:ind w:left="-60" w:right="3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F24C2" w:rsidRPr="003D50F9" w:rsidRDefault="00CF24C2" w:rsidP="00262F18">
            <w:pPr>
              <w:tabs>
                <w:tab w:val="left" w:pos="567"/>
              </w:tabs>
              <w:ind w:left="-6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50F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3D50F9">
              <w:rPr>
                <w:rFonts w:ascii="Angsana New" w:hAnsi="Angsana New"/>
                <w:sz w:val="30"/>
                <w:szCs w:val="30"/>
              </w:rPr>
              <w:t xml:space="preserve">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</w:tr>
      <w:tr w:rsidR="00CF24C2" w:rsidRPr="007730B0" w:rsidTr="000E24CE">
        <w:tc>
          <w:tcPr>
            <w:tcW w:w="3261" w:type="dxa"/>
            <w:shd w:val="clear" w:color="auto" w:fill="auto"/>
          </w:tcPr>
          <w:p w:rsidR="00CF24C2" w:rsidRPr="003D50F9" w:rsidRDefault="00CF24C2" w:rsidP="00262F18">
            <w:pPr>
              <w:tabs>
                <w:tab w:val="left" w:pos="935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F24C2" w:rsidRPr="003D50F9" w:rsidRDefault="00CF24C2" w:rsidP="00262F18">
            <w:pPr>
              <w:tabs>
                <w:tab w:val="left" w:pos="567"/>
              </w:tabs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50F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  <w:shd w:val="clear" w:color="auto" w:fill="auto"/>
          </w:tcPr>
          <w:p w:rsidR="00CF24C2" w:rsidRPr="003D50F9" w:rsidRDefault="00CF24C2" w:rsidP="00262F18">
            <w:pPr>
              <w:tabs>
                <w:tab w:val="left" w:pos="9356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F24C2" w:rsidRPr="003D50F9" w:rsidRDefault="00CF24C2" w:rsidP="00262F18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3D50F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84" w:type="dxa"/>
          </w:tcPr>
          <w:p w:rsidR="00CF24C2" w:rsidRPr="003D50F9" w:rsidRDefault="00CF24C2" w:rsidP="00262F18">
            <w:pPr>
              <w:tabs>
                <w:tab w:val="decimal" w:pos="954"/>
                <w:tab w:val="left" w:pos="9356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F24C2" w:rsidRPr="003D50F9" w:rsidRDefault="00CF24C2" w:rsidP="00262F18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84" w:type="dxa"/>
          </w:tcPr>
          <w:p w:rsidR="00CF24C2" w:rsidRPr="003D50F9" w:rsidRDefault="00CF24C2" w:rsidP="00262F18">
            <w:pPr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F24C2" w:rsidRPr="003D50F9" w:rsidRDefault="00B63DCF" w:rsidP="00262F18">
            <w:pPr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CF24C2" w:rsidRPr="003D50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F24C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421A6" w:rsidRPr="001421A6" w:rsidTr="000E24CE">
        <w:tc>
          <w:tcPr>
            <w:tcW w:w="3261" w:type="dxa"/>
            <w:shd w:val="clear" w:color="auto" w:fill="auto"/>
          </w:tcPr>
          <w:p w:rsidR="001421A6" w:rsidRPr="001421A6" w:rsidRDefault="001421A6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21A6">
              <w:rPr>
                <w:rFonts w:ascii="Angsana New" w:hAnsi="Angsana New" w:hint="cs"/>
                <w:b/>
                <w:sz w:val="30"/>
                <w:szCs w:val="30"/>
                <w:cs/>
              </w:rPr>
              <w:t>ผลขาดทุนสะสมทางภาษียกมา</w:t>
            </w:r>
          </w:p>
        </w:tc>
        <w:tc>
          <w:tcPr>
            <w:tcW w:w="1417" w:type="dxa"/>
            <w:shd w:val="clear" w:color="auto" w:fill="auto"/>
          </w:tcPr>
          <w:p w:rsidR="001421A6" w:rsidRPr="001421A6" w:rsidRDefault="001421A6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1A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  <w:shd w:val="clear" w:color="auto" w:fill="auto"/>
          </w:tcPr>
          <w:p w:rsidR="001421A6" w:rsidRPr="001421A6" w:rsidRDefault="001421A6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421A6" w:rsidRPr="00014684" w:rsidRDefault="00014684" w:rsidP="000146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684">
              <w:rPr>
                <w:rFonts w:ascii="Angsana New" w:hAnsi="Angsana New"/>
                <w:sz w:val="30"/>
                <w:szCs w:val="30"/>
              </w:rPr>
              <w:t>4</w:t>
            </w:r>
            <w:r w:rsidR="001421A6" w:rsidRPr="0001468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14684">
              <w:rPr>
                <w:rFonts w:ascii="Angsana New" w:hAnsi="Angsana New" w:hint="cs"/>
                <w:sz w:val="30"/>
                <w:szCs w:val="30"/>
                <w:cs/>
              </w:rPr>
              <w:t>858</w:t>
            </w:r>
          </w:p>
        </w:tc>
        <w:tc>
          <w:tcPr>
            <w:tcW w:w="284" w:type="dxa"/>
          </w:tcPr>
          <w:p w:rsidR="001421A6" w:rsidRPr="00C17D7B" w:rsidRDefault="001421A6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1421A6" w:rsidRPr="00C17D7B" w:rsidRDefault="001421A6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7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1421A6" w:rsidRPr="00C17D7B" w:rsidRDefault="001421A6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center"/>
          </w:tcPr>
          <w:p w:rsidR="001421A6" w:rsidRPr="00C17D7B" w:rsidRDefault="00014684" w:rsidP="000146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684">
              <w:rPr>
                <w:rFonts w:ascii="Angsana New" w:hAnsi="Angsana New"/>
                <w:sz w:val="30"/>
                <w:szCs w:val="30"/>
              </w:rPr>
              <w:t>4</w:t>
            </w:r>
            <w:r w:rsidRPr="00014684">
              <w:rPr>
                <w:rFonts w:ascii="Angsana New" w:hAnsi="Angsana New" w:hint="cs"/>
                <w:sz w:val="30"/>
                <w:szCs w:val="30"/>
                <w:cs/>
              </w:rPr>
              <w:t>,858</w:t>
            </w:r>
          </w:p>
        </w:tc>
      </w:tr>
      <w:tr w:rsidR="00CF24C2" w:rsidRPr="001421A6" w:rsidTr="000E24CE">
        <w:tc>
          <w:tcPr>
            <w:tcW w:w="3261" w:type="dxa"/>
            <w:shd w:val="clear" w:color="auto" w:fill="auto"/>
          </w:tcPr>
          <w:p w:rsidR="00CF24C2" w:rsidRPr="001421A6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21A6">
              <w:rPr>
                <w:rFonts w:ascii="Angsana New" w:hAnsi="Angsana New" w:hint="cs"/>
                <w:b/>
                <w:sz w:val="30"/>
                <w:szCs w:val="30"/>
                <w:cs/>
              </w:rPr>
              <w:t>หนี้สินผลประโยชน์ของพนักงาน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24C2" w:rsidRPr="001421A6" w:rsidRDefault="00CF24C2" w:rsidP="00262F18">
            <w:pPr>
              <w:pStyle w:val="a1"/>
              <w:tabs>
                <w:tab w:val="decimal" w:pos="770"/>
              </w:tabs>
              <w:spacing w:line="320" w:lineRule="exact"/>
              <w:ind w:right="-108"/>
              <w:jc w:val="left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CF24C2" w:rsidRPr="001421A6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F24C2" w:rsidRPr="00014684" w:rsidRDefault="00CF24C2" w:rsidP="000146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CF24C2" w:rsidRPr="00C17D7B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center"/>
          </w:tcPr>
          <w:p w:rsidR="00CF24C2" w:rsidRPr="00C17D7B" w:rsidRDefault="00CF24C2" w:rsidP="00262F18">
            <w:pPr>
              <w:pStyle w:val="a1"/>
              <w:tabs>
                <w:tab w:val="decimal" w:pos="770"/>
              </w:tabs>
              <w:spacing w:line="320" w:lineRule="exact"/>
              <w:ind w:right="-108"/>
              <w:jc w:val="left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CF24C2" w:rsidRPr="00C17D7B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center"/>
          </w:tcPr>
          <w:p w:rsidR="00CF24C2" w:rsidRPr="00014684" w:rsidRDefault="00CF24C2" w:rsidP="000146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21A6" w:rsidRPr="001421A6" w:rsidTr="000E24CE">
        <w:tc>
          <w:tcPr>
            <w:tcW w:w="3261" w:type="dxa"/>
            <w:shd w:val="clear" w:color="auto" w:fill="auto"/>
          </w:tcPr>
          <w:p w:rsidR="001421A6" w:rsidRPr="001421A6" w:rsidRDefault="001421A6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76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21A6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หลังออกจากงาน</w:t>
            </w:r>
          </w:p>
        </w:tc>
        <w:tc>
          <w:tcPr>
            <w:tcW w:w="1417" w:type="dxa"/>
            <w:shd w:val="clear" w:color="auto" w:fill="auto"/>
          </w:tcPr>
          <w:p w:rsidR="001421A6" w:rsidRPr="001421A6" w:rsidRDefault="001421A6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1A6">
              <w:rPr>
                <w:rFonts w:ascii="Angsana New" w:hAnsi="Angsana New" w:hint="cs"/>
                <w:sz w:val="30"/>
                <w:szCs w:val="30"/>
                <w:cs/>
              </w:rPr>
              <w:t>823</w:t>
            </w:r>
          </w:p>
        </w:tc>
        <w:tc>
          <w:tcPr>
            <w:tcW w:w="284" w:type="dxa"/>
            <w:shd w:val="clear" w:color="auto" w:fill="auto"/>
          </w:tcPr>
          <w:p w:rsidR="001421A6" w:rsidRPr="001421A6" w:rsidRDefault="001421A6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1421A6" w:rsidRPr="00014684" w:rsidRDefault="00014684" w:rsidP="000146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684">
              <w:rPr>
                <w:rFonts w:ascii="Angsana New" w:hAnsi="Angsana New"/>
                <w:sz w:val="30"/>
                <w:szCs w:val="30"/>
              </w:rPr>
              <w:t>11</w:t>
            </w:r>
            <w:r w:rsidR="001421A6" w:rsidRPr="0001468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1421A6" w:rsidRPr="00C17D7B" w:rsidRDefault="001421A6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:rsidR="001421A6" w:rsidRPr="00C17D7B" w:rsidRDefault="001421A6" w:rsidP="001D0C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7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1421A6" w:rsidRPr="00C17D7B" w:rsidRDefault="001421A6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1421A6" w:rsidRPr="00C17D7B" w:rsidRDefault="00014684" w:rsidP="001D0C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934</w:t>
            </w:r>
          </w:p>
        </w:tc>
      </w:tr>
      <w:tr w:rsidR="00CF24C2" w:rsidRPr="001421A6" w:rsidTr="000E24CE">
        <w:tc>
          <w:tcPr>
            <w:tcW w:w="3261" w:type="dxa"/>
            <w:shd w:val="clear" w:color="auto" w:fill="auto"/>
          </w:tcPr>
          <w:p w:rsidR="00CF24C2" w:rsidRPr="001421A6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hint="cs"/>
                <w:b/>
                <w:sz w:val="30"/>
                <w:szCs w:val="30"/>
                <w:cs/>
              </w:rPr>
            </w:pPr>
            <w:r w:rsidRPr="001421A6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ค่าเผื่อการลดลงของมูลค่าสินค้า</w:t>
            </w:r>
          </w:p>
        </w:tc>
        <w:tc>
          <w:tcPr>
            <w:tcW w:w="1417" w:type="dxa"/>
            <w:shd w:val="clear" w:color="auto" w:fill="auto"/>
          </w:tcPr>
          <w:p w:rsidR="00CF24C2" w:rsidRPr="001421A6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CF24C2" w:rsidRPr="001421A6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CF24C2" w:rsidRPr="00014684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CF24C2" w:rsidRPr="00C17D7B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:rsidR="00CF24C2" w:rsidRPr="00C17D7B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CF24C2" w:rsidRPr="00C17D7B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CF24C2" w:rsidRPr="00C17D7B" w:rsidRDefault="00CF24C2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75BAB" w:rsidRPr="001421A6" w:rsidTr="000E24CE">
        <w:tc>
          <w:tcPr>
            <w:tcW w:w="3261" w:type="dxa"/>
            <w:shd w:val="clear" w:color="auto" w:fill="auto"/>
          </w:tcPr>
          <w:p w:rsidR="00075BAB" w:rsidRPr="001421A6" w:rsidRDefault="00075BAB" w:rsidP="00075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21A6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ที่เสื่อมสภาพและเคลื่อนไหวช้า</w:t>
            </w:r>
          </w:p>
        </w:tc>
        <w:tc>
          <w:tcPr>
            <w:tcW w:w="1417" w:type="dxa"/>
            <w:shd w:val="clear" w:color="auto" w:fill="auto"/>
          </w:tcPr>
          <w:p w:rsidR="00075BAB" w:rsidRPr="001421A6" w:rsidRDefault="00075BAB" w:rsidP="00075B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21A6">
              <w:rPr>
                <w:rFonts w:ascii="Angsana New" w:hAnsi="Angsana New" w:hint="cs"/>
                <w:sz w:val="30"/>
                <w:szCs w:val="30"/>
                <w:cs/>
              </w:rPr>
              <w:t>221</w:t>
            </w:r>
          </w:p>
        </w:tc>
        <w:tc>
          <w:tcPr>
            <w:tcW w:w="284" w:type="dxa"/>
            <w:shd w:val="clear" w:color="auto" w:fill="auto"/>
          </w:tcPr>
          <w:p w:rsidR="00075BAB" w:rsidRPr="001421A6" w:rsidRDefault="00075BAB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075BAB" w:rsidRPr="00014684" w:rsidRDefault="00075BAB" w:rsidP="00075B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684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84" w:type="dxa"/>
          </w:tcPr>
          <w:p w:rsidR="00075BAB" w:rsidRPr="00C17D7B" w:rsidRDefault="00075BAB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:rsidR="00075BAB" w:rsidRPr="00C17D7B" w:rsidRDefault="00075BAB" w:rsidP="00FC58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7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075BAB" w:rsidRPr="00C17D7B" w:rsidRDefault="00075BAB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075BAB" w:rsidRPr="00C17D7B" w:rsidRDefault="00075BAB" w:rsidP="00075B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</w:tr>
      <w:tr w:rsidR="001421A6" w:rsidRPr="001421A6" w:rsidTr="000E24CE">
        <w:tc>
          <w:tcPr>
            <w:tcW w:w="3261" w:type="dxa"/>
            <w:shd w:val="clear" w:color="auto" w:fill="auto"/>
          </w:tcPr>
          <w:p w:rsidR="001421A6" w:rsidRPr="001421A6" w:rsidRDefault="001421A6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21A6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1A6" w:rsidRPr="001421A6" w:rsidRDefault="001421A6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1A6">
              <w:rPr>
                <w:rFonts w:ascii="Angsana New" w:hAnsi="Angsana New"/>
                <w:sz w:val="30"/>
                <w:szCs w:val="30"/>
              </w:rPr>
              <w:t>1,044</w:t>
            </w:r>
          </w:p>
        </w:tc>
        <w:tc>
          <w:tcPr>
            <w:tcW w:w="284" w:type="dxa"/>
            <w:shd w:val="clear" w:color="auto" w:fill="auto"/>
          </w:tcPr>
          <w:p w:rsidR="001421A6" w:rsidRPr="001421A6" w:rsidRDefault="001421A6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421A6" w:rsidRPr="00014684" w:rsidRDefault="00014684" w:rsidP="000146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1421A6" w:rsidRPr="0001468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046</w:t>
            </w:r>
          </w:p>
        </w:tc>
        <w:tc>
          <w:tcPr>
            <w:tcW w:w="284" w:type="dxa"/>
          </w:tcPr>
          <w:p w:rsidR="001421A6" w:rsidRPr="00C17D7B" w:rsidRDefault="001421A6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1421A6" w:rsidRPr="00C17D7B" w:rsidRDefault="001421A6" w:rsidP="001D0C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7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1421A6" w:rsidRPr="00C17D7B" w:rsidRDefault="001421A6" w:rsidP="0026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1421A6" w:rsidRPr="00C17D7B" w:rsidRDefault="00014684" w:rsidP="000146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421A6" w:rsidRPr="00C17D7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090</w:t>
            </w:r>
          </w:p>
        </w:tc>
      </w:tr>
    </w:tbl>
    <w:p w:rsidR="00B16088" w:rsidRDefault="00B16088" w:rsidP="00694B88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94B88" w:rsidRPr="0024786B" w:rsidRDefault="00CF24C2" w:rsidP="00694B88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B16088"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="00694B88" w:rsidRPr="0024786B">
        <w:rPr>
          <w:rFonts w:ascii="Angsana New" w:hAnsi="Angsana New"/>
          <w:b/>
          <w:bCs/>
          <w:sz w:val="30"/>
          <w:szCs w:val="30"/>
        </w:rPr>
        <w:t>.</w:t>
      </w:r>
      <w:r w:rsidR="00694B88" w:rsidRPr="0024786B">
        <w:rPr>
          <w:rFonts w:ascii="Angsana New" w:hAnsi="Angsana New"/>
          <w:b/>
          <w:bCs/>
          <w:sz w:val="30"/>
          <w:szCs w:val="30"/>
        </w:rPr>
        <w:tab/>
      </w:r>
      <w:r w:rsidR="00694B88" w:rsidRPr="0024786B">
        <w:rPr>
          <w:rFonts w:ascii="Angsana New" w:hAnsi="Angsana New"/>
          <w:b/>
          <w:bCs/>
          <w:sz w:val="30"/>
          <w:szCs w:val="30"/>
        </w:rPr>
        <w:tab/>
      </w:r>
      <w:r w:rsidR="00694B88" w:rsidRPr="0024786B">
        <w:rPr>
          <w:rFonts w:ascii="Angsana New" w:hAnsi="Angsana New"/>
          <w:b/>
          <w:bCs/>
          <w:sz w:val="30"/>
          <w:szCs w:val="30"/>
          <w:cs/>
        </w:rPr>
        <w:t>สัญญาตัวแทนจำหน่าย</w:t>
      </w:r>
    </w:p>
    <w:p w:rsidR="00694B88" w:rsidRPr="0024786B" w:rsidRDefault="00694B88" w:rsidP="00694B88">
      <w:pPr>
        <w:rPr>
          <w:rFonts w:ascii="Angsana New" w:hAnsi="Angsana New"/>
          <w:sz w:val="16"/>
          <w:szCs w:val="16"/>
        </w:rPr>
      </w:pPr>
    </w:p>
    <w:p w:rsidR="00694B88" w:rsidRDefault="00694B88" w:rsidP="00694B88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FA5521">
        <w:rPr>
          <w:rFonts w:ascii="Angsana New" w:hAnsi="Angsana New"/>
          <w:sz w:val="30"/>
          <w:szCs w:val="30"/>
          <w:cs/>
        </w:rPr>
        <w:t>เมื่อวันที่ 9 ตุลาคม 2557 บริษัทมีสัญญาตัวแทนจำหน่ายสินค้าประเภทเครื่องมือที่ใช้ระบบไฟฟ้าและไม่ใช้ระบบไฟฟ้าในประเทศไทย</w:t>
      </w:r>
      <w:r>
        <w:rPr>
          <w:rFonts w:ascii="Angsana New" w:hAnsi="Angsana New" w:hint="cs"/>
          <w:sz w:val="30"/>
          <w:szCs w:val="30"/>
          <w:cs/>
        </w:rPr>
        <w:t>กับบริษัทผู้ขายในต่างประเทศแห่งหนึ่ง</w:t>
      </w:r>
      <w:r w:rsidRPr="00FA5521">
        <w:rPr>
          <w:rFonts w:ascii="Angsana New" w:hAnsi="Angsana New"/>
          <w:sz w:val="30"/>
          <w:szCs w:val="30"/>
          <w:cs/>
        </w:rPr>
        <w:t xml:space="preserve"> </w:t>
      </w:r>
      <w:r w:rsidRPr="00F86299">
        <w:rPr>
          <w:rFonts w:ascii="Angsana New" w:hAnsi="Angsana New"/>
          <w:sz w:val="30"/>
          <w:szCs w:val="30"/>
          <w:cs/>
        </w:rPr>
        <w:t>โดยสัญญามีระยะเวลา 3 ปีเริ่มวันที่ 15 ตุลาคม 2557 และสามารถต่ออายุ</w:t>
      </w:r>
      <w:r w:rsidRPr="00F86299">
        <w:rPr>
          <w:rFonts w:ascii="Angsana New" w:hAnsi="Angsana New" w:hint="cs"/>
          <w:sz w:val="30"/>
          <w:szCs w:val="30"/>
          <w:cs/>
        </w:rPr>
        <w:t>ออกไป</w:t>
      </w:r>
      <w:r w:rsidRPr="00F86299">
        <w:rPr>
          <w:rFonts w:ascii="Angsana New" w:hAnsi="Angsana New"/>
          <w:sz w:val="30"/>
          <w:szCs w:val="30"/>
          <w:cs/>
        </w:rPr>
        <w:t>ได้อีก</w:t>
      </w:r>
      <w:r w:rsidRPr="00FA5521">
        <w:rPr>
          <w:rFonts w:ascii="Angsana New" w:hAnsi="Angsana New"/>
          <w:sz w:val="30"/>
          <w:szCs w:val="30"/>
          <w:cs/>
        </w:rPr>
        <w:t xml:space="preserve"> ภายใต้เงื่อนไขของสัญญา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Pr="00FA5521">
        <w:rPr>
          <w:rFonts w:ascii="Angsana New" w:hAnsi="Angsana New"/>
          <w:sz w:val="30"/>
          <w:szCs w:val="30"/>
          <w:cs/>
        </w:rPr>
        <w:t xml:space="preserve"> บริษัทต้องจ่ายเงิน</w:t>
      </w:r>
      <w:r w:rsidR="003D702A">
        <w:rPr>
          <w:rFonts w:ascii="Angsana New" w:hAnsi="Angsana New" w:hint="cs"/>
          <w:sz w:val="30"/>
          <w:szCs w:val="30"/>
          <w:cs/>
        </w:rPr>
        <w:t>จ่ายล่วงหน้า</w:t>
      </w:r>
      <w:r>
        <w:rPr>
          <w:rFonts w:ascii="Angsana New" w:hAnsi="Angsana New" w:hint="cs"/>
          <w:sz w:val="30"/>
          <w:szCs w:val="30"/>
          <w:cs/>
        </w:rPr>
        <w:t>ค่าซื้อสินค้า</w:t>
      </w:r>
      <w:r w:rsidRPr="00FA5521">
        <w:rPr>
          <w:rFonts w:ascii="Angsana New" w:hAnsi="Angsana New"/>
          <w:sz w:val="30"/>
          <w:szCs w:val="30"/>
          <w:cs/>
        </w:rPr>
        <w:t>ในอัตราร้อยละ 10 ของยอดซื้อ</w:t>
      </w:r>
      <w:r>
        <w:rPr>
          <w:rFonts w:ascii="Angsana New" w:hAnsi="Angsana New" w:hint="cs"/>
          <w:sz w:val="30"/>
          <w:szCs w:val="30"/>
          <w:cs/>
        </w:rPr>
        <w:t>สินค้า</w:t>
      </w:r>
      <w:r w:rsidRPr="00FA5521">
        <w:rPr>
          <w:rFonts w:ascii="Angsana New" w:hAnsi="Angsana New"/>
          <w:sz w:val="30"/>
          <w:szCs w:val="30"/>
          <w:cs/>
        </w:rPr>
        <w:t>รวมขั้นต่ำ 3 ปี</w:t>
      </w:r>
      <w:r>
        <w:rPr>
          <w:rFonts w:ascii="Angsana New" w:hAnsi="Angsana New" w:hint="cs"/>
          <w:sz w:val="30"/>
          <w:szCs w:val="30"/>
          <w:cs/>
        </w:rPr>
        <w:t>ตามที่กำหนดไว้ในสัญญา</w:t>
      </w:r>
      <w:r w:rsidRPr="00FA5521">
        <w:rPr>
          <w:rFonts w:ascii="Angsana New" w:hAnsi="Angsana New"/>
          <w:sz w:val="30"/>
          <w:szCs w:val="30"/>
          <w:cs/>
        </w:rPr>
        <w:t xml:space="preserve"> </w:t>
      </w:r>
    </w:p>
    <w:p w:rsidR="00CF24C2" w:rsidRPr="00CF24C2" w:rsidRDefault="00CF24C2" w:rsidP="00694B88">
      <w:pPr>
        <w:jc w:val="both"/>
        <w:rPr>
          <w:rFonts w:ascii="Angsana New" w:hAnsi="Angsana New"/>
          <w:sz w:val="16"/>
          <w:szCs w:val="16"/>
        </w:rPr>
      </w:pPr>
    </w:p>
    <w:p w:rsidR="00AE270D" w:rsidRPr="00AE270D" w:rsidRDefault="00AE270D" w:rsidP="00694B88">
      <w:pPr>
        <w:jc w:val="both"/>
        <w:rPr>
          <w:rFonts w:ascii="Angsana New" w:hAnsi="Angsana New"/>
          <w:sz w:val="30"/>
          <w:szCs w:val="30"/>
          <w:cs/>
        </w:rPr>
      </w:pPr>
      <w:r w:rsidRPr="00AE270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29 มิถุนายน 2561 บริษัทยกเล</w:t>
      </w:r>
      <w:r w:rsidR="003D702A">
        <w:rPr>
          <w:rFonts w:ascii="Angsana New" w:hAnsi="Angsana New" w:hint="cs"/>
          <w:sz w:val="30"/>
          <w:szCs w:val="30"/>
          <w:cs/>
        </w:rPr>
        <w:t>ิกสัญญาดังกล่าวข้างต้น</w:t>
      </w:r>
      <w:r>
        <w:rPr>
          <w:rFonts w:ascii="Angsana New" w:hAnsi="Angsana New" w:hint="cs"/>
          <w:sz w:val="30"/>
          <w:szCs w:val="30"/>
          <w:cs/>
        </w:rPr>
        <w:t>และได้รับเงิน</w:t>
      </w:r>
      <w:r w:rsidR="003D702A">
        <w:rPr>
          <w:rFonts w:ascii="Angsana New" w:hAnsi="Angsana New" w:hint="cs"/>
          <w:sz w:val="30"/>
          <w:szCs w:val="30"/>
          <w:cs/>
        </w:rPr>
        <w:t>จ่ายล่วงหน้าค่าซื้อสินค้า</w:t>
      </w:r>
      <w:r w:rsidR="005B2A3D">
        <w:rPr>
          <w:rFonts w:ascii="Angsana New" w:hAnsi="Angsana New" w:hint="cs"/>
          <w:sz w:val="30"/>
          <w:szCs w:val="30"/>
          <w:cs/>
        </w:rPr>
        <w:t>คืน</w:t>
      </w:r>
      <w:r w:rsidR="003D702A">
        <w:rPr>
          <w:rFonts w:ascii="Angsana New" w:hAnsi="Angsana New" w:hint="cs"/>
          <w:sz w:val="30"/>
          <w:szCs w:val="30"/>
          <w:cs/>
        </w:rPr>
        <w:t>จากผู้ขาย</w:t>
      </w:r>
      <w:r w:rsidR="005B2A3D">
        <w:rPr>
          <w:rFonts w:ascii="Angsana New" w:hAnsi="Angsana New" w:hint="cs"/>
          <w:sz w:val="30"/>
          <w:szCs w:val="30"/>
          <w:cs/>
        </w:rPr>
        <w:t>ในอัตราร้อยละ 80 ของเงิน</w:t>
      </w:r>
      <w:r w:rsidR="003D702A">
        <w:rPr>
          <w:rFonts w:ascii="Angsana New" w:hAnsi="Angsana New" w:hint="cs"/>
          <w:sz w:val="30"/>
          <w:szCs w:val="30"/>
          <w:cs/>
        </w:rPr>
        <w:t>จ่ายล่วงหน้าคงเหลือ</w:t>
      </w:r>
      <w:r w:rsidR="00B16088">
        <w:rPr>
          <w:rFonts w:ascii="Angsana New" w:hAnsi="Angsana New" w:hint="cs"/>
          <w:sz w:val="30"/>
          <w:szCs w:val="30"/>
          <w:cs/>
        </w:rPr>
        <w:t>เป็นจำนวนเงินประมาณ 0.035 ล้านเหรียญสหรัฐอเมริกา</w:t>
      </w:r>
    </w:p>
    <w:p w:rsidR="006413B9" w:rsidRDefault="006413B9" w:rsidP="00CF24C2">
      <w:pPr>
        <w:pStyle w:val="NoSpacing"/>
        <w:tabs>
          <w:tab w:val="clear" w:pos="454"/>
          <w:tab w:val="left" w:pos="709"/>
        </w:tabs>
        <w:jc w:val="thaiDistribute"/>
        <w:rPr>
          <w:rFonts w:ascii="Angsana New" w:hAnsi="Angsana New"/>
          <w:b/>
          <w:bCs/>
          <w:szCs w:val="30"/>
        </w:rPr>
      </w:pPr>
    </w:p>
    <w:p w:rsidR="007F0D43" w:rsidRPr="00553347" w:rsidRDefault="00553347" w:rsidP="00020799">
      <w:pPr>
        <w:pStyle w:val="NoSpacing"/>
        <w:tabs>
          <w:tab w:val="clear" w:pos="454"/>
          <w:tab w:val="clear" w:pos="680"/>
          <w:tab w:val="left" w:pos="567"/>
          <w:tab w:val="left" w:pos="709"/>
        </w:tabs>
        <w:jc w:val="thaiDistribute"/>
        <w:rPr>
          <w:rFonts w:ascii="Angsana New" w:hAnsi="Angsana New"/>
          <w:b/>
          <w:bCs/>
          <w:szCs w:val="30"/>
          <w:cs/>
        </w:rPr>
      </w:pPr>
      <w:r w:rsidRPr="0081454C">
        <w:rPr>
          <w:rFonts w:ascii="Angsana New" w:hAnsi="Angsana New"/>
          <w:b/>
          <w:bCs/>
          <w:szCs w:val="30"/>
        </w:rPr>
        <w:t>1</w:t>
      </w:r>
      <w:r w:rsidR="00631B28">
        <w:rPr>
          <w:rFonts w:ascii="Angsana New" w:hAnsi="Angsana New" w:hint="cs"/>
          <w:b/>
          <w:bCs/>
          <w:szCs w:val="30"/>
          <w:cs/>
        </w:rPr>
        <w:t>4</w:t>
      </w:r>
      <w:r w:rsidRPr="0081454C">
        <w:rPr>
          <w:rFonts w:ascii="Angsana New" w:hAnsi="Angsana New"/>
          <w:b/>
          <w:bCs/>
          <w:szCs w:val="30"/>
        </w:rPr>
        <w:t>.</w:t>
      </w:r>
      <w:r w:rsidRPr="0081454C">
        <w:rPr>
          <w:rFonts w:ascii="Angsana New" w:hAnsi="Angsana New"/>
          <w:b/>
          <w:bCs/>
          <w:szCs w:val="30"/>
          <w:cs/>
        </w:rPr>
        <w:tab/>
      </w:r>
      <w:r w:rsidR="007F0D43" w:rsidRPr="00586FED">
        <w:rPr>
          <w:rFonts w:ascii="Angsana New" w:hAnsi="Angsana New"/>
          <w:b/>
          <w:bCs/>
          <w:szCs w:val="30"/>
          <w:cs/>
        </w:rPr>
        <w:t>ก</w:t>
      </w:r>
      <w:r w:rsidR="007F0D43">
        <w:rPr>
          <w:rFonts w:ascii="Angsana New" w:hAnsi="Angsana New" w:hint="cs"/>
          <w:b/>
          <w:bCs/>
          <w:szCs w:val="30"/>
          <w:cs/>
        </w:rPr>
        <w:t>ารอนุมัติข้อมูลทางการเงินระหว่างกาล</w:t>
      </w:r>
    </w:p>
    <w:p w:rsidR="007F0D43" w:rsidRPr="00955609" w:rsidRDefault="007F0D43" w:rsidP="007F0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7F0D43" w:rsidRPr="00AA42B0" w:rsidRDefault="007F0D43" w:rsidP="007F0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3113C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ข้อมูลทางการเงินระหว่างกาลนี้ได้รับการอนุมัติให้ออกโดยที่ประชุมคณะกรรมการ</w:t>
      </w:r>
      <w:r w:rsidR="00547381">
        <w:rPr>
          <w:rFonts w:ascii="Angsana New" w:hAnsi="Angsana New" w:hint="cs"/>
          <w:sz w:val="30"/>
          <w:szCs w:val="30"/>
          <w:cs/>
        </w:rPr>
        <w:t>ของ</w:t>
      </w:r>
      <w:r w:rsidRPr="0063113C">
        <w:rPr>
          <w:rFonts w:ascii="Angsana New" w:hAnsi="Angsana New" w:hint="cs"/>
          <w:sz w:val="30"/>
          <w:szCs w:val="30"/>
          <w:cs/>
        </w:rPr>
        <w:t>บริษัทเมื่อ</w:t>
      </w:r>
      <w:r w:rsidRPr="001E3A34">
        <w:rPr>
          <w:rFonts w:ascii="Angsana New" w:hAnsi="Angsana New" w:hint="cs"/>
          <w:sz w:val="30"/>
          <w:szCs w:val="30"/>
          <w:cs/>
        </w:rPr>
        <w:t>วันที่</w:t>
      </w:r>
      <w:r w:rsidRPr="001E3A34">
        <w:rPr>
          <w:rFonts w:ascii="Angsana New" w:hAnsi="Angsana New"/>
          <w:sz w:val="30"/>
          <w:szCs w:val="30"/>
        </w:rPr>
        <w:t xml:space="preserve"> </w:t>
      </w:r>
      <w:r w:rsidR="0041411E">
        <w:rPr>
          <w:rFonts w:ascii="Angsana New" w:hAnsi="Angsana New"/>
          <w:sz w:val="30"/>
          <w:szCs w:val="30"/>
        </w:rPr>
        <w:t>14</w:t>
      </w:r>
      <w:r w:rsidR="001950D0" w:rsidRPr="001E3A34">
        <w:rPr>
          <w:rFonts w:ascii="Angsana New" w:hAnsi="Angsana New" w:hint="cs"/>
          <w:sz w:val="30"/>
          <w:szCs w:val="30"/>
          <w:cs/>
        </w:rPr>
        <w:t xml:space="preserve"> </w:t>
      </w:r>
      <w:r w:rsidR="00E62CC1" w:rsidRPr="001E3A34">
        <w:rPr>
          <w:rFonts w:ascii="Angsana New" w:hAnsi="Angsana New" w:hint="cs"/>
          <w:sz w:val="30"/>
          <w:szCs w:val="30"/>
          <w:cs/>
        </w:rPr>
        <w:t>พฤศจิกายน</w:t>
      </w:r>
      <w:r w:rsidR="001950D0" w:rsidRPr="001E3A34">
        <w:rPr>
          <w:rFonts w:ascii="Angsana New" w:hAnsi="Angsana New" w:hint="cs"/>
          <w:sz w:val="30"/>
          <w:szCs w:val="30"/>
          <w:cs/>
        </w:rPr>
        <w:t xml:space="preserve"> 2561</w:t>
      </w:r>
    </w:p>
    <w:p w:rsidR="008456C9" w:rsidRPr="00AA42B0" w:rsidRDefault="007F0D43" w:rsidP="007F0D43">
      <w:pPr>
        <w:tabs>
          <w:tab w:val="left" w:pos="540"/>
        </w:tabs>
        <w:ind w:right="39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8456C9" w:rsidRPr="00AA42B0" w:rsidSect="005A3AE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2800" w:right="994" w:bottom="576" w:left="1440" w:header="1134" w:footer="288" w:gutter="0"/>
      <w:pgNumType w:start="11"/>
      <w:cols w:space="720"/>
      <w:titlePg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824" w:rsidRDefault="00AF3824">
      <w:r>
        <w:separator/>
      </w:r>
    </w:p>
  </w:endnote>
  <w:endnote w:type="continuationSeparator" w:id="0">
    <w:p w:rsidR="00AF3824" w:rsidRDefault="00AF3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DEB" w:rsidRDefault="009E4469" w:rsidP="001F5A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5DE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95DEB">
      <w:rPr>
        <w:rStyle w:val="PageNumber"/>
        <w:noProof/>
      </w:rPr>
      <w:t>16</w:t>
    </w:r>
    <w:r>
      <w:rPr>
        <w:rStyle w:val="PageNumber"/>
      </w:rPr>
      <w:fldChar w:fldCharType="end"/>
    </w:r>
  </w:p>
  <w:p w:rsidR="00C95DEB" w:rsidRDefault="00C95DEB" w:rsidP="0038425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DEB" w:rsidRPr="006342B8" w:rsidRDefault="00C95DEB" w:rsidP="00761F32">
    <w:pPr>
      <w:pStyle w:val="Footer"/>
      <w:ind w:right="119"/>
      <w:jc w:val="right"/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 xml:space="preserve"> </w:t>
    </w:r>
    <w:r w:rsidR="009E4469" w:rsidRPr="006342B8">
      <w:rPr>
        <w:rStyle w:val="PageNumber"/>
        <w:rFonts w:ascii="Angsana New" w:hAnsi="Angsana New"/>
        <w:sz w:val="30"/>
        <w:szCs w:val="30"/>
      </w:rPr>
      <w:fldChar w:fldCharType="begin"/>
    </w:r>
    <w:r w:rsidRPr="006342B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9E4469" w:rsidRPr="006342B8">
      <w:rPr>
        <w:rStyle w:val="PageNumber"/>
        <w:rFonts w:ascii="Angsana New" w:hAnsi="Angsana New"/>
        <w:sz w:val="30"/>
        <w:szCs w:val="30"/>
      </w:rPr>
      <w:fldChar w:fldCharType="separate"/>
    </w:r>
    <w:r w:rsidR="00990647">
      <w:rPr>
        <w:rStyle w:val="PageNumber"/>
        <w:rFonts w:ascii="Angsana New" w:hAnsi="Angsana New"/>
        <w:noProof/>
        <w:sz w:val="30"/>
        <w:szCs w:val="30"/>
      </w:rPr>
      <w:t>22</w:t>
    </w:r>
    <w:r w:rsidR="009E4469" w:rsidRPr="006342B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DEB" w:rsidRDefault="00C95DEB" w:rsidP="000018E4">
    <w:pPr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  <w:t xml:space="preserve">       </w:t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  <w:t xml:space="preserve">    </w:t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  <w:t xml:space="preserve"> 1</w:t>
    </w:r>
    <w:r>
      <w:rPr>
        <w:rStyle w:val="PageNumber"/>
        <w:rFonts w:ascii="Angsana New" w:hAnsi="Angsana New" w:hint="cs"/>
        <w:sz w:val="30"/>
        <w:szCs w:val="30"/>
        <w:cs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824" w:rsidRDefault="00AF3824">
      <w:r>
        <w:separator/>
      </w:r>
    </w:p>
  </w:footnote>
  <w:footnote w:type="continuationSeparator" w:id="0">
    <w:p w:rsidR="00AF3824" w:rsidRDefault="00AF38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DEB" w:rsidRPr="002B1303" w:rsidRDefault="00C95DEB" w:rsidP="00BA1F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E2788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โอเชี่ยน  คอมเมิรช จำกัด</w:t>
    </w:r>
    <w:r>
      <w:rPr>
        <w:rFonts w:ascii="Angsana New" w:hAnsi="Angsana New" w:hint="cs"/>
        <w:b/>
        <w:bCs/>
        <w:sz w:val="34"/>
        <w:szCs w:val="34"/>
        <w:cs/>
        <w:lang w:val="th-TH"/>
      </w:rPr>
      <w:t xml:space="preserve"> </w:t>
    </w:r>
    <w:r w:rsidRPr="00CF0EA1">
      <w:rPr>
        <w:rFonts w:ascii="Angsana New" w:hAnsi="Angsana New" w:hint="cs"/>
        <w:b/>
        <w:bCs/>
        <w:sz w:val="32"/>
        <w:szCs w:val="32"/>
        <w:cs/>
        <w:lang w:val="th-TH"/>
      </w:rPr>
      <w:t>(</w:t>
    </w:r>
    <w:r w:rsidRPr="00CF0EA1">
      <w:rPr>
        <w:rFonts w:ascii="Angsana New" w:hAnsi="Angsana New" w:hint="cs"/>
        <w:b/>
        <w:bCs/>
        <w:sz w:val="32"/>
        <w:szCs w:val="32"/>
        <w:cs/>
      </w:rPr>
      <w:t>มหาชน)</w:t>
    </w:r>
    <w:r>
      <w:rPr>
        <w:rFonts w:ascii="Angsana New" w:hAnsi="Angsana New"/>
        <w:b/>
        <w:bCs/>
        <w:sz w:val="34"/>
        <w:szCs w:val="34"/>
        <w:cs/>
        <w:lang w:val="th-TH"/>
      </w:rPr>
      <w:tab/>
    </w:r>
  </w:p>
  <w:p w:rsidR="00C95DEB" w:rsidRDefault="00C95DEB" w:rsidP="00E475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C95DEB" w:rsidRPr="00792D39" w:rsidRDefault="00C95DEB" w:rsidP="00BA1F59">
    <w:pPr>
      <w:ind w:right="393"/>
      <w:rPr>
        <w:rFonts w:ascii="Angsana New" w:hAnsi="Angsana New"/>
        <w:b/>
        <w:bCs/>
        <w:sz w:val="32"/>
        <w:szCs w:val="32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  <w:cs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/>
        <w:b/>
        <w:bCs/>
        <w:sz w:val="32"/>
        <w:szCs w:val="32"/>
      </w:rPr>
      <w:t xml:space="preserve">60 </w:t>
    </w:r>
    <w:r w:rsidRPr="00792D39">
      <w:rPr>
        <w:rFonts w:ascii="Angsana New" w:hAnsi="Angsana New"/>
        <w:b/>
        <w:bCs/>
        <w:sz w:val="32"/>
        <w:szCs w:val="32"/>
      </w:rPr>
      <w:t>(</w:t>
    </w:r>
    <w:r w:rsidRPr="00792D39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792D39">
      <w:rPr>
        <w:rFonts w:ascii="Angsana New" w:hAnsi="Angsana New"/>
        <w:b/>
        <w:bCs/>
        <w:sz w:val="32"/>
        <w:szCs w:val="32"/>
      </w:rPr>
      <w:t>/</w:t>
    </w:r>
    <w:r w:rsidRPr="00792D39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C95DEB" w:rsidRPr="00792D39" w:rsidRDefault="00C95DEB" w:rsidP="00BA1F59">
    <w:pPr>
      <w:ind w:right="393"/>
      <w:rPr>
        <w:rFonts w:ascii="Angsana New" w:hAnsi="Angsana New"/>
        <w:b/>
        <w:bCs/>
        <w:sz w:val="32"/>
        <w:szCs w:val="32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792D3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25</w:t>
    </w:r>
    <w:r>
      <w:rPr>
        <w:rFonts w:ascii="Angsana New" w:hAnsi="Angsana New"/>
        <w:b/>
        <w:bCs/>
        <w:sz w:val="32"/>
        <w:szCs w:val="32"/>
      </w:rPr>
      <w:t>60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C95DEB" w:rsidRDefault="00C95DEB">
    <w:pPr>
      <w:pStyle w:val="Header"/>
      <w:rPr>
        <w:rFonts w:ascii="Angsana New" w:hAnsi="Angsana New"/>
        <w:b/>
        <w:bCs/>
        <w:sz w:val="30"/>
        <w:szCs w:val="30"/>
      </w:rPr>
    </w:pPr>
  </w:p>
  <w:p w:rsidR="00C95DEB" w:rsidRPr="00431966" w:rsidRDefault="00C95DEB">
    <w:pPr>
      <w:pStyle w:val="Header"/>
      <w:rPr>
        <w:rFonts w:ascii="Angsana New" w:hAnsi="Angsana New"/>
        <w:b/>
        <w:bCs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DEB" w:rsidRPr="002B1303" w:rsidRDefault="00C95DEB" w:rsidP="00E475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E2788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โอเชี่ยน  คอมเมิรช จำกัด</w:t>
    </w:r>
    <w:r>
      <w:rPr>
        <w:rFonts w:ascii="Angsana New" w:hAnsi="Angsana New" w:hint="cs"/>
        <w:b/>
        <w:bCs/>
        <w:sz w:val="34"/>
        <w:szCs w:val="34"/>
        <w:cs/>
        <w:lang w:val="th-TH"/>
      </w:rPr>
      <w:t xml:space="preserve"> </w:t>
    </w:r>
    <w:r w:rsidRPr="00CF0EA1">
      <w:rPr>
        <w:rFonts w:ascii="Angsana New" w:hAnsi="Angsana New" w:hint="cs"/>
        <w:b/>
        <w:bCs/>
        <w:sz w:val="32"/>
        <w:szCs w:val="32"/>
        <w:cs/>
        <w:lang w:val="th-TH"/>
      </w:rPr>
      <w:t>(</w:t>
    </w:r>
    <w:r w:rsidRPr="00CF0EA1">
      <w:rPr>
        <w:rFonts w:ascii="Angsana New" w:hAnsi="Angsana New" w:hint="cs"/>
        <w:b/>
        <w:bCs/>
        <w:sz w:val="32"/>
        <w:szCs w:val="32"/>
        <w:cs/>
      </w:rPr>
      <w:t>มหาชน)</w:t>
    </w:r>
    <w:r>
      <w:rPr>
        <w:rFonts w:ascii="Angsana New" w:hAnsi="Angsana New"/>
        <w:b/>
        <w:bCs/>
        <w:sz w:val="34"/>
        <w:szCs w:val="34"/>
        <w:cs/>
        <w:lang w:val="th-TH"/>
      </w:rPr>
      <w:tab/>
    </w:r>
  </w:p>
  <w:p w:rsidR="00C95DEB" w:rsidRDefault="00C95DEB" w:rsidP="00E475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แบบย่อ </w:t>
    </w:r>
  </w:p>
  <w:p w:rsidR="00C95DEB" w:rsidRPr="00792D39" w:rsidRDefault="00C95DEB" w:rsidP="00E47567">
    <w:pPr>
      <w:ind w:right="393"/>
      <w:rPr>
        <w:rFonts w:ascii="Angsana New" w:hAnsi="Angsana New"/>
        <w:b/>
        <w:bCs/>
        <w:sz w:val="32"/>
        <w:szCs w:val="32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>วันที่</w:t>
    </w:r>
    <w:r>
      <w:rPr>
        <w:rFonts w:ascii="Angsana New" w:hAnsi="Angsana New" w:hint="cs"/>
        <w:b/>
        <w:bCs/>
        <w:sz w:val="32"/>
        <w:szCs w:val="32"/>
        <w:cs/>
      </w:rPr>
      <w:t xml:space="preserve"> 30</w:t>
    </w:r>
    <w:r w:rsidRPr="00792D39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  <w:cs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61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792D39">
      <w:rPr>
        <w:rFonts w:ascii="Angsana New" w:hAnsi="Angsana New"/>
        <w:b/>
        <w:bCs/>
        <w:sz w:val="32"/>
        <w:szCs w:val="32"/>
      </w:rPr>
      <w:t>(</w:t>
    </w:r>
    <w:r w:rsidRPr="00792D39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792D39">
      <w:rPr>
        <w:rFonts w:ascii="Angsana New" w:hAnsi="Angsana New"/>
        <w:b/>
        <w:bCs/>
        <w:sz w:val="32"/>
        <w:szCs w:val="32"/>
      </w:rPr>
      <w:t>/</w:t>
    </w:r>
    <w:r w:rsidRPr="00792D39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C95DEB" w:rsidRPr="00792D39" w:rsidRDefault="00C95DEB" w:rsidP="00E47567">
    <w:pPr>
      <w:ind w:right="393"/>
      <w:rPr>
        <w:rFonts w:ascii="Angsana New" w:hAnsi="Angsana New"/>
        <w:b/>
        <w:bCs/>
        <w:sz w:val="32"/>
        <w:szCs w:val="32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792D3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25</w:t>
    </w:r>
    <w:r>
      <w:rPr>
        <w:rFonts w:ascii="Angsana New" w:hAnsi="Angsana New" w:hint="cs"/>
        <w:b/>
        <w:bCs/>
        <w:sz w:val="32"/>
        <w:szCs w:val="32"/>
        <w:cs/>
      </w:rPr>
      <w:t>60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C95DEB" w:rsidRDefault="00C95DEB">
    <w:pPr>
      <w:pStyle w:val="Header"/>
      <w:rPr>
        <w:rFonts w:ascii="Angsana New" w:hAnsi="Angsana New"/>
        <w:sz w:val="30"/>
        <w:szCs w:val="30"/>
      </w:rPr>
    </w:pPr>
  </w:p>
  <w:p w:rsidR="00C95DEB" w:rsidRPr="00431966" w:rsidRDefault="00C95DEB">
    <w:pPr>
      <w:pStyle w:val="Header"/>
      <w:rPr>
        <w:rFonts w:ascii="Angsana New" w:hAnsi="Angsana New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D7E4AA3"/>
    <w:multiLevelType w:val="hybridMultilevel"/>
    <w:tmpl w:val="3220711A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023A78"/>
    <w:multiLevelType w:val="hybridMultilevel"/>
    <w:tmpl w:val="923A2C7E"/>
    <w:lvl w:ilvl="0" w:tplc="9AFE9F1A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7E82C03"/>
    <w:multiLevelType w:val="hybridMultilevel"/>
    <w:tmpl w:val="EB70C656"/>
    <w:lvl w:ilvl="0" w:tplc="5080A5D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4F4092"/>
    <w:multiLevelType w:val="hybridMultilevel"/>
    <w:tmpl w:val="00A4CB1E"/>
    <w:lvl w:ilvl="0" w:tplc="E430AF1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40566667"/>
    <w:multiLevelType w:val="hybridMultilevel"/>
    <w:tmpl w:val="0560A160"/>
    <w:lvl w:ilvl="0" w:tplc="4A32DF2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AC413BE"/>
    <w:multiLevelType w:val="hybridMultilevel"/>
    <w:tmpl w:val="AEF8056E"/>
    <w:lvl w:ilvl="0" w:tplc="5080A5D0">
      <w:start w:val="1"/>
      <w:numFmt w:val="thaiLetters"/>
      <w:lvlText w:val="%1)"/>
      <w:lvlJc w:val="left"/>
      <w:pPr>
        <w:ind w:left="712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3C65D99"/>
    <w:multiLevelType w:val="hybridMultilevel"/>
    <w:tmpl w:val="958244BA"/>
    <w:lvl w:ilvl="0" w:tplc="376802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>
    <w:nsid w:val="69CA3A87"/>
    <w:multiLevelType w:val="hybridMultilevel"/>
    <w:tmpl w:val="3CC2368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3"/>
  </w:num>
  <w:num w:numId="13">
    <w:abstractNumId w:val="23"/>
  </w:num>
  <w:num w:numId="14">
    <w:abstractNumId w:val="17"/>
  </w:num>
  <w:num w:numId="15">
    <w:abstractNumId w:val="19"/>
  </w:num>
  <w:num w:numId="16">
    <w:abstractNumId w:val="10"/>
  </w:num>
  <w:num w:numId="17">
    <w:abstractNumId w:val="16"/>
  </w:num>
  <w:num w:numId="18">
    <w:abstractNumId w:val="20"/>
  </w:num>
  <w:num w:numId="19">
    <w:abstractNumId w:val="21"/>
  </w:num>
  <w:num w:numId="20">
    <w:abstractNumId w:val="25"/>
  </w:num>
  <w:num w:numId="21">
    <w:abstractNumId w:val="14"/>
  </w:num>
  <w:num w:numId="22">
    <w:abstractNumId w:val="22"/>
  </w:num>
  <w:num w:numId="23">
    <w:abstractNumId w:val="15"/>
  </w:num>
  <w:num w:numId="24">
    <w:abstractNumId w:val="24"/>
  </w:num>
  <w:num w:numId="25">
    <w:abstractNumId w:val="11"/>
  </w:num>
  <w:num w:numId="26">
    <w:abstractNumId w:val="12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909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27881"/>
    <w:rsid w:val="00000131"/>
    <w:rsid w:val="00000C05"/>
    <w:rsid w:val="000012A8"/>
    <w:rsid w:val="000018E4"/>
    <w:rsid w:val="00001C3D"/>
    <w:rsid w:val="0000340B"/>
    <w:rsid w:val="000040FD"/>
    <w:rsid w:val="00004C5E"/>
    <w:rsid w:val="000052AC"/>
    <w:rsid w:val="000059DD"/>
    <w:rsid w:val="0000615A"/>
    <w:rsid w:val="000079EE"/>
    <w:rsid w:val="000111C7"/>
    <w:rsid w:val="000113F2"/>
    <w:rsid w:val="000137F7"/>
    <w:rsid w:val="00013A3C"/>
    <w:rsid w:val="00013A3F"/>
    <w:rsid w:val="00013B7F"/>
    <w:rsid w:val="00013CFF"/>
    <w:rsid w:val="00013DBC"/>
    <w:rsid w:val="00013F61"/>
    <w:rsid w:val="00014684"/>
    <w:rsid w:val="000149C7"/>
    <w:rsid w:val="0001540B"/>
    <w:rsid w:val="00016790"/>
    <w:rsid w:val="00016A1C"/>
    <w:rsid w:val="00016A36"/>
    <w:rsid w:val="000173B9"/>
    <w:rsid w:val="00017D25"/>
    <w:rsid w:val="00020799"/>
    <w:rsid w:val="00020D4F"/>
    <w:rsid w:val="0002246B"/>
    <w:rsid w:val="0002350E"/>
    <w:rsid w:val="00023A4E"/>
    <w:rsid w:val="00023FFC"/>
    <w:rsid w:val="00024307"/>
    <w:rsid w:val="0002768D"/>
    <w:rsid w:val="000277C9"/>
    <w:rsid w:val="00030341"/>
    <w:rsid w:val="00030D8A"/>
    <w:rsid w:val="00030F03"/>
    <w:rsid w:val="00031E32"/>
    <w:rsid w:val="00031EED"/>
    <w:rsid w:val="00032D8B"/>
    <w:rsid w:val="000334A4"/>
    <w:rsid w:val="00033B65"/>
    <w:rsid w:val="00033EB5"/>
    <w:rsid w:val="0003401B"/>
    <w:rsid w:val="00034FE9"/>
    <w:rsid w:val="0003598E"/>
    <w:rsid w:val="00035B54"/>
    <w:rsid w:val="00035E6F"/>
    <w:rsid w:val="00035EB8"/>
    <w:rsid w:val="00036507"/>
    <w:rsid w:val="000367EA"/>
    <w:rsid w:val="0004090D"/>
    <w:rsid w:val="00042576"/>
    <w:rsid w:val="000437AE"/>
    <w:rsid w:val="000438C1"/>
    <w:rsid w:val="00043C5C"/>
    <w:rsid w:val="00044526"/>
    <w:rsid w:val="00044BAE"/>
    <w:rsid w:val="000452CB"/>
    <w:rsid w:val="000468C9"/>
    <w:rsid w:val="000470E1"/>
    <w:rsid w:val="0004723B"/>
    <w:rsid w:val="000474CD"/>
    <w:rsid w:val="00047F96"/>
    <w:rsid w:val="000502BD"/>
    <w:rsid w:val="000509E9"/>
    <w:rsid w:val="00050B82"/>
    <w:rsid w:val="000513D3"/>
    <w:rsid w:val="00051544"/>
    <w:rsid w:val="000525DE"/>
    <w:rsid w:val="0005285D"/>
    <w:rsid w:val="00052A32"/>
    <w:rsid w:val="0005334C"/>
    <w:rsid w:val="00053C14"/>
    <w:rsid w:val="00054D0E"/>
    <w:rsid w:val="00054DBD"/>
    <w:rsid w:val="00055827"/>
    <w:rsid w:val="00055C68"/>
    <w:rsid w:val="00056A58"/>
    <w:rsid w:val="00056B96"/>
    <w:rsid w:val="00056C49"/>
    <w:rsid w:val="00056D18"/>
    <w:rsid w:val="0005709B"/>
    <w:rsid w:val="0005780D"/>
    <w:rsid w:val="00060604"/>
    <w:rsid w:val="00060EC1"/>
    <w:rsid w:val="00061929"/>
    <w:rsid w:val="00062847"/>
    <w:rsid w:val="00062851"/>
    <w:rsid w:val="000640E5"/>
    <w:rsid w:val="00064459"/>
    <w:rsid w:val="00064BE6"/>
    <w:rsid w:val="000666B2"/>
    <w:rsid w:val="00066DA3"/>
    <w:rsid w:val="000673CE"/>
    <w:rsid w:val="00070399"/>
    <w:rsid w:val="00070461"/>
    <w:rsid w:val="000704CD"/>
    <w:rsid w:val="0007067A"/>
    <w:rsid w:val="000709A2"/>
    <w:rsid w:val="000714EF"/>
    <w:rsid w:val="00071B3F"/>
    <w:rsid w:val="00072805"/>
    <w:rsid w:val="00072DDE"/>
    <w:rsid w:val="00073386"/>
    <w:rsid w:val="0007382E"/>
    <w:rsid w:val="00073E7E"/>
    <w:rsid w:val="00074583"/>
    <w:rsid w:val="00074783"/>
    <w:rsid w:val="00074DBE"/>
    <w:rsid w:val="00075767"/>
    <w:rsid w:val="00075910"/>
    <w:rsid w:val="00075BAB"/>
    <w:rsid w:val="000765E0"/>
    <w:rsid w:val="00076610"/>
    <w:rsid w:val="00076764"/>
    <w:rsid w:val="00076E03"/>
    <w:rsid w:val="00076F66"/>
    <w:rsid w:val="0008010C"/>
    <w:rsid w:val="000805B5"/>
    <w:rsid w:val="00080E04"/>
    <w:rsid w:val="00081575"/>
    <w:rsid w:val="00081683"/>
    <w:rsid w:val="00081943"/>
    <w:rsid w:val="000820F3"/>
    <w:rsid w:val="0008221C"/>
    <w:rsid w:val="000828A2"/>
    <w:rsid w:val="000828C8"/>
    <w:rsid w:val="00083413"/>
    <w:rsid w:val="000844FE"/>
    <w:rsid w:val="00084C6C"/>
    <w:rsid w:val="00084E9C"/>
    <w:rsid w:val="000851EA"/>
    <w:rsid w:val="00086397"/>
    <w:rsid w:val="0008685F"/>
    <w:rsid w:val="00086F8F"/>
    <w:rsid w:val="00087E26"/>
    <w:rsid w:val="00090AB8"/>
    <w:rsid w:val="00092655"/>
    <w:rsid w:val="00092E0B"/>
    <w:rsid w:val="0009335F"/>
    <w:rsid w:val="000936A8"/>
    <w:rsid w:val="0009391B"/>
    <w:rsid w:val="00094228"/>
    <w:rsid w:val="00094381"/>
    <w:rsid w:val="000944B5"/>
    <w:rsid w:val="000947AE"/>
    <w:rsid w:val="00095297"/>
    <w:rsid w:val="00095594"/>
    <w:rsid w:val="00096739"/>
    <w:rsid w:val="00096B82"/>
    <w:rsid w:val="00096BCB"/>
    <w:rsid w:val="00096CCF"/>
    <w:rsid w:val="00097218"/>
    <w:rsid w:val="000A0454"/>
    <w:rsid w:val="000A0D21"/>
    <w:rsid w:val="000A18EB"/>
    <w:rsid w:val="000A39AE"/>
    <w:rsid w:val="000A5E43"/>
    <w:rsid w:val="000A60EA"/>
    <w:rsid w:val="000A63E8"/>
    <w:rsid w:val="000A6835"/>
    <w:rsid w:val="000A6A70"/>
    <w:rsid w:val="000A6A76"/>
    <w:rsid w:val="000A6C6D"/>
    <w:rsid w:val="000A7007"/>
    <w:rsid w:val="000A7D87"/>
    <w:rsid w:val="000B06F5"/>
    <w:rsid w:val="000B0832"/>
    <w:rsid w:val="000B0A8D"/>
    <w:rsid w:val="000B19D2"/>
    <w:rsid w:val="000B1A2F"/>
    <w:rsid w:val="000B3266"/>
    <w:rsid w:val="000B38C5"/>
    <w:rsid w:val="000B4E09"/>
    <w:rsid w:val="000B5C81"/>
    <w:rsid w:val="000B6760"/>
    <w:rsid w:val="000B6ED8"/>
    <w:rsid w:val="000B6F8C"/>
    <w:rsid w:val="000B719A"/>
    <w:rsid w:val="000B75BE"/>
    <w:rsid w:val="000B79CA"/>
    <w:rsid w:val="000C002C"/>
    <w:rsid w:val="000C0183"/>
    <w:rsid w:val="000C03EF"/>
    <w:rsid w:val="000C0686"/>
    <w:rsid w:val="000C0D43"/>
    <w:rsid w:val="000C0EE8"/>
    <w:rsid w:val="000C155A"/>
    <w:rsid w:val="000C3733"/>
    <w:rsid w:val="000C388B"/>
    <w:rsid w:val="000C3AC8"/>
    <w:rsid w:val="000C3BE4"/>
    <w:rsid w:val="000C3D0F"/>
    <w:rsid w:val="000C5884"/>
    <w:rsid w:val="000C5F7A"/>
    <w:rsid w:val="000C619A"/>
    <w:rsid w:val="000C6342"/>
    <w:rsid w:val="000C674F"/>
    <w:rsid w:val="000C701F"/>
    <w:rsid w:val="000C7153"/>
    <w:rsid w:val="000C7481"/>
    <w:rsid w:val="000C7FE8"/>
    <w:rsid w:val="000D3BB4"/>
    <w:rsid w:val="000D410C"/>
    <w:rsid w:val="000D42DC"/>
    <w:rsid w:val="000D4728"/>
    <w:rsid w:val="000D4B64"/>
    <w:rsid w:val="000D5E85"/>
    <w:rsid w:val="000D69F0"/>
    <w:rsid w:val="000D7067"/>
    <w:rsid w:val="000D73E4"/>
    <w:rsid w:val="000E0B0C"/>
    <w:rsid w:val="000E24CE"/>
    <w:rsid w:val="000E3073"/>
    <w:rsid w:val="000E32D4"/>
    <w:rsid w:val="000E3A05"/>
    <w:rsid w:val="000E3BBB"/>
    <w:rsid w:val="000E3EA2"/>
    <w:rsid w:val="000E41E9"/>
    <w:rsid w:val="000E42A0"/>
    <w:rsid w:val="000E487B"/>
    <w:rsid w:val="000E4CD7"/>
    <w:rsid w:val="000E4DD6"/>
    <w:rsid w:val="000E5555"/>
    <w:rsid w:val="000E5F0B"/>
    <w:rsid w:val="000E68F8"/>
    <w:rsid w:val="000E6B37"/>
    <w:rsid w:val="000E71E1"/>
    <w:rsid w:val="000E7225"/>
    <w:rsid w:val="000E7241"/>
    <w:rsid w:val="000E7737"/>
    <w:rsid w:val="000E7942"/>
    <w:rsid w:val="000E79FC"/>
    <w:rsid w:val="000F045F"/>
    <w:rsid w:val="000F04F7"/>
    <w:rsid w:val="000F168F"/>
    <w:rsid w:val="000F1A81"/>
    <w:rsid w:val="000F1D40"/>
    <w:rsid w:val="000F1E84"/>
    <w:rsid w:val="000F1EDB"/>
    <w:rsid w:val="000F1FFC"/>
    <w:rsid w:val="000F29DA"/>
    <w:rsid w:val="000F2E4F"/>
    <w:rsid w:val="000F2FD9"/>
    <w:rsid w:val="000F3343"/>
    <w:rsid w:val="000F42BC"/>
    <w:rsid w:val="000F4D9E"/>
    <w:rsid w:val="000F4F89"/>
    <w:rsid w:val="000F6126"/>
    <w:rsid w:val="000F6168"/>
    <w:rsid w:val="000F6232"/>
    <w:rsid w:val="000F76F3"/>
    <w:rsid w:val="000F781B"/>
    <w:rsid w:val="000F791D"/>
    <w:rsid w:val="000F7B7D"/>
    <w:rsid w:val="000F7E74"/>
    <w:rsid w:val="00100DED"/>
    <w:rsid w:val="00101FA9"/>
    <w:rsid w:val="00102208"/>
    <w:rsid w:val="00102EC4"/>
    <w:rsid w:val="0010374D"/>
    <w:rsid w:val="001048A1"/>
    <w:rsid w:val="001058CC"/>
    <w:rsid w:val="00106F66"/>
    <w:rsid w:val="001101EB"/>
    <w:rsid w:val="00110BFC"/>
    <w:rsid w:val="00110DC7"/>
    <w:rsid w:val="00112836"/>
    <w:rsid w:val="00112B57"/>
    <w:rsid w:val="00112EFB"/>
    <w:rsid w:val="001142CD"/>
    <w:rsid w:val="001159FE"/>
    <w:rsid w:val="00115B47"/>
    <w:rsid w:val="001177A5"/>
    <w:rsid w:val="001201B4"/>
    <w:rsid w:val="00120373"/>
    <w:rsid w:val="00120F85"/>
    <w:rsid w:val="00122DD8"/>
    <w:rsid w:val="00123949"/>
    <w:rsid w:val="0012486F"/>
    <w:rsid w:val="00124BB6"/>
    <w:rsid w:val="00124EBA"/>
    <w:rsid w:val="00124F71"/>
    <w:rsid w:val="001253B1"/>
    <w:rsid w:val="0013015D"/>
    <w:rsid w:val="00130FEE"/>
    <w:rsid w:val="001313FF"/>
    <w:rsid w:val="00131688"/>
    <w:rsid w:val="00131937"/>
    <w:rsid w:val="00131CEE"/>
    <w:rsid w:val="001326F8"/>
    <w:rsid w:val="00132E18"/>
    <w:rsid w:val="001352C2"/>
    <w:rsid w:val="001366C7"/>
    <w:rsid w:val="00136C99"/>
    <w:rsid w:val="001372F2"/>
    <w:rsid w:val="00137CA0"/>
    <w:rsid w:val="00140E65"/>
    <w:rsid w:val="0014121F"/>
    <w:rsid w:val="001421A6"/>
    <w:rsid w:val="00142740"/>
    <w:rsid w:val="001430A5"/>
    <w:rsid w:val="00143196"/>
    <w:rsid w:val="0014321B"/>
    <w:rsid w:val="00143A8F"/>
    <w:rsid w:val="0014481F"/>
    <w:rsid w:val="0014489D"/>
    <w:rsid w:val="001449BB"/>
    <w:rsid w:val="00144DC9"/>
    <w:rsid w:val="0014576E"/>
    <w:rsid w:val="00145D7C"/>
    <w:rsid w:val="001462DF"/>
    <w:rsid w:val="0014799A"/>
    <w:rsid w:val="00147EB3"/>
    <w:rsid w:val="00151129"/>
    <w:rsid w:val="001511B8"/>
    <w:rsid w:val="001515A4"/>
    <w:rsid w:val="001518C8"/>
    <w:rsid w:val="00151FBB"/>
    <w:rsid w:val="00152A2D"/>
    <w:rsid w:val="001531A5"/>
    <w:rsid w:val="00153568"/>
    <w:rsid w:val="00153FA5"/>
    <w:rsid w:val="001544C6"/>
    <w:rsid w:val="00154C06"/>
    <w:rsid w:val="00154E86"/>
    <w:rsid w:val="001566E2"/>
    <w:rsid w:val="00156F5F"/>
    <w:rsid w:val="00157559"/>
    <w:rsid w:val="001579AA"/>
    <w:rsid w:val="00157A93"/>
    <w:rsid w:val="00160710"/>
    <w:rsid w:val="00160D78"/>
    <w:rsid w:val="00160EAD"/>
    <w:rsid w:val="00161654"/>
    <w:rsid w:val="00162D08"/>
    <w:rsid w:val="001630C9"/>
    <w:rsid w:val="001631FB"/>
    <w:rsid w:val="00164312"/>
    <w:rsid w:val="00164698"/>
    <w:rsid w:val="00166256"/>
    <w:rsid w:val="00166CAE"/>
    <w:rsid w:val="00167734"/>
    <w:rsid w:val="001677E2"/>
    <w:rsid w:val="00167CA7"/>
    <w:rsid w:val="00170199"/>
    <w:rsid w:val="00171016"/>
    <w:rsid w:val="00172C4F"/>
    <w:rsid w:val="00172CE2"/>
    <w:rsid w:val="001730BF"/>
    <w:rsid w:val="0017329F"/>
    <w:rsid w:val="00173F11"/>
    <w:rsid w:val="00173FB2"/>
    <w:rsid w:val="0017453E"/>
    <w:rsid w:val="00174809"/>
    <w:rsid w:val="00175B0E"/>
    <w:rsid w:val="0017767C"/>
    <w:rsid w:val="00177AB8"/>
    <w:rsid w:val="00180317"/>
    <w:rsid w:val="001807EE"/>
    <w:rsid w:val="00180D86"/>
    <w:rsid w:val="00182024"/>
    <w:rsid w:val="00182D69"/>
    <w:rsid w:val="00184005"/>
    <w:rsid w:val="00184BAD"/>
    <w:rsid w:val="00185801"/>
    <w:rsid w:val="00185B09"/>
    <w:rsid w:val="001864E4"/>
    <w:rsid w:val="00191BF7"/>
    <w:rsid w:val="00192C0C"/>
    <w:rsid w:val="00194E07"/>
    <w:rsid w:val="0019501A"/>
    <w:rsid w:val="001950D0"/>
    <w:rsid w:val="00195DE8"/>
    <w:rsid w:val="00196085"/>
    <w:rsid w:val="00196129"/>
    <w:rsid w:val="00196230"/>
    <w:rsid w:val="0019640F"/>
    <w:rsid w:val="001972C0"/>
    <w:rsid w:val="001977E7"/>
    <w:rsid w:val="001A0696"/>
    <w:rsid w:val="001A1995"/>
    <w:rsid w:val="001A2111"/>
    <w:rsid w:val="001A40B6"/>
    <w:rsid w:val="001A42DC"/>
    <w:rsid w:val="001A454E"/>
    <w:rsid w:val="001A49D5"/>
    <w:rsid w:val="001A636B"/>
    <w:rsid w:val="001B1269"/>
    <w:rsid w:val="001B1432"/>
    <w:rsid w:val="001B1B9C"/>
    <w:rsid w:val="001B2519"/>
    <w:rsid w:val="001B28DF"/>
    <w:rsid w:val="001B3724"/>
    <w:rsid w:val="001B57C1"/>
    <w:rsid w:val="001B59DE"/>
    <w:rsid w:val="001B5A61"/>
    <w:rsid w:val="001B62AE"/>
    <w:rsid w:val="001B6710"/>
    <w:rsid w:val="001B749A"/>
    <w:rsid w:val="001B7E1A"/>
    <w:rsid w:val="001C0017"/>
    <w:rsid w:val="001C0023"/>
    <w:rsid w:val="001C1CF1"/>
    <w:rsid w:val="001C2AFE"/>
    <w:rsid w:val="001C48E6"/>
    <w:rsid w:val="001C4D9C"/>
    <w:rsid w:val="001C50AA"/>
    <w:rsid w:val="001C528C"/>
    <w:rsid w:val="001C590E"/>
    <w:rsid w:val="001C7D02"/>
    <w:rsid w:val="001C7F0A"/>
    <w:rsid w:val="001D0BA7"/>
    <w:rsid w:val="001D0C54"/>
    <w:rsid w:val="001D1A9A"/>
    <w:rsid w:val="001D1F11"/>
    <w:rsid w:val="001D260D"/>
    <w:rsid w:val="001D2B04"/>
    <w:rsid w:val="001D2D94"/>
    <w:rsid w:val="001D3C5B"/>
    <w:rsid w:val="001D499A"/>
    <w:rsid w:val="001D53CA"/>
    <w:rsid w:val="001D55B3"/>
    <w:rsid w:val="001D5D67"/>
    <w:rsid w:val="001D5DC6"/>
    <w:rsid w:val="001D60F4"/>
    <w:rsid w:val="001D627E"/>
    <w:rsid w:val="001D631C"/>
    <w:rsid w:val="001D72DD"/>
    <w:rsid w:val="001D770C"/>
    <w:rsid w:val="001D7A6D"/>
    <w:rsid w:val="001E1589"/>
    <w:rsid w:val="001E19D4"/>
    <w:rsid w:val="001E29FE"/>
    <w:rsid w:val="001E2EBB"/>
    <w:rsid w:val="001E3A34"/>
    <w:rsid w:val="001E63E9"/>
    <w:rsid w:val="001E64E7"/>
    <w:rsid w:val="001E6DED"/>
    <w:rsid w:val="001E6F8A"/>
    <w:rsid w:val="001E7BE1"/>
    <w:rsid w:val="001E7EEF"/>
    <w:rsid w:val="001F0832"/>
    <w:rsid w:val="001F25FF"/>
    <w:rsid w:val="001F3056"/>
    <w:rsid w:val="001F3C6F"/>
    <w:rsid w:val="001F4710"/>
    <w:rsid w:val="001F5011"/>
    <w:rsid w:val="001F5AB3"/>
    <w:rsid w:val="001F67FB"/>
    <w:rsid w:val="001F68D6"/>
    <w:rsid w:val="001F76C1"/>
    <w:rsid w:val="001F7D6D"/>
    <w:rsid w:val="00200073"/>
    <w:rsid w:val="00200206"/>
    <w:rsid w:val="00200C2C"/>
    <w:rsid w:val="002014BE"/>
    <w:rsid w:val="00201641"/>
    <w:rsid w:val="00201695"/>
    <w:rsid w:val="00201F43"/>
    <w:rsid w:val="00202122"/>
    <w:rsid w:val="0020240D"/>
    <w:rsid w:val="002026F8"/>
    <w:rsid w:val="00202C2C"/>
    <w:rsid w:val="00203864"/>
    <w:rsid w:val="00203BDA"/>
    <w:rsid w:val="002048FC"/>
    <w:rsid w:val="00204E02"/>
    <w:rsid w:val="002052B2"/>
    <w:rsid w:val="002063BC"/>
    <w:rsid w:val="0020643F"/>
    <w:rsid w:val="00206593"/>
    <w:rsid w:val="0020697E"/>
    <w:rsid w:val="00206A6B"/>
    <w:rsid w:val="00207015"/>
    <w:rsid w:val="00207697"/>
    <w:rsid w:val="00210708"/>
    <w:rsid w:val="00210D78"/>
    <w:rsid w:val="00211E1F"/>
    <w:rsid w:val="002132B6"/>
    <w:rsid w:val="002135E8"/>
    <w:rsid w:val="00213DD2"/>
    <w:rsid w:val="00213E43"/>
    <w:rsid w:val="00214D76"/>
    <w:rsid w:val="002151F5"/>
    <w:rsid w:val="002156A1"/>
    <w:rsid w:val="00217124"/>
    <w:rsid w:val="002206CD"/>
    <w:rsid w:val="002228DF"/>
    <w:rsid w:val="002243B1"/>
    <w:rsid w:val="00224A9C"/>
    <w:rsid w:val="00224F98"/>
    <w:rsid w:val="0022657A"/>
    <w:rsid w:val="0022657B"/>
    <w:rsid w:val="0022665A"/>
    <w:rsid w:val="00227A9C"/>
    <w:rsid w:val="00227B58"/>
    <w:rsid w:val="00227C6E"/>
    <w:rsid w:val="00227D8F"/>
    <w:rsid w:val="00230AA6"/>
    <w:rsid w:val="00230C08"/>
    <w:rsid w:val="0023162E"/>
    <w:rsid w:val="00231F7E"/>
    <w:rsid w:val="0023226F"/>
    <w:rsid w:val="002322A2"/>
    <w:rsid w:val="0023302C"/>
    <w:rsid w:val="00233437"/>
    <w:rsid w:val="0023413D"/>
    <w:rsid w:val="002357AB"/>
    <w:rsid w:val="00235D19"/>
    <w:rsid w:val="00236253"/>
    <w:rsid w:val="00237399"/>
    <w:rsid w:val="002375BE"/>
    <w:rsid w:val="00240801"/>
    <w:rsid w:val="00241641"/>
    <w:rsid w:val="002418CF"/>
    <w:rsid w:val="002435DF"/>
    <w:rsid w:val="00243FF8"/>
    <w:rsid w:val="0024434B"/>
    <w:rsid w:val="00244E51"/>
    <w:rsid w:val="002458E0"/>
    <w:rsid w:val="00245DA9"/>
    <w:rsid w:val="00246056"/>
    <w:rsid w:val="002463FE"/>
    <w:rsid w:val="00246655"/>
    <w:rsid w:val="00250AF1"/>
    <w:rsid w:val="00250E75"/>
    <w:rsid w:val="00251331"/>
    <w:rsid w:val="00252393"/>
    <w:rsid w:val="002527DE"/>
    <w:rsid w:val="00252C2C"/>
    <w:rsid w:val="0025390E"/>
    <w:rsid w:val="00253B5E"/>
    <w:rsid w:val="00253E70"/>
    <w:rsid w:val="00253E8F"/>
    <w:rsid w:val="002543F0"/>
    <w:rsid w:val="00254445"/>
    <w:rsid w:val="00254462"/>
    <w:rsid w:val="002545F7"/>
    <w:rsid w:val="00254AD7"/>
    <w:rsid w:val="00254D38"/>
    <w:rsid w:val="002550D1"/>
    <w:rsid w:val="0025697C"/>
    <w:rsid w:val="002569E1"/>
    <w:rsid w:val="0025703F"/>
    <w:rsid w:val="00257B74"/>
    <w:rsid w:val="00257BE1"/>
    <w:rsid w:val="0026021B"/>
    <w:rsid w:val="002606B9"/>
    <w:rsid w:val="0026107D"/>
    <w:rsid w:val="0026113B"/>
    <w:rsid w:val="00261A50"/>
    <w:rsid w:val="00262F18"/>
    <w:rsid w:val="0026340D"/>
    <w:rsid w:val="0026340E"/>
    <w:rsid w:val="00263493"/>
    <w:rsid w:val="00263947"/>
    <w:rsid w:val="0026465A"/>
    <w:rsid w:val="002652C8"/>
    <w:rsid w:val="0026546F"/>
    <w:rsid w:val="00265750"/>
    <w:rsid w:val="00266631"/>
    <w:rsid w:val="0026762D"/>
    <w:rsid w:val="00267A0E"/>
    <w:rsid w:val="002700E9"/>
    <w:rsid w:val="00270269"/>
    <w:rsid w:val="002709A1"/>
    <w:rsid w:val="00271802"/>
    <w:rsid w:val="00271D02"/>
    <w:rsid w:val="0027362B"/>
    <w:rsid w:val="00274BCB"/>
    <w:rsid w:val="00275389"/>
    <w:rsid w:val="0027591C"/>
    <w:rsid w:val="002774E4"/>
    <w:rsid w:val="002777BC"/>
    <w:rsid w:val="00277EAD"/>
    <w:rsid w:val="0028074B"/>
    <w:rsid w:val="0028125C"/>
    <w:rsid w:val="00281D95"/>
    <w:rsid w:val="002820C4"/>
    <w:rsid w:val="002823C4"/>
    <w:rsid w:val="00282AA7"/>
    <w:rsid w:val="0028351B"/>
    <w:rsid w:val="00283663"/>
    <w:rsid w:val="0028455E"/>
    <w:rsid w:val="00284BDF"/>
    <w:rsid w:val="00285213"/>
    <w:rsid w:val="0028575C"/>
    <w:rsid w:val="00286A02"/>
    <w:rsid w:val="0028728C"/>
    <w:rsid w:val="002872C8"/>
    <w:rsid w:val="00287FFC"/>
    <w:rsid w:val="00290F35"/>
    <w:rsid w:val="002911B9"/>
    <w:rsid w:val="00291225"/>
    <w:rsid w:val="00291BB6"/>
    <w:rsid w:val="00292AC5"/>
    <w:rsid w:val="00292D8C"/>
    <w:rsid w:val="002932FB"/>
    <w:rsid w:val="00294FC5"/>
    <w:rsid w:val="0029536B"/>
    <w:rsid w:val="00295F21"/>
    <w:rsid w:val="00296A5F"/>
    <w:rsid w:val="00296EAE"/>
    <w:rsid w:val="00297535"/>
    <w:rsid w:val="00297C7C"/>
    <w:rsid w:val="002A04C6"/>
    <w:rsid w:val="002A1897"/>
    <w:rsid w:val="002A36F2"/>
    <w:rsid w:val="002A3964"/>
    <w:rsid w:val="002A4055"/>
    <w:rsid w:val="002A4126"/>
    <w:rsid w:val="002A442C"/>
    <w:rsid w:val="002A4C86"/>
    <w:rsid w:val="002A503D"/>
    <w:rsid w:val="002A5599"/>
    <w:rsid w:val="002A592B"/>
    <w:rsid w:val="002A5B90"/>
    <w:rsid w:val="002A74FE"/>
    <w:rsid w:val="002B0757"/>
    <w:rsid w:val="002B0A04"/>
    <w:rsid w:val="002B0B36"/>
    <w:rsid w:val="002B1303"/>
    <w:rsid w:val="002B1972"/>
    <w:rsid w:val="002B1CE3"/>
    <w:rsid w:val="002B26F2"/>
    <w:rsid w:val="002B2FEF"/>
    <w:rsid w:val="002B371E"/>
    <w:rsid w:val="002B42BE"/>
    <w:rsid w:val="002B4564"/>
    <w:rsid w:val="002B4751"/>
    <w:rsid w:val="002B4C79"/>
    <w:rsid w:val="002B56A0"/>
    <w:rsid w:val="002B5713"/>
    <w:rsid w:val="002B5D84"/>
    <w:rsid w:val="002B669B"/>
    <w:rsid w:val="002B774A"/>
    <w:rsid w:val="002B7A4B"/>
    <w:rsid w:val="002B7D2E"/>
    <w:rsid w:val="002C007E"/>
    <w:rsid w:val="002C025D"/>
    <w:rsid w:val="002C178E"/>
    <w:rsid w:val="002C21B7"/>
    <w:rsid w:val="002C2D03"/>
    <w:rsid w:val="002C3375"/>
    <w:rsid w:val="002C4779"/>
    <w:rsid w:val="002C52CB"/>
    <w:rsid w:val="002C7B26"/>
    <w:rsid w:val="002D02AE"/>
    <w:rsid w:val="002D1B66"/>
    <w:rsid w:val="002D2204"/>
    <w:rsid w:val="002D42EA"/>
    <w:rsid w:val="002D49AC"/>
    <w:rsid w:val="002D5A3E"/>
    <w:rsid w:val="002D5C0E"/>
    <w:rsid w:val="002D6339"/>
    <w:rsid w:val="002D7071"/>
    <w:rsid w:val="002D7481"/>
    <w:rsid w:val="002D7542"/>
    <w:rsid w:val="002E0AD3"/>
    <w:rsid w:val="002E11F6"/>
    <w:rsid w:val="002E2493"/>
    <w:rsid w:val="002E28EA"/>
    <w:rsid w:val="002E3EA3"/>
    <w:rsid w:val="002E4BDE"/>
    <w:rsid w:val="002E70B6"/>
    <w:rsid w:val="002E7955"/>
    <w:rsid w:val="002E7AA1"/>
    <w:rsid w:val="002F0A0B"/>
    <w:rsid w:val="002F21F2"/>
    <w:rsid w:val="002F2E4B"/>
    <w:rsid w:val="002F3AA1"/>
    <w:rsid w:val="002F3F5D"/>
    <w:rsid w:val="002F45C4"/>
    <w:rsid w:val="002F46D5"/>
    <w:rsid w:val="002F472B"/>
    <w:rsid w:val="002F5EDA"/>
    <w:rsid w:val="002F696C"/>
    <w:rsid w:val="002F6B0A"/>
    <w:rsid w:val="002F7636"/>
    <w:rsid w:val="002F763C"/>
    <w:rsid w:val="002F7AEE"/>
    <w:rsid w:val="002F7F26"/>
    <w:rsid w:val="003014C9"/>
    <w:rsid w:val="00301C3B"/>
    <w:rsid w:val="00301EC8"/>
    <w:rsid w:val="003021D2"/>
    <w:rsid w:val="00302F6A"/>
    <w:rsid w:val="0030305F"/>
    <w:rsid w:val="00304713"/>
    <w:rsid w:val="00305260"/>
    <w:rsid w:val="00305A21"/>
    <w:rsid w:val="00306020"/>
    <w:rsid w:val="00306710"/>
    <w:rsid w:val="003073FD"/>
    <w:rsid w:val="00307522"/>
    <w:rsid w:val="003076BB"/>
    <w:rsid w:val="0030775F"/>
    <w:rsid w:val="00310379"/>
    <w:rsid w:val="0031057C"/>
    <w:rsid w:val="00310E0C"/>
    <w:rsid w:val="00311595"/>
    <w:rsid w:val="00311C4B"/>
    <w:rsid w:val="00312F39"/>
    <w:rsid w:val="00313585"/>
    <w:rsid w:val="003140BB"/>
    <w:rsid w:val="00315FC1"/>
    <w:rsid w:val="00316389"/>
    <w:rsid w:val="00316490"/>
    <w:rsid w:val="003168F3"/>
    <w:rsid w:val="003175C5"/>
    <w:rsid w:val="00317A1D"/>
    <w:rsid w:val="0032090C"/>
    <w:rsid w:val="00320BD7"/>
    <w:rsid w:val="00320DCA"/>
    <w:rsid w:val="003220A1"/>
    <w:rsid w:val="00322A57"/>
    <w:rsid w:val="00322C89"/>
    <w:rsid w:val="00323259"/>
    <w:rsid w:val="00323D53"/>
    <w:rsid w:val="003251FC"/>
    <w:rsid w:val="00325355"/>
    <w:rsid w:val="00325422"/>
    <w:rsid w:val="00325777"/>
    <w:rsid w:val="00325ED9"/>
    <w:rsid w:val="00326380"/>
    <w:rsid w:val="00327069"/>
    <w:rsid w:val="0032735E"/>
    <w:rsid w:val="00327608"/>
    <w:rsid w:val="003278F4"/>
    <w:rsid w:val="003314C8"/>
    <w:rsid w:val="00332343"/>
    <w:rsid w:val="00332345"/>
    <w:rsid w:val="003328D8"/>
    <w:rsid w:val="00332987"/>
    <w:rsid w:val="00333095"/>
    <w:rsid w:val="00333F79"/>
    <w:rsid w:val="00334080"/>
    <w:rsid w:val="0033466F"/>
    <w:rsid w:val="0033472D"/>
    <w:rsid w:val="00334EC3"/>
    <w:rsid w:val="003367B6"/>
    <w:rsid w:val="00336C1E"/>
    <w:rsid w:val="0034137C"/>
    <w:rsid w:val="00341769"/>
    <w:rsid w:val="003419DA"/>
    <w:rsid w:val="00341C69"/>
    <w:rsid w:val="0034269A"/>
    <w:rsid w:val="00342710"/>
    <w:rsid w:val="003428E7"/>
    <w:rsid w:val="00342922"/>
    <w:rsid w:val="00342CFC"/>
    <w:rsid w:val="003430D5"/>
    <w:rsid w:val="00343115"/>
    <w:rsid w:val="00344247"/>
    <w:rsid w:val="003442FF"/>
    <w:rsid w:val="003444D2"/>
    <w:rsid w:val="00344B9E"/>
    <w:rsid w:val="00344E92"/>
    <w:rsid w:val="003452A1"/>
    <w:rsid w:val="0034640E"/>
    <w:rsid w:val="003466C9"/>
    <w:rsid w:val="003467C2"/>
    <w:rsid w:val="003473CE"/>
    <w:rsid w:val="00350BAF"/>
    <w:rsid w:val="003513AB"/>
    <w:rsid w:val="003515BC"/>
    <w:rsid w:val="00352428"/>
    <w:rsid w:val="00353DB6"/>
    <w:rsid w:val="0035475D"/>
    <w:rsid w:val="00356862"/>
    <w:rsid w:val="00357230"/>
    <w:rsid w:val="0035795B"/>
    <w:rsid w:val="00360542"/>
    <w:rsid w:val="00362E02"/>
    <w:rsid w:val="00363D04"/>
    <w:rsid w:val="00364C6F"/>
    <w:rsid w:val="003661B5"/>
    <w:rsid w:val="00366A81"/>
    <w:rsid w:val="00366E3B"/>
    <w:rsid w:val="00367A85"/>
    <w:rsid w:val="00370A1A"/>
    <w:rsid w:val="00371024"/>
    <w:rsid w:val="00371E7C"/>
    <w:rsid w:val="00371FB1"/>
    <w:rsid w:val="00372040"/>
    <w:rsid w:val="0037288E"/>
    <w:rsid w:val="00372D1E"/>
    <w:rsid w:val="00372DE1"/>
    <w:rsid w:val="00373561"/>
    <w:rsid w:val="0037361C"/>
    <w:rsid w:val="00374995"/>
    <w:rsid w:val="00374BFC"/>
    <w:rsid w:val="00376228"/>
    <w:rsid w:val="0037683E"/>
    <w:rsid w:val="00377A3C"/>
    <w:rsid w:val="00380AE6"/>
    <w:rsid w:val="00380D06"/>
    <w:rsid w:val="00381EC2"/>
    <w:rsid w:val="003828B6"/>
    <w:rsid w:val="00383D60"/>
    <w:rsid w:val="00384253"/>
    <w:rsid w:val="00384900"/>
    <w:rsid w:val="003850B1"/>
    <w:rsid w:val="003856DB"/>
    <w:rsid w:val="0038604F"/>
    <w:rsid w:val="00386549"/>
    <w:rsid w:val="00386A19"/>
    <w:rsid w:val="003903AD"/>
    <w:rsid w:val="00390A4B"/>
    <w:rsid w:val="003911FE"/>
    <w:rsid w:val="0039146D"/>
    <w:rsid w:val="00391A71"/>
    <w:rsid w:val="00392054"/>
    <w:rsid w:val="003925F7"/>
    <w:rsid w:val="00392B70"/>
    <w:rsid w:val="00392E38"/>
    <w:rsid w:val="00392EDB"/>
    <w:rsid w:val="00393044"/>
    <w:rsid w:val="00393080"/>
    <w:rsid w:val="00394467"/>
    <w:rsid w:val="00395574"/>
    <w:rsid w:val="003958C5"/>
    <w:rsid w:val="0039675E"/>
    <w:rsid w:val="00396FD2"/>
    <w:rsid w:val="00397436"/>
    <w:rsid w:val="003A0108"/>
    <w:rsid w:val="003A1CE5"/>
    <w:rsid w:val="003A1D1B"/>
    <w:rsid w:val="003A2F53"/>
    <w:rsid w:val="003A3C65"/>
    <w:rsid w:val="003A48E5"/>
    <w:rsid w:val="003A4BD4"/>
    <w:rsid w:val="003A648C"/>
    <w:rsid w:val="003A71FB"/>
    <w:rsid w:val="003A7A0C"/>
    <w:rsid w:val="003B083D"/>
    <w:rsid w:val="003B0A2A"/>
    <w:rsid w:val="003B0DCA"/>
    <w:rsid w:val="003B0E94"/>
    <w:rsid w:val="003B1130"/>
    <w:rsid w:val="003B13ED"/>
    <w:rsid w:val="003B1BDA"/>
    <w:rsid w:val="003B2091"/>
    <w:rsid w:val="003B2FEF"/>
    <w:rsid w:val="003B3882"/>
    <w:rsid w:val="003B3966"/>
    <w:rsid w:val="003B49DD"/>
    <w:rsid w:val="003B4B86"/>
    <w:rsid w:val="003B4D55"/>
    <w:rsid w:val="003B6AD3"/>
    <w:rsid w:val="003C0B96"/>
    <w:rsid w:val="003C1A32"/>
    <w:rsid w:val="003C2BB2"/>
    <w:rsid w:val="003C2D7F"/>
    <w:rsid w:val="003C315C"/>
    <w:rsid w:val="003C31B0"/>
    <w:rsid w:val="003C36CB"/>
    <w:rsid w:val="003C3DCB"/>
    <w:rsid w:val="003C4196"/>
    <w:rsid w:val="003C43C1"/>
    <w:rsid w:val="003C4983"/>
    <w:rsid w:val="003C5234"/>
    <w:rsid w:val="003C7863"/>
    <w:rsid w:val="003C7D72"/>
    <w:rsid w:val="003D06AD"/>
    <w:rsid w:val="003D140E"/>
    <w:rsid w:val="003D20A3"/>
    <w:rsid w:val="003D211D"/>
    <w:rsid w:val="003D2455"/>
    <w:rsid w:val="003D36E4"/>
    <w:rsid w:val="003D3736"/>
    <w:rsid w:val="003D39C2"/>
    <w:rsid w:val="003D3D3A"/>
    <w:rsid w:val="003D4F7A"/>
    <w:rsid w:val="003D561B"/>
    <w:rsid w:val="003D5B51"/>
    <w:rsid w:val="003D606C"/>
    <w:rsid w:val="003D69BF"/>
    <w:rsid w:val="003D702A"/>
    <w:rsid w:val="003D7FBC"/>
    <w:rsid w:val="003E0865"/>
    <w:rsid w:val="003E0AA4"/>
    <w:rsid w:val="003E0FA2"/>
    <w:rsid w:val="003E1326"/>
    <w:rsid w:val="003E31A7"/>
    <w:rsid w:val="003E36BE"/>
    <w:rsid w:val="003E3EBE"/>
    <w:rsid w:val="003E3EE0"/>
    <w:rsid w:val="003E3F8E"/>
    <w:rsid w:val="003E4057"/>
    <w:rsid w:val="003E41AD"/>
    <w:rsid w:val="003E53E5"/>
    <w:rsid w:val="003E5A6F"/>
    <w:rsid w:val="003E5B39"/>
    <w:rsid w:val="003E5BF3"/>
    <w:rsid w:val="003E5D80"/>
    <w:rsid w:val="003E66ED"/>
    <w:rsid w:val="003E764A"/>
    <w:rsid w:val="003E7B2E"/>
    <w:rsid w:val="003E7CD8"/>
    <w:rsid w:val="003F0C3B"/>
    <w:rsid w:val="003F22B6"/>
    <w:rsid w:val="003F259C"/>
    <w:rsid w:val="003F336D"/>
    <w:rsid w:val="003F4136"/>
    <w:rsid w:val="003F4BCE"/>
    <w:rsid w:val="003F5A38"/>
    <w:rsid w:val="003F6422"/>
    <w:rsid w:val="003F6518"/>
    <w:rsid w:val="003F6BBF"/>
    <w:rsid w:val="004006AA"/>
    <w:rsid w:val="0040163B"/>
    <w:rsid w:val="00401B36"/>
    <w:rsid w:val="00402509"/>
    <w:rsid w:val="004029AD"/>
    <w:rsid w:val="0040382F"/>
    <w:rsid w:val="00403F1E"/>
    <w:rsid w:val="004041A9"/>
    <w:rsid w:val="004057A5"/>
    <w:rsid w:val="00406AC6"/>
    <w:rsid w:val="00406D84"/>
    <w:rsid w:val="00407A4A"/>
    <w:rsid w:val="00410333"/>
    <w:rsid w:val="00410C42"/>
    <w:rsid w:val="00410E44"/>
    <w:rsid w:val="00410F47"/>
    <w:rsid w:val="00410F50"/>
    <w:rsid w:val="00411A80"/>
    <w:rsid w:val="0041302B"/>
    <w:rsid w:val="004138FE"/>
    <w:rsid w:val="00413C9C"/>
    <w:rsid w:val="0041411E"/>
    <w:rsid w:val="00414BBB"/>
    <w:rsid w:val="00414BC9"/>
    <w:rsid w:val="00414E06"/>
    <w:rsid w:val="00414FA1"/>
    <w:rsid w:val="00415508"/>
    <w:rsid w:val="00415514"/>
    <w:rsid w:val="004163B2"/>
    <w:rsid w:val="004166B1"/>
    <w:rsid w:val="00417A9D"/>
    <w:rsid w:val="00417CF1"/>
    <w:rsid w:val="004201D3"/>
    <w:rsid w:val="00420F7A"/>
    <w:rsid w:val="00422D7E"/>
    <w:rsid w:val="004245E7"/>
    <w:rsid w:val="004247E3"/>
    <w:rsid w:val="0042605F"/>
    <w:rsid w:val="00426755"/>
    <w:rsid w:val="00426E9F"/>
    <w:rsid w:val="00426EF8"/>
    <w:rsid w:val="00427101"/>
    <w:rsid w:val="004274E9"/>
    <w:rsid w:val="00430DA9"/>
    <w:rsid w:val="004314A7"/>
    <w:rsid w:val="00431625"/>
    <w:rsid w:val="00431966"/>
    <w:rsid w:val="0043342D"/>
    <w:rsid w:val="00433A47"/>
    <w:rsid w:val="00434E06"/>
    <w:rsid w:val="00437086"/>
    <w:rsid w:val="00437333"/>
    <w:rsid w:val="00437A13"/>
    <w:rsid w:val="00440EF5"/>
    <w:rsid w:val="00441587"/>
    <w:rsid w:val="00441767"/>
    <w:rsid w:val="004417A0"/>
    <w:rsid w:val="004419AC"/>
    <w:rsid w:val="00441EB6"/>
    <w:rsid w:val="00441FE8"/>
    <w:rsid w:val="00442510"/>
    <w:rsid w:val="00442A2F"/>
    <w:rsid w:val="00442D6C"/>
    <w:rsid w:val="00442DE0"/>
    <w:rsid w:val="00443420"/>
    <w:rsid w:val="0044452A"/>
    <w:rsid w:val="00444597"/>
    <w:rsid w:val="00444E5D"/>
    <w:rsid w:val="004451AA"/>
    <w:rsid w:val="00445FE7"/>
    <w:rsid w:val="00447712"/>
    <w:rsid w:val="00447810"/>
    <w:rsid w:val="00447EF8"/>
    <w:rsid w:val="00447F48"/>
    <w:rsid w:val="00450EF9"/>
    <w:rsid w:val="004519B1"/>
    <w:rsid w:val="00452C1E"/>
    <w:rsid w:val="004536F6"/>
    <w:rsid w:val="0045372D"/>
    <w:rsid w:val="004539BB"/>
    <w:rsid w:val="004540D5"/>
    <w:rsid w:val="00455E99"/>
    <w:rsid w:val="00455FFD"/>
    <w:rsid w:val="00457033"/>
    <w:rsid w:val="00457ADB"/>
    <w:rsid w:val="00460117"/>
    <w:rsid w:val="00460DC8"/>
    <w:rsid w:val="00461056"/>
    <w:rsid w:val="004621E4"/>
    <w:rsid w:val="00462A57"/>
    <w:rsid w:val="00462AD8"/>
    <w:rsid w:val="00463070"/>
    <w:rsid w:val="004631FE"/>
    <w:rsid w:val="00463501"/>
    <w:rsid w:val="004635E4"/>
    <w:rsid w:val="00463F95"/>
    <w:rsid w:val="00463FBD"/>
    <w:rsid w:val="0046591B"/>
    <w:rsid w:val="00465D2A"/>
    <w:rsid w:val="00466925"/>
    <w:rsid w:val="0046713F"/>
    <w:rsid w:val="0046734B"/>
    <w:rsid w:val="0046763C"/>
    <w:rsid w:val="00470712"/>
    <w:rsid w:val="0047149E"/>
    <w:rsid w:val="00472DAE"/>
    <w:rsid w:val="004730AF"/>
    <w:rsid w:val="004734F1"/>
    <w:rsid w:val="00473571"/>
    <w:rsid w:val="00474D39"/>
    <w:rsid w:val="00474D85"/>
    <w:rsid w:val="00475FD5"/>
    <w:rsid w:val="0047721A"/>
    <w:rsid w:val="0047746C"/>
    <w:rsid w:val="004814EE"/>
    <w:rsid w:val="0048151C"/>
    <w:rsid w:val="00481DDB"/>
    <w:rsid w:val="00482DE0"/>
    <w:rsid w:val="00483501"/>
    <w:rsid w:val="00483642"/>
    <w:rsid w:val="004843B7"/>
    <w:rsid w:val="00485F68"/>
    <w:rsid w:val="004861FA"/>
    <w:rsid w:val="00486488"/>
    <w:rsid w:val="00486A7A"/>
    <w:rsid w:val="00487844"/>
    <w:rsid w:val="00487F30"/>
    <w:rsid w:val="00491F92"/>
    <w:rsid w:val="00492125"/>
    <w:rsid w:val="0049245E"/>
    <w:rsid w:val="00492920"/>
    <w:rsid w:val="00493E4D"/>
    <w:rsid w:val="00494032"/>
    <w:rsid w:val="00494055"/>
    <w:rsid w:val="00494FB7"/>
    <w:rsid w:val="00495766"/>
    <w:rsid w:val="00495CD2"/>
    <w:rsid w:val="00495E2A"/>
    <w:rsid w:val="00496635"/>
    <w:rsid w:val="004968E2"/>
    <w:rsid w:val="00496987"/>
    <w:rsid w:val="004A0F44"/>
    <w:rsid w:val="004A138D"/>
    <w:rsid w:val="004A1D66"/>
    <w:rsid w:val="004A1F48"/>
    <w:rsid w:val="004A28F3"/>
    <w:rsid w:val="004A2C47"/>
    <w:rsid w:val="004A2E28"/>
    <w:rsid w:val="004A498A"/>
    <w:rsid w:val="004A5229"/>
    <w:rsid w:val="004A536B"/>
    <w:rsid w:val="004A5623"/>
    <w:rsid w:val="004A5F3C"/>
    <w:rsid w:val="004A63EA"/>
    <w:rsid w:val="004A6AD8"/>
    <w:rsid w:val="004A6B44"/>
    <w:rsid w:val="004A6F5B"/>
    <w:rsid w:val="004A6FD4"/>
    <w:rsid w:val="004A7AE5"/>
    <w:rsid w:val="004B0C07"/>
    <w:rsid w:val="004B0F49"/>
    <w:rsid w:val="004B0FF5"/>
    <w:rsid w:val="004B12F8"/>
    <w:rsid w:val="004B200B"/>
    <w:rsid w:val="004B2366"/>
    <w:rsid w:val="004B300F"/>
    <w:rsid w:val="004B367E"/>
    <w:rsid w:val="004B3E69"/>
    <w:rsid w:val="004B5D26"/>
    <w:rsid w:val="004B5DD4"/>
    <w:rsid w:val="004B69B4"/>
    <w:rsid w:val="004B7911"/>
    <w:rsid w:val="004B7912"/>
    <w:rsid w:val="004C0010"/>
    <w:rsid w:val="004C0BEA"/>
    <w:rsid w:val="004C1D01"/>
    <w:rsid w:val="004C2F5E"/>
    <w:rsid w:val="004C31C5"/>
    <w:rsid w:val="004C3528"/>
    <w:rsid w:val="004C43A4"/>
    <w:rsid w:val="004C4732"/>
    <w:rsid w:val="004C4EF5"/>
    <w:rsid w:val="004C718D"/>
    <w:rsid w:val="004C7483"/>
    <w:rsid w:val="004D243B"/>
    <w:rsid w:val="004D2639"/>
    <w:rsid w:val="004D32D7"/>
    <w:rsid w:val="004D380C"/>
    <w:rsid w:val="004D468F"/>
    <w:rsid w:val="004D4E10"/>
    <w:rsid w:val="004D55B4"/>
    <w:rsid w:val="004D5617"/>
    <w:rsid w:val="004D61D5"/>
    <w:rsid w:val="004D6846"/>
    <w:rsid w:val="004D6A00"/>
    <w:rsid w:val="004D79E9"/>
    <w:rsid w:val="004D7FB6"/>
    <w:rsid w:val="004E0018"/>
    <w:rsid w:val="004E0587"/>
    <w:rsid w:val="004E0C6B"/>
    <w:rsid w:val="004E2450"/>
    <w:rsid w:val="004E2737"/>
    <w:rsid w:val="004E2896"/>
    <w:rsid w:val="004E2AC8"/>
    <w:rsid w:val="004E2EF4"/>
    <w:rsid w:val="004E3518"/>
    <w:rsid w:val="004E39B8"/>
    <w:rsid w:val="004E490D"/>
    <w:rsid w:val="004E4E7B"/>
    <w:rsid w:val="004E568C"/>
    <w:rsid w:val="004E5C2F"/>
    <w:rsid w:val="004E6966"/>
    <w:rsid w:val="004E7441"/>
    <w:rsid w:val="004F14CD"/>
    <w:rsid w:val="004F1892"/>
    <w:rsid w:val="004F1F37"/>
    <w:rsid w:val="004F1FA2"/>
    <w:rsid w:val="004F2D0D"/>
    <w:rsid w:val="004F3C23"/>
    <w:rsid w:val="004F5057"/>
    <w:rsid w:val="004F51E4"/>
    <w:rsid w:val="004F538E"/>
    <w:rsid w:val="004F63AC"/>
    <w:rsid w:val="004F6C59"/>
    <w:rsid w:val="004F72DF"/>
    <w:rsid w:val="004F7DA1"/>
    <w:rsid w:val="004F7F4B"/>
    <w:rsid w:val="00500050"/>
    <w:rsid w:val="00501FB3"/>
    <w:rsid w:val="00502C2D"/>
    <w:rsid w:val="0050346E"/>
    <w:rsid w:val="00504A54"/>
    <w:rsid w:val="005050CD"/>
    <w:rsid w:val="005061F5"/>
    <w:rsid w:val="00506869"/>
    <w:rsid w:val="005069D9"/>
    <w:rsid w:val="00506D0C"/>
    <w:rsid w:val="00506F30"/>
    <w:rsid w:val="005071B5"/>
    <w:rsid w:val="00507360"/>
    <w:rsid w:val="0050743C"/>
    <w:rsid w:val="005101C5"/>
    <w:rsid w:val="00510530"/>
    <w:rsid w:val="00510647"/>
    <w:rsid w:val="00510662"/>
    <w:rsid w:val="00510768"/>
    <w:rsid w:val="0051203F"/>
    <w:rsid w:val="00512B6A"/>
    <w:rsid w:val="005142D5"/>
    <w:rsid w:val="005144CA"/>
    <w:rsid w:val="00514D7D"/>
    <w:rsid w:val="0051548C"/>
    <w:rsid w:val="00515630"/>
    <w:rsid w:val="00515753"/>
    <w:rsid w:val="00516B24"/>
    <w:rsid w:val="00516BB7"/>
    <w:rsid w:val="00516E28"/>
    <w:rsid w:val="00517D7E"/>
    <w:rsid w:val="005209B1"/>
    <w:rsid w:val="00523817"/>
    <w:rsid w:val="00523DD5"/>
    <w:rsid w:val="00524484"/>
    <w:rsid w:val="00524D32"/>
    <w:rsid w:val="005252FB"/>
    <w:rsid w:val="0052658F"/>
    <w:rsid w:val="005304DA"/>
    <w:rsid w:val="00531489"/>
    <w:rsid w:val="00531647"/>
    <w:rsid w:val="005317F1"/>
    <w:rsid w:val="0053198B"/>
    <w:rsid w:val="00532604"/>
    <w:rsid w:val="005348FC"/>
    <w:rsid w:val="0053598C"/>
    <w:rsid w:val="00535C56"/>
    <w:rsid w:val="00537510"/>
    <w:rsid w:val="00537626"/>
    <w:rsid w:val="00537A84"/>
    <w:rsid w:val="00541698"/>
    <w:rsid w:val="00541E19"/>
    <w:rsid w:val="005420C5"/>
    <w:rsid w:val="005429D9"/>
    <w:rsid w:val="00542E91"/>
    <w:rsid w:val="00542FDD"/>
    <w:rsid w:val="00543CB5"/>
    <w:rsid w:val="0054412D"/>
    <w:rsid w:val="005452C8"/>
    <w:rsid w:val="0054530C"/>
    <w:rsid w:val="00545BF6"/>
    <w:rsid w:val="005466A9"/>
    <w:rsid w:val="00547381"/>
    <w:rsid w:val="0054746B"/>
    <w:rsid w:val="00547D26"/>
    <w:rsid w:val="005509D6"/>
    <w:rsid w:val="005509EE"/>
    <w:rsid w:val="00551F87"/>
    <w:rsid w:val="005520C8"/>
    <w:rsid w:val="00552C32"/>
    <w:rsid w:val="00553347"/>
    <w:rsid w:val="00553503"/>
    <w:rsid w:val="00553AF3"/>
    <w:rsid w:val="00553FF0"/>
    <w:rsid w:val="005541F1"/>
    <w:rsid w:val="005546FD"/>
    <w:rsid w:val="00554EEF"/>
    <w:rsid w:val="00555B82"/>
    <w:rsid w:val="0055628D"/>
    <w:rsid w:val="00556C4C"/>
    <w:rsid w:val="00560F88"/>
    <w:rsid w:val="00561237"/>
    <w:rsid w:val="00561718"/>
    <w:rsid w:val="00562715"/>
    <w:rsid w:val="00562E42"/>
    <w:rsid w:val="005653DE"/>
    <w:rsid w:val="00565530"/>
    <w:rsid w:val="00565AC7"/>
    <w:rsid w:val="005662AA"/>
    <w:rsid w:val="005673EE"/>
    <w:rsid w:val="00570822"/>
    <w:rsid w:val="00570E69"/>
    <w:rsid w:val="00571193"/>
    <w:rsid w:val="00571453"/>
    <w:rsid w:val="00571D36"/>
    <w:rsid w:val="00571D98"/>
    <w:rsid w:val="00573516"/>
    <w:rsid w:val="005736B7"/>
    <w:rsid w:val="00573987"/>
    <w:rsid w:val="00574285"/>
    <w:rsid w:val="00574697"/>
    <w:rsid w:val="005755E5"/>
    <w:rsid w:val="005763CB"/>
    <w:rsid w:val="0057716A"/>
    <w:rsid w:val="00577905"/>
    <w:rsid w:val="00577B59"/>
    <w:rsid w:val="005800C0"/>
    <w:rsid w:val="0058268A"/>
    <w:rsid w:val="0058314A"/>
    <w:rsid w:val="00584634"/>
    <w:rsid w:val="005855AC"/>
    <w:rsid w:val="00585848"/>
    <w:rsid w:val="00585C15"/>
    <w:rsid w:val="00585E69"/>
    <w:rsid w:val="00586915"/>
    <w:rsid w:val="00587837"/>
    <w:rsid w:val="00587B23"/>
    <w:rsid w:val="00587CC2"/>
    <w:rsid w:val="0059032B"/>
    <w:rsid w:val="0059049B"/>
    <w:rsid w:val="00590509"/>
    <w:rsid w:val="005907D2"/>
    <w:rsid w:val="00591F2B"/>
    <w:rsid w:val="0059206E"/>
    <w:rsid w:val="005939DF"/>
    <w:rsid w:val="00594E00"/>
    <w:rsid w:val="00594F8B"/>
    <w:rsid w:val="00596B4F"/>
    <w:rsid w:val="005973D3"/>
    <w:rsid w:val="005A10D0"/>
    <w:rsid w:val="005A141E"/>
    <w:rsid w:val="005A1A5E"/>
    <w:rsid w:val="005A1E8E"/>
    <w:rsid w:val="005A2091"/>
    <w:rsid w:val="005A250C"/>
    <w:rsid w:val="005A3AE2"/>
    <w:rsid w:val="005A485C"/>
    <w:rsid w:val="005A4881"/>
    <w:rsid w:val="005A497D"/>
    <w:rsid w:val="005A5237"/>
    <w:rsid w:val="005A6F5D"/>
    <w:rsid w:val="005B1319"/>
    <w:rsid w:val="005B29BF"/>
    <w:rsid w:val="005B2A3D"/>
    <w:rsid w:val="005B5081"/>
    <w:rsid w:val="005B566E"/>
    <w:rsid w:val="005B5B03"/>
    <w:rsid w:val="005B5DF0"/>
    <w:rsid w:val="005B65FE"/>
    <w:rsid w:val="005B6818"/>
    <w:rsid w:val="005B6D72"/>
    <w:rsid w:val="005B740B"/>
    <w:rsid w:val="005B7E05"/>
    <w:rsid w:val="005C00F6"/>
    <w:rsid w:val="005C05A3"/>
    <w:rsid w:val="005C10C4"/>
    <w:rsid w:val="005C12FD"/>
    <w:rsid w:val="005C1719"/>
    <w:rsid w:val="005C1771"/>
    <w:rsid w:val="005C1CC3"/>
    <w:rsid w:val="005C2953"/>
    <w:rsid w:val="005C2C4F"/>
    <w:rsid w:val="005C3150"/>
    <w:rsid w:val="005C396B"/>
    <w:rsid w:val="005C397F"/>
    <w:rsid w:val="005C3D18"/>
    <w:rsid w:val="005C4C29"/>
    <w:rsid w:val="005C4E88"/>
    <w:rsid w:val="005C5D96"/>
    <w:rsid w:val="005C6367"/>
    <w:rsid w:val="005C713C"/>
    <w:rsid w:val="005C724D"/>
    <w:rsid w:val="005C74A9"/>
    <w:rsid w:val="005C7EA7"/>
    <w:rsid w:val="005D09FF"/>
    <w:rsid w:val="005D11F8"/>
    <w:rsid w:val="005D133A"/>
    <w:rsid w:val="005D1643"/>
    <w:rsid w:val="005D16D1"/>
    <w:rsid w:val="005D1CC4"/>
    <w:rsid w:val="005D23D8"/>
    <w:rsid w:val="005D2485"/>
    <w:rsid w:val="005D2865"/>
    <w:rsid w:val="005D287C"/>
    <w:rsid w:val="005D35B1"/>
    <w:rsid w:val="005D42C8"/>
    <w:rsid w:val="005D4610"/>
    <w:rsid w:val="005D4FB7"/>
    <w:rsid w:val="005D50E8"/>
    <w:rsid w:val="005D6051"/>
    <w:rsid w:val="005D6641"/>
    <w:rsid w:val="005D7B9A"/>
    <w:rsid w:val="005E03C3"/>
    <w:rsid w:val="005E06F7"/>
    <w:rsid w:val="005E32C6"/>
    <w:rsid w:val="005E3B15"/>
    <w:rsid w:val="005E4092"/>
    <w:rsid w:val="005E46B3"/>
    <w:rsid w:val="005E4A70"/>
    <w:rsid w:val="005E4F29"/>
    <w:rsid w:val="005E5732"/>
    <w:rsid w:val="005E5890"/>
    <w:rsid w:val="005E59FA"/>
    <w:rsid w:val="005E687A"/>
    <w:rsid w:val="005E6CAA"/>
    <w:rsid w:val="005F0631"/>
    <w:rsid w:val="005F0C60"/>
    <w:rsid w:val="005F142B"/>
    <w:rsid w:val="005F15E4"/>
    <w:rsid w:val="005F1BFC"/>
    <w:rsid w:val="005F3454"/>
    <w:rsid w:val="005F3C8B"/>
    <w:rsid w:val="005F4184"/>
    <w:rsid w:val="005F4737"/>
    <w:rsid w:val="005F4E98"/>
    <w:rsid w:val="005F4FB6"/>
    <w:rsid w:val="005F5BE3"/>
    <w:rsid w:val="005F5F41"/>
    <w:rsid w:val="005F5F4C"/>
    <w:rsid w:val="005F61A4"/>
    <w:rsid w:val="005F63D0"/>
    <w:rsid w:val="005F7274"/>
    <w:rsid w:val="005F7546"/>
    <w:rsid w:val="0060003E"/>
    <w:rsid w:val="00600D66"/>
    <w:rsid w:val="00601571"/>
    <w:rsid w:val="00601D9D"/>
    <w:rsid w:val="00601F75"/>
    <w:rsid w:val="00601FD0"/>
    <w:rsid w:val="00602282"/>
    <w:rsid w:val="00602847"/>
    <w:rsid w:val="00602A8F"/>
    <w:rsid w:val="00602DE0"/>
    <w:rsid w:val="0060367C"/>
    <w:rsid w:val="00603892"/>
    <w:rsid w:val="006038C7"/>
    <w:rsid w:val="00603E1F"/>
    <w:rsid w:val="006048CC"/>
    <w:rsid w:val="00604EC2"/>
    <w:rsid w:val="0060541E"/>
    <w:rsid w:val="00606845"/>
    <w:rsid w:val="006071AE"/>
    <w:rsid w:val="006078BF"/>
    <w:rsid w:val="006079D8"/>
    <w:rsid w:val="00607D75"/>
    <w:rsid w:val="00610D56"/>
    <w:rsid w:val="00611161"/>
    <w:rsid w:val="006111BE"/>
    <w:rsid w:val="00612BB3"/>
    <w:rsid w:val="00612BDF"/>
    <w:rsid w:val="006131A4"/>
    <w:rsid w:val="00613B02"/>
    <w:rsid w:val="00614C50"/>
    <w:rsid w:val="006152AB"/>
    <w:rsid w:val="00615523"/>
    <w:rsid w:val="006156FB"/>
    <w:rsid w:val="006166AD"/>
    <w:rsid w:val="00616959"/>
    <w:rsid w:val="00616AA6"/>
    <w:rsid w:val="0061727B"/>
    <w:rsid w:val="0061771D"/>
    <w:rsid w:val="00617EC1"/>
    <w:rsid w:val="006200D0"/>
    <w:rsid w:val="00621C10"/>
    <w:rsid w:val="006221AD"/>
    <w:rsid w:val="00622F0A"/>
    <w:rsid w:val="00622F6F"/>
    <w:rsid w:val="00623F72"/>
    <w:rsid w:val="00623FE9"/>
    <w:rsid w:val="00624A7E"/>
    <w:rsid w:val="00624E8D"/>
    <w:rsid w:val="00624E98"/>
    <w:rsid w:val="00625487"/>
    <w:rsid w:val="006255D4"/>
    <w:rsid w:val="006271BC"/>
    <w:rsid w:val="006276AF"/>
    <w:rsid w:val="00630E16"/>
    <w:rsid w:val="0063113C"/>
    <w:rsid w:val="00631B28"/>
    <w:rsid w:val="00631C40"/>
    <w:rsid w:val="00632650"/>
    <w:rsid w:val="00633055"/>
    <w:rsid w:val="006331BB"/>
    <w:rsid w:val="006342B8"/>
    <w:rsid w:val="00634331"/>
    <w:rsid w:val="0063520F"/>
    <w:rsid w:val="00636315"/>
    <w:rsid w:val="006369DA"/>
    <w:rsid w:val="006377A6"/>
    <w:rsid w:val="006400A6"/>
    <w:rsid w:val="006402F3"/>
    <w:rsid w:val="00640578"/>
    <w:rsid w:val="00640AFB"/>
    <w:rsid w:val="00641061"/>
    <w:rsid w:val="006413B9"/>
    <w:rsid w:val="006413BD"/>
    <w:rsid w:val="00641FAA"/>
    <w:rsid w:val="006428ED"/>
    <w:rsid w:val="00642B98"/>
    <w:rsid w:val="00642C23"/>
    <w:rsid w:val="0064353C"/>
    <w:rsid w:val="0064437B"/>
    <w:rsid w:val="00644614"/>
    <w:rsid w:val="00644975"/>
    <w:rsid w:val="00645823"/>
    <w:rsid w:val="006458FA"/>
    <w:rsid w:val="00645921"/>
    <w:rsid w:val="0064598F"/>
    <w:rsid w:val="00646D09"/>
    <w:rsid w:val="00646F85"/>
    <w:rsid w:val="006473B8"/>
    <w:rsid w:val="006477F2"/>
    <w:rsid w:val="00647FA6"/>
    <w:rsid w:val="006505B2"/>
    <w:rsid w:val="00651390"/>
    <w:rsid w:val="006516D1"/>
    <w:rsid w:val="0065195F"/>
    <w:rsid w:val="00652E40"/>
    <w:rsid w:val="00653E47"/>
    <w:rsid w:val="00653E7C"/>
    <w:rsid w:val="0065410B"/>
    <w:rsid w:val="0065435E"/>
    <w:rsid w:val="00654CC9"/>
    <w:rsid w:val="006551A4"/>
    <w:rsid w:val="0065543B"/>
    <w:rsid w:val="00655498"/>
    <w:rsid w:val="00655847"/>
    <w:rsid w:val="00655AFE"/>
    <w:rsid w:val="00656080"/>
    <w:rsid w:val="0065613E"/>
    <w:rsid w:val="00656BC5"/>
    <w:rsid w:val="00657234"/>
    <w:rsid w:val="00657DBB"/>
    <w:rsid w:val="00660D42"/>
    <w:rsid w:val="006622E7"/>
    <w:rsid w:val="00662351"/>
    <w:rsid w:val="006624A8"/>
    <w:rsid w:val="00662B26"/>
    <w:rsid w:val="0066339B"/>
    <w:rsid w:val="006644A9"/>
    <w:rsid w:val="00664D88"/>
    <w:rsid w:val="006667B1"/>
    <w:rsid w:val="00666AB7"/>
    <w:rsid w:val="0066720A"/>
    <w:rsid w:val="00667B8D"/>
    <w:rsid w:val="00670F66"/>
    <w:rsid w:val="00671E0D"/>
    <w:rsid w:val="0067229D"/>
    <w:rsid w:val="00672397"/>
    <w:rsid w:val="00672C3A"/>
    <w:rsid w:val="00673985"/>
    <w:rsid w:val="00673999"/>
    <w:rsid w:val="00673ACC"/>
    <w:rsid w:val="00674FAD"/>
    <w:rsid w:val="0067532E"/>
    <w:rsid w:val="00675441"/>
    <w:rsid w:val="00675E24"/>
    <w:rsid w:val="0067621E"/>
    <w:rsid w:val="006802B0"/>
    <w:rsid w:val="00680A87"/>
    <w:rsid w:val="006812B2"/>
    <w:rsid w:val="0068145D"/>
    <w:rsid w:val="00682563"/>
    <w:rsid w:val="00682919"/>
    <w:rsid w:val="00682E03"/>
    <w:rsid w:val="00683142"/>
    <w:rsid w:val="006831D6"/>
    <w:rsid w:val="00683369"/>
    <w:rsid w:val="006835BA"/>
    <w:rsid w:val="00683787"/>
    <w:rsid w:val="00684FE0"/>
    <w:rsid w:val="006850F5"/>
    <w:rsid w:val="00685B1D"/>
    <w:rsid w:val="006865B2"/>
    <w:rsid w:val="00686C88"/>
    <w:rsid w:val="00686CBA"/>
    <w:rsid w:val="00687426"/>
    <w:rsid w:val="006879F6"/>
    <w:rsid w:val="006907FD"/>
    <w:rsid w:val="00691244"/>
    <w:rsid w:val="00691683"/>
    <w:rsid w:val="00692DF3"/>
    <w:rsid w:val="00692E75"/>
    <w:rsid w:val="00692F7E"/>
    <w:rsid w:val="00693174"/>
    <w:rsid w:val="00693F75"/>
    <w:rsid w:val="00694164"/>
    <w:rsid w:val="0069474C"/>
    <w:rsid w:val="00694B88"/>
    <w:rsid w:val="00695611"/>
    <w:rsid w:val="00695761"/>
    <w:rsid w:val="00695FBD"/>
    <w:rsid w:val="00696325"/>
    <w:rsid w:val="00697BEB"/>
    <w:rsid w:val="00697EB6"/>
    <w:rsid w:val="006A005B"/>
    <w:rsid w:val="006A041A"/>
    <w:rsid w:val="006A05D5"/>
    <w:rsid w:val="006A1687"/>
    <w:rsid w:val="006A1FDD"/>
    <w:rsid w:val="006A2BC6"/>
    <w:rsid w:val="006A2BFE"/>
    <w:rsid w:val="006A2E35"/>
    <w:rsid w:val="006A3EE1"/>
    <w:rsid w:val="006A6617"/>
    <w:rsid w:val="006A6A09"/>
    <w:rsid w:val="006A78C1"/>
    <w:rsid w:val="006B0827"/>
    <w:rsid w:val="006B0FC3"/>
    <w:rsid w:val="006B1638"/>
    <w:rsid w:val="006B1A03"/>
    <w:rsid w:val="006B1E2A"/>
    <w:rsid w:val="006B32BC"/>
    <w:rsid w:val="006B346E"/>
    <w:rsid w:val="006B3B20"/>
    <w:rsid w:val="006B4A72"/>
    <w:rsid w:val="006B4BF9"/>
    <w:rsid w:val="006B5FFD"/>
    <w:rsid w:val="006B6DC3"/>
    <w:rsid w:val="006B7653"/>
    <w:rsid w:val="006B7C4A"/>
    <w:rsid w:val="006B7E1B"/>
    <w:rsid w:val="006C1CC4"/>
    <w:rsid w:val="006C1F51"/>
    <w:rsid w:val="006C222B"/>
    <w:rsid w:val="006C3098"/>
    <w:rsid w:val="006C3223"/>
    <w:rsid w:val="006C39FD"/>
    <w:rsid w:val="006C44F5"/>
    <w:rsid w:val="006C5147"/>
    <w:rsid w:val="006C547B"/>
    <w:rsid w:val="006C5774"/>
    <w:rsid w:val="006C603C"/>
    <w:rsid w:val="006C6206"/>
    <w:rsid w:val="006C637C"/>
    <w:rsid w:val="006C65E3"/>
    <w:rsid w:val="006C7A51"/>
    <w:rsid w:val="006C7DA8"/>
    <w:rsid w:val="006D07C5"/>
    <w:rsid w:val="006D097F"/>
    <w:rsid w:val="006D0D38"/>
    <w:rsid w:val="006D0FFE"/>
    <w:rsid w:val="006D1104"/>
    <w:rsid w:val="006D316D"/>
    <w:rsid w:val="006D44D8"/>
    <w:rsid w:val="006D4957"/>
    <w:rsid w:val="006D4B7F"/>
    <w:rsid w:val="006D5270"/>
    <w:rsid w:val="006D5DE0"/>
    <w:rsid w:val="006D6CBF"/>
    <w:rsid w:val="006D7323"/>
    <w:rsid w:val="006D751F"/>
    <w:rsid w:val="006D75A7"/>
    <w:rsid w:val="006E042B"/>
    <w:rsid w:val="006E070C"/>
    <w:rsid w:val="006E0D0B"/>
    <w:rsid w:val="006E1083"/>
    <w:rsid w:val="006E17C5"/>
    <w:rsid w:val="006E34C9"/>
    <w:rsid w:val="006E3820"/>
    <w:rsid w:val="006E3930"/>
    <w:rsid w:val="006E47C1"/>
    <w:rsid w:val="006E4C74"/>
    <w:rsid w:val="006E575D"/>
    <w:rsid w:val="006E5CBC"/>
    <w:rsid w:val="006E6829"/>
    <w:rsid w:val="006F0543"/>
    <w:rsid w:val="006F28EB"/>
    <w:rsid w:val="006F35EC"/>
    <w:rsid w:val="006F4205"/>
    <w:rsid w:val="006F47E9"/>
    <w:rsid w:val="006F51DF"/>
    <w:rsid w:val="006F5A7D"/>
    <w:rsid w:val="006F616F"/>
    <w:rsid w:val="006F61C1"/>
    <w:rsid w:val="006F69F1"/>
    <w:rsid w:val="006F6C0C"/>
    <w:rsid w:val="006F7677"/>
    <w:rsid w:val="00700661"/>
    <w:rsid w:val="007008C7"/>
    <w:rsid w:val="00701B57"/>
    <w:rsid w:val="007025E7"/>
    <w:rsid w:val="00702816"/>
    <w:rsid w:val="007055DA"/>
    <w:rsid w:val="00705761"/>
    <w:rsid w:val="00705BED"/>
    <w:rsid w:val="007061B0"/>
    <w:rsid w:val="007062E5"/>
    <w:rsid w:val="00706509"/>
    <w:rsid w:val="0070799E"/>
    <w:rsid w:val="00707C90"/>
    <w:rsid w:val="00707FFB"/>
    <w:rsid w:val="007107A4"/>
    <w:rsid w:val="00710CF1"/>
    <w:rsid w:val="007110ED"/>
    <w:rsid w:val="00711D31"/>
    <w:rsid w:val="00712794"/>
    <w:rsid w:val="00712828"/>
    <w:rsid w:val="00712B9E"/>
    <w:rsid w:val="00712F1A"/>
    <w:rsid w:val="007137DA"/>
    <w:rsid w:val="00714151"/>
    <w:rsid w:val="007141F9"/>
    <w:rsid w:val="00714427"/>
    <w:rsid w:val="007176A1"/>
    <w:rsid w:val="00717A5C"/>
    <w:rsid w:val="00717EF2"/>
    <w:rsid w:val="00720450"/>
    <w:rsid w:val="00720A0B"/>
    <w:rsid w:val="007213F1"/>
    <w:rsid w:val="007221B6"/>
    <w:rsid w:val="00722293"/>
    <w:rsid w:val="00724D57"/>
    <w:rsid w:val="00724E50"/>
    <w:rsid w:val="00726E7C"/>
    <w:rsid w:val="00726F0E"/>
    <w:rsid w:val="007306D0"/>
    <w:rsid w:val="0073104D"/>
    <w:rsid w:val="007311BD"/>
    <w:rsid w:val="00731C0C"/>
    <w:rsid w:val="00731C72"/>
    <w:rsid w:val="00731EB4"/>
    <w:rsid w:val="007338A4"/>
    <w:rsid w:val="00733C2B"/>
    <w:rsid w:val="00734776"/>
    <w:rsid w:val="00734816"/>
    <w:rsid w:val="00734BE4"/>
    <w:rsid w:val="00734FBF"/>
    <w:rsid w:val="00735570"/>
    <w:rsid w:val="00735D3B"/>
    <w:rsid w:val="00735E92"/>
    <w:rsid w:val="00737953"/>
    <w:rsid w:val="00737B82"/>
    <w:rsid w:val="0074068F"/>
    <w:rsid w:val="00740914"/>
    <w:rsid w:val="00740A30"/>
    <w:rsid w:val="00740A89"/>
    <w:rsid w:val="007419C5"/>
    <w:rsid w:val="00741FE3"/>
    <w:rsid w:val="00742456"/>
    <w:rsid w:val="0074292B"/>
    <w:rsid w:val="00742931"/>
    <w:rsid w:val="00742991"/>
    <w:rsid w:val="007429A1"/>
    <w:rsid w:val="00742B05"/>
    <w:rsid w:val="00742D8C"/>
    <w:rsid w:val="00743D1B"/>
    <w:rsid w:val="007456C5"/>
    <w:rsid w:val="00745CC9"/>
    <w:rsid w:val="007460DF"/>
    <w:rsid w:val="007461D6"/>
    <w:rsid w:val="00746D21"/>
    <w:rsid w:val="00747DC3"/>
    <w:rsid w:val="00750462"/>
    <w:rsid w:val="00750550"/>
    <w:rsid w:val="00750607"/>
    <w:rsid w:val="0075138B"/>
    <w:rsid w:val="00751B8B"/>
    <w:rsid w:val="00751D8B"/>
    <w:rsid w:val="0075231A"/>
    <w:rsid w:val="007524EB"/>
    <w:rsid w:val="007537A8"/>
    <w:rsid w:val="00753A82"/>
    <w:rsid w:val="0075507F"/>
    <w:rsid w:val="00755D92"/>
    <w:rsid w:val="007577DD"/>
    <w:rsid w:val="00757D1D"/>
    <w:rsid w:val="00757E6A"/>
    <w:rsid w:val="00760C38"/>
    <w:rsid w:val="00761C34"/>
    <w:rsid w:val="00761DD2"/>
    <w:rsid w:val="00761F32"/>
    <w:rsid w:val="0076229A"/>
    <w:rsid w:val="00762EE2"/>
    <w:rsid w:val="00763751"/>
    <w:rsid w:val="00763BFA"/>
    <w:rsid w:val="00763D3A"/>
    <w:rsid w:val="00763E1B"/>
    <w:rsid w:val="00764621"/>
    <w:rsid w:val="00764B54"/>
    <w:rsid w:val="00765863"/>
    <w:rsid w:val="007658B5"/>
    <w:rsid w:val="00765F62"/>
    <w:rsid w:val="0076633E"/>
    <w:rsid w:val="0076683A"/>
    <w:rsid w:val="00766D56"/>
    <w:rsid w:val="007679CE"/>
    <w:rsid w:val="00767DB2"/>
    <w:rsid w:val="00767EAA"/>
    <w:rsid w:val="007700D6"/>
    <w:rsid w:val="00770453"/>
    <w:rsid w:val="00770507"/>
    <w:rsid w:val="007719BA"/>
    <w:rsid w:val="007722B6"/>
    <w:rsid w:val="00772403"/>
    <w:rsid w:val="007728B8"/>
    <w:rsid w:val="00773040"/>
    <w:rsid w:val="00775C95"/>
    <w:rsid w:val="0077624E"/>
    <w:rsid w:val="00776C54"/>
    <w:rsid w:val="00776CDC"/>
    <w:rsid w:val="00777402"/>
    <w:rsid w:val="00777909"/>
    <w:rsid w:val="00780C0E"/>
    <w:rsid w:val="007811CD"/>
    <w:rsid w:val="00781BC7"/>
    <w:rsid w:val="00782DF0"/>
    <w:rsid w:val="00783361"/>
    <w:rsid w:val="00783B3C"/>
    <w:rsid w:val="00783E7F"/>
    <w:rsid w:val="00785B82"/>
    <w:rsid w:val="00785BE5"/>
    <w:rsid w:val="00785D9F"/>
    <w:rsid w:val="0078734C"/>
    <w:rsid w:val="00787832"/>
    <w:rsid w:val="00787844"/>
    <w:rsid w:val="00791988"/>
    <w:rsid w:val="00791BE4"/>
    <w:rsid w:val="00791E8D"/>
    <w:rsid w:val="0079257C"/>
    <w:rsid w:val="00792940"/>
    <w:rsid w:val="00793175"/>
    <w:rsid w:val="007931C2"/>
    <w:rsid w:val="00793B21"/>
    <w:rsid w:val="00794C34"/>
    <w:rsid w:val="00794C50"/>
    <w:rsid w:val="00794D18"/>
    <w:rsid w:val="007955DA"/>
    <w:rsid w:val="00795603"/>
    <w:rsid w:val="00795ABC"/>
    <w:rsid w:val="00795CAC"/>
    <w:rsid w:val="0079672A"/>
    <w:rsid w:val="007971AB"/>
    <w:rsid w:val="007A0176"/>
    <w:rsid w:val="007A0A1B"/>
    <w:rsid w:val="007A0C23"/>
    <w:rsid w:val="007A1F5D"/>
    <w:rsid w:val="007A23E7"/>
    <w:rsid w:val="007A2571"/>
    <w:rsid w:val="007A26F5"/>
    <w:rsid w:val="007A33CC"/>
    <w:rsid w:val="007A3C3D"/>
    <w:rsid w:val="007A3D21"/>
    <w:rsid w:val="007A555E"/>
    <w:rsid w:val="007A5705"/>
    <w:rsid w:val="007A65FF"/>
    <w:rsid w:val="007A68F0"/>
    <w:rsid w:val="007A6919"/>
    <w:rsid w:val="007A6927"/>
    <w:rsid w:val="007A704C"/>
    <w:rsid w:val="007A711B"/>
    <w:rsid w:val="007A7762"/>
    <w:rsid w:val="007B08CA"/>
    <w:rsid w:val="007B10F1"/>
    <w:rsid w:val="007B1602"/>
    <w:rsid w:val="007B2DCA"/>
    <w:rsid w:val="007B32A9"/>
    <w:rsid w:val="007B401C"/>
    <w:rsid w:val="007B45D7"/>
    <w:rsid w:val="007B4EA5"/>
    <w:rsid w:val="007B5979"/>
    <w:rsid w:val="007B5A69"/>
    <w:rsid w:val="007B5E95"/>
    <w:rsid w:val="007B68DE"/>
    <w:rsid w:val="007C0534"/>
    <w:rsid w:val="007C14DF"/>
    <w:rsid w:val="007C16CB"/>
    <w:rsid w:val="007C1B4C"/>
    <w:rsid w:val="007C1CF9"/>
    <w:rsid w:val="007C36FA"/>
    <w:rsid w:val="007C3C5F"/>
    <w:rsid w:val="007C43CB"/>
    <w:rsid w:val="007C4418"/>
    <w:rsid w:val="007C4652"/>
    <w:rsid w:val="007C49BB"/>
    <w:rsid w:val="007C4DF6"/>
    <w:rsid w:val="007C500D"/>
    <w:rsid w:val="007C686E"/>
    <w:rsid w:val="007C7251"/>
    <w:rsid w:val="007C72E6"/>
    <w:rsid w:val="007D0855"/>
    <w:rsid w:val="007D1303"/>
    <w:rsid w:val="007D1746"/>
    <w:rsid w:val="007D192C"/>
    <w:rsid w:val="007D2168"/>
    <w:rsid w:val="007D2BB7"/>
    <w:rsid w:val="007D3BFB"/>
    <w:rsid w:val="007D4C3C"/>
    <w:rsid w:val="007D50D6"/>
    <w:rsid w:val="007D66E3"/>
    <w:rsid w:val="007D6964"/>
    <w:rsid w:val="007D6A11"/>
    <w:rsid w:val="007D724D"/>
    <w:rsid w:val="007D7426"/>
    <w:rsid w:val="007D7E46"/>
    <w:rsid w:val="007E04AC"/>
    <w:rsid w:val="007E0EAD"/>
    <w:rsid w:val="007E4088"/>
    <w:rsid w:val="007E427A"/>
    <w:rsid w:val="007E54BA"/>
    <w:rsid w:val="007E58E1"/>
    <w:rsid w:val="007E5EAC"/>
    <w:rsid w:val="007E63E8"/>
    <w:rsid w:val="007E6A92"/>
    <w:rsid w:val="007E7903"/>
    <w:rsid w:val="007F0D43"/>
    <w:rsid w:val="007F1EA4"/>
    <w:rsid w:val="007F2019"/>
    <w:rsid w:val="007F3A4F"/>
    <w:rsid w:val="007F3CA4"/>
    <w:rsid w:val="007F4361"/>
    <w:rsid w:val="007F4479"/>
    <w:rsid w:val="007F4812"/>
    <w:rsid w:val="007F59DF"/>
    <w:rsid w:val="007F5C63"/>
    <w:rsid w:val="007F5FDE"/>
    <w:rsid w:val="007F5FFB"/>
    <w:rsid w:val="007F6580"/>
    <w:rsid w:val="008001CE"/>
    <w:rsid w:val="0080215A"/>
    <w:rsid w:val="00802D29"/>
    <w:rsid w:val="00803DBD"/>
    <w:rsid w:val="00803F35"/>
    <w:rsid w:val="00804E69"/>
    <w:rsid w:val="00804F1B"/>
    <w:rsid w:val="0080696E"/>
    <w:rsid w:val="0080698A"/>
    <w:rsid w:val="00807D18"/>
    <w:rsid w:val="00810064"/>
    <w:rsid w:val="00812799"/>
    <w:rsid w:val="00812CD1"/>
    <w:rsid w:val="00812D80"/>
    <w:rsid w:val="00813D93"/>
    <w:rsid w:val="00813F8E"/>
    <w:rsid w:val="00813FAB"/>
    <w:rsid w:val="0081454C"/>
    <w:rsid w:val="00814E8D"/>
    <w:rsid w:val="008160B4"/>
    <w:rsid w:val="00817247"/>
    <w:rsid w:val="00817B2C"/>
    <w:rsid w:val="00817BC7"/>
    <w:rsid w:val="00817FD7"/>
    <w:rsid w:val="00820D06"/>
    <w:rsid w:val="00821261"/>
    <w:rsid w:val="00821BB6"/>
    <w:rsid w:val="00821E63"/>
    <w:rsid w:val="00822C27"/>
    <w:rsid w:val="00823ACE"/>
    <w:rsid w:val="008242F6"/>
    <w:rsid w:val="00824553"/>
    <w:rsid w:val="0082485F"/>
    <w:rsid w:val="00824CEB"/>
    <w:rsid w:val="008255F4"/>
    <w:rsid w:val="0082797A"/>
    <w:rsid w:val="0083012C"/>
    <w:rsid w:val="00830615"/>
    <w:rsid w:val="00830AD5"/>
    <w:rsid w:val="00830F49"/>
    <w:rsid w:val="00832E5D"/>
    <w:rsid w:val="00834049"/>
    <w:rsid w:val="0083431A"/>
    <w:rsid w:val="00834395"/>
    <w:rsid w:val="00834F2A"/>
    <w:rsid w:val="008351C9"/>
    <w:rsid w:val="008356E6"/>
    <w:rsid w:val="00836053"/>
    <w:rsid w:val="008360DA"/>
    <w:rsid w:val="00836FDB"/>
    <w:rsid w:val="00837159"/>
    <w:rsid w:val="00837264"/>
    <w:rsid w:val="008372A0"/>
    <w:rsid w:val="008372FA"/>
    <w:rsid w:val="0083731B"/>
    <w:rsid w:val="00837468"/>
    <w:rsid w:val="00837D42"/>
    <w:rsid w:val="0084083E"/>
    <w:rsid w:val="00840D77"/>
    <w:rsid w:val="00841598"/>
    <w:rsid w:val="0084246E"/>
    <w:rsid w:val="00842BAE"/>
    <w:rsid w:val="0084346A"/>
    <w:rsid w:val="008434C5"/>
    <w:rsid w:val="008436C7"/>
    <w:rsid w:val="00843A60"/>
    <w:rsid w:val="00843A85"/>
    <w:rsid w:val="00843BD2"/>
    <w:rsid w:val="00843D29"/>
    <w:rsid w:val="00845663"/>
    <w:rsid w:val="008456C9"/>
    <w:rsid w:val="00845EA1"/>
    <w:rsid w:val="00846BF4"/>
    <w:rsid w:val="00846D86"/>
    <w:rsid w:val="0084759E"/>
    <w:rsid w:val="00847B2B"/>
    <w:rsid w:val="008506B8"/>
    <w:rsid w:val="008512CA"/>
    <w:rsid w:val="0085150D"/>
    <w:rsid w:val="0085168E"/>
    <w:rsid w:val="00853243"/>
    <w:rsid w:val="00853418"/>
    <w:rsid w:val="0085409D"/>
    <w:rsid w:val="00854D4A"/>
    <w:rsid w:val="00855209"/>
    <w:rsid w:val="00855A0A"/>
    <w:rsid w:val="00855AFB"/>
    <w:rsid w:val="00855D84"/>
    <w:rsid w:val="008562DF"/>
    <w:rsid w:val="00856C8E"/>
    <w:rsid w:val="00857233"/>
    <w:rsid w:val="00860FD8"/>
    <w:rsid w:val="00862001"/>
    <w:rsid w:val="008622FA"/>
    <w:rsid w:val="00862422"/>
    <w:rsid w:val="00862BE0"/>
    <w:rsid w:val="0086381F"/>
    <w:rsid w:val="00863E15"/>
    <w:rsid w:val="008643D0"/>
    <w:rsid w:val="008652BB"/>
    <w:rsid w:val="00866221"/>
    <w:rsid w:val="0086708C"/>
    <w:rsid w:val="00867546"/>
    <w:rsid w:val="00870501"/>
    <w:rsid w:val="00870513"/>
    <w:rsid w:val="0087122C"/>
    <w:rsid w:val="00872574"/>
    <w:rsid w:val="00872714"/>
    <w:rsid w:val="008729DF"/>
    <w:rsid w:val="00872BCA"/>
    <w:rsid w:val="00874A10"/>
    <w:rsid w:val="00874A17"/>
    <w:rsid w:val="00874C6B"/>
    <w:rsid w:val="00875C1E"/>
    <w:rsid w:val="00875CB0"/>
    <w:rsid w:val="00877B15"/>
    <w:rsid w:val="008808AD"/>
    <w:rsid w:val="00881EDE"/>
    <w:rsid w:val="0088298A"/>
    <w:rsid w:val="0088377A"/>
    <w:rsid w:val="00884A7B"/>
    <w:rsid w:val="0088577B"/>
    <w:rsid w:val="00885A93"/>
    <w:rsid w:val="0088644E"/>
    <w:rsid w:val="00886A8C"/>
    <w:rsid w:val="00886A9B"/>
    <w:rsid w:val="00886AB0"/>
    <w:rsid w:val="00886E68"/>
    <w:rsid w:val="00886E72"/>
    <w:rsid w:val="00891067"/>
    <w:rsid w:val="00891A01"/>
    <w:rsid w:val="008928FB"/>
    <w:rsid w:val="00893412"/>
    <w:rsid w:val="00894254"/>
    <w:rsid w:val="00894261"/>
    <w:rsid w:val="0089435F"/>
    <w:rsid w:val="00894948"/>
    <w:rsid w:val="00894EEB"/>
    <w:rsid w:val="00895C51"/>
    <w:rsid w:val="00895DD6"/>
    <w:rsid w:val="00896BA6"/>
    <w:rsid w:val="00896ED9"/>
    <w:rsid w:val="00897E21"/>
    <w:rsid w:val="008A01E5"/>
    <w:rsid w:val="008A1CC5"/>
    <w:rsid w:val="008A20B4"/>
    <w:rsid w:val="008A2158"/>
    <w:rsid w:val="008A2541"/>
    <w:rsid w:val="008A3BD1"/>
    <w:rsid w:val="008A3D16"/>
    <w:rsid w:val="008A4B86"/>
    <w:rsid w:val="008A527D"/>
    <w:rsid w:val="008A64DA"/>
    <w:rsid w:val="008A6965"/>
    <w:rsid w:val="008A6B1F"/>
    <w:rsid w:val="008A6D25"/>
    <w:rsid w:val="008B4970"/>
    <w:rsid w:val="008B4A7D"/>
    <w:rsid w:val="008B50A6"/>
    <w:rsid w:val="008B5499"/>
    <w:rsid w:val="008B6081"/>
    <w:rsid w:val="008B6894"/>
    <w:rsid w:val="008C09D4"/>
    <w:rsid w:val="008C0A7D"/>
    <w:rsid w:val="008C0BAA"/>
    <w:rsid w:val="008C1255"/>
    <w:rsid w:val="008C2885"/>
    <w:rsid w:val="008C2929"/>
    <w:rsid w:val="008C2AC6"/>
    <w:rsid w:val="008C3F70"/>
    <w:rsid w:val="008C47F3"/>
    <w:rsid w:val="008C48F8"/>
    <w:rsid w:val="008C4B83"/>
    <w:rsid w:val="008C4F1B"/>
    <w:rsid w:val="008C532A"/>
    <w:rsid w:val="008C53B4"/>
    <w:rsid w:val="008C62BD"/>
    <w:rsid w:val="008D0222"/>
    <w:rsid w:val="008D092C"/>
    <w:rsid w:val="008D0985"/>
    <w:rsid w:val="008D0996"/>
    <w:rsid w:val="008D09EB"/>
    <w:rsid w:val="008D09EF"/>
    <w:rsid w:val="008D0F65"/>
    <w:rsid w:val="008D13A7"/>
    <w:rsid w:val="008D1E2A"/>
    <w:rsid w:val="008D2887"/>
    <w:rsid w:val="008D30EE"/>
    <w:rsid w:val="008D3A32"/>
    <w:rsid w:val="008D3BFF"/>
    <w:rsid w:val="008D3DCA"/>
    <w:rsid w:val="008D4102"/>
    <w:rsid w:val="008D4E9D"/>
    <w:rsid w:val="008D5C5D"/>
    <w:rsid w:val="008D67FC"/>
    <w:rsid w:val="008D6C69"/>
    <w:rsid w:val="008D6F83"/>
    <w:rsid w:val="008D77F1"/>
    <w:rsid w:val="008D796C"/>
    <w:rsid w:val="008D7D93"/>
    <w:rsid w:val="008E03D2"/>
    <w:rsid w:val="008E092E"/>
    <w:rsid w:val="008E36A8"/>
    <w:rsid w:val="008E4468"/>
    <w:rsid w:val="008E4980"/>
    <w:rsid w:val="008E54D4"/>
    <w:rsid w:val="008E5917"/>
    <w:rsid w:val="008E6FE9"/>
    <w:rsid w:val="008E79A6"/>
    <w:rsid w:val="008F20EF"/>
    <w:rsid w:val="008F263A"/>
    <w:rsid w:val="008F27F4"/>
    <w:rsid w:val="008F3657"/>
    <w:rsid w:val="008F3660"/>
    <w:rsid w:val="008F3809"/>
    <w:rsid w:val="008F3A35"/>
    <w:rsid w:val="008F46CF"/>
    <w:rsid w:val="008F4700"/>
    <w:rsid w:val="008F4BE3"/>
    <w:rsid w:val="008F6555"/>
    <w:rsid w:val="008F6AA1"/>
    <w:rsid w:val="008F6C42"/>
    <w:rsid w:val="008F6E47"/>
    <w:rsid w:val="008F75BC"/>
    <w:rsid w:val="008F7FF5"/>
    <w:rsid w:val="009006BA"/>
    <w:rsid w:val="009007B4"/>
    <w:rsid w:val="00900DC0"/>
    <w:rsid w:val="00901245"/>
    <w:rsid w:val="009020D5"/>
    <w:rsid w:val="009029D4"/>
    <w:rsid w:val="00902B8C"/>
    <w:rsid w:val="00902EE3"/>
    <w:rsid w:val="0090363A"/>
    <w:rsid w:val="0090374B"/>
    <w:rsid w:val="00903838"/>
    <w:rsid w:val="00903861"/>
    <w:rsid w:val="00905283"/>
    <w:rsid w:val="0090568D"/>
    <w:rsid w:val="009069E3"/>
    <w:rsid w:val="00906FB7"/>
    <w:rsid w:val="00906FDB"/>
    <w:rsid w:val="00907739"/>
    <w:rsid w:val="00907BBB"/>
    <w:rsid w:val="009100EE"/>
    <w:rsid w:val="00911199"/>
    <w:rsid w:val="00912017"/>
    <w:rsid w:val="009123B5"/>
    <w:rsid w:val="0091260F"/>
    <w:rsid w:val="0091287A"/>
    <w:rsid w:val="00912D60"/>
    <w:rsid w:val="0091413C"/>
    <w:rsid w:val="0091445C"/>
    <w:rsid w:val="00914F4E"/>
    <w:rsid w:val="0091565A"/>
    <w:rsid w:val="0091578F"/>
    <w:rsid w:val="00915D0D"/>
    <w:rsid w:val="00916EF8"/>
    <w:rsid w:val="0091762A"/>
    <w:rsid w:val="009205C5"/>
    <w:rsid w:val="0092078D"/>
    <w:rsid w:val="00921690"/>
    <w:rsid w:val="0092318F"/>
    <w:rsid w:val="0092563A"/>
    <w:rsid w:val="009256D4"/>
    <w:rsid w:val="00925D86"/>
    <w:rsid w:val="00926A17"/>
    <w:rsid w:val="00927DF8"/>
    <w:rsid w:val="00930EF9"/>
    <w:rsid w:val="00931616"/>
    <w:rsid w:val="0093169B"/>
    <w:rsid w:val="00931763"/>
    <w:rsid w:val="0093222C"/>
    <w:rsid w:val="0093289E"/>
    <w:rsid w:val="0093297C"/>
    <w:rsid w:val="00932FED"/>
    <w:rsid w:val="009337A3"/>
    <w:rsid w:val="009339E5"/>
    <w:rsid w:val="00934CBA"/>
    <w:rsid w:val="00934E3E"/>
    <w:rsid w:val="00935282"/>
    <w:rsid w:val="00935D39"/>
    <w:rsid w:val="0093639F"/>
    <w:rsid w:val="00936469"/>
    <w:rsid w:val="00937A27"/>
    <w:rsid w:val="009407F5"/>
    <w:rsid w:val="009408B3"/>
    <w:rsid w:val="00940A5E"/>
    <w:rsid w:val="00940B9F"/>
    <w:rsid w:val="00942E3E"/>
    <w:rsid w:val="00942EC6"/>
    <w:rsid w:val="00943021"/>
    <w:rsid w:val="00943C8D"/>
    <w:rsid w:val="00943F64"/>
    <w:rsid w:val="00945002"/>
    <w:rsid w:val="00947166"/>
    <w:rsid w:val="00947187"/>
    <w:rsid w:val="009475D6"/>
    <w:rsid w:val="00947E1B"/>
    <w:rsid w:val="009504AC"/>
    <w:rsid w:val="00951B75"/>
    <w:rsid w:val="00952469"/>
    <w:rsid w:val="00952617"/>
    <w:rsid w:val="00952979"/>
    <w:rsid w:val="009534AB"/>
    <w:rsid w:val="00953784"/>
    <w:rsid w:val="00955374"/>
    <w:rsid w:val="00955F92"/>
    <w:rsid w:val="009573A0"/>
    <w:rsid w:val="00960F84"/>
    <w:rsid w:val="00961011"/>
    <w:rsid w:val="00961A89"/>
    <w:rsid w:val="00962736"/>
    <w:rsid w:val="00962F4D"/>
    <w:rsid w:val="0096391A"/>
    <w:rsid w:val="0096436B"/>
    <w:rsid w:val="009650B6"/>
    <w:rsid w:val="009656ED"/>
    <w:rsid w:val="00965935"/>
    <w:rsid w:val="0096614C"/>
    <w:rsid w:val="009666B6"/>
    <w:rsid w:val="00966CBE"/>
    <w:rsid w:val="00966FFC"/>
    <w:rsid w:val="00967090"/>
    <w:rsid w:val="0096722A"/>
    <w:rsid w:val="009672BB"/>
    <w:rsid w:val="0096739A"/>
    <w:rsid w:val="00967BA7"/>
    <w:rsid w:val="009704BF"/>
    <w:rsid w:val="00970584"/>
    <w:rsid w:val="009714FC"/>
    <w:rsid w:val="0097235D"/>
    <w:rsid w:val="00972701"/>
    <w:rsid w:val="00972748"/>
    <w:rsid w:val="00972DA0"/>
    <w:rsid w:val="00972FC3"/>
    <w:rsid w:val="00975087"/>
    <w:rsid w:val="0097511D"/>
    <w:rsid w:val="00975146"/>
    <w:rsid w:val="00975365"/>
    <w:rsid w:val="0097566D"/>
    <w:rsid w:val="00976155"/>
    <w:rsid w:val="009762E3"/>
    <w:rsid w:val="00976389"/>
    <w:rsid w:val="00976DDD"/>
    <w:rsid w:val="009805E2"/>
    <w:rsid w:val="009808C2"/>
    <w:rsid w:val="00981305"/>
    <w:rsid w:val="00981A3C"/>
    <w:rsid w:val="00981D69"/>
    <w:rsid w:val="00982081"/>
    <w:rsid w:val="00982888"/>
    <w:rsid w:val="00983725"/>
    <w:rsid w:val="009841D6"/>
    <w:rsid w:val="0098421E"/>
    <w:rsid w:val="009846E0"/>
    <w:rsid w:val="00984C55"/>
    <w:rsid w:val="00984FD6"/>
    <w:rsid w:val="00985DB3"/>
    <w:rsid w:val="00986606"/>
    <w:rsid w:val="00987D94"/>
    <w:rsid w:val="00990647"/>
    <w:rsid w:val="00990AB1"/>
    <w:rsid w:val="00990D34"/>
    <w:rsid w:val="00991051"/>
    <w:rsid w:val="0099125A"/>
    <w:rsid w:val="009915A6"/>
    <w:rsid w:val="00991CC6"/>
    <w:rsid w:val="009927C7"/>
    <w:rsid w:val="00992BBD"/>
    <w:rsid w:val="00994030"/>
    <w:rsid w:val="009948B5"/>
    <w:rsid w:val="00994A58"/>
    <w:rsid w:val="00995200"/>
    <w:rsid w:val="00995263"/>
    <w:rsid w:val="00995464"/>
    <w:rsid w:val="00995D30"/>
    <w:rsid w:val="0099769A"/>
    <w:rsid w:val="009A1E1E"/>
    <w:rsid w:val="009A23C8"/>
    <w:rsid w:val="009A4CC4"/>
    <w:rsid w:val="009A709E"/>
    <w:rsid w:val="009A731B"/>
    <w:rsid w:val="009A7CBD"/>
    <w:rsid w:val="009B020F"/>
    <w:rsid w:val="009B07AD"/>
    <w:rsid w:val="009B1AC5"/>
    <w:rsid w:val="009B469E"/>
    <w:rsid w:val="009B49F0"/>
    <w:rsid w:val="009B6285"/>
    <w:rsid w:val="009B7432"/>
    <w:rsid w:val="009C066D"/>
    <w:rsid w:val="009C0E23"/>
    <w:rsid w:val="009C4056"/>
    <w:rsid w:val="009C50BD"/>
    <w:rsid w:val="009C54E9"/>
    <w:rsid w:val="009D0539"/>
    <w:rsid w:val="009D066F"/>
    <w:rsid w:val="009D181F"/>
    <w:rsid w:val="009D2992"/>
    <w:rsid w:val="009D3197"/>
    <w:rsid w:val="009D4D2F"/>
    <w:rsid w:val="009D5E36"/>
    <w:rsid w:val="009D62D3"/>
    <w:rsid w:val="009D741F"/>
    <w:rsid w:val="009E0A1A"/>
    <w:rsid w:val="009E0B14"/>
    <w:rsid w:val="009E3327"/>
    <w:rsid w:val="009E4469"/>
    <w:rsid w:val="009E5A41"/>
    <w:rsid w:val="009E73B5"/>
    <w:rsid w:val="009F10C3"/>
    <w:rsid w:val="009F31B3"/>
    <w:rsid w:val="009F375D"/>
    <w:rsid w:val="009F67E9"/>
    <w:rsid w:val="009F783A"/>
    <w:rsid w:val="009F79D3"/>
    <w:rsid w:val="009F7AA8"/>
    <w:rsid w:val="009F7E39"/>
    <w:rsid w:val="00A0074D"/>
    <w:rsid w:val="00A007C9"/>
    <w:rsid w:val="00A010FE"/>
    <w:rsid w:val="00A01478"/>
    <w:rsid w:val="00A02478"/>
    <w:rsid w:val="00A0267B"/>
    <w:rsid w:val="00A02D03"/>
    <w:rsid w:val="00A034A0"/>
    <w:rsid w:val="00A0487B"/>
    <w:rsid w:val="00A04B81"/>
    <w:rsid w:val="00A051EC"/>
    <w:rsid w:val="00A06BE7"/>
    <w:rsid w:val="00A06DDF"/>
    <w:rsid w:val="00A108BC"/>
    <w:rsid w:val="00A113F0"/>
    <w:rsid w:val="00A13417"/>
    <w:rsid w:val="00A13EC9"/>
    <w:rsid w:val="00A14165"/>
    <w:rsid w:val="00A1456D"/>
    <w:rsid w:val="00A14E0F"/>
    <w:rsid w:val="00A160A7"/>
    <w:rsid w:val="00A16438"/>
    <w:rsid w:val="00A17A7B"/>
    <w:rsid w:val="00A17A9A"/>
    <w:rsid w:val="00A20A9D"/>
    <w:rsid w:val="00A20C83"/>
    <w:rsid w:val="00A210A6"/>
    <w:rsid w:val="00A213AB"/>
    <w:rsid w:val="00A225E6"/>
    <w:rsid w:val="00A227DF"/>
    <w:rsid w:val="00A22AAC"/>
    <w:rsid w:val="00A232A1"/>
    <w:rsid w:val="00A235C2"/>
    <w:rsid w:val="00A24457"/>
    <w:rsid w:val="00A246CC"/>
    <w:rsid w:val="00A246F5"/>
    <w:rsid w:val="00A24E56"/>
    <w:rsid w:val="00A25B28"/>
    <w:rsid w:val="00A25F46"/>
    <w:rsid w:val="00A2601A"/>
    <w:rsid w:val="00A264E0"/>
    <w:rsid w:val="00A2659C"/>
    <w:rsid w:val="00A26BD1"/>
    <w:rsid w:val="00A26E5D"/>
    <w:rsid w:val="00A277D3"/>
    <w:rsid w:val="00A27DB2"/>
    <w:rsid w:val="00A3077D"/>
    <w:rsid w:val="00A30C51"/>
    <w:rsid w:val="00A31149"/>
    <w:rsid w:val="00A3209D"/>
    <w:rsid w:val="00A32352"/>
    <w:rsid w:val="00A32A43"/>
    <w:rsid w:val="00A32BA3"/>
    <w:rsid w:val="00A32ECF"/>
    <w:rsid w:val="00A345E6"/>
    <w:rsid w:val="00A34AC6"/>
    <w:rsid w:val="00A35AEC"/>
    <w:rsid w:val="00A36AF6"/>
    <w:rsid w:val="00A36B54"/>
    <w:rsid w:val="00A36FEC"/>
    <w:rsid w:val="00A4023E"/>
    <w:rsid w:val="00A40A73"/>
    <w:rsid w:val="00A41070"/>
    <w:rsid w:val="00A41682"/>
    <w:rsid w:val="00A41882"/>
    <w:rsid w:val="00A418D0"/>
    <w:rsid w:val="00A4206A"/>
    <w:rsid w:val="00A42879"/>
    <w:rsid w:val="00A43C81"/>
    <w:rsid w:val="00A44A5E"/>
    <w:rsid w:val="00A44C87"/>
    <w:rsid w:val="00A44DCE"/>
    <w:rsid w:val="00A457A0"/>
    <w:rsid w:val="00A47097"/>
    <w:rsid w:val="00A47174"/>
    <w:rsid w:val="00A471AA"/>
    <w:rsid w:val="00A519BC"/>
    <w:rsid w:val="00A51D4C"/>
    <w:rsid w:val="00A51D9E"/>
    <w:rsid w:val="00A52195"/>
    <w:rsid w:val="00A5222E"/>
    <w:rsid w:val="00A52254"/>
    <w:rsid w:val="00A52B83"/>
    <w:rsid w:val="00A52D11"/>
    <w:rsid w:val="00A548D5"/>
    <w:rsid w:val="00A55056"/>
    <w:rsid w:val="00A55BB8"/>
    <w:rsid w:val="00A564F2"/>
    <w:rsid w:val="00A56730"/>
    <w:rsid w:val="00A56C3D"/>
    <w:rsid w:val="00A579D8"/>
    <w:rsid w:val="00A57AFF"/>
    <w:rsid w:val="00A604D9"/>
    <w:rsid w:val="00A60A1D"/>
    <w:rsid w:val="00A6101F"/>
    <w:rsid w:val="00A61F1C"/>
    <w:rsid w:val="00A6370E"/>
    <w:rsid w:val="00A63993"/>
    <w:rsid w:val="00A63F58"/>
    <w:rsid w:val="00A647D3"/>
    <w:rsid w:val="00A65DDC"/>
    <w:rsid w:val="00A662CB"/>
    <w:rsid w:val="00A677E6"/>
    <w:rsid w:val="00A67F4A"/>
    <w:rsid w:val="00A70263"/>
    <w:rsid w:val="00A70964"/>
    <w:rsid w:val="00A7101B"/>
    <w:rsid w:val="00A718E8"/>
    <w:rsid w:val="00A72044"/>
    <w:rsid w:val="00A72345"/>
    <w:rsid w:val="00A72E19"/>
    <w:rsid w:val="00A72EB2"/>
    <w:rsid w:val="00A7406F"/>
    <w:rsid w:val="00A74218"/>
    <w:rsid w:val="00A75856"/>
    <w:rsid w:val="00A75F3D"/>
    <w:rsid w:val="00A76148"/>
    <w:rsid w:val="00A76518"/>
    <w:rsid w:val="00A80659"/>
    <w:rsid w:val="00A80B3B"/>
    <w:rsid w:val="00A816B8"/>
    <w:rsid w:val="00A820C0"/>
    <w:rsid w:val="00A8293E"/>
    <w:rsid w:val="00A831E1"/>
    <w:rsid w:val="00A834E4"/>
    <w:rsid w:val="00A83FB0"/>
    <w:rsid w:val="00A8431E"/>
    <w:rsid w:val="00A84BC7"/>
    <w:rsid w:val="00A84C75"/>
    <w:rsid w:val="00A85BB2"/>
    <w:rsid w:val="00A871F5"/>
    <w:rsid w:val="00A87E15"/>
    <w:rsid w:val="00A906D0"/>
    <w:rsid w:val="00A9154B"/>
    <w:rsid w:val="00A9206A"/>
    <w:rsid w:val="00A921F2"/>
    <w:rsid w:val="00A928DE"/>
    <w:rsid w:val="00A934D3"/>
    <w:rsid w:val="00A9351F"/>
    <w:rsid w:val="00A936B1"/>
    <w:rsid w:val="00A93B0F"/>
    <w:rsid w:val="00A93FFC"/>
    <w:rsid w:val="00A946C2"/>
    <w:rsid w:val="00A94DA0"/>
    <w:rsid w:val="00A94FB9"/>
    <w:rsid w:val="00A953D7"/>
    <w:rsid w:val="00A959B3"/>
    <w:rsid w:val="00A95E97"/>
    <w:rsid w:val="00A96EA1"/>
    <w:rsid w:val="00A972FC"/>
    <w:rsid w:val="00A97317"/>
    <w:rsid w:val="00A975D5"/>
    <w:rsid w:val="00A9778B"/>
    <w:rsid w:val="00AA0151"/>
    <w:rsid w:val="00AA1087"/>
    <w:rsid w:val="00AA2608"/>
    <w:rsid w:val="00AA263A"/>
    <w:rsid w:val="00AA2AE6"/>
    <w:rsid w:val="00AA335F"/>
    <w:rsid w:val="00AA361B"/>
    <w:rsid w:val="00AA39F0"/>
    <w:rsid w:val="00AA3E92"/>
    <w:rsid w:val="00AA42B0"/>
    <w:rsid w:val="00AA4FC4"/>
    <w:rsid w:val="00AA5268"/>
    <w:rsid w:val="00AA55CF"/>
    <w:rsid w:val="00AA5C64"/>
    <w:rsid w:val="00AA602E"/>
    <w:rsid w:val="00AA66C7"/>
    <w:rsid w:val="00AA6E06"/>
    <w:rsid w:val="00AA7C89"/>
    <w:rsid w:val="00AA7CD2"/>
    <w:rsid w:val="00AB019A"/>
    <w:rsid w:val="00AB02A9"/>
    <w:rsid w:val="00AB1069"/>
    <w:rsid w:val="00AB1AC9"/>
    <w:rsid w:val="00AB357A"/>
    <w:rsid w:val="00AB43A3"/>
    <w:rsid w:val="00AB44A5"/>
    <w:rsid w:val="00AB4F42"/>
    <w:rsid w:val="00AB5A60"/>
    <w:rsid w:val="00AB69FF"/>
    <w:rsid w:val="00AB7434"/>
    <w:rsid w:val="00AB7454"/>
    <w:rsid w:val="00AB7D4C"/>
    <w:rsid w:val="00AC0749"/>
    <w:rsid w:val="00AC1B5D"/>
    <w:rsid w:val="00AC201B"/>
    <w:rsid w:val="00AC2183"/>
    <w:rsid w:val="00AC227B"/>
    <w:rsid w:val="00AC3096"/>
    <w:rsid w:val="00AC36C7"/>
    <w:rsid w:val="00AC49C6"/>
    <w:rsid w:val="00AC76A1"/>
    <w:rsid w:val="00AC7D07"/>
    <w:rsid w:val="00AD00EF"/>
    <w:rsid w:val="00AD0199"/>
    <w:rsid w:val="00AD03C1"/>
    <w:rsid w:val="00AD1533"/>
    <w:rsid w:val="00AD2813"/>
    <w:rsid w:val="00AD2A70"/>
    <w:rsid w:val="00AD395A"/>
    <w:rsid w:val="00AD3C9B"/>
    <w:rsid w:val="00AD42CD"/>
    <w:rsid w:val="00AD4A64"/>
    <w:rsid w:val="00AD4DB6"/>
    <w:rsid w:val="00AD4F87"/>
    <w:rsid w:val="00AD5107"/>
    <w:rsid w:val="00AD5E5B"/>
    <w:rsid w:val="00AD6281"/>
    <w:rsid w:val="00AD6306"/>
    <w:rsid w:val="00AD64B8"/>
    <w:rsid w:val="00AD71B9"/>
    <w:rsid w:val="00AD7A74"/>
    <w:rsid w:val="00AE2388"/>
    <w:rsid w:val="00AE270D"/>
    <w:rsid w:val="00AE273C"/>
    <w:rsid w:val="00AE2FC9"/>
    <w:rsid w:val="00AE3927"/>
    <w:rsid w:val="00AE3A07"/>
    <w:rsid w:val="00AE3C93"/>
    <w:rsid w:val="00AE3CB8"/>
    <w:rsid w:val="00AE5607"/>
    <w:rsid w:val="00AE5B49"/>
    <w:rsid w:val="00AE6A3D"/>
    <w:rsid w:val="00AE73C6"/>
    <w:rsid w:val="00AE76EC"/>
    <w:rsid w:val="00AE77E9"/>
    <w:rsid w:val="00AF0385"/>
    <w:rsid w:val="00AF07D3"/>
    <w:rsid w:val="00AF0A1D"/>
    <w:rsid w:val="00AF0F10"/>
    <w:rsid w:val="00AF1724"/>
    <w:rsid w:val="00AF354C"/>
    <w:rsid w:val="00AF376C"/>
    <w:rsid w:val="00AF3824"/>
    <w:rsid w:val="00AF43B2"/>
    <w:rsid w:val="00AF5B67"/>
    <w:rsid w:val="00AF6E80"/>
    <w:rsid w:val="00B007A3"/>
    <w:rsid w:val="00B00E9F"/>
    <w:rsid w:val="00B014CB"/>
    <w:rsid w:val="00B024F5"/>
    <w:rsid w:val="00B02CEF"/>
    <w:rsid w:val="00B02DB1"/>
    <w:rsid w:val="00B03834"/>
    <w:rsid w:val="00B049B9"/>
    <w:rsid w:val="00B05A67"/>
    <w:rsid w:val="00B104B8"/>
    <w:rsid w:val="00B107A8"/>
    <w:rsid w:val="00B10CEA"/>
    <w:rsid w:val="00B10D2C"/>
    <w:rsid w:val="00B115F3"/>
    <w:rsid w:val="00B11F22"/>
    <w:rsid w:val="00B1329F"/>
    <w:rsid w:val="00B13366"/>
    <w:rsid w:val="00B134D8"/>
    <w:rsid w:val="00B134EA"/>
    <w:rsid w:val="00B14274"/>
    <w:rsid w:val="00B15097"/>
    <w:rsid w:val="00B152AC"/>
    <w:rsid w:val="00B15A0D"/>
    <w:rsid w:val="00B16088"/>
    <w:rsid w:val="00B1757B"/>
    <w:rsid w:val="00B17787"/>
    <w:rsid w:val="00B1786E"/>
    <w:rsid w:val="00B17AFB"/>
    <w:rsid w:val="00B22942"/>
    <w:rsid w:val="00B22BDF"/>
    <w:rsid w:val="00B23060"/>
    <w:rsid w:val="00B23643"/>
    <w:rsid w:val="00B24242"/>
    <w:rsid w:val="00B250DA"/>
    <w:rsid w:val="00B26FCA"/>
    <w:rsid w:val="00B270CC"/>
    <w:rsid w:val="00B273AF"/>
    <w:rsid w:val="00B27E65"/>
    <w:rsid w:val="00B30104"/>
    <w:rsid w:val="00B320F9"/>
    <w:rsid w:val="00B322AC"/>
    <w:rsid w:val="00B33B31"/>
    <w:rsid w:val="00B33CFB"/>
    <w:rsid w:val="00B34B1A"/>
    <w:rsid w:val="00B35BFC"/>
    <w:rsid w:val="00B35F26"/>
    <w:rsid w:val="00B366CB"/>
    <w:rsid w:val="00B40D1A"/>
    <w:rsid w:val="00B40E2B"/>
    <w:rsid w:val="00B415F2"/>
    <w:rsid w:val="00B4290E"/>
    <w:rsid w:val="00B42AF3"/>
    <w:rsid w:val="00B4341F"/>
    <w:rsid w:val="00B446DB"/>
    <w:rsid w:val="00B45AFC"/>
    <w:rsid w:val="00B4642C"/>
    <w:rsid w:val="00B50161"/>
    <w:rsid w:val="00B50164"/>
    <w:rsid w:val="00B5065E"/>
    <w:rsid w:val="00B50AE1"/>
    <w:rsid w:val="00B52513"/>
    <w:rsid w:val="00B52742"/>
    <w:rsid w:val="00B52AEF"/>
    <w:rsid w:val="00B52B0C"/>
    <w:rsid w:val="00B540E7"/>
    <w:rsid w:val="00B550ED"/>
    <w:rsid w:val="00B55ADB"/>
    <w:rsid w:val="00B55C1C"/>
    <w:rsid w:val="00B56FA5"/>
    <w:rsid w:val="00B60906"/>
    <w:rsid w:val="00B60A02"/>
    <w:rsid w:val="00B616C6"/>
    <w:rsid w:val="00B6212F"/>
    <w:rsid w:val="00B63A96"/>
    <w:rsid w:val="00B63CB1"/>
    <w:rsid w:val="00B63DCF"/>
    <w:rsid w:val="00B6461A"/>
    <w:rsid w:val="00B64E7A"/>
    <w:rsid w:val="00B65EB0"/>
    <w:rsid w:val="00B67649"/>
    <w:rsid w:val="00B67A34"/>
    <w:rsid w:val="00B67BD5"/>
    <w:rsid w:val="00B67E02"/>
    <w:rsid w:val="00B70579"/>
    <w:rsid w:val="00B7104A"/>
    <w:rsid w:val="00B72320"/>
    <w:rsid w:val="00B734A8"/>
    <w:rsid w:val="00B73829"/>
    <w:rsid w:val="00B7387B"/>
    <w:rsid w:val="00B73A06"/>
    <w:rsid w:val="00B75290"/>
    <w:rsid w:val="00B7629C"/>
    <w:rsid w:val="00B76E0F"/>
    <w:rsid w:val="00B779A7"/>
    <w:rsid w:val="00B80311"/>
    <w:rsid w:val="00B8062F"/>
    <w:rsid w:val="00B81550"/>
    <w:rsid w:val="00B81783"/>
    <w:rsid w:val="00B81A76"/>
    <w:rsid w:val="00B82B36"/>
    <w:rsid w:val="00B82B5F"/>
    <w:rsid w:val="00B83020"/>
    <w:rsid w:val="00B83831"/>
    <w:rsid w:val="00B84988"/>
    <w:rsid w:val="00B84C6D"/>
    <w:rsid w:val="00B85676"/>
    <w:rsid w:val="00B85B14"/>
    <w:rsid w:val="00B85D36"/>
    <w:rsid w:val="00B86174"/>
    <w:rsid w:val="00B867C5"/>
    <w:rsid w:val="00B87721"/>
    <w:rsid w:val="00B90C20"/>
    <w:rsid w:val="00B90CBD"/>
    <w:rsid w:val="00B90F45"/>
    <w:rsid w:val="00B91194"/>
    <w:rsid w:val="00B911B8"/>
    <w:rsid w:val="00B914A5"/>
    <w:rsid w:val="00B92F93"/>
    <w:rsid w:val="00B9309C"/>
    <w:rsid w:val="00B931FE"/>
    <w:rsid w:val="00B9390A"/>
    <w:rsid w:val="00B94A3D"/>
    <w:rsid w:val="00B94A8F"/>
    <w:rsid w:val="00B962CB"/>
    <w:rsid w:val="00B96BA6"/>
    <w:rsid w:val="00B97AD0"/>
    <w:rsid w:val="00BA083A"/>
    <w:rsid w:val="00BA0C79"/>
    <w:rsid w:val="00BA13D6"/>
    <w:rsid w:val="00BA1F59"/>
    <w:rsid w:val="00BA2321"/>
    <w:rsid w:val="00BA2EC9"/>
    <w:rsid w:val="00BA3880"/>
    <w:rsid w:val="00BA43E4"/>
    <w:rsid w:val="00BA50BE"/>
    <w:rsid w:val="00BA5FC6"/>
    <w:rsid w:val="00BA5FE9"/>
    <w:rsid w:val="00BA6182"/>
    <w:rsid w:val="00BA79E6"/>
    <w:rsid w:val="00BA7AAB"/>
    <w:rsid w:val="00BA7B1E"/>
    <w:rsid w:val="00BB13A6"/>
    <w:rsid w:val="00BB13AE"/>
    <w:rsid w:val="00BB1F9B"/>
    <w:rsid w:val="00BB2F8A"/>
    <w:rsid w:val="00BB3BA0"/>
    <w:rsid w:val="00BB3F42"/>
    <w:rsid w:val="00BB462E"/>
    <w:rsid w:val="00BB5760"/>
    <w:rsid w:val="00BB640F"/>
    <w:rsid w:val="00BB65E7"/>
    <w:rsid w:val="00BB66DB"/>
    <w:rsid w:val="00BB6701"/>
    <w:rsid w:val="00BB67A6"/>
    <w:rsid w:val="00BB67F6"/>
    <w:rsid w:val="00BB7A22"/>
    <w:rsid w:val="00BC0BA5"/>
    <w:rsid w:val="00BC1BA0"/>
    <w:rsid w:val="00BC1EA6"/>
    <w:rsid w:val="00BC236B"/>
    <w:rsid w:val="00BC25A7"/>
    <w:rsid w:val="00BC2979"/>
    <w:rsid w:val="00BC3CD6"/>
    <w:rsid w:val="00BC4D2F"/>
    <w:rsid w:val="00BC5E24"/>
    <w:rsid w:val="00BC600E"/>
    <w:rsid w:val="00BC62BE"/>
    <w:rsid w:val="00BC71DD"/>
    <w:rsid w:val="00BC7385"/>
    <w:rsid w:val="00BC7CCE"/>
    <w:rsid w:val="00BD0266"/>
    <w:rsid w:val="00BD0703"/>
    <w:rsid w:val="00BD07B4"/>
    <w:rsid w:val="00BD0C03"/>
    <w:rsid w:val="00BD15A1"/>
    <w:rsid w:val="00BD1F86"/>
    <w:rsid w:val="00BD41FC"/>
    <w:rsid w:val="00BD5AF2"/>
    <w:rsid w:val="00BD6479"/>
    <w:rsid w:val="00BD687E"/>
    <w:rsid w:val="00BD72BF"/>
    <w:rsid w:val="00BD7E72"/>
    <w:rsid w:val="00BD7EE5"/>
    <w:rsid w:val="00BE0AA1"/>
    <w:rsid w:val="00BE102E"/>
    <w:rsid w:val="00BE10B6"/>
    <w:rsid w:val="00BE1804"/>
    <w:rsid w:val="00BE1AD7"/>
    <w:rsid w:val="00BE2949"/>
    <w:rsid w:val="00BE2CA1"/>
    <w:rsid w:val="00BE38C8"/>
    <w:rsid w:val="00BE40B2"/>
    <w:rsid w:val="00BE4377"/>
    <w:rsid w:val="00BE4857"/>
    <w:rsid w:val="00BE52CF"/>
    <w:rsid w:val="00BE6F0F"/>
    <w:rsid w:val="00BE7064"/>
    <w:rsid w:val="00BF1205"/>
    <w:rsid w:val="00BF1A7E"/>
    <w:rsid w:val="00BF2907"/>
    <w:rsid w:val="00BF2DA4"/>
    <w:rsid w:val="00BF4A55"/>
    <w:rsid w:val="00BF5F09"/>
    <w:rsid w:val="00BF7130"/>
    <w:rsid w:val="00BF793B"/>
    <w:rsid w:val="00BF799E"/>
    <w:rsid w:val="00BF7FBB"/>
    <w:rsid w:val="00C000C1"/>
    <w:rsid w:val="00C00378"/>
    <w:rsid w:val="00C00D96"/>
    <w:rsid w:val="00C0200F"/>
    <w:rsid w:val="00C021D1"/>
    <w:rsid w:val="00C02E49"/>
    <w:rsid w:val="00C03B30"/>
    <w:rsid w:val="00C04193"/>
    <w:rsid w:val="00C04DFD"/>
    <w:rsid w:val="00C0534B"/>
    <w:rsid w:val="00C05C64"/>
    <w:rsid w:val="00C05E54"/>
    <w:rsid w:val="00C05EFB"/>
    <w:rsid w:val="00C06137"/>
    <w:rsid w:val="00C06258"/>
    <w:rsid w:val="00C062B4"/>
    <w:rsid w:val="00C06782"/>
    <w:rsid w:val="00C06BBA"/>
    <w:rsid w:val="00C07ADC"/>
    <w:rsid w:val="00C11D2D"/>
    <w:rsid w:val="00C12254"/>
    <w:rsid w:val="00C12AE3"/>
    <w:rsid w:val="00C1315D"/>
    <w:rsid w:val="00C14705"/>
    <w:rsid w:val="00C15B4A"/>
    <w:rsid w:val="00C161FD"/>
    <w:rsid w:val="00C177B7"/>
    <w:rsid w:val="00C1789F"/>
    <w:rsid w:val="00C17D7B"/>
    <w:rsid w:val="00C216CE"/>
    <w:rsid w:val="00C220EE"/>
    <w:rsid w:val="00C22176"/>
    <w:rsid w:val="00C22336"/>
    <w:rsid w:val="00C22380"/>
    <w:rsid w:val="00C22F7C"/>
    <w:rsid w:val="00C23604"/>
    <w:rsid w:val="00C23C06"/>
    <w:rsid w:val="00C241F0"/>
    <w:rsid w:val="00C24858"/>
    <w:rsid w:val="00C25083"/>
    <w:rsid w:val="00C25239"/>
    <w:rsid w:val="00C255ED"/>
    <w:rsid w:val="00C26A13"/>
    <w:rsid w:val="00C27F8B"/>
    <w:rsid w:val="00C306B8"/>
    <w:rsid w:val="00C307CC"/>
    <w:rsid w:val="00C30FCC"/>
    <w:rsid w:val="00C312BC"/>
    <w:rsid w:val="00C32484"/>
    <w:rsid w:val="00C32637"/>
    <w:rsid w:val="00C328C2"/>
    <w:rsid w:val="00C3290A"/>
    <w:rsid w:val="00C330F3"/>
    <w:rsid w:val="00C33235"/>
    <w:rsid w:val="00C34046"/>
    <w:rsid w:val="00C34450"/>
    <w:rsid w:val="00C34644"/>
    <w:rsid w:val="00C34CA3"/>
    <w:rsid w:val="00C35867"/>
    <w:rsid w:val="00C36967"/>
    <w:rsid w:val="00C36E9E"/>
    <w:rsid w:val="00C40860"/>
    <w:rsid w:val="00C425AD"/>
    <w:rsid w:val="00C42EB7"/>
    <w:rsid w:val="00C4440D"/>
    <w:rsid w:val="00C444B5"/>
    <w:rsid w:val="00C454B4"/>
    <w:rsid w:val="00C4552E"/>
    <w:rsid w:val="00C4552F"/>
    <w:rsid w:val="00C4599A"/>
    <w:rsid w:val="00C47C13"/>
    <w:rsid w:val="00C502EA"/>
    <w:rsid w:val="00C50646"/>
    <w:rsid w:val="00C507E5"/>
    <w:rsid w:val="00C509C7"/>
    <w:rsid w:val="00C51ABB"/>
    <w:rsid w:val="00C51B81"/>
    <w:rsid w:val="00C51DFC"/>
    <w:rsid w:val="00C51E03"/>
    <w:rsid w:val="00C51FBA"/>
    <w:rsid w:val="00C52BB0"/>
    <w:rsid w:val="00C539EC"/>
    <w:rsid w:val="00C54217"/>
    <w:rsid w:val="00C5532E"/>
    <w:rsid w:val="00C55510"/>
    <w:rsid w:val="00C56A09"/>
    <w:rsid w:val="00C605D2"/>
    <w:rsid w:val="00C61AA2"/>
    <w:rsid w:val="00C6223C"/>
    <w:rsid w:val="00C62F39"/>
    <w:rsid w:val="00C6371F"/>
    <w:rsid w:val="00C63AB8"/>
    <w:rsid w:val="00C63C81"/>
    <w:rsid w:val="00C64893"/>
    <w:rsid w:val="00C649FB"/>
    <w:rsid w:val="00C657F3"/>
    <w:rsid w:val="00C65A65"/>
    <w:rsid w:val="00C65C19"/>
    <w:rsid w:val="00C667FC"/>
    <w:rsid w:val="00C668C8"/>
    <w:rsid w:val="00C66B20"/>
    <w:rsid w:val="00C67290"/>
    <w:rsid w:val="00C67E9D"/>
    <w:rsid w:val="00C705EE"/>
    <w:rsid w:val="00C70A74"/>
    <w:rsid w:val="00C71514"/>
    <w:rsid w:val="00C71E5A"/>
    <w:rsid w:val="00C72DA5"/>
    <w:rsid w:val="00C734B3"/>
    <w:rsid w:val="00C74914"/>
    <w:rsid w:val="00C74ADF"/>
    <w:rsid w:val="00C74B3A"/>
    <w:rsid w:val="00C74D93"/>
    <w:rsid w:val="00C7524A"/>
    <w:rsid w:val="00C75D8B"/>
    <w:rsid w:val="00C76E74"/>
    <w:rsid w:val="00C76F25"/>
    <w:rsid w:val="00C7747F"/>
    <w:rsid w:val="00C774BA"/>
    <w:rsid w:val="00C77BBE"/>
    <w:rsid w:val="00C8036B"/>
    <w:rsid w:val="00C807F7"/>
    <w:rsid w:val="00C80CDF"/>
    <w:rsid w:val="00C81D57"/>
    <w:rsid w:val="00C827D5"/>
    <w:rsid w:val="00C82905"/>
    <w:rsid w:val="00C829E1"/>
    <w:rsid w:val="00C82C85"/>
    <w:rsid w:val="00C83595"/>
    <w:rsid w:val="00C83E3D"/>
    <w:rsid w:val="00C8506C"/>
    <w:rsid w:val="00C857D6"/>
    <w:rsid w:val="00C86026"/>
    <w:rsid w:val="00C86828"/>
    <w:rsid w:val="00C8689E"/>
    <w:rsid w:val="00C873D3"/>
    <w:rsid w:val="00C87F46"/>
    <w:rsid w:val="00C911BD"/>
    <w:rsid w:val="00C914CF"/>
    <w:rsid w:val="00C92F8A"/>
    <w:rsid w:val="00C943D2"/>
    <w:rsid w:val="00C9465F"/>
    <w:rsid w:val="00C94700"/>
    <w:rsid w:val="00C94B8E"/>
    <w:rsid w:val="00C95DEB"/>
    <w:rsid w:val="00C9639D"/>
    <w:rsid w:val="00C972FD"/>
    <w:rsid w:val="00CA01E0"/>
    <w:rsid w:val="00CA05AA"/>
    <w:rsid w:val="00CA05E4"/>
    <w:rsid w:val="00CA17E4"/>
    <w:rsid w:val="00CA19EF"/>
    <w:rsid w:val="00CA1DEF"/>
    <w:rsid w:val="00CA2FF2"/>
    <w:rsid w:val="00CA320D"/>
    <w:rsid w:val="00CA3A96"/>
    <w:rsid w:val="00CA462B"/>
    <w:rsid w:val="00CA4B56"/>
    <w:rsid w:val="00CA4F39"/>
    <w:rsid w:val="00CA54E7"/>
    <w:rsid w:val="00CA5FAD"/>
    <w:rsid w:val="00CA68C1"/>
    <w:rsid w:val="00CA6A33"/>
    <w:rsid w:val="00CA6D78"/>
    <w:rsid w:val="00CA79B7"/>
    <w:rsid w:val="00CA79D2"/>
    <w:rsid w:val="00CB07F1"/>
    <w:rsid w:val="00CB123E"/>
    <w:rsid w:val="00CB21C2"/>
    <w:rsid w:val="00CB24BC"/>
    <w:rsid w:val="00CB292A"/>
    <w:rsid w:val="00CB2B7D"/>
    <w:rsid w:val="00CB2BD1"/>
    <w:rsid w:val="00CB2C42"/>
    <w:rsid w:val="00CB3BCD"/>
    <w:rsid w:val="00CB41E8"/>
    <w:rsid w:val="00CB4D1F"/>
    <w:rsid w:val="00CB5B95"/>
    <w:rsid w:val="00CB6F88"/>
    <w:rsid w:val="00CB74AF"/>
    <w:rsid w:val="00CB7E75"/>
    <w:rsid w:val="00CC0382"/>
    <w:rsid w:val="00CC145F"/>
    <w:rsid w:val="00CC14CA"/>
    <w:rsid w:val="00CC2484"/>
    <w:rsid w:val="00CC25F2"/>
    <w:rsid w:val="00CC3140"/>
    <w:rsid w:val="00CC34F7"/>
    <w:rsid w:val="00CC3B6B"/>
    <w:rsid w:val="00CC3F32"/>
    <w:rsid w:val="00CC55E9"/>
    <w:rsid w:val="00CC5A74"/>
    <w:rsid w:val="00CC5E82"/>
    <w:rsid w:val="00CC6988"/>
    <w:rsid w:val="00CC6A7F"/>
    <w:rsid w:val="00CC7581"/>
    <w:rsid w:val="00CC7C64"/>
    <w:rsid w:val="00CD033A"/>
    <w:rsid w:val="00CD11B5"/>
    <w:rsid w:val="00CD17B5"/>
    <w:rsid w:val="00CD2267"/>
    <w:rsid w:val="00CD239E"/>
    <w:rsid w:val="00CD254B"/>
    <w:rsid w:val="00CD2561"/>
    <w:rsid w:val="00CD2E05"/>
    <w:rsid w:val="00CD31C1"/>
    <w:rsid w:val="00CD3C08"/>
    <w:rsid w:val="00CD5263"/>
    <w:rsid w:val="00CD5E64"/>
    <w:rsid w:val="00CD6446"/>
    <w:rsid w:val="00CD6D44"/>
    <w:rsid w:val="00CD7972"/>
    <w:rsid w:val="00CD7A26"/>
    <w:rsid w:val="00CD7DE5"/>
    <w:rsid w:val="00CE04C7"/>
    <w:rsid w:val="00CE0969"/>
    <w:rsid w:val="00CE0B9A"/>
    <w:rsid w:val="00CE0F3A"/>
    <w:rsid w:val="00CE0F55"/>
    <w:rsid w:val="00CE1582"/>
    <w:rsid w:val="00CE3603"/>
    <w:rsid w:val="00CE3A4A"/>
    <w:rsid w:val="00CE529E"/>
    <w:rsid w:val="00CE6CDB"/>
    <w:rsid w:val="00CE78A7"/>
    <w:rsid w:val="00CE7A75"/>
    <w:rsid w:val="00CF04BF"/>
    <w:rsid w:val="00CF1620"/>
    <w:rsid w:val="00CF24C2"/>
    <w:rsid w:val="00CF2740"/>
    <w:rsid w:val="00CF2EEC"/>
    <w:rsid w:val="00CF35F7"/>
    <w:rsid w:val="00CF3683"/>
    <w:rsid w:val="00CF399A"/>
    <w:rsid w:val="00CF3DAD"/>
    <w:rsid w:val="00CF48EF"/>
    <w:rsid w:val="00CF4DF0"/>
    <w:rsid w:val="00CF5C04"/>
    <w:rsid w:val="00CF6157"/>
    <w:rsid w:val="00CF6BF8"/>
    <w:rsid w:val="00CF6C5D"/>
    <w:rsid w:val="00CF73FE"/>
    <w:rsid w:val="00CF7450"/>
    <w:rsid w:val="00D00070"/>
    <w:rsid w:val="00D00676"/>
    <w:rsid w:val="00D0112E"/>
    <w:rsid w:val="00D01717"/>
    <w:rsid w:val="00D01801"/>
    <w:rsid w:val="00D01B68"/>
    <w:rsid w:val="00D02652"/>
    <w:rsid w:val="00D029D5"/>
    <w:rsid w:val="00D03962"/>
    <w:rsid w:val="00D03FC0"/>
    <w:rsid w:val="00D04A31"/>
    <w:rsid w:val="00D05303"/>
    <w:rsid w:val="00D053AE"/>
    <w:rsid w:val="00D0708C"/>
    <w:rsid w:val="00D07B36"/>
    <w:rsid w:val="00D10B3C"/>
    <w:rsid w:val="00D11979"/>
    <w:rsid w:val="00D1232F"/>
    <w:rsid w:val="00D12393"/>
    <w:rsid w:val="00D124CE"/>
    <w:rsid w:val="00D13537"/>
    <w:rsid w:val="00D143FB"/>
    <w:rsid w:val="00D144E8"/>
    <w:rsid w:val="00D145D9"/>
    <w:rsid w:val="00D14937"/>
    <w:rsid w:val="00D159C5"/>
    <w:rsid w:val="00D15F3B"/>
    <w:rsid w:val="00D15F5E"/>
    <w:rsid w:val="00D1662D"/>
    <w:rsid w:val="00D1792E"/>
    <w:rsid w:val="00D17A91"/>
    <w:rsid w:val="00D17BEB"/>
    <w:rsid w:val="00D17E56"/>
    <w:rsid w:val="00D2115B"/>
    <w:rsid w:val="00D2160D"/>
    <w:rsid w:val="00D21C3E"/>
    <w:rsid w:val="00D2258B"/>
    <w:rsid w:val="00D226F7"/>
    <w:rsid w:val="00D22714"/>
    <w:rsid w:val="00D22DF9"/>
    <w:rsid w:val="00D2307C"/>
    <w:rsid w:val="00D23F55"/>
    <w:rsid w:val="00D245CB"/>
    <w:rsid w:val="00D2565B"/>
    <w:rsid w:val="00D26325"/>
    <w:rsid w:val="00D26F14"/>
    <w:rsid w:val="00D27C51"/>
    <w:rsid w:val="00D316A4"/>
    <w:rsid w:val="00D336DD"/>
    <w:rsid w:val="00D33A1A"/>
    <w:rsid w:val="00D33F61"/>
    <w:rsid w:val="00D34002"/>
    <w:rsid w:val="00D34B2E"/>
    <w:rsid w:val="00D35614"/>
    <w:rsid w:val="00D36140"/>
    <w:rsid w:val="00D3655B"/>
    <w:rsid w:val="00D36748"/>
    <w:rsid w:val="00D369F3"/>
    <w:rsid w:val="00D37FA2"/>
    <w:rsid w:val="00D4149E"/>
    <w:rsid w:val="00D414ED"/>
    <w:rsid w:val="00D41FDE"/>
    <w:rsid w:val="00D42254"/>
    <w:rsid w:val="00D42C12"/>
    <w:rsid w:val="00D42CB8"/>
    <w:rsid w:val="00D42DDD"/>
    <w:rsid w:val="00D42E0B"/>
    <w:rsid w:val="00D4534B"/>
    <w:rsid w:val="00D45574"/>
    <w:rsid w:val="00D45AF2"/>
    <w:rsid w:val="00D466B7"/>
    <w:rsid w:val="00D46745"/>
    <w:rsid w:val="00D47E86"/>
    <w:rsid w:val="00D47FB3"/>
    <w:rsid w:val="00D51AE2"/>
    <w:rsid w:val="00D51F98"/>
    <w:rsid w:val="00D530C2"/>
    <w:rsid w:val="00D53A42"/>
    <w:rsid w:val="00D54062"/>
    <w:rsid w:val="00D54106"/>
    <w:rsid w:val="00D54174"/>
    <w:rsid w:val="00D54CE5"/>
    <w:rsid w:val="00D558EB"/>
    <w:rsid w:val="00D56319"/>
    <w:rsid w:val="00D566B9"/>
    <w:rsid w:val="00D56A18"/>
    <w:rsid w:val="00D56A3F"/>
    <w:rsid w:val="00D57533"/>
    <w:rsid w:val="00D57C4D"/>
    <w:rsid w:val="00D600B5"/>
    <w:rsid w:val="00D60F79"/>
    <w:rsid w:val="00D61FFC"/>
    <w:rsid w:val="00D6238E"/>
    <w:rsid w:val="00D62C41"/>
    <w:rsid w:val="00D62E88"/>
    <w:rsid w:val="00D63F69"/>
    <w:rsid w:val="00D650E5"/>
    <w:rsid w:val="00D651AA"/>
    <w:rsid w:val="00D6527C"/>
    <w:rsid w:val="00D652BD"/>
    <w:rsid w:val="00D65486"/>
    <w:rsid w:val="00D66224"/>
    <w:rsid w:val="00D662A3"/>
    <w:rsid w:val="00D67587"/>
    <w:rsid w:val="00D67CD0"/>
    <w:rsid w:val="00D700D2"/>
    <w:rsid w:val="00D707DE"/>
    <w:rsid w:val="00D71072"/>
    <w:rsid w:val="00D714DD"/>
    <w:rsid w:val="00D7164E"/>
    <w:rsid w:val="00D71E4A"/>
    <w:rsid w:val="00D728D2"/>
    <w:rsid w:val="00D74062"/>
    <w:rsid w:val="00D746AE"/>
    <w:rsid w:val="00D750AF"/>
    <w:rsid w:val="00D75813"/>
    <w:rsid w:val="00D7610A"/>
    <w:rsid w:val="00D76C1C"/>
    <w:rsid w:val="00D77C7B"/>
    <w:rsid w:val="00D8051B"/>
    <w:rsid w:val="00D80892"/>
    <w:rsid w:val="00D80FAF"/>
    <w:rsid w:val="00D814FF"/>
    <w:rsid w:val="00D81B4E"/>
    <w:rsid w:val="00D81C58"/>
    <w:rsid w:val="00D81C5A"/>
    <w:rsid w:val="00D82B68"/>
    <w:rsid w:val="00D82CE3"/>
    <w:rsid w:val="00D83ACF"/>
    <w:rsid w:val="00D83F39"/>
    <w:rsid w:val="00D8545C"/>
    <w:rsid w:val="00D854FD"/>
    <w:rsid w:val="00D86216"/>
    <w:rsid w:val="00D8681E"/>
    <w:rsid w:val="00D87B79"/>
    <w:rsid w:val="00D87F37"/>
    <w:rsid w:val="00D90C8E"/>
    <w:rsid w:val="00D90ED7"/>
    <w:rsid w:val="00D914A5"/>
    <w:rsid w:val="00D91945"/>
    <w:rsid w:val="00D91A8A"/>
    <w:rsid w:val="00D924A7"/>
    <w:rsid w:val="00D94BAB"/>
    <w:rsid w:val="00D94D3F"/>
    <w:rsid w:val="00D95E7F"/>
    <w:rsid w:val="00DA0A56"/>
    <w:rsid w:val="00DA0E0B"/>
    <w:rsid w:val="00DA101C"/>
    <w:rsid w:val="00DA16AF"/>
    <w:rsid w:val="00DA2D6D"/>
    <w:rsid w:val="00DA2EA4"/>
    <w:rsid w:val="00DA2FC6"/>
    <w:rsid w:val="00DA301A"/>
    <w:rsid w:val="00DA3378"/>
    <w:rsid w:val="00DA3E54"/>
    <w:rsid w:val="00DA4A24"/>
    <w:rsid w:val="00DA69A2"/>
    <w:rsid w:val="00DA7A8A"/>
    <w:rsid w:val="00DA7C0E"/>
    <w:rsid w:val="00DA7D6B"/>
    <w:rsid w:val="00DB06AE"/>
    <w:rsid w:val="00DB1A37"/>
    <w:rsid w:val="00DB254F"/>
    <w:rsid w:val="00DB29BC"/>
    <w:rsid w:val="00DB32FC"/>
    <w:rsid w:val="00DB5226"/>
    <w:rsid w:val="00DB55FE"/>
    <w:rsid w:val="00DB5B1A"/>
    <w:rsid w:val="00DB5EE7"/>
    <w:rsid w:val="00DB65A0"/>
    <w:rsid w:val="00DB684D"/>
    <w:rsid w:val="00DB6F1D"/>
    <w:rsid w:val="00DB74E6"/>
    <w:rsid w:val="00DB7603"/>
    <w:rsid w:val="00DB78C3"/>
    <w:rsid w:val="00DC007E"/>
    <w:rsid w:val="00DC0431"/>
    <w:rsid w:val="00DC14A8"/>
    <w:rsid w:val="00DC2742"/>
    <w:rsid w:val="00DC399A"/>
    <w:rsid w:val="00DC4CEC"/>
    <w:rsid w:val="00DC5210"/>
    <w:rsid w:val="00DC6AA2"/>
    <w:rsid w:val="00DC6AE9"/>
    <w:rsid w:val="00DC7406"/>
    <w:rsid w:val="00DC7698"/>
    <w:rsid w:val="00DC7F04"/>
    <w:rsid w:val="00DD03C1"/>
    <w:rsid w:val="00DD0A68"/>
    <w:rsid w:val="00DD0C0D"/>
    <w:rsid w:val="00DD1B16"/>
    <w:rsid w:val="00DD1B5C"/>
    <w:rsid w:val="00DD1CDF"/>
    <w:rsid w:val="00DD1F69"/>
    <w:rsid w:val="00DD20B1"/>
    <w:rsid w:val="00DD2185"/>
    <w:rsid w:val="00DD2C59"/>
    <w:rsid w:val="00DD2C77"/>
    <w:rsid w:val="00DD30F9"/>
    <w:rsid w:val="00DD325A"/>
    <w:rsid w:val="00DD4631"/>
    <w:rsid w:val="00DD57CD"/>
    <w:rsid w:val="00DD57D3"/>
    <w:rsid w:val="00DD5A57"/>
    <w:rsid w:val="00DD5E77"/>
    <w:rsid w:val="00DD6436"/>
    <w:rsid w:val="00DD6598"/>
    <w:rsid w:val="00DD7291"/>
    <w:rsid w:val="00DE0BDB"/>
    <w:rsid w:val="00DE2EA7"/>
    <w:rsid w:val="00DE2F24"/>
    <w:rsid w:val="00DE321F"/>
    <w:rsid w:val="00DE409A"/>
    <w:rsid w:val="00DE42E3"/>
    <w:rsid w:val="00DE47D9"/>
    <w:rsid w:val="00DE5269"/>
    <w:rsid w:val="00DE58C7"/>
    <w:rsid w:val="00DE6907"/>
    <w:rsid w:val="00DF0A29"/>
    <w:rsid w:val="00DF0AE5"/>
    <w:rsid w:val="00DF1A17"/>
    <w:rsid w:val="00DF20E2"/>
    <w:rsid w:val="00DF2413"/>
    <w:rsid w:val="00DF5423"/>
    <w:rsid w:val="00DF5D54"/>
    <w:rsid w:val="00DF5E28"/>
    <w:rsid w:val="00DF66C3"/>
    <w:rsid w:val="00DF71D0"/>
    <w:rsid w:val="00E00008"/>
    <w:rsid w:val="00E0015B"/>
    <w:rsid w:val="00E00326"/>
    <w:rsid w:val="00E0067B"/>
    <w:rsid w:val="00E016AE"/>
    <w:rsid w:val="00E01D39"/>
    <w:rsid w:val="00E01F2F"/>
    <w:rsid w:val="00E026CC"/>
    <w:rsid w:val="00E05736"/>
    <w:rsid w:val="00E06529"/>
    <w:rsid w:val="00E06B19"/>
    <w:rsid w:val="00E07737"/>
    <w:rsid w:val="00E07FD6"/>
    <w:rsid w:val="00E104BB"/>
    <w:rsid w:val="00E104F6"/>
    <w:rsid w:val="00E10760"/>
    <w:rsid w:val="00E10AD6"/>
    <w:rsid w:val="00E113A0"/>
    <w:rsid w:val="00E1182C"/>
    <w:rsid w:val="00E1299F"/>
    <w:rsid w:val="00E1331E"/>
    <w:rsid w:val="00E14375"/>
    <w:rsid w:val="00E145CF"/>
    <w:rsid w:val="00E15049"/>
    <w:rsid w:val="00E154A3"/>
    <w:rsid w:val="00E154E6"/>
    <w:rsid w:val="00E15908"/>
    <w:rsid w:val="00E161DF"/>
    <w:rsid w:val="00E1735D"/>
    <w:rsid w:val="00E17586"/>
    <w:rsid w:val="00E1797E"/>
    <w:rsid w:val="00E17C9E"/>
    <w:rsid w:val="00E205CF"/>
    <w:rsid w:val="00E20812"/>
    <w:rsid w:val="00E211EF"/>
    <w:rsid w:val="00E215A2"/>
    <w:rsid w:val="00E216A2"/>
    <w:rsid w:val="00E21B70"/>
    <w:rsid w:val="00E21C0D"/>
    <w:rsid w:val="00E21FC2"/>
    <w:rsid w:val="00E22F8D"/>
    <w:rsid w:val="00E230B7"/>
    <w:rsid w:val="00E23E7E"/>
    <w:rsid w:val="00E24284"/>
    <w:rsid w:val="00E242A1"/>
    <w:rsid w:val="00E24F5B"/>
    <w:rsid w:val="00E25C4B"/>
    <w:rsid w:val="00E27881"/>
    <w:rsid w:val="00E27FCD"/>
    <w:rsid w:val="00E317B0"/>
    <w:rsid w:val="00E31D82"/>
    <w:rsid w:val="00E32C8E"/>
    <w:rsid w:val="00E34E5E"/>
    <w:rsid w:val="00E356AC"/>
    <w:rsid w:val="00E35AAE"/>
    <w:rsid w:val="00E35D3F"/>
    <w:rsid w:val="00E41025"/>
    <w:rsid w:val="00E418F1"/>
    <w:rsid w:val="00E42520"/>
    <w:rsid w:val="00E42E76"/>
    <w:rsid w:val="00E439A3"/>
    <w:rsid w:val="00E44031"/>
    <w:rsid w:val="00E44067"/>
    <w:rsid w:val="00E44923"/>
    <w:rsid w:val="00E44D3E"/>
    <w:rsid w:val="00E4648C"/>
    <w:rsid w:val="00E47567"/>
    <w:rsid w:val="00E50572"/>
    <w:rsid w:val="00E51188"/>
    <w:rsid w:val="00E516D1"/>
    <w:rsid w:val="00E52301"/>
    <w:rsid w:val="00E52D65"/>
    <w:rsid w:val="00E53895"/>
    <w:rsid w:val="00E5477C"/>
    <w:rsid w:val="00E548F9"/>
    <w:rsid w:val="00E54A0A"/>
    <w:rsid w:val="00E55AEA"/>
    <w:rsid w:val="00E55EDC"/>
    <w:rsid w:val="00E56296"/>
    <w:rsid w:val="00E56B03"/>
    <w:rsid w:val="00E62CC1"/>
    <w:rsid w:val="00E632A4"/>
    <w:rsid w:val="00E64C25"/>
    <w:rsid w:val="00E66571"/>
    <w:rsid w:val="00E667C6"/>
    <w:rsid w:val="00E66DD7"/>
    <w:rsid w:val="00E670EC"/>
    <w:rsid w:val="00E67F9C"/>
    <w:rsid w:val="00E70100"/>
    <w:rsid w:val="00E70403"/>
    <w:rsid w:val="00E7047B"/>
    <w:rsid w:val="00E70756"/>
    <w:rsid w:val="00E70B97"/>
    <w:rsid w:val="00E70EDD"/>
    <w:rsid w:val="00E72CE4"/>
    <w:rsid w:val="00E73298"/>
    <w:rsid w:val="00E73453"/>
    <w:rsid w:val="00E73F71"/>
    <w:rsid w:val="00E74764"/>
    <w:rsid w:val="00E74EEC"/>
    <w:rsid w:val="00E75F32"/>
    <w:rsid w:val="00E75FE1"/>
    <w:rsid w:val="00E76A15"/>
    <w:rsid w:val="00E76C7B"/>
    <w:rsid w:val="00E7744E"/>
    <w:rsid w:val="00E779E5"/>
    <w:rsid w:val="00E81622"/>
    <w:rsid w:val="00E8165F"/>
    <w:rsid w:val="00E81815"/>
    <w:rsid w:val="00E820A8"/>
    <w:rsid w:val="00E82238"/>
    <w:rsid w:val="00E8241B"/>
    <w:rsid w:val="00E83A6A"/>
    <w:rsid w:val="00E848FB"/>
    <w:rsid w:val="00E855D8"/>
    <w:rsid w:val="00E85B9D"/>
    <w:rsid w:val="00E85C8A"/>
    <w:rsid w:val="00E863AD"/>
    <w:rsid w:val="00E8680E"/>
    <w:rsid w:val="00E9028C"/>
    <w:rsid w:val="00E90A76"/>
    <w:rsid w:val="00E90F84"/>
    <w:rsid w:val="00E91C91"/>
    <w:rsid w:val="00E91DAD"/>
    <w:rsid w:val="00E92CF9"/>
    <w:rsid w:val="00E931A3"/>
    <w:rsid w:val="00E9334F"/>
    <w:rsid w:val="00E93757"/>
    <w:rsid w:val="00E952A4"/>
    <w:rsid w:val="00E95523"/>
    <w:rsid w:val="00E9601C"/>
    <w:rsid w:val="00E96754"/>
    <w:rsid w:val="00E96D83"/>
    <w:rsid w:val="00E978BD"/>
    <w:rsid w:val="00EA073D"/>
    <w:rsid w:val="00EA0F70"/>
    <w:rsid w:val="00EA2434"/>
    <w:rsid w:val="00EA3EA6"/>
    <w:rsid w:val="00EA41A7"/>
    <w:rsid w:val="00EA5123"/>
    <w:rsid w:val="00EA6007"/>
    <w:rsid w:val="00EA60C1"/>
    <w:rsid w:val="00EA6306"/>
    <w:rsid w:val="00EA638C"/>
    <w:rsid w:val="00EA664F"/>
    <w:rsid w:val="00EA6BAA"/>
    <w:rsid w:val="00EA6FC8"/>
    <w:rsid w:val="00EA7579"/>
    <w:rsid w:val="00EA78A1"/>
    <w:rsid w:val="00EB0AB8"/>
    <w:rsid w:val="00EB0E45"/>
    <w:rsid w:val="00EB200C"/>
    <w:rsid w:val="00EB2078"/>
    <w:rsid w:val="00EB235A"/>
    <w:rsid w:val="00EB243C"/>
    <w:rsid w:val="00EB258C"/>
    <w:rsid w:val="00EB272B"/>
    <w:rsid w:val="00EB281F"/>
    <w:rsid w:val="00EB35DB"/>
    <w:rsid w:val="00EB3888"/>
    <w:rsid w:val="00EB4706"/>
    <w:rsid w:val="00EB4BDC"/>
    <w:rsid w:val="00EB4C39"/>
    <w:rsid w:val="00EB514A"/>
    <w:rsid w:val="00EB65E4"/>
    <w:rsid w:val="00EB6CD9"/>
    <w:rsid w:val="00EB6D3E"/>
    <w:rsid w:val="00EB7452"/>
    <w:rsid w:val="00EC020B"/>
    <w:rsid w:val="00EC151C"/>
    <w:rsid w:val="00EC1C8E"/>
    <w:rsid w:val="00EC1FC5"/>
    <w:rsid w:val="00EC49D4"/>
    <w:rsid w:val="00EC53A8"/>
    <w:rsid w:val="00EC58F2"/>
    <w:rsid w:val="00EC593D"/>
    <w:rsid w:val="00EC5A9D"/>
    <w:rsid w:val="00EC5C1A"/>
    <w:rsid w:val="00EC6D18"/>
    <w:rsid w:val="00EC7066"/>
    <w:rsid w:val="00EC7C8A"/>
    <w:rsid w:val="00EC7E3F"/>
    <w:rsid w:val="00ED02CA"/>
    <w:rsid w:val="00ED04E9"/>
    <w:rsid w:val="00ED0DCC"/>
    <w:rsid w:val="00ED0F31"/>
    <w:rsid w:val="00ED1E6F"/>
    <w:rsid w:val="00ED2945"/>
    <w:rsid w:val="00ED2F3F"/>
    <w:rsid w:val="00ED354D"/>
    <w:rsid w:val="00ED4676"/>
    <w:rsid w:val="00ED4CC4"/>
    <w:rsid w:val="00ED5B8E"/>
    <w:rsid w:val="00ED5E16"/>
    <w:rsid w:val="00ED6C64"/>
    <w:rsid w:val="00ED7312"/>
    <w:rsid w:val="00ED77E9"/>
    <w:rsid w:val="00ED7D83"/>
    <w:rsid w:val="00ED7E18"/>
    <w:rsid w:val="00EE0408"/>
    <w:rsid w:val="00EE049D"/>
    <w:rsid w:val="00EE0793"/>
    <w:rsid w:val="00EE12B4"/>
    <w:rsid w:val="00EE1AD2"/>
    <w:rsid w:val="00EE1D74"/>
    <w:rsid w:val="00EE3F9B"/>
    <w:rsid w:val="00EE494E"/>
    <w:rsid w:val="00EE4BC6"/>
    <w:rsid w:val="00EE4EF6"/>
    <w:rsid w:val="00EE51E4"/>
    <w:rsid w:val="00EE5D97"/>
    <w:rsid w:val="00EE6D08"/>
    <w:rsid w:val="00EF1276"/>
    <w:rsid w:val="00EF1995"/>
    <w:rsid w:val="00EF1B82"/>
    <w:rsid w:val="00EF1F20"/>
    <w:rsid w:val="00EF1FFE"/>
    <w:rsid w:val="00EF2BBC"/>
    <w:rsid w:val="00EF2D2F"/>
    <w:rsid w:val="00EF3213"/>
    <w:rsid w:val="00EF548F"/>
    <w:rsid w:val="00EF5845"/>
    <w:rsid w:val="00EF6547"/>
    <w:rsid w:val="00EF6858"/>
    <w:rsid w:val="00EF7612"/>
    <w:rsid w:val="00EF7987"/>
    <w:rsid w:val="00F009A3"/>
    <w:rsid w:val="00F009E2"/>
    <w:rsid w:val="00F01EAF"/>
    <w:rsid w:val="00F0386C"/>
    <w:rsid w:val="00F040C9"/>
    <w:rsid w:val="00F0426C"/>
    <w:rsid w:val="00F04931"/>
    <w:rsid w:val="00F04DF1"/>
    <w:rsid w:val="00F05653"/>
    <w:rsid w:val="00F05A0D"/>
    <w:rsid w:val="00F05E86"/>
    <w:rsid w:val="00F06CF3"/>
    <w:rsid w:val="00F078FA"/>
    <w:rsid w:val="00F10731"/>
    <w:rsid w:val="00F114BC"/>
    <w:rsid w:val="00F1190A"/>
    <w:rsid w:val="00F11F9F"/>
    <w:rsid w:val="00F127D1"/>
    <w:rsid w:val="00F128A4"/>
    <w:rsid w:val="00F12DF9"/>
    <w:rsid w:val="00F12F58"/>
    <w:rsid w:val="00F13FC2"/>
    <w:rsid w:val="00F1431F"/>
    <w:rsid w:val="00F1730E"/>
    <w:rsid w:val="00F17D9F"/>
    <w:rsid w:val="00F17EF7"/>
    <w:rsid w:val="00F20744"/>
    <w:rsid w:val="00F207A9"/>
    <w:rsid w:val="00F216A1"/>
    <w:rsid w:val="00F216EC"/>
    <w:rsid w:val="00F2195A"/>
    <w:rsid w:val="00F2197F"/>
    <w:rsid w:val="00F2236B"/>
    <w:rsid w:val="00F22CF1"/>
    <w:rsid w:val="00F22D47"/>
    <w:rsid w:val="00F22DF3"/>
    <w:rsid w:val="00F23F8A"/>
    <w:rsid w:val="00F2478E"/>
    <w:rsid w:val="00F24C14"/>
    <w:rsid w:val="00F24D04"/>
    <w:rsid w:val="00F24E9C"/>
    <w:rsid w:val="00F26510"/>
    <w:rsid w:val="00F30137"/>
    <w:rsid w:val="00F305C1"/>
    <w:rsid w:val="00F30714"/>
    <w:rsid w:val="00F30A1D"/>
    <w:rsid w:val="00F3115A"/>
    <w:rsid w:val="00F316B0"/>
    <w:rsid w:val="00F31793"/>
    <w:rsid w:val="00F31D4B"/>
    <w:rsid w:val="00F32165"/>
    <w:rsid w:val="00F32A94"/>
    <w:rsid w:val="00F32C61"/>
    <w:rsid w:val="00F3360E"/>
    <w:rsid w:val="00F35A03"/>
    <w:rsid w:val="00F36919"/>
    <w:rsid w:val="00F36A71"/>
    <w:rsid w:val="00F3737F"/>
    <w:rsid w:val="00F376DA"/>
    <w:rsid w:val="00F37E71"/>
    <w:rsid w:val="00F40023"/>
    <w:rsid w:val="00F4032A"/>
    <w:rsid w:val="00F408C6"/>
    <w:rsid w:val="00F4103B"/>
    <w:rsid w:val="00F42046"/>
    <w:rsid w:val="00F42AF9"/>
    <w:rsid w:val="00F42CFA"/>
    <w:rsid w:val="00F449DB"/>
    <w:rsid w:val="00F44A24"/>
    <w:rsid w:val="00F44A89"/>
    <w:rsid w:val="00F44D32"/>
    <w:rsid w:val="00F46B7F"/>
    <w:rsid w:val="00F46B99"/>
    <w:rsid w:val="00F46FAB"/>
    <w:rsid w:val="00F47518"/>
    <w:rsid w:val="00F50B30"/>
    <w:rsid w:val="00F516DA"/>
    <w:rsid w:val="00F5267C"/>
    <w:rsid w:val="00F537FA"/>
    <w:rsid w:val="00F54607"/>
    <w:rsid w:val="00F560A9"/>
    <w:rsid w:val="00F568F6"/>
    <w:rsid w:val="00F57B69"/>
    <w:rsid w:val="00F612CC"/>
    <w:rsid w:val="00F61797"/>
    <w:rsid w:val="00F62AE9"/>
    <w:rsid w:val="00F6312A"/>
    <w:rsid w:val="00F63477"/>
    <w:rsid w:val="00F64645"/>
    <w:rsid w:val="00F64E9E"/>
    <w:rsid w:val="00F651E2"/>
    <w:rsid w:val="00F657B1"/>
    <w:rsid w:val="00F659F8"/>
    <w:rsid w:val="00F65EC8"/>
    <w:rsid w:val="00F66484"/>
    <w:rsid w:val="00F66788"/>
    <w:rsid w:val="00F6735C"/>
    <w:rsid w:val="00F708C2"/>
    <w:rsid w:val="00F7116B"/>
    <w:rsid w:val="00F711F8"/>
    <w:rsid w:val="00F71856"/>
    <w:rsid w:val="00F72659"/>
    <w:rsid w:val="00F731F4"/>
    <w:rsid w:val="00F74436"/>
    <w:rsid w:val="00F747ED"/>
    <w:rsid w:val="00F74D22"/>
    <w:rsid w:val="00F75318"/>
    <w:rsid w:val="00F76562"/>
    <w:rsid w:val="00F76B0F"/>
    <w:rsid w:val="00F77D3F"/>
    <w:rsid w:val="00F77F63"/>
    <w:rsid w:val="00F81192"/>
    <w:rsid w:val="00F83915"/>
    <w:rsid w:val="00F83B94"/>
    <w:rsid w:val="00F84283"/>
    <w:rsid w:val="00F84445"/>
    <w:rsid w:val="00F84A03"/>
    <w:rsid w:val="00F85739"/>
    <w:rsid w:val="00F86486"/>
    <w:rsid w:val="00F87911"/>
    <w:rsid w:val="00F901F2"/>
    <w:rsid w:val="00F9226A"/>
    <w:rsid w:val="00F93115"/>
    <w:rsid w:val="00F935E4"/>
    <w:rsid w:val="00F94DA5"/>
    <w:rsid w:val="00F94DCE"/>
    <w:rsid w:val="00F95107"/>
    <w:rsid w:val="00F9512C"/>
    <w:rsid w:val="00F951D6"/>
    <w:rsid w:val="00F95598"/>
    <w:rsid w:val="00F958A0"/>
    <w:rsid w:val="00F95D00"/>
    <w:rsid w:val="00F965D7"/>
    <w:rsid w:val="00F975C7"/>
    <w:rsid w:val="00FA0D4A"/>
    <w:rsid w:val="00FA0E1F"/>
    <w:rsid w:val="00FA147B"/>
    <w:rsid w:val="00FA1BC4"/>
    <w:rsid w:val="00FA3AAE"/>
    <w:rsid w:val="00FA4E6B"/>
    <w:rsid w:val="00FA5521"/>
    <w:rsid w:val="00FA63D9"/>
    <w:rsid w:val="00FA65E8"/>
    <w:rsid w:val="00FA71CB"/>
    <w:rsid w:val="00FA74F1"/>
    <w:rsid w:val="00FA757C"/>
    <w:rsid w:val="00FA7B87"/>
    <w:rsid w:val="00FB0C72"/>
    <w:rsid w:val="00FB0D46"/>
    <w:rsid w:val="00FB1765"/>
    <w:rsid w:val="00FB1E57"/>
    <w:rsid w:val="00FB2122"/>
    <w:rsid w:val="00FB3543"/>
    <w:rsid w:val="00FB3784"/>
    <w:rsid w:val="00FB40B5"/>
    <w:rsid w:val="00FB4CAA"/>
    <w:rsid w:val="00FB5359"/>
    <w:rsid w:val="00FB5EC9"/>
    <w:rsid w:val="00FB5FD8"/>
    <w:rsid w:val="00FB64B4"/>
    <w:rsid w:val="00FB65B6"/>
    <w:rsid w:val="00FB67E7"/>
    <w:rsid w:val="00FB68EE"/>
    <w:rsid w:val="00FB6F6E"/>
    <w:rsid w:val="00FB7C8C"/>
    <w:rsid w:val="00FC0C8B"/>
    <w:rsid w:val="00FC0DB2"/>
    <w:rsid w:val="00FC15EF"/>
    <w:rsid w:val="00FC1607"/>
    <w:rsid w:val="00FC1832"/>
    <w:rsid w:val="00FC1AB1"/>
    <w:rsid w:val="00FC1E94"/>
    <w:rsid w:val="00FC1ED5"/>
    <w:rsid w:val="00FC2018"/>
    <w:rsid w:val="00FC221F"/>
    <w:rsid w:val="00FC2BC1"/>
    <w:rsid w:val="00FC2C65"/>
    <w:rsid w:val="00FC3234"/>
    <w:rsid w:val="00FC348D"/>
    <w:rsid w:val="00FC3944"/>
    <w:rsid w:val="00FC3AA0"/>
    <w:rsid w:val="00FC464B"/>
    <w:rsid w:val="00FC4BEF"/>
    <w:rsid w:val="00FC583E"/>
    <w:rsid w:val="00FC5BA7"/>
    <w:rsid w:val="00FC6B12"/>
    <w:rsid w:val="00FC6D9D"/>
    <w:rsid w:val="00FC7702"/>
    <w:rsid w:val="00FC7C4D"/>
    <w:rsid w:val="00FC7F31"/>
    <w:rsid w:val="00FD0635"/>
    <w:rsid w:val="00FD0FBE"/>
    <w:rsid w:val="00FD1737"/>
    <w:rsid w:val="00FD31FA"/>
    <w:rsid w:val="00FD3E4E"/>
    <w:rsid w:val="00FD42BA"/>
    <w:rsid w:val="00FD4704"/>
    <w:rsid w:val="00FD4978"/>
    <w:rsid w:val="00FD4A28"/>
    <w:rsid w:val="00FD5DAD"/>
    <w:rsid w:val="00FD634B"/>
    <w:rsid w:val="00FD66C6"/>
    <w:rsid w:val="00FD71C5"/>
    <w:rsid w:val="00FD7559"/>
    <w:rsid w:val="00FE009B"/>
    <w:rsid w:val="00FE09A4"/>
    <w:rsid w:val="00FE0AD0"/>
    <w:rsid w:val="00FE3161"/>
    <w:rsid w:val="00FE4277"/>
    <w:rsid w:val="00FE5BDA"/>
    <w:rsid w:val="00FE639C"/>
    <w:rsid w:val="00FE6B1E"/>
    <w:rsid w:val="00FE7C17"/>
    <w:rsid w:val="00FF0284"/>
    <w:rsid w:val="00FF0D22"/>
    <w:rsid w:val="00FF0E7B"/>
    <w:rsid w:val="00FF105E"/>
    <w:rsid w:val="00FF1A03"/>
    <w:rsid w:val="00FF2FB3"/>
    <w:rsid w:val="00FF31FC"/>
    <w:rsid w:val="00FF35C1"/>
    <w:rsid w:val="00FF3F77"/>
    <w:rsid w:val="00FF3FCE"/>
    <w:rsid w:val="00FF4A2E"/>
    <w:rsid w:val="00FF6580"/>
    <w:rsid w:val="00FF6B90"/>
    <w:rsid w:val="00FF7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5F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A25F4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A25F4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A25F4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A25F4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A25F4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A25F4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A25F4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A25F4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25F4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5F46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A25F4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A25F4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25F4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A25F46"/>
    <w:rPr>
      <w:rFonts w:cs="Times New Roman"/>
      <w:b/>
      <w:bCs/>
    </w:rPr>
  </w:style>
  <w:style w:type="paragraph" w:styleId="ListBullet">
    <w:name w:val="List Bullet"/>
    <w:basedOn w:val="Normal"/>
    <w:rsid w:val="00A25F4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25F4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25F4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25F4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A25F4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A25F4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A25F4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A25F46"/>
    <w:pPr>
      <w:ind w:left="284"/>
    </w:pPr>
  </w:style>
  <w:style w:type="paragraph" w:customStyle="1" w:styleId="AAFrameAddress">
    <w:name w:val="AA Frame Address"/>
    <w:basedOn w:val="Heading1"/>
    <w:rsid w:val="00A25F4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A25F4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A25F4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A25F4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25F4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A25F4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A25F46"/>
    <w:pPr>
      <w:ind w:left="851" w:hanging="284"/>
    </w:pPr>
  </w:style>
  <w:style w:type="paragraph" w:styleId="Index4">
    <w:name w:val="index 4"/>
    <w:basedOn w:val="Normal"/>
    <w:next w:val="Normal"/>
    <w:semiHidden/>
    <w:rsid w:val="00A25F46"/>
    <w:pPr>
      <w:ind w:left="1135" w:hanging="284"/>
    </w:pPr>
  </w:style>
  <w:style w:type="paragraph" w:styleId="Index6">
    <w:name w:val="index 6"/>
    <w:basedOn w:val="Normal"/>
    <w:next w:val="Normal"/>
    <w:semiHidden/>
    <w:rsid w:val="00A25F46"/>
    <w:pPr>
      <w:ind w:left="1702" w:hanging="284"/>
    </w:pPr>
  </w:style>
  <w:style w:type="paragraph" w:styleId="Index5">
    <w:name w:val="index 5"/>
    <w:basedOn w:val="Normal"/>
    <w:next w:val="Normal"/>
    <w:semiHidden/>
    <w:rsid w:val="00A25F46"/>
    <w:pPr>
      <w:ind w:left="1418" w:hanging="284"/>
    </w:pPr>
  </w:style>
  <w:style w:type="paragraph" w:styleId="Index7">
    <w:name w:val="index 7"/>
    <w:basedOn w:val="Normal"/>
    <w:next w:val="Normal"/>
    <w:semiHidden/>
    <w:rsid w:val="00A25F46"/>
    <w:pPr>
      <w:ind w:left="1985" w:hanging="284"/>
    </w:pPr>
  </w:style>
  <w:style w:type="paragraph" w:styleId="Index8">
    <w:name w:val="index 8"/>
    <w:basedOn w:val="Normal"/>
    <w:next w:val="Normal"/>
    <w:semiHidden/>
    <w:rsid w:val="00A25F46"/>
    <w:pPr>
      <w:ind w:left="2269" w:hanging="284"/>
    </w:pPr>
  </w:style>
  <w:style w:type="paragraph" w:styleId="Index9">
    <w:name w:val="index 9"/>
    <w:basedOn w:val="Normal"/>
    <w:next w:val="Normal"/>
    <w:semiHidden/>
    <w:rsid w:val="00A25F46"/>
    <w:pPr>
      <w:ind w:left="2552" w:hanging="284"/>
    </w:pPr>
  </w:style>
  <w:style w:type="paragraph" w:styleId="TOC2">
    <w:name w:val="toc 2"/>
    <w:basedOn w:val="Normal"/>
    <w:next w:val="Normal"/>
    <w:semiHidden/>
    <w:rsid w:val="00A25F4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25F4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25F46"/>
    <w:pPr>
      <w:ind w:left="851"/>
    </w:pPr>
  </w:style>
  <w:style w:type="paragraph" w:styleId="TOC5">
    <w:name w:val="toc 5"/>
    <w:basedOn w:val="Normal"/>
    <w:next w:val="Normal"/>
    <w:semiHidden/>
    <w:rsid w:val="00A25F46"/>
    <w:pPr>
      <w:ind w:left="1134"/>
    </w:pPr>
  </w:style>
  <w:style w:type="paragraph" w:styleId="TOC6">
    <w:name w:val="toc 6"/>
    <w:basedOn w:val="Normal"/>
    <w:next w:val="Normal"/>
    <w:semiHidden/>
    <w:rsid w:val="00A25F46"/>
    <w:pPr>
      <w:ind w:left="1418"/>
    </w:pPr>
  </w:style>
  <w:style w:type="paragraph" w:styleId="TOC7">
    <w:name w:val="toc 7"/>
    <w:basedOn w:val="Normal"/>
    <w:next w:val="Normal"/>
    <w:semiHidden/>
    <w:rsid w:val="00A25F46"/>
    <w:pPr>
      <w:ind w:left="1701"/>
    </w:pPr>
  </w:style>
  <w:style w:type="paragraph" w:styleId="TOC8">
    <w:name w:val="toc 8"/>
    <w:basedOn w:val="Normal"/>
    <w:next w:val="Normal"/>
    <w:semiHidden/>
    <w:rsid w:val="00A25F46"/>
    <w:pPr>
      <w:ind w:left="1985"/>
    </w:pPr>
  </w:style>
  <w:style w:type="paragraph" w:styleId="TOC9">
    <w:name w:val="toc 9"/>
    <w:basedOn w:val="Normal"/>
    <w:next w:val="Normal"/>
    <w:semiHidden/>
    <w:rsid w:val="00A25F46"/>
    <w:pPr>
      <w:ind w:left="2268"/>
    </w:pPr>
  </w:style>
  <w:style w:type="paragraph" w:styleId="TableofFigures">
    <w:name w:val="table of figures"/>
    <w:basedOn w:val="Normal"/>
    <w:next w:val="Normal"/>
    <w:semiHidden/>
    <w:rsid w:val="00A25F46"/>
    <w:pPr>
      <w:ind w:left="567" w:hanging="567"/>
    </w:pPr>
  </w:style>
  <w:style w:type="paragraph" w:styleId="ListBullet5">
    <w:name w:val="List Bullet 5"/>
    <w:basedOn w:val="Normal"/>
    <w:rsid w:val="00A25F4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A25F46"/>
    <w:pPr>
      <w:spacing w:after="120"/>
    </w:pPr>
  </w:style>
  <w:style w:type="paragraph" w:styleId="BodyTextFirstIndent">
    <w:name w:val="Body Text First Indent"/>
    <w:basedOn w:val="BodyText"/>
    <w:rsid w:val="00A25F46"/>
    <w:pPr>
      <w:ind w:firstLine="284"/>
    </w:pPr>
  </w:style>
  <w:style w:type="paragraph" w:styleId="BodyTextIndent">
    <w:name w:val="Body Text Indent"/>
    <w:basedOn w:val="Normal"/>
    <w:rsid w:val="00A25F46"/>
    <w:pPr>
      <w:spacing w:after="120"/>
      <w:ind w:left="283"/>
    </w:pPr>
  </w:style>
  <w:style w:type="paragraph" w:styleId="BodyTextFirstIndent2">
    <w:name w:val="Body Text First Indent 2"/>
    <w:basedOn w:val="BodyTextIndent"/>
    <w:rsid w:val="00A25F46"/>
    <w:pPr>
      <w:ind w:left="284" w:firstLine="284"/>
    </w:pPr>
  </w:style>
  <w:style w:type="character" w:styleId="Strong">
    <w:name w:val="Strong"/>
    <w:basedOn w:val="DefaultParagraphFont"/>
    <w:qFormat/>
    <w:rsid w:val="00A25F4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25F4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25F4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A25F4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25F4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A25F4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25F4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25F4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25F4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25F46"/>
    <w:pPr>
      <w:framePr w:h="1054" w:wrap="around" w:y="5920"/>
    </w:pPr>
  </w:style>
  <w:style w:type="paragraph" w:customStyle="1" w:styleId="ReportHeading3">
    <w:name w:val="ReportHeading3"/>
    <w:basedOn w:val="ReportHeading2"/>
    <w:rsid w:val="00A25F46"/>
    <w:pPr>
      <w:framePr w:h="443" w:wrap="around" w:y="8223"/>
    </w:pPr>
  </w:style>
  <w:style w:type="paragraph" w:customStyle="1" w:styleId="a">
    <w:name w:val="¢éÍ¤ÇÒÁ"/>
    <w:basedOn w:val="Normal"/>
    <w:rsid w:val="00A25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25F4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A25F4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25F4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25F4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25F4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25F4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A25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A25F46"/>
  </w:style>
  <w:style w:type="paragraph" w:customStyle="1" w:styleId="3">
    <w:name w:val="?????3????"/>
    <w:basedOn w:val="Normal"/>
    <w:rsid w:val="00A25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A25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A25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A25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A25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A25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A25F46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E1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23302C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3302C"/>
    <w:rPr>
      <w:rFonts w:ascii="Arial" w:hAnsi="Arial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E41A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B10F1"/>
  </w:style>
  <w:style w:type="paragraph" w:customStyle="1" w:styleId="Default">
    <w:name w:val="Default"/>
    <w:rsid w:val="008D3BF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7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fap.or.th/get_file/index.php?file=TFRS%209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eservice.fap.or.th/get_file/index.php?file=TAS%203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service.fap.or.th/get_file/index.php?file=TFRS%207.pdf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DCD55-BC6B-45F3-B5C2-17BC3F71D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669</TotalTime>
  <Pages>12</Pages>
  <Words>2506</Words>
  <Characters>14286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โอเชี่ยน คอมเมิรช จำกัด (มหาชน)</vt:lpstr>
      <vt:lpstr>บริษัท ไลท์ติ้ง แอนด์ อีควิปเม้นท์ จำกัด </vt:lpstr>
    </vt:vector>
  </TitlesOfParts>
  <Company/>
  <LinksUpToDate>false</LinksUpToDate>
  <CharactersWithSpaces>16759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โอเชี่ยน คอมเมิรช จำกัด (มหาชน)</dc:title>
  <dc:creator>AA</dc:creator>
  <cp:lastModifiedBy>TOSHIBA</cp:lastModifiedBy>
  <cp:revision>122</cp:revision>
  <cp:lastPrinted>2018-11-14T02:05:00Z</cp:lastPrinted>
  <dcterms:created xsi:type="dcterms:W3CDTF">2018-08-14T08:49:00Z</dcterms:created>
  <dcterms:modified xsi:type="dcterms:W3CDTF">2018-11-14T02:05:00Z</dcterms:modified>
</cp:coreProperties>
</file>