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D2330A">
      <w:pPr>
        <w:pStyle w:val="Heading2"/>
        <w:rPr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300B4D61" w14:textId="1409B2E9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A0102D" w:rsidRPr="00745F6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ไมด้า ลิสซิ่ง จำกัด </w:t>
      </w:r>
      <w:r w:rsidR="00A0102D" w:rsidRPr="00745F6B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(</w:t>
      </w:r>
      <w:r w:rsidR="00A0102D" w:rsidRPr="00745F6B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745F6B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)</w:t>
      </w:r>
    </w:p>
    <w:p w14:paraId="580879B3" w14:textId="77777777" w:rsidR="00AD3B26" w:rsidRPr="00AD3B26" w:rsidRDefault="00AD3B26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BF2B8C" w14:textId="3F2E28C8" w:rsidR="005954B6" w:rsidRPr="005954B6" w:rsidRDefault="005954B6" w:rsidP="005954B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437C7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งบกำไรขาดทุนและกำไรขาดทุนเบ็ดเสร็จอื่นรวมสำหรับ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</w:t>
      </w:r>
      <w:r w:rsidR="00B437C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437C7" w:rsidRPr="00B437C7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ส่วนของผู้ถือหุ้นรวมและงบกระแสเงินสดรวมสำหรับงวด</w:t>
      </w:r>
      <w:r w:rsidR="00B437C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437C7" w:rsidRPr="00B437C7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ประกอบงบการเงินระหว่างกาลรวมแบบย่อของบริษัท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ไมด้า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ลิสซิ่ง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3011CA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และได้สอบทานงบแสดงฐานะการเงินเฉพาะบริษัท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437C7" w:rsidRPr="00B437C7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งบกำไรขาดทุนและกำไรขาดทุนเบ็ดเสร็จอื่นเฉพาะบริษัทสำหรับ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</w:t>
      </w:r>
      <w:r w:rsidR="00B437C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437C7" w:rsidRPr="00B437C7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งบแสดงการเปลี่ยนแปลงส่วนของผู้ถือหุ้นเฉพาะบริษัทและงบกระแสเงินสดเฉพาะบริษัทสำหรับงวด</w:t>
      </w:r>
      <w:r w:rsidR="00B437C7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437C7" w:rsidRPr="00B437C7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ไมด้า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ลิสซิ่ง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5954B6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>“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” </w:t>
      </w:r>
      <w:r w:rsidR="00B437C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5954B6" w:rsidRDefault="00CD4D4E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5954B6" w:rsidRDefault="00CD4D4E" w:rsidP="00063F4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5954B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5954B6" w:rsidRDefault="00CD4D4E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5F01055" w14:textId="1E73ED9F" w:rsidR="005954B6" w:rsidRDefault="005954B6" w:rsidP="005954B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954B6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5954B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5954B6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6FAC99" w14:textId="7C01B63F" w:rsidR="00F36686" w:rsidRDefault="00F36686" w:rsidP="005954B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8B97B61" w14:textId="2EBF390B" w:rsidR="00F36686" w:rsidRDefault="00F36686" w:rsidP="005954B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8FC17AF" w14:textId="77777777" w:rsidR="00F36686" w:rsidRPr="005954B6" w:rsidRDefault="00F36686" w:rsidP="005954B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C38D74C" w14:textId="77777777" w:rsidR="00CD4D4E" w:rsidRPr="005954B6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DF1DF40" w14:textId="77777777" w:rsidR="00CD4D4E" w:rsidRPr="005954B6" w:rsidRDefault="00CD4D4E" w:rsidP="00063F4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954B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5954B6" w:rsidRDefault="00CD4D4E" w:rsidP="00063F4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626C573" w14:textId="77777777" w:rsidR="005954B6" w:rsidRPr="005954B6" w:rsidRDefault="005954B6" w:rsidP="005954B6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>“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”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8413E4B" w14:textId="4B67CDA2" w:rsidR="00884701" w:rsidRPr="005954B6" w:rsidRDefault="00884701" w:rsidP="00591F0D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2E6F35E" w14:textId="77777777" w:rsidR="00487E84" w:rsidRPr="005954B6" w:rsidRDefault="00487E84" w:rsidP="00063F4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954B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31132528" w14:textId="77777777" w:rsidR="00487E84" w:rsidRPr="005954B6" w:rsidRDefault="00487E84" w:rsidP="00063F41">
      <w:pPr>
        <w:spacing w:after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685385D" w14:textId="79D77CB1" w:rsidR="00487E84" w:rsidRPr="005954B6" w:rsidRDefault="00487E84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งบแสดงฐานะการเงินรวมของบริษัท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ไ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มด้า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ลิ</w:t>
      </w:r>
      <w:r w:rsidR="003C6044"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ซิ่ง จำกัด </w:t>
      </w:r>
      <w:r w:rsidRPr="005954B6">
        <w:rPr>
          <w:rFonts w:ascii="Browallia New" w:hAnsi="Browallia New" w:cs="Browallia New"/>
          <w:spacing w:val="-4"/>
          <w:sz w:val="28"/>
          <w:szCs w:val="28"/>
          <w:rtl/>
          <w:cs/>
          <w:lang w:bidi="th-TH"/>
        </w:rPr>
        <w:t>(</w:t>
      </w:r>
      <w:r w:rsidRPr="005954B6">
        <w:rPr>
          <w:rFonts w:ascii="Browallia New" w:hAnsi="Browallia New" w:cs="Browallia New"/>
          <w:spacing w:val="-4"/>
          <w:sz w:val="28"/>
          <w:szCs w:val="28"/>
          <w:rtl/>
          <w:cs/>
          <w:lang w:bidi="th-TH"/>
        </w:rPr>
        <w:t>มหาชน</w:t>
      </w:r>
      <w:r w:rsidRPr="005954B6">
        <w:rPr>
          <w:rFonts w:ascii="Browallia New" w:hAnsi="Browallia New" w:cs="Browallia New"/>
          <w:spacing w:val="-4"/>
          <w:sz w:val="28"/>
          <w:szCs w:val="28"/>
          <w:rtl/>
          <w:cs/>
          <w:lang w:bidi="th-TH"/>
        </w:rPr>
        <w:t>)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และบริษัทย่อย และงบแสดงฐานะการเงิน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เฉพาะของ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ไมด้า ลิ</w:t>
      </w:r>
      <w:r w:rsidR="003C6044"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ส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ซิ่ง จำกัด 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(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)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ณ วันที่ </w:t>
      </w:r>
      <w:r w:rsidRPr="005954B6">
        <w:rPr>
          <w:rFonts w:ascii="Browallia New" w:hAnsi="Browallia New" w:cs="Browallia New"/>
          <w:spacing w:val="4"/>
          <w:sz w:val="28"/>
          <w:szCs w:val="28"/>
        </w:rPr>
        <w:t xml:space="preserve">31 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ธันวาคม </w:t>
      </w:r>
      <w:r w:rsidRPr="005954B6">
        <w:rPr>
          <w:rFonts w:ascii="Browallia New" w:hAnsi="Browallia New" w:cs="Browallia New"/>
          <w:spacing w:val="4"/>
          <w:sz w:val="28"/>
          <w:szCs w:val="28"/>
        </w:rPr>
        <w:t>25</w:t>
      </w:r>
      <w:r w:rsidRPr="005954B6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60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</w:t>
      </w:r>
      <w:r w:rsidRPr="005954B6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อื่น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ในสำนักงานเดียวกันกับข้าพเจ้า โดยแสดงความเห็นอย่างไม่มีเงื่อนไขตามรายงานลงวันที่ </w:t>
      </w:r>
      <w:r w:rsidRPr="005954B6">
        <w:rPr>
          <w:rFonts w:ascii="Browallia New" w:hAnsi="Browallia New" w:cs="Browallia New"/>
          <w:spacing w:val="4"/>
          <w:sz w:val="28"/>
          <w:szCs w:val="28"/>
        </w:rPr>
        <w:t xml:space="preserve">28 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กุมภาพันธ์ </w:t>
      </w:r>
      <w:r w:rsidRPr="005954B6">
        <w:rPr>
          <w:rFonts w:ascii="Browallia New" w:hAnsi="Browallia New" w:cs="Browallia New"/>
          <w:spacing w:val="4"/>
          <w:sz w:val="28"/>
          <w:szCs w:val="28"/>
        </w:rPr>
        <w:t>2561</w:t>
      </w:r>
    </w:p>
    <w:p w14:paraId="7FD01089" w14:textId="77777777" w:rsidR="00487E84" w:rsidRPr="005954B6" w:rsidRDefault="00487E84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3216827" w14:textId="6499D646" w:rsidR="003C08B4" w:rsidRDefault="00487E84" w:rsidP="00C502C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3011C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B437C7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3011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3011CA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3011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กันยายน </w:t>
      </w:r>
      <w:r w:rsidR="003011CA">
        <w:rPr>
          <w:rFonts w:ascii="Browallia New" w:hAnsi="Browallia New" w:cs="Browallia New"/>
          <w:sz w:val="28"/>
          <w:szCs w:val="28"/>
          <w:lang w:val="en-US" w:bidi="th-TH"/>
        </w:rPr>
        <w:t>2560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B437C7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D2330A"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D2330A" w:rsidRPr="005954B6">
        <w:rPr>
          <w:rFonts w:ascii="Browallia New" w:hAnsi="Browallia New" w:cs="Browallia New"/>
          <w:sz w:val="28"/>
          <w:szCs w:val="28"/>
          <w:lang w:bidi="th-TH"/>
        </w:rPr>
        <w:t>30</w:t>
      </w:r>
      <w:r w:rsidR="00D2330A"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437C7" w:rsidRPr="00B437C7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</w:rPr>
        <w:t xml:space="preserve">2560 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ไมด้า ลิ</w:t>
      </w:r>
      <w:r w:rsidR="003C6044"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ส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ซิ่ง จำกัด 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(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)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และบริษัทย่อย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3011C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B437C7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3011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3011CA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B437C7" w:rsidRPr="00B437C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3011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011CA">
        <w:rPr>
          <w:rFonts w:ascii="Browallia New" w:hAnsi="Browallia New" w:cs="Browallia New"/>
          <w:sz w:val="28"/>
          <w:szCs w:val="28"/>
          <w:lang w:val="en-US" w:bidi="th-TH"/>
        </w:rPr>
        <w:t>2560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งบแสดงการเปลี่ยนแปลงส่วนของผู้ถือหุ้นและงบกระแสเงินสดสำหรับ</w:t>
      </w:r>
      <w:r w:rsidR="00467A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D2330A"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D2330A" w:rsidRPr="005954B6">
        <w:rPr>
          <w:rFonts w:ascii="Browallia New" w:hAnsi="Browallia New" w:cs="Browallia New"/>
          <w:sz w:val="28"/>
          <w:szCs w:val="28"/>
          <w:lang w:bidi="th-TH"/>
        </w:rPr>
        <w:t>30</w:t>
      </w:r>
      <w:r w:rsidR="00D2330A"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67ACF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D2330A"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</w:rPr>
        <w:t xml:space="preserve">2560 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ไมด้า ลิ</w:t>
      </w:r>
      <w:r w:rsidR="003C6044"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ส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ซิ่ง จำกัด 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(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)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ที่แสดงเป็นข้อมูลเปรียบเทียบสอบทาน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5954B6">
        <w:rPr>
          <w:rFonts w:ascii="Browallia New" w:hAnsi="Browallia New" w:cs="Browallia New"/>
          <w:sz w:val="28"/>
          <w:szCs w:val="28"/>
        </w:rPr>
        <w:t>34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</w:t>
      </w:r>
      <w:r w:rsidR="00C502C2"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การเงินระหว่างกาล ในสาระสำคัญ ตามรายงาน</w:t>
      </w:r>
      <w:r w:rsidR="00B437C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ลงวันที่ </w:t>
      </w:r>
      <w:r w:rsidRPr="00743D8D">
        <w:rPr>
          <w:rFonts w:ascii="Browallia New" w:hAnsi="Browallia New" w:cs="Browallia New"/>
          <w:sz w:val="28"/>
          <w:szCs w:val="28"/>
        </w:rPr>
        <w:t>1</w:t>
      </w:r>
      <w:r w:rsidR="00743D8D" w:rsidRPr="00743D8D">
        <w:rPr>
          <w:rFonts w:ascii="Browallia New" w:hAnsi="Browallia New" w:cs="Browallia New"/>
          <w:sz w:val="28"/>
          <w:szCs w:val="28"/>
        </w:rPr>
        <w:t>4</w:t>
      </w:r>
      <w:r w:rsidRPr="00743D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43D8D" w:rsidRPr="00743D8D">
        <w:rPr>
          <w:rFonts w:ascii="Browallia New" w:hAnsi="Browallia New" w:cs="Browallia New" w:hint="cs"/>
          <w:sz w:val="28"/>
          <w:szCs w:val="28"/>
          <w:cs/>
          <w:lang w:bidi="th-TH"/>
        </w:rPr>
        <w:t>พฤศจิกายน</w:t>
      </w:r>
      <w:r w:rsidRPr="00743D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43D8D">
        <w:rPr>
          <w:rFonts w:ascii="Browallia New" w:hAnsi="Browallia New" w:cs="Browallia New"/>
          <w:sz w:val="28"/>
          <w:szCs w:val="28"/>
        </w:rPr>
        <w:t>256</w:t>
      </w:r>
      <w:r w:rsidR="00C502C2" w:rsidRPr="00743D8D">
        <w:rPr>
          <w:rFonts w:ascii="Browallia New" w:hAnsi="Browallia New" w:cs="Browallia New"/>
          <w:sz w:val="28"/>
          <w:szCs w:val="28"/>
        </w:rPr>
        <w:t>0</w:t>
      </w:r>
    </w:p>
    <w:p w14:paraId="0F008B83" w14:textId="22F4E946" w:rsidR="00C502C2" w:rsidRDefault="00C502C2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8A5DD40" w14:textId="2C347DFC" w:rsidR="00C502C2" w:rsidRDefault="00C502C2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4D1FD51" w14:textId="77777777" w:rsidR="00063F41" w:rsidRDefault="00063F41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22AEC4D" w14:textId="2EF1A96C" w:rsidR="008835F6" w:rsidRPr="008835F6" w:rsidRDefault="008835F6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835F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นางสาวกัญญาณัฐ ศรีรัตน์ชัชวาลย์ </w:t>
      </w:r>
    </w:p>
    <w:p w14:paraId="0E0FD2DC" w14:textId="4CA2F201" w:rsidR="00142624" w:rsidRPr="008835F6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835F6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5546402A" w:rsidR="00142624" w:rsidRPr="008835F6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8835F6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8835F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835F6" w:rsidRPr="008835F6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28B639CA" w14:textId="77777777" w:rsidR="00142624" w:rsidRPr="008835F6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8835F6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8835F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8835F6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835F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79337CD1" w:rsidR="00CD4D4E" w:rsidRPr="008835F6" w:rsidRDefault="00743D8D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Pr="00743D8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8835F6" w:rsidRPr="00743D8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835F6" w:rsidRPr="00743D8D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2245830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27D2A" w14:textId="77777777" w:rsidR="00EE0290" w:rsidRDefault="00EE0290">
      <w:r>
        <w:separator/>
      </w:r>
    </w:p>
  </w:endnote>
  <w:endnote w:type="continuationSeparator" w:id="0">
    <w:p w14:paraId="42666907" w14:textId="77777777" w:rsidR="00EE0290" w:rsidRDefault="00EE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B1880" w14:textId="77777777" w:rsidR="00EE0290" w:rsidRDefault="00EE0290">
      <w:bookmarkStart w:id="0" w:name="_Hlk482348182"/>
      <w:bookmarkEnd w:id="0"/>
      <w:r>
        <w:separator/>
      </w:r>
    </w:p>
  </w:footnote>
  <w:footnote w:type="continuationSeparator" w:id="0">
    <w:p w14:paraId="0B98022D" w14:textId="77777777" w:rsidR="00EE0290" w:rsidRDefault="00EE0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4349169C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425DD49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0BA7061A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33258"/>
    <w:rsid w:val="00044ACE"/>
    <w:rsid w:val="0004550E"/>
    <w:rsid w:val="00052614"/>
    <w:rsid w:val="00063F41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076E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D7BB5"/>
    <w:rsid w:val="001E12A6"/>
    <w:rsid w:val="001E498F"/>
    <w:rsid w:val="001E7499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2E80"/>
    <w:rsid w:val="002F3903"/>
    <w:rsid w:val="002F4A52"/>
    <w:rsid w:val="002F7D90"/>
    <w:rsid w:val="0030026A"/>
    <w:rsid w:val="003011CA"/>
    <w:rsid w:val="00305173"/>
    <w:rsid w:val="00321A76"/>
    <w:rsid w:val="003304A5"/>
    <w:rsid w:val="00335E5B"/>
    <w:rsid w:val="00354F5D"/>
    <w:rsid w:val="00363BA3"/>
    <w:rsid w:val="00365ECE"/>
    <w:rsid w:val="00370630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6044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7ACF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91F0D"/>
    <w:rsid w:val="005954B6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43D8D"/>
    <w:rsid w:val="00746796"/>
    <w:rsid w:val="00746D91"/>
    <w:rsid w:val="0075598A"/>
    <w:rsid w:val="00761813"/>
    <w:rsid w:val="00771B85"/>
    <w:rsid w:val="00775DA6"/>
    <w:rsid w:val="0078170A"/>
    <w:rsid w:val="00785A3C"/>
    <w:rsid w:val="00790956"/>
    <w:rsid w:val="0079502D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719C2"/>
    <w:rsid w:val="008835F6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102D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C31D4"/>
    <w:rsid w:val="00AC6098"/>
    <w:rsid w:val="00AD3B26"/>
    <w:rsid w:val="00AD4D71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7C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502C2"/>
    <w:rsid w:val="00C63023"/>
    <w:rsid w:val="00C63743"/>
    <w:rsid w:val="00C76C6C"/>
    <w:rsid w:val="00C80EC5"/>
    <w:rsid w:val="00C85669"/>
    <w:rsid w:val="00C86BB9"/>
    <w:rsid w:val="00C8772C"/>
    <w:rsid w:val="00C9682E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16DBF"/>
    <w:rsid w:val="00D2100B"/>
    <w:rsid w:val="00D2330A"/>
    <w:rsid w:val="00D24220"/>
    <w:rsid w:val="00D3089E"/>
    <w:rsid w:val="00D31D7A"/>
    <w:rsid w:val="00D33E60"/>
    <w:rsid w:val="00D358EF"/>
    <w:rsid w:val="00D460E7"/>
    <w:rsid w:val="00D50317"/>
    <w:rsid w:val="00D63ABC"/>
    <w:rsid w:val="00D643B7"/>
    <w:rsid w:val="00D65332"/>
    <w:rsid w:val="00D675F1"/>
    <w:rsid w:val="00D73B96"/>
    <w:rsid w:val="00D80807"/>
    <w:rsid w:val="00D82E1B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C7F9E"/>
    <w:rsid w:val="00DD1E47"/>
    <w:rsid w:val="00DD61A9"/>
    <w:rsid w:val="00DD6EF1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11E"/>
    <w:rsid w:val="00EA2B6F"/>
    <w:rsid w:val="00EB3478"/>
    <w:rsid w:val="00EB4B39"/>
    <w:rsid w:val="00EB6FE3"/>
    <w:rsid w:val="00ED63DB"/>
    <w:rsid w:val="00EE0290"/>
    <w:rsid w:val="00EE0F65"/>
    <w:rsid w:val="00EE299E"/>
    <w:rsid w:val="00EE44DA"/>
    <w:rsid w:val="00EE59BD"/>
    <w:rsid w:val="00EF190C"/>
    <w:rsid w:val="00F01358"/>
    <w:rsid w:val="00F14ED4"/>
    <w:rsid w:val="00F246A1"/>
    <w:rsid w:val="00F36686"/>
    <w:rsid w:val="00F3785D"/>
    <w:rsid w:val="00F37917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4" ma:contentTypeDescription="Create a new document." ma:contentTypeScope="" ma:versionID="89923d2c58f98c4e9d6dd117d8af2ccc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bf1e65845320b5b4c528a7e29378b941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BB37D1-C810-4914-91D5-F8131E461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D3987B-2B28-4B49-B0A3-93CE5F8EE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account3_11 อรอุษา สุนทรวินิต (อร)</cp:lastModifiedBy>
  <cp:revision>2</cp:revision>
  <cp:lastPrinted>2017-11-14T11:56:00Z</cp:lastPrinted>
  <dcterms:created xsi:type="dcterms:W3CDTF">2018-11-13T11:35:00Z</dcterms:created>
  <dcterms:modified xsi:type="dcterms:W3CDTF">2018-11-13T11:35:00Z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