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D62FA" w14:textId="77777777" w:rsidR="00DB308D" w:rsidRPr="00CC43B6" w:rsidRDefault="00DB308D" w:rsidP="004C2111">
      <w:pPr>
        <w:pStyle w:val="Reference"/>
        <w:rPr>
          <w:lang w:val="en-US"/>
        </w:rPr>
      </w:pPr>
      <w:bookmarkStart w:id="1" w:name="_GoBack"/>
      <w:bookmarkEnd w:id="1"/>
    </w:p>
    <w:p w14:paraId="40AAF5D3" w14:textId="77777777" w:rsidR="00DD1E47" w:rsidRDefault="00DD1E47" w:rsidP="006771E8">
      <w:pPr>
        <w:pStyle w:val="BodyText"/>
      </w:pPr>
    </w:p>
    <w:p w14:paraId="79A573C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583246" w14:textId="77777777" w:rsidR="00D15EA5" w:rsidRDefault="00D15EA5" w:rsidP="00D15EA5">
      <w:pPr>
        <w:pStyle w:val="BodyText"/>
      </w:pPr>
    </w:p>
    <w:p w14:paraId="618D874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0D8AFB65" w14:textId="77777777" w:rsidR="00FE16D0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2814AD36" w:rsidR="0009543C" w:rsidRPr="00FE16D0" w:rsidRDefault="0009543C" w:rsidP="00FE16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Pr="00FE16D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F15B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F15B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bookmarkStart w:id="2" w:name="_Hlk513040870"/>
      <w:r w:rsidRPr="00FE16D0">
        <w:rPr>
          <w:rFonts w:ascii="Browallia New" w:hAnsi="Browallia New" w:cs="Browallia New"/>
          <w:b/>
          <w:bCs/>
          <w:sz w:val="28"/>
          <w:szCs w:val="28"/>
        </w:rPr>
        <w:t xml:space="preserve">2 </w:t>
      </w:r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เอส เมท</w:t>
      </w:r>
      <w:proofErr w:type="spellStart"/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ัล</w:t>
      </w:r>
      <w:proofErr w:type="spellEnd"/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2"/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จำกัด </w:t>
      </w:r>
      <w:r w:rsidRPr="00FE16D0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FE16D0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FE16D0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FE16D0" w:rsidRDefault="00D267AC" w:rsidP="003E470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A263667" w14:textId="364E42BD" w:rsidR="00CD4D4E" w:rsidRDefault="000B5D4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0E9D">
        <w:rPr>
          <w:rFonts w:ascii="Browallia New" w:hAnsi="Browallia New" w:cs="Browallia New"/>
          <w:sz w:val="28"/>
          <w:szCs w:val="28"/>
        </w:rPr>
        <w:t xml:space="preserve">30 </w:t>
      </w:r>
      <w:r w:rsidR="00260B25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 xml:space="preserve">2561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งบกำไรขาดทุนและกำไรขาดทุนเบ็ดเสร็จอื่นรวมสำหรับงวดสามเดือน</w:t>
      </w:r>
      <w:r w:rsidR="00BE0E9D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260B25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BE0E9D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BE0E9D"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BE0E9D">
        <w:rPr>
          <w:rFonts w:ascii="Browallia New" w:hAnsi="Browallia New" w:cs="Browallia New"/>
          <w:sz w:val="28"/>
          <w:szCs w:val="28"/>
        </w:rPr>
        <w:t xml:space="preserve">30 </w:t>
      </w:r>
      <w:r w:rsidR="00260B25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>2561</w:t>
      </w:r>
      <w:r w:rsidR="00582E7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82E7C"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งบแสดงการเปลี่ยนแปลงส่วนของผู้ถือหุ้นรวมและงบกระแสเงินสดรวม</w:t>
      </w:r>
      <w:r w:rsidR="00582E7C"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="00582E7C" w:rsidRPr="00582E7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</w:t>
      </w:r>
      <w:r w:rsidR="00260B2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582E7C" w:rsidRPr="00582E7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="00582E7C" w:rsidRPr="00582E7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582E7C" w:rsidRPr="00582E7C">
        <w:rPr>
          <w:rFonts w:ascii="Browallia New" w:hAnsi="Browallia New" w:cs="Browallia New"/>
          <w:sz w:val="28"/>
          <w:szCs w:val="28"/>
          <w:lang w:bidi="th-TH"/>
        </w:rPr>
        <w:t>30</w:t>
      </w:r>
      <w:r w:rsidR="00582E7C"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60B25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582E7C"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82E7C" w:rsidRPr="00582E7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582E7C">
        <w:rPr>
          <w:rFonts w:ascii="Browallia New" w:hAnsi="Browallia New" w:cs="Browallia New"/>
          <w:sz w:val="28"/>
          <w:szCs w:val="28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582E7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หมายเหตุประกอบงบการเงินระหว่างกาล</w:t>
      </w:r>
      <w:r w:rsidR="00072E23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แบบย่อของบริษัท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 xml:space="preserve">2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เอส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เมท</w:t>
      </w:r>
      <w:proofErr w:type="spellStart"/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ัล</w:t>
      </w:r>
      <w:proofErr w:type="spellEnd"/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="00072E23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0E9D">
        <w:rPr>
          <w:rFonts w:ascii="Browallia New" w:hAnsi="Browallia New" w:cs="Browallia New"/>
          <w:sz w:val="28"/>
          <w:szCs w:val="28"/>
        </w:rPr>
        <w:t xml:space="preserve">30 </w:t>
      </w:r>
      <w:r w:rsidR="00260B25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 xml:space="preserve">2561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072E23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582E7C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สามเดือนและ</w:t>
      </w:r>
      <w:r w:rsidR="00260B25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0E9D">
        <w:rPr>
          <w:rFonts w:ascii="Browallia New" w:hAnsi="Browallia New" w:cs="Browallia New"/>
          <w:sz w:val="28"/>
          <w:szCs w:val="28"/>
        </w:rPr>
        <w:t xml:space="preserve">30 </w:t>
      </w:r>
      <w:r w:rsidR="00260B25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 xml:space="preserve">2561 </w:t>
      </w:r>
      <w:r w:rsidR="00582E7C"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072E23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="00704DF4">
        <w:rPr>
          <w:rFonts w:ascii="Browallia New" w:hAnsi="Browallia New" w:cs="Browallia New" w:hint="cs"/>
          <w:sz w:val="28"/>
          <w:szCs w:val="28"/>
          <w:cs/>
          <w:lang w:bidi="th-TH"/>
        </w:rPr>
        <w:t>แ</w:t>
      </w:r>
      <w:r w:rsidR="00582E7C"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ละงบกระแสเงินสด</w:t>
      </w:r>
      <w:r w:rsidR="00072E23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="00582E7C"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="00582E7C" w:rsidRPr="00582E7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</w:t>
      </w:r>
      <w:r w:rsidR="0029608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582E7C" w:rsidRPr="00582E7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="00582E7C" w:rsidRPr="00582E7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582E7C" w:rsidRPr="00582E7C">
        <w:rPr>
          <w:rFonts w:ascii="Browallia New" w:hAnsi="Browallia New" w:cs="Browallia New"/>
          <w:sz w:val="28"/>
          <w:szCs w:val="28"/>
          <w:lang w:bidi="th-TH"/>
        </w:rPr>
        <w:t>30</w:t>
      </w:r>
      <w:r w:rsidR="00582E7C"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60B25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582E7C"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82E7C" w:rsidRPr="00582E7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582E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 xml:space="preserve">2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เอส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เมท</w:t>
      </w:r>
      <w:proofErr w:type="spellStart"/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ัล</w:t>
      </w:r>
      <w:proofErr w:type="spellEnd"/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B71DFF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582E7C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="00582E7C" w:rsidRPr="00EF190C">
        <w:rPr>
          <w:rFonts w:ascii="Browallia New" w:hAnsi="Browallia New" w:cs="Browallia New" w:hint="cs"/>
          <w:sz w:val="28"/>
          <w:szCs w:val="28"/>
          <w:cs/>
          <w:lang w:bidi="th-TH"/>
        </w:rPr>
        <w:t>ริ</w:t>
      </w:r>
      <w:r w:rsidR="00582E7C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582E7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82E7C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582E7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82E7C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582E7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82E7C" w:rsidRPr="00DE5BC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072E23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582E7C"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072E23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582E7C" w:rsidRPr="00DE5BC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82E7C" w:rsidRPr="00DE5BCE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</w:t>
      </w:r>
      <w:r w:rsidR="00582E7C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เป็นผู้รับผิดชอบในกา</w:t>
      </w:r>
      <w:r w:rsidR="00582E7C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="00582E7C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6D83E1D" w14:textId="77777777" w:rsidR="000B5D47" w:rsidRPr="00FE16D0" w:rsidRDefault="000B5D47" w:rsidP="00860AE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C82245" w14:textId="77777777" w:rsidR="000B5D47" w:rsidRPr="00EE44DA" w:rsidRDefault="000B5D47" w:rsidP="003E470D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FE16D0" w:rsidRDefault="0009543C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85E5166" w14:textId="21D82EAA" w:rsidR="00CD4D4E" w:rsidRPr="00FE16D0" w:rsidRDefault="00582E7C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/>
          <w:sz w:val="28"/>
          <w:szCs w:val="28"/>
          <w:lang w:bidi="th-TH"/>
        </w:rPr>
        <w:t xml:space="preserve">2410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82E7C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582E7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</w:t>
      </w:r>
      <w:proofErr w:type="spellStart"/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นัยสําคัญ</w:t>
      </w:r>
      <w:proofErr w:type="spellEnd"/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ทั้งหมด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582E7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582E7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ดังนั้นข้าพเจ้าจึงไม่แสดงความเห็นต่อข้อมูลทางการเงินระหว่างกาลที่สอบทาน</w:t>
      </w:r>
      <w:r w:rsidR="00B71DFF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นี้</w:t>
      </w:r>
    </w:p>
    <w:p w14:paraId="05659FA2" w14:textId="21658447" w:rsidR="00CD4D4E" w:rsidRDefault="00CD4D4E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E905190" w14:textId="23ADBA66" w:rsidR="00237DAB" w:rsidRDefault="00237DAB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AD4A3D4" w14:textId="2A9DDC4D" w:rsidR="00544A57" w:rsidRDefault="00544A5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519391D" w14:textId="33B0B76C" w:rsidR="00544A57" w:rsidRDefault="00544A5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D797251" w14:textId="77777777" w:rsidR="00544A57" w:rsidRPr="00FE16D0" w:rsidRDefault="00544A5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ECBDA7" w14:textId="77777777" w:rsidR="00E32427" w:rsidRPr="000B5D47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B5D4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3C349725" w14:textId="77777777" w:rsidR="00E32427" w:rsidRPr="00FE16D0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26108C4" w14:textId="0070D681" w:rsidR="000B5D47" w:rsidRDefault="00582E7C" w:rsidP="000B5D4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82E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72E23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072E23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25A604F9" w14:textId="6D198531" w:rsidR="003E470D" w:rsidRDefault="003E470D" w:rsidP="003E470D">
      <w:pPr>
        <w:spacing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</w:p>
    <w:p w14:paraId="6F994568" w14:textId="6608A076" w:rsidR="00A237A5" w:rsidRDefault="00A237A5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00CE78" w14:textId="77777777" w:rsidR="00A237A5" w:rsidRPr="00FE16D0" w:rsidRDefault="00A237A5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9FD21" w14:textId="77777777" w:rsidR="00E32427" w:rsidRPr="00FE16D0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นายสมคิด </w:t>
      </w:r>
      <w:r w:rsidRPr="00FE16D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เตียตระกูล</w:t>
      </w:r>
    </w:p>
    <w:p w14:paraId="50908D90" w14:textId="77777777" w:rsidR="00E32427" w:rsidRPr="00FE16D0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E16D0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77777777" w:rsidR="00E32427" w:rsidRPr="00FE16D0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E16D0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FE16D0">
        <w:rPr>
          <w:rFonts w:ascii="Browallia New" w:hAnsi="Browallia New" w:cs="Browallia New"/>
          <w:sz w:val="28"/>
          <w:szCs w:val="28"/>
        </w:rPr>
        <w:t>2785</w:t>
      </w:r>
    </w:p>
    <w:p w14:paraId="42FE4C9F" w14:textId="77777777" w:rsidR="003C35EF" w:rsidRPr="00FE16D0" w:rsidRDefault="003C35EF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FE16D0" w:rsidRDefault="00FE16D0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FE16D0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E16D0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FE16D0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FE16D0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E16D0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2E61A4C" w14:textId="1E7D4EAA" w:rsidR="003C35EF" w:rsidRPr="00FE16D0" w:rsidRDefault="0029608E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9608E">
        <w:rPr>
          <w:rFonts w:ascii="Browallia New" w:hAnsi="Browallia New" w:cs="Browallia New"/>
          <w:sz w:val="28"/>
          <w:szCs w:val="28"/>
          <w:lang w:val="en-US"/>
        </w:rPr>
        <w:t xml:space="preserve">14 </w:t>
      </w:r>
      <w:r w:rsidRPr="0029608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260B25" w:rsidRPr="0029608E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37DAB" w:rsidRPr="0029608E">
        <w:rPr>
          <w:rFonts w:ascii="Browallia New" w:hAnsi="Browallia New" w:cs="Browallia New"/>
          <w:sz w:val="28"/>
          <w:szCs w:val="28"/>
        </w:rPr>
        <w:t>2561</w:t>
      </w:r>
    </w:p>
    <w:p w14:paraId="108BA02B" w14:textId="77777777" w:rsidR="00D15EA5" w:rsidRDefault="00D15EA5" w:rsidP="00D15EA5">
      <w:pPr>
        <w:pStyle w:val="BodyText"/>
      </w:pPr>
    </w:p>
    <w:p w14:paraId="578C3AD5" w14:textId="77777777" w:rsidR="00D15EA5" w:rsidRDefault="00D15EA5" w:rsidP="00D15EA5">
      <w:pPr>
        <w:pStyle w:val="BodyText"/>
      </w:pPr>
    </w:p>
    <w:p w14:paraId="39B9D379" w14:textId="77777777" w:rsidR="00D15EA5" w:rsidRDefault="00D15EA5" w:rsidP="00D15EA5">
      <w:pPr>
        <w:pStyle w:val="BodyText"/>
      </w:pPr>
    </w:p>
    <w:p w14:paraId="28F2977C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7F094" w14:textId="77777777" w:rsidR="00161B1B" w:rsidRDefault="00161B1B">
      <w:r>
        <w:separator/>
      </w:r>
    </w:p>
  </w:endnote>
  <w:endnote w:type="continuationSeparator" w:id="0">
    <w:p w14:paraId="420BE0E8" w14:textId="77777777" w:rsidR="00161B1B" w:rsidRDefault="0016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DE483" w14:textId="77777777" w:rsidR="00161B1B" w:rsidRDefault="00161B1B">
      <w:bookmarkStart w:id="0" w:name="_Hlk482348182"/>
      <w:bookmarkEnd w:id="0"/>
      <w:r>
        <w:separator/>
      </w:r>
    </w:p>
  </w:footnote>
  <w:footnote w:type="continuationSeparator" w:id="0">
    <w:p w14:paraId="0B8BC476" w14:textId="77777777" w:rsidR="00161B1B" w:rsidRDefault="00161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4116A" w14:textId="05DAC85D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6B3E9BC7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3" w:name="Footer3_tbl"/>
    <w:bookmarkEnd w:id="3"/>
  </w:p>
  <w:p w14:paraId="615BED89" w14:textId="029903AB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E1A"/>
    <w:rsid w:val="0003023B"/>
    <w:rsid w:val="00031D17"/>
    <w:rsid w:val="00044ACE"/>
    <w:rsid w:val="0004550E"/>
    <w:rsid w:val="00052614"/>
    <w:rsid w:val="000723F7"/>
    <w:rsid w:val="00072E23"/>
    <w:rsid w:val="00074485"/>
    <w:rsid w:val="000828F1"/>
    <w:rsid w:val="00082F59"/>
    <w:rsid w:val="00094333"/>
    <w:rsid w:val="0009543C"/>
    <w:rsid w:val="00097FAB"/>
    <w:rsid w:val="000B4D9E"/>
    <w:rsid w:val="000B5D47"/>
    <w:rsid w:val="000B65E3"/>
    <w:rsid w:val="000B7090"/>
    <w:rsid w:val="000E52CE"/>
    <w:rsid w:val="000F3AAB"/>
    <w:rsid w:val="000F6E25"/>
    <w:rsid w:val="001011DF"/>
    <w:rsid w:val="00112B69"/>
    <w:rsid w:val="001316D3"/>
    <w:rsid w:val="001554CD"/>
    <w:rsid w:val="00155A91"/>
    <w:rsid w:val="001613E2"/>
    <w:rsid w:val="00161B1B"/>
    <w:rsid w:val="0016459D"/>
    <w:rsid w:val="00167017"/>
    <w:rsid w:val="00190C04"/>
    <w:rsid w:val="0019210D"/>
    <w:rsid w:val="001A29D4"/>
    <w:rsid w:val="001A3BFB"/>
    <w:rsid w:val="001A3C20"/>
    <w:rsid w:val="001B198C"/>
    <w:rsid w:val="001B7388"/>
    <w:rsid w:val="001D2302"/>
    <w:rsid w:val="001D7BB3"/>
    <w:rsid w:val="001E12A6"/>
    <w:rsid w:val="001E498F"/>
    <w:rsid w:val="0020340D"/>
    <w:rsid w:val="0022518C"/>
    <w:rsid w:val="00237A7E"/>
    <w:rsid w:val="00237DAB"/>
    <w:rsid w:val="00241F16"/>
    <w:rsid w:val="00247969"/>
    <w:rsid w:val="00260B25"/>
    <w:rsid w:val="0026182A"/>
    <w:rsid w:val="00277EBE"/>
    <w:rsid w:val="002838FB"/>
    <w:rsid w:val="00285249"/>
    <w:rsid w:val="0029608E"/>
    <w:rsid w:val="002A252E"/>
    <w:rsid w:val="002B5A4A"/>
    <w:rsid w:val="002C0138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5E5B"/>
    <w:rsid w:val="00352138"/>
    <w:rsid w:val="00354F5D"/>
    <w:rsid w:val="00365ECE"/>
    <w:rsid w:val="00374047"/>
    <w:rsid w:val="003744DA"/>
    <w:rsid w:val="00384904"/>
    <w:rsid w:val="00386916"/>
    <w:rsid w:val="003B4CCD"/>
    <w:rsid w:val="003B4DED"/>
    <w:rsid w:val="003C12C5"/>
    <w:rsid w:val="003C27EF"/>
    <w:rsid w:val="003C32E9"/>
    <w:rsid w:val="003C35EF"/>
    <w:rsid w:val="003C3898"/>
    <w:rsid w:val="003D2605"/>
    <w:rsid w:val="003D64D6"/>
    <w:rsid w:val="003E034A"/>
    <w:rsid w:val="003E3E21"/>
    <w:rsid w:val="003E470D"/>
    <w:rsid w:val="003F1445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A05AA"/>
    <w:rsid w:val="004A0DFE"/>
    <w:rsid w:val="004A3C62"/>
    <w:rsid w:val="004A4A58"/>
    <w:rsid w:val="004B2EA6"/>
    <w:rsid w:val="004C0971"/>
    <w:rsid w:val="004C0C25"/>
    <w:rsid w:val="004C2111"/>
    <w:rsid w:val="004C732E"/>
    <w:rsid w:val="004D20AE"/>
    <w:rsid w:val="004D3578"/>
    <w:rsid w:val="004E728B"/>
    <w:rsid w:val="004F1A16"/>
    <w:rsid w:val="004F207F"/>
    <w:rsid w:val="004F5D91"/>
    <w:rsid w:val="005070FA"/>
    <w:rsid w:val="0052186A"/>
    <w:rsid w:val="00527ABB"/>
    <w:rsid w:val="005319BF"/>
    <w:rsid w:val="005321DA"/>
    <w:rsid w:val="00544A57"/>
    <w:rsid w:val="00547541"/>
    <w:rsid w:val="00551365"/>
    <w:rsid w:val="00551936"/>
    <w:rsid w:val="00552481"/>
    <w:rsid w:val="005627FF"/>
    <w:rsid w:val="00564C3E"/>
    <w:rsid w:val="00577778"/>
    <w:rsid w:val="00577D61"/>
    <w:rsid w:val="005822AC"/>
    <w:rsid w:val="00582A52"/>
    <w:rsid w:val="00582E7C"/>
    <w:rsid w:val="005A5593"/>
    <w:rsid w:val="005B405A"/>
    <w:rsid w:val="005C208F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65A1"/>
    <w:rsid w:val="00636AA2"/>
    <w:rsid w:val="00666764"/>
    <w:rsid w:val="0066694B"/>
    <w:rsid w:val="00667DB6"/>
    <w:rsid w:val="006771E8"/>
    <w:rsid w:val="00677C01"/>
    <w:rsid w:val="00683CC7"/>
    <w:rsid w:val="00692CA5"/>
    <w:rsid w:val="006932D7"/>
    <w:rsid w:val="006B06A2"/>
    <w:rsid w:val="006C3D37"/>
    <w:rsid w:val="006C6376"/>
    <w:rsid w:val="006D6FF5"/>
    <w:rsid w:val="006F1B19"/>
    <w:rsid w:val="006F29ED"/>
    <w:rsid w:val="006F4F77"/>
    <w:rsid w:val="0070147C"/>
    <w:rsid w:val="00704DF4"/>
    <w:rsid w:val="00714FD6"/>
    <w:rsid w:val="007265F7"/>
    <w:rsid w:val="00731894"/>
    <w:rsid w:val="00746796"/>
    <w:rsid w:val="00746D91"/>
    <w:rsid w:val="0075598A"/>
    <w:rsid w:val="00761813"/>
    <w:rsid w:val="0077093F"/>
    <w:rsid w:val="00771B85"/>
    <w:rsid w:val="00775DA6"/>
    <w:rsid w:val="0078170A"/>
    <w:rsid w:val="00790956"/>
    <w:rsid w:val="0079502D"/>
    <w:rsid w:val="007A0755"/>
    <w:rsid w:val="007A31D9"/>
    <w:rsid w:val="007A74F9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43100"/>
    <w:rsid w:val="00843D13"/>
    <w:rsid w:val="00847054"/>
    <w:rsid w:val="00850F25"/>
    <w:rsid w:val="008534AA"/>
    <w:rsid w:val="00860AE3"/>
    <w:rsid w:val="00870931"/>
    <w:rsid w:val="008719C2"/>
    <w:rsid w:val="00884FF7"/>
    <w:rsid w:val="00894ACE"/>
    <w:rsid w:val="008B19D9"/>
    <w:rsid w:val="008B1FD3"/>
    <w:rsid w:val="008B204B"/>
    <w:rsid w:val="008C23FD"/>
    <w:rsid w:val="008C49AE"/>
    <w:rsid w:val="008C59F7"/>
    <w:rsid w:val="008E7687"/>
    <w:rsid w:val="008F0E3C"/>
    <w:rsid w:val="008F11FA"/>
    <w:rsid w:val="008F33AE"/>
    <w:rsid w:val="008F4ACA"/>
    <w:rsid w:val="00912A4E"/>
    <w:rsid w:val="00912F98"/>
    <w:rsid w:val="00917FBB"/>
    <w:rsid w:val="009219CA"/>
    <w:rsid w:val="009223D3"/>
    <w:rsid w:val="00923EA8"/>
    <w:rsid w:val="00931D7A"/>
    <w:rsid w:val="00935D8D"/>
    <w:rsid w:val="00942FE8"/>
    <w:rsid w:val="00957E70"/>
    <w:rsid w:val="00970DAB"/>
    <w:rsid w:val="00972A45"/>
    <w:rsid w:val="0097321D"/>
    <w:rsid w:val="00992531"/>
    <w:rsid w:val="00995CD5"/>
    <w:rsid w:val="009A1787"/>
    <w:rsid w:val="009A4F5A"/>
    <w:rsid w:val="009B1F44"/>
    <w:rsid w:val="009B4573"/>
    <w:rsid w:val="009C002A"/>
    <w:rsid w:val="009D1CB7"/>
    <w:rsid w:val="009E278C"/>
    <w:rsid w:val="009E54DD"/>
    <w:rsid w:val="009F6EDC"/>
    <w:rsid w:val="00A035CE"/>
    <w:rsid w:val="00A0537F"/>
    <w:rsid w:val="00A0602E"/>
    <w:rsid w:val="00A06C1F"/>
    <w:rsid w:val="00A07FFA"/>
    <w:rsid w:val="00A11FB4"/>
    <w:rsid w:val="00A1550B"/>
    <w:rsid w:val="00A237A5"/>
    <w:rsid w:val="00A35782"/>
    <w:rsid w:val="00A362F9"/>
    <w:rsid w:val="00A43EE6"/>
    <w:rsid w:val="00A60F49"/>
    <w:rsid w:val="00A61E15"/>
    <w:rsid w:val="00A66F91"/>
    <w:rsid w:val="00A70229"/>
    <w:rsid w:val="00A918D1"/>
    <w:rsid w:val="00A93A9A"/>
    <w:rsid w:val="00AA5C16"/>
    <w:rsid w:val="00AC31D4"/>
    <w:rsid w:val="00AC6098"/>
    <w:rsid w:val="00AD2E7C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A2F"/>
    <w:rsid w:val="00B40D67"/>
    <w:rsid w:val="00B43C45"/>
    <w:rsid w:val="00B55EE8"/>
    <w:rsid w:val="00B56E6C"/>
    <w:rsid w:val="00B63D0E"/>
    <w:rsid w:val="00B71DFF"/>
    <w:rsid w:val="00B83039"/>
    <w:rsid w:val="00BA5B00"/>
    <w:rsid w:val="00BB1469"/>
    <w:rsid w:val="00BB1A07"/>
    <w:rsid w:val="00BB6DAD"/>
    <w:rsid w:val="00BB7346"/>
    <w:rsid w:val="00BC1429"/>
    <w:rsid w:val="00BC1555"/>
    <w:rsid w:val="00BC60A9"/>
    <w:rsid w:val="00BE0C8A"/>
    <w:rsid w:val="00BE0E9D"/>
    <w:rsid w:val="00BE334D"/>
    <w:rsid w:val="00BE4988"/>
    <w:rsid w:val="00BF1C24"/>
    <w:rsid w:val="00BF5E73"/>
    <w:rsid w:val="00BF7304"/>
    <w:rsid w:val="00C06939"/>
    <w:rsid w:val="00C21E3B"/>
    <w:rsid w:val="00C35B1A"/>
    <w:rsid w:val="00C41C7D"/>
    <w:rsid w:val="00C63023"/>
    <w:rsid w:val="00C63743"/>
    <w:rsid w:val="00C76C6C"/>
    <w:rsid w:val="00C80EC5"/>
    <w:rsid w:val="00C86BB9"/>
    <w:rsid w:val="00C8772C"/>
    <w:rsid w:val="00C945BB"/>
    <w:rsid w:val="00CA43FD"/>
    <w:rsid w:val="00CB00B2"/>
    <w:rsid w:val="00CB12F2"/>
    <w:rsid w:val="00CB18EB"/>
    <w:rsid w:val="00CB441E"/>
    <w:rsid w:val="00CC43B6"/>
    <w:rsid w:val="00CC72E9"/>
    <w:rsid w:val="00CD25C2"/>
    <w:rsid w:val="00CD4D4E"/>
    <w:rsid w:val="00CE24E5"/>
    <w:rsid w:val="00CE41DB"/>
    <w:rsid w:val="00CE4D96"/>
    <w:rsid w:val="00D078C4"/>
    <w:rsid w:val="00D15EA5"/>
    <w:rsid w:val="00D2100B"/>
    <w:rsid w:val="00D267AC"/>
    <w:rsid w:val="00D3089E"/>
    <w:rsid w:val="00D31D7A"/>
    <w:rsid w:val="00D33E60"/>
    <w:rsid w:val="00D460E7"/>
    <w:rsid w:val="00D60CDD"/>
    <w:rsid w:val="00D63ABC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20FAC"/>
    <w:rsid w:val="00E26AF3"/>
    <w:rsid w:val="00E276E0"/>
    <w:rsid w:val="00E314EA"/>
    <w:rsid w:val="00E32427"/>
    <w:rsid w:val="00E33FDA"/>
    <w:rsid w:val="00E406D5"/>
    <w:rsid w:val="00E465D7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C24D5"/>
    <w:rsid w:val="00EE0F65"/>
    <w:rsid w:val="00F15B98"/>
    <w:rsid w:val="00F246A1"/>
    <w:rsid w:val="00F37917"/>
    <w:rsid w:val="00F4514D"/>
    <w:rsid w:val="00F5513E"/>
    <w:rsid w:val="00F63F3F"/>
    <w:rsid w:val="00F66FA5"/>
    <w:rsid w:val="00F71678"/>
    <w:rsid w:val="00F730E3"/>
    <w:rsid w:val="00F755E9"/>
    <w:rsid w:val="00F909CD"/>
    <w:rsid w:val="00F974D1"/>
    <w:rsid w:val="00FA02D2"/>
    <w:rsid w:val="00FA16E0"/>
    <w:rsid w:val="00FC4397"/>
    <w:rsid w:val="00FD05AD"/>
    <w:rsid w:val="00FD0666"/>
    <w:rsid w:val="00FD7295"/>
    <w:rsid w:val="00FE153F"/>
    <w:rsid w:val="00FE16D0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C1425F5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5" ma:contentTypeDescription="Create a new document." ma:contentTypeScope="" ma:versionID="9fc579c96eca332e8772006b7f3cf0fb">
  <xsd:schema xmlns:xsd="http://www.w3.org/2001/XMLSchema" xmlns:xs="http://www.w3.org/2001/XMLSchema" xmlns:p="http://schemas.microsoft.com/office/2006/metadata/properties" xmlns:ns2="729065a1-720c-4df0-b67c-e69a28b38a78" xmlns:ns3="5ff93197-5cd4-4697-961c-11b2929d1c0c" targetNamespace="http://schemas.microsoft.com/office/2006/metadata/properties" ma:root="true" ma:fieldsID="8fb0a67dae9a3cf6d87126da9cc9bd62" ns2:_="" ns3:_="">
    <xsd:import namespace="729065a1-720c-4df0-b67c-e69a28b38a78"/>
    <xsd:import namespace="5ff93197-5cd4-4697-961c-11b2929d1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9065a1-720c-4df0-b67c-e69a28b38a78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4FB11-A24F-40BA-BA15-3026DC083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729065a1-720c-4df0-b67c-e69a28b38a78"/>
    <ds:schemaRef ds:uri="http://purl.org/dc/terms/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848FB6-A0E6-4946-8A4E-AB5F8E44C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404</Words>
  <Characters>1573</Characters>
  <Application>Microsoft Office Word</Application>
  <DocSecurity>0</DocSecurity>
  <Lines>46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Lenovo</cp:lastModifiedBy>
  <cp:revision>2</cp:revision>
  <cp:lastPrinted>2018-04-26T14:51:00Z</cp:lastPrinted>
  <dcterms:created xsi:type="dcterms:W3CDTF">2018-11-14T06:35:00Z</dcterms:created>
  <dcterms:modified xsi:type="dcterms:W3CDTF">2018-11-14T06:35:00Z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