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126CF3">
        <w:rPr>
          <w:rFonts w:ascii="Angsana New" w:hAnsi="Angsana New"/>
          <w:sz w:val="30"/>
          <w:szCs w:val="30"/>
        </w:rPr>
        <w:t>2560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="00126CF3">
        <w:rPr>
          <w:rFonts w:ascii="Angsana New" w:hAnsi="Angsana New"/>
          <w:sz w:val="30"/>
          <w:szCs w:val="30"/>
          <w:cs/>
        </w:rPr>
        <w:t>ธันวาคม 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="00126CF3">
        <w:rPr>
          <w:rFonts w:ascii="Angsana New" w:hAnsi="Angsana New"/>
          <w:sz w:val="30"/>
          <w:szCs w:val="30"/>
          <w:cs/>
        </w:rPr>
        <w:t>31 ธันวาคม 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P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9F07EE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126C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F96B7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F96B72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Pr="00B32B18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="005967F4">
        <w:rPr>
          <w:rFonts w:ascii="Angsana New" w:hAnsi="Angsana New" w:hint="cs"/>
          <w:sz w:val="30"/>
          <w:szCs w:val="30"/>
          <w:cs/>
        </w:rPr>
        <w:t>กลุ่ม</w:t>
      </w:r>
      <w:r w:rsidRPr="00B32B1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57F5D" w:rsidRPr="00457F5D" w:rsidRDefault="00457F5D" w:rsidP="0045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F4650" w:rsidRDefault="006F4650" w:rsidP="006F465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</w:t>
      </w:r>
      <w:r w:rsidR="00467939">
        <w:rPr>
          <w:rFonts w:ascii="Angsana New" w:hAnsi="Angsana New"/>
          <w:sz w:val="30"/>
          <w:szCs w:val="30"/>
          <w:cs/>
        </w:rPr>
        <w:t>ำหรับรอบระยะเวลาบัญชีที่เริ่ม</w:t>
      </w:r>
      <w:r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26CF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กลุ่มบริษัท  </w:t>
      </w:r>
    </w:p>
    <w:p w:rsidR="009F04EC" w:rsidRPr="00992B5D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0796E" w:rsidRDefault="009F04EC" w:rsidP="00281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9F07EE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81E31">
        <w:rPr>
          <w:rFonts w:ascii="Angsana New" w:hAnsi="Angsana New" w:hint="cs"/>
          <w:sz w:val="30"/>
          <w:szCs w:val="30"/>
          <w:cs/>
        </w:rPr>
        <w:t>3</w:t>
      </w:r>
      <w:r w:rsidR="009F07EE">
        <w:rPr>
          <w:rFonts w:ascii="Angsana New" w:hAnsi="Angsana New" w:hint="cs"/>
          <w:sz w:val="30"/>
          <w:szCs w:val="30"/>
          <w:cs/>
        </w:rPr>
        <w:t>0</w:t>
      </w:r>
      <w:r w:rsidR="00281E31">
        <w:rPr>
          <w:rFonts w:ascii="Angsana New" w:hAnsi="Angsana New" w:hint="cs"/>
          <w:sz w:val="30"/>
          <w:szCs w:val="30"/>
          <w:cs/>
        </w:rPr>
        <w:t xml:space="preserve"> </w:t>
      </w:r>
      <w:r w:rsidR="009F07EE">
        <w:rPr>
          <w:rFonts w:ascii="Angsana New" w:hAnsi="Angsana New" w:hint="cs"/>
          <w:sz w:val="30"/>
          <w:szCs w:val="30"/>
          <w:cs/>
        </w:rPr>
        <w:t>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2561 และ 2560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</w:t>
      </w:r>
      <w:r w:rsidR="005967F4">
        <w:rPr>
          <w:rFonts w:ascii="Angsana New" w:hAnsi="Angsana New" w:hint="cs"/>
          <w:sz w:val="30"/>
          <w:szCs w:val="30"/>
          <w:cs/>
        </w:rPr>
        <w:t>่ใช้สำหรับการจัดทำงบการเงินสำหรับ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26CF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</w:p>
    <w:p w:rsidR="00DB0CEA" w:rsidRDefault="00DB0CEA" w:rsidP="00DB0CEA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 xml:space="preserve">ในเดือนมีนาคม 2561 </w:t>
      </w:r>
      <w:r>
        <w:rPr>
          <w:rFonts w:ascii="Angsana New" w:eastAsia="Calibri" w:hAnsi="Angsana New"/>
          <w:szCs w:val="30"/>
          <w:cs/>
        </w:rPr>
        <w:t>สภาวิชาชีพบัญชี</w:t>
      </w:r>
      <w:r w:rsidRPr="00AA42C4">
        <w:rPr>
          <w:rFonts w:ascii="Angsana New" w:eastAsia="Calibri" w:hAnsi="Angsana New"/>
          <w:szCs w:val="30"/>
          <w:cs/>
        </w:rPr>
        <w:t>ได้ออกประกาศสภาวิชาชีพบัญชีซึ่งถูกประกาศในราชกิจจานุเบกษาเกี่ยวกับการ</w:t>
      </w:r>
      <w:r>
        <w:rPr>
          <w:rFonts w:ascii="Angsana New" w:hAnsi="Angsana New" w:hint="cs"/>
          <w:szCs w:val="30"/>
          <w:cs/>
        </w:rPr>
        <w:t>ออก</w:t>
      </w:r>
      <w:r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AA42C4">
        <w:rPr>
          <w:rFonts w:ascii="Angsana New" w:hAnsi="Angsana New"/>
          <w:szCs w:val="30"/>
        </w:rPr>
        <w:t xml:space="preserve"> </w:t>
      </w:r>
      <w:r w:rsidRPr="00AA42C4">
        <w:rPr>
          <w:rFonts w:ascii="Angsana New" w:hAnsi="Angsana New"/>
          <w:szCs w:val="30"/>
          <w:cs/>
        </w:rPr>
        <w:t>1</w:t>
      </w:r>
      <w:r w:rsidRPr="00AA42C4">
        <w:rPr>
          <w:rFonts w:ascii="Angsana New" w:hAnsi="Angsana New" w:hint="cs"/>
          <w:szCs w:val="30"/>
          <w:cs/>
        </w:rPr>
        <w:t xml:space="preserve">5 </w:t>
      </w:r>
      <w:r w:rsidRPr="00AA42C4">
        <w:rPr>
          <w:rFonts w:ascii="Angsana New" w:hAnsi="Angsana New"/>
          <w:szCs w:val="30"/>
        </w:rPr>
        <w:t>“</w:t>
      </w:r>
      <w:r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Pr="00AA42C4">
        <w:rPr>
          <w:rFonts w:ascii="Angsana New" w:hAnsi="Angsana New"/>
          <w:szCs w:val="30"/>
        </w:rPr>
        <w:t xml:space="preserve">” </w:t>
      </w:r>
      <w:r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A42C4">
        <w:rPr>
          <w:rFonts w:ascii="Angsana New" w:eastAsia="Calibri" w:hAnsi="Angsana New"/>
          <w:szCs w:val="30"/>
        </w:rPr>
        <w:t>1</w:t>
      </w:r>
      <w:r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Pr="00AA42C4">
        <w:rPr>
          <w:rFonts w:ascii="Angsana New" w:eastAsia="Calibri" w:hAnsi="Angsana New"/>
          <w:szCs w:val="30"/>
        </w:rPr>
        <w:t>25</w:t>
      </w:r>
      <w:r w:rsidRPr="00AA42C4">
        <w:rPr>
          <w:rFonts w:ascii="Angsana New" w:eastAsia="Calibri" w:hAnsi="Angsana New"/>
          <w:szCs w:val="30"/>
          <w:cs/>
        </w:rPr>
        <w:t>6</w:t>
      </w:r>
      <w:r>
        <w:rPr>
          <w:rFonts w:ascii="Angsana New" w:hAnsi="Angsana New"/>
          <w:szCs w:val="30"/>
        </w:rPr>
        <w:t>2</w:t>
      </w:r>
      <w:r>
        <w:rPr>
          <w:rFonts w:ascii="Angsana New" w:eastAsia="Calibri" w:hAnsi="Angsana New"/>
          <w:szCs w:val="30"/>
          <w:cs/>
        </w:rPr>
        <w:t xml:space="preserve"> โดย</w:t>
      </w:r>
      <w:r w:rsidR="00A55539"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บริษัทยังไม่ได้นำมาเริ่มถือปฏิบัติในการจัดทำ</w:t>
      </w:r>
      <w:r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</w:t>
      </w:r>
      <w:r>
        <w:rPr>
          <w:rFonts w:ascii="Angsana New" w:eastAsia="Calibri" w:hAnsi="Angsana New"/>
          <w:szCs w:val="30"/>
          <w:cs/>
        </w:rPr>
        <w:t>ฝ่ายบริหารของ</w:t>
      </w:r>
      <w:r w:rsidR="00A55539"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>ที่ออกใหม่ดั</w:t>
      </w:r>
      <w:r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การรายงานทางการเงิน</w:t>
      </w:r>
      <w:r>
        <w:rPr>
          <w:rFonts w:ascii="Angsana New" w:eastAsia="Calibri" w:hAnsi="Angsana New"/>
          <w:szCs w:val="30"/>
          <w:cs/>
        </w:rPr>
        <w:t>ของ</w:t>
      </w:r>
      <w:r w:rsidR="00A55539"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</w:t>
      </w:r>
    </w:p>
    <w:p w:rsidR="00DB0CEA" w:rsidRPr="00303EF5" w:rsidRDefault="00DB0CE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303EF5">
        <w:rPr>
          <w:rFonts w:ascii="Angsana New" w:hAnsi="Angsana New" w:hint="cs"/>
          <w:sz w:val="30"/>
          <w:szCs w:val="30"/>
          <w:cs/>
        </w:rPr>
        <w:t>0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303EF5"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303EF5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E9777E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F51F88" w:rsidRDefault="00126CF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6CF3" w:rsidRPr="00F51F88" w:rsidRDefault="00126CF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CF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126CF3" w:rsidRPr="005373A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26CF3" w:rsidRPr="00F96B72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26CF3" w:rsidRPr="004A299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126CF3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46</w:t>
            </w:r>
            <w:r w:rsidR="00126CF3" w:rsidRPr="00BF2B9D">
              <w:rPr>
                <w:rFonts w:ascii="Angsana New" w:hAnsi="Angsana New"/>
                <w:sz w:val="30"/>
                <w:szCs w:val="30"/>
              </w:rPr>
              <w:t>,</w:t>
            </w:r>
            <w:r w:rsidRPr="00BF2B9D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6CF3" w:rsidRPr="00B0137F" w:rsidRDefault="00303EF5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</w:tr>
      <w:tr w:rsidR="00303EF5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303EF5" w:rsidRPr="005373A3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F96B72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03EF5" w:rsidRPr="004A299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4A299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03EF5" w:rsidRPr="00F5193E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BF2B9D" w:rsidRDefault="00BF2B9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84" w:type="dxa"/>
          </w:tcPr>
          <w:p w:rsidR="00303EF5" w:rsidRPr="00F5193E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D1773C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</w:tr>
      <w:tr w:rsidR="00303EF5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303EF5" w:rsidRPr="005373A3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F96B72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03EF5" w:rsidRPr="004A299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4A299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03EF5" w:rsidRPr="00F51F88" w:rsidRDefault="00303EF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BF2B9D" w:rsidRDefault="00303EF5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3,2</w:t>
            </w:r>
            <w:r w:rsidR="00BF2B9D" w:rsidRPr="00BF2B9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:rsidR="00303EF5" w:rsidRPr="00F51F88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D1773C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</w:tr>
      <w:tr w:rsidR="00303EF5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303EF5" w:rsidRPr="005373A3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03EF5" w:rsidRPr="00F96B72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03EF5" w:rsidRPr="004A299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03EF5" w:rsidRPr="004A299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03EF5" w:rsidRPr="00F5193E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03EF5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31</w:t>
            </w:r>
            <w:r w:rsidR="00303EF5" w:rsidRPr="00BF2B9D">
              <w:rPr>
                <w:rFonts w:ascii="Angsana New" w:hAnsi="Angsana New"/>
                <w:sz w:val="30"/>
                <w:szCs w:val="30"/>
              </w:rPr>
              <w:t>,</w:t>
            </w:r>
            <w:r w:rsidRPr="00BF2B9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:rsidR="00303EF5" w:rsidRPr="00F5193E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03EF5" w:rsidRPr="00D1773C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17,866</w:t>
            </w:r>
          </w:p>
        </w:tc>
      </w:tr>
      <w:tr w:rsidR="00303EF5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303EF5" w:rsidRPr="005373A3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F96B72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03EF5" w:rsidRPr="004A299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3EF5" w:rsidRPr="004A299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03EF5" w:rsidRPr="00F5193E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BF2B9D" w:rsidRDefault="00303EF5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1,</w:t>
            </w:r>
            <w:r w:rsidR="009D43D7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84" w:type="dxa"/>
          </w:tcPr>
          <w:p w:rsidR="00303EF5" w:rsidRPr="00F5193E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D1773C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</w:tr>
      <w:tr w:rsidR="00126CF3" w:rsidRPr="00B14380" w:rsidTr="00303EF5">
        <w:trPr>
          <w:cantSplit/>
          <w:trHeight w:val="189"/>
        </w:trPr>
        <w:tc>
          <w:tcPr>
            <w:tcW w:w="3776" w:type="dxa"/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126CF3" w:rsidRPr="00303EF5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</w:tcPr>
          <w:p w:rsidR="00126CF3" w:rsidRPr="00303EF5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Pr="005373A3" w:rsidRDefault="00303EF5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03EF5" w:rsidRPr="009D43D7" w:rsidRDefault="009D43D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4" w:type="dxa"/>
          </w:tcPr>
          <w:p w:rsidR="00303EF5" w:rsidRPr="00B14380" w:rsidRDefault="00303EF5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03EF5" w:rsidRPr="00C27D89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27</w:t>
            </w:r>
          </w:p>
        </w:tc>
        <w:tc>
          <w:tcPr>
            <w:tcW w:w="283" w:type="dxa"/>
          </w:tcPr>
          <w:p w:rsidR="00303EF5" w:rsidRPr="00B14380" w:rsidRDefault="00303EF5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03EF5" w:rsidRPr="00BF2B9D" w:rsidRDefault="00303EF5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03EF5" w:rsidRPr="00B14380" w:rsidRDefault="00303EF5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03EF5" w:rsidRPr="009776BE" w:rsidRDefault="00303EF5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Pr="005373A3" w:rsidRDefault="00303EF5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03EF5" w:rsidRPr="009D43D7" w:rsidRDefault="009D43D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84" w:type="dxa"/>
          </w:tcPr>
          <w:p w:rsidR="00303EF5" w:rsidRPr="00EA5359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03EF5" w:rsidRPr="00C27D89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</w:p>
        </w:tc>
        <w:tc>
          <w:tcPr>
            <w:tcW w:w="283" w:type="dxa"/>
          </w:tcPr>
          <w:p w:rsidR="00303EF5" w:rsidRPr="00EA5359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03EF5" w:rsidRPr="00BF2B9D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03EF5" w:rsidRPr="00EA5359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03EF5" w:rsidRPr="009776BE" w:rsidRDefault="00303EF5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Pr="00F37565" w:rsidRDefault="00303EF5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9D43D7" w:rsidRDefault="009D43D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303EF5" w:rsidRPr="00EA5359" w:rsidRDefault="00303EF5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C27D89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:rsidR="00303EF5" w:rsidRPr="00EA5359" w:rsidRDefault="00303EF5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BF2B9D" w:rsidRDefault="00303EF5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03EF5" w:rsidRPr="00EA5359" w:rsidRDefault="00303EF5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9776BE" w:rsidRDefault="00303EF5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A1017" w:rsidRPr="00B14380" w:rsidTr="00116893">
        <w:trPr>
          <w:cantSplit/>
        </w:trPr>
        <w:tc>
          <w:tcPr>
            <w:tcW w:w="3776" w:type="dxa"/>
          </w:tcPr>
          <w:p w:rsidR="003A1017" w:rsidRDefault="003A101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A1017" w:rsidRPr="009D43D7" w:rsidRDefault="003A101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A1017" w:rsidRPr="00B14380" w:rsidRDefault="003A101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3A1017" w:rsidRPr="00C27D89" w:rsidRDefault="003A101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283" w:type="dxa"/>
          </w:tcPr>
          <w:p w:rsidR="003A1017" w:rsidRPr="00B14380" w:rsidRDefault="003A101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A1017" w:rsidRPr="00BF2B9D" w:rsidRDefault="003A1017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A1017" w:rsidRPr="00B14380" w:rsidRDefault="003A101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A1017" w:rsidRPr="009776BE" w:rsidRDefault="003A1017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Pr="00F37565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9D43D7" w:rsidRDefault="009D43D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:rsidR="00303EF5" w:rsidRPr="00B1438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C27D89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128</w:t>
            </w:r>
          </w:p>
        </w:tc>
        <w:tc>
          <w:tcPr>
            <w:tcW w:w="283" w:type="dxa"/>
          </w:tcPr>
          <w:p w:rsidR="00303EF5" w:rsidRPr="00B1438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BF2B9D" w:rsidRDefault="00303EF5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03EF5" w:rsidRPr="00B1438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03EF5" w:rsidRPr="009776BE" w:rsidRDefault="00303EF5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9D43D7" w:rsidRDefault="009D43D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84" w:type="dxa"/>
          </w:tcPr>
          <w:p w:rsidR="00303EF5" w:rsidRPr="0066040A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C27D89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83" w:type="dxa"/>
          </w:tcPr>
          <w:p w:rsidR="00303EF5" w:rsidRPr="0066040A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BF2B9D" w:rsidRDefault="00BF2B9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84" w:type="dxa"/>
          </w:tcPr>
          <w:p w:rsidR="00303EF5" w:rsidRPr="00B1438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0003A5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</w:tbl>
    <w:p w:rsidR="00C30808" w:rsidRDefault="00C30808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55539" w:rsidRPr="00595E75" w:rsidTr="00A55539">
        <w:trPr>
          <w:cantSplit/>
        </w:trPr>
        <w:tc>
          <w:tcPr>
            <w:tcW w:w="3776" w:type="dxa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55539" w:rsidRPr="00E24209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5539" w:rsidRPr="00595E75" w:rsidTr="00A55539">
        <w:trPr>
          <w:cantSplit/>
        </w:trPr>
        <w:tc>
          <w:tcPr>
            <w:tcW w:w="3776" w:type="dxa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5539" w:rsidRPr="00E24209" w:rsidRDefault="00A55539" w:rsidP="00E443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55539" w:rsidRPr="00A55539" w:rsidRDefault="00A5553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5539" w:rsidRPr="00E24209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55539" w:rsidRPr="00595E75" w:rsidTr="00A55539">
        <w:trPr>
          <w:cantSplit/>
        </w:trPr>
        <w:tc>
          <w:tcPr>
            <w:tcW w:w="3776" w:type="dxa"/>
          </w:tcPr>
          <w:p w:rsidR="00A55539" w:rsidRPr="00A55539" w:rsidRDefault="00A555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55539" w:rsidRPr="00A55539" w:rsidRDefault="00A5553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5539" w:rsidRPr="00F51F88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26CF3" w:rsidRPr="00B14380" w:rsidTr="00A55539">
        <w:trPr>
          <w:cantSplit/>
        </w:trPr>
        <w:tc>
          <w:tcPr>
            <w:tcW w:w="3776" w:type="dxa"/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96A6A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Pr="00F96A6A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Default="00303EF5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303EF5" w:rsidRPr="000C1E82" w:rsidRDefault="00547E1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</w:t>
            </w:r>
            <w:r w:rsidR="000C1E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303EF5" w:rsidRPr="006E327A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03EF5" w:rsidRPr="000374C6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8,</w:t>
            </w:r>
            <w:r w:rsidR="00F328AD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83" w:type="dxa"/>
          </w:tcPr>
          <w:p w:rsidR="00303EF5" w:rsidRPr="00B1438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303EF5" w:rsidRPr="000C1E82" w:rsidRDefault="000C1E8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  <w:tc>
          <w:tcPr>
            <w:tcW w:w="284" w:type="dxa"/>
          </w:tcPr>
          <w:p w:rsidR="00303EF5" w:rsidRPr="00B1438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03EF5" w:rsidRPr="000374C6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3,</w:t>
            </w:r>
            <w:r w:rsidR="00F328AD"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Default="00303EF5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3EF5" w:rsidRPr="000C1E82" w:rsidRDefault="000C1E8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:rsidR="00303EF5" w:rsidRPr="00B43FA4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3EF5" w:rsidRPr="000374C6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2</w:t>
            </w:r>
            <w:r w:rsidR="00F328A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:rsidR="00303EF5" w:rsidRPr="00B1438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03EF5" w:rsidRPr="000C1E82" w:rsidRDefault="000C1E8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4" w:type="dxa"/>
          </w:tcPr>
          <w:p w:rsidR="00303EF5" w:rsidRPr="00B1438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3EF5" w:rsidRPr="000374C6" w:rsidRDefault="00303EF5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1</w:t>
            </w:r>
            <w:r w:rsidR="00F328AD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03EF5" w:rsidRPr="00B14380" w:rsidTr="00116893">
        <w:trPr>
          <w:cantSplit/>
        </w:trPr>
        <w:tc>
          <w:tcPr>
            <w:tcW w:w="3776" w:type="dxa"/>
          </w:tcPr>
          <w:p w:rsidR="00303EF5" w:rsidRPr="004C7AA6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0C1E82" w:rsidRDefault="000C1E8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303EF5" w:rsidRPr="000C1E82">
              <w:rPr>
                <w:rFonts w:ascii="Angsana New" w:hAnsi="Angsana New"/>
                <w:sz w:val="30"/>
                <w:szCs w:val="30"/>
              </w:rPr>
              <w:t>,</w:t>
            </w:r>
            <w:r w:rsidR="00547E1D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303EF5" w:rsidRPr="006E327A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0374C6" w:rsidRDefault="00F328AD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303EF5" w:rsidRPr="000374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83" w:type="dxa"/>
          </w:tcPr>
          <w:p w:rsidR="00303EF5" w:rsidRPr="00B14380" w:rsidRDefault="00303EF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0C1E82" w:rsidRDefault="000C1E8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3,965</w:t>
            </w:r>
          </w:p>
        </w:tc>
        <w:tc>
          <w:tcPr>
            <w:tcW w:w="284" w:type="dxa"/>
          </w:tcPr>
          <w:p w:rsidR="00303EF5" w:rsidRPr="00B14380" w:rsidRDefault="00303EF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03EF5" w:rsidRPr="000374C6" w:rsidRDefault="00F328AD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3EF5" w:rsidRPr="000374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</w:tbl>
    <w:p w:rsidR="00F15EFE" w:rsidRPr="00F15EFE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15EFE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F15EFE" w:rsidRPr="006E7CE2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4"/>
        <w:gridCol w:w="1275"/>
        <w:gridCol w:w="284"/>
        <w:gridCol w:w="1275"/>
        <w:gridCol w:w="284"/>
        <w:gridCol w:w="1277"/>
        <w:gridCol w:w="284"/>
        <w:gridCol w:w="1276"/>
      </w:tblGrid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6E7CE2" w:rsidRPr="00E24209" w:rsidRDefault="006E7CE2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CE2" w:rsidRPr="00E24209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E7CE2" w:rsidRPr="00E24209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CE2" w:rsidRPr="00E24209" w:rsidRDefault="006E7CE2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E9777E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CE2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E7CE2" w:rsidRPr="004A299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6E7CE2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100</w:t>
            </w:r>
            <w:r w:rsidR="006E7CE2" w:rsidRPr="00BF2B9D">
              <w:rPr>
                <w:rFonts w:ascii="Angsana New" w:hAnsi="Angsana New"/>
                <w:sz w:val="30"/>
                <w:szCs w:val="30"/>
              </w:rPr>
              <w:t>,</w:t>
            </w:r>
            <w:r w:rsidRPr="00BF2B9D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E7CE2" w:rsidRPr="00B022A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78,305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E7CE2" w:rsidRPr="004A299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F2B9D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022A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,916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E7CE2" w:rsidRPr="004A299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93E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F2B9D" w:rsidRDefault="00BF2B9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84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022A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6</w:t>
            </w:r>
            <w:r w:rsidR="006E7CE2" w:rsidRPr="00BF2B9D">
              <w:rPr>
                <w:rFonts w:ascii="Angsana New" w:hAnsi="Angsana New"/>
                <w:sz w:val="30"/>
                <w:szCs w:val="30"/>
              </w:rPr>
              <w:t>,</w:t>
            </w:r>
            <w:r w:rsidRPr="00BF2B9D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022A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4,998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E7CE2" w:rsidRPr="004A299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93E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E7CE2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54</w:t>
            </w:r>
            <w:r w:rsidR="006E7CE2" w:rsidRPr="00BF2B9D">
              <w:rPr>
                <w:rFonts w:ascii="Angsana New" w:hAnsi="Angsana New"/>
                <w:sz w:val="30"/>
                <w:szCs w:val="30"/>
              </w:rPr>
              <w:t>,</w:t>
            </w:r>
            <w:r w:rsidRPr="00BF2B9D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4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E7CE2" w:rsidRPr="00B022A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43,419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E7CE2" w:rsidRPr="004A299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F5193E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</w:t>
            </w:r>
            <w:r w:rsidR="006E7CE2" w:rsidRPr="00BF2B9D">
              <w:rPr>
                <w:rFonts w:ascii="Angsana New" w:hAnsi="Angsana New"/>
                <w:sz w:val="30"/>
                <w:szCs w:val="30"/>
              </w:rPr>
              <w:t>,</w:t>
            </w:r>
            <w:r w:rsidR="009D43D7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84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022A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</w:tr>
      <w:tr w:rsidR="006E7CE2" w:rsidRPr="00B14380" w:rsidTr="006E7CE2">
        <w:trPr>
          <w:cantSplit/>
          <w:trHeight w:val="189"/>
        </w:trPr>
        <w:tc>
          <w:tcPr>
            <w:tcW w:w="3774" w:type="dxa"/>
          </w:tcPr>
          <w:p w:rsidR="006E7CE2" w:rsidRPr="00303EF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E7CE2" w:rsidRPr="00303EF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6E7CE2" w:rsidRPr="00303EF5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E7CE2" w:rsidRPr="00303EF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6E7CE2" w:rsidRPr="00303EF5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6E7CE2" w:rsidRPr="00303EF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6E7CE2" w:rsidRPr="00303EF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E7CE2" w:rsidRPr="00303EF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93E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93E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E7CE2" w:rsidRPr="004C2E64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E7CE2" w:rsidRPr="00F5193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E7CE2" w:rsidRPr="009D43D7" w:rsidRDefault="009D43D7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E7CE2" w:rsidRPr="008706A1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E7CE2" w:rsidRPr="00BF2B9D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E7CE2" w:rsidRPr="009776B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Pr="005373A3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E7CE2" w:rsidRPr="009D43D7" w:rsidRDefault="009D43D7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84" w:type="dxa"/>
          </w:tcPr>
          <w:p w:rsidR="006E7CE2" w:rsidRPr="00EA5359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E7CE2" w:rsidRPr="008706A1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214</w:t>
            </w:r>
          </w:p>
        </w:tc>
        <w:tc>
          <w:tcPr>
            <w:tcW w:w="284" w:type="dxa"/>
          </w:tcPr>
          <w:p w:rsidR="006E7CE2" w:rsidRPr="00EA5359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E7CE2" w:rsidRPr="00BF2B9D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EA535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E7CE2" w:rsidRPr="009776B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Pr="00F3756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9D43D7" w:rsidRDefault="009D43D7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</w:tcPr>
          <w:p w:rsidR="006E7CE2" w:rsidRPr="00EA5359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8706A1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6E7CE2" w:rsidRPr="00EA5359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F2B9D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EA535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9776B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9D43D7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8706A1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F2B9D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9776B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Pr="00F37565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9D43D7" w:rsidRDefault="009D43D7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8706A1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BF2B9D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E7CE2" w:rsidRPr="009776BE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F2B9D" w:rsidRPr="00B14380" w:rsidTr="006E7CE2">
        <w:trPr>
          <w:cantSplit/>
        </w:trPr>
        <w:tc>
          <w:tcPr>
            <w:tcW w:w="3774" w:type="dxa"/>
          </w:tcPr>
          <w:p w:rsidR="00BF2B9D" w:rsidRDefault="00BF2B9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F2B9D" w:rsidRPr="009D43D7" w:rsidRDefault="009D43D7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284" w:type="dxa"/>
          </w:tcPr>
          <w:p w:rsidR="00BF2B9D" w:rsidRPr="0066040A" w:rsidRDefault="00BF2B9D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F2B9D" w:rsidRPr="008706A1" w:rsidRDefault="00BF2B9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84" w:type="dxa"/>
          </w:tcPr>
          <w:p w:rsidR="00BF2B9D" w:rsidRPr="0066040A" w:rsidRDefault="00BF2B9D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BF2B9D" w:rsidRPr="00BF2B9D" w:rsidRDefault="00BF2B9D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84" w:type="dxa"/>
          </w:tcPr>
          <w:p w:rsidR="00BF2B9D" w:rsidRPr="00B14380" w:rsidRDefault="00BF2B9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F2B9D" w:rsidRPr="00D1773C" w:rsidRDefault="00BF2B9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</w:tr>
      <w:tr w:rsidR="006E7CE2" w:rsidRPr="00595E75" w:rsidTr="006E7CE2">
        <w:trPr>
          <w:cantSplit/>
        </w:trPr>
        <w:tc>
          <w:tcPr>
            <w:tcW w:w="3774" w:type="dxa"/>
          </w:tcPr>
          <w:p w:rsidR="006E7CE2" w:rsidRPr="00A5553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6E7CE2" w:rsidRPr="00E24209" w:rsidRDefault="006E7CE2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CE2" w:rsidRPr="00595E75" w:rsidTr="006E7CE2">
        <w:trPr>
          <w:cantSplit/>
        </w:trPr>
        <w:tc>
          <w:tcPr>
            <w:tcW w:w="3774" w:type="dxa"/>
          </w:tcPr>
          <w:p w:rsidR="006E7CE2" w:rsidRPr="00A5553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CE2" w:rsidRPr="00E24209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7CE2" w:rsidRPr="00A55539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CE2" w:rsidRPr="00E24209" w:rsidRDefault="006E7CE2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E7CE2" w:rsidRPr="00595E75" w:rsidTr="006E7CE2">
        <w:trPr>
          <w:cantSplit/>
        </w:trPr>
        <w:tc>
          <w:tcPr>
            <w:tcW w:w="3774" w:type="dxa"/>
          </w:tcPr>
          <w:p w:rsidR="006E7CE2" w:rsidRPr="00A5553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E7CE2" w:rsidRPr="00A55539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7CE2" w:rsidRPr="00F96A6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7CE2" w:rsidRPr="004C2E64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E7CE2" w:rsidRPr="00F96A6A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7CE2" w:rsidRPr="004C2E64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Default="006E7CE2" w:rsidP="004359D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6E7CE2" w:rsidRPr="000C1E82" w:rsidRDefault="00547E1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17,92</w:t>
            </w:r>
            <w:r w:rsidR="000C1E8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6E7CE2" w:rsidRPr="006E327A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E7CE2" w:rsidRPr="008C0879" w:rsidRDefault="00F328A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6E7CE2" w:rsidRPr="008C08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E7CE2" w:rsidRPr="000C1E82" w:rsidRDefault="000C1E8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E7CE2" w:rsidRPr="008C087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7,</w:t>
            </w:r>
            <w:r w:rsidR="002A7F78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Default="006E7CE2" w:rsidP="004359D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7CE2" w:rsidRPr="000C1E82" w:rsidRDefault="000C1E8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84" w:type="dxa"/>
          </w:tcPr>
          <w:p w:rsidR="006E7CE2" w:rsidRPr="00B43FA4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7CE2" w:rsidRPr="008C0879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4</w:t>
            </w:r>
            <w:r w:rsidR="00F328AD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E7CE2" w:rsidRPr="000C1E82" w:rsidRDefault="000C1E8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7CE2" w:rsidRPr="008C0879" w:rsidRDefault="002A7F7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6E7CE2" w:rsidRPr="00B14380" w:rsidTr="006E7CE2">
        <w:trPr>
          <w:cantSplit/>
        </w:trPr>
        <w:tc>
          <w:tcPr>
            <w:tcW w:w="3774" w:type="dxa"/>
          </w:tcPr>
          <w:p w:rsidR="006E7CE2" w:rsidRPr="004C7AA6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E7CE2" w:rsidRPr="000C1E82" w:rsidRDefault="000C1E8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E7CE2" w:rsidRPr="000C1E82">
              <w:rPr>
                <w:rFonts w:ascii="Angsana New" w:hAnsi="Angsana New"/>
                <w:sz w:val="30"/>
                <w:szCs w:val="30"/>
              </w:rPr>
              <w:t>8,</w:t>
            </w:r>
            <w:r w:rsidR="00547E1D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6E7CE2" w:rsidRPr="006E327A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E7CE2" w:rsidRPr="008C0879" w:rsidRDefault="00F328A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6E7CE2" w:rsidRPr="008C08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E7CE2" w:rsidRPr="000C1E82" w:rsidRDefault="000C1E8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7,816</w:t>
            </w:r>
          </w:p>
        </w:tc>
        <w:tc>
          <w:tcPr>
            <w:tcW w:w="284" w:type="dxa"/>
          </w:tcPr>
          <w:p w:rsidR="006E7CE2" w:rsidRPr="00B1438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E7CE2" w:rsidRPr="008C0879" w:rsidRDefault="002A7F7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8,181</w:t>
            </w:r>
          </w:p>
        </w:tc>
      </w:tr>
    </w:tbl>
    <w:p w:rsidR="00F15EFE" w:rsidRPr="00BC75F8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672087">
        <w:rPr>
          <w:rFonts w:ascii="Angsana New" w:hAnsi="Angsana New" w:hint="cs"/>
          <w:sz w:val="30"/>
          <w:szCs w:val="30"/>
          <w:cs/>
        </w:rPr>
        <w:t xml:space="preserve"> 30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672087">
        <w:rPr>
          <w:rFonts w:ascii="Angsana New" w:hAnsi="Angsana New" w:hint="cs"/>
          <w:sz w:val="30"/>
          <w:szCs w:val="30"/>
          <w:cs/>
        </w:rPr>
        <w:t>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2561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/>
      </w:tblPr>
      <w:tblGrid>
        <w:gridCol w:w="3765"/>
        <w:gridCol w:w="1277"/>
        <w:gridCol w:w="285"/>
        <w:gridCol w:w="1274"/>
        <w:gridCol w:w="285"/>
        <w:gridCol w:w="1274"/>
        <w:gridCol w:w="285"/>
        <w:gridCol w:w="1280"/>
      </w:tblGrid>
      <w:tr w:rsidR="001468CC" w:rsidRPr="00F51F88" w:rsidTr="00A55539">
        <w:trPr>
          <w:cantSplit/>
        </w:trPr>
        <w:tc>
          <w:tcPr>
            <w:tcW w:w="376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A55539">
        <w:trPr>
          <w:cantSplit/>
        </w:trPr>
        <w:tc>
          <w:tcPr>
            <w:tcW w:w="376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373A3" w:rsidRPr="00F51F88" w:rsidTr="00A55539">
        <w:trPr>
          <w:cantSplit/>
        </w:trPr>
        <w:tc>
          <w:tcPr>
            <w:tcW w:w="3765" w:type="dxa"/>
          </w:tcPr>
          <w:p w:rsidR="005373A3" w:rsidRPr="00F51F88" w:rsidRDefault="007339EB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373A3" w:rsidRPr="008F38E6" w:rsidRDefault="00672087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5373A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5373A3" w:rsidRPr="008F38E6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373A3" w:rsidRPr="008F38E6" w:rsidRDefault="005373A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5373A3" w:rsidRPr="008F38E6" w:rsidRDefault="005373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373A3" w:rsidRPr="008F38E6" w:rsidRDefault="0067208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5373A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468CC" w:rsidRPr="00E24209" w:rsidTr="00A55539">
        <w:trPr>
          <w:cantSplit/>
        </w:trPr>
        <w:tc>
          <w:tcPr>
            <w:tcW w:w="3765" w:type="dxa"/>
          </w:tcPr>
          <w:p w:rsidR="001468CC" w:rsidRPr="00CF058A" w:rsidRDefault="001468CC" w:rsidP="007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F058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6515A" w:rsidRPr="00E24209" w:rsidTr="00A55539">
        <w:trPr>
          <w:cantSplit/>
        </w:trPr>
        <w:tc>
          <w:tcPr>
            <w:tcW w:w="3765" w:type="dxa"/>
          </w:tcPr>
          <w:p w:rsidR="0076515A" w:rsidRPr="00CF058A" w:rsidRDefault="00C13F1E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- </w:t>
            </w:r>
            <w:r w:rsidR="0076515A"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ตั๋วแลกเงินสั่งจ่าย บริษัทหลักทรัพย์</w:t>
            </w:r>
          </w:p>
        </w:tc>
        <w:tc>
          <w:tcPr>
            <w:tcW w:w="1277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6515A" w:rsidRPr="00E24209" w:rsidTr="00A55539">
        <w:trPr>
          <w:cantSplit/>
        </w:trPr>
        <w:tc>
          <w:tcPr>
            <w:tcW w:w="3765" w:type="dxa"/>
          </w:tcPr>
          <w:p w:rsidR="0076515A" w:rsidRPr="00CF058A" w:rsidRDefault="00C13F1E" w:rsidP="00C1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89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</w:t>
            </w:r>
            <w:r w:rsidR="0076515A"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โนมูระ พัฒนสิน จำกัด (มหาชน) ของ</w:t>
            </w:r>
          </w:p>
        </w:tc>
        <w:tc>
          <w:tcPr>
            <w:tcW w:w="1277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6515A" w:rsidRPr="00E24209" w:rsidTr="00A55539">
        <w:trPr>
          <w:cantSplit/>
        </w:trPr>
        <w:tc>
          <w:tcPr>
            <w:tcW w:w="3765" w:type="dxa"/>
          </w:tcPr>
          <w:p w:rsidR="0076515A" w:rsidRPr="00054799" w:rsidRDefault="0076515A" w:rsidP="00DC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บางพระธุรกิจ จำกัด</w:t>
            </w:r>
          </w:p>
        </w:tc>
        <w:tc>
          <w:tcPr>
            <w:tcW w:w="1277" w:type="dxa"/>
            <w:shd w:val="clear" w:color="auto" w:fill="auto"/>
          </w:tcPr>
          <w:p w:rsidR="0076515A" w:rsidRPr="00F315F2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76515A" w:rsidRPr="00F315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5" w:type="dxa"/>
          </w:tcPr>
          <w:p w:rsidR="0076515A" w:rsidRPr="004E4492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76515A" w:rsidRPr="00F406B4" w:rsidRDefault="0076515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76515A" w:rsidRPr="004E4492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76515A" w:rsidRPr="00F406B4" w:rsidRDefault="0076515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76515A" w:rsidRPr="0005479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76515A" w:rsidRPr="00F406B4" w:rsidRDefault="0076515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E24209" w:rsidTr="00F315F2">
        <w:trPr>
          <w:cantSplit/>
        </w:trPr>
        <w:tc>
          <w:tcPr>
            <w:tcW w:w="3765" w:type="dxa"/>
          </w:tcPr>
          <w:p w:rsidR="00B722F6" w:rsidRPr="00054799" w:rsidRDefault="00B722F6" w:rsidP="00DC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B722F6" w:rsidRPr="00F315F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F315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5" w:type="dxa"/>
          </w:tcPr>
          <w:p w:rsidR="00B722F6" w:rsidRPr="004E449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B722F6" w:rsidRPr="000C0943" w:rsidRDefault="00B722F6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5" w:type="dxa"/>
          </w:tcPr>
          <w:p w:rsidR="00B722F6" w:rsidRPr="004E449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B722F6" w:rsidRPr="00F406B4" w:rsidRDefault="00B722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59007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722F6" w:rsidRPr="00590072" w:rsidRDefault="00B722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F315F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F315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0C0943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F406B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F406B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B722F6" w:rsidRPr="00B722F6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B722F6" w:rsidRPr="00B722F6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B722F6" w:rsidRPr="00B722F6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Pr="00CF058A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ดอกเบี้ยรับล่วงหน้า</w:t>
            </w:r>
          </w:p>
        </w:tc>
        <w:tc>
          <w:tcPr>
            <w:tcW w:w="1277" w:type="dxa"/>
            <w:shd w:val="clear" w:color="auto" w:fill="auto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B722F6" w:rsidRPr="000C0943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B722F6" w:rsidRPr="00F406B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</w:tcPr>
          <w:p w:rsidR="00B722F6" w:rsidRPr="00F406B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Pr="00054799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บางพระธุรกิจ จำกัด</w:t>
            </w:r>
          </w:p>
        </w:tc>
        <w:tc>
          <w:tcPr>
            <w:tcW w:w="1277" w:type="dxa"/>
            <w:shd w:val="clear" w:color="auto" w:fill="auto"/>
          </w:tcPr>
          <w:p w:rsidR="00B722F6" w:rsidRPr="00B722F6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22F6">
              <w:rPr>
                <w:rFonts w:ascii="Angsana New" w:hAnsi="Angsana New"/>
                <w:bCs/>
                <w:sz w:val="30"/>
                <w:szCs w:val="30"/>
              </w:rPr>
              <w:t>(249)</w:t>
            </w:r>
          </w:p>
        </w:tc>
        <w:tc>
          <w:tcPr>
            <w:tcW w:w="285" w:type="dxa"/>
          </w:tcPr>
          <w:p w:rsidR="00B722F6" w:rsidRPr="004E449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4E449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054799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Pr="00054799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B722F6" w:rsidRPr="00B722F6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22F6">
              <w:rPr>
                <w:rFonts w:ascii="Angsana New" w:hAnsi="Angsana New"/>
                <w:bCs/>
                <w:sz w:val="30"/>
                <w:szCs w:val="30"/>
              </w:rPr>
              <w:t>(256)</w:t>
            </w:r>
          </w:p>
        </w:tc>
        <w:tc>
          <w:tcPr>
            <w:tcW w:w="285" w:type="dxa"/>
          </w:tcPr>
          <w:p w:rsidR="00B722F6" w:rsidRPr="004E449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B722F6" w:rsidRPr="00B722F6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22F6">
              <w:rPr>
                <w:rFonts w:ascii="Angsana New" w:hAnsi="Angsana New"/>
                <w:bCs/>
                <w:sz w:val="30"/>
                <w:szCs w:val="30"/>
              </w:rPr>
              <w:t>(134)</w:t>
            </w:r>
          </w:p>
        </w:tc>
        <w:tc>
          <w:tcPr>
            <w:tcW w:w="285" w:type="dxa"/>
          </w:tcPr>
          <w:p w:rsidR="00B722F6" w:rsidRPr="004E449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59007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722F6" w:rsidRPr="0059007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B722F6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22F6">
              <w:rPr>
                <w:rFonts w:ascii="Angsana New" w:hAnsi="Angsana New"/>
                <w:bCs/>
                <w:sz w:val="30"/>
                <w:szCs w:val="30"/>
              </w:rPr>
              <w:t>(505)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B722F6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22F6">
              <w:rPr>
                <w:rFonts w:ascii="Angsana New" w:hAnsi="Angsana New"/>
                <w:bCs/>
                <w:sz w:val="30"/>
                <w:szCs w:val="30"/>
              </w:rPr>
              <w:t>(134)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B722F6">
        <w:trPr>
          <w:cantSplit/>
        </w:trPr>
        <w:tc>
          <w:tcPr>
            <w:tcW w:w="3765" w:type="dxa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22F6" w:rsidRPr="00F315F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F315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B722F6" w:rsidRPr="00F315F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F315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</w:tbl>
    <w:p w:rsidR="00F315F2" w:rsidRDefault="00F315F2"/>
    <w:p w:rsidR="00F315F2" w:rsidRDefault="00F315F2"/>
    <w:p w:rsidR="00F315F2" w:rsidRDefault="00F315F2"/>
    <w:p w:rsidR="00F315F2" w:rsidRDefault="00F315F2"/>
    <w:p w:rsidR="00F315F2" w:rsidRDefault="00F315F2"/>
    <w:p w:rsidR="00F315F2" w:rsidRDefault="00F315F2"/>
    <w:p w:rsidR="00F315F2" w:rsidRDefault="00F315F2"/>
    <w:p w:rsidR="00F315F2" w:rsidRDefault="00F315F2"/>
    <w:tbl>
      <w:tblPr>
        <w:tblW w:w="9725" w:type="dxa"/>
        <w:tblInd w:w="18" w:type="dxa"/>
        <w:tblLayout w:type="fixed"/>
        <w:tblLook w:val="0000"/>
      </w:tblPr>
      <w:tblGrid>
        <w:gridCol w:w="3763"/>
        <w:gridCol w:w="11"/>
        <w:gridCol w:w="1265"/>
        <w:gridCol w:w="10"/>
        <w:gridCol w:w="275"/>
        <w:gridCol w:w="9"/>
        <w:gridCol w:w="1265"/>
        <w:gridCol w:w="9"/>
        <w:gridCol w:w="276"/>
        <w:gridCol w:w="8"/>
        <w:gridCol w:w="1266"/>
        <w:gridCol w:w="8"/>
        <w:gridCol w:w="277"/>
        <w:gridCol w:w="7"/>
        <w:gridCol w:w="1253"/>
        <w:gridCol w:w="23"/>
      </w:tblGrid>
      <w:tr w:rsidR="00F315F2" w:rsidRPr="00F51F88" w:rsidTr="00F315F2">
        <w:trPr>
          <w:cantSplit/>
        </w:trPr>
        <w:tc>
          <w:tcPr>
            <w:tcW w:w="3763" w:type="dxa"/>
          </w:tcPr>
          <w:p w:rsidR="00F315F2" w:rsidRPr="00F51F88" w:rsidRDefault="00F315F2" w:rsidP="00F315F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2" w:type="dxa"/>
            <w:gridSpan w:val="15"/>
            <w:tcBorders>
              <w:bottom w:val="single" w:sz="4" w:space="0" w:color="auto"/>
            </w:tcBorders>
          </w:tcPr>
          <w:p w:rsidR="00F315F2" w:rsidRPr="008F38E6" w:rsidRDefault="00F315F2" w:rsidP="00F315F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315F2" w:rsidRPr="00F51F88" w:rsidTr="00F315F2">
        <w:trPr>
          <w:cantSplit/>
        </w:trPr>
        <w:tc>
          <w:tcPr>
            <w:tcW w:w="3763" w:type="dxa"/>
          </w:tcPr>
          <w:p w:rsidR="00F315F2" w:rsidRPr="00F51F88" w:rsidRDefault="00F315F2" w:rsidP="00F315F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315F2" w:rsidRPr="008F38E6" w:rsidRDefault="00F315F2" w:rsidP="00F315F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2"/>
          </w:tcPr>
          <w:p w:rsidR="00F315F2" w:rsidRPr="008F38E6" w:rsidRDefault="00F315F2" w:rsidP="00F315F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315F2" w:rsidRPr="008F38E6" w:rsidRDefault="00F315F2" w:rsidP="00F315F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315F2" w:rsidRPr="00F51F88" w:rsidTr="00F315F2">
        <w:trPr>
          <w:cantSplit/>
        </w:trPr>
        <w:tc>
          <w:tcPr>
            <w:tcW w:w="3763" w:type="dxa"/>
          </w:tcPr>
          <w:p w:rsidR="00F315F2" w:rsidRPr="00F51F88" w:rsidRDefault="00F315F2" w:rsidP="00F315F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315F2" w:rsidRPr="008F38E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85" w:type="dxa"/>
            <w:gridSpan w:val="2"/>
          </w:tcPr>
          <w:p w:rsidR="00F315F2" w:rsidRPr="008F38E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F315F2" w:rsidRPr="008F38E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  <w:gridSpan w:val="2"/>
          </w:tcPr>
          <w:p w:rsidR="00F315F2" w:rsidRPr="008F38E6" w:rsidRDefault="00F315F2" w:rsidP="00F315F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F315F2" w:rsidRPr="008F38E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85" w:type="dxa"/>
            <w:gridSpan w:val="2"/>
          </w:tcPr>
          <w:p w:rsidR="00F315F2" w:rsidRPr="008F38E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:rsidR="00F315F2" w:rsidRPr="008F38E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Pr="00B2469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4E449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Pr="00C17EB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4E449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1070CA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70C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40703C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03C">
              <w:rPr>
                <w:rFonts w:ascii="Angsana New" w:hAnsi="Angsana New"/>
                <w:sz w:val="30"/>
                <w:szCs w:val="30"/>
              </w:rPr>
              <w:t>29,160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/>
                <w:sz w:val="30"/>
                <w:szCs w:val="30"/>
              </w:rPr>
              <w:t>34,783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1070CA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40703C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03C">
              <w:rPr>
                <w:rFonts w:ascii="Angsana New" w:hAnsi="Angsana New" w:hint="cs"/>
                <w:sz w:val="30"/>
                <w:szCs w:val="30"/>
                <w:cs/>
              </w:rPr>
              <w:t xml:space="preserve">      8</w:t>
            </w:r>
            <w:r w:rsidRPr="0040703C">
              <w:rPr>
                <w:rFonts w:ascii="Angsana New" w:hAnsi="Angsana New"/>
                <w:sz w:val="30"/>
                <w:szCs w:val="30"/>
              </w:rPr>
              <w:t>,</w:t>
            </w:r>
            <w:r w:rsidRPr="0040703C">
              <w:rPr>
                <w:rFonts w:ascii="Angsana New" w:hAnsi="Angsana New" w:hint="cs"/>
                <w:sz w:val="30"/>
                <w:szCs w:val="30"/>
                <w:cs/>
              </w:rPr>
              <w:t>926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Pr="00734C60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1070CA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40703C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03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0703C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5F2" w:rsidRPr="001070CA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5F2" w:rsidRPr="0040703C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03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0703C">
              <w:rPr>
                <w:rFonts w:ascii="Angsana New" w:hAnsi="Angsana New"/>
                <w:sz w:val="30"/>
                <w:szCs w:val="30"/>
              </w:rPr>
              <w:t>38,647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F315F2" w:rsidRPr="00F315F2" w:rsidTr="00F315F2">
        <w:trPr>
          <w:cantSplit/>
        </w:trPr>
        <w:tc>
          <w:tcPr>
            <w:tcW w:w="3763" w:type="dxa"/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F315F2" w:rsidRPr="00F315F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F315F2" w:rsidRPr="00F315F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</w:tcBorders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315F2" w:rsidRPr="00EC03C9" w:rsidTr="00F315F2">
        <w:trPr>
          <w:cantSplit/>
        </w:trPr>
        <w:tc>
          <w:tcPr>
            <w:tcW w:w="3763" w:type="dxa"/>
          </w:tcPr>
          <w:p w:rsidR="00F315F2" w:rsidRPr="00636CA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334AF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4671E4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283C9E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1070CA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/>
                <w:sz w:val="30"/>
                <w:szCs w:val="30"/>
              </w:rPr>
              <w:t>3</w:t>
            </w:r>
            <w:r w:rsidR="001070CA" w:rsidRPr="001070C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15F2" w:rsidRPr="001070CA" w:rsidRDefault="001070C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34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5F2" w:rsidRPr="001070CA" w:rsidRDefault="001070C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15F2" w:rsidRPr="00E24209" w:rsidTr="00F315F2">
        <w:trPr>
          <w:cantSplit/>
        </w:trPr>
        <w:tc>
          <w:tcPr>
            <w:tcW w:w="3763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5F2" w:rsidRPr="001070CA" w:rsidRDefault="001070C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5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E07607">
              <w:rPr>
                <w:rFonts w:ascii="Angsana New" w:hAnsi="Angsana New"/>
                <w:sz w:val="30"/>
                <w:szCs w:val="30"/>
              </w:rPr>
              <w:t>38,647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C861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315F2" w:rsidRPr="00C861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F315F2" w:rsidRPr="00C86109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F315F2" w:rsidRPr="00C861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F315F2" w:rsidRPr="00C86109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315F2" w:rsidRPr="00C861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F315F2" w:rsidRPr="00C861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F315F2" w:rsidRPr="00C861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5039" w:type="dxa"/>
            <w:gridSpan w:val="3"/>
          </w:tcPr>
          <w:p w:rsidR="00F315F2" w:rsidRPr="00AB61F4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2C1FB4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15F2" w:rsidRPr="00467FF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5F2" w:rsidRPr="0083335F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83335F" w:rsidRDefault="00F315F2" w:rsidP="00F315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</w:tcPr>
          <w:p w:rsidR="00F315F2" w:rsidRPr="005873A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F315F2" w:rsidRPr="0083335F" w:rsidRDefault="00F315F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F315F2" w:rsidRPr="0083335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F315F2" w:rsidRPr="0083335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83335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F315F2" w:rsidRPr="0083335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F315F2" w:rsidRPr="0083335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161CAE" w:rsidRDefault="00F315F2" w:rsidP="00F315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862E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F2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5" w:type="dxa"/>
            <w:gridSpan w:val="2"/>
          </w:tcPr>
          <w:p w:rsidR="00F315F2" w:rsidRPr="007E2CE7" w:rsidRDefault="00F315F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/>
                <w:sz w:val="30"/>
                <w:szCs w:val="30"/>
              </w:rPr>
              <w:t>38,428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,307</w:t>
            </w: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161CAE" w:rsidRDefault="00F315F2" w:rsidP="00F315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862E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F315F2" w:rsidRPr="007E2CE7" w:rsidRDefault="00F315F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161CAE" w:rsidRDefault="00F315F2" w:rsidP="00F315F2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</w:tabs>
              <w:ind w:left="266" w:right="-108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862E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EF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5" w:type="dxa"/>
            <w:gridSpan w:val="2"/>
          </w:tcPr>
          <w:p w:rsidR="00F315F2" w:rsidRPr="007E2CE7" w:rsidRDefault="00F315F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E07607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DE1705" w:rsidRDefault="00F315F2" w:rsidP="00F315F2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8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15F2" w:rsidRPr="00862E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EF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7E2CE7" w:rsidRDefault="00F315F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315F2" w:rsidRPr="00E24209" w:rsidTr="00F315F2">
        <w:trPr>
          <w:gridAfter w:val="1"/>
          <w:wAfter w:w="23" w:type="dxa"/>
          <w:cantSplit/>
        </w:trPr>
        <w:tc>
          <w:tcPr>
            <w:tcW w:w="3763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5F2" w:rsidRPr="00862E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2EF2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5" w:type="dxa"/>
            <w:gridSpan w:val="2"/>
          </w:tcPr>
          <w:p w:rsidR="00F315F2" w:rsidRPr="007E2CE7" w:rsidRDefault="00F315F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5F2" w:rsidRPr="00E0760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E07607">
              <w:rPr>
                <w:rFonts w:ascii="Angsana New" w:hAnsi="Angsana New"/>
                <w:sz w:val="30"/>
                <w:szCs w:val="30"/>
              </w:rPr>
              <w:t>38,647</w:t>
            </w:r>
          </w:p>
        </w:tc>
        <w:tc>
          <w:tcPr>
            <w:tcW w:w="285" w:type="dxa"/>
            <w:gridSpan w:val="2"/>
          </w:tcPr>
          <w:p w:rsidR="00F315F2" w:rsidRPr="000233DF" w:rsidRDefault="00F315F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F315F2" w:rsidRPr="00A55539" w:rsidTr="00F315F2">
        <w:trPr>
          <w:cantSplit/>
        </w:trPr>
        <w:tc>
          <w:tcPr>
            <w:tcW w:w="3774" w:type="dxa"/>
            <w:gridSpan w:val="2"/>
          </w:tcPr>
          <w:p w:rsidR="00F315F2" w:rsidRPr="00A5553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</w:tcPr>
          <w:p w:rsidR="00F315F2" w:rsidRPr="00A5553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F315F2" w:rsidRPr="00A55539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A5553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F315F2" w:rsidRPr="00A55539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F315F2" w:rsidRPr="00A5553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F315F2" w:rsidRPr="00A5553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F315F2" w:rsidRPr="00A5553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F315F2" w:rsidRDefault="00F315F2"/>
    <w:p w:rsidR="00A55539" w:rsidRDefault="00A55539"/>
    <w:p w:rsidR="00F315F2" w:rsidRDefault="00F315F2"/>
    <w:p w:rsidR="00F315F2" w:rsidRDefault="00F315F2"/>
    <w:p w:rsidR="00F315F2" w:rsidRDefault="00F315F2"/>
    <w:p w:rsidR="00F315F2" w:rsidRDefault="00F315F2"/>
    <w:p w:rsidR="00A55539" w:rsidRDefault="00A55539"/>
    <w:p w:rsidR="00A55539" w:rsidRDefault="00A55539"/>
    <w:p w:rsidR="00A55539" w:rsidRDefault="00A55539"/>
    <w:p w:rsidR="00A55539" w:rsidRDefault="00A55539"/>
    <w:p w:rsidR="00A55539" w:rsidRDefault="00A55539"/>
    <w:tbl>
      <w:tblPr>
        <w:tblW w:w="9742" w:type="dxa"/>
        <w:tblInd w:w="18" w:type="dxa"/>
        <w:tblLayout w:type="fixed"/>
        <w:tblLook w:val="0000"/>
      </w:tblPr>
      <w:tblGrid>
        <w:gridCol w:w="3763"/>
        <w:gridCol w:w="6"/>
        <w:gridCol w:w="6"/>
        <w:gridCol w:w="1264"/>
        <w:gridCol w:w="11"/>
        <w:gridCol w:w="274"/>
        <w:gridCol w:w="11"/>
        <w:gridCol w:w="1261"/>
        <w:gridCol w:w="14"/>
        <w:gridCol w:w="271"/>
        <w:gridCol w:w="14"/>
        <w:gridCol w:w="1258"/>
        <w:gridCol w:w="16"/>
        <w:gridCol w:w="269"/>
        <w:gridCol w:w="15"/>
        <w:gridCol w:w="1268"/>
        <w:gridCol w:w="21"/>
      </w:tblGrid>
      <w:tr w:rsidR="00A55539" w:rsidRPr="00EC03C9" w:rsidTr="001070CA">
        <w:trPr>
          <w:gridAfter w:val="1"/>
          <w:wAfter w:w="21" w:type="dxa"/>
          <w:cantSplit/>
        </w:trPr>
        <w:tc>
          <w:tcPr>
            <w:tcW w:w="3763" w:type="dxa"/>
          </w:tcPr>
          <w:p w:rsidR="00A55539" w:rsidRPr="00636CA2" w:rsidRDefault="00A555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5539" w:rsidRPr="00EC03C9" w:rsidTr="001070CA">
        <w:trPr>
          <w:gridAfter w:val="1"/>
          <w:wAfter w:w="21" w:type="dxa"/>
          <w:cantSplit/>
        </w:trPr>
        <w:tc>
          <w:tcPr>
            <w:tcW w:w="3763" w:type="dxa"/>
          </w:tcPr>
          <w:p w:rsidR="00A55539" w:rsidRPr="00636CA2" w:rsidRDefault="00A555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A55539" w:rsidRPr="004E4492" w:rsidRDefault="00A555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A55539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55539" w:rsidRPr="00EC03C9" w:rsidTr="001070CA">
        <w:trPr>
          <w:gridAfter w:val="1"/>
          <w:wAfter w:w="21" w:type="dxa"/>
          <w:cantSplit/>
        </w:trPr>
        <w:tc>
          <w:tcPr>
            <w:tcW w:w="3763" w:type="dxa"/>
          </w:tcPr>
          <w:p w:rsidR="00A55539" w:rsidRPr="00636CA2" w:rsidRDefault="00A5553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67208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A5553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  <w:gridSpan w:val="2"/>
          </w:tcPr>
          <w:p w:rsidR="00A55539" w:rsidRPr="004E4492" w:rsidRDefault="00A555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539" w:rsidRPr="008F38E6" w:rsidRDefault="0067208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A5553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5539" w:rsidRPr="008F38E6" w:rsidRDefault="00A55539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924D5" w:rsidRPr="00E24209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Pr="00D9141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5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5373A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3924D5" w:rsidRPr="00E24209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924D5" w:rsidRPr="00E24209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Pr="00A850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5373A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3924D5" w:rsidRPr="00E24209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924D5" w:rsidRPr="00E24209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Pr="00C17EB6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3924D5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E24209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5373A3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3924D5" w:rsidRPr="00E24209" w:rsidRDefault="003924D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07607" w:rsidRPr="00E24209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E07607" w:rsidRPr="00B97542" w:rsidRDefault="00E0760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07607" w:rsidRPr="001070CA" w:rsidRDefault="00E0760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0C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E07607" w:rsidRPr="00825A9C" w:rsidRDefault="00E07607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</w:tcPr>
          <w:p w:rsidR="00E07607" w:rsidRPr="00825A9C" w:rsidRDefault="00E0760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E07607" w:rsidRPr="00825A9C" w:rsidRDefault="00E07607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E07607" w:rsidRPr="007336DE" w:rsidRDefault="00E07607" w:rsidP="0081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  <w:gridSpan w:val="2"/>
          </w:tcPr>
          <w:p w:rsidR="00E07607" w:rsidRPr="00590072" w:rsidRDefault="00E0760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8" w:type="dxa"/>
          </w:tcPr>
          <w:p w:rsidR="00E07607" w:rsidRPr="007336DE" w:rsidRDefault="00E07607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3924D5" w:rsidRPr="00EC03C9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Pr="00EC03C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24D5" w:rsidRPr="00672087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825A9C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3924D5" w:rsidRPr="00825A9C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825A9C" w:rsidRDefault="003924D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3924D5" w:rsidRPr="00672087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C03C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3924D5" w:rsidRPr="00EC03C9" w:rsidRDefault="003924D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3924D5" w:rsidRPr="00734C60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Pr="00C17EB6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924D5" w:rsidRPr="00672087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3924D5" w:rsidRPr="00825A9C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672087" w:rsidRDefault="003924D5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3924D5" w:rsidRPr="00C632CF" w:rsidRDefault="003924D5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3924D5" w:rsidRPr="00734C60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924D5" w:rsidRPr="001070CA" w:rsidRDefault="001070CA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70CA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3924D5" w:rsidRPr="001070CA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3924D5" w:rsidRPr="008B3890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924D5" w:rsidRPr="00E07607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3924D5" w:rsidRPr="00F416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24D5" w:rsidRPr="00734C60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Pr="007336DE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24D5" w:rsidRPr="001070CA" w:rsidRDefault="001070CA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70CA"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B2469F" w:rsidRPr="001070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070CA">
              <w:rPr>
                <w:rFonts w:ascii="Angsana New" w:hAnsi="Angsana New"/>
                <w:bCs/>
                <w:sz w:val="30"/>
                <w:szCs w:val="30"/>
              </w:rPr>
              <w:t>700</w:t>
            </w: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3924D5" w:rsidRPr="007336DE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3924D5" w:rsidRPr="00E07607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3924D5" w:rsidRPr="00F416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24D5" w:rsidRPr="00734C60" w:rsidTr="001070CA">
        <w:trPr>
          <w:gridAfter w:val="1"/>
          <w:wAfter w:w="21" w:type="dxa"/>
          <w:cantSplit/>
        </w:trPr>
        <w:tc>
          <w:tcPr>
            <w:tcW w:w="3775" w:type="dxa"/>
            <w:gridSpan w:val="3"/>
          </w:tcPr>
          <w:p w:rsidR="003924D5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24D5" w:rsidRPr="001070CA" w:rsidRDefault="001070CA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70CA">
              <w:rPr>
                <w:rFonts w:ascii="Angsana New" w:hAnsi="Angsana New"/>
                <w:bCs/>
                <w:sz w:val="30"/>
                <w:szCs w:val="30"/>
              </w:rPr>
              <w:t>46,70</w:t>
            </w:r>
            <w:r w:rsidR="003924D5" w:rsidRPr="001070C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4D5" w:rsidRPr="007336DE" w:rsidRDefault="003924D5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5" w:type="dxa"/>
            <w:gridSpan w:val="2"/>
          </w:tcPr>
          <w:p w:rsidR="003924D5" w:rsidRPr="00825A9C" w:rsidRDefault="003924D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4D5" w:rsidRPr="00E07607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60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3924D5" w:rsidRPr="00E24209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3924D5" w:rsidRPr="00F416EB" w:rsidRDefault="003924D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070CA" w:rsidRPr="001070CA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070CA" w:rsidRP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1070CA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1070CA" w:rsidRP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1070CA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1070CA" w:rsidRPr="001070CA" w:rsidRDefault="001070CA" w:rsidP="00F328AD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1070CA" w:rsidRP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070CA" w:rsidRPr="00734C60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A850EB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1070CA" w:rsidRPr="004671E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070CA" w:rsidRPr="004671E4" w:rsidRDefault="001070CA" w:rsidP="00F328AD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1070CA" w:rsidRPr="00A9043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070CA" w:rsidRPr="00734C60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C17EB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1070CA" w:rsidRPr="004671E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070CA" w:rsidRPr="004671E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1070CA" w:rsidRPr="00A9043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070CA" w:rsidRPr="00734C60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B97542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1070CA" w:rsidRP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070C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Pr="00825A9C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1070CA" w:rsidRPr="00032C2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2C2A"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1070CA" w:rsidRPr="00734C60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C632CF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1070CA" w:rsidRPr="00672087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1070CA" w:rsidRPr="00825A9C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1070CA" w:rsidRPr="00672087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C632CF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1070CA" w:rsidRPr="00C632CF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070CA" w:rsidRPr="00C632CF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C17EB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1" w:type="dxa"/>
            <w:gridSpan w:val="3"/>
          </w:tcPr>
          <w:p w:rsidR="001070CA" w:rsidRPr="00672087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Pr="00825A9C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070CA" w:rsidRPr="00672087" w:rsidRDefault="001070CA" w:rsidP="00F328AD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1070CA" w:rsidRPr="00C632CF" w:rsidRDefault="001070CA" w:rsidP="00F328AD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1070CA" w:rsidRPr="00C632CF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81" w:type="dxa"/>
            <w:gridSpan w:val="3"/>
          </w:tcPr>
          <w:p w:rsidR="001070CA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63C4"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Pr="008B389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070CA" w:rsidRPr="00032C2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32C2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070CA" w:rsidRPr="00C632CF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7336D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81" w:type="dxa"/>
            <w:gridSpan w:val="3"/>
            <w:tcBorders>
              <w:bottom w:val="single" w:sz="4" w:space="0" w:color="auto"/>
            </w:tcBorders>
          </w:tcPr>
          <w:p w:rsidR="001070CA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1070CA" w:rsidRPr="008B389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1070CA" w:rsidRPr="00032C2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32C2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070CA" w:rsidRPr="00C632CF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0CA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70CA" w:rsidRPr="008B389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70CA" w:rsidRPr="00032C2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32C2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070CA" w:rsidRPr="00C632CF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6167C3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070CA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46,871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70CA" w:rsidRPr="008B389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5,031</w:t>
            </w:r>
          </w:p>
        </w:tc>
        <w:tc>
          <w:tcPr>
            <w:tcW w:w="285" w:type="dxa"/>
            <w:gridSpan w:val="2"/>
          </w:tcPr>
          <w:p w:rsidR="001070CA" w:rsidRPr="00825A9C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70CA" w:rsidRPr="007336D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71,164</w:t>
            </w:r>
          </w:p>
        </w:tc>
        <w:tc>
          <w:tcPr>
            <w:tcW w:w="284" w:type="dxa"/>
            <w:gridSpan w:val="2"/>
          </w:tcPr>
          <w:p w:rsidR="001070CA" w:rsidRPr="006167C3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1070CA" w:rsidRPr="007336D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11,042</w:t>
            </w:r>
          </w:p>
        </w:tc>
      </w:tr>
      <w:tr w:rsidR="001070CA" w:rsidRPr="00C632CF" w:rsidTr="001070CA">
        <w:trPr>
          <w:gridAfter w:val="1"/>
          <w:wAfter w:w="21" w:type="dxa"/>
          <w:cantSplit/>
        </w:trPr>
        <w:tc>
          <w:tcPr>
            <w:tcW w:w="3769" w:type="dxa"/>
            <w:gridSpan w:val="2"/>
          </w:tcPr>
          <w:p w:rsidR="001070CA" w:rsidRPr="00230745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gridSpan w:val="3"/>
            <w:tcBorders>
              <w:top w:val="double" w:sz="4" w:space="0" w:color="auto"/>
            </w:tcBorders>
          </w:tcPr>
          <w:p w:rsidR="001070CA" w:rsidRPr="00230745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230745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:rsidR="001070CA" w:rsidRPr="00230745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230745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:rsidR="001070CA" w:rsidRPr="00230745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230745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:rsidR="001070CA" w:rsidRPr="00230745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070CA" w:rsidRPr="00C632CF" w:rsidTr="001070CA">
        <w:trPr>
          <w:cantSplit/>
        </w:trPr>
        <w:tc>
          <w:tcPr>
            <w:tcW w:w="3769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1" w:type="dxa"/>
            <w:gridSpan w:val="3"/>
          </w:tcPr>
          <w:p w:rsidR="001070CA" w:rsidRPr="00A9043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070CA" w:rsidRPr="00D9656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1070CA" w:rsidRPr="004C2E6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1070CA" w:rsidRPr="00734C60" w:rsidTr="001070CA">
        <w:trPr>
          <w:cantSplit/>
        </w:trPr>
        <w:tc>
          <w:tcPr>
            <w:tcW w:w="3769" w:type="dxa"/>
            <w:gridSpan w:val="2"/>
          </w:tcPr>
          <w:p w:rsidR="001070CA" w:rsidRPr="00C17EB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gridSpan w:val="3"/>
          </w:tcPr>
          <w:p w:rsidR="001070CA" w:rsidRPr="00A9043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070CA" w:rsidRPr="00D9656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1070CA" w:rsidRPr="004C2E6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1070CA" w:rsidRPr="00734C60" w:rsidTr="001070CA">
        <w:trPr>
          <w:cantSplit/>
        </w:trPr>
        <w:tc>
          <w:tcPr>
            <w:tcW w:w="3769" w:type="dxa"/>
            <w:gridSpan w:val="2"/>
          </w:tcPr>
          <w:p w:rsidR="001070CA" w:rsidRPr="00734C6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1070CA" w:rsidRPr="002363C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3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Pr="006A7C33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1,139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1,363</w:t>
            </w:r>
          </w:p>
        </w:tc>
      </w:tr>
      <w:tr w:rsidR="001070CA" w:rsidRPr="00734C60" w:rsidTr="001070CA">
        <w:trPr>
          <w:cantSplit/>
        </w:trPr>
        <w:tc>
          <w:tcPr>
            <w:tcW w:w="3769" w:type="dxa"/>
            <w:gridSpan w:val="2"/>
          </w:tcPr>
          <w:p w:rsidR="001070CA" w:rsidRPr="00CB558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1070CA" w:rsidRPr="002363C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Pr="006A7C33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1070CA" w:rsidRPr="00765058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928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</w:tr>
      <w:tr w:rsidR="001070CA" w:rsidRPr="00734C60" w:rsidTr="001070CA">
        <w:trPr>
          <w:cantSplit/>
        </w:trPr>
        <w:tc>
          <w:tcPr>
            <w:tcW w:w="3769" w:type="dxa"/>
            <w:gridSpan w:val="2"/>
          </w:tcPr>
          <w:p w:rsidR="001070CA" w:rsidRPr="00734C60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1070CA" w:rsidRPr="002363C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3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CB558E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1070CA" w:rsidRPr="00CB558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CB558E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1070CA" w:rsidRPr="00765058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475</w:t>
            </w:r>
          </w:p>
        </w:tc>
        <w:tc>
          <w:tcPr>
            <w:tcW w:w="284" w:type="dxa"/>
            <w:gridSpan w:val="2"/>
          </w:tcPr>
          <w:p w:rsidR="001070CA" w:rsidRPr="00CB558E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1070CA" w:rsidRPr="00734C60" w:rsidTr="001070CA">
        <w:trPr>
          <w:cantSplit/>
        </w:trPr>
        <w:tc>
          <w:tcPr>
            <w:tcW w:w="3769" w:type="dxa"/>
            <w:gridSpan w:val="2"/>
          </w:tcPr>
          <w:p w:rsidR="001070CA" w:rsidRPr="00590072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70CA" w:rsidRPr="002363C4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3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70CA" w:rsidRPr="006A7C33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1070CA" w:rsidRPr="00E24209" w:rsidRDefault="001070CA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70CA" w:rsidRPr="00765058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2,542</w:t>
            </w:r>
          </w:p>
        </w:tc>
        <w:tc>
          <w:tcPr>
            <w:tcW w:w="284" w:type="dxa"/>
            <w:gridSpan w:val="2"/>
          </w:tcPr>
          <w:p w:rsidR="001070CA" w:rsidRPr="00E24209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70CA" w:rsidRPr="004657F6" w:rsidRDefault="001070CA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2,693</w:t>
            </w:r>
          </w:p>
        </w:tc>
      </w:tr>
    </w:tbl>
    <w:p w:rsidR="002363C4" w:rsidRDefault="002363C4"/>
    <w:p w:rsidR="00820899" w:rsidRDefault="00820899"/>
    <w:tbl>
      <w:tblPr>
        <w:tblW w:w="9745" w:type="dxa"/>
        <w:tblInd w:w="18" w:type="dxa"/>
        <w:tblLayout w:type="fixed"/>
        <w:tblLook w:val="0000"/>
      </w:tblPr>
      <w:tblGrid>
        <w:gridCol w:w="3762"/>
        <w:gridCol w:w="8"/>
        <w:gridCol w:w="1269"/>
        <w:gridCol w:w="9"/>
        <w:gridCol w:w="283"/>
        <w:gridCol w:w="8"/>
        <w:gridCol w:w="1269"/>
        <w:gridCol w:w="8"/>
        <w:gridCol w:w="277"/>
        <w:gridCol w:w="8"/>
        <w:gridCol w:w="1267"/>
        <w:gridCol w:w="8"/>
        <w:gridCol w:w="278"/>
        <w:gridCol w:w="6"/>
        <w:gridCol w:w="1260"/>
        <w:gridCol w:w="25"/>
      </w:tblGrid>
      <w:tr w:rsidR="00891052" w:rsidRPr="00734C60" w:rsidTr="002363C4">
        <w:trPr>
          <w:gridAfter w:val="1"/>
          <w:wAfter w:w="25" w:type="dxa"/>
          <w:cantSplit/>
          <w:trHeight w:val="211"/>
        </w:trPr>
        <w:tc>
          <w:tcPr>
            <w:tcW w:w="3762" w:type="dxa"/>
          </w:tcPr>
          <w:p w:rsidR="00891052" w:rsidRPr="00891052" w:rsidRDefault="008910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891052" w:rsidRPr="008F38E6" w:rsidRDefault="00891052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91052" w:rsidRPr="00734C60" w:rsidTr="002363C4">
        <w:trPr>
          <w:gridAfter w:val="1"/>
          <w:wAfter w:w="25" w:type="dxa"/>
          <w:cantSplit/>
          <w:trHeight w:val="211"/>
        </w:trPr>
        <w:tc>
          <w:tcPr>
            <w:tcW w:w="3762" w:type="dxa"/>
          </w:tcPr>
          <w:p w:rsidR="00891052" w:rsidRPr="00891052" w:rsidRDefault="008910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052" w:rsidRPr="008F38E6" w:rsidRDefault="00891052" w:rsidP="00E443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891052" w:rsidRPr="00891052" w:rsidRDefault="008910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91052" w:rsidRPr="00734C60" w:rsidTr="002363C4">
        <w:trPr>
          <w:gridAfter w:val="1"/>
          <w:wAfter w:w="25" w:type="dxa"/>
          <w:cantSplit/>
          <w:trHeight w:val="211"/>
        </w:trPr>
        <w:tc>
          <w:tcPr>
            <w:tcW w:w="3762" w:type="dxa"/>
          </w:tcPr>
          <w:p w:rsidR="00891052" w:rsidRPr="00891052" w:rsidRDefault="008910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052" w:rsidRPr="008F38E6" w:rsidRDefault="0067208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89105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  <w:gridSpan w:val="2"/>
          </w:tcPr>
          <w:p w:rsidR="00891052" w:rsidRPr="004E4492" w:rsidRDefault="0089105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67208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89105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1052" w:rsidRPr="008F38E6" w:rsidRDefault="0089105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E1705" w:rsidRPr="00734C60" w:rsidTr="002363C4">
        <w:trPr>
          <w:cantSplit/>
        </w:trPr>
        <w:tc>
          <w:tcPr>
            <w:tcW w:w="3762" w:type="dxa"/>
          </w:tcPr>
          <w:p w:rsidR="00DE1705" w:rsidRPr="00F957A3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DE1705" w:rsidRPr="00672087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gridSpan w:val="2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DE1705" w:rsidRPr="00672087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gridSpan w:val="2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3"/>
          </w:tcPr>
          <w:p w:rsidR="00DE1705" w:rsidRPr="00D24B66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E1705" w:rsidRPr="008F38E6" w:rsidTr="002363C4">
        <w:trPr>
          <w:cantSplit/>
        </w:trPr>
        <w:tc>
          <w:tcPr>
            <w:tcW w:w="3762" w:type="dxa"/>
          </w:tcPr>
          <w:p w:rsidR="00DE1705" w:rsidRPr="00C17EB6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DE1705" w:rsidRPr="00672087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DE1705" w:rsidRPr="0076366C" w:rsidRDefault="00DE1705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E1705" w:rsidRPr="00672087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gridSpan w:val="2"/>
            <w:shd w:val="clear" w:color="auto" w:fill="auto"/>
          </w:tcPr>
          <w:p w:rsidR="00DE1705" w:rsidRPr="0076366C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:rsidR="00DE1705" w:rsidRPr="00D24B66" w:rsidRDefault="00DE1705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8F38E6" w:rsidTr="002363C4">
        <w:trPr>
          <w:cantSplit/>
        </w:trPr>
        <w:tc>
          <w:tcPr>
            <w:tcW w:w="3762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DB4552" w:rsidRPr="002363C4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2"/>
            <w:shd w:val="clear" w:color="auto" w:fill="auto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765058" w:rsidRDefault="00765058" w:rsidP="0076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862576" w:rsidRPr="0076505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65058"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86" w:type="dxa"/>
            <w:gridSpan w:val="2"/>
            <w:shd w:val="clear" w:color="auto" w:fill="auto"/>
          </w:tcPr>
          <w:p w:rsidR="00DB4552" w:rsidRPr="0076366C" w:rsidRDefault="00DB4552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:rsidR="00DB4552" w:rsidRPr="004657F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15,001</w:t>
            </w:r>
          </w:p>
        </w:tc>
      </w:tr>
      <w:tr w:rsidR="00DB4552" w:rsidRPr="008F38E6" w:rsidTr="002363C4">
        <w:trPr>
          <w:cantSplit/>
        </w:trPr>
        <w:tc>
          <w:tcPr>
            <w:tcW w:w="3762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DB4552" w:rsidRPr="002363C4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2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765058" w:rsidRDefault="00765058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367</w:t>
            </w:r>
          </w:p>
        </w:tc>
        <w:tc>
          <w:tcPr>
            <w:tcW w:w="286" w:type="dxa"/>
            <w:gridSpan w:val="2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3"/>
          </w:tcPr>
          <w:p w:rsidR="00DB4552" w:rsidRPr="004657F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</w:t>
            </w:r>
          </w:p>
        </w:tc>
      </w:tr>
      <w:tr w:rsidR="00DB4552" w:rsidRPr="00734C60" w:rsidTr="002363C4">
        <w:trPr>
          <w:cantSplit/>
        </w:trPr>
        <w:tc>
          <w:tcPr>
            <w:tcW w:w="3762" w:type="dxa"/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552" w:rsidRPr="002363C4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2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DB4552" w:rsidRPr="0076366C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DB4552" w:rsidRPr="0076366C" w:rsidRDefault="00DB455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552" w:rsidRPr="00765058" w:rsidRDefault="00765058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6" w:type="dxa"/>
            <w:gridSpan w:val="2"/>
          </w:tcPr>
          <w:p w:rsidR="00DB4552" w:rsidRPr="0076366C" w:rsidRDefault="00DB4552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gridSpan w:val="3"/>
            <w:tcBorders>
              <w:bottom w:val="single" w:sz="4" w:space="0" w:color="auto"/>
            </w:tcBorders>
          </w:tcPr>
          <w:p w:rsidR="00DB4552" w:rsidRPr="004657F6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5E46A8" w:rsidRPr="00734C60" w:rsidTr="002363C4">
        <w:trPr>
          <w:cantSplit/>
        </w:trPr>
        <w:tc>
          <w:tcPr>
            <w:tcW w:w="3762" w:type="dxa"/>
          </w:tcPr>
          <w:p w:rsidR="005E46A8" w:rsidRPr="0076366C" w:rsidRDefault="005E46A8" w:rsidP="00C0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46A8" w:rsidRPr="002363C4" w:rsidRDefault="005E46A8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2"/>
          </w:tcPr>
          <w:p w:rsidR="005E46A8" w:rsidRPr="0076366C" w:rsidRDefault="005E46A8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46A8" w:rsidRPr="0076366C" w:rsidRDefault="005E46A8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5E46A8" w:rsidRPr="0076366C" w:rsidRDefault="005E46A8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46A8" w:rsidRPr="00765058" w:rsidRDefault="00765058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24,375</w:t>
            </w:r>
          </w:p>
        </w:tc>
        <w:tc>
          <w:tcPr>
            <w:tcW w:w="286" w:type="dxa"/>
            <w:gridSpan w:val="2"/>
          </w:tcPr>
          <w:p w:rsidR="005E46A8" w:rsidRPr="0076366C" w:rsidRDefault="005E46A8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E46A8" w:rsidRPr="004657F6" w:rsidRDefault="005E46A8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15,658</w:t>
            </w:r>
          </w:p>
        </w:tc>
      </w:tr>
      <w:tr w:rsidR="00DB4552" w:rsidRPr="00734C60" w:rsidTr="002363C4">
        <w:trPr>
          <w:cantSplit/>
        </w:trPr>
        <w:tc>
          <w:tcPr>
            <w:tcW w:w="3762" w:type="dxa"/>
          </w:tcPr>
          <w:p w:rsidR="00DB4552" w:rsidRPr="00D9656E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double" w:sz="4" w:space="0" w:color="auto"/>
            </w:tcBorders>
          </w:tcPr>
          <w:p w:rsidR="00DB4552" w:rsidRPr="00DE1705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  <w:gridSpan w:val="2"/>
          </w:tcPr>
          <w:p w:rsidR="00DB4552" w:rsidRPr="00D9656E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double" w:sz="4" w:space="0" w:color="auto"/>
            </w:tcBorders>
          </w:tcPr>
          <w:p w:rsidR="00DB4552" w:rsidRPr="00D9656E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DB4552" w:rsidRPr="00D9656E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:rsidR="00DB4552" w:rsidRPr="00DE1705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6" w:type="dxa"/>
            <w:gridSpan w:val="2"/>
          </w:tcPr>
          <w:p w:rsidR="00DB4552" w:rsidRPr="00D9656E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91" w:type="dxa"/>
            <w:gridSpan w:val="3"/>
            <w:tcBorders>
              <w:top w:val="double" w:sz="4" w:space="0" w:color="auto"/>
            </w:tcBorders>
          </w:tcPr>
          <w:p w:rsidR="00DB4552" w:rsidRPr="00D9656E" w:rsidRDefault="00DB455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F957A3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8" w:type="dxa"/>
            <w:gridSpan w:val="2"/>
          </w:tcPr>
          <w:p w:rsidR="002363C4" w:rsidRPr="00DE1705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363C4" w:rsidRPr="00DE1705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D24B6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C17EB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:rsidR="002363C4" w:rsidRPr="00DE1705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363C4" w:rsidRPr="00DE1705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D24B6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78" w:type="dxa"/>
            <w:gridSpan w:val="2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2"/>
          </w:tcPr>
          <w:p w:rsidR="002363C4" w:rsidRPr="0022335A" w:rsidRDefault="002363C4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</w:tcPr>
          <w:p w:rsidR="002363C4" w:rsidRPr="0022335A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4657F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489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gridSpan w:val="2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2"/>
          </w:tcPr>
          <w:p w:rsidR="002363C4" w:rsidRPr="0022335A" w:rsidRDefault="002363C4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</w:tcPr>
          <w:p w:rsidR="002363C4" w:rsidRPr="0022335A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:rsidR="002363C4" w:rsidRPr="004657F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ตะวันออกการขนส่ง จำกัด 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2"/>
          </w:tcPr>
          <w:p w:rsidR="002363C4" w:rsidRPr="0022335A" w:rsidRDefault="002363C4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2363C4" w:rsidRPr="0022335A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05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:rsidR="002363C4" w:rsidRPr="004657F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2"/>
          </w:tcPr>
          <w:p w:rsidR="002363C4" w:rsidRPr="0022335A" w:rsidRDefault="002363C4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63C4" w:rsidRPr="0022335A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63C4" w:rsidRPr="004657F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713</w:t>
            </w:r>
          </w:p>
        </w:tc>
      </w:tr>
      <w:tr w:rsidR="002363C4" w:rsidRPr="00BB3E23" w:rsidTr="002363C4">
        <w:trPr>
          <w:cantSplit/>
        </w:trPr>
        <w:tc>
          <w:tcPr>
            <w:tcW w:w="3770" w:type="dxa"/>
            <w:gridSpan w:val="2"/>
          </w:tcPr>
          <w:p w:rsidR="002363C4" w:rsidRPr="00BB3E23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2363C4" w:rsidRPr="0067208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1" w:type="dxa"/>
            <w:gridSpan w:val="2"/>
          </w:tcPr>
          <w:p w:rsidR="002363C4" w:rsidRPr="00BB3E23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:rsidR="002363C4" w:rsidRPr="00BB3E23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2363C4" w:rsidRPr="00BB3E23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2363C4" w:rsidRPr="0067208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2363C4" w:rsidRPr="00BB3E23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</w:tcPr>
          <w:p w:rsidR="002363C4" w:rsidRPr="00BB3E23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636CA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8" w:type="dxa"/>
            <w:gridSpan w:val="2"/>
          </w:tcPr>
          <w:p w:rsidR="002363C4" w:rsidRPr="0067208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363C4" w:rsidRPr="0067208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D24B6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F96B72" w:rsidRPr="00734C60" w:rsidTr="002363C4">
        <w:trPr>
          <w:cantSplit/>
        </w:trPr>
        <w:tc>
          <w:tcPr>
            <w:tcW w:w="3770" w:type="dxa"/>
            <w:gridSpan w:val="2"/>
          </w:tcPr>
          <w:p w:rsidR="00F96B72" w:rsidRPr="007336DE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F96B72" w:rsidRPr="00765058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05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2"/>
          </w:tcPr>
          <w:p w:rsidR="00F96B72" w:rsidRPr="0076366C" w:rsidRDefault="00F96B7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F96B72" w:rsidRPr="008B3890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85" w:type="dxa"/>
            <w:gridSpan w:val="2"/>
          </w:tcPr>
          <w:p w:rsidR="00F96B72" w:rsidRPr="0076366C" w:rsidRDefault="00F96B7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F96B72" w:rsidRPr="00765058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05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F96B72" w:rsidRPr="0076366C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F96B72" w:rsidRPr="00516A78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6A7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363C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F96B72">
              <w:rPr>
                <w:rFonts w:ascii="Angsana New" w:hAnsi="Angsana New" w:hint="cs"/>
                <w:b/>
                <w:sz w:val="30"/>
                <w:szCs w:val="30"/>
                <w:cs/>
              </w:rPr>
              <w:t>77</w:t>
            </w: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2363C4" w:rsidRPr="008B3890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94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516A7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363C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F96B72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2363C4" w:rsidRPr="000D29EF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0D29EF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363C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F96B72">
              <w:rPr>
                <w:rFonts w:ascii="Angsana New" w:hAnsi="Angsana New" w:hint="cs"/>
                <w:b/>
                <w:sz w:val="30"/>
                <w:szCs w:val="30"/>
                <w:cs/>
              </w:rPr>
              <w:t>212</w:t>
            </w: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2363C4" w:rsidRPr="008B3890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8B389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05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:rsidR="002363C4" w:rsidRPr="00516A7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127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63C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F96B72">
              <w:rPr>
                <w:rFonts w:ascii="Angsana New" w:hAnsi="Angsana New"/>
                <w:bCs/>
                <w:sz w:val="30"/>
                <w:szCs w:val="30"/>
              </w:rPr>
              <w:t>293</w:t>
            </w: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63C4" w:rsidRPr="008B3890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05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765058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</w:tcPr>
          <w:p w:rsidR="002363C4" w:rsidRPr="00516A7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212</w:t>
            </w:r>
          </w:p>
        </w:tc>
      </w:tr>
      <w:tr w:rsidR="002363C4" w:rsidRPr="00734C60" w:rsidTr="002363C4">
        <w:trPr>
          <w:cantSplit/>
        </w:trPr>
        <w:tc>
          <w:tcPr>
            <w:tcW w:w="377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3C4" w:rsidRPr="002363C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63C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F96B72">
              <w:rPr>
                <w:rFonts w:ascii="Angsana New" w:hAnsi="Angsana New"/>
                <w:bCs/>
                <w:sz w:val="30"/>
                <w:szCs w:val="30"/>
              </w:rPr>
              <w:t>293</w:t>
            </w:r>
          </w:p>
        </w:tc>
        <w:tc>
          <w:tcPr>
            <w:tcW w:w="291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3C4" w:rsidRPr="008B3890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3C4" w:rsidRPr="0076505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b/>
                <w:sz w:val="30"/>
                <w:szCs w:val="30"/>
                <w:cs/>
              </w:rPr>
              <w:t>202</w:t>
            </w:r>
          </w:p>
        </w:tc>
        <w:tc>
          <w:tcPr>
            <w:tcW w:w="284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363C4" w:rsidRPr="00516A7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2363C4" w:rsidRPr="00734C60" w:rsidTr="002363C4">
        <w:trPr>
          <w:gridAfter w:val="1"/>
          <w:wAfter w:w="25" w:type="dxa"/>
          <w:cantSplit/>
        </w:trPr>
        <w:tc>
          <w:tcPr>
            <w:tcW w:w="3770" w:type="dxa"/>
            <w:gridSpan w:val="2"/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2363C4" w:rsidRPr="004A26CD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2363C4" w:rsidRPr="004A26CD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6" w:type="dxa"/>
            <w:gridSpan w:val="2"/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</w:tbl>
    <w:p w:rsidR="00BB3E23" w:rsidRDefault="00BB3E23"/>
    <w:p w:rsidR="002363C4" w:rsidRDefault="002363C4"/>
    <w:p w:rsidR="002363C4" w:rsidRDefault="002363C4"/>
    <w:p w:rsidR="002363C4" w:rsidRDefault="002363C4"/>
    <w:p w:rsidR="00820899" w:rsidRDefault="00820899"/>
    <w:p w:rsidR="00820899" w:rsidRDefault="00820899"/>
    <w:p w:rsidR="00820899" w:rsidRDefault="00820899"/>
    <w:p w:rsidR="003E32AC" w:rsidRDefault="003E32AC"/>
    <w:tbl>
      <w:tblPr>
        <w:tblW w:w="10013" w:type="dxa"/>
        <w:tblInd w:w="18" w:type="dxa"/>
        <w:tblLayout w:type="fixed"/>
        <w:tblLook w:val="0000"/>
      </w:tblPr>
      <w:tblGrid>
        <w:gridCol w:w="4046"/>
        <w:gridCol w:w="12"/>
        <w:gridCol w:w="1268"/>
        <w:gridCol w:w="7"/>
        <w:gridCol w:w="283"/>
        <w:gridCol w:w="1277"/>
        <w:gridCol w:w="285"/>
        <w:gridCol w:w="1276"/>
        <w:gridCol w:w="284"/>
        <w:gridCol w:w="1262"/>
        <w:gridCol w:w="13"/>
      </w:tblGrid>
      <w:tr w:rsidR="003E32AC" w:rsidRPr="00734C60" w:rsidTr="002363C4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</w:tcPr>
          <w:p w:rsidR="003E32AC" w:rsidRPr="008F38E6" w:rsidRDefault="003E32AC" w:rsidP="004679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E32AC" w:rsidRPr="00734C60" w:rsidTr="002363C4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3E32AC" w:rsidRPr="0076366C" w:rsidRDefault="003E32AC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E32AC" w:rsidRPr="00734C60" w:rsidTr="002363C4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67208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E32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3E32AC" w:rsidRPr="008F38E6" w:rsidRDefault="003E32AC" w:rsidP="0046793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67208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3E32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B455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C820C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C820CA" w:rsidRDefault="0076515A" w:rsidP="007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บริษัทร่วม และ</w:t>
            </w:r>
            <w:r w:rsidR="0091762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</w:t>
            </w:r>
            <w:r w:rsidR="00917623"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D81BC7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DB4552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DB4552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38280A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F96B72" w:rsidRDefault="00013253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B7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077484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11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76505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552" w:rsidRPr="00F96B7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B4552" w:rsidRPr="00077484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5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552" w:rsidRPr="0076505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047779" w:rsidRPr="00B919F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F96B72" w:rsidRDefault="0001325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B7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047779" w:rsidRPr="00783015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077484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5" w:type="dxa"/>
          </w:tcPr>
          <w:p w:rsidR="00047779" w:rsidRPr="00783015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765058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4552" w:rsidRPr="00F96B7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B4552" w:rsidRPr="00BB3E23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B4552" w:rsidRPr="00BB3E23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DB4552" w:rsidRPr="00BB3E23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B4552" w:rsidRPr="00BB3E23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B4552" w:rsidRPr="00734C60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C820C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4552" w:rsidRPr="00F96B7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B4552" w:rsidRPr="00DB4552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B4552" w:rsidRPr="00DB455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779" w:rsidRPr="00E24209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047779" w:rsidRPr="0076366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47779" w:rsidRPr="00F96B72" w:rsidRDefault="00F96B7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47779" w:rsidRPr="00765058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E24209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4552" w:rsidRPr="00F96B7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B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B4552" w:rsidRPr="00783015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B4552" w:rsidRPr="00DB4552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552"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</w:p>
        </w:tc>
        <w:tc>
          <w:tcPr>
            <w:tcW w:w="285" w:type="dxa"/>
          </w:tcPr>
          <w:p w:rsidR="00DB4552" w:rsidRPr="00783015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4552" w:rsidRPr="00765058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B4552" w:rsidRPr="00E24209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E24209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047779" w:rsidRPr="00A453C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F96B72" w:rsidRDefault="00F96B7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765058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E24209" w:rsidTr="002363C4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047779" w:rsidRPr="00C820C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7779" w:rsidRPr="00F96B72" w:rsidRDefault="0001325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B72">
              <w:rPr>
                <w:rFonts w:ascii="Angsana New" w:hAnsi="Angsana New"/>
                <w:bCs/>
                <w:sz w:val="30"/>
                <w:szCs w:val="30"/>
              </w:rPr>
              <w:t>11,82</w:t>
            </w:r>
            <w:r w:rsidR="00F96B7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16,855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7779" w:rsidRPr="00765058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05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BB3E23" w:rsidRDefault="00BB3E2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339EB" w:rsidRDefault="007339E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7E1B77">
        <w:rPr>
          <w:rFonts w:ascii="Angsana New" w:hAnsi="Angsana New" w:hint="cs"/>
          <w:sz w:val="30"/>
          <w:szCs w:val="30"/>
          <w:cs/>
        </w:rPr>
        <w:t>งวดหก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E1B77">
        <w:rPr>
          <w:rFonts w:ascii="Angsana New" w:hAnsi="Angsana New"/>
          <w:sz w:val="30"/>
          <w:szCs w:val="30"/>
        </w:rPr>
        <w:t>30</w:t>
      </w:r>
      <w:r w:rsidRPr="00E47182">
        <w:rPr>
          <w:rFonts w:ascii="Angsana New" w:hAnsi="Angsana New"/>
          <w:sz w:val="30"/>
          <w:szCs w:val="30"/>
        </w:rPr>
        <w:t xml:space="preserve"> </w:t>
      </w:r>
      <w:r w:rsidR="007E1B77">
        <w:rPr>
          <w:rFonts w:ascii="Angsana New" w:hAnsi="Angsana New" w:hint="cs"/>
          <w:sz w:val="30"/>
          <w:szCs w:val="30"/>
          <w:cs/>
        </w:rPr>
        <w:t>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</w:rPr>
        <w:t>2561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47779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E1B77" w:rsidRPr="00E24209" w:rsidTr="00783015">
        <w:trPr>
          <w:cantSplit/>
        </w:trPr>
        <w:tc>
          <w:tcPr>
            <w:tcW w:w="4059" w:type="dxa"/>
          </w:tcPr>
          <w:p w:rsidR="007E1B77" w:rsidRPr="00840E3A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E1B77" w:rsidRPr="00862EF2" w:rsidRDefault="007E1B7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4" w:type="dxa"/>
          </w:tcPr>
          <w:p w:rsidR="007E1B77" w:rsidRPr="00E24209" w:rsidRDefault="007E1B7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E1B77" w:rsidRPr="00373149" w:rsidRDefault="007E1B7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3" w:type="dxa"/>
          </w:tcPr>
          <w:p w:rsidR="007E1B77" w:rsidRPr="00E24209" w:rsidRDefault="007E1B7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E1B77" w:rsidRPr="003955F6" w:rsidRDefault="007E1B7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3955F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7E1B77" w:rsidRPr="00D413D6" w:rsidRDefault="007E1B7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E1B77" w:rsidRPr="00373149" w:rsidRDefault="007E1B7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107</w:t>
            </w:r>
            <w:r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7E1B77" w:rsidRPr="00E24209" w:rsidTr="00783015">
        <w:trPr>
          <w:cantSplit/>
        </w:trPr>
        <w:tc>
          <w:tcPr>
            <w:tcW w:w="4059" w:type="dxa"/>
          </w:tcPr>
          <w:p w:rsidR="007E1B77" w:rsidRPr="00B97542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E1B77" w:rsidRPr="00862EF2" w:rsidRDefault="00862EF2" w:rsidP="0086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7E1B77" w:rsidRPr="00862E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62EF2">
              <w:rPr>
                <w:rFonts w:ascii="Angsana New" w:hAnsi="Angsana New"/>
                <w:bCs/>
                <w:sz w:val="30"/>
                <w:szCs w:val="30"/>
              </w:rPr>
              <w:t>700</w:t>
            </w:r>
          </w:p>
        </w:tc>
        <w:tc>
          <w:tcPr>
            <w:tcW w:w="284" w:type="dxa"/>
          </w:tcPr>
          <w:p w:rsidR="007E1B77" w:rsidRPr="00EC7D7C" w:rsidRDefault="007E1B7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7E1B77" w:rsidRPr="00373149" w:rsidRDefault="007E1B7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</w:t>
            </w:r>
            <w:r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E1B77" w:rsidRPr="00EC7D7C" w:rsidRDefault="007E1B7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E1B77" w:rsidRPr="003955F6" w:rsidRDefault="003955F6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="007E1B77" w:rsidRPr="003955F6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4" w:type="dxa"/>
          </w:tcPr>
          <w:p w:rsidR="007E1B77" w:rsidRPr="00EC7D7C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7E1B77" w:rsidRPr="00373149" w:rsidRDefault="007E1B7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  <w:r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7E1B77" w:rsidRPr="00E24209" w:rsidTr="00862576">
        <w:trPr>
          <w:cantSplit/>
        </w:trPr>
        <w:tc>
          <w:tcPr>
            <w:tcW w:w="4059" w:type="dxa"/>
          </w:tcPr>
          <w:p w:rsidR="007E1B77" w:rsidRPr="00B97542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E1B77" w:rsidRPr="00862EF2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EF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1B77" w:rsidRPr="00EC7D7C" w:rsidRDefault="007E1B7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1B77" w:rsidRPr="00373149" w:rsidRDefault="007E1B7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(17,650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7E1B77" w:rsidRPr="00EC7D7C" w:rsidRDefault="007E1B7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E1B77" w:rsidRPr="003955F6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/>
                <w:bCs/>
                <w:sz w:val="30"/>
                <w:szCs w:val="30"/>
              </w:rPr>
              <w:t>(19,500)</w:t>
            </w:r>
          </w:p>
        </w:tc>
        <w:tc>
          <w:tcPr>
            <w:tcW w:w="284" w:type="dxa"/>
          </w:tcPr>
          <w:p w:rsidR="007E1B77" w:rsidRPr="00EC7D7C" w:rsidRDefault="007E1B7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E1B77" w:rsidRPr="00373149" w:rsidRDefault="007E1B77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(95,2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3955F6" w:rsidRPr="00E24209" w:rsidTr="00862576">
        <w:trPr>
          <w:cantSplit/>
        </w:trPr>
        <w:tc>
          <w:tcPr>
            <w:tcW w:w="4059" w:type="dxa"/>
          </w:tcPr>
          <w:p w:rsidR="003955F6" w:rsidRPr="00840E3A" w:rsidRDefault="003955F6" w:rsidP="007E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55F6" w:rsidRPr="00862EF2" w:rsidRDefault="00862EF2" w:rsidP="0086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62EF2">
              <w:rPr>
                <w:rFonts w:ascii="Angsana New" w:hAnsi="Angsana New" w:hint="cs"/>
                <w:b/>
                <w:sz w:val="30"/>
                <w:szCs w:val="30"/>
                <w:cs/>
              </w:rPr>
              <w:t>46</w:t>
            </w:r>
            <w:r w:rsidR="003955F6" w:rsidRPr="001149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862EF2">
              <w:rPr>
                <w:rFonts w:ascii="Angsana New" w:hAnsi="Angsana New" w:hint="cs"/>
                <w:b/>
                <w:sz w:val="30"/>
                <w:szCs w:val="30"/>
                <w:cs/>
              </w:rPr>
              <w:t>700</w:t>
            </w:r>
          </w:p>
        </w:tc>
        <w:tc>
          <w:tcPr>
            <w:tcW w:w="284" w:type="dxa"/>
          </w:tcPr>
          <w:p w:rsidR="003955F6" w:rsidRPr="00EC7D7C" w:rsidRDefault="003955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955F6" w:rsidRPr="00373149" w:rsidRDefault="003955F6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3955F6" w:rsidRPr="00EC7D7C" w:rsidRDefault="003955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55F6" w:rsidRPr="003955F6" w:rsidRDefault="003955F6" w:rsidP="001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 w:hint="cs"/>
                <w:b/>
                <w:sz w:val="30"/>
                <w:szCs w:val="30"/>
                <w:cs/>
              </w:rPr>
              <w:t>71</w:t>
            </w:r>
            <w:r w:rsidRPr="003955F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3955F6" w:rsidRPr="00EC7D7C" w:rsidRDefault="003955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3955F6" w:rsidRPr="00373149" w:rsidRDefault="003955F6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43</w:t>
            </w:r>
            <w:r>
              <w:rPr>
                <w:rFonts w:ascii="Angsana New" w:hAnsi="Angsana New"/>
                <w:bCs/>
                <w:sz w:val="30"/>
                <w:szCs w:val="30"/>
              </w:rPr>
              <w:t>,3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047779" w:rsidRPr="00076190" w:rsidTr="00355049">
        <w:trPr>
          <w:cantSplit/>
        </w:trPr>
        <w:tc>
          <w:tcPr>
            <w:tcW w:w="4059" w:type="dxa"/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47779" w:rsidRPr="007E1B77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047779" w:rsidRPr="00076190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047779" w:rsidRPr="00076190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7E1B77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047779" w:rsidRPr="00076190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2363C4" w:rsidRPr="00E24209" w:rsidTr="00F328AD">
        <w:trPr>
          <w:cantSplit/>
        </w:trPr>
        <w:tc>
          <w:tcPr>
            <w:tcW w:w="4059" w:type="dxa"/>
          </w:tcPr>
          <w:p w:rsidR="002363C4" w:rsidRPr="00D9141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2363C4" w:rsidRPr="007E1B7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363C4" w:rsidRPr="00E24209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363C4" w:rsidRPr="00E2420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2363C4" w:rsidRPr="00E24209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2363C4" w:rsidRPr="007E1B7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363C4" w:rsidRPr="00E2420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2363C4" w:rsidRPr="00E2420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363C4" w:rsidRPr="00E24209" w:rsidTr="00F328AD">
        <w:trPr>
          <w:cantSplit/>
        </w:trPr>
        <w:tc>
          <w:tcPr>
            <w:tcW w:w="4059" w:type="dxa"/>
          </w:tcPr>
          <w:p w:rsidR="002363C4" w:rsidRPr="00840E3A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2363C4" w:rsidRPr="00862EF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2EF2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862EF2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4" w:type="dxa"/>
          </w:tcPr>
          <w:p w:rsidR="002363C4" w:rsidRPr="00E24209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363C4" w:rsidRPr="00ED5898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ED5898">
              <w:rPr>
                <w:rFonts w:ascii="Angsana New" w:hAnsi="Angsana New"/>
                <w:bCs/>
                <w:sz w:val="30"/>
                <w:szCs w:val="30"/>
              </w:rPr>
              <w:t>862</w:t>
            </w:r>
          </w:p>
        </w:tc>
        <w:tc>
          <w:tcPr>
            <w:tcW w:w="283" w:type="dxa"/>
          </w:tcPr>
          <w:p w:rsidR="002363C4" w:rsidRPr="00E24209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2363C4" w:rsidRPr="00F406B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363C4" w:rsidRPr="00E2420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2363C4" w:rsidRPr="0004777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363C4" w:rsidRPr="00E24209" w:rsidTr="00F328AD">
        <w:trPr>
          <w:cantSplit/>
        </w:trPr>
        <w:tc>
          <w:tcPr>
            <w:tcW w:w="4059" w:type="dxa"/>
          </w:tcPr>
          <w:p w:rsidR="002363C4" w:rsidRPr="00B9754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2363C4" w:rsidRPr="00862EF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EF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363C4" w:rsidRPr="00EC7D7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2363C4" w:rsidRPr="0037314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46</w:t>
            </w:r>
            <w:r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895</w:t>
            </w:r>
          </w:p>
        </w:tc>
        <w:tc>
          <w:tcPr>
            <w:tcW w:w="283" w:type="dxa"/>
          </w:tcPr>
          <w:p w:rsidR="002363C4" w:rsidRPr="00EC7D7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2363C4" w:rsidRPr="00F406B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363C4" w:rsidRPr="00EC7D7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2363C4" w:rsidRPr="0004777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363C4" w:rsidRPr="00E24209" w:rsidTr="00F328AD">
        <w:trPr>
          <w:cantSplit/>
        </w:trPr>
        <w:tc>
          <w:tcPr>
            <w:tcW w:w="4059" w:type="dxa"/>
          </w:tcPr>
          <w:p w:rsidR="002363C4" w:rsidRPr="00B9754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363C4" w:rsidRPr="00862EF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(5,000)</w:t>
            </w:r>
          </w:p>
        </w:tc>
        <w:tc>
          <w:tcPr>
            <w:tcW w:w="284" w:type="dxa"/>
          </w:tcPr>
          <w:p w:rsidR="002363C4" w:rsidRPr="00EC7D7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63C4" w:rsidRPr="0037314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(34,395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363C4" w:rsidRPr="00EC7D7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363C4" w:rsidRPr="00F406B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363C4" w:rsidRPr="00EC7D7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2363C4" w:rsidRPr="0004777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363C4" w:rsidRPr="00E24209" w:rsidTr="00F328AD">
        <w:trPr>
          <w:cantSplit/>
        </w:trPr>
        <w:tc>
          <w:tcPr>
            <w:tcW w:w="4059" w:type="dxa"/>
          </w:tcPr>
          <w:p w:rsidR="002363C4" w:rsidRPr="00840E3A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3C4" w:rsidRPr="00862EF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2363C4" w:rsidRPr="00EC7D7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363C4" w:rsidRPr="0037314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,362</w:t>
            </w:r>
          </w:p>
        </w:tc>
        <w:tc>
          <w:tcPr>
            <w:tcW w:w="283" w:type="dxa"/>
          </w:tcPr>
          <w:p w:rsidR="002363C4" w:rsidRPr="00EC7D7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363C4" w:rsidRPr="00F406B4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363C4" w:rsidRPr="00EC7D7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2363C4" w:rsidRPr="00047779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39EB" w:rsidRDefault="0073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39EB" w:rsidRDefault="0073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39EB" w:rsidRDefault="0073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39EB" w:rsidRDefault="0073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F143D">
        <w:rPr>
          <w:rFonts w:ascii="Angsana New" w:hAnsi="Angsana New" w:hint="cs"/>
          <w:sz w:val="30"/>
          <w:szCs w:val="30"/>
          <w:cs/>
        </w:rPr>
        <w:t>30</w:t>
      </w:r>
      <w:r w:rsidR="00047779">
        <w:rPr>
          <w:rFonts w:ascii="Angsana New" w:hAnsi="Angsana New" w:hint="cs"/>
          <w:sz w:val="30"/>
          <w:szCs w:val="30"/>
          <w:cs/>
        </w:rPr>
        <w:t xml:space="preserve"> </w:t>
      </w:r>
      <w:r w:rsidR="008F143D">
        <w:rPr>
          <w:rFonts w:ascii="Angsana New" w:hAnsi="Angsana New" w:hint="cs"/>
          <w:sz w:val="30"/>
          <w:szCs w:val="30"/>
          <w:cs/>
        </w:rPr>
        <w:t>มิถุนายน 2561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047779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8F143D" w:rsidP="008F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8F143D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7779" w:rsidRPr="004359D8" w:rsidRDefault="00435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310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:rsidR="00047779" w:rsidRPr="00D11FF3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303,585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4359D8" w:rsidRDefault="00435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166</w:t>
            </w:r>
            <w:r w:rsidR="00DB3BC4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181,061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47779" w:rsidRPr="004359D8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4359D8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10142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74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84,197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4359D8" w:rsidRDefault="00435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="00DB3BC4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37,262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0,439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DB3BC4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9,452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8,152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4359D8" w:rsidRDefault="00CD6C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</w:t>
            </w:r>
            <w:r w:rsidR="004359D8" w:rsidRPr="004359D8">
              <w:rPr>
                <w:rFonts w:ascii="Angsana New" w:hAnsi="Angsana New"/>
                <w:bCs/>
                <w:sz w:val="30"/>
                <w:szCs w:val="30"/>
              </w:rPr>
              <w:t>76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5,668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 w:rsidR="00C63848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14,408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DB3BC4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921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9,863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432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420,781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4359D8" w:rsidRDefault="00435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243</w:t>
            </w:r>
            <w:r w:rsidR="00DB3BC4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228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243,306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 xml:space="preserve">   (12</w:t>
            </w:r>
            <w:r w:rsidR="001732AD" w:rsidRPr="004359D8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047779" w:rsidRPr="004359D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(7,280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 xml:space="preserve">   (6</w:t>
            </w:r>
            <w:r w:rsidR="00DB3BC4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856</w:t>
            </w:r>
            <w:r w:rsidR="00047779" w:rsidRPr="004359D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(2,683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420</w:t>
            </w:r>
            <w:r w:rsidR="00047779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4359D8" w:rsidRDefault="004359D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59D8">
              <w:rPr>
                <w:rFonts w:ascii="Angsana New" w:hAnsi="Angsana New"/>
                <w:bCs/>
                <w:sz w:val="30"/>
                <w:szCs w:val="30"/>
              </w:rPr>
              <w:t>236</w:t>
            </w:r>
            <w:r w:rsidR="00047779" w:rsidRPr="004359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59D8">
              <w:rPr>
                <w:rFonts w:ascii="Angsana New" w:hAnsi="Angsana New"/>
                <w:bCs/>
                <w:sz w:val="30"/>
                <w:szCs w:val="30"/>
              </w:rPr>
              <w:t>372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40,623</w:t>
            </w:r>
          </w:p>
        </w:tc>
      </w:tr>
    </w:tbl>
    <w:p w:rsidR="00C0260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27901" w:rsidRPr="00542EB7" w:rsidRDefault="00C63848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="008F143D">
        <w:rPr>
          <w:rFonts w:ascii="Angsana New" w:hAnsi="Angsana New" w:hint="cs"/>
          <w:color w:val="000000"/>
          <w:sz w:val="30"/>
          <w:szCs w:val="30"/>
          <w:cs/>
        </w:rPr>
        <w:t>ณ วันที่ 30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F143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2561 และวันที่ 31 ธันวาคม 2560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กลุ่มบริษัทคาดว่าจะได้รับชำระเต็มจำนวนจาก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บริษัทอื่นที่อา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ยุหนี้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เกินกำหนดชำระ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มากกว่า 12 เดือน</w:t>
      </w:r>
      <w:r w:rsidRPr="00542EB7">
        <w:rPr>
          <w:rFonts w:ascii="Angsana New" w:hAnsi="Angsana New" w:hint="cs"/>
          <w:color w:val="000000"/>
          <w:sz w:val="30"/>
          <w:szCs w:val="30"/>
          <w:cs/>
        </w:rPr>
        <w:t>ขึ้นไป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4359D8" w:rsidRPr="004359D8">
        <w:rPr>
          <w:rFonts w:ascii="Angsana New" w:hAnsi="Angsana New" w:hint="cs"/>
          <w:color w:val="000000"/>
          <w:sz w:val="30"/>
          <w:szCs w:val="30"/>
          <w:cs/>
        </w:rPr>
        <w:t>6.5</w:t>
      </w:r>
      <w:r w:rsidR="00D6347B" w:rsidRPr="004359D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4359D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และ 7.6 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ในงบการเงินรวม และ </w:t>
      </w:r>
      <w:r w:rsidR="00D6347B" w:rsidRPr="004359D8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4359D8" w:rsidRPr="004359D8">
        <w:rPr>
          <w:rFonts w:ascii="Angsana New" w:hAnsi="Angsana New" w:hint="cs"/>
          <w:color w:val="000000"/>
          <w:sz w:val="30"/>
          <w:szCs w:val="30"/>
          <w:cs/>
        </w:rPr>
        <w:t>5.9</w:t>
      </w:r>
      <w:r w:rsidR="00D6347B" w:rsidRPr="004359D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และ 7.2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 ในงบการเงินเฉพาะกิจการ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เนื่องจากลูก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ยัง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การจ่ายชำระ </w:t>
      </w: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4330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5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0F748E">
        <w:rPr>
          <w:rFonts w:ascii="Angsana New" w:hAnsi="Angsana New"/>
          <w:sz w:val="30"/>
          <w:szCs w:val="30"/>
        </w:rPr>
        <w:t>0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F748E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047779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047779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0F748E" w:rsidRPr="00D02D1D" w:rsidTr="00A42E65">
        <w:trPr>
          <w:cantSplit/>
        </w:trPr>
        <w:tc>
          <w:tcPr>
            <w:tcW w:w="259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0F748E" w:rsidRPr="008F38E6" w:rsidRDefault="000F748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F748E" w:rsidRPr="008F38E6" w:rsidRDefault="000F748E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84" w:type="dxa"/>
          </w:tcPr>
          <w:p w:rsidR="000F748E" w:rsidRPr="008F38E6" w:rsidRDefault="000F748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8F38E6" w:rsidRDefault="000F748E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36" w:type="dxa"/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70" w:type="dxa"/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F748E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36" w:type="dxa"/>
          </w:tcPr>
          <w:p w:rsidR="000F748E" w:rsidRPr="00D02D1D" w:rsidRDefault="000F748E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</w:tr>
      <w:tr w:rsidR="000F748E" w:rsidRPr="00D02D1D" w:rsidTr="00A42E65">
        <w:trPr>
          <w:cantSplit/>
        </w:trPr>
        <w:tc>
          <w:tcPr>
            <w:tcW w:w="259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48E" w:rsidRPr="00D02D1D" w:rsidTr="00A42E65">
        <w:trPr>
          <w:cantSplit/>
        </w:trPr>
        <w:tc>
          <w:tcPr>
            <w:tcW w:w="2590" w:type="dxa"/>
          </w:tcPr>
          <w:p w:rsidR="000F748E" w:rsidRPr="00E03789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0F748E" w:rsidRPr="000F748E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09BC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9369C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0F748E" w:rsidRPr="000F748E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09B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F748E" w:rsidRPr="000F748E" w:rsidRDefault="002609BC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09BC">
              <w:rPr>
                <w:rFonts w:ascii="Angsana New" w:hAnsi="Angsana New"/>
                <w:sz w:val="30"/>
                <w:szCs w:val="30"/>
              </w:rPr>
              <w:t>23,72</w:t>
            </w:r>
            <w:r w:rsidR="00C618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0F748E" w:rsidRPr="002A3462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0F748E" w:rsidRPr="000F748E" w:rsidRDefault="000F748E" w:rsidP="0026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09BC">
              <w:rPr>
                <w:rFonts w:ascii="Angsana New" w:hAnsi="Angsana New"/>
                <w:sz w:val="30"/>
                <w:szCs w:val="30"/>
              </w:rPr>
              <w:t>19,</w:t>
            </w:r>
            <w:r w:rsidR="002609BC" w:rsidRPr="002609BC">
              <w:rPr>
                <w:rFonts w:ascii="Angsana New" w:hAnsi="Angsana New"/>
                <w:sz w:val="30"/>
                <w:szCs w:val="30"/>
              </w:rPr>
              <w:t>22</w:t>
            </w:r>
            <w:r w:rsidR="00C618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0F748E" w:rsidRPr="00A1679C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  <w:tc>
          <w:tcPr>
            <w:tcW w:w="270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0F748E" w:rsidRPr="000F748E" w:rsidRDefault="000F748E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09B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F748E" w:rsidRPr="00E03789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0F748E" w:rsidRPr="00B9369C" w:rsidRDefault="000F748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AF7B9C" w:rsidRDefault="00AF7B9C" w:rsidP="001A4057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320B33">
        <w:rPr>
          <w:rFonts w:ascii="Angsana New" w:hAnsi="Angsana New"/>
          <w:sz w:val="30"/>
          <w:szCs w:val="30"/>
        </w:rPr>
        <w:t>0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320B33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55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80"/>
        <w:gridCol w:w="1114"/>
        <w:gridCol w:w="236"/>
        <w:gridCol w:w="1085"/>
        <w:gridCol w:w="236"/>
        <w:gridCol w:w="1114"/>
      </w:tblGrid>
      <w:tr w:rsidR="004E0F56" w:rsidRPr="00D02D1D" w:rsidTr="009E4989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3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9E4989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320B33" w:rsidRPr="00D02D1D" w:rsidTr="009E4989">
        <w:trPr>
          <w:cantSplit/>
        </w:trPr>
        <w:tc>
          <w:tcPr>
            <w:tcW w:w="386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36" w:type="dxa"/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8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80" w:type="dxa"/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  <w:tc>
          <w:tcPr>
            <w:tcW w:w="236" w:type="dxa"/>
          </w:tcPr>
          <w:p w:rsidR="00320B33" w:rsidRPr="00D02D1D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</w:tr>
      <w:tr w:rsidR="00320B33" w:rsidRPr="00D02D1D" w:rsidTr="009E4989">
        <w:trPr>
          <w:cantSplit/>
        </w:trPr>
        <w:tc>
          <w:tcPr>
            <w:tcW w:w="386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10</w:t>
            </w:r>
            <w:r w:rsidRPr="0035411E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35411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10</w:t>
            </w:r>
            <w:r w:rsidRPr="002A346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A346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80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35411E" w:rsidRDefault="00320B33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512291" w:rsidRDefault="00320B33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291">
              <w:rPr>
                <w:rFonts w:ascii="Angsana New" w:hAnsi="Angsana New"/>
                <w:sz w:val="30"/>
                <w:szCs w:val="30"/>
              </w:rPr>
              <w:t xml:space="preserve">  39,916*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80" w:type="dxa"/>
          </w:tcPr>
          <w:p w:rsidR="00320B33" w:rsidRPr="00B9369C" w:rsidRDefault="00320B33" w:rsidP="009E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35411E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3F0939" w:rsidRDefault="00320B33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 xml:space="preserve">  80,000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</w:t>
            </w:r>
            <w:r w:rsidRPr="002A3462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0B33" w:rsidRPr="0035411E" w:rsidRDefault="00320B33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35411E" w:rsidRDefault="00320B33" w:rsidP="009E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75,000*</w:t>
            </w:r>
          </w:p>
        </w:tc>
        <w:tc>
          <w:tcPr>
            <w:tcW w:w="280" w:type="dxa"/>
          </w:tcPr>
          <w:p w:rsidR="00320B33" w:rsidRPr="00B9369C" w:rsidRDefault="009E4989" w:rsidP="009E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1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A3462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35411E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3F0939" w:rsidRDefault="00320B33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320B33" w:rsidRPr="00B9369C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320B33" w:rsidRPr="00B9369C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20B33" w:rsidRPr="0035411E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320B33" w:rsidRPr="00B9369C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35411E" w:rsidRDefault="00320B33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80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320B33" w:rsidRPr="008C44A4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35411E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3F0939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B9369C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B33" w:rsidRPr="0035411E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678,572</w:t>
            </w:r>
          </w:p>
        </w:tc>
        <w:tc>
          <w:tcPr>
            <w:tcW w:w="280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20B33" w:rsidRPr="008C44A4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658,572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B33" w:rsidRPr="0035411E" w:rsidRDefault="00320B33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20B33" w:rsidRPr="003F0939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>39,916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237582" w:rsidRPr="0035411E" w:rsidRDefault="00B703F7" w:rsidP="00454AF3">
      <w:pPr>
        <w:rPr>
          <w:rFonts w:ascii="Angsana New" w:hAnsi="Angsana New"/>
          <w:sz w:val="30"/>
          <w:szCs w:val="30"/>
        </w:rPr>
      </w:pPr>
      <w:r w:rsidRPr="0035411E">
        <w:rPr>
          <w:rFonts w:ascii="Angsana New" w:hAnsi="Angsana New"/>
          <w:sz w:val="30"/>
          <w:szCs w:val="30"/>
        </w:rPr>
        <w:t>*</w:t>
      </w:r>
      <w:r w:rsidR="006A127B" w:rsidRPr="0035411E">
        <w:rPr>
          <w:rFonts w:ascii="Angsana New" w:hAnsi="Angsana New" w:hint="cs"/>
          <w:sz w:val="30"/>
          <w:szCs w:val="30"/>
          <w:cs/>
        </w:rPr>
        <w:t xml:space="preserve"> </w:t>
      </w:r>
      <w:r w:rsidR="00454AF3" w:rsidRPr="0035411E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DA667E" w:rsidRPr="0035411E">
        <w:rPr>
          <w:rFonts w:ascii="Angsana New" w:hAnsi="Angsana New" w:hint="cs"/>
          <w:sz w:val="30"/>
          <w:szCs w:val="30"/>
          <w:cs/>
        </w:rPr>
        <w:t>8</w:t>
      </w:r>
    </w:p>
    <w:p w:rsidR="001F70F9" w:rsidRPr="0035411E" w:rsidRDefault="001F70F9" w:rsidP="002D487C">
      <w:pPr>
        <w:pStyle w:val="NoSpacing"/>
        <w:rPr>
          <w:sz w:val="16"/>
          <w:szCs w:val="16"/>
        </w:rPr>
      </w:pPr>
    </w:p>
    <w:p w:rsidR="001F70F9" w:rsidRDefault="006A127B" w:rsidP="00454AF3">
      <w:pPr>
        <w:rPr>
          <w:rFonts w:ascii="Angsana New" w:hAnsi="Angsana New"/>
          <w:sz w:val="30"/>
          <w:szCs w:val="30"/>
        </w:rPr>
      </w:pPr>
      <w:r w:rsidRPr="0035411E">
        <w:rPr>
          <w:rFonts w:ascii="Angsana New" w:hAnsi="Angsana New" w:hint="cs"/>
          <w:sz w:val="30"/>
          <w:szCs w:val="30"/>
          <w:cs/>
        </w:rPr>
        <w:t xml:space="preserve">** </w:t>
      </w:r>
      <w:r w:rsidR="00DF3036" w:rsidRPr="0035411E">
        <w:rPr>
          <w:rFonts w:ascii="Angsana New" w:hAnsi="Angsana New" w:hint="cs"/>
          <w:sz w:val="30"/>
          <w:szCs w:val="30"/>
          <w:cs/>
        </w:rPr>
        <w:t xml:space="preserve">เมื่อวันที่ 21 มีนาคม 2561 บริษัทจ่ายชำระค่าหุ้นเพิ่มทุนในบริษัท ซีซีพี เพวิ่งสโตนส์ จำกัด </w:t>
      </w:r>
      <w:r w:rsidR="002D487C" w:rsidRPr="0035411E">
        <w:rPr>
          <w:rFonts w:ascii="Angsana New" w:hAnsi="Angsana New" w:hint="cs"/>
          <w:sz w:val="30"/>
          <w:szCs w:val="30"/>
          <w:cs/>
        </w:rPr>
        <w:t>สำหรับการเรียกชำระค่าหุ้นครั้งที่สอง</w:t>
      </w:r>
      <w:r w:rsidR="00DF3036" w:rsidRPr="0035411E">
        <w:rPr>
          <w:rFonts w:ascii="Angsana New" w:hAnsi="Angsana New" w:hint="cs"/>
          <w:sz w:val="30"/>
          <w:szCs w:val="30"/>
          <w:cs/>
        </w:rPr>
        <w:t>ในอัตราร้อยละ 50 ของมูลค่าหุ้นเป็นจำนวนเงิน 20 ล้านบาท</w:t>
      </w: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755FFE" w:rsidRPr="00296C70" w:rsidRDefault="00755FFE" w:rsidP="00755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5E4E2F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</w:t>
      </w:r>
      <w:r w:rsidR="00DA667E">
        <w:rPr>
          <w:rFonts w:ascii="Angsana New" w:hAnsi="Angsana New" w:hint="cs"/>
          <w:b/>
          <w:bCs/>
          <w:sz w:val="30"/>
          <w:szCs w:val="30"/>
          <w:cs/>
        </w:rPr>
        <w:t>อ และเงินกู้ยืมระยะยาวจากสถาบันการเงิน</w:t>
      </w:r>
    </w:p>
    <w:p w:rsidR="00755FFE" w:rsidRDefault="00755FFE" w:rsidP="00755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667E" w:rsidRDefault="00DA667E" w:rsidP="00DA667E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C2770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DC2770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A667E" w:rsidRDefault="00DA667E" w:rsidP="00DA667E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DA667E" w:rsidRDefault="00DC0B96" w:rsidP="0019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ในไตรมาสสองปี </w:t>
      </w:r>
      <w:r w:rsidR="00D0592A">
        <w:rPr>
          <w:rFonts w:ascii="Angsana New" w:hAnsi="Angsana New" w:hint="cs"/>
          <w:sz w:val="30"/>
          <w:szCs w:val="30"/>
          <w:cs/>
        </w:rPr>
        <w:t xml:space="preserve">2561 </w:t>
      </w:r>
      <w:r w:rsidR="00DA667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ได้รับอนุมัติวงเงินสินเชื่อจากสถาบันการเงินในประเทศสองแห่ง</w:t>
      </w:r>
      <w:r w:rsidR="00DA667E">
        <w:rPr>
          <w:rFonts w:ascii="Angsana New" w:hAnsi="Angsana New" w:hint="cs"/>
          <w:sz w:val="30"/>
          <w:szCs w:val="30"/>
          <w:cs/>
        </w:rPr>
        <w:t>เพื่อนำไปชำระหนี้หุ้นกู้ของบริษัทที่จะครบกำหนดและใช้เป็นเงินทุนหมุน</w:t>
      </w:r>
      <w:r>
        <w:rPr>
          <w:rFonts w:ascii="Angsana New" w:hAnsi="Angsana New" w:hint="cs"/>
          <w:sz w:val="30"/>
          <w:szCs w:val="30"/>
          <w:cs/>
        </w:rPr>
        <w:t xml:space="preserve">เวียนในการประกอบธุรกิจของบริษัท </w:t>
      </w:r>
      <w:r w:rsidRPr="00CA64A5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DA667E" w:rsidRPr="00614355" w:rsidRDefault="00DA667E" w:rsidP="00DA667E">
      <w:pPr>
        <w:tabs>
          <w:tab w:val="clear" w:pos="454"/>
          <w:tab w:val="left" w:pos="1134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69"/>
        <w:gridCol w:w="1574"/>
        <w:gridCol w:w="304"/>
        <w:gridCol w:w="3240"/>
      </w:tblGrid>
      <w:tr w:rsidR="00DA667E" w:rsidTr="004359D8">
        <w:tc>
          <w:tcPr>
            <w:tcW w:w="4077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DA667E" w:rsidRDefault="00DA667E" w:rsidP="004359D8">
            <w:pPr>
              <w:tabs>
                <w:tab w:val="clear" w:pos="454"/>
                <w:tab w:val="clear" w:pos="680"/>
                <w:tab w:val="clear" w:pos="907"/>
                <w:tab w:val="left" w:pos="943"/>
                <w:tab w:val="left" w:pos="1134"/>
              </w:tabs>
              <w:ind w:left="-4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67E" w:rsidTr="004359D8">
        <w:tc>
          <w:tcPr>
            <w:tcW w:w="4077" w:type="dxa"/>
            <w:tcBorders>
              <w:bottom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clear" w:pos="2807"/>
                <w:tab w:val="left" w:pos="1134"/>
                <w:tab w:val="left" w:pos="2903"/>
              </w:tabs>
              <w:ind w:left="-74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269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clear" w:pos="680"/>
                <w:tab w:val="clear" w:pos="907"/>
                <w:tab w:val="left" w:pos="943"/>
                <w:tab w:val="left" w:pos="1134"/>
              </w:tabs>
              <w:ind w:left="-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</w:tr>
      <w:tr w:rsidR="00DA667E" w:rsidTr="004359D8">
        <w:tc>
          <w:tcPr>
            <w:tcW w:w="4077" w:type="dxa"/>
            <w:tcBorders>
              <w:top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269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A667E" w:rsidRPr="001B4330" w:rsidRDefault="001B4330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33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DA667E" w:rsidRPr="001B4330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2.175 และ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2.50 ต่อปี</w:t>
            </w:r>
          </w:p>
        </w:tc>
      </w:tr>
      <w:tr w:rsidR="00DA667E" w:rsidTr="004359D8">
        <w:tc>
          <w:tcPr>
            <w:tcW w:w="4077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เงินกู้ระยะสั้น - ตั๋วสัญญาใช้เงิน</w:t>
            </w:r>
          </w:p>
        </w:tc>
        <w:tc>
          <w:tcPr>
            <w:tcW w:w="269" w:type="dxa"/>
          </w:tcPr>
          <w:p w:rsidR="00DA667E" w:rsidRPr="00C51EBB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DA667E" w:rsidRPr="001B4330" w:rsidRDefault="001B4330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33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DA667E" w:rsidRPr="001B433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DA667E" w:rsidRPr="001B4330" w:rsidRDefault="00DA667E" w:rsidP="001B4330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>1.7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5 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B4330">
              <w:rPr>
                <w:rFonts w:ascii="Angsana New" w:hAnsi="Angsana New"/>
                <w:sz w:val="30"/>
                <w:szCs w:val="30"/>
              </w:rPr>
              <w:t>MMR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9744EF" w:rsidTr="001B4330">
        <w:tc>
          <w:tcPr>
            <w:tcW w:w="4077" w:type="dxa"/>
          </w:tcPr>
          <w:p w:rsidR="009744EF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69" w:type="dxa"/>
          </w:tcPr>
          <w:p w:rsidR="009744EF" w:rsidRPr="00C51EBB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9744EF" w:rsidRPr="001B4330" w:rsidRDefault="009744EF" w:rsidP="00E05416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330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304" w:type="dxa"/>
          </w:tcPr>
          <w:p w:rsidR="009744EF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9744EF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9744EF" w:rsidTr="001B4330">
        <w:tc>
          <w:tcPr>
            <w:tcW w:w="4077" w:type="dxa"/>
          </w:tcPr>
          <w:p w:rsidR="009744EF" w:rsidRDefault="006857F1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วงเงินเพื่อป้องกันความเสี่ยง</w:t>
            </w:r>
          </w:p>
        </w:tc>
        <w:tc>
          <w:tcPr>
            <w:tcW w:w="269" w:type="dxa"/>
          </w:tcPr>
          <w:p w:rsidR="009744EF" w:rsidRPr="00C51EBB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9744EF" w:rsidRPr="001B4330" w:rsidRDefault="009744EF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38.5</w:t>
            </w:r>
          </w:p>
        </w:tc>
        <w:tc>
          <w:tcPr>
            <w:tcW w:w="304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4EF" w:rsidTr="004359D8">
        <w:tc>
          <w:tcPr>
            <w:tcW w:w="4077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9744EF" w:rsidRPr="00C51EBB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:rsidR="009744EF" w:rsidRPr="001B4330" w:rsidRDefault="009744EF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578.5</w:t>
            </w:r>
          </w:p>
        </w:tc>
        <w:tc>
          <w:tcPr>
            <w:tcW w:w="304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A667E" w:rsidRDefault="00DA667E" w:rsidP="00DA667E">
      <w:pPr>
        <w:tabs>
          <w:tab w:val="clear" w:pos="454"/>
          <w:tab w:val="left" w:pos="709"/>
        </w:tabs>
        <w:ind w:left="709" w:hanging="709"/>
        <w:jc w:val="thaiDistribute"/>
        <w:rPr>
          <w:rFonts w:ascii="Angsana New" w:hAnsi="Angsana New"/>
          <w:sz w:val="30"/>
          <w:szCs w:val="30"/>
        </w:rPr>
      </w:pPr>
    </w:p>
    <w:p w:rsidR="002403EF" w:rsidRPr="006C4CCC" w:rsidRDefault="002403EF" w:rsidP="002403EF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</w:t>
      </w:r>
      <w:r w:rsidRPr="008F42D2">
        <w:rPr>
          <w:rFonts w:ascii="Angsana New" w:hAnsi="Angsana New" w:hint="cs"/>
          <w:sz w:val="30"/>
          <w:szCs w:val="30"/>
          <w:cs/>
        </w:rPr>
        <w:t>งิน</w:t>
      </w:r>
      <w:r>
        <w:rPr>
          <w:rFonts w:ascii="Angsana New" w:hAnsi="Angsana New" w:hint="cs"/>
          <w:sz w:val="30"/>
          <w:szCs w:val="30"/>
          <w:cs/>
        </w:rPr>
        <w:t>สินเชื่อ</w:t>
      </w:r>
      <w:r w:rsidRPr="008F42D2">
        <w:rPr>
          <w:rFonts w:ascii="Angsana New" w:hAnsi="Angsana New" w:hint="cs"/>
          <w:sz w:val="30"/>
          <w:szCs w:val="30"/>
          <w:cs/>
        </w:rPr>
        <w:t>นี้ค้ำประกันโดยจดจำนองที่ด</w:t>
      </w:r>
      <w:r>
        <w:rPr>
          <w:rFonts w:ascii="Angsana New" w:hAnsi="Angsana New" w:hint="cs"/>
          <w:sz w:val="30"/>
          <w:szCs w:val="30"/>
          <w:cs/>
        </w:rPr>
        <w:t>ินพร้อมสิ่งปลูกสร้างของบริษัทและบริษัทย่อย และ</w:t>
      </w:r>
      <w:r w:rsidRPr="008F42D2">
        <w:rPr>
          <w:rFonts w:ascii="Angsana New" w:hAnsi="Angsana New" w:hint="cs"/>
          <w:sz w:val="30"/>
          <w:szCs w:val="30"/>
          <w:cs/>
        </w:rPr>
        <w:t>ที่ด</w:t>
      </w:r>
      <w:r>
        <w:rPr>
          <w:rFonts w:ascii="Angsana New" w:hAnsi="Angsana New" w:hint="cs"/>
          <w:sz w:val="30"/>
          <w:szCs w:val="30"/>
          <w:cs/>
        </w:rPr>
        <w:t>ินของบริษัท</w:t>
      </w:r>
      <w:r w:rsidR="00D0592A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มูลค่าจำนอง</w:t>
      </w:r>
      <w:r w:rsidR="00D0592A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 578.5</w:t>
      </w:r>
      <w:r w:rsidRPr="00C631D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และมีเงื่อนไขและข้อจำกัดบางประการ</w:t>
      </w:r>
      <w:r w:rsidRPr="008F42D2">
        <w:rPr>
          <w:rFonts w:ascii="Angsana New" w:hAnsi="Angsana New" w:hint="cs"/>
          <w:sz w:val="30"/>
          <w:szCs w:val="30"/>
          <w:cs/>
        </w:rPr>
        <w:t>เกี่ยวกับการดำรงอัตราส่วนทางการเงินและอื่น ๆ</w:t>
      </w:r>
    </w:p>
    <w:p w:rsidR="00DA667E" w:rsidRDefault="00DA667E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2403EF" w:rsidRPr="006D7813" w:rsidRDefault="002403EF" w:rsidP="002403EF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20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2561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>2.50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2.5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="00D0592A">
        <w:rPr>
          <w:rFonts w:ascii="Angsana New" w:hAnsi="Angsana New" w:hint="cs"/>
          <w:sz w:val="30"/>
          <w:szCs w:val="30"/>
          <w:cs/>
        </w:rPr>
        <w:t>พฤษภาคม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</w:p>
    <w:p w:rsidR="002403EF" w:rsidRDefault="002403EF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2403EF" w:rsidRPr="006D7813" w:rsidRDefault="002403EF" w:rsidP="002403EF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2561 </w:t>
      </w:r>
      <w:r w:rsidR="00B722F6">
        <w:rPr>
          <w:rFonts w:ascii="Angsana New" w:hAnsi="Angsana New"/>
          <w:sz w:val="30"/>
          <w:szCs w:val="30"/>
          <w:cs/>
        </w:rPr>
        <w:t>บริษัททำสัญญา</w:t>
      </w:r>
      <w:r w:rsidR="00B722F6">
        <w:rPr>
          <w:rFonts w:ascii="Angsana New" w:hAnsi="Angsana New" w:hint="cs"/>
          <w:sz w:val="30"/>
          <w:szCs w:val="30"/>
          <w:cs/>
        </w:rPr>
        <w:t>สินเชื่อเงินกู้ระยะยาว</w:t>
      </w:r>
      <w:r w:rsidRPr="006D7813">
        <w:rPr>
          <w:rFonts w:ascii="Angsana New" w:hAnsi="Angsana New"/>
          <w:sz w:val="30"/>
          <w:szCs w:val="30"/>
          <w:cs/>
        </w:rPr>
        <w:t>กับธนาคารในประเทศ</w:t>
      </w:r>
      <w:r w:rsidR="00D0592A">
        <w:rPr>
          <w:rFonts w:ascii="Angsana New" w:hAnsi="Angsana New" w:hint="cs"/>
          <w:sz w:val="30"/>
          <w:szCs w:val="30"/>
          <w:cs/>
        </w:rPr>
        <w:t>อีก</w:t>
      </w:r>
      <w:r w:rsidRPr="006D7813">
        <w:rPr>
          <w:rFonts w:ascii="Angsana New" w:hAnsi="Angsana New"/>
          <w:sz w:val="30"/>
          <w:szCs w:val="30"/>
          <w:cs/>
        </w:rPr>
        <w:t>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>2.175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B05FC3">
        <w:rPr>
          <w:rFonts w:ascii="Angsana New" w:hAnsi="Angsana New" w:hint="cs"/>
          <w:sz w:val="30"/>
          <w:szCs w:val="30"/>
          <w:cs/>
        </w:rPr>
        <w:t>มี</w:t>
      </w:r>
      <w:r w:rsidR="00B05FC3" w:rsidRPr="006D7813">
        <w:rPr>
          <w:rFonts w:ascii="Angsana New" w:hAnsi="Angsana New" w:hint="cs"/>
          <w:sz w:val="30"/>
          <w:szCs w:val="30"/>
          <w:cs/>
        </w:rPr>
        <w:t>กำหนดชำระคืนต้นเงินกู้</w:t>
      </w:r>
      <w:r w:rsidR="008173E1">
        <w:rPr>
          <w:rFonts w:ascii="Angsana New" w:hAnsi="Angsana New" w:hint="cs"/>
          <w:sz w:val="30"/>
          <w:szCs w:val="30"/>
          <w:cs/>
        </w:rPr>
        <w:t>เป็นงวดรายเดือนให้แล้วเสร็จภายใน 82 เดือนนับแต่วันที่เบิกเงินกู้งวดแรก</w:t>
      </w:r>
      <w:r w:rsidR="00264929">
        <w:rPr>
          <w:rFonts w:ascii="Angsana New" w:hAnsi="Angsana New" w:hint="cs"/>
          <w:sz w:val="30"/>
          <w:szCs w:val="30"/>
          <w:cs/>
        </w:rPr>
        <w:t xml:space="preserve">ในอัตราร้อยละ 1.4 ของเงินกู้ที่เบิก </w:t>
      </w:r>
      <w:r w:rsidR="00DC0B9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เบิกเงินกู้งวดแรก</w:t>
      </w:r>
      <w:r w:rsidR="009C5E0E">
        <w:rPr>
          <w:rFonts w:ascii="Angsana New" w:hAnsi="Angsana New" w:hint="cs"/>
          <w:sz w:val="30"/>
          <w:szCs w:val="30"/>
          <w:cs/>
        </w:rPr>
        <w:t>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40 ล้านบาท </w:t>
      </w:r>
      <w:r w:rsidRPr="006D7813">
        <w:rPr>
          <w:rFonts w:ascii="Angsana New" w:hAnsi="Angsana New" w:hint="cs"/>
          <w:sz w:val="30"/>
          <w:szCs w:val="30"/>
          <w:cs/>
        </w:rPr>
        <w:t>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="00B722F6">
        <w:rPr>
          <w:rFonts w:ascii="Angsana New" w:hAnsi="Angsana New" w:hint="cs"/>
          <w:sz w:val="30"/>
          <w:szCs w:val="30"/>
          <w:cs/>
        </w:rPr>
        <w:t>พฤษภาคม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</w:p>
    <w:p w:rsidR="002403EF" w:rsidRPr="002403EF" w:rsidRDefault="002403EF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DA667E" w:rsidRPr="00BA17B5" w:rsidRDefault="00DA667E" w:rsidP="00C6222E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16"/>
          <w:szCs w:val="16"/>
        </w:rPr>
      </w:pPr>
    </w:p>
    <w:p w:rsidR="00BA17B5" w:rsidRDefault="00BA17B5" w:rsidP="00C6222E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6857F1" w:rsidRDefault="0068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6222E" w:rsidRPr="00D061EA" w:rsidRDefault="00DA667E" w:rsidP="00C6222E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11C3C">
        <w:rPr>
          <w:rFonts w:ascii="Angsana New" w:hAnsi="Angsana New"/>
          <w:b/>
          <w:bCs/>
          <w:sz w:val="30"/>
          <w:szCs w:val="30"/>
        </w:rPr>
        <w:t>.</w:t>
      </w:r>
      <w:r w:rsidR="00C11C3C">
        <w:rPr>
          <w:rFonts w:ascii="Angsana New" w:hAnsi="Angsana New"/>
          <w:b/>
          <w:bCs/>
          <w:sz w:val="30"/>
          <w:szCs w:val="30"/>
        </w:rPr>
        <w:tab/>
      </w:r>
      <w:r w:rsidR="00C6222E"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C6222E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  <w:r w:rsidR="00C6222E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C6222E" w:rsidRPr="00F605D9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ผลิตภัณฑ์คอนกรีตชลบุรี จำกัด (มหาชน) </w:t>
      </w:r>
    </w:p>
    <w:p w:rsidR="00255B14" w:rsidRP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255B14">
        <w:rPr>
          <w:rFonts w:ascii="Angsana New" w:hAnsi="Angsana New" w:hint="cs"/>
          <w:sz w:val="30"/>
          <w:szCs w:val="30"/>
          <w:cs/>
        </w:rPr>
        <w:t>ในการประชุมสามัญผู้ถือหุ้นประจำปี 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เมื่อวันที่ 26 เมษายน 2560 ผู้ถือหุ้นมีมติอนุมัติจ่ายเงินปันผลจากกำไรสุทธิประจำปี 2559 ในอัตรา 0.022 บาทต่อหุ้น จำนวนเงินปันผลจ่ายเท่ากับ 60.9 ล้านบาท และจ่ายปันผลให้กับผู้ถือหุ้นในวันที่ 24 พฤษภาคม 2560</w:t>
      </w:r>
    </w:p>
    <w:p w:rsid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C6222E" w:rsidRPr="001C5678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C6222E" w:rsidRPr="00A21B4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p w:rsidR="00C6222E" w:rsidRPr="00694A48" w:rsidRDefault="00C6222E" w:rsidP="00C6222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C6222E" w:rsidRPr="00605A51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C6222E" w:rsidRPr="00E46B7B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81DA3" w:rsidRDefault="00181DA3" w:rsidP="0018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เนื่องจากวันที่ 20 เมษายน 2561 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มีการนำ</w:t>
      </w:r>
      <w:r w:rsidRPr="00AC3891">
        <w:rPr>
          <w:rFonts w:ascii="Angsana New" w:hAnsi="Angsana New"/>
          <w:sz w:val="30"/>
          <w:szCs w:val="30"/>
        </w:rPr>
        <w:t xml:space="preserve">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240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 w:rsidR="00D0592A">
        <w:rPr>
          <w:rFonts w:ascii="Angsana New" w:hAnsi="Angsana New" w:hint="cs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C3891">
        <w:rPr>
          <w:rFonts w:ascii="Angsana New" w:hAnsi="Angsana New"/>
          <w:sz w:val="30"/>
          <w:szCs w:val="30"/>
        </w:rPr>
        <w:t xml:space="preserve">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183,998,994 </w:t>
      </w:r>
      <w:r>
        <w:rPr>
          <w:rFonts w:ascii="Angsana New" w:hAnsi="Angsana New" w:hint="cs"/>
          <w:sz w:val="30"/>
          <w:szCs w:val="30"/>
          <w:cs/>
        </w:rPr>
        <w:t>หน่วย ได้พ้นสภาพการเป็นหลักทรัพย์จดทะเบียนในตลาดหลักทรัพย์</w:t>
      </w:r>
      <w:r w:rsidR="005C7F45">
        <w:rPr>
          <w:rFonts w:ascii="Angsana New" w:hAnsi="Angsana New"/>
          <w:szCs w:val="30"/>
          <w:cs/>
        </w:rPr>
        <w:t xml:space="preserve"> เอ็ม เอ ไอ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21 เมษายน 2561 ผู้ถือหลักทรัพย์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E626F1">
        <w:rPr>
          <w:rFonts w:ascii="Angsana New" w:hAnsi="Angsana New"/>
          <w:sz w:val="30"/>
          <w:szCs w:val="30"/>
          <w:cs/>
        </w:rPr>
        <w:t>บริษัท</w:t>
      </w:r>
      <w:r w:rsidR="00D0592A">
        <w:rPr>
          <w:rFonts w:ascii="Angsana New" w:hAnsi="Angsana New" w:hint="cs"/>
          <w:sz w:val="30"/>
          <w:szCs w:val="30"/>
          <w:cs/>
        </w:rPr>
        <w:t>ย่อย</w:t>
      </w:r>
      <w:r w:rsidRPr="00E626F1">
        <w:rPr>
          <w:rFonts w:ascii="Angsana New" w:hAnsi="Angsana New"/>
          <w:sz w:val="30"/>
          <w:szCs w:val="30"/>
          <w:cs/>
        </w:rPr>
        <w:t>จะเสนอต่อที่ประชุมผู้ถือหุ้น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D0592A">
        <w:rPr>
          <w:rFonts w:ascii="Angsana New" w:hAnsi="Angsana New" w:hint="cs"/>
          <w:sz w:val="30"/>
          <w:szCs w:val="30"/>
          <w:cs/>
        </w:rPr>
        <w:t>ย่อย</w:t>
      </w:r>
      <w:r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626F1">
        <w:rPr>
          <w:rFonts w:ascii="Angsana New" w:hAnsi="Angsana New"/>
          <w:sz w:val="30"/>
          <w:szCs w:val="30"/>
          <w:cs/>
        </w:rPr>
        <w:t>ต่อไป</w:t>
      </w:r>
    </w:p>
    <w:p w:rsidR="00C6222E" w:rsidRPr="00DF626F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318FE" w:rsidRPr="006E78A6" w:rsidRDefault="001318FE" w:rsidP="0013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ในงวดหก</w:t>
      </w:r>
      <w:r w:rsidRPr="002E6A69">
        <w:rPr>
          <w:rFonts w:ascii="Angsana New" w:hAnsi="Angsana New" w:hint="cs"/>
          <w:sz w:val="30"/>
          <w:szCs w:val="30"/>
          <w:cs/>
        </w:rPr>
        <w:t>เดือนสิ้นสุดวันที่ 30 มิถุนายน 2560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ดงสิทธิที่ได้รับจัดสรรจำนวน 22.2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>
        <w:rPr>
          <w:rFonts w:ascii="Angsana New" w:hAnsi="Angsana New" w:hint="cs"/>
          <w:sz w:val="30"/>
          <w:szCs w:val="30"/>
          <w:cs/>
        </w:rPr>
        <w:t>จากการขายในงบการเงินรวมจำนวน 7.0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และมีผลขาดทุนจากการขา</w:t>
      </w:r>
      <w:r w:rsidR="00D0592A">
        <w:rPr>
          <w:rFonts w:ascii="Angsana New" w:hAnsi="Angsana New" w:hint="cs"/>
          <w:sz w:val="30"/>
          <w:szCs w:val="30"/>
          <w:cs/>
        </w:rPr>
        <w:t>ยในงบการเงินเฉพาะกิจการจำนวน 0.8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A17B5" w:rsidRDefault="00BA1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526DE4">
        <w:rPr>
          <w:rFonts w:ascii="Angsana New" w:hAnsi="Angsana New" w:hint="cs"/>
          <w:b/>
          <w:bCs/>
          <w:szCs w:val="30"/>
          <w:cs/>
        </w:rPr>
        <w:lastRenderedPageBreak/>
        <w:t>บริษัท ชลบุรีกันยง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C6222E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Pr="00810B47">
        <w:rPr>
          <w:rFonts w:ascii="Angsana New" w:hAnsi="Angsana New"/>
          <w:sz w:val="30"/>
          <w:szCs w:val="30"/>
          <w:cs/>
        </w:rPr>
        <w:t>ประชุม</w:t>
      </w:r>
      <w:r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810B47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 w:rsidRPr="00810B4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Pr="00810B47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(1.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:rsidR="00C6222E" w:rsidRPr="00E34444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1C5678">
        <w:rPr>
          <w:rFonts w:ascii="Angsana New" w:hAnsi="Angsana New" w:hint="cs"/>
          <w:b/>
          <w:bCs/>
          <w:szCs w:val="30"/>
          <w:cs/>
        </w:rPr>
        <w:t>บริษัท ตะวันออกการขนส่ง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>
        <w:rPr>
          <w:rFonts w:ascii="Angsana New" w:hAnsi="Angsana New" w:hint="cs"/>
          <w:szCs w:val="30"/>
          <w:cs/>
        </w:rPr>
        <w:t>60</w:t>
      </w:r>
    </w:p>
    <w:p w:rsidR="00DF626F" w:rsidRDefault="00DF626F" w:rsidP="00C6222E">
      <w:pPr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DA667E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01295">
        <w:rPr>
          <w:rFonts w:ascii="Angsana New" w:hAnsi="Angsana New" w:hint="cs"/>
          <w:sz w:val="30"/>
          <w:szCs w:val="30"/>
          <w:cs/>
        </w:rPr>
        <w:t>และหก</w:t>
      </w:r>
      <w:r w:rsidR="006F7964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1295">
        <w:rPr>
          <w:rFonts w:ascii="Angsana New" w:hAnsi="Angsana New" w:hint="cs"/>
          <w:sz w:val="30"/>
          <w:szCs w:val="30"/>
          <w:cs/>
        </w:rPr>
        <w:t>30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C6222E">
        <w:rPr>
          <w:rFonts w:ascii="Angsana New" w:hAnsi="Angsana New" w:hint="cs"/>
          <w:sz w:val="30"/>
          <w:szCs w:val="30"/>
          <w:cs/>
        </w:rPr>
        <w:t>61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C6222E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755FFE" w:rsidRPr="00DF626F" w:rsidRDefault="00755FFE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</w:t>
      </w:r>
      <w:r w:rsidR="00DA667E">
        <w:rPr>
          <w:rFonts w:ascii="Angsana New" w:hAnsi="Angsana New" w:hint="cs"/>
          <w:sz w:val="30"/>
          <w:szCs w:val="30"/>
          <w:cs/>
        </w:rPr>
        <w:t>หกเดือน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DA667E">
        <w:rPr>
          <w:rFonts w:ascii="Angsana New" w:hAnsi="Angsana New"/>
          <w:sz w:val="30"/>
          <w:szCs w:val="30"/>
        </w:rPr>
        <w:t>0</w:t>
      </w:r>
      <w:r w:rsidR="00461207">
        <w:rPr>
          <w:rFonts w:ascii="Angsana New" w:hAnsi="Angsana New" w:hint="cs"/>
          <w:sz w:val="30"/>
          <w:szCs w:val="30"/>
          <w:cs/>
        </w:rPr>
        <w:t xml:space="preserve"> </w:t>
      </w:r>
      <w:r w:rsidR="00DA667E">
        <w:rPr>
          <w:rFonts w:ascii="Angsana New" w:hAnsi="Angsana New" w:hint="cs"/>
          <w:sz w:val="30"/>
          <w:szCs w:val="30"/>
          <w:cs/>
        </w:rPr>
        <w:t>มิถุนายน</w:t>
      </w:r>
      <w:r w:rsidR="00C6222E"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A17B5" w:rsidRPr="00255B14" w:rsidRDefault="00BA17B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501295" w:rsidRPr="00564CFC" w:rsidTr="004359D8">
        <w:tc>
          <w:tcPr>
            <w:tcW w:w="4111" w:type="dxa"/>
          </w:tcPr>
          <w:p w:rsidR="00501295" w:rsidRPr="00564CFC" w:rsidRDefault="00501295" w:rsidP="004359D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564CFC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564C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01295" w:rsidRPr="00564CFC" w:rsidTr="004359D8">
        <w:tblPrEx>
          <w:tblLook w:val="0000"/>
        </w:tblPrEx>
        <w:trPr>
          <w:cantSplit/>
        </w:trPr>
        <w:tc>
          <w:tcPr>
            <w:tcW w:w="4111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295" w:rsidRPr="00564CFC" w:rsidRDefault="00501295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64CF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01295" w:rsidRPr="00564CFC" w:rsidTr="004359D8">
        <w:tblPrEx>
          <w:tblLook w:val="0000"/>
        </w:tblPrEx>
        <w:trPr>
          <w:cantSplit/>
        </w:trPr>
        <w:tc>
          <w:tcPr>
            <w:tcW w:w="4111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01295" w:rsidRPr="00564CFC" w:rsidTr="004359D8">
        <w:tblPrEx>
          <w:tblLook w:val="0000"/>
        </w:tblPrEx>
        <w:trPr>
          <w:cantSplit/>
        </w:trPr>
        <w:tc>
          <w:tcPr>
            <w:tcW w:w="4111" w:type="dxa"/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95" w:rsidRPr="00564CFC" w:rsidRDefault="00501295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501295" w:rsidRPr="00564CFC" w:rsidRDefault="00501295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95" w:rsidRPr="00564CFC" w:rsidRDefault="00501295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2312" w:rsidRPr="009C03E3" w:rsidTr="004359D8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022312" w:rsidRPr="00564CFC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–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22312" w:rsidRPr="00564CFC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2312" w:rsidRPr="00564CFC" w:rsidRDefault="00022312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22312" w:rsidRPr="00564CFC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22312" w:rsidRPr="00564CFC" w:rsidRDefault="00022312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022312" w:rsidRPr="00564CFC" w:rsidRDefault="00022312" w:rsidP="004359D8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/>
                <w:sz w:val="30"/>
                <w:szCs w:val="30"/>
              </w:rPr>
              <w:t>10.</w:t>
            </w:r>
            <w:r w:rsidR="005C5F92" w:rsidRPr="00564CF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22312" w:rsidRPr="00564CFC" w:rsidRDefault="00022312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22312" w:rsidRPr="00621C69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155310" w:rsidRPr="00D061EA" w:rsidRDefault="00DA667E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50129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30</w:t>
      </w:r>
      <w:r w:rsidR="009C094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 w:rsidR="00C6222E">
        <w:rPr>
          <w:rFonts w:ascii="Angsana New" w:hAnsi="Angsana New"/>
          <w:sz w:val="30"/>
          <w:szCs w:val="30"/>
        </w:rPr>
        <w:t>2561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9534D6" w:rsidRDefault="009534D6" w:rsidP="009534D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D3506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tab/>
      </w: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2610ED" w:rsidRDefault="002610ED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6</w:t>
            </w:r>
            <w:r w:rsidR="00A478B3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Pr="002610ED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84" w:type="dxa"/>
          </w:tcPr>
          <w:p w:rsidR="00B50884" w:rsidRPr="00501295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2610ED" w:rsidRDefault="000D134A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8</w:t>
            </w:r>
            <w:r w:rsidR="00914317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Pr="002610ED">
              <w:rPr>
                <w:rFonts w:ascii="Angsana New" w:hAnsi="Angsana New"/>
                <w:sz w:val="30"/>
                <w:szCs w:val="30"/>
              </w:rPr>
              <w:t>3</w:t>
            </w:r>
            <w:r w:rsidR="002610ED" w:rsidRPr="002610ED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2610ED" w:rsidRDefault="002610ED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15</w:t>
            </w:r>
            <w:r w:rsidR="00B50884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="00775C14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84" w:type="dxa"/>
          </w:tcPr>
          <w:p w:rsidR="00B50884" w:rsidRPr="00501295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2610ED" w:rsidRDefault="002610ED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13</w:t>
            </w:r>
            <w:r w:rsidR="00914317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="00775C14"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2610ED" w:rsidRDefault="000D134A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3</w:t>
            </w:r>
            <w:r w:rsidR="00B93605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="002610ED" w:rsidRPr="002610ED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:rsidR="00B50884" w:rsidRPr="00501295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2610ED" w:rsidRDefault="002610ED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2610ED" w:rsidRDefault="002610ED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25</w:t>
            </w:r>
            <w:r w:rsidR="00B50884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="00775C1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84" w:type="dxa"/>
          </w:tcPr>
          <w:p w:rsidR="00B50884" w:rsidRPr="00501295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2610ED" w:rsidRDefault="002610ED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0ED">
              <w:rPr>
                <w:rFonts w:ascii="Angsana New" w:hAnsi="Angsana New"/>
                <w:sz w:val="30"/>
                <w:szCs w:val="30"/>
              </w:rPr>
              <w:t>22</w:t>
            </w:r>
            <w:r w:rsidR="00914317" w:rsidRPr="002610ED">
              <w:rPr>
                <w:rFonts w:ascii="Angsana New" w:hAnsi="Angsana New"/>
                <w:sz w:val="30"/>
                <w:szCs w:val="30"/>
              </w:rPr>
              <w:t>,</w:t>
            </w:r>
            <w:r w:rsidR="00775C14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6C664B" w:rsidRDefault="00D3506C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C664B">
        <w:rPr>
          <w:rFonts w:ascii="Angsana New" w:hAnsi="Angsana New" w:hint="cs"/>
          <w:sz w:val="30"/>
          <w:szCs w:val="30"/>
          <w:cs/>
        </w:rPr>
        <w:t>กลุ่ม</w:t>
      </w:r>
      <w:r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DF3036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C664B">
        <w:rPr>
          <w:rFonts w:ascii="Angsana New" w:hAnsi="Angsana New" w:hint="cs"/>
          <w:sz w:val="30"/>
          <w:szCs w:val="30"/>
          <w:cs/>
        </w:rPr>
        <w:t>และ</w:t>
      </w:r>
      <w:r w:rsidRPr="006C664B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2D487C">
        <w:rPr>
          <w:rFonts w:ascii="Angsana New" w:hAnsi="Angsana New" w:hint="cs"/>
          <w:sz w:val="30"/>
          <w:szCs w:val="30"/>
          <w:cs/>
        </w:rPr>
        <w:t>และอุปกรณ์</w:t>
      </w:r>
      <w:r w:rsidRPr="006C664B">
        <w:rPr>
          <w:rFonts w:ascii="Angsana New" w:hAnsi="Angsana New" w:hint="cs"/>
          <w:sz w:val="30"/>
          <w:szCs w:val="30"/>
          <w:cs/>
        </w:rPr>
        <w:t>เป็น</w:t>
      </w:r>
      <w:r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Pr="006C664B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6C664B">
        <w:rPr>
          <w:rFonts w:ascii="Angsana New" w:hAnsi="Angsana New"/>
          <w:sz w:val="30"/>
          <w:szCs w:val="30"/>
          <w:cs/>
        </w:rPr>
        <w:t xml:space="preserve"> </w:t>
      </w:r>
      <w:r w:rsidR="005C7F45">
        <w:rPr>
          <w:rFonts w:ascii="Angsana New" w:hAnsi="Angsana New"/>
          <w:sz w:val="30"/>
          <w:szCs w:val="30"/>
        </w:rPr>
        <w:t>12.6</w:t>
      </w:r>
      <w:r w:rsidR="00B50884" w:rsidRPr="002610ED">
        <w:rPr>
          <w:rFonts w:ascii="Angsana New" w:hAnsi="Angsana New"/>
          <w:sz w:val="30"/>
          <w:szCs w:val="30"/>
        </w:rPr>
        <w:t xml:space="preserve"> </w:t>
      </w:r>
      <w:r w:rsidR="00B50884" w:rsidRPr="002610ED">
        <w:rPr>
          <w:rFonts w:ascii="Angsana New" w:hAnsi="Angsana New"/>
          <w:sz w:val="30"/>
          <w:szCs w:val="30"/>
          <w:cs/>
        </w:rPr>
        <w:t>ล้าน</w:t>
      </w:r>
      <w:r w:rsidR="00B50884" w:rsidRPr="002610ED">
        <w:rPr>
          <w:rFonts w:ascii="Angsana New" w:hAnsi="Angsana New" w:hint="cs"/>
          <w:sz w:val="30"/>
          <w:szCs w:val="30"/>
          <w:cs/>
        </w:rPr>
        <w:t>บาท</w:t>
      </w:r>
      <w:r w:rsidR="00B93605" w:rsidRPr="002610E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5131">
        <w:rPr>
          <w:rFonts w:ascii="Angsana New" w:hAnsi="Angsana New"/>
          <w:sz w:val="30"/>
          <w:szCs w:val="30"/>
        </w:rPr>
        <w:t>0.01</w:t>
      </w:r>
      <w:r w:rsidR="00B93605" w:rsidRPr="002610ED">
        <w:rPr>
          <w:rFonts w:ascii="Angsana New" w:hAnsi="Angsana New" w:hint="cs"/>
          <w:sz w:val="30"/>
          <w:szCs w:val="30"/>
          <w:cs/>
        </w:rPr>
        <w:t xml:space="preserve"> </w:t>
      </w:r>
      <w:r w:rsidR="00B93605" w:rsidRPr="002610ED">
        <w:rPr>
          <w:rFonts w:ascii="Angsana New" w:hAnsi="Angsana New"/>
          <w:sz w:val="30"/>
          <w:szCs w:val="30"/>
          <w:cs/>
        </w:rPr>
        <w:t>ล้าน</w:t>
      </w:r>
      <w:r w:rsidR="00B93605" w:rsidRPr="006C664B">
        <w:rPr>
          <w:rFonts w:ascii="Angsana New" w:hAnsi="Angsana New"/>
          <w:sz w:val="30"/>
          <w:szCs w:val="30"/>
          <w:cs/>
        </w:rPr>
        <w:t>เหรียญสหรัฐ</w:t>
      </w:r>
      <w:r w:rsidR="00D0592A">
        <w:rPr>
          <w:rFonts w:ascii="Angsana New" w:hAnsi="Angsana New" w:hint="cs"/>
          <w:sz w:val="30"/>
          <w:szCs w:val="30"/>
          <w:cs/>
        </w:rPr>
        <w:t>อเมริกา</w:t>
      </w:r>
    </w:p>
    <w:p w:rsidR="00755FFE" w:rsidRPr="009E250E" w:rsidRDefault="00755FFE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161CAE" w:rsidRDefault="00755FFE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667E">
        <w:rPr>
          <w:rFonts w:ascii="Angsana New" w:hAnsi="Angsana New"/>
          <w:b/>
          <w:bCs/>
          <w:sz w:val="30"/>
          <w:szCs w:val="30"/>
        </w:rPr>
        <w:t>1</w:t>
      </w:r>
      <w:r w:rsidR="00B50884" w:rsidRPr="00161CAE">
        <w:rPr>
          <w:rFonts w:ascii="Angsana New" w:hAnsi="Angsana New"/>
          <w:b/>
          <w:bCs/>
          <w:sz w:val="30"/>
          <w:szCs w:val="30"/>
        </w:rPr>
        <w:t>.</w:t>
      </w:r>
      <w:r w:rsidR="00B50884" w:rsidRPr="00161CAE">
        <w:rPr>
          <w:rFonts w:ascii="Angsana New" w:hAnsi="Angsana New"/>
          <w:b/>
          <w:bCs/>
          <w:sz w:val="30"/>
          <w:szCs w:val="30"/>
        </w:rPr>
        <w:tab/>
      </w:r>
      <w:r w:rsidR="00B50884"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0884" w:rsidRDefault="001C5678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501295">
        <w:rPr>
          <w:rFonts w:ascii="Angsana New" w:hAnsi="Angsana New"/>
          <w:sz w:val="30"/>
          <w:szCs w:val="30"/>
        </w:rPr>
        <w:t xml:space="preserve">30 </w:t>
      </w:r>
      <w:r w:rsidR="00501295">
        <w:rPr>
          <w:rFonts w:ascii="Angsana New" w:hAnsi="Angsana New" w:hint="cs"/>
          <w:sz w:val="30"/>
          <w:szCs w:val="30"/>
          <w:cs/>
        </w:rPr>
        <w:t>มิถุนายน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C6222E">
        <w:rPr>
          <w:rFonts w:ascii="Angsana New" w:hAnsi="Angsana New"/>
          <w:sz w:val="30"/>
          <w:szCs w:val="30"/>
        </w:rPr>
        <w:t>2561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เงิน</w:t>
      </w:r>
      <w:r w:rsidR="00B50884" w:rsidRPr="00B93605">
        <w:rPr>
          <w:rFonts w:ascii="Angsana New" w:hAnsi="Angsana New"/>
          <w:sz w:val="30"/>
          <w:szCs w:val="30"/>
          <w:cs/>
        </w:rPr>
        <w:t>รวม</w:t>
      </w:r>
      <w:r w:rsidR="00E00179" w:rsidRPr="000163EC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0163EC">
        <w:rPr>
          <w:rFonts w:ascii="Angsana New" w:hAnsi="Angsana New"/>
          <w:sz w:val="30"/>
          <w:szCs w:val="30"/>
        </w:rPr>
        <w:t xml:space="preserve"> </w:t>
      </w:r>
      <w:r w:rsidR="000163EC" w:rsidRPr="000163EC">
        <w:rPr>
          <w:rFonts w:ascii="Angsana New" w:hAnsi="Angsana New"/>
          <w:sz w:val="30"/>
          <w:szCs w:val="30"/>
        </w:rPr>
        <w:t>148.8</w:t>
      </w:r>
      <w:r w:rsidR="00B50884" w:rsidRPr="000163EC">
        <w:rPr>
          <w:rFonts w:ascii="Angsana New" w:hAnsi="Angsana New"/>
          <w:sz w:val="30"/>
          <w:szCs w:val="30"/>
        </w:rPr>
        <w:t xml:space="preserve"> </w:t>
      </w:r>
      <w:r w:rsidR="00B50884" w:rsidRPr="000163EC">
        <w:rPr>
          <w:rFonts w:ascii="Angsana New" w:hAnsi="Angsana New"/>
          <w:sz w:val="30"/>
          <w:szCs w:val="30"/>
          <w:cs/>
        </w:rPr>
        <w:t>ล้านบาท</w:t>
      </w:r>
      <w:r w:rsidR="00B50884">
        <w:rPr>
          <w:rFonts w:ascii="Angsana New" w:hAnsi="Angsana New"/>
          <w:sz w:val="30"/>
          <w:szCs w:val="30"/>
        </w:rPr>
        <w:t xml:space="preserve"> </w:t>
      </w:r>
    </w:p>
    <w:p w:rsidR="00D0592A" w:rsidRDefault="00D05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667E">
        <w:rPr>
          <w:rFonts w:ascii="Angsana New" w:hAnsi="Angsana New"/>
          <w:b/>
          <w:bCs/>
          <w:sz w:val="30"/>
          <w:szCs w:val="30"/>
        </w:rPr>
        <w:t>2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BA3464" w:rsidRPr="001C5678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BA3464" w:rsidRDefault="00BA3464" w:rsidP="00B50884">
      <w:pPr>
        <w:rPr>
          <w:rFonts w:ascii="Angsana New" w:hAnsi="Angsana New"/>
          <w:b/>
          <w:bCs/>
          <w:sz w:val="16"/>
          <w:szCs w:val="16"/>
        </w:rPr>
      </w:pPr>
    </w:p>
    <w:p w:rsidR="00DE08BC" w:rsidRDefault="00B67139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C4007">
        <w:rPr>
          <w:rFonts w:ascii="Angsana New" w:hAnsi="Angsana New" w:hint="cs"/>
          <w:sz w:val="30"/>
          <w:szCs w:val="30"/>
          <w:cs/>
        </w:rPr>
        <w:t>ก)</w:t>
      </w:r>
      <w:r w:rsidRPr="00FC4007">
        <w:rPr>
          <w:rFonts w:ascii="Angsana New" w:hAnsi="Angsana New" w:hint="cs"/>
          <w:sz w:val="30"/>
          <w:szCs w:val="30"/>
          <w:cs/>
        </w:rPr>
        <w:tab/>
      </w:r>
      <w:r w:rsidR="00DE08BC" w:rsidRPr="00157415">
        <w:rPr>
          <w:rFonts w:ascii="Angsana New" w:hAnsi="Angsana New"/>
          <w:sz w:val="30"/>
          <w:szCs w:val="30"/>
          <w:cs/>
        </w:rPr>
        <w:t>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DE08BC" w:rsidRPr="00157415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DE08BC" w:rsidRPr="00157415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DE08BC" w:rsidRPr="00157415">
        <w:rPr>
          <w:rFonts w:ascii="Angsana New" w:hAnsi="Angsana New" w:hint="cs"/>
          <w:sz w:val="30"/>
          <w:szCs w:val="30"/>
          <w:cs/>
        </w:rPr>
        <w:t>ร</w:t>
      </w:r>
      <w:r w:rsidR="00DE08BC" w:rsidRPr="00157415">
        <w:rPr>
          <w:rFonts w:ascii="Angsana New" w:hAnsi="Angsana New"/>
          <w:sz w:val="30"/>
          <w:szCs w:val="30"/>
          <w:cs/>
        </w:rPr>
        <w:t>ริบหุ้น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DE08BC" w:rsidRPr="00157415">
        <w:rPr>
          <w:rFonts w:ascii="Angsana New" w:hAnsi="Angsana New"/>
          <w:sz w:val="30"/>
          <w:szCs w:val="30"/>
          <w:cs/>
        </w:rPr>
        <w:t>ออกขายทอดตลาด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ผู้ถือหุ้นดังกล่าวจ่ายค่าหุ้นที่เรียกชำระครั้งที่หนึ่งในอัตราร้อยละ 30 ของมูลค่าหุ้น แต่ไม่จ่ายค่าหุ้นส่วนที่เหลือที่เรียกชำระครั้งที่สองและสามในอัตราร้อยละ </w:t>
      </w:r>
      <w:r w:rsidR="00DE08BC" w:rsidRPr="00157415">
        <w:rPr>
          <w:rFonts w:ascii="Angsana New" w:hAnsi="Angsana New"/>
          <w:sz w:val="30"/>
          <w:szCs w:val="30"/>
        </w:rPr>
        <w:t xml:space="preserve">70 </w:t>
      </w:r>
      <w:r w:rsidR="00DE08BC" w:rsidRPr="00157415">
        <w:rPr>
          <w:rFonts w:ascii="Angsana New" w:hAnsi="Angsana New" w:hint="cs"/>
          <w:sz w:val="30"/>
          <w:szCs w:val="30"/>
          <w:cs/>
        </w:rPr>
        <w:t>ของมูลค่าหุ้น ดังนั้น 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จึงทำการริบสิทธิของผู้ถือหุ้นดังกล่าวจำนวน </w:t>
      </w:r>
      <w:r w:rsidR="00DE08BC" w:rsidRPr="00157415">
        <w:rPr>
          <w:rFonts w:ascii="Angsana New" w:hAnsi="Angsana New"/>
          <w:sz w:val="30"/>
          <w:szCs w:val="30"/>
        </w:rPr>
        <w:t>7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DE08BC" w:rsidRPr="00157415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DE08BC" w:rsidRPr="00157415">
        <w:rPr>
          <w:rFonts w:ascii="Angsana New" w:hAnsi="Angsana New" w:hint="cs"/>
          <w:sz w:val="30"/>
          <w:szCs w:val="30"/>
          <w:cs/>
        </w:rPr>
        <w:t>พิพากษา</w:t>
      </w:r>
      <w:r w:rsidR="00DE08BC" w:rsidRPr="00157415">
        <w:rPr>
          <w:rFonts w:ascii="Angsana New" w:hAnsi="Angsana New"/>
          <w:sz w:val="30"/>
          <w:szCs w:val="30"/>
          <w:cs/>
        </w:rPr>
        <w:t>ว่าบริษัท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</w:t>
      </w:r>
      <w:r w:rsidR="00DE08BC" w:rsidRPr="00157415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DE08BC" w:rsidRPr="00157415" w:rsidRDefault="00DE08BC" w:rsidP="00DE08BC">
      <w:pPr>
        <w:pStyle w:val="NoSpacing"/>
        <w:tabs>
          <w:tab w:val="clear" w:pos="454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57415">
        <w:rPr>
          <w:rFonts w:ascii="Angsana New" w:hAnsi="Angsana New" w:hint="cs"/>
          <w:szCs w:val="30"/>
          <w:cs/>
        </w:rPr>
        <w:lastRenderedPageBreak/>
        <w:tab/>
      </w:r>
      <w:r>
        <w:rPr>
          <w:rFonts w:ascii="Angsana New" w:hAnsi="Angsana New" w:hint="cs"/>
          <w:szCs w:val="30"/>
          <w:cs/>
        </w:rPr>
        <w:tab/>
      </w:r>
      <w:r w:rsidRPr="00157415">
        <w:rPr>
          <w:rFonts w:ascii="Angsana New" w:hAnsi="Angsana New"/>
          <w:szCs w:val="30"/>
          <w:cs/>
        </w:rPr>
        <w:t xml:space="preserve">เมื่อวันที่ </w:t>
      </w:r>
      <w:r w:rsidRPr="00157415">
        <w:rPr>
          <w:rFonts w:ascii="Angsana New" w:hAnsi="Angsana New"/>
          <w:szCs w:val="30"/>
        </w:rPr>
        <w:t>1</w:t>
      </w:r>
      <w:r w:rsidRPr="00157415">
        <w:rPr>
          <w:rFonts w:ascii="Angsana New" w:hAnsi="Angsana New"/>
          <w:szCs w:val="30"/>
          <w:cs/>
        </w:rPr>
        <w:t xml:space="preserve"> พฤษภาคม </w:t>
      </w:r>
      <w:r w:rsidRPr="00157415">
        <w:rPr>
          <w:rFonts w:ascii="Angsana New" w:hAnsi="Angsana New"/>
          <w:szCs w:val="30"/>
        </w:rPr>
        <w:t>2560</w:t>
      </w:r>
      <w:r w:rsidRPr="00157415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Pr="00157415">
        <w:rPr>
          <w:rFonts w:ascii="Angsana New" w:hAnsi="Angsana New"/>
          <w:szCs w:val="30"/>
        </w:rPr>
        <w:t>7</w:t>
      </w:r>
      <w:r w:rsidRPr="00157415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Pr="00157415">
        <w:rPr>
          <w:rFonts w:ascii="Angsana New" w:hAnsi="Angsana New"/>
          <w:szCs w:val="30"/>
        </w:rPr>
        <w:t>10</w:t>
      </w:r>
      <w:r w:rsidRPr="00157415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Pr="00157415">
        <w:rPr>
          <w:rFonts w:ascii="Angsana New" w:hAnsi="Angsana New"/>
          <w:szCs w:val="30"/>
        </w:rPr>
        <w:t>3</w:t>
      </w:r>
      <w:r w:rsidRPr="00157415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157415">
        <w:rPr>
          <w:rFonts w:ascii="Angsana New" w:hAnsi="Angsana New"/>
          <w:szCs w:val="30"/>
        </w:rPr>
        <w:t>21</w:t>
      </w:r>
      <w:r w:rsidRPr="00157415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Pr="00157415">
        <w:rPr>
          <w:rFonts w:ascii="Angsana New" w:hAnsi="Angsana New" w:hint="cs"/>
          <w:szCs w:val="30"/>
          <w:cs/>
        </w:rPr>
        <w:t>ซึ่งเป็น</w:t>
      </w:r>
      <w:r w:rsidRPr="00157415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DE08BC" w:rsidRPr="00157415" w:rsidRDefault="00DE08BC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DA649A" w:rsidRPr="00501295" w:rsidRDefault="00DE08BC" w:rsidP="00501295">
      <w:pPr>
        <w:pStyle w:val="NoSpacing"/>
        <w:tabs>
          <w:tab w:val="left" w:pos="567"/>
        </w:tabs>
        <w:ind w:left="567"/>
        <w:jc w:val="thaiDistribute"/>
        <w:rPr>
          <w:rFonts w:ascii="Angsana New" w:hAnsi="Angsana New"/>
          <w:szCs w:val="30"/>
        </w:rPr>
      </w:pPr>
      <w:r w:rsidRPr="009F5329">
        <w:rPr>
          <w:rFonts w:ascii="Angsana New" w:hAnsi="Angsana New"/>
          <w:szCs w:val="30"/>
          <w:cs/>
        </w:rPr>
        <w:t>เมื่อวันที่ 25 กรกฎาคม 2560 บริษัท</w:t>
      </w:r>
      <w:r w:rsidRPr="009F5329">
        <w:rPr>
          <w:rFonts w:ascii="Angsana New" w:hAnsi="Angsana New" w:hint="cs"/>
          <w:szCs w:val="30"/>
          <w:cs/>
        </w:rPr>
        <w:t>ย่อย</w:t>
      </w:r>
      <w:r w:rsidRPr="009F5329">
        <w:rPr>
          <w:rFonts w:ascii="Angsana New" w:hAnsi="Angsana New"/>
          <w:szCs w:val="30"/>
          <w:cs/>
        </w:rPr>
        <w:t>ได้จ่ายชำระให้แก่จำเลยเป็นจำนวนเงิน 21.6</w:t>
      </w:r>
      <w:r w:rsidRPr="009F5329">
        <w:rPr>
          <w:rFonts w:ascii="Angsana New" w:hAnsi="Angsana New" w:hint="cs"/>
          <w:szCs w:val="30"/>
          <w:cs/>
        </w:rPr>
        <w:t>5</w:t>
      </w:r>
      <w:r w:rsidRPr="009F5329">
        <w:rPr>
          <w:rFonts w:ascii="Angsana New" w:hAnsi="Angsana New"/>
          <w:szCs w:val="30"/>
          <w:cs/>
        </w:rPr>
        <w:t xml:space="preserve"> ล้านบาทตามคำพิพา</w:t>
      </w:r>
      <w:r w:rsidR="006F7964">
        <w:rPr>
          <w:rFonts w:ascii="Angsana New" w:hAnsi="Angsana New" w:hint="cs"/>
          <w:szCs w:val="30"/>
          <w:cs/>
        </w:rPr>
        <w:t>ก</w:t>
      </w:r>
      <w:r w:rsidRPr="009F5329">
        <w:rPr>
          <w:rFonts w:ascii="Angsana New" w:hAnsi="Angsana New"/>
          <w:szCs w:val="30"/>
          <w:cs/>
        </w:rPr>
        <w:t>ษาของศาลแล้ว</w:t>
      </w:r>
      <w:r w:rsidRPr="009F5329">
        <w:rPr>
          <w:rFonts w:ascii="Angsana New" w:hAnsi="Angsana New"/>
          <w:szCs w:val="30"/>
        </w:rPr>
        <w:t xml:space="preserve"> </w:t>
      </w:r>
      <w:r w:rsidRPr="009F5329">
        <w:rPr>
          <w:rFonts w:ascii="Angsana New" w:hAnsi="Angsana New" w:hint="cs"/>
          <w:szCs w:val="30"/>
          <w:cs/>
        </w:rPr>
        <w:t>และแสดงรายการดังกล่าวเป็น “ค่าใช้จ่ายอื่น” ใน</w:t>
      </w:r>
      <w:r w:rsidR="00E00179" w:rsidRPr="009F5329">
        <w:rPr>
          <w:rFonts w:ascii="Angsana New" w:hAnsi="Angsana New" w:hint="cs"/>
          <w:szCs w:val="30"/>
          <w:cs/>
        </w:rPr>
        <w:t>งบกำ</w:t>
      </w:r>
      <w:r w:rsidR="00D0592A">
        <w:rPr>
          <w:rFonts w:ascii="Angsana New" w:hAnsi="Angsana New" w:hint="cs"/>
          <w:szCs w:val="30"/>
          <w:cs/>
        </w:rPr>
        <w:t>ไรขาดทุนเบ็ดเสร็จรวมสำหรับงวดหก</w:t>
      </w:r>
      <w:r w:rsidR="00E00179" w:rsidRPr="009F5329">
        <w:rPr>
          <w:rFonts w:ascii="Angsana New" w:hAnsi="Angsana New" w:hint="cs"/>
          <w:szCs w:val="30"/>
          <w:cs/>
        </w:rPr>
        <w:t>เดือน</w:t>
      </w:r>
      <w:r w:rsidRPr="009F5329">
        <w:rPr>
          <w:rFonts w:ascii="Angsana New" w:hAnsi="Angsana New" w:hint="cs"/>
          <w:szCs w:val="30"/>
          <w:cs/>
        </w:rPr>
        <w:t>สิ้นสุดวันที่ 3</w:t>
      </w:r>
      <w:r w:rsidR="00745E8C">
        <w:rPr>
          <w:rFonts w:ascii="Angsana New" w:hAnsi="Angsana New"/>
          <w:szCs w:val="30"/>
        </w:rPr>
        <w:t>0</w:t>
      </w:r>
      <w:r w:rsidRPr="009F5329">
        <w:rPr>
          <w:rFonts w:ascii="Angsana New" w:hAnsi="Angsana New"/>
          <w:szCs w:val="30"/>
        </w:rPr>
        <w:t xml:space="preserve"> </w:t>
      </w:r>
      <w:r w:rsidR="00745E8C">
        <w:rPr>
          <w:rFonts w:ascii="Angsana New" w:hAnsi="Angsana New" w:hint="cs"/>
          <w:szCs w:val="30"/>
          <w:cs/>
        </w:rPr>
        <w:t>มิถุนายน</w:t>
      </w:r>
      <w:r w:rsidR="00E00179" w:rsidRPr="009F5329">
        <w:rPr>
          <w:rFonts w:ascii="Angsana New" w:hAnsi="Angsana New" w:hint="cs"/>
          <w:szCs w:val="30"/>
          <w:cs/>
        </w:rPr>
        <w:t xml:space="preserve"> 256</w:t>
      </w:r>
      <w:r w:rsidR="009F5329">
        <w:rPr>
          <w:rFonts w:ascii="Angsana New" w:hAnsi="Angsana New" w:hint="cs"/>
          <w:szCs w:val="30"/>
          <w:cs/>
        </w:rPr>
        <w:t>0</w:t>
      </w:r>
    </w:p>
    <w:p w:rsidR="00DA649A" w:rsidRPr="00157415" w:rsidRDefault="00DA649A" w:rsidP="00DE08BC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0689E" w:rsidRPr="00D0592A" w:rsidRDefault="00DE08BC" w:rsidP="00D0592A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157415">
        <w:rPr>
          <w:rFonts w:ascii="Angsana New" w:hAnsi="Angsana New"/>
          <w:szCs w:val="30"/>
          <w:cs/>
        </w:rPr>
        <w:t>ข)</w:t>
      </w:r>
      <w:r w:rsidRPr="00157415">
        <w:rPr>
          <w:rFonts w:ascii="Angsana New" w:hAnsi="Angsana New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อ</w:t>
      </w:r>
      <w:r w:rsidRPr="00157415">
        <w:rPr>
          <w:rFonts w:ascii="Angsana New" w:hAnsi="Angsana New"/>
          <w:szCs w:val="30"/>
          <w:cs/>
        </w:rPr>
        <w:t xml:space="preserve">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157415">
        <w:rPr>
          <w:rFonts w:ascii="Angsana New" w:hAnsi="Angsana New"/>
          <w:szCs w:val="30"/>
        </w:rPr>
        <w:t xml:space="preserve">1/2556 </w:t>
      </w:r>
      <w:r>
        <w:rPr>
          <w:rFonts w:ascii="Angsana New" w:hAnsi="Angsana New" w:hint="cs"/>
          <w:szCs w:val="30"/>
          <w:cs/>
        </w:rPr>
        <w:t xml:space="preserve">ของบริษัทย่อย </w:t>
      </w:r>
      <w:r w:rsidRPr="00157415">
        <w:rPr>
          <w:rFonts w:ascii="Angsana New" w:hAnsi="Angsana New"/>
          <w:szCs w:val="30"/>
          <w:cs/>
        </w:rPr>
        <w:t>ซึ่งอนุมัติให้บริษัท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57415">
        <w:rPr>
          <w:rFonts w:ascii="Angsana New" w:hAnsi="Angsana New"/>
          <w:szCs w:val="30"/>
          <w:cs/>
        </w:rPr>
        <w:t>แปรสภาพเป็นบริษัทมหาชนจำกัด ศาลชั้นต้นได้มีคำพิพากษายกฟ้อง</w:t>
      </w:r>
      <w:r w:rsidRPr="00157415">
        <w:rPr>
          <w:rFonts w:ascii="Angsana New" w:hAnsi="Angsana New"/>
          <w:szCs w:val="30"/>
        </w:rPr>
        <w:t xml:space="preserve"> </w:t>
      </w:r>
      <w:r w:rsidRPr="00157415">
        <w:rPr>
          <w:rFonts w:ascii="Angsana New" w:hAnsi="Angsana New"/>
          <w:szCs w:val="30"/>
          <w:cs/>
        </w:rPr>
        <w:t xml:space="preserve">และศาลอุทธรณ์ได้มีคำพิพากษายืนตามคำพิพากษาของศาลชั้นต้น </w:t>
      </w:r>
      <w:r w:rsidR="00A0689E">
        <w:rPr>
          <w:rFonts w:ascii="Angsana New" w:hAnsi="Angsana New"/>
          <w:szCs w:val="30"/>
          <w:cs/>
        </w:rPr>
        <w:t xml:space="preserve">เมื่อวันที่ </w:t>
      </w:r>
      <w:r w:rsidR="00A0689E">
        <w:rPr>
          <w:rFonts w:ascii="Angsana New" w:hAnsi="Angsana New" w:hint="cs"/>
          <w:szCs w:val="30"/>
          <w:cs/>
        </w:rPr>
        <w:t>19</w:t>
      </w:r>
      <w:r w:rsidR="00A0689E">
        <w:rPr>
          <w:rFonts w:ascii="Angsana New" w:hAnsi="Angsana New"/>
          <w:szCs w:val="30"/>
          <w:cs/>
        </w:rPr>
        <w:t xml:space="preserve"> </w:t>
      </w:r>
      <w:r w:rsidR="00A0689E">
        <w:rPr>
          <w:rFonts w:ascii="Angsana New" w:hAnsi="Angsana New" w:hint="cs"/>
          <w:szCs w:val="30"/>
          <w:cs/>
        </w:rPr>
        <w:t>เมษายน</w:t>
      </w:r>
      <w:r w:rsidR="00A0689E">
        <w:rPr>
          <w:rFonts w:ascii="Angsana New" w:hAnsi="Angsana New"/>
          <w:szCs w:val="30"/>
          <w:cs/>
        </w:rPr>
        <w:t xml:space="preserve"> 256</w:t>
      </w:r>
      <w:r w:rsidR="00A0689E">
        <w:rPr>
          <w:rFonts w:ascii="Angsana New" w:hAnsi="Angsana New" w:hint="cs"/>
          <w:szCs w:val="30"/>
          <w:cs/>
        </w:rPr>
        <w:t>1</w:t>
      </w:r>
      <w:r w:rsidR="00A0689E">
        <w:rPr>
          <w:rFonts w:ascii="Angsana New" w:hAnsi="Angsana New"/>
          <w:szCs w:val="30"/>
          <w:cs/>
        </w:rPr>
        <w:t xml:space="preserve"> </w:t>
      </w:r>
      <w:r w:rsidR="00A0689E" w:rsidRPr="00E92DDE">
        <w:rPr>
          <w:rFonts w:ascii="Angsana New" w:hAnsi="Angsana New"/>
          <w:szCs w:val="30"/>
          <w:cs/>
        </w:rPr>
        <w:t>ศาลฎีกาได้มีคำพิพากษายืนตามคำพิพากษาของศาลชั้นต้น</w:t>
      </w:r>
      <w:r w:rsidR="00A0689E" w:rsidRPr="00003081">
        <w:rPr>
          <w:rFonts w:hint="cs"/>
          <w:szCs w:val="30"/>
          <w:cs/>
        </w:rPr>
        <w:t>และ</w:t>
      </w:r>
      <w:r w:rsidR="00A0689E">
        <w:rPr>
          <w:rFonts w:hint="cs"/>
          <w:szCs w:val="30"/>
          <w:cs/>
        </w:rPr>
        <w:t xml:space="preserve">ศาลอุทธรณ์ </w:t>
      </w:r>
      <w:r w:rsidR="00A0689E">
        <w:rPr>
          <w:rFonts w:ascii="Angsana New" w:hAnsi="Angsana New" w:hint="cs"/>
          <w:szCs w:val="30"/>
          <w:cs/>
        </w:rPr>
        <w:t>และ</w:t>
      </w:r>
    </w:p>
    <w:p w:rsidR="00D0592A" w:rsidRPr="00C65544" w:rsidRDefault="00D0592A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DE08BC" w:rsidRPr="00B72B24" w:rsidRDefault="00DE08BC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81253">
        <w:rPr>
          <w:rFonts w:ascii="Angsana New" w:hAnsi="Angsana New" w:hint="cs"/>
          <w:szCs w:val="30"/>
          <w:cs/>
        </w:rPr>
        <w:t>ค</w:t>
      </w:r>
      <w:r w:rsidRPr="00181253">
        <w:rPr>
          <w:rFonts w:ascii="Angsana New" w:hAnsi="Angsana New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     </w:t>
      </w:r>
      <w:r>
        <w:rPr>
          <w:rFonts w:ascii="Angsana New" w:hAnsi="Angsana New" w:hint="cs"/>
          <w:szCs w:val="30"/>
          <w:cs/>
        </w:rPr>
        <w:tab/>
      </w:r>
      <w:r w:rsidRPr="00F854B7">
        <w:rPr>
          <w:rFonts w:ascii="Angsana New" w:hAnsi="Angsana New" w:hint="cs"/>
          <w:szCs w:val="30"/>
          <w:cs/>
        </w:rPr>
        <w:t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ฟ้องบริษัทย่อย</w:t>
      </w:r>
      <w:r w:rsidR="00EE7FF2">
        <w:rPr>
          <w:rFonts w:ascii="Angsana New" w:hAnsi="Angsana New" w:hint="cs"/>
          <w:szCs w:val="30"/>
          <w:cs/>
        </w:rPr>
        <w:t xml:space="preserve"> (จำเลยที่หนึ่ง) แ</w:t>
      </w:r>
      <w:r w:rsidRPr="00F854B7">
        <w:rPr>
          <w:rFonts w:ascii="Angsana New" w:hAnsi="Angsana New" w:hint="cs"/>
          <w:szCs w:val="30"/>
          <w:cs/>
        </w:rPr>
        <w:t>ละทนายความของบริษัทย่อย (จำเลย</w:t>
      </w:r>
      <w:r w:rsidR="00EE7FF2"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>เป็นต้นไป ผู้บริหารของกลุ่มบริษัทยังไม่สามารถประเมินผลกระทบที่มีต่องบการเงินรวมได้เนื่องจาก</w:t>
      </w:r>
      <w:r w:rsidRPr="00F854B7">
        <w:rPr>
          <w:rFonts w:ascii="Angsana New" w:hAnsi="Angsana New"/>
          <w:szCs w:val="30"/>
          <w:cs/>
        </w:rPr>
        <w:t>คดี</w:t>
      </w:r>
      <w:r w:rsidRPr="00F854B7">
        <w:rPr>
          <w:rFonts w:ascii="Angsana New" w:hAnsi="Angsana New" w:hint="cs"/>
          <w:szCs w:val="30"/>
          <w:cs/>
        </w:rPr>
        <w:t>ยัง</w:t>
      </w:r>
      <w:r w:rsidRPr="00F854B7">
        <w:rPr>
          <w:rFonts w:ascii="Angsana New" w:hAnsi="Angsana New"/>
          <w:szCs w:val="30"/>
          <w:cs/>
        </w:rPr>
        <w:t>อยู่ในกระบวนการพิจารณาของศาล</w:t>
      </w:r>
      <w:r>
        <w:rPr>
          <w:rFonts w:ascii="Angsana New" w:hAnsi="Angsana New" w:hint="cs"/>
          <w:szCs w:val="30"/>
          <w:cs/>
        </w:rPr>
        <w:t xml:space="preserve"> </w:t>
      </w:r>
    </w:p>
    <w:p w:rsidR="00DB241C" w:rsidRPr="00745E8C" w:rsidRDefault="00DB241C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745E8C" w:rsidRPr="00157415" w:rsidRDefault="00745E8C" w:rsidP="00745E8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18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กรกฎาคม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ศาลชั้นต้นนัดฟังคำพิพากษาวันที่ 30 สิงหาคม 2561</w:t>
      </w:r>
    </w:p>
    <w:p w:rsidR="00501295" w:rsidRDefault="00501295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5B14" w:rsidRDefault="0025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12C18" w:rsidRPr="00612C18" w:rsidRDefault="00612C18" w:rsidP="00612C18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612C18">
        <w:rPr>
          <w:rFonts w:ascii="Angsana New" w:hAnsi="Angsana New"/>
          <w:b/>
          <w:bCs/>
          <w:sz w:val="30"/>
          <w:szCs w:val="30"/>
        </w:rPr>
        <w:lastRenderedPageBreak/>
        <w:t>13.</w:t>
      </w:r>
      <w:r w:rsidRPr="00612C18">
        <w:rPr>
          <w:rFonts w:ascii="Angsana New" w:hAnsi="Angsana New"/>
          <w:b/>
          <w:bCs/>
          <w:sz w:val="30"/>
          <w:szCs w:val="30"/>
        </w:rPr>
        <w:tab/>
      </w:r>
      <w:r w:rsidRPr="00612C18"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612C18" w:rsidRPr="00612C18" w:rsidRDefault="00612C18" w:rsidP="00612C18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</w:rPr>
      </w:pPr>
    </w:p>
    <w:p w:rsidR="00612C18" w:rsidRPr="00FA2D7F" w:rsidRDefault="00612C18" w:rsidP="00612C18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FA2D7F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FA2D7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12C18" w:rsidRPr="00612C18" w:rsidRDefault="00612C18" w:rsidP="00612C18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</w:rPr>
      </w:pPr>
    </w:p>
    <w:p w:rsidR="00A92487" w:rsidRDefault="00612C18" w:rsidP="00A92487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  <w:r w:rsidRPr="00612C18">
        <w:rPr>
          <w:rFonts w:ascii="Angsana New" w:hAnsi="Angsana New" w:hint="cs"/>
          <w:sz w:val="30"/>
          <w:szCs w:val="30"/>
          <w:cs/>
        </w:rPr>
        <w:t>เมื่อวันที่ 14 มิถุนายน 2561 บริษัททำสัญญาขายโรงงานคอนกรีตผสมเสร็จ</w:t>
      </w:r>
      <w:r w:rsidR="00D60BB1">
        <w:rPr>
          <w:rFonts w:ascii="Angsana New" w:hAnsi="Angsana New" w:hint="cs"/>
          <w:sz w:val="30"/>
          <w:szCs w:val="30"/>
          <w:cs/>
        </w:rPr>
        <w:t>หลายแห่ง</w:t>
      </w:r>
      <w:r w:rsidRPr="00612C18">
        <w:rPr>
          <w:rFonts w:ascii="Angsana New" w:hAnsi="Angsana New" w:hint="cs"/>
          <w:sz w:val="30"/>
          <w:szCs w:val="30"/>
          <w:cs/>
        </w:rPr>
        <w:t xml:space="preserve">และสินทรัพย์ที่เกี่ยวข้อง (ไม่รวมที่ดิน) ในราคา 205 ล้านบาท </w:t>
      </w:r>
      <w:r w:rsidR="00A92487">
        <w:rPr>
          <w:rFonts w:ascii="Angsana New" w:hAnsi="Angsana New" w:hint="cs"/>
          <w:sz w:val="30"/>
          <w:szCs w:val="30"/>
          <w:cs/>
        </w:rPr>
        <w:t>และ</w:t>
      </w:r>
      <w:r w:rsidR="00A92487" w:rsidRPr="00612C18">
        <w:rPr>
          <w:rFonts w:ascii="Angsana New" w:hAnsi="Angsana New" w:hint="cs"/>
          <w:sz w:val="30"/>
          <w:szCs w:val="30"/>
          <w:cs/>
        </w:rPr>
        <w:t>เมื่อวันที่ 21 มิถุนายน 2561</w:t>
      </w:r>
      <w:r w:rsidR="00A92487">
        <w:rPr>
          <w:rFonts w:ascii="Angsana New" w:hAnsi="Angsana New" w:hint="cs"/>
          <w:sz w:val="30"/>
          <w:szCs w:val="30"/>
          <w:cs/>
        </w:rPr>
        <w:t xml:space="preserve"> </w:t>
      </w:r>
      <w:r w:rsidRPr="00612C18">
        <w:rPr>
          <w:rFonts w:ascii="Angsana New" w:hAnsi="Angsana New" w:hint="cs"/>
          <w:sz w:val="30"/>
          <w:szCs w:val="30"/>
          <w:cs/>
        </w:rPr>
        <w:t xml:space="preserve">บริษัทได้รับเงินจ่ายล่วงหน้าเป็นจำนวนเงิน 20.5 ล้านบาท </w:t>
      </w:r>
    </w:p>
    <w:p w:rsidR="00A92487" w:rsidRPr="00D60BB1" w:rsidRDefault="00A92487" w:rsidP="00A92487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16"/>
          <w:szCs w:val="16"/>
        </w:rPr>
      </w:pPr>
    </w:p>
    <w:p w:rsidR="00612C18" w:rsidRPr="00612C18" w:rsidRDefault="00612C18" w:rsidP="00A92487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  <w:cs/>
        </w:rPr>
      </w:pPr>
      <w:r w:rsidRPr="00612C18">
        <w:rPr>
          <w:rFonts w:ascii="Angsana New" w:hAnsi="Angsana New" w:hint="cs"/>
          <w:sz w:val="30"/>
          <w:szCs w:val="30"/>
          <w:cs/>
        </w:rPr>
        <w:t>ดังนั้น ณ วันที่ 30 มิถุนายน 2561 บริษัทจึงจัดประเภทสินทรัพย์ดังกล่าวซึ่งมีมูลค่าสุทธิตามบัญชีจำนวน 135.</w:t>
      </w:r>
      <w:r w:rsidR="00D0592A">
        <w:rPr>
          <w:rFonts w:ascii="Angsana New" w:hAnsi="Angsana New" w:hint="cs"/>
          <w:sz w:val="30"/>
          <w:szCs w:val="30"/>
          <w:cs/>
        </w:rPr>
        <w:t>3</w:t>
      </w:r>
      <w:r w:rsidRPr="00612C18">
        <w:rPr>
          <w:rFonts w:ascii="Angsana New" w:hAnsi="Angsana New" w:hint="cs"/>
          <w:sz w:val="30"/>
          <w:szCs w:val="30"/>
          <w:cs/>
        </w:rPr>
        <w:t xml:space="preserve"> ล้านบาท เป็น “สินทรัพย์ไม่หมุนเวียนที่จัดประเภทเป็นสินทรัพย์ที่ถือไว้เพื่อขาย”</w:t>
      </w:r>
    </w:p>
    <w:p w:rsidR="00612C18" w:rsidRDefault="00612C18" w:rsidP="00C77CC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7CC0" w:rsidRDefault="00C77CC0" w:rsidP="00C77CC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12C18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C77CC0" w:rsidRDefault="00C77CC0" w:rsidP="00C77CC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77CC0" w:rsidRPr="00FA2D7F" w:rsidRDefault="00C77CC0" w:rsidP="00C77CC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FA2D7F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FA2D7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C77CC0" w:rsidRPr="00C77CC0" w:rsidRDefault="00C77CC0" w:rsidP="00C77CC0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3F7555" w:rsidRDefault="003F7555" w:rsidP="00E05416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16"/>
          <w:szCs w:val="16"/>
          <w:highlight w:val="yellow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A2D7F">
        <w:rPr>
          <w:rFonts w:ascii="Angsana New" w:hAnsi="Angsana New"/>
          <w:sz w:val="30"/>
          <w:szCs w:val="30"/>
        </w:rPr>
        <w:t>2</w:t>
      </w:r>
      <w:r w:rsidR="00FA2D7F" w:rsidRPr="00FA2D7F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FA2D7F">
        <w:rPr>
          <w:rFonts w:ascii="Angsana New" w:hAnsi="Angsana New" w:hint="cs"/>
          <w:sz w:val="30"/>
          <w:szCs w:val="30"/>
          <w:cs/>
        </w:rPr>
        <w:t xml:space="preserve"> </w:t>
      </w:r>
      <w:r w:rsidRPr="00FA2D7F">
        <w:rPr>
          <w:rFonts w:ascii="Angsana New" w:hAnsi="Angsana New"/>
          <w:sz w:val="30"/>
          <w:szCs w:val="30"/>
        </w:rPr>
        <w:t>2561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="00FA2D7F">
        <w:rPr>
          <w:rFonts w:ascii="Angsana New" w:hAnsi="Angsana New"/>
          <w:sz w:val="30"/>
          <w:szCs w:val="30"/>
          <w:cs/>
        </w:rPr>
        <w:t>บริษัททำ</w:t>
      </w:r>
      <w:r w:rsidR="00FA2D7F">
        <w:rPr>
          <w:rFonts w:ascii="Angsana New" w:hAnsi="Angsana New" w:hint="cs"/>
          <w:sz w:val="30"/>
          <w:szCs w:val="30"/>
          <w:cs/>
        </w:rPr>
        <w:t>สัญญากู้เงิน</w:t>
      </w:r>
      <w:r w:rsidR="00FA2D7F" w:rsidRPr="006D7813">
        <w:rPr>
          <w:rFonts w:ascii="Angsana New" w:hAnsi="Angsana New"/>
          <w:sz w:val="30"/>
          <w:szCs w:val="30"/>
          <w:cs/>
        </w:rPr>
        <w:t>กับธนาคารในประเทศแห่งหนึ่งจำนวนเงิน</w:t>
      </w:r>
      <w:r w:rsidR="00FA2D7F" w:rsidRPr="006D7813">
        <w:rPr>
          <w:rFonts w:ascii="Angsana New" w:hAnsi="Angsana New" w:hint="cs"/>
          <w:sz w:val="30"/>
          <w:szCs w:val="30"/>
          <w:cs/>
        </w:rPr>
        <w:t xml:space="preserve"> </w:t>
      </w:r>
      <w:r w:rsidR="00FA2D7F">
        <w:rPr>
          <w:rFonts w:ascii="Angsana New" w:hAnsi="Angsana New"/>
          <w:sz w:val="30"/>
          <w:szCs w:val="30"/>
        </w:rPr>
        <w:t>100</w:t>
      </w:r>
      <w:r w:rsidR="00FA2D7F" w:rsidRPr="006D7813">
        <w:rPr>
          <w:rFonts w:ascii="Angsana New" w:hAnsi="Angsana New"/>
          <w:sz w:val="30"/>
          <w:szCs w:val="30"/>
        </w:rPr>
        <w:t xml:space="preserve"> </w:t>
      </w:r>
      <w:r w:rsidR="00FA2D7F" w:rsidRPr="006D7813">
        <w:rPr>
          <w:rFonts w:ascii="Angsana New" w:hAnsi="Angsana New" w:hint="cs"/>
          <w:sz w:val="30"/>
          <w:szCs w:val="30"/>
          <w:cs/>
        </w:rPr>
        <w:t>ล้านบาท</w:t>
      </w:r>
      <w:r w:rsidR="00FA2D7F">
        <w:rPr>
          <w:rFonts w:ascii="Angsana New" w:hAnsi="Angsana New" w:hint="cs"/>
          <w:sz w:val="30"/>
          <w:szCs w:val="30"/>
          <w:cs/>
        </w:rPr>
        <w:t xml:space="preserve"> เพื่อนำไปชำระหนี้หุ้นกู้ของบริษัทที่จะครบกำหนด</w:t>
      </w:r>
      <w:r w:rsidRPr="006D7813">
        <w:rPr>
          <w:rFonts w:ascii="Angsana New" w:hAnsi="Angsana New" w:hint="cs"/>
          <w:sz w:val="30"/>
          <w:szCs w:val="30"/>
          <w:cs/>
        </w:rPr>
        <w:t xml:space="preserve"> 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>1.75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1.67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</w:t>
      </w:r>
      <w:r w:rsidR="00E05416" w:rsidRPr="006D7813">
        <w:rPr>
          <w:rFonts w:ascii="Angsana New" w:hAnsi="Angsana New" w:hint="cs"/>
          <w:sz w:val="30"/>
          <w:szCs w:val="30"/>
          <w:cs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เดือน</w:t>
      </w:r>
      <w:r w:rsidR="00D0592A">
        <w:rPr>
          <w:rFonts w:ascii="Angsana New" w:hAnsi="Angsana New" w:hint="cs"/>
          <w:sz w:val="30"/>
          <w:szCs w:val="30"/>
          <w:cs/>
        </w:rPr>
        <w:t>สิงหา</w:t>
      </w:r>
      <w:r>
        <w:rPr>
          <w:rFonts w:ascii="Angsana New" w:hAnsi="Angsana New" w:hint="cs"/>
          <w:sz w:val="30"/>
          <w:szCs w:val="30"/>
          <w:cs/>
        </w:rPr>
        <w:t>คม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</w:p>
    <w:p w:rsidR="00E05416" w:rsidRPr="00FA2D7F" w:rsidRDefault="00E05416" w:rsidP="00E05416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C77CC0" w:rsidRPr="006C4CCC" w:rsidRDefault="00FA2D7F" w:rsidP="00C77CC0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A2D7F">
        <w:rPr>
          <w:rFonts w:ascii="Angsana New" w:hAnsi="Angsana New" w:hint="cs"/>
          <w:sz w:val="30"/>
          <w:szCs w:val="30"/>
          <w:cs/>
        </w:rPr>
        <w:t>เงินกู้ยืม</w:t>
      </w:r>
      <w:r w:rsidR="00C77CC0" w:rsidRPr="00FA2D7F">
        <w:rPr>
          <w:rFonts w:ascii="Angsana New" w:hAnsi="Angsana New" w:hint="cs"/>
          <w:sz w:val="30"/>
          <w:szCs w:val="30"/>
          <w:cs/>
        </w:rPr>
        <w:t>นี้ค้ำประกันโดยจดจำนองที่ดินพร้อมสิ่งปลูกสร้างของบริษัท</w:t>
      </w:r>
      <w:r w:rsidR="00E05416">
        <w:rPr>
          <w:rFonts w:ascii="Angsana New" w:hAnsi="Angsana New" w:hint="cs"/>
          <w:sz w:val="30"/>
          <w:szCs w:val="30"/>
          <w:cs/>
        </w:rPr>
        <w:t xml:space="preserve"> </w:t>
      </w:r>
      <w:r w:rsidR="00C77CC0" w:rsidRPr="00FA2D7F">
        <w:rPr>
          <w:rFonts w:ascii="Angsana New" w:hAnsi="Angsana New" w:hint="cs"/>
          <w:sz w:val="30"/>
          <w:szCs w:val="30"/>
          <w:cs/>
        </w:rPr>
        <w:t>มูลค่าจำนอง</w:t>
      </w:r>
      <w:r w:rsidR="004645B1">
        <w:rPr>
          <w:rFonts w:ascii="Angsana New" w:hAnsi="Angsana New" w:hint="cs"/>
          <w:sz w:val="30"/>
          <w:szCs w:val="30"/>
          <w:cs/>
        </w:rPr>
        <w:t>รวม</w:t>
      </w:r>
      <w:r w:rsidR="00C77CC0" w:rsidRPr="00FA2D7F">
        <w:rPr>
          <w:rFonts w:ascii="Angsana New" w:hAnsi="Angsana New" w:hint="cs"/>
          <w:sz w:val="30"/>
          <w:szCs w:val="30"/>
          <w:cs/>
        </w:rPr>
        <w:t xml:space="preserve"> </w:t>
      </w:r>
      <w:r w:rsidRPr="00FA2D7F">
        <w:rPr>
          <w:rFonts w:ascii="Angsana New" w:hAnsi="Angsana New" w:hint="cs"/>
          <w:sz w:val="30"/>
          <w:szCs w:val="30"/>
          <w:cs/>
        </w:rPr>
        <w:t>100</w:t>
      </w:r>
      <w:r w:rsidR="00C77CC0" w:rsidRPr="00FA2D7F">
        <w:rPr>
          <w:rFonts w:ascii="Angsana New" w:hAnsi="Angsana New" w:hint="cs"/>
          <w:sz w:val="30"/>
          <w:szCs w:val="30"/>
          <w:cs/>
        </w:rPr>
        <w:t xml:space="preserve"> ล้านบาท และมีเงื่อนไขและข้อจำกัดบางประการเกี่ยวกับการดำรงอัตราส่วนทางการเงินและอื่น ๆ</w:t>
      </w:r>
    </w:p>
    <w:p w:rsidR="00F9690B" w:rsidRDefault="00F9690B" w:rsidP="00F9690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33027" w:rsidRPr="00D53B4C" w:rsidRDefault="00433027" w:rsidP="00433027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433027" w:rsidRPr="00D53B4C" w:rsidRDefault="00433027" w:rsidP="00433027">
      <w:pPr>
        <w:pStyle w:val="NoSpacing"/>
        <w:rPr>
          <w:sz w:val="16"/>
          <w:szCs w:val="16"/>
        </w:rPr>
      </w:pPr>
    </w:p>
    <w:p w:rsidR="00433027" w:rsidRPr="00D53B4C" w:rsidRDefault="00433027" w:rsidP="00433027">
      <w:pPr>
        <w:pStyle w:val="NoSpacing"/>
        <w:jc w:val="both"/>
        <w:rPr>
          <w:rFonts w:ascii="Angsana New" w:hAnsi="Angsana New"/>
          <w:szCs w:val="30"/>
          <w:cs/>
        </w:rPr>
      </w:pPr>
      <w:r w:rsidRPr="00D53B4C">
        <w:rPr>
          <w:rFonts w:ascii="Angsana New" w:hAnsi="Angsana New"/>
          <w:szCs w:val="30"/>
          <w:cs/>
        </w:rPr>
        <w:t xml:space="preserve">เมื่อวันที่ </w:t>
      </w:r>
      <w:r w:rsidRPr="00D53B4C">
        <w:rPr>
          <w:rFonts w:ascii="Angsana New" w:hAnsi="Angsana New"/>
          <w:szCs w:val="30"/>
        </w:rPr>
        <w:t>9</w:t>
      </w:r>
      <w:r w:rsidRPr="00D53B4C">
        <w:rPr>
          <w:rFonts w:ascii="Angsana New" w:hAnsi="Angsana New"/>
          <w:szCs w:val="30"/>
          <w:cs/>
        </w:rPr>
        <w:t xml:space="preserve"> สิงหาคม </w:t>
      </w:r>
      <w:r w:rsidRPr="00D53B4C">
        <w:rPr>
          <w:rFonts w:ascii="Angsana New" w:hAnsi="Angsana New"/>
          <w:szCs w:val="30"/>
        </w:rPr>
        <w:t>2561</w:t>
      </w:r>
      <w:r w:rsidRPr="00D53B4C">
        <w:rPr>
          <w:rFonts w:ascii="Angsana New" w:hAnsi="Angsana New"/>
          <w:szCs w:val="30"/>
          <w:cs/>
        </w:rPr>
        <w:t xml:space="preserve"> บริษัทย่อยได้รับหนังสือแจ้งการประเมินภาษีเงินได้นิติบุคคลและภาษีมูลค่าเพิ่มสำหรับปี</w:t>
      </w:r>
      <w:r w:rsidRPr="00D53B4C">
        <w:rPr>
          <w:rFonts w:ascii="Angsana New" w:hAnsi="Angsana New"/>
          <w:szCs w:val="30"/>
        </w:rPr>
        <w:t xml:space="preserve"> 2556</w:t>
      </w:r>
      <w:r w:rsidRPr="00D53B4C">
        <w:rPr>
          <w:rFonts w:ascii="Angsana New" w:hAnsi="Angsana New"/>
          <w:szCs w:val="30"/>
          <w:cs/>
        </w:rPr>
        <w:t xml:space="preserve"> จากกรมสรรพากรจำนวนเงินประมาณ </w:t>
      </w:r>
      <w:r w:rsidRPr="00D53B4C">
        <w:rPr>
          <w:rFonts w:ascii="Angsana New" w:hAnsi="Angsana New"/>
          <w:szCs w:val="30"/>
        </w:rPr>
        <w:t>54</w:t>
      </w:r>
      <w:r w:rsidRPr="00D53B4C">
        <w:rPr>
          <w:rFonts w:ascii="Angsana New" w:hAnsi="Angsana New"/>
          <w:szCs w:val="30"/>
          <w:cs/>
        </w:rPr>
        <w:t xml:space="preserve"> ล้านบาท และ </w:t>
      </w:r>
      <w:r w:rsidRPr="00D53B4C">
        <w:rPr>
          <w:rFonts w:ascii="Angsana New" w:hAnsi="Angsana New"/>
          <w:szCs w:val="30"/>
        </w:rPr>
        <w:t>94</w:t>
      </w:r>
      <w:r w:rsidRPr="00D53B4C">
        <w:rPr>
          <w:rFonts w:ascii="Angsana New" w:hAnsi="Angsana New"/>
          <w:szCs w:val="30"/>
          <w:cs/>
        </w:rPr>
        <w:t xml:space="preserve"> ล้านบาท (รวมเบี้ยปรับและเงินเพิ่ม) ตามลำดับ</w:t>
      </w:r>
      <w:r>
        <w:rPr>
          <w:rFonts w:ascii="Angsana New" w:hAnsi="Angsana New" w:hint="cs"/>
          <w:szCs w:val="30"/>
          <w:cs/>
        </w:rPr>
        <w:t xml:space="preserve">       สำหรับรายรับจากการขายสิทธิในการซื้อคืนที่ดินพร้อมสิ่งปลูกสร้างในปี 2556 </w:t>
      </w:r>
      <w:r w:rsidRPr="00D53B4C">
        <w:rPr>
          <w:rFonts w:ascii="Angsana New" w:hAnsi="Angsana New"/>
          <w:szCs w:val="30"/>
          <w:cs/>
        </w:rPr>
        <w:t>บริษัทย่อยได้ยื่นอุทธรณ์การประเมินดังกล่าวต่อคณะกรรมการพิจารณาอุทธรณ์ของกรม</w:t>
      </w:r>
      <w:r>
        <w:rPr>
          <w:rFonts w:ascii="Angsana New" w:hAnsi="Angsana New" w:hint="cs"/>
          <w:szCs w:val="30"/>
          <w:cs/>
        </w:rPr>
        <w:t>ส</w:t>
      </w:r>
      <w:r w:rsidRPr="00D53B4C">
        <w:rPr>
          <w:rFonts w:ascii="Angsana New" w:hAnsi="Angsana New"/>
          <w:szCs w:val="30"/>
          <w:cs/>
        </w:rPr>
        <w:t>รรพากร</w:t>
      </w:r>
      <w:r w:rsidR="00005CF1">
        <w:rPr>
          <w:rFonts w:ascii="Angsana New" w:hAnsi="Angsana New" w:hint="cs"/>
          <w:szCs w:val="30"/>
          <w:cs/>
        </w:rPr>
        <w:t xml:space="preserve"> (“คณะกรรมการ”) </w:t>
      </w:r>
      <w:r>
        <w:rPr>
          <w:rFonts w:ascii="Angsana New" w:hAnsi="Angsana New" w:hint="cs"/>
          <w:szCs w:val="30"/>
          <w:cs/>
        </w:rPr>
        <w:t>ในวันที่ 5 กันยายน 2561</w:t>
      </w:r>
      <w:r w:rsidRPr="00D53B4C">
        <w:rPr>
          <w:rFonts w:ascii="Angsana New" w:hAnsi="Angsana New"/>
          <w:szCs w:val="30"/>
          <w:cs/>
        </w:rPr>
        <w:t xml:space="preserve"> ขณะนี้คำอุทธรณ์อยู่ในกระบวน</w:t>
      </w:r>
      <w:r w:rsidR="00005CF1">
        <w:rPr>
          <w:rFonts w:ascii="Angsana New" w:hAnsi="Angsana New"/>
          <w:szCs w:val="30"/>
          <w:cs/>
        </w:rPr>
        <w:t>การพิจารณาของคณะกรรมการ</w:t>
      </w:r>
    </w:p>
    <w:p w:rsidR="00433027" w:rsidRPr="00D53B4C" w:rsidRDefault="00433027" w:rsidP="00433027">
      <w:pPr>
        <w:pStyle w:val="NoSpacing"/>
        <w:rPr>
          <w:rFonts w:ascii="Angsana New" w:hAnsi="Angsana New"/>
          <w:sz w:val="16"/>
          <w:szCs w:val="16"/>
        </w:rPr>
      </w:pPr>
    </w:p>
    <w:p w:rsidR="00433027" w:rsidRDefault="0043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433027" w:rsidRPr="00D53B4C" w:rsidRDefault="00433027" w:rsidP="00433027">
      <w:pPr>
        <w:pStyle w:val="NoSpacing"/>
        <w:jc w:val="both"/>
        <w:rPr>
          <w:rFonts w:ascii="Angsana New" w:hAnsi="Angsana New"/>
          <w:szCs w:val="30"/>
        </w:rPr>
      </w:pPr>
      <w:r w:rsidRPr="00D53B4C">
        <w:rPr>
          <w:rFonts w:ascii="Angsana New" w:hAnsi="Angsana New"/>
          <w:szCs w:val="30"/>
          <w:cs/>
        </w:rPr>
        <w:lastRenderedPageBreak/>
        <w:t xml:space="preserve">บริษัทย่อยประมาณหนี้สินจากการถูกประเมินภาษีดังกล่าวเป็นจำนวนเงินประมาณ </w:t>
      </w:r>
      <w:r w:rsidRPr="00D53B4C">
        <w:rPr>
          <w:rFonts w:ascii="Angsana New" w:hAnsi="Angsana New"/>
          <w:szCs w:val="30"/>
        </w:rPr>
        <w:t>7</w:t>
      </w:r>
      <w:r w:rsidR="00710804">
        <w:rPr>
          <w:rFonts w:ascii="Angsana New" w:hAnsi="Angsana New"/>
          <w:szCs w:val="30"/>
        </w:rPr>
        <w:t>7</w:t>
      </w:r>
      <w:r w:rsidRPr="00D53B4C">
        <w:rPr>
          <w:rFonts w:ascii="Angsana New" w:hAnsi="Angsana New"/>
          <w:szCs w:val="30"/>
          <w:cs/>
        </w:rPr>
        <w:t xml:space="preserve"> ล้านบาท (รวมเบี้ยปรับและเงินเพิ่ม) และบริษัทย่อยได้บันทึก</w:t>
      </w:r>
      <w:r>
        <w:rPr>
          <w:rFonts w:ascii="Angsana New" w:hAnsi="Angsana New" w:hint="cs"/>
          <w:szCs w:val="30"/>
          <w:cs/>
        </w:rPr>
        <w:t>จำนวนดังกล่าว</w:t>
      </w:r>
      <w:r w:rsidRPr="00D53B4C">
        <w:rPr>
          <w:rFonts w:ascii="Angsana New" w:hAnsi="Angsana New"/>
          <w:szCs w:val="30"/>
          <w:cs/>
        </w:rPr>
        <w:t>ใน “ประมาณการหนี้สินอื่น” ในงบแสดงฐานะการเงินรวม ณ วันที่ 30 กันยายน 2561 และใน “ค่าใช้จ่ายภาษีเงินได้” ในงบกำไรขาดทุนเบ็ดเสร็จรวมสำหรับงวดสามเดือนและเก้าเดือนสิ้นสุดวันเดียวกัน</w:t>
      </w:r>
    </w:p>
    <w:p w:rsidR="00255B14" w:rsidRDefault="00255B14" w:rsidP="009C5E0E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310" w:rsidRPr="009C5E0E" w:rsidRDefault="009C0940" w:rsidP="009C5E0E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12C18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B451E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4645B1">
        <w:rPr>
          <w:rFonts w:ascii="Angsana New" w:hAnsi="Angsana New" w:hint="cs"/>
          <w:sz w:val="30"/>
          <w:szCs w:val="30"/>
          <w:cs/>
        </w:rPr>
        <w:t>14</w:t>
      </w:r>
      <w:r w:rsidRPr="00745E8C">
        <w:rPr>
          <w:rFonts w:ascii="Angsana New" w:hAnsi="Angsana New" w:hint="cs"/>
          <w:sz w:val="30"/>
          <w:szCs w:val="30"/>
          <w:cs/>
        </w:rPr>
        <w:t xml:space="preserve"> </w:t>
      </w:r>
      <w:r w:rsidR="0043302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45E8C">
        <w:rPr>
          <w:rFonts w:ascii="Angsana New" w:hAnsi="Angsana New"/>
          <w:sz w:val="30"/>
          <w:szCs w:val="30"/>
        </w:rPr>
        <w:t>25</w:t>
      </w:r>
      <w:r w:rsidR="003E3BA5" w:rsidRPr="00745E8C">
        <w:rPr>
          <w:rFonts w:ascii="Angsana New" w:hAnsi="Angsana New"/>
          <w:sz w:val="30"/>
          <w:szCs w:val="30"/>
        </w:rPr>
        <w:t>6</w:t>
      </w:r>
      <w:r w:rsidR="00C6222E" w:rsidRPr="00745E8C">
        <w:rPr>
          <w:rFonts w:ascii="Angsana New" w:hAnsi="Angsana New"/>
          <w:sz w:val="30"/>
          <w:szCs w:val="30"/>
        </w:rPr>
        <w:t>1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374" w:rsidRDefault="00D80374">
      <w:r>
        <w:separator/>
      </w:r>
    </w:p>
  </w:endnote>
  <w:endnote w:type="continuationSeparator" w:id="0">
    <w:p w:rsidR="00D80374" w:rsidRDefault="00D80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C3" w:rsidRDefault="0022526C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05FC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5FC3">
      <w:rPr>
        <w:rStyle w:val="PageNumber"/>
        <w:noProof/>
      </w:rPr>
      <w:t>26</w:t>
    </w:r>
    <w:r>
      <w:rPr>
        <w:rStyle w:val="PageNumber"/>
      </w:rPr>
      <w:fldChar w:fldCharType="end"/>
    </w:r>
  </w:p>
  <w:p w:rsidR="00B05FC3" w:rsidRDefault="00B05FC3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C3" w:rsidRPr="00CD60A0" w:rsidRDefault="0022526C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05FC3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9069EE">
      <w:rPr>
        <w:rStyle w:val="PageNumber"/>
        <w:rFonts w:ascii="Angsana New" w:hAnsi="Angsana New"/>
        <w:noProof/>
        <w:sz w:val="30"/>
        <w:szCs w:val="30"/>
      </w:rPr>
      <w:t>33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B05FC3" w:rsidRDefault="00B05FC3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C3" w:rsidRPr="00792103" w:rsidRDefault="00B05FC3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 w:rsidR="00433027">
      <w:rPr>
        <w:rFonts w:ascii="Angsana New" w:hAnsi="Angsana New"/>
        <w:sz w:val="30"/>
        <w:szCs w:val="30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374" w:rsidRDefault="00D80374">
      <w:r>
        <w:separator/>
      </w:r>
    </w:p>
  </w:footnote>
  <w:footnote w:type="continuationSeparator" w:id="0">
    <w:p w:rsidR="00D80374" w:rsidRDefault="00D803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C3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05FC3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05FC3" w:rsidRPr="005F70D0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05FC3" w:rsidRPr="00D27ADF" w:rsidRDefault="00B05FC3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B05FC3" w:rsidRDefault="00B05FC3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 (ยังไม่ได้ตรวจสอบ/สอบทานแล้ว)</w:t>
    </w:r>
  </w:p>
  <w:p w:rsidR="00B05FC3" w:rsidRPr="00D27ADF" w:rsidRDefault="00B05FC3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2560 (ตรวจสอบแล้ว)</w:t>
    </w:r>
  </w:p>
  <w:p w:rsidR="00B05FC3" w:rsidRPr="00CC5926" w:rsidRDefault="00B05FC3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C3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05FC3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05FC3" w:rsidRPr="005F70D0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05FC3" w:rsidRPr="00D27ADF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05FC3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 (ยังไม่ได้ตรวจสอบ/สอบทานแล้ว)</w:t>
    </w:r>
  </w:p>
  <w:p w:rsidR="00B05FC3" w:rsidRPr="00D27ADF" w:rsidRDefault="00B05FC3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2560 (ตรวจสอบแล้ว)</w:t>
    </w:r>
  </w:p>
  <w:p w:rsidR="00B05FC3" w:rsidRPr="00CC5926" w:rsidRDefault="00B05FC3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0"/>
  </w:num>
  <w:num w:numId="14">
    <w:abstractNumId w:val="21"/>
  </w:num>
  <w:num w:numId="15">
    <w:abstractNumId w:val="26"/>
  </w:num>
  <w:num w:numId="16">
    <w:abstractNumId w:val="20"/>
  </w:num>
  <w:num w:numId="17">
    <w:abstractNumId w:val="27"/>
  </w:num>
  <w:num w:numId="18">
    <w:abstractNumId w:val="19"/>
  </w:num>
  <w:num w:numId="19">
    <w:abstractNumId w:val="29"/>
  </w:num>
  <w:num w:numId="20">
    <w:abstractNumId w:val="28"/>
  </w:num>
  <w:num w:numId="21">
    <w:abstractNumId w:val="23"/>
  </w:num>
  <w:num w:numId="22">
    <w:abstractNumId w:val="32"/>
  </w:num>
  <w:num w:numId="23">
    <w:abstractNumId w:val="16"/>
  </w:num>
  <w:num w:numId="24">
    <w:abstractNumId w:val="33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5"/>
  </w:num>
  <w:num w:numId="31">
    <w:abstractNumId w:val="22"/>
  </w:num>
  <w:num w:numId="32">
    <w:abstractNumId w:val="14"/>
  </w:num>
  <w:num w:numId="33">
    <w:abstractNumId w:val="31"/>
  </w:num>
  <w:num w:numId="34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8093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CF1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3EC"/>
    <w:rsid w:val="00016F44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61C"/>
    <w:rsid w:val="00021AFF"/>
    <w:rsid w:val="00021DBF"/>
    <w:rsid w:val="00021F0D"/>
    <w:rsid w:val="000222CA"/>
    <w:rsid w:val="00022312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2A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39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740"/>
    <w:rsid w:val="00080C8F"/>
    <w:rsid w:val="00080F75"/>
    <w:rsid w:val="000813F6"/>
    <w:rsid w:val="0008156D"/>
    <w:rsid w:val="0008191F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71F1"/>
    <w:rsid w:val="000A71FB"/>
    <w:rsid w:val="000A7201"/>
    <w:rsid w:val="000A7A3D"/>
    <w:rsid w:val="000A7ECF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E82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A94"/>
    <w:rsid w:val="000C7CBD"/>
    <w:rsid w:val="000D0427"/>
    <w:rsid w:val="000D05CA"/>
    <w:rsid w:val="000D0627"/>
    <w:rsid w:val="000D08C8"/>
    <w:rsid w:val="000D0A4E"/>
    <w:rsid w:val="000D0E12"/>
    <w:rsid w:val="000D10DD"/>
    <w:rsid w:val="000D1136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299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48E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CA"/>
    <w:rsid w:val="00107B98"/>
    <w:rsid w:val="0011038C"/>
    <w:rsid w:val="001103DB"/>
    <w:rsid w:val="00110C25"/>
    <w:rsid w:val="001112F9"/>
    <w:rsid w:val="001114CA"/>
    <w:rsid w:val="001118DC"/>
    <w:rsid w:val="00111D92"/>
    <w:rsid w:val="00112081"/>
    <w:rsid w:val="0011210F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4964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8FE"/>
    <w:rsid w:val="001319E2"/>
    <w:rsid w:val="00131B59"/>
    <w:rsid w:val="00132340"/>
    <w:rsid w:val="001329CE"/>
    <w:rsid w:val="00132BBB"/>
    <w:rsid w:val="00132D8C"/>
    <w:rsid w:val="00133541"/>
    <w:rsid w:val="00133F3B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43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4A9"/>
    <w:rsid w:val="001637A3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CFB"/>
    <w:rsid w:val="0017129E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DA3"/>
    <w:rsid w:val="00181E44"/>
    <w:rsid w:val="00181E8B"/>
    <w:rsid w:val="00182224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4C0D"/>
    <w:rsid w:val="0019506A"/>
    <w:rsid w:val="0019655F"/>
    <w:rsid w:val="00196F4B"/>
    <w:rsid w:val="001972F3"/>
    <w:rsid w:val="00197804"/>
    <w:rsid w:val="001979F2"/>
    <w:rsid w:val="00197C3F"/>
    <w:rsid w:val="00197E5E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330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3DF5"/>
    <w:rsid w:val="001E3DF7"/>
    <w:rsid w:val="001E408A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11E4"/>
    <w:rsid w:val="0021192B"/>
    <w:rsid w:val="00211B08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4B"/>
    <w:rsid w:val="002237E9"/>
    <w:rsid w:val="0022390F"/>
    <w:rsid w:val="00223F8D"/>
    <w:rsid w:val="002241CC"/>
    <w:rsid w:val="0022426F"/>
    <w:rsid w:val="00224837"/>
    <w:rsid w:val="00225184"/>
    <w:rsid w:val="0022526C"/>
    <w:rsid w:val="00225361"/>
    <w:rsid w:val="00225612"/>
    <w:rsid w:val="00225964"/>
    <w:rsid w:val="00225FB2"/>
    <w:rsid w:val="0022658D"/>
    <w:rsid w:val="00226F89"/>
    <w:rsid w:val="0022743F"/>
    <w:rsid w:val="00227509"/>
    <w:rsid w:val="00227920"/>
    <w:rsid w:val="00227F74"/>
    <w:rsid w:val="002302FE"/>
    <w:rsid w:val="002310DA"/>
    <w:rsid w:val="00231E67"/>
    <w:rsid w:val="002326E6"/>
    <w:rsid w:val="00232E73"/>
    <w:rsid w:val="00233476"/>
    <w:rsid w:val="00233B2F"/>
    <w:rsid w:val="00233D00"/>
    <w:rsid w:val="00234609"/>
    <w:rsid w:val="00235469"/>
    <w:rsid w:val="002359D1"/>
    <w:rsid w:val="00235F31"/>
    <w:rsid w:val="002363C4"/>
    <w:rsid w:val="00236EB5"/>
    <w:rsid w:val="002372D9"/>
    <w:rsid w:val="00237582"/>
    <w:rsid w:val="002376AB"/>
    <w:rsid w:val="002378DD"/>
    <w:rsid w:val="00237ACE"/>
    <w:rsid w:val="002403EF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B14"/>
    <w:rsid w:val="00255CF9"/>
    <w:rsid w:val="002565F7"/>
    <w:rsid w:val="00257BF9"/>
    <w:rsid w:val="00257CD3"/>
    <w:rsid w:val="00260734"/>
    <w:rsid w:val="002609BC"/>
    <w:rsid w:val="00260AC9"/>
    <w:rsid w:val="002610ED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929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4DAF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87B76"/>
    <w:rsid w:val="0029026D"/>
    <w:rsid w:val="00290F03"/>
    <w:rsid w:val="00290F5A"/>
    <w:rsid w:val="00291A03"/>
    <w:rsid w:val="00291B12"/>
    <w:rsid w:val="002922F3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11C9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A7F78"/>
    <w:rsid w:val="002B00BF"/>
    <w:rsid w:val="002B02B4"/>
    <w:rsid w:val="002B0649"/>
    <w:rsid w:val="002B071B"/>
    <w:rsid w:val="002B1057"/>
    <w:rsid w:val="002B1A01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01B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892"/>
    <w:rsid w:val="002D5BFC"/>
    <w:rsid w:val="002D5D74"/>
    <w:rsid w:val="002D6216"/>
    <w:rsid w:val="002D6712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3EF5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B33"/>
    <w:rsid w:val="00321047"/>
    <w:rsid w:val="0032167A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58"/>
    <w:rsid w:val="0032760A"/>
    <w:rsid w:val="00327B8B"/>
    <w:rsid w:val="00330070"/>
    <w:rsid w:val="00330567"/>
    <w:rsid w:val="0033081D"/>
    <w:rsid w:val="00330ADD"/>
    <w:rsid w:val="00330E69"/>
    <w:rsid w:val="003310B1"/>
    <w:rsid w:val="00331322"/>
    <w:rsid w:val="00332B3D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11E"/>
    <w:rsid w:val="003543AD"/>
    <w:rsid w:val="0035444B"/>
    <w:rsid w:val="003544D5"/>
    <w:rsid w:val="00355049"/>
    <w:rsid w:val="0035608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DD6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302"/>
    <w:rsid w:val="00382D34"/>
    <w:rsid w:val="00382DD0"/>
    <w:rsid w:val="00383144"/>
    <w:rsid w:val="0038367E"/>
    <w:rsid w:val="00384284"/>
    <w:rsid w:val="00384D01"/>
    <w:rsid w:val="00385993"/>
    <w:rsid w:val="00385C4C"/>
    <w:rsid w:val="00385C53"/>
    <w:rsid w:val="00385F5B"/>
    <w:rsid w:val="003862C1"/>
    <w:rsid w:val="003862E0"/>
    <w:rsid w:val="003863BB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5F6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017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A1C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D56"/>
    <w:rsid w:val="003F5EA8"/>
    <w:rsid w:val="003F6AE5"/>
    <w:rsid w:val="003F755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595E"/>
    <w:rsid w:val="00405A5C"/>
    <w:rsid w:val="00406C3D"/>
    <w:rsid w:val="0040703C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5E5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027"/>
    <w:rsid w:val="0043392D"/>
    <w:rsid w:val="00433C21"/>
    <w:rsid w:val="0043432E"/>
    <w:rsid w:val="00434646"/>
    <w:rsid w:val="00434CDC"/>
    <w:rsid w:val="004353E2"/>
    <w:rsid w:val="0043577B"/>
    <w:rsid w:val="004359D8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35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F55"/>
    <w:rsid w:val="004639CC"/>
    <w:rsid w:val="0046444B"/>
    <w:rsid w:val="004645B1"/>
    <w:rsid w:val="00464A7D"/>
    <w:rsid w:val="00464AB3"/>
    <w:rsid w:val="00464D06"/>
    <w:rsid w:val="0046538E"/>
    <w:rsid w:val="004654F4"/>
    <w:rsid w:val="00465EC1"/>
    <w:rsid w:val="0046600D"/>
    <w:rsid w:val="00466512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0D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A44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E2D"/>
    <w:rsid w:val="004C16D7"/>
    <w:rsid w:val="004C188B"/>
    <w:rsid w:val="004C19CE"/>
    <w:rsid w:val="004C1B62"/>
    <w:rsid w:val="004C2E64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684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295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317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9AF"/>
    <w:rsid w:val="005215F4"/>
    <w:rsid w:val="00521936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64F0"/>
    <w:rsid w:val="0052737B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21F"/>
    <w:rsid w:val="00533374"/>
    <w:rsid w:val="005337B3"/>
    <w:rsid w:val="005343C6"/>
    <w:rsid w:val="005344FF"/>
    <w:rsid w:val="00534A1B"/>
    <w:rsid w:val="00535178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47E1D"/>
    <w:rsid w:val="00550234"/>
    <w:rsid w:val="00550716"/>
    <w:rsid w:val="00550E4F"/>
    <w:rsid w:val="00550EE9"/>
    <w:rsid w:val="005512DA"/>
    <w:rsid w:val="00551394"/>
    <w:rsid w:val="005526A1"/>
    <w:rsid w:val="00553407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EBC"/>
    <w:rsid w:val="00563159"/>
    <w:rsid w:val="005636B5"/>
    <w:rsid w:val="00564CFC"/>
    <w:rsid w:val="00565311"/>
    <w:rsid w:val="00565353"/>
    <w:rsid w:val="00565AFD"/>
    <w:rsid w:val="00565FDA"/>
    <w:rsid w:val="005663ED"/>
    <w:rsid w:val="005668A3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A7C12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5F92"/>
    <w:rsid w:val="005C6456"/>
    <w:rsid w:val="005C6704"/>
    <w:rsid w:val="005C6707"/>
    <w:rsid w:val="005C6FD9"/>
    <w:rsid w:val="005C74C2"/>
    <w:rsid w:val="005C7A1F"/>
    <w:rsid w:val="005C7F45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4E2F"/>
    <w:rsid w:val="005E5DBB"/>
    <w:rsid w:val="005E5F76"/>
    <w:rsid w:val="005E6393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0FF8"/>
    <w:rsid w:val="00601879"/>
    <w:rsid w:val="006018BE"/>
    <w:rsid w:val="00601939"/>
    <w:rsid w:val="00601F49"/>
    <w:rsid w:val="00601F9F"/>
    <w:rsid w:val="0060251B"/>
    <w:rsid w:val="00602911"/>
    <w:rsid w:val="00602C20"/>
    <w:rsid w:val="0060388C"/>
    <w:rsid w:val="00603E8F"/>
    <w:rsid w:val="00603FB6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2C18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650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8E7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1EA"/>
    <w:rsid w:val="00652877"/>
    <w:rsid w:val="00652BF4"/>
    <w:rsid w:val="00652D67"/>
    <w:rsid w:val="00654240"/>
    <w:rsid w:val="00654265"/>
    <w:rsid w:val="006549E8"/>
    <w:rsid w:val="00655695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2087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7F1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6A95"/>
    <w:rsid w:val="006A708C"/>
    <w:rsid w:val="006A7492"/>
    <w:rsid w:val="006A74E4"/>
    <w:rsid w:val="006A7C33"/>
    <w:rsid w:val="006B00BD"/>
    <w:rsid w:val="006B02CD"/>
    <w:rsid w:val="006B0E60"/>
    <w:rsid w:val="006B1228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B50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3E2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CE2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964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804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7EC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9EB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E8C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5FFE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70"/>
    <w:rsid w:val="00763349"/>
    <w:rsid w:val="0076366C"/>
    <w:rsid w:val="00764503"/>
    <w:rsid w:val="00764B59"/>
    <w:rsid w:val="00765058"/>
    <w:rsid w:val="0076515A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C1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15"/>
    <w:rsid w:val="007934EE"/>
    <w:rsid w:val="007939D9"/>
    <w:rsid w:val="00793B6E"/>
    <w:rsid w:val="00794026"/>
    <w:rsid w:val="00794F32"/>
    <w:rsid w:val="007951DF"/>
    <w:rsid w:val="007953DC"/>
    <w:rsid w:val="00795822"/>
    <w:rsid w:val="00795828"/>
    <w:rsid w:val="00795A27"/>
    <w:rsid w:val="00795BCC"/>
    <w:rsid w:val="00795CFB"/>
    <w:rsid w:val="00796511"/>
    <w:rsid w:val="007968BA"/>
    <w:rsid w:val="007968E5"/>
    <w:rsid w:val="00796A6D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031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B77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1429"/>
    <w:rsid w:val="0080198C"/>
    <w:rsid w:val="00801B89"/>
    <w:rsid w:val="00801D37"/>
    <w:rsid w:val="00801F9B"/>
    <w:rsid w:val="00802570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31"/>
    <w:rsid w:val="0081515A"/>
    <w:rsid w:val="008151D8"/>
    <w:rsid w:val="00815420"/>
    <w:rsid w:val="00815D08"/>
    <w:rsid w:val="008160D6"/>
    <w:rsid w:val="0081691B"/>
    <w:rsid w:val="00816E2B"/>
    <w:rsid w:val="00816FFC"/>
    <w:rsid w:val="008173E1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2EF2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C40"/>
    <w:rsid w:val="00875E60"/>
    <w:rsid w:val="00875EB8"/>
    <w:rsid w:val="0087668D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E55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3D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27"/>
    <w:rsid w:val="00902930"/>
    <w:rsid w:val="0090309F"/>
    <w:rsid w:val="0090330B"/>
    <w:rsid w:val="00903844"/>
    <w:rsid w:val="00904831"/>
    <w:rsid w:val="00904D51"/>
    <w:rsid w:val="0090536E"/>
    <w:rsid w:val="009054E2"/>
    <w:rsid w:val="00905884"/>
    <w:rsid w:val="00905C4D"/>
    <w:rsid w:val="0090630A"/>
    <w:rsid w:val="009064E9"/>
    <w:rsid w:val="00906679"/>
    <w:rsid w:val="009069EE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958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4F3C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4EF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B5"/>
    <w:rsid w:val="0099395B"/>
    <w:rsid w:val="00993B7F"/>
    <w:rsid w:val="00994107"/>
    <w:rsid w:val="009944A6"/>
    <w:rsid w:val="0099470E"/>
    <w:rsid w:val="009957EA"/>
    <w:rsid w:val="00996B1F"/>
    <w:rsid w:val="0099739C"/>
    <w:rsid w:val="0099771D"/>
    <w:rsid w:val="0099773B"/>
    <w:rsid w:val="00997A4A"/>
    <w:rsid w:val="00997FB1"/>
    <w:rsid w:val="009A0062"/>
    <w:rsid w:val="009A0424"/>
    <w:rsid w:val="009A0595"/>
    <w:rsid w:val="009A0F77"/>
    <w:rsid w:val="009A1083"/>
    <w:rsid w:val="009A110F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4090"/>
    <w:rsid w:val="009A4D2D"/>
    <w:rsid w:val="009A4DD2"/>
    <w:rsid w:val="009A4E29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E0E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3878"/>
    <w:rsid w:val="009D3D6A"/>
    <w:rsid w:val="009D3DFA"/>
    <w:rsid w:val="009D4120"/>
    <w:rsid w:val="009D43D7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989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7EE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4632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E4A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A7E"/>
    <w:rsid w:val="00A26D59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E6"/>
    <w:rsid w:val="00A45090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310F"/>
    <w:rsid w:val="00A532CD"/>
    <w:rsid w:val="00A536D6"/>
    <w:rsid w:val="00A53882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6E78"/>
    <w:rsid w:val="00A7701A"/>
    <w:rsid w:val="00A7731D"/>
    <w:rsid w:val="00A77849"/>
    <w:rsid w:val="00A8003F"/>
    <w:rsid w:val="00A8073C"/>
    <w:rsid w:val="00A80D8F"/>
    <w:rsid w:val="00A810B1"/>
    <w:rsid w:val="00A827C2"/>
    <w:rsid w:val="00A82BA8"/>
    <w:rsid w:val="00A82EA3"/>
    <w:rsid w:val="00A83747"/>
    <w:rsid w:val="00A83799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EB5"/>
    <w:rsid w:val="00A90BB1"/>
    <w:rsid w:val="00A9122C"/>
    <w:rsid w:val="00A9194D"/>
    <w:rsid w:val="00A91C9F"/>
    <w:rsid w:val="00A9201B"/>
    <w:rsid w:val="00A92487"/>
    <w:rsid w:val="00A92883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57D"/>
    <w:rsid w:val="00AD40BD"/>
    <w:rsid w:val="00AD4426"/>
    <w:rsid w:val="00AD4460"/>
    <w:rsid w:val="00AD48E1"/>
    <w:rsid w:val="00AD4E1C"/>
    <w:rsid w:val="00AD4F44"/>
    <w:rsid w:val="00AD5316"/>
    <w:rsid w:val="00AD5369"/>
    <w:rsid w:val="00AD572C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3FCA"/>
    <w:rsid w:val="00AF4391"/>
    <w:rsid w:val="00AF4A14"/>
    <w:rsid w:val="00AF4F3C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5FC3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CFD"/>
    <w:rsid w:val="00B304F7"/>
    <w:rsid w:val="00B31BA4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512"/>
    <w:rsid w:val="00B37EE8"/>
    <w:rsid w:val="00B37F24"/>
    <w:rsid w:val="00B416FD"/>
    <w:rsid w:val="00B41875"/>
    <w:rsid w:val="00B41B41"/>
    <w:rsid w:val="00B4225F"/>
    <w:rsid w:val="00B42846"/>
    <w:rsid w:val="00B42D0F"/>
    <w:rsid w:val="00B43230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2F6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E3D"/>
    <w:rsid w:val="00B96F8E"/>
    <w:rsid w:val="00B96F92"/>
    <w:rsid w:val="00B9716C"/>
    <w:rsid w:val="00B9791B"/>
    <w:rsid w:val="00B97E10"/>
    <w:rsid w:val="00B97FE3"/>
    <w:rsid w:val="00BA0014"/>
    <w:rsid w:val="00BA1357"/>
    <w:rsid w:val="00BA17B5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A7C"/>
    <w:rsid w:val="00BB7E25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B9D"/>
    <w:rsid w:val="00BF2DAD"/>
    <w:rsid w:val="00BF2E0D"/>
    <w:rsid w:val="00BF3317"/>
    <w:rsid w:val="00BF36B7"/>
    <w:rsid w:val="00BF3949"/>
    <w:rsid w:val="00BF3A6E"/>
    <w:rsid w:val="00BF4722"/>
    <w:rsid w:val="00BF4C8E"/>
    <w:rsid w:val="00BF4F78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601"/>
    <w:rsid w:val="00C02B6D"/>
    <w:rsid w:val="00C032E3"/>
    <w:rsid w:val="00C03603"/>
    <w:rsid w:val="00C04A62"/>
    <w:rsid w:val="00C055D7"/>
    <w:rsid w:val="00C05CD7"/>
    <w:rsid w:val="00C061CE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3B81"/>
    <w:rsid w:val="00C13E5C"/>
    <w:rsid w:val="00C13F1E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808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1847"/>
    <w:rsid w:val="00C6222E"/>
    <w:rsid w:val="00C62330"/>
    <w:rsid w:val="00C6268D"/>
    <w:rsid w:val="00C6299D"/>
    <w:rsid w:val="00C62A86"/>
    <w:rsid w:val="00C62FF8"/>
    <w:rsid w:val="00C6384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77CC0"/>
    <w:rsid w:val="00C8108D"/>
    <w:rsid w:val="00C8128F"/>
    <w:rsid w:val="00C81631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4613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6C5A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58A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592A"/>
    <w:rsid w:val="00D061EA"/>
    <w:rsid w:val="00D06345"/>
    <w:rsid w:val="00D069AE"/>
    <w:rsid w:val="00D06AC7"/>
    <w:rsid w:val="00D06D05"/>
    <w:rsid w:val="00D06EA0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0BB1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374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49A"/>
    <w:rsid w:val="00DA667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0B96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86C"/>
    <w:rsid w:val="00E01A35"/>
    <w:rsid w:val="00E01C13"/>
    <w:rsid w:val="00E01C39"/>
    <w:rsid w:val="00E01DBE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416"/>
    <w:rsid w:val="00E05DEA"/>
    <w:rsid w:val="00E0607C"/>
    <w:rsid w:val="00E06581"/>
    <w:rsid w:val="00E06899"/>
    <w:rsid w:val="00E06D51"/>
    <w:rsid w:val="00E070EC"/>
    <w:rsid w:val="00E07607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5E0"/>
    <w:rsid w:val="00E25899"/>
    <w:rsid w:val="00E25CF6"/>
    <w:rsid w:val="00E26864"/>
    <w:rsid w:val="00E26A52"/>
    <w:rsid w:val="00E273B0"/>
    <w:rsid w:val="00E277C5"/>
    <w:rsid w:val="00E30B2C"/>
    <w:rsid w:val="00E30C5B"/>
    <w:rsid w:val="00E30EA9"/>
    <w:rsid w:val="00E30FE1"/>
    <w:rsid w:val="00E31AC3"/>
    <w:rsid w:val="00E31D03"/>
    <w:rsid w:val="00E322BF"/>
    <w:rsid w:val="00E32C60"/>
    <w:rsid w:val="00E33556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8C1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4E15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BB3"/>
    <w:rsid w:val="00E822C5"/>
    <w:rsid w:val="00E82618"/>
    <w:rsid w:val="00E82A40"/>
    <w:rsid w:val="00E82DDB"/>
    <w:rsid w:val="00E836C0"/>
    <w:rsid w:val="00E836D2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7F7"/>
    <w:rsid w:val="00E93491"/>
    <w:rsid w:val="00E93F85"/>
    <w:rsid w:val="00E9466E"/>
    <w:rsid w:val="00E947F9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5F0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C7F91"/>
    <w:rsid w:val="00ED0175"/>
    <w:rsid w:val="00ED01AE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259"/>
    <w:rsid w:val="00EE6ABE"/>
    <w:rsid w:val="00EE6F68"/>
    <w:rsid w:val="00EE75B6"/>
    <w:rsid w:val="00EE7E13"/>
    <w:rsid w:val="00EE7FF2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3385"/>
    <w:rsid w:val="00F036C7"/>
    <w:rsid w:val="00F03B11"/>
    <w:rsid w:val="00F044F8"/>
    <w:rsid w:val="00F04EE3"/>
    <w:rsid w:val="00F05010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5EFE"/>
    <w:rsid w:val="00F16020"/>
    <w:rsid w:val="00F16BD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15F2"/>
    <w:rsid w:val="00F326DA"/>
    <w:rsid w:val="00F328AD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6B4"/>
    <w:rsid w:val="00F40CAA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6D9"/>
    <w:rsid w:val="00F46CB7"/>
    <w:rsid w:val="00F46E28"/>
    <w:rsid w:val="00F47953"/>
    <w:rsid w:val="00F47EF1"/>
    <w:rsid w:val="00F47FEF"/>
    <w:rsid w:val="00F509D4"/>
    <w:rsid w:val="00F50DE9"/>
    <w:rsid w:val="00F515E8"/>
    <w:rsid w:val="00F5203F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6C2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202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9BA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90B"/>
    <w:rsid w:val="00F96A6A"/>
    <w:rsid w:val="00F96B72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2D7F"/>
    <w:rsid w:val="00FA390C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A85"/>
    <w:rsid w:val="00FB1BBD"/>
    <w:rsid w:val="00FB20AE"/>
    <w:rsid w:val="00FB5185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093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24C8D-656A-4792-862A-294927B9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1732</TotalTime>
  <Pages>20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235</cp:revision>
  <cp:lastPrinted>2018-11-12T01:47:00Z</cp:lastPrinted>
  <dcterms:created xsi:type="dcterms:W3CDTF">2017-07-31T09:20:00Z</dcterms:created>
  <dcterms:modified xsi:type="dcterms:W3CDTF">2018-11-12T08:42:00Z</dcterms:modified>
</cp:coreProperties>
</file>