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61568" w:rsidRPr="003A52C4" w:rsidRDefault="00D41059" w:rsidP="0000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960"/>
        </w:tabs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</w:p>
    <w:p w:rsidR="00B61568" w:rsidRPr="003A52C4" w:rsidRDefault="00B61568" w:rsidP="00B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B61568" w:rsidRPr="003A52C4" w:rsidRDefault="00B61568" w:rsidP="00B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B61568" w:rsidRPr="003A52C4" w:rsidRDefault="00B61568" w:rsidP="00B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B61568" w:rsidRPr="003A52C4" w:rsidRDefault="00B61568" w:rsidP="00B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B61568" w:rsidRPr="003A52C4" w:rsidRDefault="00B61568" w:rsidP="00B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B61568" w:rsidRPr="003A52C4" w:rsidRDefault="00B61568" w:rsidP="00B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B61568" w:rsidRPr="003A52C4" w:rsidRDefault="00B61568" w:rsidP="00B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B61568" w:rsidRPr="003A52C4" w:rsidRDefault="00B61568" w:rsidP="00B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A52C4">
        <w:rPr>
          <w:rFonts w:ascii="Angsana New" w:hAnsi="Angsana New" w:cs="Angsana New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:rsidR="00B61568" w:rsidRPr="003A52C4" w:rsidRDefault="00B61568" w:rsidP="00B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3A52C4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:rsidR="00B61568" w:rsidRPr="003A52C4" w:rsidRDefault="00B61568" w:rsidP="00B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0"/>
          <w:szCs w:val="30"/>
        </w:rPr>
      </w:pPr>
    </w:p>
    <w:p w:rsidR="00FB164D" w:rsidRPr="003A52C4" w:rsidRDefault="00FB164D" w:rsidP="00FB16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A52C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FB164D" w:rsidRPr="003A52C4" w:rsidRDefault="00FB164D" w:rsidP="00FB16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A52C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3A52C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442BA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กันยายน </w:t>
      </w:r>
      <w:r w:rsidR="00442BA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2561</w:t>
      </w:r>
    </w:p>
    <w:p w:rsidR="00FB164D" w:rsidRPr="003A52C4" w:rsidRDefault="00FB164D" w:rsidP="00FB16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A52C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FB164D" w:rsidRPr="003A52C4" w:rsidRDefault="00FB164D" w:rsidP="00FB16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A52C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61568" w:rsidRPr="003A52C4" w:rsidRDefault="00B61568" w:rsidP="00B61568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B61568" w:rsidRPr="003A52C4" w:rsidRDefault="00B61568" w:rsidP="00B6156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B61568" w:rsidRPr="003A52C4" w:rsidRDefault="00B61568" w:rsidP="00B615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B61568" w:rsidRPr="003A52C4" w:rsidSect="00B61568">
          <w:footerReference w:type="even" r:id="rId8"/>
          <w:footerReference w:type="default" r:id="rId9"/>
          <w:headerReference w:type="first" r:id="rId10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B61568" w:rsidRPr="003A52C4" w:rsidRDefault="00B61568" w:rsidP="00B61568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0" w:name="_Ref46730557"/>
      <w:bookmarkEnd w:id="0"/>
    </w:p>
    <w:p w:rsidR="00B61568" w:rsidRPr="003A52C4" w:rsidRDefault="00B61568" w:rsidP="00B61568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B61568" w:rsidRDefault="00B61568" w:rsidP="00B61568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B61568" w:rsidRDefault="00B61568" w:rsidP="00B61568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7319B1" w:rsidRDefault="007319B1" w:rsidP="00B61568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B61568" w:rsidRDefault="00B61568" w:rsidP="00B61568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D4353E" w:rsidRDefault="00D4353E" w:rsidP="00B61568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B61568" w:rsidRPr="003A52C4" w:rsidRDefault="00B61568" w:rsidP="00B61568">
      <w:pPr>
        <w:jc w:val="both"/>
        <w:rPr>
          <w:rFonts w:ascii="Angsana New" w:hAnsi="Angsana New" w:cs="Angsana New"/>
          <w:sz w:val="32"/>
          <w:szCs w:val="32"/>
        </w:rPr>
      </w:pPr>
      <w:r w:rsidRPr="003A52C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61568" w:rsidRPr="003A52C4" w:rsidRDefault="00B61568" w:rsidP="00B61568">
      <w:pPr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B61568" w:rsidRPr="003A52C4" w:rsidRDefault="00B61568" w:rsidP="00B61568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A52C4">
        <w:rPr>
          <w:rFonts w:ascii="Angsana New" w:hAnsi="Angsana New" w:cs="Angsana New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3A52C4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3A52C4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3A52C4">
        <w:rPr>
          <w:rFonts w:ascii="Angsana New" w:hAnsi="Angsana New" w:cs="Angsana New"/>
          <w:b/>
          <w:bCs/>
          <w:sz w:val="30"/>
          <w:szCs w:val="30"/>
        </w:rPr>
        <w:t>)</w:t>
      </w:r>
    </w:p>
    <w:p w:rsidR="00B61568" w:rsidRPr="003A52C4" w:rsidRDefault="00B61568" w:rsidP="00B61568">
      <w:pPr>
        <w:autoSpaceDE w:val="0"/>
        <w:autoSpaceDN w:val="0"/>
        <w:adjustRightInd w:val="0"/>
        <w:ind w:right="-25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</w:p>
    <w:p w:rsidR="00B61568" w:rsidRPr="00B74489" w:rsidRDefault="00B61568" w:rsidP="00B61568">
      <w:pPr>
        <w:autoSpaceDE w:val="0"/>
        <w:autoSpaceDN w:val="0"/>
        <w:adjustRightInd w:val="0"/>
        <w:ind w:right="-25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3A52C4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A52C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ณ</w:t>
      </w:r>
      <w:r w:rsidRPr="003A52C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วันที่</w:t>
      </w:r>
      <w:r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3</w:t>
      </w:r>
      <w:r w:rsidR="00C334A3">
        <w:rPr>
          <w:rFonts w:ascii="Angsana New" w:hAnsi="Angsana New" w:cs="Angsana New"/>
          <w:color w:val="000000"/>
          <w:spacing w:val="-2"/>
          <w:sz w:val="30"/>
          <w:szCs w:val="30"/>
        </w:rPr>
        <w:t>0</w:t>
      </w:r>
      <w:r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FB164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3A52C4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pacing w:val="-2"/>
          <w:sz w:val="30"/>
          <w:szCs w:val="30"/>
        </w:rPr>
        <w:t>1</w:t>
      </w:r>
      <w:r w:rsidRPr="003A52C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</w:t>
      </w:r>
      <w:r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ทุนเบ็ดเสร็จเฉพาะกิจการ</w:t>
      </w:r>
      <w:r w:rsidR="00D4353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สำหรับงวดสามเดือนและ</w:t>
      </w:r>
      <w:r w:rsidR="00AA3BA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เก้า</w:t>
      </w:r>
      <w:r w:rsidR="00D4353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D4353E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AA3BA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="00D4353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D456D3">
        <w:rPr>
          <w:rFonts w:ascii="Angsana New" w:hAnsi="Angsana New" w:cs="Angsana New"/>
          <w:color w:val="000000"/>
          <w:spacing w:val="-2"/>
          <w:sz w:val="30"/>
          <w:szCs w:val="30"/>
        </w:rPr>
        <w:t>2561</w:t>
      </w:r>
      <w:r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561406">
        <w:rPr>
          <w:rFonts w:ascii="Angsana New" w:hAnsi="Angsana New" w:cs="Angsana New"/>
          <w:color w:val="000000"/>
          <w:spacing w:val="-2"/>
          <w:sz w:val="30"/>
          <w:szCs w:val="30"/>
        </w:rPr>
        <w:br/>
      </w:r>
      <w:r w:rsidRPr="0030032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งบแสดงการเปลี่ยนแ</w:t>
      </w:r>
      <w:r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ปลงส่วนของผู้ถือหุ้นเฉพาะกิจการ</w:t>
      </w:r>
      <w:r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30032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30032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สำ</w:t>
      </w:r>
      <w:r w:rsidRPr="0030032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หรับ</w:t>
      </w:r>
      <w:r w:rsidRPr="00176B41">
        <w:rPr>
          <w:rFonts w:ascii="Angsana New" w:hAnsi="Angsana New" w:cs="Angsana New"/>
          <w:color w:val="000000"/>
          <w:sz w:val="30"/>
          <w:szCs w:val="30"/>
          <w:cs/>
        </w:rPr>
        <w:t>งวด</w:t>
      </w:r>
      <w:r w:rsidR="00FB164D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C334A3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Pr="00176B41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C334A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30 </w:t>
      </w:r>
      <w:r w:rsidR="00FB164D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2561</w:t>
      </w:r>
      <w:r w:rsidRPr="00176B4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76B41">
        <w:rPr>
          <w:rFonts w:ascii="Angsana New" w:hAnsi="Angsana New" w:cs="Angsana New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176B4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76B41">
        <w:rPr>
          <w:rFonts w:ascii="Angsana New" w:hAnsi="Angsana New" w:cs="Angsana New"/>
          <w:color w:val="000000"/>
          <w:sz w:val="30"/>
          <w:szCs w:val="30"/>
          <w:cs/>
        </w:rPr>
        <w:t>เจริญโภคภัณฑ์อาหาร จำกัด</w:t>
      </w:r>
      <w:r w:rsidRPr="00176B4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76B41">
        <w:rPr>
          <w:rFonts w:ascii="Angsana New" w:hAnsi="Angsana New" w:cs="Angsana New"/>
          <w:color w:val="000000"/>
          <w:sz w:val="30"/>
          <w:szCs w:val="30"/>
          <w:cs/>
        </w:rPr>
        <w:t>(มหาชน)</w:t>
      </w:r>
      <w:r w:rsidRPr="00176B4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76B41">
        <w:rPr>
          <w:rFonts w:ascii="Angsana New" w:hAnsi="Angsana New" w:cs="Angsana New"/>
          <w:color w:val="000000"/>
          <w:sz w:val="30"/>
          <w:szCs w:val="30"/>
          <w:cs/>
        </w:rPr>
        <w:t>และบริษัทย่อย และของเฉพาะบริษัท</w:t>
      </w:r>
      <w:r w:rsidRPr="00176B4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76B41">
        <w:rPr>
          <w:rFonts w:ascii="Angsana New" w:hAnsi="Angsana New" w:cs="Angsana New"/>
          <w:color w:val="000000"/>
          <w:sz w:val="30"/>
          <w:szCs w:val="30"/>
          <w:cs/>
        </w:rPr>
        <w:t>เจริญโภคภัณฑ์อาหาร จำกัด</w:t>
      </w:r>
      <w:r w:rsidRPr="00176B4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76B41">
        <w:rPr>
          <w:rFonts w:ascii="Angsana New" w:hAnsi="Angsana New" w:cs="Angsana New"/>
          <w:color w:val="000000"/>
          <w:sz w:val="30"/>
          <w:szCs w:val="30"/>
          <w:cs/>
        </w:rPr>
        <w:t>(มหาชน)</w:t>
      </w:r>
      <w:r w:rsidRPr="00176B4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76B41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  <w:r w:rsidRPr="00176B4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76B41">
        <w:rPr>
          <w:rFonts w:ascii="Angsana New" w:hAnsi="Angsana New" w:cs="Angsana New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005B3623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</w:t>
      </w:r>
      <w:r w:rsidR="009E7AFA">
        <w:rPr>
          <w:rFonts w:ascii="Angsana New" w:hAnsi="Angsana New" w:cs="Angsana New"/>
          <w:color w:val="000000"/>
          <w:spacing w:val="-6"/>
          <w:sz w:val="30"/>
          <w:szCs w:val="30"/>
        </w:rPr>
        <w:br/>
      </w:r>
      <w:r w:rsidRPr="005B3623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มาตรฐานการบัญชีฉบับที่ </w:t>
      </w:r>
      <w:r w:rsidRPr="005B3623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34 </w:t>
      </w:r>
      <w:r w:rsidRPr="005B3623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เรื่อง การรายงานทางการเงิน</w:t>
      </w:r>
      <w:r w:rsidRPr="00176B41">
        <w:rPr>
          <w:rFonts w:ascii="Angsana New" w:hAnsi="Angsana New" w:cs="Angsana New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</w:t>
      </w:r>
      <w:r w:rsidR="009E7AFA">
        <w:rPr>
          <w:rFonts w:ascii="Angsana New" w:hAnsi="Angsana New" w:cs="Angsana New"/>
          <w:color w:val="000000"/>
          <w:sz w:val="30"/>
          <w:szCs w:val="30"/>
        </w:rPr>
        <w:br/>
      </w:r>
      <w:r w:rsidRPr="00176B41">
        <w:rPr>
          <w:rFonts w:ascii="Angsana New" w:hAnsi="Angsana New" w:cs="Angsana New"/>
          <w:color w:val="000000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  <w:r w:rsidRPr="00176B41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:rsidR="00B61568" w:rsidRPr="00C334A3" w:rsidRDefault="00B61568" w:rsidP="00B61568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B61568" w:rsidRPr="003A52C4" w:rsidRDefault="00B61568" w:rsidP="00B61568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A52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:rsidR="00B61568" w:rsidRPr="003A52C4" w:rsidRDefault="00B61568" w:rsidP="00B61568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B61568" w:rsidRDefault="00B61568" w:rsidP="00B61568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A52C4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A52C4">
        <w:rPr>
          <w:rFonts w:ascii="Angsana New" w:hAnsi="Angsana New" w:cs="Angsana New"/>
          <w:color w:val="000000"/>
          <w:sz w:val="30"/>
          <w:szCs w:val="30"/>
        </w:rPr>
        <w:t xml:space="preserve"> 2410 “</w:t>
      </w:r>
      <w:r w:rsidRPr="003A52C4">
        <w:rPr>
          <w:rFonts w:ascii="Angsana New" w:hAnsi="Angsana New" w:cs="Angsana New"/>
          <w:color w:val="000000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52C4">
        <w:rPr>
          <w:rFonts w:ascii="Angsana New" w:hAnsi="Angsana New" w:cs="Angsana New"/>
          <w:color w:val="000000"/>
          <w:sz w:val="30"/>
          <w:szCs w:val="30"/>
        </w:rPr>
        <w:t>”</w:t>
      </w:r>
      <w:r w:rsidRPr="003A52C4">
        <w:rPr>
          <w:rFonts w:ascii="Angsana New" w:hAnsi="Angsana New" w:cs="Angsana New"/>
          <w:color w:val="000000"/>
          <w:sz w:val="30"/>
          <w:szCs w:val="30"/>
          <w:cs/>
        </w:rPr>
        <w:t xml:space="preserve"> การสอบทานดังกล่าวประกอบด้วย</w:t>
      </w:r>
      <w:r w:rsidRPr="003A52C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color w:val="000000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52C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color w:val="000000"/>
          <w:sz w:val="30"/>
          <w:szCs w:val="30"/>
          <w:cs/>
        </w:rPr>
        <w:t>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52C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A52C4">
        <w:rPr>
          <w:rFonts w:ascii="Angsana New" w:hAnsi="Angsana New" w:cs="Angsana New"/>
          <w:color w:val="000000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B61568" w:rsidRPr="003A52C4" w:rsidRDefault="00B61568" w:rsidP="00B61568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B61568" w:rsidRPr="003A52C4" w:rsidRDefault="00B61568" w:rsidP="00B61568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B61568" w:rsidRPr="003A52C4" w:rsidSect="00B72217">
          <w:head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:rsidR="00D4353E" w:rsidRDefault="00D4353E" w:rsidP="00B61568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B61568" w:rsidRPr="003A52C4" w:rsidRDefault="00B61568" w:rsidP="00B61568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A52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ข้อสรุป</w:t>
      </w:r>
    </w:p>
    <w:p w:rsidR="00B61568" w:rsidRPr="003A52C4" w:rsidRDefault="00B61568" w:rsidP="00B61568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B61568" w:rsidRPr="003A52C4" w:rsidRDefault="00B61568" w:rsidP="00B61568">
      <w:pPr>
        <w:autoSpaceDE w:val="0"/>
        <w:autoSpaceDN w:val="0"/>
        <w:adjustRightInd w:val="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3A52C4"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A52C4"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 w:rsidRPr="003A52C4">
        <w:rPr>
          <w:rFonts w:ascii="Angsana New" w:hAnsi="Angsana New" w:cs="Angsana New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:rsidR="00B61568" w:rsidRPr="003A52C4" w:rsidRDefault="00B61568" w:rsidP="00B61568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B61568" w:rsidRPr="003A52C4" w:rsidRDefault="00B61568" w:rsidP="00B61568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B61568" w:rsidRPr="003A52C4" w:rsidRDefault="00B61568" w:rsidP="00B61568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B61568" w:rsidRPr="003A52C4" w:rsidRDefault="00B61568" w:rsidP="00B61568">
      <w:pPr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:rsidR="00B61568" w:rsidRPr="003A52C4" w:rsidRDefault="00B61568" w:rsidP="00B61568">
      <w:pPr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:rsidR="00B61568" w:rsidRPr="003A52C4" w:rsidRDefault="00B61568" w:rsidP="00B61568">
      <w:pPr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3A52C4">
        <w:rPr>
          <w:rFonts w:ascii="Angsana New" w:hAnsi="Angsana New" w:cs="Angsana New"/>
          <w:color w:val="000000"/>
          <w:sz w:val="30"/>
          <w:szCs w:val="30"/>
        </w:rPr>
        <w:t>(</w:t>
      </w:r>
      <w:r w:rsidRPr="003A52C4">
        <w:rPr>
          <w:rFonts w:ascii="Angsana New" w:hAnsi="Angsana New" w:cs="Angsana New"/>
          <w:color w:val="000000"/>
          <w:sz w:val="30"/>
          <w:szCs w:val="30"/>
          <w:cs/>
        </w:rPr>
        <w:t>นายเจริญ ผู้สัมฤทธิ์เลิศ</w:t>
      </w:r>
      <w:r w:rsidRPr="003A52C4">
        <w:rPr>
          <w:rFonts w:ascii="Angsana New" w:hAnsi="Angsana New" w:cs="Angsana New"/>
          <w:color w:val="000000"/>
          <w:sz w:val="30"/>
          <w:szCs w:val="30"/>
        </w:rPr>
        <w:t xml:space="preserve">) </w:t>
      </w:r>
    </w:p>
    <w:p w:rsidR="00B61568" w:rsidRPr="003A52C4" w:rsidRDefault="00B61568" w:rsidP="00B61568">
      <w:pPr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3A52C4">
        <w:rPr>
          <w:rFonts w:ascii="Angsana New" w:hAnsi="Angsana New" w:cs="Angsana New"/>
          <w:color w:val="000000"/>
          <w:sz w:val="30"/>
          <w:szCs w:val="30"/>
          <w:cs/>
        </w:rPr>
        <w:t>ผู้สอบบัญชีรับอนุญาต</w:t>
      </w:r>
    </w:p>
    <w:p w:rsidR="00B61568" w:rsidRPr="003A52C4" w:rsidRDefault="00B61568" w:rsidP="00B61568">
      <w:pPr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3A52C4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เลขทะเบียน </w:t>
      </w:r>
      <w:r w:rsidRPr="003A52C4">
        <w:rPr>
          <w:rFonts w:ascii="Angsana New" w:hAnsi="Angsana New" w:cs="Angsana New"/>
          <w:color w:val="000000"/>
          <w:sz w:val="30"/>
          <w:szCs w:val="30"/>
        </w:rPr>
        <w:t>4068</w:t>
      </w:r>
    </w:p>
    <w:p w:rsidR="00B61568" w:rsidRPr="003A52C4" w:rsidRDefault="00B61568" w:rsidP="00B61568">
      <w:pPr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:rsidR="00B61568" w:rsidRPr="003A52C4" w:rsidRDefault="00B61568" w:rsidP="00B61568">
      <w:pPr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3A52C4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proofErr w:type="spellStart"/>
      <w:r w:rsidRPr="003A52C4">
        <w:rPr>
          <w:rFonts w:ascii="Angsana New" w:hAnsi="Angsana New" w:cs="Angsana New"/>
          <w:color w:val="000000"/>
          <w:sz w:val="30"/>
          <w:szCs w:val="30"/>
          <w:cs/>
        </w:rPr>
        <w:t>เค</w:t>
      </w:r>
      <w:proofErr w:type="spellEnd"/>
      <w:r w:rsidRPr="003A52C4">
        <w:rPr>
          <w:rFonts w:ascii="Angsana New" w:hAnsi="Angsana New" w:cs="Angsana New"/>
          <w:color w:val="000000"/>
          <w:sz w:val="30"/>
          <w:szCs w:val="30"/>
          <w:cs/>
        </w:rPr>
        <w:t>พี</w:t>
      </w:r>
      <w:proofErr w:type="spellStart"/>
      <w:r w:rsidRPr="003A52C4">
        <w:rPr>
          <w:rFonts w:ascii="Angsana New" w:hAnsi="Angsana New" w:cs="Angsana New"/>
          <w:color w:val="000000"/>
          <w:sz w:val="30"/>
          <w:szCs w:val="30"/>
          <w:cs/>
        </w:rPr>
        <w:t>เอ็ม</w:t>
      </w:r>
      <w:proofErr w:type="spellEnd"/>
      <w:r w:rsidRPr="003A52C4">
        <w:rPr>
          <w:rFonts w:ascii="Angsana New" w:hAnsi="Angsana New" w:cs="Angsana New"/>
          <w:color w:val="000000"/>
          <w:sz w:val="30"/>
          <w:szCs w:val="30"/>
          <w:cs/>
        </w:rPr>
        <w:t>จี ภูมิไชย สอบบัญชี จำกัด</w:t>
      </w:r>
    </w:p>
    <w:p w:rsidR="00B61568" w:rsidRPr="003A52C4" w:rsidRDefault="00B61568" w:rsidP="00B61568">
      <w:pPr>
        <w:jc w:val="both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3A52C4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กรุงเทพมหานคร</w:t>
      </w:r>
    </w:p>
    <w:p w:rsidR="00B61568" w:rsidRPr="00B61568" w:rsidRDefault="000671FB" w:rsidP="00B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 xml:space="preserve">14 </w:t>
      </w:r>
      <w:r w:rsidR="008D0455">
        <w:rPr>
          <w:rFonts w:ascii="Angsana New" w:hAnsi="Angsana New" w:cs="Angsana New" w:hint="cs"/>
          <w:color w:val="000000"/>
          <w:sz w:val="30"/>
          <w:szCs w:val="30"/>
          <w:cs/>
        </w:rPr>
        <w:t>พฤศจิกายน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442BA1">
        <w:rPr>
          <w:rFonts w:ascii="Angsana New" w:hAnsi="Angsana New" w:cs="Angsana New" w:hint="cs"/>
          <w:color w:val="000000"/>
          <w:sz w:val="30"/>
          <w:szCs w:val="30"/>
          <w:cs/>
        </w:rPr>
        <w:t>2561</w:t>
      </w:r>
    </w:p>
    <w:p w:rsidR="00BC627D" w:rsidRPr="00EE3C00" w:rsidRDefault="00BC627D" w:rsidP="00574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440"/>
        </w:tabs>
        <w:spacing w:line="240" w:lineRule="auto"/>
        <w:ind w:left="1080" w:right="-25"/>
        <w:jc w:val="thaiDistribute"/>
        <w:rPr>
          <w:rFonts w:ascii="Angsana New" w:hAnsi="Angsana New" w:cstheme="minorBidi"/>
          <w:sz w:val="30"/>
          <w:szCs w:val="30"/>
        </w:rPr>
      </w:pPr>
      <w:bookmarkStart w:id="1" w:name="_GoBack"/>
      <w:bookmarkEnd w:id="1"/>
    </w:p>
    <w:sectPr w:rsidR="00BC627D" w:rsidRPr="00EE3C00" w:rsidSect="00BD78ED">
      <w:headerReference w:type="default" r:id="rId13"/>
      <w:footerReference w:type="default" r:id="rId14"/>
      <w:pgSz w:w="11907" w:h="16840" w:code="9"/>
      <w:pgMar w:top="691" w:right="1152" w:bottom="576" w:left="1152" w:header="720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48F" w:rsidRDefault="00EB748F" w:rsidP="004956B4">
      <w:r>
        <w:separator/>
      </w:r>
    </w:p>
  </w:endnote>
  <w:endnote w:type="continuationSeparator" w:id="0">
    <w:p w:rsidR="00EB748F" w:rsidRDefault="00EB748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Default="00711CF7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123</w:t>
    </w:r>
    <w:r>
      <w:rPr>
        <w:noProof/>
      </w:rPr>
      <w:fldChar w:fldCharType="end"/>
    </w:r>
  </w:p>
  <w:p w:rsidR="00711CF7" w:rsidRDefault="00711CF7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Pr="00EB12F2" w:rsidRDefault="00711CF7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Default="00711CF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Pr="003A52C4" w:rsidRDefault="00711CF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 w:rsidR="00C9244E">
      <w:rPr>
        <w:rFonts w:ascii="Angsana New" w:hAnsi="Angsana New" w:cs="Angsana New"/>
        <w:noProof/>
        <w:sz w:val="30"/>
        <w:szCs w:val="30"/>
      </w:rPr>
      <w:t>2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:rsidR="00711CF7" w:rsidRPr="00864539" w:rsidRDefault="00711CF7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48F" w:rsidRDefault="00EB748F" w:rsidP="004956B4">
      <w:r>
        <w:separator/>
      </w:r>
    </w:p>
  </w:footnote>
  <w:footnote w:type="continuationSeparator" w:id="0">
    <w:p w:rsidR="00EB748F" w:rsidRDefault="00EB748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Default="00711CF7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:rsidR="00711CF7" w:rsidRPr="00BC7C47" w:rsidRDefault="00711CF7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Default="00711CF7" w:rsidP="00FD5B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F7" w:rsidRDefault="00711CF7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b/>
        <w:bCs/>
        <w:sz w:val="32"/>
        <w:szCs w:val="32"/>
      </w:rPr>
    </w:pPr>
  </w:p>
  <w:p w:rsidR="00C9244E" w:rsidRDefault="00C9244E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740F7"/>
    <w:multiLevelType w:val="hybridMultilevel"/>
    <w:tmpl w:val="F416B6FA"/>
    <w:lvl w:ilvl="0" w:tplc="4CC451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C86EC5"/>
    <w:multiLevelType w:val="multilevel"/>
    <w:tmpl w:val="930838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6" w15:restartNumberingAfterBreak="0">
    <w:nsid w:val="4A1A0725"/>
    <w:multiLevelType w:val="hybridMultilevel"/>
    <w:tmpl w:val="72FE03F8"/>
    <w:lvl w:ilvl="0" w:tplc="C7083B12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8FA320F"/>
    <w:multiLevelType w:val="hybridMultilevel"/>
    <w:tmpl w:val="5CD49F28"/>
    <w:lvl w:ilvl="0" w:tplc="1F042A76">
      <w:start w:val="859"/>
      <w:numFmt w:val="bullet"/>
      <w:lvlText w:val="-"/>
      <w:lvlJc w:val="left"/>
      <w:pPr>
        <w:ind w:left="834" w:hanging="105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8" w15:restartNumberingAfterBreak="0">
    <w:nsid w:val="5D195AEC"/>
    <w:multiLevelType w:val="hybridMultilevel"/>
    <w:tmpl w:val="D22A0F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F297C"/>
    <w:multiLevelType w:val="hybridMultilevel"/>
    <w:tmpl w:val="DF462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E5D4B"/>
    <w:multiLevelType w:val="hybridMultilevel"/>
    <w:tmpl w:val="E08C051A"/>
    <w:lvl w:ilvl="0" w:tplc="E0EEB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D6647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1"/>
  </w:num>
  <w:num w:numId="5">
    <w:abstractNumId w:val="5"/>
  </w:num>
  <w:num w:numId="6">
    <w:abstractNumId w:val="6"/>
  </w:num>
  <w:num w:numId="7">
    <w:abstractNumId w:val="0"/>
  </w:num>
  <w:num w:numId="8">
    <w:abstractNumId w:val="9"/>
  </w:num>
  <w:num w:numId="9">
    <w:abstractNumId w:val="1"/>
  </w:num>
  <w:num w:numId="10">
    <w:abstractNumId w:val="0"/>
  </w:num>
  <w:num w:numId="11">
    <w:abstractNumId w:val="8"/>
  </w:num>
  <w:num w:numId="12">
    <w:abstractNumId w:val="10"/>
  </w:num>
  <w:num w:numId="1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117"/>
    <w:rsid w:val="00000448"/>
    <w:rsid w:val="00000599"/>
    <w:rsid w:val="00000910"/>
    <w:rsid w:val="0000091F"/>
    <w:rsid w:val="00000B80"/>
    <w:rsid w:val="00000C69"/>
    <w:rsid w:val="00000CFF"/>
    <w:rsid w:val="00000DE4"/>
    <w:rsid w:val="00000FCF"/>
    <w:rsid w:val="000013EE"/>
    <w:rsid w:val="00001434"/>
    <w:rsid w:val="0000174B"/>
    <w:rsid w:val="000017BF"/>
    <w:rsid w:val="000019C7"/>
    <w:rsid w:val="000019E4"/>
    <w:rsid w:val="00001B2E"/>
    <w:rsid w:val="000022C2"/>
    <w:rsid w:val="00002354"/>
    <w:rsid w:val="00002C79"/>
    <w:rsid w:val="00002D31"/>
    <w:rsid w:val="00003007"/>
    <w:rsid w:val="000031FB"/>
    <w:rsid w:val="000033F9"/>
    <w:rsid w:val="000034AB"/>
    <w:rsid w:val="00003575"/>
    <w:rsid w:val="0000362B"/>
    <w:rsid w:val="0000366F"/>
    <w:rsid w:val="00003CF4"/>
    <w:rsid w:val="000048DE"/>
    <w:rsid w:val="00004BE1"/>
    <w:rsid w:val="00004D05"/>
    <w:rsid w:val="0000504F"/>
    <w:rsid w:val="00005053"/>
    <w:rsid w:val="00005420"/>
    <w:rsid w:val="00005682"/>
    <w:rsid w:val="000059C8"/>
    <w:rsid w:val="00005CEA"/>
    <w:rsid w:val="00005D6D"/>
    <w:rsid w:val="000060E7"/>
    <w:rsid w:val="0000620C"/>
    <w:rsid w:val="00006276"/>
    <w:rsid w:val="00006607"/>
    <w:rsid w:val="000066BE"/>
    <w:rsid w:val="00006C7B"/>
    <w:rsid w:val="00006CCA"/>
    <w:rsid w:val="00006E72"/>
    <w:rsid w:val="00007201"/>
    <w:rsid w:val="00007622"/>
    <w:rsid w:val="00007869"/>
    <w:rsid w:val="00007C3B"/>
    <w:rsid w:val="000102A1"/>
    <w:rsid w:val="0001036E"/>
    <w:rsid w:val="00010613"/>
    <w:rsid w:val="00010908"/>
    <w:rsid w:val="00010A3F"/>
    <w:rsid w:val="00010CEF"/>
    <w:rsid w:val="00010D91"/>
    <w:rsid w:val="000110D4"/>
    <w:rsid w:val="00011192"/>
    <w:rsid w:val="00011239"/>
    <w:rsid w:val="000112F0"/>
    <w:rsid w:val="0001146B"/>
    <w:rsid w:val="00011734"/>
    <w:rsid w:val="00011BF0"/>
    <w:rsid w:val="00011E28"/>
    <w:rsid w:val="00012007"/>
    <w:rsid w:val="00012414"/>
    <w:rsid w:val="00012851"/>
    <w:rsid w:val="00012973"/>
    <w:rsid w:val="00012BAD"/>
    <w:rsid w:val="00012BFB"/>
    <w:rsid w:val="00012E56"/>
    <w:rsid w:val="0001308B"/>
    <w:rsid w:val="00013110"/>
    <w:rsid w:val="000132EA"/>
    <w:rsid w:val="00013635"/>
    <w:rsid w:val="00013679"/>
    <w:rsid w:val="00013704"/>
    <w:rsid w:val="0001387D"/>
    <w:rsid w:val="00013AF4"/>
    <w:rsid w:val="00013C42"/>
    <w:rsid w:val="00013CB1"/>
    <w:rsid w:val="00013D52"/>
    <w:rsid w:val="00013DDD"/>
    <w:rsid w:val="00014102"/>
    <w:rsid w:val="0001498C"/>
    <w:rsid w:val="000149B9"/>
    <w:rsid w:val="00014C1D"/>
    <w:rsid w:val="00014C67"/>
    <w:rsid w:val="00014D23"/>
    <w:rsid w:val="00014FD1"/>
    <w:rsid w:val="00015077"/>
    <w:rsid w:val="00015237"/>
    <w:rsid w:val="00015393"/>
    <w:rsid w:val="000153B6"/>
    <w:rsid w:val="00015EB1"/>
    <w:rsid w:val="0001602E"/>
    <w:rsid w:val="000160E6"/>
    <w:rsid w:val="000161EB"/>
    <w:rsid w:val="000165DD"/>
    <w:rsid w:val="0001690A"/>
    <w:rsid w:val="00016938"/>
    <w:rsid w:val="00016A0B"/>
    <w:rsid w:val="00016A4F"/>
    <w:rsid w:val="00016D9B"/>
    <w:rsid w:val="0001706B"/>
    <w:rsid w:val="000171A4"/>
    <w:rsid w:val="00017D92"/>
    <w:rsid w:val="00017E6F"/>
    <w:rsid w:val="00017EEF"/>
    <w:rsid w:val="00020520"/>
    <w:rsid w:val="000206B1"/>
    <w:rsid w:val="00020955"/>
    <w:rsid w:val="00020AAD"/>
    <w:rsid w:val="00020C5F"/>
    <w:rsid w:val="00020C9C"/>
    <w:rsid w:val="00020DF6"/>
    <w:rsid w:val="0002112C"/>
    <w:rsid w:val="00021310"/>
    <w:rsid w:val="0002133A"/>
    <w:rsid w:val="000213A0"/>
    <w:rsid w:val="000219AD"/>
    <w:rsid w:val="00021A69"/>
    <w:rsid w:val="00021BC1"/>
    <w:rsid w:val="00021ECF"/>
    <w:rsid w:val="00022029"/>
    <w:rsid w:val="000226E3"/>
    <w:rsid w:val="00022747"/>
    <w:rsid w:val="00022819"/>
    <w:rsid w:val="0002282F"/>
    <w:rsid w:val="00022851"/>
    <w:rsid w:val="00022D27"/>
    <w:rsid w:val="00022E97"/>
    <w:rsid w:val="0002369A"/>
    <w:rsid w:val="00023744"/>
    <w:rsid w:val="0002379B"/>
    <w:rsid w:val="000238E9"/>
    <w:rsid w:val="00023E11"/>
    <w:rsid w:val="00023E63"/>
    <w:rsid w:val="00023F8C"/>
    <w:rsid w:val="00024053"/>
    <w:rsid w:val="00024088"/>
    <w:rsid w:val="0002426A"/>
    <w:rsid w:val="0002447A"/>
    <w:rsid w:val="000245B2"/>
    <w:rsid w:val="000246B1"/>
    <w:rsid w:val="00024810"/>
    <w:rsid w:val="00024ADD"/>
    <w:rsid w:val="00024B70"/>
    <w:rsid w:val="00024CA3"/>
    <w:rsid w:val="00024D19"/>
    <w:rsid w:val="00024E16"/>
    <w:rsid w:val="00024E1F"/>
    <w:rsid w:val="00024EF7"/>
    <w:rsid w:val="00024FF6"/>
    <w:rsid w:val="00024FFA"/>
    <w:rsid w:val="0002521C"/>
    <w:rsid w:val="00025425"/>
    <w:rsid w:val="000255C8"/>
    <w:rsid w:val="00025719"/>
    <w:rsid w:val="000259A7"/>
    <w:rsid w:val="00025D14"/>
    <w:rsid w:val="00025FD3"/>
    <w:rsid w:val="00026455"/>
    <w:rsid w:val="00026533"/>
    <w:rsid w:val="000265F1"/>
    <w:rsid w:val="00026636"/>
    <w:rsid w:val="00026695"/>
    <w:rsid w:val="000266A2"/>
    <w:rsid w:val="0002693E"/>
    <w:rsid w:val="00026C83"/>
    <w:rsid w:val="000273E2"/>
    <w:rsid w:val="000276BB"/>
    <w:rsid w:val="0002777E"/>
    <w:rsid w:val="00027B55"/>
    <w:rsid w:val="00027C1D"/>
    <w:rsid w:val="00027D0B"/>
    <w:rsid w:val="00027F72"/>
    <w:rsid w:val="00027FB3"/>
    <w:rsid w:val="000301EB"/>
    <w:rsid w:val="0003037E"/>
    <w:rsid w:val="00030506"/>
    <w:rsid w:val="0003050A"/>
    <w:rsid w:val="0003050B"/>
    <w:rsid w:val="00030568"/>
    <w:rsid w:val="0003060F"/>
    <w:rsid w:val="00030737"/>
    <w:rsid w:val="00030750"/>
    <w:rsid w:val="00030ABE"/>
    <w:rsid w:val="00030B08"/>
    <w:rsid w:val="00030C01"/>
    <w:rsid w:val="00031375"/>
    <w:rsid w:val="000313AE"/>
    <w:rsid w:val="00031575"/>
    <w:rsid w:val="000315A7"/>
    <w:rsid w:val="00031BD4"/>
    <w:rsid w:val="00031C38"/>
    <w:rsid w:val="00031CB6"/>
    <w:rsid w:val="00031E74"/>
    <w:rsid w:val="00031EEC"/>
    <w:rsid w:val="0003233F"/>
    <w:rsid w:val="000325FF"/>
    <w:rsid w:val="00032700"/>
    <w:rsid w:val="00032985"/>
    <w:rsid w:val="00032A39"/>
    <w:rsid w:val="00032EEC"/>
    <w:rsid w:val="00032F4D"/>
    <w:rsid w:val="0003302D"/>
    <w:rsid w:val="00033047"/>
    <w:rsid w:val="000330AA"/>
    <w:rsid w:val="0003353C"/>
    <w:rsid w:val="0003368C"/>
    <w:rsid w:val="00033803"/>
    <w:rsid w:val="00033995"/>
    <w:rsid w:val="000339B8"/>
    <w:rsid w:val="00033A15"/>
    <w:rsid w:val="000340D2"/>
    <w:rsid w:val="00034130"/>
    <w:rsid w:val="000342DF"/>
    <w:rsid w:val="00034391"/>
    <w:rsid w:val="0003450C"/>
    <w:rsid w:val="000345C0"/>
    <w:rsid w:val="000345EF"/>
    <w:rsid w:val="0003483C"/>
    <w:rsid w:val="00034853"/>
    <w:rsid w:val="00034BEA"/>
    <w:rsid w:val="0003552A"/>
    <w:rsid w:val="000356CC"/>
    <w:rsid w:val="0003578C"/>
    <w:rsid w:val="00035AA5"/>
    <w:rsid w:val="00035CAF"/>
    <w:rsid w:val="00035F32"/>
    <w:rsid w:val="00036643"/>
    <w:rsid w:val="00036927"/>
    <w:rsid w:val="00036A93"/>
    <w:rsid w:val="00037043"/>
    <w:rsid w:val="000371F5"/>
    <w:rsid w:val="00037345"/>
    <w:rsid w:val="00037583"/>
    <w:rsid w:val="000377D1"/>
    <w:rsid w:val="00037841"/>
    <w:rsid w:val="00037B04"/>
    <w:rsid w:val="00037D9B"/>
    <w:rsid w:val="00037E53"/>
    <w:rsid w:val="00037EFC"/>
    <w:rsid w:val="00040303"/>
    <w:rsid w:val="0004040F"/>
    <w:rsid w:val="00040516"/>
    <w:rsid w:val="000406B3"/>
    <w:rsid w:val="000406E9"/>
    <w:rsid w:val="000407DF"/>
    <w:rsid w:val="00041224"/>
    <w:rsid w:val="000412C6"/>
    <w:rsid w:val="000412DE"/>
    <w:rsid w:val="000417C2"/>
    <w:rsid w:val="000418C1"/>
    <w:rsid w:val="00041DE0"/>
    <w:rsid w:val="00041F62"/>
    <w:rsid w:val="000422D2"/>
    <w:rsid w:val="000423AF"/>
    <w:rsid w:val="000423B6"/>
    <w:rsid w:val="00042827"/>
    <w:rsid w:val="000428A6"/>
    <w:rsid w:val="00042C04"/>
    <w:rsid w:val="000431EA"/>
    <w:rsid w:val="00043788"/>
    <w:rsid w:val="00043CEE"/>
    <w:rsid w:val="000442A4"/>
    <w:rsid w:val="000443A4"/>
    <w:rsid w:val="000444D8"/>
    <w:rsid w:val="000445A4"/>
    <w:rsid w:val="000447F9"/>
    <w:rsid w:val="00044E80"/>
    <w:rsid w:val="00044E8D"/>
    <w:rsid w:val="00044EC0"/>
    <w:rsid w:val="00045149"/>
    <w:rsid w:val="000453AB"/>
    <w:rsid w:val="00045428"/>
    <w:rsid w:val="00045501"/>
    <w:rsid w:val="00045728"/>
    <w:rsid w:val="000459BD"/>
    <w:rsid w:val="00045A6A"/>
    <w:rsid w:val="00045A97"/>
    <w:rsid w:val="00045B04"/>
    <w:rsid w:val="00045C41"/>
    <w:rsid w:val="00045E37"/>
    <w:rsid w:val="00046358"/>
    <w:rsid w:val="0004660E"/>
    <w:rsid w:val="00046D78"/>
    <w:rsid w:val="00046DFA"/>
    <w:rsid w:val="00046E06"/>
    <w:rsid w:val="00046F98"/>
    <w:rsid w:val="00047076"/>
    <w:rsid w:val="0004709D"/>
    <w:rsid w:val="00047199"/>
    <w:rsid w:val="000471E5"/>
    <w:rsid w:val="0004742C"/>
    <w:rsid w:val="000474D1"/>
    <w:rsid w:val="00047560"/>
    <w:rsid w:val="000478E8"/>
    <w:rsid w:val="000479BE"/>
    <w:rsid w:val="00047A6D"/>
    <w:rsid w:val="00047F8A"/>
    <w:rsid w:val="00047FFC"/>
    <w:rsid w:val="00050197"/>
    <w:rsid w:val="00050239"/>
    <w:rsid w:val="0005024C"/>
    <w:rsid w:val="00050460"/>
    <w:rsid w:val="000506F1"/>
    <w:rsid w:val="00050ECD"/>
    <w:rsid w:val="000510DE"/>
    <w:rsid w:val="00051103"/>
    <w:rsid w:val="0005136A"/>
    <w:rsid w:val="00051378"/>
    <w:rsid w:val="00051CA7"/>
    <w:rsid w:val="000521F0"/>
    <w:rsid w:val="000522F0"/>
    <w:rsid w:val="00052341"/>
    <w:rsid w:val="000523AD"/>
    <w:rsid w:val="0005292F"/>
    <w:rsid w:val="00053055"/>
    <w:rsid w:val="000532B3"/>
    <w:rsid w:val="00053495"/>
    <w:rsid w:val="000535E5"/>
    <w:rsid w:val="00053680"/>
    <w:rsid w:val="0005393E"/>
    <w:rsid w:val="00053A0B"/>
    <w:rsid w:val="00053A9A"/>
    <w:rsid w:val="00053BA1"/>
    <w:rsid w:val="00053C01"/>
    <w:rsid w:val="00053C25"/>
    <w:rsid w:val="00053E0A"/>
    <w:rsid w:val="00053E45"/>
    <w:rsid w:val="00054376"/>
    <w:rsid w:val="000543B5"/>
    <w:rsid w:val="00054411"/>
    <w:rsid w:val="00054674"/>
    <w:rsid w:val="0005478B"/>
    <w:rsid w:val="00054C6D"/>
    <w:rsid w:val="0005505B"/>
    <w:rsid w:val="0005514A"/>
    <w:rsid w:val="00055234"/>
    <w:rsid w:val="00055530"/>
    <w:rsid w:val="0005559F"/>
    <w:rsid w:val="00055610"/>
    <w:rsid w:val="000556E7"/>
    <w:rsid w:val="000557E1"/>
    <w:rsid w:val="00055818"/>
    <w:rsid w:val="00055960"/>
    <w:rsid w:val="00055BA5"/>
    <w:rsid w:val="00055D63"/>
    <w:rsid w:val="00056906"/>
    <w:rsid w:val="00056ACA"/>
    <w:rsid w:val="00056B46"/>
    <w:rsid w:val="00056E44"/>
    <w:rsid w:val="00056E9F"/>
    <w:rsid w:val="00056FF2"/>
    <w:rsid w:val="000570D4"/>
    <w:rsid w:val="00057407"/>
    <w:rsid w:val="000574DA"/>
    <w:rsid w:val="0005761E"/>
    <w:rsid w:val="00057641"/>
    <w:rsid w:val="00057DE0"/>
    <w:rsid w:val="00057F80"/>
    <w:rsid w:val="0006013E"/>
    <w:rsid w:val="00060185"/>
    <w:rsid w:val="0006038B"/>
    <w:rsid w:val="00060457"/>
    <w:rsid w:val="000604B5"/>
    <w:rsid w:val="00060700"/>
    <w:rsid w:val="00060C24"/>
    <w:rsid w:val="00060D77"/>
    <w:rsid w:val="0006132F"/>
    <w:rsid w:val="000615D9"/>
    <w:rsid w:val="00061810"/>
    <w:rsid w:val="00061848"/>
    <w:rsid w:val="000618D8"/>
    <w:rsid w:val="00061DD2"/>
    <w:rsid w:val="00061F9F"/>
    <w:rsid w:val="00062020"/>
    <w:rsid w:val="0006229F"/>
    <w:rsid w:val="000622B0"/>
    <w:rsid w:val="0006244A"/>
    <w:rsid w:val="000626C9"/>
    <w:rsid w:val="00062CEC"/>
    <w:rsid w:val="00062F3E"/>
    <w:rsid w:val="0006310B"/>
    <w:rsid w:val="0006312C"/>
    <w:rsid w:val="00063137"/>
    <w:rsid w:val="0006354B"/>
    <w:rsid w:val="000636FA"/>
    <w:rsid w:val="00063897"/>
    <w:rsid w:val="000638D7"/>
    <w:rsid w:val="00063D62"/>
    <w:rsid w:val="00063DD0"/>
    <w:rsid w:val="00063F67"/>
    <w:rsid w:val="00063F6E"/>
    <w:rsid w:val="000640A0"/>
    <w:rsid w:val="000646A7"/>
    <w:rsid w:val="00064711"/>
    <w:rsid w:val="00064812"/>
    <w:rsid w:val="00064A0F"/>
    <w:rsid w:val="00064BFE"/>
    <w:rsid w:val="00064E2B"/>
    <w:rsid w:val="00064F02"/>
    <w:rsid w:val="000652A4"/>
    <w:rsid w:val="00065609"/>
    <w:rsid w:val="000656E1"/>
    <w:rsid w:val="00065846"/>
    <w:rsid w:val="000658EA"/>
    <w:rsid w:val="00065ADE"/>
    <w:rsid w:val="00065C80"/>
    <w:rsid w:val="000665D4"/>
    <w:rsid w:val="00066B9F"/>
    <w:rsid w:val="00066DB2"/>
    <w:rsid w:val="000671FB"/>
    <w:rsid w:val="0006741C"/>
    <w:rsid w:val="000677A9"/>
    <w:rsid w:val="00067D18"/>
    <w:rsid w:val="00067D22"/>
    <w:rsid w:val="00067D6A"/>
    <w:rsid w:val="00067ED8"/>
    <w:rsid w:val="00070088"/>
    <w:rsid w:val="00070589"/>
    <w:rsid w:val="0007063C"/>
    <w:rsid w:val="0007077B"/>
    <w:rsid w:val="00070861"/>
    <w:rsid w:val="00070B1B"/>
    <w:rsid w:val="000710D8"/>
    <w:rsid w:val="0007168B"/>
    <w:rsid w:val="000716D7"/>
    <w:rsid w:val="000719CC"/>
    <w:rsid w:val="00071AD7"/>
    <w:rsid w:val="00071B79"/>
    <w:rsid w:val="00071DCC"/>
    <w:rsid w:val="00071F77"/>
    <w:rsid w:val="00071FC1"/>
    <w:rsid w:val="00072393"/>
    <w:rsid w:val="00072485"/>
    <w:rsid w:val="000726AA"/>
    <w:rsid w:val="0007277C"/>
    <w:rsid w:val="00072A1D"/>
    <w:rsid w:val="00072C0A"/>
    <w:rsid w:val="0007302E"/>
    <w:rsid w:val="000730CF"/>
    <w:rsid w:val="000735C7"/>
    <w:rsid w:val="0007367C"/>
    <w:rsid w:val="0007372A"/>
    <w:rsid w:val="00073C86"/>
    <w:rsid w:val="00073EE0"/>
    <w:rsid w:val="0007419D"/>
    <w:rsid w:val="00074411"/>
    <w:rsid w:val="000744FA"/>
    <w:rsid w:val="00074676"/>
    <w:rsid w:val="000747BC"/>
    <w:rsid w:val="00074AA7"/>
    <w:rsid w:val="00074D86"/>
    <w:rsid w:val="0007509B"/>
    <w:rsid w:val="000751B4"/>
    <w:rsid w:val="0007539F"/>
    <w:rsid w:val="0007546C"/>
    <w:rsid w:val="000754D3"/>
    <w:rsid w:val="0007557D"/>
    <w:rsid w:val="00075606"/>
    <w:rsid w:val="000757CB"/>
    <w:rsid w:val="000759B4"/>
    <w:rsid w:val="000759BC"/>
    <w:rsid w:val="000759D6"/>
    <w:rsid w:val="00075BA6"/>
    <w:rsid w:val="00075C26"/>
    <w:rsid w:val="00075E55"/>
    <w:rsid w:val="00076003"/>
    <w:rsid w:val="0007616E"/>
    <w:rsid w:val="000764E8"/>
    <w:rsid w:val="0007679B"/>
    <w:rsid w:val="00076934"/>
    <w:rsid w:val="000770F6"/>
    <w:rsid w:val="000771C3"/>
    <w:rsid w:val="00077255"/>
    <w:rsid w:val="000772FF"/>
    <w:rsid w:val="000774FF"/>
    <w:rsid w:val="00077683"/>
    <w:rsid w:val="0007794B"/>
    <w:rsid w:val="00077B43"/>
    <w:rsid w:val="00077BEC"/>
    <w:rsid w:val="00077D95"/>
    <w:rsid w:val="00077F0B"/>
    <w:rsid w:val="00077FB7"/>
    <w:rsid w:val="00080481"/>
    <w:rsid w:val="000804DE"/>
    <w:rsid w:val="0008057E"/>
    <w:rsid w:val="0008079C"/>
    <w:rsid w:val="000808CD"/>
    <w:rsid w:val="00080905"/>
    <w:rsid w:val="00080A65"/>
    <w:rsid w:val="00080C50"/>
    <w:rsid w:val="00080D81"/>
    <w:rsid w:val="00080DB8"/>
    <w:rsid w:val="00080E4B"/>
    <w:rsid w:val="00081562"/>
    <w:rsid w:val="0008166C"/>
    <w:rsid w:val="00081808"/>
    <w:rsid w:val="00081840"/>
    <w:rsid w:val="00081DA4"/>
    <w:rsid w:val="00081F54"/>
    <w:rsid w:val="000821C3"/>
    <w:rsid w:val="000823E4"/>
    <w:rsid w:val="0008250C"/>
    <w:rsid w:val="00082722"/>
    <w:rsid w:val="00082787"/>
    <w:rsid w:val="00082B84"/>
    <w:rsid w:val="00082C40"/>
    <w:rsid w:val="00082EAD"/>
    <w:rsid w:val="00082F02"/>
    <w:rsid w:val="00083117"/>
    <w:rsid w:val="0008349C"/>
    <w:rsid w:val="0008356D"/>
    <w:rsid w:val="00083654"/>
    <w:rsid w:val="0008383D"/>
    <w:rsid w:val="000838F4"/>
    <w:rsid w:val="00083C0F"/>
    <w:rsid w:val="00083EE1"/>
    <w:rsid w:val="00084107"/>
    <w:rsid w:val="0008419D"/>
    <w:rsid w:val="000841D5"/>
    <w:rsid w:val="00084448"/>
    <w:rsid w:val="00084539"/>
    <w:rsid w:val="000845C0"/>
    <w:rsid w:val="000845C1"/>
    <w:rsid w:val="00084B02"/>
    <w:rsid w:val="00084D0F"/>
    <w:rsid w:val="0008567C"/>
    <w:rsid w:val="00085B70"/>
    <w:rsid w:val="00085E8B"/>
    <w:rsid w:val="00086032"/>
    <w:rsid w:val="00086276"/>
    <w:rsid w:val="0008627F"/>
    <w:rsid w:val="00086302"/>
    <w:rsid w:val="00086316"/>
    <w:rsid w:val="0008635F"/>
    <w:rsid w:val="00086670"/>
    <w:rsid w:val="0008678E"/>
    <w:rsid w:val="000868B6"/>
    <w:rsid w:val="0008700F"/>
    <w:rsid w:val="000871CF"/>
    <w:rsid w:val="000873D6"/>
    <w:rsid w:val="000877B0"/>
    <w:rsid w:val="00087A25"/>
    <w:rsid w:val="00087BEA"/>
    <w:rsid w:val="00087C9A"/>
    <w:rsid w:val="00087CD7"/>
    <w:rsid w:val="00087E7D"/>
    <w:rsid w:val="00087ECC"/>
    <w:rsid w:val="00090217"/>
    <w:rsid w:val="00090353"/>
    <w:rsid w:val="0009046A"/>
    <w:rsid w:val="0009091F"/>
    <w:rsid w:val="00090A82"/>
    <w:rsid w:val="00090BE9"/>
    <w:rsid w:val="00090D59"/>
    <w:rsid w:val="00090F05"/>
    <w:rsid w:val="00091527"/>
    <w:rsid w:val="000915F7"/>
    <w:rsid w:val="00091A6F"/>
    <w:rsid w:val="00091D45"/>
    <w:rsid w:val="00092227"/>
    <w:rsid w:val="000923B3"/>
    <w:rsid w:val="0009240A"/>
    <w:rsid w:val="00092452"/>
    <w:rsid w:val="000925A6"/>
    <w:rsid w:val="0009260C"/>
    <w:rsid w:val="00092641"/>
    <w:rsid w:val="000927DB"/>
    <w:rsid w:val="00092D62"/>
    <w:rsid w:val="0009345A"/>
    <w:rsid w:val="00093956"/>
    <w:rsid w:val="00093972"/>
    <w:rsid w:val="00093A25"/>
    <w:rsid w:val="00093BAF"/>
    <w:rsid w:val="00093E6E"/>
    <w:rsid w:val="00093FE7"/>
    <w:rsid w:val="00093FF8"/>
    <w:rsid w:val="00094345"/>
    <w:rsid w:val="00094AA8"/>
    <w:rsid w:val="0009507E"/>
    <w:rsid w:val="0009544C"/>
    <w:rsid w:val="00095717"/>
    <w:rsid w:val="00095741"/>
    <w:rsid w:val="000957CE"/>
    <w:rsid w:val="00095892"/>
    <w:rsid w:val="000958B8"/>
    <w:rsid w:val="00095DFE"/>
    <w:rsid w:val="00095FDB"/>
    <w:rsid w:val="0009601F"/>
    <w:rsid w:val="000967EC"/>
    <w:rsid w:val="00096A89"/>
    <w:rsid w:val="00096BCA"/>
    <w:rsid w:val="00096F54"/>
    <w:rsid w:val="0009721E"/>
    <w:rsid w:val="0009727B"/>
    <w:rsid w:val="0009732D"/>
    <w:rsid w:val="00097398"/>
    <w:rsid w:val="000974DD"/>
    <w:rsid w:val="0009756E"/>
    <w:rsid w:val="0009759B"/>
    <w:rsid w:val="000A0218"/>
    <w:rsid w:val="000A02B9"/>
    <w:rsid w:val="000A0686"/>
    <w:rsid w:val="000A0B37"/>
    <w:rsid w:val="000A0D6E"/>
    <w:rsid w:val="000A0DB1"/>
    <w:rsid w:val="000A0EA3"/>
    <w:rsid w:val="000A11EB"/>
    <w:rsid w:val="000A127F"/>
    <w:rsid w:val="000A129B"/>
    <w:rsid w:val="000A1572"/>
    <w:rsid w:val="000A1623"/>
    <w:rsid w:val="000A1783"/>
    <w:rsid w:val="000A199E"/>
    <w:rsid w:val="000A231A"/>
    <w:rsid w:val="000A25C9"/>
    <w:rsid w:val="000A2648"/>
    <w:rsid w:val="000A288F"/>
    <w:rsid w:val="000A289D"/>
    <w:rsid w:val="000A28EA"/>
    <w:rsid w:val="000A2980"/>
    <w:rsid w:val="000A30E3"/>
    <w:rsid w:val="000A337B"/>
    <w:rsid w:val="000A3466"/>
    <w:rsid w:val="000A34CA"/>
    <w:rsid w:val="000A3662"/>
    <w:rsid w:val="000A3788"/>
    <w:rsid w:val="000A37E0"/>
    <w:rsid w:val="000A391D"/>
    <w:rsid w:val="000A3945"/>
    <w:rsid w:val="000A3A41"/>
    <w:rsid w:val="000A3BD8"/>
    <w:rsid w:val="000A3C70"/>
    <w:rsid w:val="000A3D10"/>
    <w:rsid w:val="000A3FCB"/>
    <w:rsid w:val="000A40A9"/>
    <w:rsid w:val="000A429A"/>
    <w:rsid w:val="000A49E8"/>
    <w:rsid w:val="000A4B51"/>
    <w:rsid w:val="000A4EFE"/>
    <w:rsid w:val="000A5029"/>
    <w:rsid w:val="000A5596"/>
    <w:rsid w:val="000A580D"/>
    <w:rsid w:val="000A588C"/>
    <w:rsid w:val="000A588E"/>
    <w:rsid w:val="000A597D"/>
    <w:rsid w:val="000A59FB"/>
    <w:rsid w:val="000A5E29"/>
    <w:rsid w:val="000A6250"/>
    <w:rsid w:val="000A62C5"/>
    <w:rsid w:val="000A67A9"/>
    <w:rsid w:val="000A67DA"/>
    <w:rsid w:val="000A68A7"/>
    <w:rsid w:val="000A6A5A"/>
    <w:rsid w:val="000A6A7B"/>
    <w:rsid w:val="000A6C35"/>
    <w:rsid w:val="000A6E9E"/>
    <w:rsid w:val="000A72CF"/>
    <w:rsid w:val="000A74B7"/>
    <w:rsid w:val="000A7521"/>
    <w:rsid w:val="000A77F9"/>
    <w:rsid w:val="000A7987"/>
    <w:rsid w:val="000A7BD8"/>
    <w:rsid w:val="000A7F01"/>
    <w:rsid w:val="000B0105"/>
    <w:rsid w:val="000B01F4"/>
    <w:rsid w:val="000B03A0"/>
    <w:rsid w:val="000B0703"/>
    <w:rsid w:val="000B0720"/>
    <w:rsid w:val="000B0819"/>
    <w:rsid w:val="000B0A96"/>
    <w:rsid w:val="000B0C76"/>
    <w:rsid w:val="000B0D21"/>
    <w:rsid w:val="000B0E74"/>
    <w:rsid w:val="000B1236"/>
    <w:rsid w:val="000B15A3"/>
    <w:rsid w:val="000B16B7"/>
    <w:rsid w:val="000B1729"/>
    <w:rsid w:val="000B179D"/>
    <w:rsid w:val="000B1B44"/>
    <w:rsid w:val="000B1C94"/>
    <w:rsid w:val="000B205D"/>
    <w:rsid w:val="000B2720"/>
    <w:rsid w:val="000B27A1"/>
    <w:rsid w:val="000B2839"/>
    <w:rsid w:val="000B2B29"/>
    <w:rsid w:val="000B2BD9"/>
    <w:rsid w:val="000B328E"/>
    <w:rsid w:val="000B331F"/>
    <w:rsid w:val="000B3408"/>
    <w:rsid w:val="000B3411"/>
    <w:rsid w:val="000B366A"/>
    <w:rsid w:val="000B3763"/>
    <w:rsid w:val="000B38F3"/>
    <w:rsid w:val="000B3AB2"/>
    <w:rsid w:val="000B3C89"/>
    <w:rsid w:val="000B3F82"/>
    <w:rsid w:val="000B421C"/>
    <w:rsid w:val="000B4425"/>
    <w:rsid w:val="000B47D0"/>
    <w:rsid w:val="000B49F3"/>
    <w:rsid w:val="000B4E88"/>
    <w:rsid w:val="000B5169"/>
    <w:rsid w:val="000B558C"/>
    <w:rsid w:val="000B56F9"/>
    <w:rsid w:val="000B59B3"/>
    <w:rsid w:val="000B5DAF"/>
    <w:rsid w:val="000B603E"/>
    <w:rsid w:val="000B644B"/>
    <w:rsid w:val="000B6485"/>
    <w:rsid w:val="000B65CF"/>
    <w:rsid w:val="000B695E"/>
    <w:rsid w:val="000B6DE0"/>
    <w:rsid w:val="000B71CC"/>
    <w:rsid w:val="000B750A"/>
    <w:rsid w:val="000B78AD"/>
    <w:rsid w:val="000B7A60"/>
    <w:rsid w:val="000B7F82"/>
    <w:rsid w:val="000C0034"/>
    <w:rsid w:val="000C01F1"/>
    <w:rsid w:val="000C0365"/>
    <w:rsid w:val="000C0370"/>
    <w:rsid w:val="000C0387"/>
    <w:rsid w:val="000C04B1"/>
    <w:rsid w:val="000C051E"/>
    <w:rsid w:val="000C0580"/>
    <w:rsid w:val="000C05BE"/>
    <w:rsid w:val="000C06B3"/>
    <w:rsid w:val="000C0759"/>
    <w:rsid w:val="000C0776"/>
    <w:rsid w:val="000C0864"/>
    <w:rsid w:val="000C0946"/>
    <w:rsid w:val="000C099A"/>
    <w:rsid w:val="000C0C66"/>
    <w:rsid w:val="000C0FD3"/>
    <w:rsid w:val="000C16D5"/>
    <w:rsid w:val="000C1822"/>
    <w:rsid w:val="000C18B7"/>
    <w:rsid w:val="000C18BA"/>
    <w:rsid w:val="000C1D48"/>
    <w:rsid w:val="000C1E5F"/>
    <w:rsid w:val="000C2123"/>
    <w:rsid w:val="000C22C7"/>
    <w:rsid w:val="000C25A4"/>
    <w:rsid w:val="000C2C47"/>
    <w:rsid w:val="000C2E8F"/>
    <w:rsid w:val="000C2FDA"/>
    <w:rsid w:val="000C3347"/>
    <w:rsid w:val="000C382A"/>
    <w:rsid w:val="000C3B41"/>
    <w:rsid w:val="000C3D32"/>
    <w:rsid w:val="000C3E58"/>
    <w:rsid w:val="000C3EEF"/>
    <w:rsid w:val="000C3F8E"/>
    <w:rsid w:val="000C432D"/>
    <w:rsid w:val="000C4478"/>
    <w:rsid w:val="000C479F"/>
    <w:rsid w:val="000C4846"/>
    <w:rsid w:val="000C4A0A"/>
    <w:rsid w:val="000C4F26"/>
    <w:rsid w:val="000C51D9"/>
    <w:rsid w:val="000C551C"/>
    <w:rsid w:val="000C5765"/>
    <w:rsid w:val="000C57CA"/>
    <w:rsid w:val="000C5851"/>
    <w:rsid w:val="000C5B66"/>
    <w:rsid w:val="000C5DC6"/>
    <w:rsid w:val="000C5E54"/>
    <w:rsid w:val="000C5FAF"/>
    <w:rsid w:val="000C6110"/>
    <w:rsid w:val="000C61AE"/>
    <w:rsid w:val="000C666A"/>
    <w:rsid w:val="000C670E"/>
    <w:rsid w:val="000C6D34"/>
    <w:rsid w:val="000C6FEC"/>
    <w:rsid w:val="000C7104"/>
    <w:rsid w:val="000C7182"/>
    <w:rsid w:val="000C71AE"/>
    <w:rsid w:val="000C71E3"/>
    <w:rsid w:val="000C74A7"/>
    <w:rsid w:val="000C75CA"/>
    <w:rsid w:val="000C76A8"/>
    <w:rsid w:val="000C78FF"/>
    <w:rsid w:val="000C7BF5"/>
    <w:rsid w:val="000C7CB3"/>
    <w:rsid w:val="000C7F8A"/>
    <w:rsid w:val="000D00F5"/>
    <w:rsid w:val="000D01CD"/>
    <w:rsid w:val="000D0538"/>
    <w:rsid w:val="000D05F1"/>
    <w:rsid w:val="000D073C"/>
    <w:rsid w:val="000D07D8"/>
    <w:rsid w:val="000D08B5"/>
    <w:rsid w:val="000D0ACA"/>
    <w:rsid w:val="000D0B9E"/>
    <w:rsid w:val="000D10C0"/>
    <w:rsid w:val="000D1254"/>
    <w:rsid w:val="000D161E"/>
    <w:rsid w:val="000D1833"/>
    <w:rsid w:val="000D199B"/>
    <w:rsid w:val="000D1A6B"/>
    <w:rsid w:val="000D1AB9"/>
    <w:rsid w:val="000D1CC9"/>
    <w:rsid w:val="000D1FE0"/>
    <w:rsid w:val="000D219C"/>
    <w:rsid w:val="000D221C"/>
    <w:rsid w:val="000D2333"/>
    <w:rsid w:val="000D280F"/>
    <w:rsid w:val="000D28AF"/>
    <w:rsid w:val="000D2AD2"/>
    <w:rsid w:val="000D2B86"/>
    <w:rsid w:val="000D2BAF"/>
    <w:rsid w:val="000D30FB"/>
    <w:rsid w:val="000D33B4"/>
    <w:rsid w:val="000D374E"/>
    <w:rsid w:val="000D37C0"/>
    <w:rsid w:val="000D3952"/>
    <w:rsid w:val="000D3995"/>
    <w:rsid w:val="000D39FD"/>
    <w:rsid w:val="000D3A8F"/>
    <w:rsid w:val="000D3D65"/>
    <w:rsid w:val="000D403E"/>
    <w:rsid w:val="000D4071"/>
    <w:rsid w:val="000D41FB"/>
    <w:rsid w:val="000D4418"/>
    <w:rsid w:val="000D4901"/>
    <w:rsid w:val="000D5008"/>
    <w:rsid w:val="000D5187"/>
    <w:rsid w:val="000D5565"/>
    <w:rsid w:val="000D5AB7"/>
    <w:rsid w:val="000D5B3B"/>
    <w:rsid w:val="000D5FC5"/>
    <w:rsid w:val="000D6121"/>
    <w:rsid w:val="000D6971"/>
    <w:rsid w:val="000D6AF0"/>
    <w:rsid w:val="000D6B8C"/>
    <w:rsid w:val="000D6BC5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773"/>
    <w:rsid w:val="000E0A03"/>
    <w:rsid w:val="000E0CD0"/>
    <w:rsid w:val="000E0D18"/>
    <w:rsid w:val="000E1019"/>
    <w:rsid w:val="000E11C6"/>
    <w:rsid w:val="000E11F9"/>
    <w:rsid w:val="000E12CF"/>
    <w:rsid w:val="000E1A14"/>
    <w:rsid w:val="000E24D0"/>
    <w:rsid w:val="000E2578"/>
    <w:rsid w:val="000E26F6"/>
    <w:rsid w:val="000E28CB"/>
    <w:rsid w:val="000E2ADF"/>
    <w:rsid w:val="000E2B53"/>
    <w:rsid w:val="000E308A"/>
    <w:rsid w:val="000E3120"/>
    <w:rsid w:val="000E3149"/>
    <w:rsid w:val="000E3196"/>
    <w:rsid w:val="000E3A06"/>
    <w:rsid w:val="000E3FCF"/>
    <w:rsid w:val="000E42AE"/>
    <w:rsid w:val="000E4654"/>
    <w:rsid w:val="000E480D"/>
    <w:rsid w:val="000E49CB"/>
    <w:rsid w:val="000E4D0B"/>
    <w:rsid w:val="000E4D88"/>
    <w:rsid w:val="000E511E"/>
    <w:rsid w:val="000E5599"/>
    <w:rsid w:val="000E5CB8"/>
    <w:rsid w:val="000E5D03"/>
    <w:rsid w:val="000E5DCC"/>
    <w:rsid w:val="000E5EB1"/>
    <w:rsid w:val="000E5EFA"/>
    <w:rsid w:val="000E5F00"/>
    <w:rsid w:val="000E65C0"/>
    <w:rsid w:val="000E6837"/>
    <w:rsid w:val="000E6969"/>
    <w:rsid w:val="000E6A6E"/>
    <w:rsid w:val="000E6CEA"/>
    <w:rsid w:val="000E6D06"/>
    <w:rsid w:val="000E705D"/>
    <w:rsid w:val="000E72B1"/>
    <w:rsid w:val="000E73AD"/>
    <w:rsid w:val="000E746C"/>
    <w:rsid w:val="000E74E0"/>
    <w:rsid w:val="000E74E2"/>
    <w:rsid w:val="000E7584"/>
    <w:rsid w:val="000E7823"/>
    <w:rsid w:val="000E7D68"/>
    <w:rsid w:val="000E7E13"/>
    <w:rsid w:val="000E7E81"/>
    <w:rsid w:val="000E7FCD"/>
    <w:rsid w:val="000F02B5"/>
    <w:rsid w:val="000F0516"/>
    <w:rsid w:val="000F0606"/>
    <w:rsid w:val="000F06B1"/>
    <w:rsid w:val="000F0C4D"/>
    <w:rsid w:val="000F0CAA"/>
    <w:rsid w:val="000F0FC2"/>
    <w:rsid w:val="000F1898"/>
    <w:rsid w:val="000F1C35"/>
    <w:rsid w:val="000F2096"/>
    <w:rsid w:val="000F2109"/>
    <w:rsid w:val="000F2201"/>
    <w:rsid w:val="000F22C4"/>
    <w:rsid w:val="000F24E3"/>
    <w:rsid w:val="000F25E8"/>
    <w:rsid w:val="000F26A2"/>
    <w:rsid w:val="000F2A46"/>
    <w:rsid w:val="000F2B7F"/>
    <w:rsid w:val="000F2CF7"/>
    <w:rsid w:val="000F2E90"/>
    <w:rsid w:val="000F3447"/>
    <w:rsid w:val="000F3817"/>
    <w:rsid w:val="000F3899"/>
    <w:rsid w:val="000F3A78"/>
    <w:rsid w:val="000F3BB8"/>
    <w:rsid w:val="000F3C13"/>
    <w:rsid w:val="000F3D72"/>
    <w:rsid w:val="000F3DEB"/>
    <w:rsid w:val="000F3E52"/>
    <w:rsid w:val="000F3F2C"/>
    <w:rsid w:val="000F410E"/>
    <w:rsid w:val="000F42B7"/>
    <w:rsid w:val="000F461B"/>
    <w:rsid w:val="000F47E7"/>
    <w:rsid w:val="000F480A"/>
    <w:rsid w:val="000F4B22"/>
    <w:rsid w:val="000F5256"/>
    <w:rsid w:val="000F52B1"/>
    <w:rsid w:val="000F551B"/>
    <w:rsid w:val="000F55B7"/>
    <w:rsid w:val="000F5786"/>
    <w:rsid w:val="000F57F6"/>
    <w:rsid w:val="000F5AE0"/>
    <w:rsid w:val="000F5AE7"/>
    <w:rsid w:val="000F5C75"/>
    <w:rsid w:val="000F5E71"/>
    <w:rsid w:val="000F6205"/>
    <w:rsid w:val="000F629E"/>
    <w:rsid w:val="000F6AD7"/>
    <w:rsid w:val="000F6CD8"/>
    <w:rsid w:val="000F6CDE"/>
    <w:rsid w:val="000F6F49"/>
    <w:rsid w:val="000F732D"/>
    <w:rsid w:val="000F7869"/>
    <w:rsid w:val="000F79AE"/>
    <w:rsid w:val="000F7B82"/>
    <w:rsid w:val="000F7BC2"/>
    <w:rsid w:val="000F7C54"/>
    <w:rsid w:val="000F7EC0"/>
    <w:rsid w:val="0010029B"/>
    <w:rsid w:val="0010041F"/>
    <w:rsid w:val="001004C0"/>
    <w:rsid w:val="0010056C"/>
    <w:rsid w:val="00100600"/>
    <w:rsid w:val="001006E2"/>
    <w:rsid w:val="0010081C"/>
    <w:rsid w:val="001009DE"/>
    <w:rsid w:val="00100A9F"/>
    <w:rsid w:val="00100BA9"/>
    <w:rsid w:val="00100CE0"/>
    <w:rsid w:val="00100D2A"/>
    <w:rsid w:val="00100DC2"/>
    <w:rsid w:val="00100E79"/>
    <w:rsid w:val="00100F9B"/>
    <w:rsid w:val="00100FFF"/>
    <w:rsid w:val="0010123E"/>
    <w:rsid w:val="0010138E"/>
    <w:rsid w:val="00101B3F"/>
    <w:rsid w:val="00101C0D"/>
    <w:rsid w:val="00101E96"/>
    <w:rsid w:val="0010248F"/>
    <w:rsid w:val="00102494"/>
    <w:rsid w:val="00102516"/>
    <w:rsid w:val="001027FA"/>
    <w:rsid w:val="0010291D"/>
    <w:rsid w:val="00102CB5"/>
    <w:rsid w:val="00102DEC"/>
    <w:rsid w:val="00103021"/>
    <w:rsid w:val="001031D9"/>
    <w:rsid w:val="001032BF"/>
    <w:rsid w:val="00103403"/>
    <w:rsid w:val="001034C3"/>
    <w:rsid w:val="0010358E"/>
    <w:rsid w:val="00103657"/>
    <w:rsid w:val="001036DF"/>
    <w:rsid w:val="00103AB0"/>
    <w:rsid w:val="00103B97"/>
    <w:rsid w:val="00103C2A"/>
    <w:rsid w:val="00103C6B"/>
    <w:rsid w:val="0010446E"/>
    <w:rsid w:val="00104539"/>
    <w:rsid w:val="00104692"/>
    <w:rsid w:val="0010471F"/>
    <w:rsid w:val="00104887"/>
    <w:rsid w:val="001049C7"/>
    <w:rsid w:val="00104C1B"/>
    <w:rsid w:val="00104EFB"/>
    <w:rsid w:val="00105269"/>
    <w:rsid w:val="001053E5"/>
    <w:rsid w:val="001054AF"/>
    <w:rsid w:val="001055C8"/>
    <w:rsid w:val="001056A2"/>
    <w:rsid w:val="001058F4"/>
    <w:rsid w:val="00105969"/>
    <w:rsid w:val="00105A26"/>
    <w:rsid w:val="00105B33"/>
    <w:rsid w:val="00105B50"/>
    <w:rsid w:val="00105CB6"/>
    <w:rsid w:val="0010603C"/>
    <w:rsid w:val="00106409"/>
    <w:rsid w:val="0010666F"/>
    <w:rsid w:val="001068B8"/>
    <w:rsid w:val="00107019"/>
    <w:rsid w:val="001070D4"/>
    <w:rsid w:val="0010712D"/>
    <w:rsid w:val="0010723A"/>
    <w:rsid w:val="00107293"/>
    <w:rsid w:val="001072DA"/>
    <w:rsid w:val="00107386"/>
    <w:rsid w:val="0010743B"/>
    <w:rsid w:val="001074A7"/>
    <w:rsid w:val="001077C4"/>
    <w:rsid w:val="00107886"/>
    <w:rsid w:val="0010790B"/>
    <w:rsid w:val="00107ABF"/>
    <w:rsid w:val="00107B30"/>
    <w:rsid w:val="0011000C"/>
    <w:rsid w:val="00110235"/>
    <w:rsid w:val="0011068A"/>
    <w:rsid w:val="001106CC"/>
    <w:rsid w:val="00110835"/>
    <w:rsid w:val="00110987"/>
    <w:rsid w:val="001109CD"/>
    <w:rsid w:val="00110A11"/>
    <w:rsid w:val="00110A4B"/>
    <w:rsid w:val="00110B99"/>
    <w:rsid w:val="00110CE0"/>
    <w:rsid w:val="001111E5"/>
    <w:rsid w:val="0011122A"/>
    <w:rsid w:val="001114C7"/>
    <w:rsid w:val="0011199A"/>
    <w:rsid w:val="00111ADB"/>
    <w:rsid w:val="00111B4C"/>
    <w:rsid w:val="00111F9A"/>
    <w:rsid w:val="001123AE"/>
    <w:rsid w:val="00112593"/>
    <w:rsid w:val="00112726"/>
    <w:rsid w:val="00112BF8"/>
    <w:rsid w:val="00112E3F"/>
    <w:rsid w:val="00112E63"/>
    <w:rsid w:val="00112F28"/>
    <w:rsid w:val="001132FE"/>
    <w:rsid w:val="0011333C"/>
    <w:rsid w:val="001133B5"/>
    <w:rsid w:val="001138E7"/>
    <w:rsid w:val="001140B2"/>
    <w:rsid w:val="00114247"/>
    <w:rsid w:val="00114313"/>
    <w:rsid w:val="001143CC"/>
    <w:rsid w:val="001144C0"/>
    <w:rsid w:val="001144CE"/>
    <w:rsid w:val="001144F3"/>
    <w:rsid w:val="001145D2"/>
    <w:rsid w:val="001148E3"/>
    <w:rsid w:val="001149A6"/>
    <w:rsid w:val="001149FD"/>
    <w:rsid w:val="001153E5"/>
    <w:rsid w:val="001154FB"/>
    <w:rsid w:val="0011571E"/>
    <w:rsid w:val="0011598E"/>
    <w:rsid w:val="00115E56"/>
    <w:rsid w:val="00115FC5"/>
    <w:rsid w:val="001160E2"/>
    <w:rsid w:val="001162EC"/>
    <w:rsid w:val="00116421"/>
    <w:rsid w:val="001165AA"/>
    <w:rsid w:val="001166A4"/>
    <w:rsid w:val="00116CE6"/>
    <w:rsid w:val="0011703C"/>
    <w:rsid w:val="0011719C"/>
    <w:rsid w:val="0011743D"/>
    <w:rsid w:val="00117471"/>
    <w:rsid w:val="001174EC"/>
    <w:rsid w:val="0011799D"/>
    <w:rsid w:val="00117B45"/>
    <w:rsid w:val="00117F7C"/>
    <w:rsid w:val="00117FE4"/>
    <w:rsid w:val="001202F2"/>
    <w:rsid w:val="001202FE"/>
    <w:rsid w:val="00120302"/>
    <w:rsid w:val="00120568"/>
    <w:rsid w:val="001205EC"/>
    <w:rsid w:val="00120847"/>
    <w:rsid w:val="001209B0"/>
    <w:rsid w:val="00120FD9"/>
    <w:rsid w:val="00121317"/>
    <w:rsid w:val="0012133B"/>
    <w:rsid w:val="0012152C"/>
    <w:rsid w:val="001216D8"/>
    <w:rsid w:val="001219F2"/>
    <w:rsid w:val="00121A95"/>
    <w:rsid w:val="00121B70"/>
    <w:rsid w:val="00121C08"/>
    <w:rsid w:val="00121F6A"/>
    <w:rsid w:val="00121F94"/>
    <w:rsid w:val="00122195"/>
    <w:rsid w:val="0012229C"/>
    <w:rsid w:val="001222AB"/>
    <w:rsid w:val="00122431"/>
    <w:rsid w:val="001226E3"/>
    <w:rsid w:val="00122764"/>
    <w:rsid w:val="00122AEA"/>
    <w:rsid w:val="00122D5B"/>
    <w:rsid w:val="00122EBB"/>
    <w:rsid w:val="00123062"/>
    <w:rsid w:val="00123170"/>
    <w:rsid w:val="0012320D"/>
    <w:rsid w:val="0012330B"/>
    <w:rsid w:val="00123393"/>
    <w:rsid w:val="0012352C"/>
    <w:rsid w:val="00123602"/>
    <w:rsid w:val="00123608"/>
    <w:rsid w:val="00123897"/>
    <w:rsid w:val="001238D8"/>
    <w:rsid w:val="00123C66"/>
    <w:rsid w:val="00123DD4"/>
    <w:rsid w:val="001240A7"/>
    <w:rsid w:val="00124125"/>
    <w:rsid w:val="00124151"/>
    <w:rsid w:val="0012427D"/>
    <w:rsid w:val="001242C0"/>
    <w:rsid w:val="001242F6"/>
    <w:rsid w:val="00124476"/>
    <w:rsid w:val="00124481"/>
    <w:rsid w:val="001245F1"/>
    <w:rsid w:val="00124623"/>
    <w:rsid w:val="0012469B"/>
    <w:rsid w:val="00124A3F"/>
    <w:rsid w:val="00124C42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9DD"/>
    <w:rsid w:val="00125C60"/>
    <w:rsid w:val="00125CB4"/>
    <w:rsid w:val="001260D7"/>
    <w:rsid w:val="001261B1"/>
    <w:rsid w:val="00126495"/>
    <w:rsid w:val="001264E9"/>
    <w:rsid w:val="00126639"/>
    <w:rsid w:val="0012668E"/>
    <w:rsid w:val="0012690D"/>
    <w:rsid w:val="00126B4C"/>
    <w:rsid w:val="00126C02"/>
    <w:rsid w:val="00126C10"/>
    <w:rsid w:val="00126CCF"/>
    <w:rsid w:val="00126E1A"/>
    <w:rsid w:val="00126E9C"/>
    <w:rsid w:val="001270E0"/>
    <w:rsid w:val="00127299"/>
    <w:rsid w:val="00127356"/>
    <w:rsid w:val="00127419"/>
    <w:rsid w:val="00127432"/>
    <w:rsid w:val="001274E9"/>
    <w:rsid w:val="00127579"/>
    <w:rsid w:val="001278CD"/>
    <w:rsid w:val="00127929"/>
    <w:rsid w:val="001279E8"/>
    <w:rsid w:val="00127BFD"/>
    <w:rsid w:val="00127EA3"/>
    <w:rsid w:val="00130144"/>
    <w:rsid w:val="0013020D"/>
    <w:rsid w:val="0013034F"/>
    <w:rsid w:val="00130667"/>
    <w:rsid w:val="00130874"/>
    <w:rsid w:val="001309E6"/>
    <w:rsid w:val="00130A77"/>
    <w:rsid w:val="00130C76"/>
    <w:rsid w:val="00130E86"/>
    <w:rsid w:val="00130FC2"/>
    <w:rsid w:val="00130FE4"/>
    <w:rsid w:val="00131059"/>
    <w:rsid w:val="00131301"/>
    <w:rsid w:val="00131318"/>
    <w:rsid w:val="001314C0"/>
    <w:rsid w:val="00131A42"/>
    <w:rsid w:val="00132190"/>
    <w:rsid w:val="001321CE"/>
    <w:rsid w:val="001321E1"/>
    <w:rsid w:val="0013229F"/>
    <w:rsid w:val="00132811"/>
    <w:rsid w:val="00132A18"/>
    <w:rsid w:val="00132EA0"/>
    <w:rsid w:val="00132FD2"/>
    <w:rsid w:val="0013310F"/>
    <w:rsid w:val="0013342B"/>
    <w:rsid w:val="00133488"/>
    <w:rsid w:val="001334A2"/>
    <w:rsid w:val="0013350A"/>
    <w:rsid w:val="0013362D"/>
    <w:rsid w:val="00133676"/>
    <w:rsid w:val="00133887"/>
    <w:rsid w:val="00133C16"/>
    <w:rsid w:val="00133D07"/>
    <w:rsid w:val="00133DE2"/>
    <w:rsid w:val="00133F1E"/>
    <w:rsid w:val="00133FA0"/>
    <w:rsid w:val="001341CC"/>
    <w:rsid w:val="001341DF"/>
    <w:rsid w:val="001344B6"/>
    <w:rsid w:val="00134861"/>
    <w:rsid w:val="001349BC"/>
    <w:rsid w:val="0013509D"/>
    <w:rsid w:val="001350E9"/>
    <w:rsid w:val="0013526B"/>
    <w:rsid w:val="00135272"/>
    <w:rsid w:val="0013532A"/>
    <w:rsid w:val="00135495"/>
    <w:rsid w:val="001354B4"/>
    <w:rsid w:val="0013553E"/>
    <w:rsid w:val="0013559C"/>
    <w:rsid w:val="001356F5"/>
    <w:rsid w:val="001357DA"/>
    <w:rsid w:val="00135833"/>
    <w:rsid w:val="00135D85"/>
    <w:rsid w:val="00135FE0"/>
    <w:rsid w:val="00136242"/>
    <w:rsid w:val="001364A7"/>
    <w:rsid w:val="0013654C"/>
    <w:rsid w:val="0013679B"/>
    <w:rsid w:val="00136A88"/>
    <w:rsid w:val="00136C2F"/>
    <w:rsid w:val="001372E4"/>
    <w:rsid w:val="00137308"/>
    <w:rsid w:val="001374A0"/>
    <w:rsid w:val="00137590"/>
    <w:rsid w:val="00137742"/>
    <w:rsid w:val="00137780"/>
    <w:rsid w:val="00137B14"/>
    <w:rsid w:val="00137C27"/>
    <w:rsid w:val="00137CFC"/>
    <w:rsid w:val="00137F2B"/>
    <w:rsid w:val="001400E7"/>
    <w:rsid w:val="001400ED"/>
    <w:rsid w:val="001401F3"/>
    <w:rsid w:val="001405CF"/>
    <w:rsid w:val="00140614"/>
    <w:rsid w:val="00140D56"/>
    <w:rsid w:val="00140F0E"/>
    <w:rsid w:val="00140F64"/>
    <w:rsid w:val="00140FB7"/>
    <w:rsid w:val="00140FE3"/>
    <w:rsid w:val="00141289"/>
    <w:rsid w:val="001416FD"/>
    <w:rsid w:val="00141A6C"/>
    <w:rsid w:val="00141B94"/>
    <w:rsid w:val="00141E15"/>
    <w:rsid w:val="0014219D"/>
    <w:rsid w:val="0014228B"/>
    <w:rsid w:val="001422E5"/>
    <w:rsid w:val="0014257C"/>
    <w:rsid w:val="00142928"/>
    <w:rsid w:val="00142A2C"/>
    <w:rsid w:val="00142DEA"/>
    <w:rsid w:val="00142E4C"/>
    <w:rsid w:val="00142EB7"/>
    <w:rsid w:val="0014336A"/>
    <w:rsid w:val="001435F3"/>
    <w:rsid w:val="001439E9"/>
    <w:rsid w:val="00143A49"/>
    <w:rsid w:val="00143E30"/>
    <w:rsid w:val="00143E76"/>
    <w:rsid w:val="00143F53"/>
    <w:rsid w:val="0014406C"/>
    <w:rsid w:val="001443B8"/>
    <w:rsid w:val="00144C5E"/>
    <w:rsid w:val="00144E8D"/>
    <w:rsid w:val="00144FED"/>
    <w:rsid w:val="00145268"/>
    <w:rsid w:val="001453D4"/>
    <w:rsid w:val="001453D5"/>
    <w:rsid w:val="001456C9"/>
    <w:rsid w:val="00145748"/>
    <w:rsid w:val="00145ADC"/>
    <w:rsid w:val="00145E26"/>
    <w:rsid w:val="00145E60"/>
    <w:rsid w:val="00145EEB"/>
    <w:rsid w:val="00145F46"/>
    <w:rsid w:val="001462D6"/>
    <w:rsid w:val="00146874"/>
    <w:rsid w:val="001468EB"/>
    <w:rsid w:val="00146E97"/>
    <w:rsid w:val="00146F70"/>
    <w:rsid w:val="00146F84"/>
    <w:rsid w:val="00147089"/>
    <w:rsid w:val="00147216"/>
    <w:rsid w:val="001472BD"/>
    <w:rsid w:val="0014732D"/>
    <w:rsid w:val="001473A0"/>
    <w:rsid w:val="001473A5"/>
    <w:rsid w:val="00147487"/>
    <w:rsid w:val="001474A5"/>
    <w:rsid w:val="00147593"/>
    <w:rsid w:val="00147638"/>
    <w:rsid w:val="00147785"/>
    <w:rsid w:val="001477DB"/>
    <w:rsid w:val="001478A0"/>
    <w:rsid w:val="00147B60"/>
    <w:rsid w:val="00147E50"/>
    <w:rsid w:val="00147F8D"/>
    <w:rsid w:val="001500B5"/>
    <w:rsid w:val="001502C2"/>
    <w:rsid w:val="001502FC"/>
    <w:rsid w:val="0015043E"/>
    <w:rsid w:val="00150629"/>
    <w:rsid w:val="00150694"/>
    <w:rsid w:val="00150996"/>
    <w:rsid w:val="00150A2B"/>
    <w:rsid w:val="00150AF1"/>
    <w:rsid w:val="00150D9B"/>
    <w:rsid w:val="00151110"/>
    <w:rsid w:val="00151345"/>
    <w:rsid w:val="0015140D"/>
    <w:rsid w:val="00151479"/>
    <w:rsid w:val="00151693"/>
    <w:rsid w:val="001517BC"/>
    <w:rsid w:val="00151A35"/>
    <w:rsid w:val="00151E25"/>
    <w:rsid w:val="00151FBB"/>
    <w:rsid w:val="00151FE3"/>
    <w:rsid w:val="0015214A"/>
    <w:rsid w:val="00152383"/>
    <w:rsid w:val="00152523"/>
    <w:rsid w:val="00152748"/>
    <w:rsid w:val="00152B25"/>
    <w:rsid w:val="00152B69"/>
    <w:rsid w:val="00152BF6"/>
    <w:rsid w:val="00152BFC"/>
    <w:rsid w:val="00153193"/>
    <w:rsid w:val="00153341"/>
    <w:rsid w:val="00153429"/>
    <w:rsid w:val="00153466"/>
    <w:rsid w:val="001535A8"/>
    <w:rsid w:val="001536E6"/>
    <w:rsid w:val="00153786"/>
    <w:rsid w:val="00153924"/>
    <w:rsid w:val="00153930"/>
    <w:rsid w:val="00153B19"/>
    <w:rsid w:val="00153F09"/>
    <w:rsid w:val="0015400A"/>
    <w:rsid w:val="00154010"/>
    <w:rsid w:val="0015406F"/>
    <w:rsid w:val="0015407D"/>
    <w:rsid w:val="00154322"/>
    <w:rsid w:val="0015470C"/>
    <w:rsid w:val="00154911"/>
    <w:rsid w:val="00154989"/>
    <w:rsid w:val="00154EED"/>
    <w:rsid w:val="00154FF0"/>
    <w:rsid w:val="0015542F"/>
    <w:rsid w:val="00155720"/>
    <w:rsid w:val="00155786"/>
    <w:rsid w:val="001557DC"/>
    <w:rsid w:val="001558D9"/>
    <w:rsid w:val="001558F9"/>
    <w:rsid w:val="001559F5"/>
    <w:rsid w:val="00155B55"/>
    <w:rsid w:val="00155DC4"/>
    <w:rsid w:val="001562A0"/>
    <w:rsid w:val="00156304"/>
    <w:rsid w:val="0015647F"/>
    <w:rsid w:val="00156875"/>
    <w:rsid w:val="0015694F"/>
    <w:rsid w:val="00156AAE"/>
    <w:rsid w:val="00156D86"/>
    <w:rsid w:val="00156EB6"/>
    <w:rsid w:val="001572C5"/>
    <w:rsid w:val="00157598"/>
    <w:rsid w:val="0015760F"/>
    <w:rsid w:val="00157A5D"/>
    <w:rsid w:val="00157B4B"/>
    <w:rsid w:val="00157C04"/>
    <w:rsid w:val="00157CE1"/>
    <w:rsid w:val="00157DB5"/>
    <w:rsid w:val="001606D0"/>
    <w:rsid w:val="0016091C"/>
    <w:rsid w:val="0016098A"/>
    <w:rsid w:val="00160B21"/>
    <w:rsid w:val="00160B26"/>
    <w:rsid w:val="00160C3D"/>
    <w:rsid w:val="00160D8E"/>
    <w:rsid w:val="00160DE3"/>
    <w:rsid w:val="00160FCF"/>
    <w:rsid w:val="001610E7"/>
    <w:rsid w:val="001618A1"/>
    <w:rsid w:val="00161B10"/>
    <w:rsid w:val="00161CB4"/>
    <w:rsid w:val="00161D06"/>
    <w:rsid w:val="00161D4F"/>
    <w:rsid w:val="00161D6E"/>
    <w:rsid w:val="00161E1D"/>
    <w:rsid w:val="00161F52"/>
    <w:rsid w:val="0016207F"/>
    <w:rsid w:val="001620C9"/>
    <w:rsid w:val="0016236C"/>
    <w:rsid w:val="00162689"/>
    <w:rsid w:val="001628B6"/>
    <w:rsid w:val="00162935"/>
    <w:rsid w:val="00162C15"/>
    <w:rsid w:val="00162DC5"/>
    <w:rsid w:val="00162F96"/>
    <w:rsid w:val="0016339C"/>
    <w:rsid w:val="00163715"/>
    <w:rsid w:val="00163864"/>
    <w:rsid w:val="00163C01"/>
    <w:rsid w:val="00163C29"/>
    <w:rsid w:val="00163E3F"/>
    <w:rsid w:val="0016427A"/>
    <w:rsid w:val="00164598"/>
    <w:rsid w:val="00164C94"/>
    <w:rsid w:val="00164D34"/>
    <w:rsid w:val="0016531B"/>
    <w:rsid w:val="00165B0C"/>
    <w:rsid w:val="00165C30"/>
    <w:rsid w:val="00165E6A"/>
    <w:rsid w:val="001661C5"/>
    <w:rsid w:val="001663F2"/>
    <w:rsid w:val="001668CB"/>
    <w:rsid w:val="00166977"/>
    <w:rsid w:val="00166B3F"/>
    <w:rsid w:val="0016711F"/>
    <w:rsid w:val="0016738E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D08"/>
    <w:rsid w:val="00170065"/>
    <w:rsid w:val="001701BB"/>
    <w:rsid w:val="001701FB"/>
    <w:rsid w:val="0017069C"/>
    <w:rsid w:val="001708B1"/>
    <w:rsid w:val="00170C3F"/>
    <w:rsid w:val="00170D3F"/>
    <w:rsid w:val="00170D4B"/>
    <w:rsid w:val="001710D4"/>
    <w:rsid w:val="001711A1"/>
    <w:rsid w:val="00171254"/>
    <w:rsid w:val="00171301"/>
    <w:rsid w:val="00171385"/>
    <w:rsid w:val="00171846"/>
    <w:rsid w:val="0017192F"/>
    <w:rsid w:val="00171D05"/>
    <w:rsid w:val="00171ED8"/>
    <w:rsid w:val="00172212"/>
    <w:rsid w:val="0017230E"/>
    <w:rsid w:val="0017245B"/>
    <w:rsid w:val="001727DB"/>
    <w:rsid w:val="0017299C"/>
    <w:rsid w:val="00172C0A"/>
    <w:rsid w:val="00172CF0"/>
    <w:rsid w:val="00172E6F"/>
    <w:rsid w:val="001731A7"/>
    <w:rsid w:val="00173212"/>
    <w:rsid w:val="001732A8"/>
    <w:rsid w:val="00173636"/>
    <w:rsid w:val="0017365A"/>
    <w:rsid w:val="001739A9"/>
    <w:rsid w:val="00173CD5"/>
    <w:rsid w:val="00173DA4"/>
    <w:rsid w:val="001740B4"/>
    <w:rsid w:val="0017414E"/>
    <w:rsid w:val="001747D3"/>
    <w:rsid w:val="0017480D"/>
    <w:rsid w:val="00174FD8"/>
    <w:rsid w:val="001750E5"/>
    <w:rsid w:val="001751BA"/>
    <w:rsid w:val="00175337"/>
    <w:rsid w:val="001757DD"/>
    <w:rsid w:val="00175FBC"/>
    <w:rsid w:val="0017611E"/>
    <w:rsid w:val="00176281"/>
    <w:rsid w:val="001762AD"/>
    <w:rsid w:val="001762F1"/>
    <w:rsid w:val="001762FA"/>
    <w:rsid w:val="00176369"/>
    <w:rsid w:val="00176A46"/>
    <w:rsid w:val="00176B41"/>
    <w:rsid w:val="00176EE3"/>
    <w:rsid w:val="00177355"/>
    <w:rsid w:val="00177387"/>
    <w:rsid w:val="0017783F"/>
    <w:rsid w:val="0017797F"/>
    <w:rsid w:val="00177E69"/>
    <w:rsid w:val="001804BB"/>
    <w:rsid w:val="00180725"/>
    <w:rsid w:val="00180800"/>
    <w:rsid w:val="00180880"/>
    <w:rsid w:val="001808C6"/>
    <w:rsid w:val="00180A0A"/>
    <w:rsid w:val="00180F3B"/>
    <w:rsid w:val="00180F3D"/>
    <w:rsid w:val="00181100"/>
    <w:rsid w:val="001812A3"/>
    <w:rsid w:val="0018159A"/>
    <w:rsid w:val="001818A6"/>
    <w:rsid w:val="001818B5"/>
    <w:rsid w:val="001819F8"/>
    <w:rsid w:val="00181A9D"/>
    <w:rsid w:val="00182022"/>
    <w:rsid w:val="001820BD"/>
    <w:rsid w:val="001820E2"/>
    <w:rsid w:val="001822BB"/>
    <w:rsid w:val="001822C5"/>
    <w:rsid w:val="001826EE"/>
    <w:rsid w:val="0018277A"/>
    <w:rsid w:val="001829C5"/>
    <w:rsid w:val="00182EE4"/>
    <w:rsid w:val="0018303F"/>
    <w:rsid w:val="001833FE"/>
    <w:rsid w:val="00183437"/>
    <w:rsid w:val="0018360B"/>
    <w:rsid w:val="001836E4"/>
    <w:rsid w:val="0018387E"/>
    <w:rsid w:val="00183880"/>
    <w:rsid w:val="00183BC3"/>
    <w:rsid w:val="00183D67"/>
    <w:rsid w:val="00183DE3"/>
    <w:rsid w:val="0018425C"/>
    <w:rsid w:val="00184364"/>
    <w:rsid w:val="00184509"/>
    <w:rsid w:val="00184610"/>
    <w:rsid w:val="00184649"/>
    <w:rsid w:val="001846A4"/>
    <w:rsid w:val="00184878"/>
    <w:rsid w:val="001848A9"/>
    <w:rsid w:val="00184AB2"/>
    <w:rsid w:val="00184FB6"/>
    <w:rsid w:val="0018532A"/>
    <w:rsid w:val="001853F3"/>
    <w:rsid w:val="001858AB"/>
    <w:rsid w:val="00185A0A"/>
    <w:rsid w:val="00185C66"/>
    <w:rsid w:val="00185CD5"/>
    <w:rsid w:val="00185E1F"/>
    <w:rsid w:val="00185E33"/>
    <w:rsid w:val="00185E96"/>
    <w:rsid w:val="0018602E"/>
    <w:rsid w:val="001860E3"/>
    <w:rsid w:val="00186181"/>
    <w:rsid w:val="00186468"/>
    <w:rsid w:val="00186751"/>
    <w:rsid w:val="00186891"/>
    <w:rsid w:val="001868AA"/>
    <w:rsid w:val="0018694C"/>
    <w:rsid w:val="001870F5"/>
    <w:rsid w:val="00187161"/>
    <w:rsid w:val="0018735F"/>
    <w:rsid w:val="00187423"/>
    <w:rsid w:val="00187550"/>
    <w:rsid w:val="001878B4"/>
    <w:rsid w:val="001879F0"/>
    <w:rsid w:val="00187BC6"/>
    <w:rsid w:val="00187C4D"/>
    <w:rsid w:val="00187D7D"/>
    <w:rsid w:val="00187F9E"/>
    <w:rsid w:val="00190055"/>
    <w:rsid w:val="001905F9"/>
    <w:rsid w:val="0019087C"/>
    <w:rsid w:val="00191B63"/>
    <w:rsid w:val="00191BA5"/>
    <w:rsid w:val="00191F4B"/>
    <w:rsid w:val="00192018"/>
    <w:rsid w:val="001923DB"/>
    <w:rsid w:val="00192482"/>
    <w:rsid w:val="00192564"/>
    <w:rsid w:val="00192605"/>
    <w:rsid w:val="001926C5"/>
    <w:rsid w:val="00192882"/>
    <w:rsid w:val="00192944"/>
    <w:rsid w:val="00192A56"/>
    <w:rsid w:val="00192AA2"/>
    <w:rsid w:val="00192C08"/>
    <w:rsid w:val="00192C09"/>
    <w:rsid w:val="00192C72"/>
    <w:rsid w:val="00192CE8"/>
    <w:rsid w:val="00192D36"/>
    <w:rsid w:val="00192D3E"/>
    <w:rsid w:val="00193024"/>
    <w:rsid w:val="00193106"/>
    <w:rsid w:val="001931FE"/>
    <w:rsid w:val="00193419"/>
    <w:rsid w:val="0019375A"/>
    <w:rsid w:val="001937C0"/>
    <w:rsid w:val="001937CE"/>
    <w:rsid w:val="0019382C"/>
    <w:rsid w:val="00193B09"/>
    <w:rsid w:val="00193B72"/>
    <w:rsid w:val="00193BD1"/>
    <w:rsid w:val="00193D18"/>
    <w:rsid w:val="00193DAA"/>
    <w:rsid w:val="00193F8D"/>
    <w:rsid w:val="00194114"/>
    <w:rsid w:val="00194118"/>
    <w:rsid w:val="0019464B"/>
    <w:rsid w:val="00194757"/>
    <w:rsid w:val="00194769"/>
    <w:rsid w:val="00194906"/>
    <w:rsid w:val="00194BD3"/>
    <w:rsid w:val="00194DAE"/>
    <w:rsid w:val="00194DB3"/>
    <w:rsid w:val="00195240"/>
    <w:rsid w:val="00195DED"/>
    <w:rsid w:val="001960B8"/>
    <w:rsid w:val="00196115"/>
    <w:rsid w:val="0019648C"/>
    <w:rsid w:val="0019672D"/>
    <w:rsid w:val="001967D1"/>
    <w:rsid w:val="00196AB0"/>
    <w:rsid w:val="00196B67"/>
    <w:rsid w:val="00196BC6"/>
    <w:rsid w:val="00196CBC"/>
    <w:rsid w:val="00196DB5"/>
    <w:rsid w:val="001971E6"/>
    <w:rsid w:val="00197264"/>
    <w:rsid w:val="0019727B"/>
    <w:rsid w:val="00197609"/>
    <w:rsid w:val="0019765A"/>
    <w:rsid w:val="00197C36"/>
    <w:rsid w:val="00197DC0"/>
    <w:rsid w:val="00197EC9"/>
    <w:rsid w:val="00197F67"/>
    <w:rsid w:val="001A064B"/>
    <w:rsid w:val="001A073B"/>
    <w:rsid w:val="001A089A"/>
    <w:rsid w:val="001A0900"/>
    <w:rsid w:val="001A0EA9"/>
    <w:rsid w:val="001A0F17"/>
    <w:rsid w:val="001A1074"/>
    <w:rsid w:val="001A1712"/>
    <w:rsid w:val="001A18BF"/>
    <w:rsid w:val="001A1AA9"/>
    <w:rsid w:val="001A2016"/>
    <w:rsid w:val="001A204E"/>
    <w:rsid w:val="001A21AA"/>
    <w:rsid w:val="001A21E1"/>
    <w:rsid w:val="001A2395"/>
    <w:rsid w:val="001A2502"/>
    <w:rsid w:val="001A269B"/>
    <w:rsid w:val="001A2749"/>
    <w:rsid w:val="001A2968"/>
    <w:rsid w:val="001A2D23"/>
    <w:rsid w:val="001A2E56"/>
    <w:rsid w:val="001A2EEF"/>
    <w:rsid w:val="001A33D5"/>
    <w:rsid w:val="001A33F3"/>
    <w:rsid w:val="001A3594"/>
    <w:rsid w:val="001A375F"/>
    <w:rsid w:val="001A377D"/>
    <w:rsid w:val="001A38F7"/>
    <w:rsid w:val="001A3925"/>
    <w:rsid w:val="001A3BE1"/>
    <w:rsid w:val="001A3CC7"/>
    <w:rsid w:val="001A3EEB"/>
    <w:rsid w:val="001A42B9"/>
    <w:rsid w:val="001A48FA"/>
    <w:rsid w:val="001A4D8D"/>
    <w:rsid w:val="001A4F6E"/>
    <w:rsid w:val="001A50A5"/>
    <w:rsid w:val="001A5211"/>
    <w:rsid w:val="001A522F"/>
    <w:rsid w:val="001A5666"/>
    <w:rsid w:val="001A5D69"/>
    <w:rsid w:val="001A60FE"/>
    <w:rsid w:val="001A618C"/>
    <w:rsid w:val="001A634D"/>
    <w:rsid w:val="001A64C4"/>
    <w:rsid w:val="001A659E"/>
    <w:rsid w:val="001A6667"/>
    <w:rsid w:val="001A6797"/>
    <w:rsid w:val="001A67A4"/>
    <w:rsid w:val="001A691D"/>
    <w:rsid w:val="001A6A4A"/>
    <w:rsid w:val="001A6B0A"/>
    <w:rsid w:val="001A6E7E"/>
    <w:rsid w:val="001A6FE7"/>
    <w:rsid w:val="001A70EA"/>
    <w:rsid w:val="001A71A1"/>
    <w:rsid w:val="001A71ED"/>
    <w:rsid w:val="001A74A9"/>
    <w:rsid w:val="001A76DF"/>
    <w:rsid w:val="001A7831"/>
    <w:rsid w:val="001B010E"/>
    <w:rsid w:val="001B01F0"/>
    <w:rsid w:val="001B0250"/>
    <w:rsid w:val="001B02FA"/>
    <w:rsid w:val="001B05AB"/>
    <w:rsid w:val="001B09D4"/>
    <w:rsid w:val="001B0D99"/>
    <w:rsid w:val="001B1008"/>
    <w:rsid w:val="001B102B"/>
    <w:rsid w:val="001B1597"/>
    <w:rsid w:val="001B1772"/>
    <w:rsid w:val="001B180F"/>
    <w:rsid w:val="001B19B7"/>
    <w:rsid w:val="001B1C98"/>
    <w:rsid w:val="001B1DF3"/>
    <w:rsid w:val="001B1EA6"/>
    <w:rsid w:val="001B21A5"/>
    <w:rsid w:val="001B21C6"/>
    <w:rsid w:val="001B2462"/>
    <w:rsid w:val="001B28C2"/>
    <w:rsid w:val="001B2A21"/>
    <w:rsid w:val="001B2A76"/>
    <w:rsid w:val="001B2A98"/>
    <w:rsid w:val="001B2F25"/>
    <w:rsid w:val="001B3133"/>
    <w:rsid w:val="001B3251"/>
    <w:rsid w:val="001B3405"/>
    <w:rsid w:val="001B34B1"/>
    <w:rsid w:val="001B34BD"/>
    <w:rsid w:val="001B35B5"/>
    <w:rsid w:val="001B3835"/>
    <w:rsid w:val="001B3961"/>
    <w:rsid w:val="001B3BFA"/>
    <w:rsid w:val="001B3C2E"/>
    <w:rsid w:val="001B3E7A"/>
    <w:rsid w:val="001B3FAA"/>
    <w:rsid w:val="001B427F"/>
    <w:rsid w:val="001B438E"/>
    <w:rsid w:val="001B4426"/>
    <w:rsid w:val="001B466C"/>
    <w:rsid w:val="001B48B7"/>
    <w:rsid w:val="001B48EC"/>
    <w:rsid w:val="001B49BA"/>
    <w:rsid w:val="001B4A35"/>
    <w:rsid w:val="001B4C12"/>
    <w:rsid w:val="001B4D8B"/>
    <w:rsid w:val="001B4DE1"/>
    <w:rsid w:val="001B4E58"/>
    <w:rsid w:val="001B4F27"/>
    <w:rsid w:val="001B5119"/>
    <w:rsid w:val="001B5832"/>
    <w:rsid w:val="001B5C11"/>
    <w:rsid w:val="001B5D9F"/>
    <w:rsid w:val="001B5F02"/>
    <w:rsid w:val="001B5F63"/>
    <w:rsid w:val="001B6335"/>
    <w:rsid w:val="001B63F6"/>
    <w:rsid w:val="001B6407"/>
    <w:rsid w:val="001B6413"/>
    <w:rsid w:val="001B6518"/>
    <w:rsid w:val="001B664F"/>
    <w:rsid w:val="001B6654"/>
    <w:rsid w:val="001B6A09"/>
    <w:rsid w:val="001B6F94"/>
    <w:rsid w:val="001B7124"/>
    <w:rsid w:val="001B759C"/>
    <w:rsid w:val="001B7967"/>
    <w:rsid w:val="001B79C1"/>
    <w:rsid w:val="001B7D33"/>
    <w:rsid w:val="001C00C8"/>
    <w:rsid w:val="001C0297"/>
    <w:rsid w:val="001C02AC"/>
    <w:rsid w:val="001C0656"/>
    <w:rsid w:val="001C07BE"/>
    <w:rsid w:val="001C07F6"/>
    <w:rsid w:val="001C0AA3"/>
    <w:rsid w:val="001C0F8C"/>
    <w:rsid w:val="001C0FB6"/>
    <w:rsid w:val="001C11CB"/>
    <w:rsid w:val="001C1240"/>
    <w:rsid w:val="001C1611"/>
    <w:rsid w:val="001C168E"/>
    <w:rsid w:val="001C16A1"/>
    <w:rsid w:val="001C16DA"/>
    <w:rsid w:val="001C1735"/>
    <w:rsid w:val="001C1747"/>
    <w:rsid w:val="001C20FA"/>
    <w:rsid w:val="001C236B"/>
    <w:rsid w:val="001C24F9"/>
    <w:rsid w:val="001C296C"/>
    <w:rsid w:val="001C2C13"/>
    <w:rsid w:val="001C2E3B"/>
    <w:rsid w:val="001C2EC8"/>
    <w:rsid w:val="001C3089"/>
    <w:rsid w:val="001C374F"/>
    <w:rsid w:val="001C38A3"/>
    <w:rsid w:val="001C38BD"/>
    <w:rsid w:val="001C3A5F"/>
    <w:rsid w:val="001C3C64"/>
    <w:rsid w:val="001C4192"/>
    <w:rsid w:val="001C46B1"/>
    <w:rsid w:val="001C47C5"/>
    <w:rsid w:val="001C4A45"/>
    <w:rsid w:val="001C4BC4"/>
    <w:rsid w:val="001C4D39"/>
    <w:rsid w:val="001C4DE8"/>
    <w:rsid w:val="001C5118"/>
    <w:rsid w:val="001C524E"/>
    <w:rsid w:val="001C5416"/>
    <w:rsid w:val="001C5460"/>
    <w:rsid w:val="001C5475"/>
    <w:rsid w:val="001C5483"/>
    <w:rsid w:val="001C55DA"/>
    <w:rsid w:val="001C57EB"/>
    <w:rsid w:val="001C57FD"/>
    <w:rsid w:val="001C5B25"/>
    <w:rsid w:val="001C5BC5"/>
    <w:rsid w:val="001C5D54"/>
    <w:rsid w:val="001C6244"/>
    <w:rsid w:val="001C6512"/>
    <w:rsid w:val="001C6655"/>
    <w:rsid w:val="001C6971"/>
    <w:rsid w:val="001C6DCF"/>
    <w:rsid w:val="001C6F72"/>
    <w:rsid w:val="001C6FC2"/>
    <w:rsid w:val="001C7228"/>
    <w:rsid w:val="001C727A"/>
    <w:rsid w:val="001C73E2"/>
    <w:rsid w:val="001C7415"/>
    <w:rsid w:val="001C77FA"/>
    <w:rsid w:val="001C7869"/>
    <w:rsid w:val="001C78D4"/>
    <w:rsid w:val="001C7A9F"/>
    <w:rsid w:val="001C7DEF"/>
    <w:rsid w:val="001C7E51"/>
    <w:rsid w:val="001D005A"/>
    <w:rsid w:val="001D006A"/>
    <w:rsid w:val="001D0255"/>
    <w:rsid w:val="001D04D0"/>
    <w:rsid w:val="001D0601"/>
    <w:rsid w:val="001D0CBE"/>
    <w:rsid w:val="001D1047"/>
    <w:rsid w:val="001D1058"/>
    <w:rsid w:val="001D10E1"/>
    <w:rsid w:val="001D116D"/>
    <w:rsid w:val="001D1240"/>
    <w:rsid w:val="001D1285"/>
    <w:rsid w:val="001D14BD"/>
    <w:rsid w:val="001D16E6"/>
    <w:rsid w:val="001D1ACB"/>
    <w:rsid w:val="001D1B0A"/>
    <w:rsid w:val="001D1D45"/>
    <w:rsid w:val="001D200D"/>
    <w:rsid w:val="001D20F4"/>
    <w:rsid w:val="001D2190"/>
    <w:rsid w:val="001D2204"/>
    <w:rsid w:val="001D236A"/>
    <w:rsid w:val="001D23A9"/>
    <w:rsid w:val="001D24EE"/>
    <w:rsid w:val="001D262B"/>
    <w:rsid w:val="001D265F"/>
    <w:rsid w:val="001D2D4B"/>
    <w:rsid w:val="001D2DC2"/>
    <w:rsid w:val="001D2E88"/>
    <w:rsid w:val="001D2EB6"/>
    <w:rsid w:val="001D2EC5"/>
    <w:rsid w:val="001D2F93"/>
    <w:rsid w:val="001D3271"/>
    <w:rsid w:val="001D336E"/>
    <w:rsid w:val="001D3453"/>
    <w:rsid w:val="001D3DE3"/>
    <w:rsid w:val="001D409B"/>
    <w:rsid w:val="001D40B3"/>
    <w:rsid w:val="001D40BE"/>
    <w:rsid w:val="001D420E"/>
    <w:rsid w:val="001D459C"/>
    <w:rsid w:val="001D485E"/>
    <w:rsid w:val="001D4A37"/>
    <w:rsid w:val="001D4CEE"/>
    <w:rsid w:val="001D5435"/>
    <w:rsid w:val="001D5802"/>
    <w:rsid w:val="001D5B12"/>
    <w:rsid w:val="001D5BB0"/>
    <w:rsid w:val="001D5F7F"/>
    <w:rsid w:val="001D6006"/>
    <w:rsid w:val="001D61D8"/>
    <w:rsid w:val="001D6291"/>
    <w:rsid w:val="001D6489"/>
    <w:rsid w:val="001D64D9"/>
    <w:rsid w:val="001D696D"/>
    <w:rsid w:val="001D6BD5"/>
    <w:rsid w:val="001D6BEA"/>
    <w:rsid w:val="001D6BF5"/>
    <w:rsid w:val="001D6FD5"/>
    <w:rsid w:val="001D7098"/>
    <w:rsid w:val="001D714E"/>
    <w:rsid w:val="001D7275"/>
    <w:rsid w:val="001D7283"/>
    <w:rsid w:val="001D7310"/>
    <w:rsid w:val="001D7691"/>
    <w:rsid w:val="001D7728"/>
    <w:rsid w:val="001D7B6C"/>
    <w:rsid w:val="001D7BCA"/>
    <w:rsid w:val="001D7CC7"/>
    <w:rsid w:val="001D7E99"/>
    <w:rsid w:val="001E0041"/>
    <w:rsid w:val="001E0162"/>
    <w:rsid w:val="001E0499"/>
    <w:rsid w:val="001E08DA"/>
    <w:rsid w:val="001E0AA9"/>
    <w:rsid w:val="001E0BDA"/>
    <w:rsid w:val="001E12DA"/>
    <w:rsid w:val="001E13E6"/>
    <w:rsid w:val="001E169D"/>
    <w:rsid w:val="001E191E"/>
    <w:rsid w:val="001E1A5D"/>
    <w:rsid w:val="001E1C75"/>
    <w:rsid w:val="001E1CC4"/>
    <w:rsid w:val="001E1CEE"/>
    <w:rsid w:val="001E1CF3"/>
    <w:rsid w:val="001E1EE0"/>
    <w:rsid w:val="001E22F2"/>
    <w:rsid w:val="001E2302"/>
    <w:rsid w:val="001E2410"/>
    <w:rsid w:val="001E24FF"/>
    <w:rsid w:val="001E250E"/>
    <w:rsid w:val="001E25DD"/>
    <w:rsid w:val="001E2613"/>
    <w:rsid w:val="001E2670"/>
    <w:rsid w:val="001E26FD"/>
    <w:rsid w:val="001E2A4F"/>
    <w:rsid w:val="001E2AA9"/>
    <w:rsid w:val="001E2AD0"/>
    <w:rsid w:val="001E3308"/>
    <w:rsid w:val="001E3466"/>
    <w:rsid w:val="001E3B8F"/>
    <w:rsid w:val="001E3D8B"/>
    <w:rsid w:val="001E3DC8"/>
    <w:rsid w:val="001E4012"/>
    <w:rsid w:val="001E41AC"/>
    <w:rsid w:val="001E472B"/>
    <w:rsid w:val="001E47D6"/>
    <w:rsid w:val="001E47EB"/>
    <w:rsid w:val="001E4AB7"/>
    <w:rsid w:val="001E4EC5"/>
    <w:rsid w:val="001E4FE9"/>
    <w:rsid w:val="001E54A8"/>
    <w:rsid w:val="001E55AC"/>
    <w:rsid w:val="001E57D0"/>
    <w:rsid w:val="001E5E83"/>
    <w:rsid w:val="001E5F5A"/>
    <w:rsid w:val="001E6013"/>
    <w:rsid w:val="001E60C1"/>
    <w:rsid w:val="001E63DD"/>
    <w:rsid w:val="001E6408"/>
    <w:rsid w:val="001E64D3"/>
    <w:rsid w:val="001E6655"/>
    <w:rsid w:val="001E67F0"/>
    <w:rsid w:val="001E685E"/>
    <w:rsid w:val="001E6943"/>
    <w:rsid w:val="001E69E3"/>
    <w:rsid w:val="001E6A5B"/>
    <w:rsid w:val="001E6B51"/>
    <w:rsid w:val="001E6BBF"/>
    <w:rsid w:val="001E6C62"/>
    <w:rsid w:val="001E6DE4"/>
    <w:rsid w:val="001E6EA5"/>
    <w:rsid w:val="001E6FA0"/>
    <w:rsid w:val="001E6FFD"/>
    <w:rsid w:val="001E723B"/>
    <w:rsid w:val="001E7271"/>
    <w:rsid w:val="001E7774"/>
    <w:rsid w:val="001E77DC"/>
    <w:rsid w:val="001E789C"/>
    <w:rsid w:val="001E7A04"/>
    <w:rsid w:val="001E7A87"/>
    <w:rsid w:val="001E7E16"/>
    <w:rsid w:val="001E7F1B"/>
    <w:rsid w:val="001E7FC3"/>
    <w:rsid w:val="001F05AF"/>
    <w:rsid w:val="001F0C69"/>
    <w:rsid w:val="001F0D62"/>
    <w:rsid w:val="001F0F80"/>
    <w:rsid w:val="001F0FD0"/>
    <w:rsid w:val="001F11AA"/>
    <w:rsid w:val="001F1381"/>
    <w:rsid w:val="001F1786"/>
    <w:rsid w:val="001F183C"/>
    <w:rsid w:val="001F1D42"/>
    <w:rsid w:val="001F1EEB"/>
    <w:rsid w:val="001F2222"/>
    <w:rsid w:val="001F226F"/>
    <w:rsid w:val="001F2279"/>
    <w:rsid w:val="001F2B19"/>
    <w:rsid w:val="001F2B8C"/>
    <w:rsid w:val="001F2C59"/>
    <w:rsid w:val="001F2D9E"/>
    <w:rsid w:val="001F300F"/>
    <w:rsid w:val="001F3443"/>
    <w:rsid w:val="001F35F2"/>
    <w:rsid w:val="001F38E3"/>
    <w:rsid w:val="001F3A11"/>
    <w:rsid w:val="001F3B43"/>
    <w:rsid w:val="001F4086"/>
    <w:rsid w:val="001F41EF"/>
    <w:rsid w:val="001F4460"/>
    <w:rsid w:val="001F48CE"/>
    <w:rsid w:val="001F4955"/>
    <w:rsid w:val="001F4B6D"/>
    <w:rsid w:val="001F4C9E"/>
    <w:rsid w:val="001F4FF0"/>
    <w:rsid w:val="001F545C"/>
    <w:rsid w:val="001F56B3"/>
    <w:rsid w:val="001F57C8"/>
    <w:rsid w:val="001F5A0A"/>
    <w:rsid w:val="001F5B85"/>
    <w:rsid w:val="001F5C62"/>
    <w:rsid w:val="001F5CD1"/>
    <w:rsid w:val="001F600D"/>
    <w:rsid w:val="001F614C"/>
    <w:rsid w:val="001F6307"/>
    <w:rsid w:val="001F644E"/>
    <w:rsid w:val="001F6620"/>
    <w:rsid w:val="001F6661"/>
    <w:rsid w:val="001F672E"/>
    <w:rsid w:val="001F7124"/>
    <w:rsid w:val="001F72FF"/>
    <w:rsid w:val="001F74F5"/>
    <w:rsid w:val="001F750D"/>
    <w:rsid w:val="001F7667"/>
    <w:rsid w:val="001F7909"/>
    <w:rsid w:val="001F79D3"/>
    <w:rsid w:val="001F7DF1"/>
    <w:rsid w:val="001F7F1E"/>
    <w:rsid w:val="0020012D"/>
    <w:rsid w:val="0020024C"/>
    <w:rsid w:val="00200355"/>
    <w:rsid w:val="00200525"/>
    <w:rsid w:val="002006A9"/>
    <w:rsid w:val="00201174"/>
    <w:rsid w:val="00201438"/>
    <w:rsid w:val="0020147B"/>
    <w:rsid w:val="00201519"/>
    <w:rsid w:val="0020176B"/>
    <w:rsid w:val="0020178D"/>
    <w:rsid w:val="00201AA4"/>
    <w:rsid w:val="00201B98"/>
    <w:rsid w:val="00201D53"/>
    <w:rsid w:val="00201F6A"/>
    <w:rsid w:val="00201F95"/>
    <w:rsid w:val="002021A1"/>
    <w:rsid w:val="002021A7"/>
    <w:rsid w:val="002024A1"/>
    <w:rsid w:val="00202654"/>
    <w:rsid w:val="00202740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A60"/>
    <w:rsid w:val="00203A6B"/>
    <w:rsid w:val="00203CDE"/>
    <w:rsid w:val="00203FDE"/>
    <w:rsid w:val="002040EC"/>
    <w:rsid w:val="002041C1"/>
    <w:rsid w:val="00204B6D"/>
    <w:rsid w:val="00204C79"/>
    <w:rsid w:val="00204D9D"/>
    <w:rsid w:val="00204DB8"/>
    <w:rsid w:val="002052DD"/>
    <w:rsid w:val="002055B0"/>
    <w:rsid w:val="00205605"/>
    <w:rsid w:val="002059B1"/>
    <w:rsid w:val="00205B5C"/>
    <w:rsid w:val="00205BC1"/>
    <w:rsid w:val="00205BE6"/>
    <w:rsid w:val="002062B4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54"/>
    <w:rsid w:val="00207562"/>
    <w:rsid w:val="00207632"/>
    <w:rsid w:val="0020778F"/>
    <w:rsid w:val="002078F1"/>
    <w:rsid w:val="00207AE5"/>
    <w:rsid w:val="00207C3A"/>
    <w:rsid w:val="0021031D"/>
    <w:rsid w:val="0021056F"/>
    <w:rsid w:val="00210822"/>
    <w:rsid w:val="00211677"/>
    <w:rsid w:val="00211981"/>
    <w:rsid w:val="00211A63"/>
    <w:rsid w:val="00211B11"/>
    <w:rsid w:val="00211B1A"/>
    <w:rsid w:val="00212350"/>
    <w:rsid w:val="002124F5"/>
    <w:rsid w:val="002125F0"/>
    <w:rsid w:val="00212A05"/>
    <w:rsid w:val="00212A9E"/>
    <w:rsid w:val="00212D02"/>
    <w:rsid w:val="00212F74"/>
    <w:rsid w:val="00212F81"/>
    <w:rsid w:val="00213077"/>
    <w:rsid w:val="0021317D"/>
    <w:rsid w:val="002132FC"/>
    <w:rsid w:val="00213455"/>
    <w:rsid w:val="002134A7"/>
    <w:rsid w:val="002137B7"/>
    <w:rsid w:val="002138CE"/>
    <w:rsid w:val="00213C5D"/>
    <w:rsid w:val="00213EC2"/>
    <w:rsid w:val="002142E8"/>
    <w:rsid w:val="002143AF"/>
    <w:rsid w:val="0021452C"/>
    <w:rsid w:val="002146F5"/>
    <w:rsid w:val="00214790"/>
    <w:rsid w:val="00214AB1"/>
    <w:rsid w:val="00214AD9"/>
    <w:rsid w:val="00215008"/>
    <w:rsid w:val="00215171"/>
    <w:rsid w:val="00215838"/>
    <w:rsid w:val="00215B28"/>
    <w:rsid w:val="00215CC0"/>
    <w:rsid w:val="00215FAD"/>
    <w:rsid w:val="00216527"/>
    <w:rsid w:val="002168DD"/>
    <w:rsid w:val="002168FC"/>
    <w:rsid w:val="00216950"/>
    <w:rsid w:val="00216C6B"/>
    <w:rsid w:val="00216D19"/>
    <w:rsid w:val="00216D1A"/>
    <w:rsid w:val="00216D32"/>
    <w:rsid w:val="00216D44"/>
    <w:rsid w:val="0021717A"/>
    <w:rsid w:val="002173DC"/>
    <w:rsid w:val="002173E7"/>
    <w:rsid w:val="00217532"/>
    <w:rsid w:val="00217535"/>
    <w:rsid w:val="0021789F"/>
    <w:rsid w:val="00217988"/>
    <w:rsid w:val="00217A6D"/>
    <w:rsid w:val="00217C23"/>
    <w:rsid w:val="00217C41"/>
    <w:rsid w:val="00217E88"/>
    <w:rsid w:val="00217FAA"/>
    <w:rsid w:val="00220175"/>
    <w:rsid w:val="00220189"/>
    <w:rsid w:val="0022045A"/>
    <w:rsid w:val="002204FA"/>
    <w:rsid w:val="0022051B"/>
    <w:rsid w:val="00220773"/>
    <w:rsid w:val="002207F7"/>
    <w:rsid w:val="00220882"/>
    <w:rsid w:val="00220886"/>
    <w:rsid w:val="00220CEE"/>
    <w:rsid w:val="00220F21"/>
    <w:rsid w:val="0022100E"/>
    <w:rsid w:val="0022109D"/>
    <w:rsid w:val="002212CE"/>
    <w:rsid w:val="0022162F"/>
    <w:rsid w:val="00221634"/>
    <w:rsid w:val="00221929"/>
    <w:rsid w:val="00221988"/>
    <w:rsid w:val="00221DEF"/>
    <w:rsid w:val="00221F46"/>
    <w:rsid w:val="00221F8B"/>
    <w:rsid w:val="0022203E"/>
    <w:rsid w:val="00222599"/>
    <w:rsid w:val="002226D2"/>
    <w:rsid w:val="00222D9F"/>
    <w:rsid w:val="00222DA6"/>
    <w:rsid w:val="00222DE7"/>
    <w:rsid w:val="002230DF"/>
    <w:rsid w:val="00223305"/>
    <w:rsid w:val="0022349F"/>
    <w:rsid w:val="002234A1"/>
    <w:rsid w:val="002234B6"/>
    <w:rsid w:val="0022356C"/>
    <w:rsid w:val="0022356F"/>
    <w:rsid w:val="00223A1A"/>
    <w:rsid w:val="00223A3C"/>
    <w:rsid w:val="00223ADB"/>
    <w:rsid w:val="00223C48"/>
    <w:rsid w:val="00223F3C"/>
    <w:rsid w:val="002240F1"/>
    <w:rsid w:val="00224724"/>
    <w:rsid w:val="002249E6"/>
    <w:rsid w:val="00224BF2"/>
    <w:rsid w:val="00225139"/>
    <w:rsid w:val="0022516D"/>
    <w:rsid w:val="002251D0"/>
    <w:rsid w:val="002253BD"/>
    <w:rsid w:val="00225410"/>
    <w:rsid w:val="0022553D"/>
    <w:rsid w:val="002257A1"/>
    <w:rsid w:val="00225A9F"/>
    <w:rsid w:val="00225E11"/>
    <w:rsid w:val="0022633F"/>
    <w:rsid w:val="00226454"/>
    <w:rsid w:val="00226475"/>
    <w:rsid w:val="002265D7"/>
    <w:rsid w:val="002267F8"/>
    <w:rsid w:val="002268BB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595"/>
    <w:rsid w:val="002276A3"/>
    <w:rsid w:val="00227A9F"/>
    <w:rsid w:val="00227C14"/>
    <w:rsid w:val="00227C20"/>
    <w:rsid w:val="00227DC0"/>
    <w:rsid w:val="00227E85"/>
    <w:rsid w:val="00230099"/>
    <w:rsid w:val="00230204"/>
    <w:rsid w:val="0023023C"/>
    <w:rsid w:val="00230459"/>
    <w:rsid w:val="00230BA8"/>
    <w:rsid w:val="002310E5"/>
    <w:rsid w:val="0023123B"/>
    <w:rsid w:val="00231242"/>
    <w:rsid w:val="00231901"/>
    <w:rsid w:val="00231BCD"/>
    <w:rsid w:val="00231CEA"/>
    <w:rsid w:val="00231DD5"/>
    <w:rsid w:val="00231E3C"/>
    <w:rsid w:val="0023211F"/>
    <w:rsid w:val="0023213B"/>
    <w:rsid w:val="00232494"/>
    <w:rsid w:val="0023250E"/>
    <w:rsid w:val="0023258E"/>
    <w:rsid w:val="00232641"/>
    <w:rsid w:val="00232839"/>
    <w:rsid w:val="00232A0B"/>
    <w:rsid w:val="00232B1C"/>
    <w:rsid w:val="00233221"/>
    <w:rsid w:val="00233366"/>
    <w:rsid w:val="002336C2"/>
    <w:rsid w:val="002338E8"/>
    <w:rsid w:val="00233964"/>
    <w:rsid w:val="00233B05"/>
    <w:rsid w:val="00233B66"/>
    <w:rsid w:val="00233B90"/>
    <w:rsid w:val="0023412E"/>
    <w:rsid w:val="002344C2"/>
    <w:rsid w:val="00234590"/>
    <w:rsid w:val="002345FB"/>
    <w:rsid w:val="00234B19"/>
    <w:rsid w:val="00234F65"/>
    <w:rsid w:val="0023583E"/>
    <w:rsid w:val="00235CB8"/>
    <w:rsid w:val="002367AA"/>
    <w:rsid w:val="00236885"/>
    <w:rsid w:val="00236B78"/>
    <w:rsid w:val="00236E0B"/>
    <w:rsid w:val="002370C4"/>
    <w:rsid w:val="00237742"/>
    <w:rsid w:val="00237971"/>
    <w:rsid w:val="00240217"/>
    <w:rsid w:val="002406AD"/>
    <w:rsid w:val="0024087E"/>
    <w:rsid w:val="0024089D"/>
    <w:rsid w:val="00240CB5"/>
    <w:rsid w:val="00241121"/>
    <w:rsid w:val="00241597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BC"/>
    <w:rsid w:val="00242069"/>
    <w:rsid w:val="00242298"/>
    <w:rsid w:val="00242492"/>
    <w:rsid w:val="002424A3"/>
    <w:rsid w:val="0024270F"/>
    <w:rsid w:val="002428F0"/>
    <w:rsid w:val="00242952"/>
    <w:rsid w:val="00242B48"/>
    <w:rsid w:val="00242E66"/>
    <w:rsid w:val="0024312D"/>
    <w:rsid w:val="002431E2"/>
    <w:rsid w:val="002432E9"/>
    <w:rsid w:val="002432FC"/>
    <w:rsid w:val="00243336"/>
    <w:rsid w:val="0024348E"/>
    <w:rsid w:val="00243517"/>
    <w:rsid w:val="0024376F"/>
    <w:rsid w:val="002437C8"/>
    <w:rsid w:val="00243A64"/>
    <w:rsid w:val="00243B8F"/>
    <w:rsid w:val="00243D8D"/>
    <w:rsid w:val="00243E00"/>
    <w:rsid w:val="00243EBF"/>
    <w:rsid w:val="00243FAE"/>
    <w:rsid w:val="00244381"/>
    <w:rsid w:val="00244A85"/>
    <w:rsid w:val="00244B32"/>
    <w:rsid w:val="00244C19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FF"/>
    <w:rsid w:val="00245B6B"/>
    <w:rsid w:val="00245C59"/>
    <w:rsid w:val="00245C74"/>
    <w:rsid w:val="00245EDD"/>
    <w:rsid w:val="002460A3"/>
    <w:rsid w:val="00246176"/>
    <w:rsid w:val="00246199"/>
    <w:rsid w:val="0024624B"/>
    <w:rsid w:val="002462BC"/>
    <w:rsid w:val="00246327"/>
    <w:rsid w:val="0024651E"/>
    <w:rsid w:val="002468CC"/>
    <w:rsid w:val="0024714A"/>
    <w:rsid w:val="00247369"/>
    <w:rsid w:val="00247661"/>
    <w:rsid w:val="00247712"/>
    <w:rsid w:val="00247885"/>
    <w:rsid w:val="00247C5E"/>
    <w:rsid w:val="00247CB0"/>
    <w:rsid w:val="0025022A"/>
    <w:rsid w:val="00250626"/>
    <w:rsid w:val="0025066E"/>
    <w:rsid w:val="0025078B"/>
    <w:rsid w:val="00250BB5"/>
    <w:rsid w:val="00250CF8"/>
    <w:rsid w:val="002510BC"/>
    <w:rsid w:val="00251241"/>
    <w:rsid w:val="002515DC"/>
    <w:rsid w:val="00251621"/>
    <w:rsid w:val="00251B9B"/>
    <w:rsid w:val="00252590"/>
    <w:rsid w:val="002525FA"/>
    <w:rsid w:val="002527B3"/>
    <w:rsid w:val="002528F0"/>
    <w:rsid w:val="00252C55"/>
    <w:rsid w:val="00252FAE"/>
    <w:rsid w:val="00253447"/>
    <w:rsid w:val="00253535"/>
    <w:rsid w:val="0025356A"/>
    <w:rsid w:val="002535D9"/>
    <w:rsid w:val="0025367B"/>
    <w:rsid w:val="00253762"/>
    <w:rsid w:val="002537B2"/>
    <w:rsid w:val="0025385F"/>
    <w:rsid w:val="00253AC8"/>
    <w:rsid w:val="00253C34"/>
    <w:rsid w:val="0025420F"/>
    <w:rsid w:val="002542E9"/>
    <w:rsid w:val="0025441E"/>
    <w:rsid w:val="002544BF"/>
    <w:rsid w:val="0025454B"/>
    <w:rsid w:val="00254683"/>
    <w:rsid w:val="0025474A"/>
    <w:rsid w:val="002547F9"/>
    <w:rsid w:val="00254AFC"/>
    <w:rsid w:val="00254BEA"/>
    <w:rsid w:val="002556E8"/>
    <w:rsid w:val="002557AE"/>
    <w:rsid w:val="002558E1"/>
    <w:rsid w:val="00255B5E"/>
    <w:rsid w:val="00255BA7"/>
    <w:rsid w:val="00255BD5"/>
    <w:rsid w:val="00255BF1"/>
    <w:rsid w:val="00255F11"/>
    <w:rsid w:val="0025636A"/>
    <w:rsid w:val="00256385"/>
    <w:rsid w:val="0025641B"/>
    <w:rsid w:val="002565F6"/>
    <w:rsid w:val="0025660F"/>
    <w:rsid w:val="00256695"/>
    <w:rsid w:val="00256D6D"/>
    <w:rsid w:val="0025702C"/>
    <w:rsid w:val="0025714A"/>
    <w:rsid w:val="0025733D"/>
    <w:rsid w:val="002574BC"/>
    <w:rsid w:val="00257989"/>
    <w:rsid w:val="00257ACD"/>
    <w:rsid w:val="00257BF5"/>
    <w:rsid w:val="00257C99"/>
    <w:rsid w:val="00257CA3"/>
    <w:rsid w:val="00257E2F"/>
    <w:rsid w:val="002601BE"/>
    <w:rsid w:val="00260A76"/>
    <w:rsid w:val="00260C70"/>
    <w:rsid w:val="00260D1D"/>
    <w:rsid w:val="0026113A"/>
    <w:rsid w:val="002611A6"/>
    <w:rsid w:val="00261455"/>
    <w:rsid w:val="00261592"/>
    <w:rsid w:val="002615FA"/>
    <w:rsid w:val="002619B6"/>
    <w:rsid w:val="00261A8E"/>
    <w:rsid w:val="00261AB8"/>
    <w:rsid w:val="00261AC7"/>
    <w:rsid w:val="00261EAA"/>
    <w:rsid w:val="00261F1B"/>
    <w:rsid w:val="0026223F"/>
    <w:rsid w:val="002622C8"/>
    <w:rsid w:val="002623B2"/>
    <w:rsid w:val="00262405"/>
    <w:rsid w:val="0026252E"/>
    <w:rsid w:val="002625A6"/>
    <w:rsid w:val="00262916"/>
    <w:rsid w:val="00262CA9"/>
    <w:rsid w:val="00262D76"/>
    <w:rsid w:val="00263119"/>
    <w:rsid w:val="00263251"/>
    <w:rsid w:val="002634A3"/>
    <w:rsid w:val="00263564"/>
    <w:rsid w:val="002637AC"/>
    <w:rsid w:val="00263838"/>
    <w:rsid w:val="00263875"/>
    <w:rsid w:val="00263994"/>
    <w:rsid w:val="00263B67"/>
    <w:rsid w:val="00263F3E"/>
    <w:rsid w:val="00264186"/>
    <w:rsid w:val="00264341"/>
    <w:rsid w:val="0026442A"/>
    <w:rsid w:val="00264465"/>
    <w:rsid w:val="00264C1A"/>
    <w:rsid w:val="00264C51"/>
    <w:rsid w:val="002656F1"/>
    <w:rsid w:val="00265735"/>
    <w:rsid w:val="00265A63"/>
    <w:rsid w:val="00265F4B"/>
    <w:rsid w:val="0026636E"/>
    <w:rsid w:val="00266387"/>
    <w:rsid w:val="0026640E"/>
    <w:rsid w:val="00266660"/>
    <w:rsid w:val="0026670F"/>
    <w:rsid w:val="002667B5"/>
    <w:rsid w:val="002667F9"/>
    <w:rsid w:val="00266874"/>
    <w:rsid w:val="00266A0E"/>
    <w:rsid w:val="00266B72"/>
    <w:rsid w:val="00266CF3"/>
    <w:rsid w:val="00266DD6"/>
    <w:rsid w:val="00267500"/>
    <w:rsid w:val="002675FE"/>
    <w:rsid w:val="00267933"/>
    <w:rsid w:val="002679FE"/>
    <w:rsid w:val="00267CAF"/>
    <w:rsid w:val="00267EF7"/>
    <w:rsid w:val="002702F8"/>
    <w:rsid w:val="002703E1"/>
    <w:rsid w:val="00270420"/>
    <w:rsid w:val="002704A1"/>
    <w:rsid w:val="002707C6"/>
    <w:rsid w:val="00270A84"/>
    <w:rsid w:val="00270B32"/>
    <w:rsid w:val="00270BB1"/>
    <w:rsid w:val="00270F09"/>
    <w:rsid w:val="0027108F"/>
    <w:rsid w:val="00271172"/>
    <w:rsid w:val="0027136A"/>
    <w:rsid w:val="0027138E"/>
    <w:rsid w:val="002716B3"/>
    <w:rsid w:val="00271A82"/>
    <w:rsid w:val="00271DD9"/>
    <w:rsid w:val="00272069"/>
    <w:rsid w:val="00272289"/>
    <w:rsid w:val="002722A4"/>
    <w:rsid w:val="002722CA"/>
    <w:rsid w:val="0027240A"/>
    <w:rsid w:val="002726AA"/>
    <w:rsid w:val="002728A0"/>
    <w:rsid w:val="002728B7"/>
    <w:rsid w:val="00272935"/>
    <w:rsid w:val="00272B21"/>
    <w:rsid w:val="00272C88"/>
    <w:rsid w:val="00272F1A"/>
    <w:rsid w:val="0027306D"/>
    <w:rsid w:val="002730C7"/>
    <w:rsid w:val="00273284"/>
    <w:rsid w:val="002733B7"/>
    <w:rsid w:val="002734F6"/>
    <w:rsid w:val="00273505"/>
    <w:rsid w:val="002739D3"/>
    <w:rsid w:val="00273EFE"/>
    <w:rsid w:val="0027402D"/>
    <w:rsid w:val="002744D8"/>
    <w:rsid w:val="002745FE"/>
    <w:rsid w:val="0027460F"/>
    <w:rsid w:val="002746EE"/>
    <w:rsid w:val="00274788"/>
    <w:rsid w:val="002748B6"/>
    <w:rsid w:val="00274DA7"/>
    <w:rsid w:val="00275011"/>
    <w:rsid w:val="002751B1"/>
    <w:rsid w:val="00275214"/>
    <w:rsid w:val="002752A1"/>
    <w:rsid w:val="00275605"/>
    <w:rsid w:val="002759AA"/>
    <w:rsid w:val="00275A95"/>
    <w:rsid w:val="00275D0D"/>
    <w:rsid w:val="00275D19"/>
    <w:rsid w:val="00275F65"/>
    <w:rsid w:val="002760CE"/>
    <w:rsid w:val="0027656E"/>
    <w:rsid w:val="002766E8"/>
    <w:rsid w:val="00276750"/>
    <w:rsid w:val="00276770"/>
    <w:rsid w:val="00276872"/>
    <w:rsid w:val="00276AE6"/>
    <w:rsid w:val="00276B87"/>
    <w:rsid w:val="00276D00"/>
    <w:rsid w:val="00276F8A"/>
    <w:rsid w:val="00277195"/>
    <w:rsid w:val="00277220"/>
    <w:rsid w:val="002775DE"/>
    <w:rsid w:val="00277716"/>
    <w:rsid w:val="0027783F"/>
    <w:rsid w:val="00277856"/>
    <w:rsid w:val="002778F7"/>
    <w:rsid w:val="00277C82"/>
    <w:rsid w:val="00277DE9"/>
    <w:rsid w:val="00277EF7"/>
    <w:rsid w:val="00280043"/>
    <w:rsid w:val="0028009E"/>
    <w:rsid w:val="00280375"/>
    <w:rsid w:val="002807AB"/>
    <w:rsid w:val="00280BBA"/>
    <w:rsid w:val="00280EDB"/>
    <w:rsid w:val="00281181"/>
    <w:rsid w:val="002812E8"/>
    <w:rsid w:val="00281506"/>
    <w:rsid w:val="00281987"/>
    <w:rsid w:val="00281A0D"/>
    <w:rsid w:val="00281EB0"/>
    <w:rsid w:val="00282398"/>
    <w:rsid w:val="0028246B"/>
    <w:rsid w:val="00282570"/>
    <w:rsid w:val="0028268C"/>
    <w:rsid w:val="002827F7"/>
    <w:rsid w:val="00282A55"/>
    <w:rsid w:val="00282A87"/>
    <w:rsid w:val="00282C28"/>
    <w:rsid w:val="00282CCF"/>
    <w:rsid w:val="00283549"/>
    <w:rsid w:val="00283707"/>
    <w:rsid w:val="00283D69"/>
    <w:rsid w:val="00283EFC"/>
    <w:rsid w:val="00284262"/>
    <w:rsid w:val="0028455E"/>
    <w:rsid w:val="00284660"/>
    <w:rsid w:val="002848A4"/>
    <w:rsid w:val="00284A7E"/>
    <w:rsid w:val="00284B3A"/>
    <w:rsid w:val="00284D8D"/>
    <w:rsid w:val="00284ECC"/>
    <w:rsid w:val="00284EF3"/>
    <w:rsid w:val="00285009"/>
    <w:rsid w:val="002850E3"/>
    <w:rsid w:val="002850ED"/>
    <w:rsid w:val="00285110"/>
    <w:rsid w:val="00285885"/>
    <w:rsid w:val="00285A7B"/>
    <w:rsid w:val="00285AA0"/>
    <w:rsid w:val="00286055"/>
    <w:rsid w:val="00286065"/>
    <w:rsid w:val="00286223"/>
    <w:rsid w:val="0028643E"/>
    <w:rsid w:val="002864E0"/>
    <w:rsid w:val="00286574"/>
    <w:rsid w:val="002866B6"/>
    <w:rsid w:val="00286C3F"/>
    <w:rsid w:val="00286C60"/>
    <w:rsid w:val="00286CCE"/>
    <w:rsid w:val="00286EC8"/>
    <w:rsid w:val="00286F8B"/>
    <w:rsid w:val="002870FE"/>
    <w:rsid w:val="00287481"/>
    <w:rsid w:val="0028799D"/>
    <w:rsid w:val="00287A8B"/>
    <w:rsid w:val="00287BDD"/>
    <w:rsid w:val="00287E47"/>
    <w:rsid w:val="0029017C"/>
    <w:rsid w:val="002901C2"/>
    <w:rsid w:val="002904CF"/>
    <w:rsid w:val="002907CE"/>
    <w:rsid w:val="00290930"/>
    <w:rsid w:val="00290A66"/>
    <w:rsid w:val="0029100C"/>
    <w:rsid w:val="0029114A"/>
    <w:rsid w:val="002911DE"/>
    <w:rsid w:val="00291338"/>
    <w:rsid w:val="00291871"/>
    <w:rsid w:val="002918A2"/>
    <w:rsid w:val="00291A6D"/>
    <w:rsid w:val="00291C63"/>
    <w:rsid w:val="00291E85"/>
    <w:rsid w:val="0029222F"/>
    <w:rsid w:val="00292C9B"/>
    <w:rsid w:val="002932AF"/>
    <w:rsid w:val="002932F2"/>
    <w:rsid w:val="00293A4B"/>
    <w:rsid w:val="00293A61"/>
    <w:rsid w:val="002943AE"/>
    <w:rsid w:val="00294485"/>
    <w:rsid w:val="00294AA0"/>
    <w:rsid w:val="00294BB1"/>
    <w:rsid w:val="00294C42"/>
    <w:rsid w:val="00294D76"/>
    <w:rsid w:val="00295262"/>
    <w:rsid w:val="002954F1"/>
    <w:rsid w:val="0029562A"/>
    <w:rsid w:val="00295968"/>
    <w:rsid w:val="00295B21"/>
    <w:rsid w:val="00295C84"/>
    <w:rsid w:val="00295D68"/>
    <w:rsid w:val="00295F30"/>
    <w:rsid w:val="00295FB2"/>
    <w:rsid w:val="0029600B"/>
    <w:rsid w:val="0029601F"/>
    <w:rsid w:val="00296163"/>
    <w:rsid w:val="00296428"/>
    <w:rsid w:val="00296519"/>
    <w:rsid w:val="0029679D"/>
    <w:rsid w:val="0029685F"/>
    <w:rsid w:val="00296AB6"/>
    <w:rsid w:val="00296D17"/>
    <w:rsid w:val="00296E0A"/>
    <w:rsid w:val="0029702F"/>
    <w:rsid w:val="002970D2"/>
    <w:rsid w:val="002970FF"/>
    <w:rsid w:val="00297136"/>
    <w:rsid w:val="00297216"/>
    <w:rsid w:val="002972AB"/>
    <w:rsid w:val="002976EE"/>
    <w:rsid w:val="00297728"/>
    <w:rsid w:val="00297855"/>
    <w:rsid w:val="00297873"/>
    <w:rsid w:val="00297F41"/>
    <w:rsid w:val="00297F58"/>
    <w:rsid w:val="00297FBD"/>
    <w:rsid w:val="002A000A"/>
    <w:rsid w:val="002A01A4"/>
    <w:rsid w:val="002A02BD"/>
    <w:rsid w:val="002A044D"/>
    <w:rsid w:val="002A04CC"/>
    <w:rsid w:val="002A05DB"/>
    <w:rsid w:val="002A07DC"/>
    <w:rsid w:val="002A0996"/>
    <w:rsid w:val="002A0A0F"/>
    <w:rsid w:val="002A0D3D"/>
    <w:rsid w:val="002A0FF5"/>
    <w:rsid w:val="002A113D"/>
    <w:rsid w:val="002A12E1"/>
    <w:rsid w:val="002A153F"/>
    <w:rsid w:val="002A1543"/>
    <w:rsid w:val="002A1C2D"/>
    <w:rsid w:val="002A22F9"/>
    <w:rsid w:val="002A24B1"/>
    <w:rsid w:val="002A276B"/>
    <w:rsid w:val="002A2809"/>
    <w:rsid w:val="002A29B7"/>
    <w:rsid w:val="002A2C4A"/>
    <w:rsid w:val="002A2F39"/>
    <w:rsid w:val="002A36AF"/>
    <w:rsid w:val="002A3BB0"/>
    <w:rsid w:val="002A3D52"/>
    <w:rsid w:val="002A3E27"/>
    <w:rsid w:val="002A3F01"/>
    <w:rsid w:val="002A405B"/>
    <w:rsid w:val="002A44AB"/>
    <w:rsid w:val="002A49E3"/>
    <w:rsid w:val="002A4C1E"/>
    <w:rsid w:val="002A4D48"/>
    <w:rsid w:val="002A4DE9"/>
    <w:rsid w:val="002A4E2A"/>
    <w:rsid w:val="002A4E94"/>
    <w:rsid w:val="002A4F26"/>
    <w:rsid w:val="002A4FD0"/>
    <w:rsid w:val="002A51B7"/>
    <w:rsid w:val="002A53E4"/>
    <w:rsid w:val="002A5B87"/>
    <w:rsid w:val="002A5EA5"/>
    <w:rsid w:val="002A60C1"/>
    <w:rsid w:val="002A6277"/>
    <w:rsid w:val="002A6705"/>
    <w:rsid w:val="002A6757"/>
    <w:rsid w:val="002A6EBB"/>
    <w:rsid w:val="002A6F8E"/>
    <w:rsid w:val="002A722C"/>
    <w:rsid w:val="002A7557"/>
    <w:rsid w:val="002A7792"/>
    <w:rsid w:val="002A7851"/>
    <w:rsid w:val="002A7998"/>
    <w:rsid w:val="002A7F14"/>
    <w:rsid w:val="002B0262"/>
    <w:rsid w:val="002B0757"/>
    <w:rsid w:val="002B090D"/>
    <w:rsid w:val="002B0983"/>
    <w:rsid w:val="002B0A84"/>
    <w:rsid w:val="002B0CEB"/>
    <w:rsid w:val="002B0D93"/>
    <w:rsid w:val="002B12EF"/>
    <w:rsid w:val="002B1326"/>
    <w:rsid w:val="002B1542"/>
    <w:rsid w:val="002B1A98"/>
    <w:rsid w:val="002B1C64"/>
    <w:rsid w:val="002B1D08"/>
    <w:rsid w:val="002B1DF6"/>
    <w:rsid w:val="002B2754"/>
    <w:rsid w:val="002B2781"/>
    <w:rsid w:val="002B2807"/>
    <w:rsid w:val="002B2924"/>
    <w:rsid w:val="002B2BF7"/>
    <w:rsid w:val="002B2C08"/>
    <w:rsid w:val="002B2D12"/>
    <w:rsid w:val="002B34CC"/>
    <w:rsid w:val="002B3D3D"/>
    <w:rsid w:val="002B492C"/>
    <w:rsid w:val="002B49FB"/>
    <w:rsid w:val="002B4CB1"/>
    <w:rsid w:val="002B548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6D6"/>
    <w:rsid w:val="002B6812"/>
    <w:rsid w:val="002B6944"/>
    <w:rsid w:val="002B699D"/>
    <w:rsid w:val="002B6ACD"/>
    <w:rsid w:val="002B6CC8"/>
    <w:rsid w:val="002B6EDB"/>
    <w:rsid w:val="002B7056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A9"/>
    <w:rsid w:val="002C0132"/>
    <w:rsid w:val="002C0166"/>
    <w:rsid w:val="002C029D"/>
    <w:rsid w:val="002C0362"/>
    <w:rsid w:val="002C0536"/>
    <w:rsid w:val="002C06DA"/>
    <w:rsid w:val="002C07F8"/>
    <w:rsid w:val="002C0961"/>
    <w:rsid w:val="002C0ACA"/>
    <w:rsid w:val="002C0EB5"/>
    <w:rsid w:val="002C1194"/>
    <w:rsid w:val="002C13A2"/>
    <w:rsid w:val="002C13BE"/>
    <w:rsid w:val="002C1504"/>
    <w:rsid w:val="002C163A"/>
    <w:rsid w:val="002C1741"/>
    <w:rsid w:val="002C1AFD"/>
    <w:rsid w:val="002C1F4D"/>
    <w:rsid w:val="002C1FB9"/>
    <w:rsid w:val="002C21B3"/>
    <w:rsid w:val="002C2469"/>
    <w:rsid w:val="002C247F"/>
    <w:rsid w:val="002C2511"/>
    <w:rsid w:val="002C2593"/>
    <w:rsid w:val="002C2777"/>
    <w:rsid w:val="002C282E"/>
    <w:rsid w:val="002C32C2"/>
    <w:rsid w:val="002C362C"/>
    <w:rsid w:val="002C36EB"/>
    <w:rsid w:val="002C3800"/>
    <w:rsid w:val="002C39BE"/>
    <w:rsid w:val="002C3E72"/>
    <w:rsid w:val="002C40ED"/>
    <w:rsid w:val="002C430E"/>
    <w:rsid w:val="002C4334"/>
    <w:rsid w:val="002C43F0"/>
    <w:rsid w:val="002C447D"/>
    <w:rsid w:val="002C4553"/>
    <w:rsid w:val="002C4688"/>
    <w:rsid w:val="002C4D70"/>
    <w:rsid w:val="002C4D82"/>
    <w:rsid w:val="002C4E3E"/>
    <w:rsid w:val="002C4EB2"/>
    <w:rsid w:val="002C4FA6"/>
    <w:rsid w:val="002C4FCA"/>
    <w:rsid w:val="002C5239"/>
    <w:rsid w:val="002C5298"/>
    <w:rsid w:val="002C52D8"/>
    <w:rsid w:val="002C58C2"/>
    <w:rsid w:val="002C595D"/>
    <w:rsid w:val="002C5C17"/>
    <w:rsid w:val="002C5CA9"/>
    <w:rsid w:val="002C5DB7"/>
    <w:rsid w:val="002C6724"/>
    <w:rsid w:val="002C6AF9"/>
    <w:rsid w:val="002C6BE7"/>
    <w:rsid w:val="002C6E51"/>
    <w:rsid w:val="002C6EC7"/>
    <w:rsid w:val="002C6F9A"/>
    <w:rsid w:val="002C719F"/>
    <w:rsid w:val="002C727E"/>
    <w:rsid w:val="002C72A6"/>
    <w:rsid w:val="002C7828"/>
    <w:rsid w:val="002C796E"/>
    <w:rsid w:val="002C7CB7"/>
    <w:rsid w:val="002C7D32"/>
    <w:rsid w:val="002C7DB3"/>
    <w:rsid w:val="002C7DCA"/>
    <w:rsid w:val="002C7F37"/>
    <w:rsid w:val="002C7FA2"/>
    <w:rsid w:val="002D001F"/>
    <w:rsid w:val="002D06DF"/>
    <w:rsid w:val="002D0A03"/>
    <w:rsid w:val="002D0B90"/>
    <w:rsid w:val="002D0E5B"/>
    <w:rsid w:val="002D0F9F"/>
    <w:rsid w:val="002D1123"/>
    <w:rsid w:val="002D113D"/>
    <w:rsid w:val="002D15E1"/>
    <w:rsid w:val="002D18A8"/>
    <w:rsid w:val="002D1927"/>
    <w:rsid w:val="002D1A02"/>
    <w:rsid w:val="002D1BF5"/>
    <w:rsid w:val="002D1D21"/>
    <w:rsid w:val="002D1FA8"/>
    <w:rsid w:val="002D23D2"/>
    <w:rsid w:val="002D2424"/>
    <w:rsid w:val="002D25F7"/>
    <w:rsid w:val="002D26EA"/>
    <w:rsid w:val="002D296A"/>
    <w:rsid w:val="002D2ECB"/>
    <w:rsid w:val="002D328A"/>
    <w:rsid w:val="002D33FB"/>
    <w:rsid w:val="002D3558"/>
    <w:rsid w:val="002D3566"/>
    <w:rsid w:val="002D3B82"/>
    <w:rsid w:val="002D3BC8"/>
    <w:rsid w:val="002D3DE1"/>
    <w:rsid w:val="002D3F8E"/>
    <w:rsid w:val="002D4046"/>
    <w:rsid w:val="002D41B9"/>
    <w:rsid w:val="002D435E"/>
    <w:rsid w:val="002D44C7"/>
    <w:rsid w:val="002D4745"/>
    <w:rsid w:val="002D4817"/>
    <w:rsid w:val="002D49A1"/>
    <w:rsid w:val="002D4C6C"/>
    <w:rsid w:val="002D500C"/>
    <w:rsid w:val="002D5330"/>
    <w:rsid w:val="002D55CA"/>
    <w:rsid w:val="002D599F"/>
    <w:rsid w:val="002D5C87"/>
    <w:rsid w:val="002D6124"/>
    <w:rsid w:val="002D6307"/>
    <w:rsid w:val="002D642B"/>
    <w:rsid w:val="002D647A"/>
    <w:rsid w:val="002D6740"/>
    <w:rsid w:val="002D68ED"/>
    <w:rsid w:val="002D69E2"/>
    <w:rsid w:val="002D6AC4"/>
    <w:rsid w:val="002D6BA7"/>
    <w:rsid w:val="002D7287"/>
    <w:rsid w:val="002D729A"/>
    <w:rsid w:val="002D72DC"/>
    <w:rsid w:val="002D7305"/>
    <w:rsid w:val="002D758E"/>
    <w:rsid w:val="002D75D2"/>
    <w:rsid w:val="002D795E"/>
    <w:rsid w:val="002D7B85"/>
    <w:rsid w:val="002D7C90"/>
    <w:rsid w:val="002E0040"/>
    <w:rsid w:val="002E0251"/>
    <w:rsid w:val="002E02B6"/>
    <w:rsid w:val="002E051F"/>
    <w:rsid w:val="002E0637"/>
    <w:rsid w:val="002E08E3"/>
    <w:rsid w:val="002E0A95"/>
    <w:rsid w:val="002E0AE3"/>
    <w:rsid w:val="002E1078"/>
    <w:rsid w:val="002E10D2"/>
    <w:rsid w:val="002E11BF"/>
    <w:rsid w:val="002E14E1"/>
    <w:rsid w:val="002E1B8D"/>
    <w:rsid w:val="002E2007"/>
    <w:rsid w:val="002E2301"/>
    <w:rsid w:val="002E2519"/>
    <w:rsid w:val="002E2742"/>
    <w:rsid w:val="002E2750"/>
    <w:rsid w:val="002E2783"/>
    <w:rsid w:val="002E27CF"/>
    <w:rsid w:val="002E29D5"/>
    <w:rsid w:val="002E2A2E"/>
    <w:rsid w:val="002E2A62"/>
    <w:rsid w:val="002E2B35"/>
    <w:rsid w:val="002E2E1E"/>
    <w:rsid w:val="002E2FE5"/>
    <w:rsid w:val="002E30E6"/>
    <w:rsid w:val="002E3529"/>
    <w:rsid w:val="002E3570"/>
    <w:rsid w:val="002E371C"/>
    <w:rsid w:val="002E3C3C"/>
    <w:rsid w:val="002E4139"/>
    <w:rsid w:val="002E49AF"/>
    <w:rsid w:val="002E4B18"/>
    <w:rsid w:val="002E4FB6"/>
    <w:rsid w:val="002E5305"/>
    <w:rsid w:val="002E57FD"/>
    <w:rsid w:val="002E5851"/>
    <w:rsid w:val="002E58B4"/>
    <w:rsid w:val="002E595B"/>
    <w:rsid w:val="002E5F44"/>
    <w:rsid w:val="002E6065"/>
    <w:rsid w:val="002E6346"/>
    <w:rsid w:val="002E66A9"/>
    <w:rsid w:val="002E698D"/>
    <w:rsid w:val="002E6CC2"/>
    <w:rsid w:val="002E6DBA"/>
    <w:rsid w:val="002E6F07"/>
    <w:rsid w:val="002E6F55"/>
    <w:rsid w:val="002E70CE"/>
    <w:rsid w:val="002E7318"/>
    <w:rsid w:val="002E733F"/>
    <w:rsid w:val="002E741A"/>
    <w:rsid w:val="002E7473"/>
    <w:rsid w:val="002E765B"/>
    <w:rsid w:val="002E7663"/>
    <w:rsid w:val="002E7774"/>
    <w:rsid w:val="002E7B4A"/>
    <w:rsid w:val="002E7CE7"/>
    <w:rsid w:val="002E7EE6"/>
    <w:rsid w:val="002F01AC"/>
    <w:rsid w:val="002F0233"/>
    <w:rsid w:val="002F0516"/>
    <w:rsid w:val="002F073A"/>
    <w:rsid w:val="002F076D"/>
    <w:rsid w:val="002F07D5"/>
    <w:rsid w:val="002F07E3"/>
    <w:rsid w:val="002F0880"/>
    <w:rsid w:val="002F0A1E"/>
    <w:rsid w:val="002F0EED"/>
    <w:rsid w:val="002F0F1F"/>
    <w:rsid w:val="002F0F2C"/>
    <w:rsid w:val="002F0F66"/>
    <w:rsid w:val="002F11FF"/>
    <w:rsid w:val="002F1554"/>
    <w:rsid w:val="002F1751"/>
    <w:rsid w:val="002F1A18"/>
    <w:rsid w:val="002F1CD1"/>
    <w:rsid w:val="002F1FD0"/>
    <w:rsid w:val="002F2022"/>
    <w:rsid w:val="002F203C"/>
    <w:rsid w:val="002F2420"/>
    <w:rsid w:val="002F2AF5"/>
    <w:rsid w:val="002F2C7D"/>
    <w:rsid w:val="002F2DCC"/>
    <w:rsid w:val="002F2E51"/>
    <w:rsid w:val="002F32B4"/>
    <w:rsid w:val="002F32F9"/>
    <w:rsid w:val="002F34E2"/>
    <w:rsid w:val="002F37E4"/>
    <w:rsid w:val="002F3AF3"/>
    <w:rsid w:val="002F4049"/>
    <w:rsid w:val="002F425A"/>
    <w:rsid w:val="002F44F5"/>
    <w:rsid w:val="002F465E"/>
    <w:rsid w:val="002F4670"/>
    <w:rsid w:val="002F473C"/>
    <w:rsid w:val="002F481C"/>
    <w:rsid w:val="002F4A23"/>
    <w:rsid w:val="002F4A35"/>
    <w:rsid w:val="002F4D69"/>
    <w:rsid w:val="002F4F81"/>
    <w:rsid w:val="002F50D1"/>
    <w:rsid w:val="002F525B"/>
    <w:rsid w:val="002F53BB"/>
    <w:rsid w:val="002F56F0"/>
    <w:rsid w:val="002F5AAA"/>
    <w:rsid w:val="002F5CF6"/>
    <w:rsid w:val="002F60B4"/>
    <w:rsid w:val="002F67C6"/>
    <w:rsid w:val="002F6B9B"/>
    <w:rsid w:val="002F6DB0"/>
    <w:rsid w:val="002F709A"/>
    <w:rsid w:val="002F7471"/>
    <w:rsid w:val="002F775E"/>
    <w:rsid w:val="002F79E4"/>
    <w:rsid w:val="002F7A62"/>
    <w:rsid w:val="002F7AB4"/>
    <w:rsid w:val="002F7B58"/>
    <w:rsid w:val="002F7C20"/>
    <w:rsid w:val="002F7C2C"/>
    <w:rsid w:val="002F7F2F"/>
    <w:rsid w:val="00300121"/>
    <w:rsid w:val="003002C0"/>
    <w:rsid w:val="0030032E"/>
    <w:rsid w:val="00300348"/>
    <w:rsid w:val="00300708"/>
    <w:rsid w:val="0030086C"/>
    <w:rsid w:val="003008BD"/>
    <w:rsid w:val="00300983"/>
    <w:rsid w:val="00300D44"/>
    <w:rsid w:val="00300E2D"/>
    <w:rsid w:val="0030174D"/>
    <w:rsid w:val="0030195D"/>
    <w:rsid w:val="00301A47"/>
    <w:rsid w:val="00301BB7"/>
    <w:rsid w:val="00301C37"/>
    <w:rsid w:val="00301D6D"/>
    <w:rsid w:val="00301F60"/>
    <w:rsid w:val="00302038"/>
    <w:rsid w:val="0030208F"/>
    <w:rsid w:val="0030212A"/>
    <w:rsid w:val="003022E8"/>
    <w:rsid w:val="003024F3"/>
    <w:rsid w:val="0030257D"/>
    <w:rsid w:val="00302604"/>
    <w:rsid w:val="0030303C"/>
    <w:rsid w:val="0030318E"/>
    <w:rsid w:val="00303248"/>
    <w:rsid w:val="0030336E"/>
    <w:rsid w:val="00303A4B"/>
    <w:rsid w:val="00303AD6"/>
    <w:rsid w:val="00303B7F"/>
    <w:rsid w:val="00303BC7"/>
    <w:rsid w:val="00303CA4"/>
    <w:rsid w:val="00304162"/>
    <w:rsid w:val="00304776"/>
    <w:rsid w:val="00304833"/>
    <w:rsid w:val="00304BA7"/>
    <w:rsid w:val="00304C9E"/>
    <w:rsid w:val="00305033"/>
    <w:rsid w:val="00305037"/>
    <w:rsid w:val="003051E1"/>
    <w:rsid w:val="003052F6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519"/>
    <w:rsid w:val="00306591"/>
    <w:rsid w:val="003068FB"/>
    <w:rsid w:val="00306A0E"/>
    <w:rsid w:val="00306BA1"/>
    <w:rsid w:val="00306CFA"/>
    <w:rsid w:val="0030709B"/>
    <w:rsid w:val="003073D1"/>
    <w:rsid w:val="00307821"/>
    <w:rsid w:val="003078F3"/>
    <w:rsid w:val="00307A24"/>
    <w:rsid w:val="00307D62"/>
    <w:rsid w:val="0031006D"/>
    <w:rsid w:val="003104A4"/>
    <w:rsid w:val="003105ED"/>
    <w:rsid w:val="0031063F"/>
    <w:rsid w:val="00310712"/>
    <w:rsid w:val="0031084B"/>
    <w:rsid w:val="0031094C"/>
    <w:rsid w:val="00310F4D"/>
    <w:rsid w:val="003114C9"/>
    <w:rsid w:val="0031157F"/>
    <w:rsid w:val="0031159A"/>
    <w:rsid w:val="0031172B"/>
    <w:rsid w:val="00311D04"/>
    <w:rsid w:val="0031214A"/>
    <w:rsid w:val="00312178"/>
    <w:rsid w:val="00312215"/>
    <w:rsid w:val="00312808"/>
    <w:rsid w:val="00312898"/>
    <w:rsid w:val="003128E8"/>
    <w:rsid w:val="00312BC8"/>
    <w:rsid w:val="00312D26"/>
    <w:rsid w:val="00313070"/>
    <w:rsid w:val="00313193"/>
    <w:rsid w:val="003131A2"/>
    <w:rsid w:val="003131E0"/>
    <w:rsid w:val="003133D4"/>
    <w:rsid w:val="00313B8A"/>
    <w:rsid w:val="00313CF8"/>
    <w:rsid w:val="00313D84"/>
    <w:rsid w:val="00313E19"/>
    <w:rsid w:val="00313F3F"/>
    <w:rsid w:val="00314165"/>
    <w:rsid w:val="0031449B"/>
    <w:rsid w:val="00314522"/>
    <w:rsid w:val="00314622"/>
    <w:rsid w:val="003147B2"/>
    <w:rsid w:val="003148D3"/>
    <w:rsid w:val="00314B04"/>
    <w:rsid w:val="00314E14"/>
    <w:rsid w:val="00314F51"/>
    <w:rsid w:val="0031500B"/>
    <w:rsid w:val="0031501C"/>
    <w:rsid w:val="00315192"/>
    <w:rsid w:val="003152A9"/>
    <w:rsid w:val="0031532C"/>
    <w:rsid w:val="003154AC"/>
    <w:rsid w:val="0031556F"/>
    <w:rsid w:val="003155CA"/>
    <w:rsid w:val="003156C8"/>
    <w:rsid w:val="003158F6"/>
    <w:rsid w:val="00315999"/>
    <w:rsid w:val="00315B47"/>
    <w:rsid w:val="00315B6C"/>
    <w:rsid w:val="00315BEC"/>
    <w:rsid w:val="00315CEE"/>
    <w:rsid w:val="00315FE1"/>
    <w:rsid w:val="00316064"/>
    <w:rsid w:val="00316074"/>
    <w:rsid w:val="00316107"/>
    <w:rsid w:val="00316C6C"/>
    <w:rsid w:val="00316E21"/>
    <w:rsid w:val="00316F3A"/>
    <w:rsid w:val="00317139"/>
    <w:rsid w:val="003171C5"/>
    <w:rsid w:val="00317288"/>
    <w:rsid w:val="0031736B"/>
    <w:rsid w:val="00317479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CEE"/>
    <w:rsid w:val="00320124"/>
    <w:rsid w:val="00320A12"/>
    <w:rsid w:val="00320A80"/>
    <w:rsid w:val="00320AE3"/>
    <w:rsid w:val="00320E0D"/>
    <w:rsid w:val="003210D5"/>
    <w:rsid w:val="00321660"/>
    <w:rsid w:val="0032188F"/>
    <w:rsid w:val="00321ADE"/>
    <w:rsid w:val="00321AEF"/>
    <w:rsid w:val="00321C31"/>
    <w:rsid w:val="0032226B"/>
    <w:rsid w:val="003222F2"/>
    <w:rsid w:val="0032248F"/>
    <w:rsid w:val="003224D2"/>
    <w:rsid w:val="003225A8"/>
    <w:rsid w:val="003229C9"/>
    <w:rsid w:val="00322B98"/>
    <w:rsid w:val="00322CE3"/>
    <w:rsid w:val="00322DD7"/>
    <w:rsid w:val="00323234"/>
    <w:rsid w:val="003232EA"/>
    <w:rsid w:val="00323343"/>
    <w:rsid w:val="00323757"/>
    <w:rsid w:val="00323784"/>
    <w:rsid w:val="003237AA"/>
    <w:rsid w:val="00323B28"/>
    <w:rsid w:val="00323F77"/>
    <w:rsid w:val="00324012"/>
    <w:rsid w:val="00324223"/>
    <w:rsid w:val="003243DD"/>
    <w:rsid w:val="00324436"/>
    <w:rsid w:val="00324904"/>
    <w:rsid w:val="00324A98"/>
    <w:rsid w:val="00324CA4"/>
    <w:rsid w:val="00324CC3"/>
    <w:rsid w:val="003251F6"/>
    <w:rsid w:val="00325898"/>
    <w:rsid w:val="003259EE"/>
    <w:rsid w:val="00325ADD"/>
    <w:rsid w:val="00325D43"/>
    <w:rsid w:val="00325E67"/>
    <w:rsid w:val="0032679C"/>
    <w:rsid w:val="00326B24"/>
    <w:rsid w:val="00326B5E"/>
    <w:rsid w:val="00327066"/>
    <w:rsid w:val="00327155"/>
    <w:rsid w:val="003271AC"/>
    <w:rsid w:val="003271F2"/>
    <w:rsid w:val="003276D8"/>
    <w:rsid w:val="0032787A"/>
    <w:rsid w:val="00327A62"/>
    <w:rsid w:val="00327AE6"/>
    <w:rsid w:val="00327C50"/>
    <w:rsid w:val="00327CC7"/>
    <w:rsid w:val="00327E5E"/>
    <w:rsid w:val="003300B0"/>
    <w:rsid w:val="003302D3"/>
    <w:rsid w:val="003302D8"/>
    <w:rsid w:val="003304AF"/>
    <w:rsid w:val="003304D8"/>
    <w:rsid w:val="0033063C"/>
    <w:rsid w:val="003306C8"/>
    <w:rsid w:val="003306E5"/>
    <w:rsid w:val="0033099C"/>
    <w:rsid w:val="00330C7E"/>
    <w:rsid w:val="00330E48"/>
    <w:rsid w:val="00330E59"/>
    <w:rsid w:val="00330F83"/>
    <w:rsid w:val="003312C0"/>
    <w:rsid w:val="00331301"/>
    <w:rsid w:val="0033169C"/>
    <w:rsid w:val="00331A74"/>
    <w:rsid w:val="00331A7C"/>
    <w:rsid w:val="00331B17"/>
    <w:rsid w:val="00331B32"/>
    <w:rsid w:val="00332151"/>
    <w:rsid w:val="003324D8"/>
    <w:rsid w:val="00332579"/>
    <w:rsid w:val="0033296C"/>
    <w:rsid w:val="00332BB2"/>
    <w:rsid w:val="00332D40"/>
    <w:rsid w:val="003332E8"/>
    <w:rsid w:val="003332ED"/>
    <w:rsid w:val="003333C0"/>
    <w:rsid w:val="00333435"/>
    <w:rsid w:val="00333467"/>
    <w:rsid w:val="00333B57"/>
    <w:rsid w:val="00333CBD"/>
    <w:rsid w:val="003341D5"/>
    <w:rsid w:val="00334247"/>
    <w:rsid w:val="003347FF"/>
    <w:rsid w:val="0033497A"/>
    <w:rsid w:val="003349A4"/>
    <w:rsid w:val="00334C70"/>
    <w:rsid w:val="00334D3E"/>
    <w:rsid w:val="00334D4A"/>
    <w:rsid w:val="00335141"/>
    <w:rsid w:val="00335172"/>
    <w:rsid w:val="00335338"/>
    <w:rsid w:val="003354AF"/>
    <w:rsid w:val="003354F9"/>
    <w:rsid w:val="003354FC"/>
    <w:rsid w:val="003355DA"/>
    <w:rsid w:val="00335A7C"/>
    <w:rsid w:val="00335B0C"/>
    <w:rsid w:val="00335CA0"/>
    <w:rsid w:val="00335CC9"/>
    <w:rsid w:val="00335CDC"/>
    <w:rsid w:val="00335FDE"/>
    <w:rsid w:val="00336280"/>
    <w:rsid w:val="00336606"/>
    <w:rsid w:val="003366C8"/>
    <w:rsid w:val="003368BF"/>
    <w:rsid w:val="003368FD"/>
    <w:rsid w:val="00336EA8"/>
    <w:rsid w:val="0033726A"/>
    <w:rsid w:val="003374BC"/>
    <w:rsid w:val="00337B20"/>
    <w:rsid w:val="00337BC0"/>
    <w:rsid w:val="00337E81"/>
    <w:rsid w:val="00337F3F"/>
    <w:rsid w:val="0034004B"/>
    <w:rsid w:val="003403F4"/>
    <w:rsid w:val="00340642"/>
    <w:rsid w:val="00340944"/>
    <w:rsid w:val="00340B5A"/>
    <w:rsid w:val="00340B91"/>
    <w:rsid w:val="00340F58"/>
    <w:rsid w:val="00341222"/>
    <w:rsid w:val="003413D9"/>
    <w:rsid w:val="0034177B"/>
    <w:rsid w:val="003418B4"/>
    <w:rsid w:val="00341914"/>
    <w:rsid w:val="00341A0F"/>
    <w:rsid w:val="003420C8"/>
    <w:rsid w:val="00342161"/>
    <w:rsid w:val="00342602"/>
    <w:rsid w:val="003426EB"/>
    <w:rsid w:val="003427AE"/>
    <w:rsid w:val="003431A0"/>
    <w:rsid w:val="003435CD"/>
    <w:rsid w:val="00343894"/>
    <w:rsid w:val="003441A0"/>
    <w:rsid w:val="0034431D"/>
    <w:rsid w:val="003443A1"/>
    <w:rsid w:val="00344532"/>
    <w:rsid w:val="00344735"/>
    <w:rsid w:val="00344B23"/>
    <w:rsid w:val="00344C8E"/>
    <w:rsid w:val="00344D99"/>
    <w:rsid w:val="00344E62"/>
    <w:rsid w:val="003455DD"/>
    <w:rsid w:val="00345729"/>
    <w:rsid w:val="0034590F"/>
    <w:rsid w:val="00345942"/>
    <w:rsid w:val="00345B29"/>
    <w:rsid w:val="00345E55"/>
    <w:rsid w:val="00345F8D"/>
    <w:rsid w:val="003462C5"/>
    <w:rsid w:val="0034646B"/>
    <w:rsid w:val="00346548"/>
    <w:rsid w:val="003465F8"/>
    <w:rsid w:val="00346669"/>
    <w:rsid w:val="003467CE"/>
    <w:rsid w:val="00346863"/>
    <w:rsid w:val="00346995"/>
    <w:rsid w:val="00346D53"/>
    <w:rsid w:val="00346D77"/>
    <w:rsid w:val="00346E29"/>
    <w:rsid w:val="00347015"/>
    <w:rsid w:val="00347212"/>
    <w:rsid w:val="0034728C"/>
    <w:rsid w:val="00347902"/>
    <w:rsid w:val="00347F0E"/>
    <w:rsid w:val="00350783"/>
    <w:rsid w:val="00350968"/>
    <w:rsid w:val="00350AF0"/>
    <w:rsid w:val="00350B21"/>
    <w:rsid w:val="00350D88"/>
    <w:rsid w:val="00350F85"/>
    <w:rsid w:val="003512E2"/>
    <w:rsid w:val="003514AF"/>
    <w:rsid w:val="003516A5"/>
    <w:rsid w:val="003516E8"/>
    <w:rsid w:val="0035173D"/>
    <w:rsid w:val="0035192B"/>
    <w:rsid w:val="00351A78"/>
    <w:rsid w:val="00351B26"/>
    <w:rsid w:val="00351CCD"/>
    <w:rsid w:val="00351F8D"/>
    <w:rsid w:val="0035222A"/>
    <w:rsid w:val="00352359"/>
    <w:rsid w:val="003525B6"/>
    <w:rsid w:val="0035262E"/>
    <w:rsid w:val="003526B9"/>
    <w:rsid w:val="00352978"/>
    <w:rsid w:val="00352D9F"/>
    <w:rsid w:val="00352E4B"/>
    <w:rsid w:val="00352F11"/>
    <w:rsid w:val="003534CE"/>
    <w:rsid w:val="00353791"/>
    <w:rsid w:val="00353902"/>
    <w:rsid w:val="003539E9"/>
    <w:rsid w:val="003539F8"/>
    <w:rsid w:val="00353BA0"/>
    <w:rsid w:val="00353CD7"/>
    <w:rsid w:val="00353EE9"/>
    <w:rsid w:val="00353F77"/>
    <w:rsid w:val="00353FFD"/>
    <w:rsid w:val="003541B8"/>
    <w:rsid w:val="003547A9"/>
    <w:rsid w:val="003548C4"/>
    <w:rsid w:val="00354B50"/>
    <w:rsid w:val="00354BBC"/>
    <w:rsid w:val="00355124"/>
    <w:rsid w:val="003553E7"/>
    <w:rsid w:val="0035548B"/>
    <w:rsid w:val="00355643"/>
    <w:rsid w:val="0035585D"/>
    <w:rsid w:val="00355884"/>
    <w:rsid w:val="00355D3C"/>
    <w:rsid w:val="00355EB5"/>
    <w:rsid w:val="0035618D"/>
    <w:rsid w:val="003564E1"/>
    <w:rsid w:val="0035678A"/>
    <w:rsid w:val="00356812"/>
    <w:rsid w:val="003569B0"/>
    <w:rsid w:val="003569B5"/>
    <w:rsid w:val="00356A46"/>
    <w:rsid w:val="00356AFA"/>
    <w:rsid w:val="00356F4A"/>
    <w:rsid w:val="0035713A"/>
    <w:rsid w:val="003574C4"/>
    <w:rsid w:val="00357916"/>
    <w:rsid w:val="00357ADA"/>
    <w:rsid w:val="00357C07"/>
    <w:rsid w:val="00357EAD"/>
    <w:rsid w:val="00360225"/>
    <w:rsid w:val="00360493"/>
    <w:rsid w:val="0036053C"/>
    <w:rsid w:val="003605A8"/>
    <w:rsid w:val="003605FB"/>
    <w:rsid w:val="0036079C"/>
    <w:rsid w:val="003607B7"/>
    <w:rsid w:val="00360958"/>
    <w:rsid w:val="003609E3"/>
    <w:rsid w:val="00360B2B"/>
    <w:rsid w:val="0036161E"/>
    <w:rsid w:val="00361C55"/>
    <w:rsid w:val="00362091"/>
    <w:rsid w:val="003622A3"/>
    <w:rsid w:val="0036246A"/>
    <w:rsid w:val="0036252D"/>
    <w:rsid w:val="003629C8"/>
    <w:rsid w:val="00363080"/>
    <w:rsid w:val="0036308E"/>
    <w:rsid w:val="003630A0"/>
    <w:rsid w:val="003632F5"/>
    <w:rsid w:val="0036330C"/>
    <w:rsid w:val="00363B36"/>
    <w:rsid w:val="00363EB1"/>
    <w:rsid w:val="00364124"/>
    <w:rsid w:val="00364150"/>
    <w:rsid w:val="00364480"/>
    <w:rsid w:val="003644F3"/>
    <w:rsid w:val="00364567"/>
    <w:rsid w:val="003645D7"/>
    <w:rsid w:val="0036486D"/>
    <w:rsid w:val="00364903"/>
    <w:rsid w:val="00364951"/>
    <w:rsid w:val="003649AD"/>
    <w:rsid w:val="00364E74"/>
    <w:rsid w:val="00364ED8"/>
    <w:rsid w:val="00364F10"/>
    <w:rsid w:val="00364F91"/>
    <w:rsid w:val="00365052"/>
    <w:rsid w:val="003653E4"/>
    <w:rsid w:val="00365443"/>
    <w:rsid w:val="003655C9"/>
    <w:rsid w:val="0036571B"/>
    <w:rsid w:val="0036571F"/>
    <w:rsid w:val="00365912"/>
    <w:rsid w:val="00365965"/>
    <w:rsid w:val="00365B02"/>
    <w:rsid w:val="00365E0F"/>
    <w:rsid w:val="003660FD"/>
    <w:rsid w:val="0036631A"/>
    <w:rsid w:val="00366425"/>
    <w:rsid w:val="00366459"/>
    <w:rsid w:val="0036698C"/>
    <w:rsid w:val="003671D8"/>
    <w:rsid w:val="00367204"/>
    <w:rsid w:val="00367207"/>
    <w:rsid w:val="00367784"/>
    <w:rsid w:val="003677A3"/>
    <w:rsid w:val="00367AAB"/>
    <w:rsid w:val="00367B85"/>
    <w:rsid w:val="00367BB8"/>
    <w:rsid w:val="00367E27"/>
    <w:rsid w:val="003701DD"/>
    <w:rsid w:val="003701EF"/>
    <w:rsid w:val="00370375"/>
    <w:rsid w:val="00370404"/>
    <w:rsid w:val="00370684"/>
    <w:rsid w:val="00370B86"/>
    <w:rsid w:val="00370F73"/>
    <w:rsid w:val="00370F7B"/>
    <w:rsid w:val="0037167C"/>
    <w:rsid w:val="0037171D"/>
    <w:rsid w:val="00371934"/>
    <w:rsid w:val="00371A41"/>
    <w:rsid w:val="00371AB2"/>
    <w:rsid w:val="00371D85"/>
    <w:rsid w:val="00371EF3"/>
    <w:rsid w:val="00371FA9"/>
    <w:rsid w:val="00372021"/>
    <w:rsid w:val="003720B5"/>
    <w:rsid w:val="0037251D"/>
    <w:rsid w:val="00372B3C"/>
    <w:rsid w:val="00372D9D"/>
    <w:rsid w:val="00372FDF"/>
    <w:rsid w:val="00373193"/>
    <w:rsid w:val="003731D1"/>
    <w:rsid w:val="003735B9"/>
    <w:rsid w:val="0037377E"/>
    <w:rsid w:val="003737AE"/>
    <w:rsid w:val="00373954"/>
    <w:rsid w:val="00373981"/>
    <w:rsid w:val="00373A48"/>
    <w:rsid w:val="00373A91"/>
    <w:rsid w:val="00373B9E"/>
    <w:rsid w:val="00373D69"/>
    <w:rsid w:val="003747F8"/>
    <w:rsid w:val="00374A94"/>
    <w:rsid w:val="00374FCA"/>
    <w:rsid w:val="003751E8"/>
    <w:rsid w:val="00375211"/>
    <w:rsid w:val="00375351"/>
    <w:rsid w:val="00375559"/>
    <w:rsid w:val="00375887"/>
    <w:rsid w:val="00375BFF"/>
    <w:rsid w:val="00375CC8"/>
    <w:rsid w:val="00375F5C"/>
    <w:rsid w:val="00376201"/>
    <w:rsid w:val="00376302"/>
    <w:rsid w:val="003766B6"/>
    <w:rsid w:val="00376A29"/>
    <w:rsid w:val="00376CDB"/>
    <w:rsid w:val="0037714E"/>
    <w:rsid w:val="003771D4"/>
    <w:rsid w:val="00377653"/>
    <w:rsid w:val="003779A4"/>
    <w:rsid w:val="00377C95"/>
    <w:rsid w:val="00377F08"/>
    <w:rsid w:val="003800CA"/>
    <w:rsid w:val="0038030A"/>
    <w:rsid w:val="00380338"/>
    <w:rsid w:val="00380574"/>
    <w:rsid w:val="0038073C"/>
    <w:rsid w:val="003807FC"/>
    <w:rsid w:val="0038097B"/>
    <w:rsid w:val="00380A64"/>
    <w:rsid w:val="00380B1E"/>
    <w:rsid w:val="00380C85"/>
    <w:rsid w:val="00380F90"/>
    <w:rsid w:val="00380FF2"/>
    <w:rsid w:val="0038102D"/>
    <w:rsid w:val="00381768"/>
    <w:rsid w:val="00381781"/>
    <w:rsid w:val="003818D9"/>
    <w:rsid w:val="00381909"/>
    <w:rsid w:val="003820E4"/>
    <w:rsid w:val="003821BA"/>
    <w:rsid w:val="003824F3"/>
    <w:rsid w:val="003824FD"/>
    <w:rsid w:val="00382645"/>
    <w:rsid w:val="00382A23"/>
    <w:rsid w:val="00382D8D"/>
    <w:rsid w:val="00383061"/>
    <w:rsid w:val="003830C8"/>
    <w:rsid w:val="003832D6"/>
    <w:rsid w:val="00383428"/>
    <w:rsid w:val="003835B4"/>
    <w:rsid w:val="003836E1"/>
    <w:rsid w:val="00383879"/>
    <w:rsid w:val="0038398D"/>
    <w:rsid w:val="00383A47"/>
    <w:rsid w:val="00383ACF"/>
    <w:rsid w:val="00383D2A"/>
    <w:rsid w:val="00384057"/>
    <w:rsid w:val="003841C4"/>
    <w:rsid w:val="003841EE"/>
    <w:rsid w:val="003843ED"/>
    <w:rsid w:val="00384631"/>
    <w:rsid w:val="0038463C"/>
    <w:rsid w:val="00384925"/>
    <w:rsid w:val="00384949"/>
    <w:rsid w:val="00384B94"/>
    <w:rsid w:val="003850CA"/>
    <w:rsid w:val="0038545B"/>
    <w:rsid w:val="003859D0"/>
    <w:rsid w:val="00385AD9"/>
    <w:rsid w:val="00385DF6"/>
    <w:rsid w:val="00386041"/>
    <w:rsid w:val="00386113"/>
    <w:rsid w:val="00386678"/>
    <w:rsid w:val="0038675E"/>
    <w:rsid w:val="00386770"/>
    <w:rsid w:val="00386D6E"/>
    <w:rsid w:val="003870AD"/>
    <w:rsid w:val="003870F9"/>
    <w:rsid w:val="00387283"/>
    <w:rsid w:val="0038791D"/>
    <w:rsid w:val="00387A15"/>
    <w:rsid w:val="00387DAA"/>
    <w:rsid w:val="00387F24"/>
    <w:rsid w:val="003900F6"/>
    <w:rsid w:val="00390333"/>
    <w:rsid w:val="003904BE"/>
    <w:rsid w:val="003907BA"/>
    <w:rsid w:val="00390977"/>
    <w:rsid w:val="00390994"/>
    <w:rsid w:val="00390A25"/>
    <w:rsid w:val="00390BBE"/>
    <w:rsid w:val="00391145"/>
    <w:rsid w:val="00391351"/>
    <w:rsid w:val="00391580"/>
    <w:rsid w:val="00391A0B"/>
    <w:rsid w:val="00391A62"/>
    <w:rsid w:val="00391D03"/>
    <w:rsid w:val="00391D3B"/>
    <w:rsid w:val="00391D76"/>
    <w:rsid w:val="00391FA3"/>
    <w:rsid w:val="00392013"/>
    <w:rsid w:val="00392475"/>
    <w:rsid w:val="00392606"/>
    <w:rsid w:val="00392723"/>
    <w:rsid w:val="00392797"/>
    <w:rsid w:val="00392B1C"/>
    <w:rsid w:val="0039323E"/>
    <w:rsid w:val="003932A3"/>
    <w:rsid w:val="00393395"/>
    <w:rsid w:val="003933A2"/>
    <w:rsid w:val="00393655"/>
    <w:rsid w:val="003937F8"/>
    <w:rsid w:val="0039392E"/>
    <w:rsid w:val="00393CAC"/>
    <w:rsid w:val="00394001"/>
    <w:rsid w:val="0039427A"/>
    <w:rsid w:val="00394450"/>
    <w:rsid w:val="003944FC"/>
    <w:rsid w:val="00394755"/>
    <w:rsid w:val="00394959"/>
    <w:rsid w:val="00394B57"/>
    <w:rsid w:val="00394FD1"/>
    <w:rsid w:val="0039526F"/>
    <w:rsid w:val="00395558"/>
    <w:rsid w:val="00395CD7"/>
    <w:rsid w:val="00395D96"/>
    <w:rsid w:val="00395FD1"/>
    <w:rsid w:val="003965C9"/>
    <w:rsid w:val="003965D2"/>
    <w:rsid w:val="00396734"/>
    <w:rsid w:val="00396871"/>
    <w:rsid w:val="003969CC"/>
    <w:rsid w:val="00396E98"/>
    <w:rsid w:val="00396F79"/>
    <w:rsid w:val="003970CB"/>
    <w:rsid w:val="0039714A"/>
    <w:rsid w:val="003974D1"/>
    <w:rsid w:val="003974DF"/>
    <w:rsid w:val="00397916"/>
    <w:rsid w:val="00397B5C"/>
    <w:rsid w:val="00397B97"/>
    <w:rsid w:val="00397D45"/>
    <w:rsid w:val="00397EB8"/>
    <w:rsid w:val="00397F91"/>
    <w:rsid w:val="003A00B2"/>
    <w:rsid w:val="003A02B8"/>
    <w:rsid w:val="003A03AC"/>
    <w:rsid w:val="003A0710"/>
    <w:rsid w:val="003A093D"/>
    <w:rsid w:val="003A1345"/>
    <w:rsid w:val="003A15D2"/>
    <w:rsid w:val="003A1826"/>
    <w:rsid w:val="003A197A"/>
    <w:rsid w:val="003A1C30"/>
    <w:rsid w:val="003A1EDB"/>
    <w:rsid w:val="003A2491"/>
    <w:rsid w:val="003A26A4"/>
    <w:rsid w:val="003A26C2"/>
    <w:rsid w:val="003A27F3"/>
    <w:rsid w:val="003A2B83"/>
    <w:rsid w:val="003A2E60"/>
    <w:rsid w:val="003A34DE"/>
    <w:rsid w:val="003A35E0"/>
    <w:rsid w:val="003A395D"/>
    <w:rsid w:val="003A3C08"/>
    <w:rsid w:val="003A40A1"/>
    <w:rsid w:val="003A40ED"/>
    <w:rsid w:val="003A41F8"/>
    <w:rsid w:val="003A4200"/>
    <w:rsid w:val="003A4246"/>
    <w:rsid w:val="003A42A5"/>
    <w:rsid w:val="003A442E"/>
    <w:rsid w:val="003A4597"/>
    <w:rsid w:val="003A4890"/>
    <w:rsid w:val="003A4D91"/>
    <w:rsid w:val="003A4FF1"/>
    <w:rsid w:val="003A52C4"/>
    <w:rsid w:val="003A5753"/>
    <w:rsid w:val="003A5A01"/>
    <w:rsid w:val="003A5B98"/>
    <w:rsid w:val="003A5CE2"/>
    <w:rsid w:val="003A5E50"/>
    <w:rsid w:val="003A5FAB"/>
    <w:rsid w:val="003A5FD4"/>
    <w:rsid w:val="003A6583"/>
    <w:rsid w:val="003A68FB"/>
    <w:rsid w:val="003A6FB5"/>
    <w:rsid w:val="003A7034"/>
    <w:rsid w:val="003A70DA"/>
    <w:rsid w:val="003A78E1"/>
    <w:rsid w:val="003A7952"/>
    <w:rsid w:val="003A7DEA"/>
    <w:rsid w:val="003A7E7E"/>
    <w:rsid w:val="003A7EA2"/>
    <w:rsid w:val="003B01F2"/>
    <w:rsid w:val="003B0215"/>
    <w:rsid w:val="003B0381"/>
    <w:rsid w:val="003B03C8"/>
    <w:rsid w:val="003B043E"/>
    <w:rsid w:val="003B0617"/>
    <w:rsid w:val="003B0683"/>
    <w:rsid w:val="003B0EAA"/>
    <w:rsid w:val="003B0F22"/>
    <w:rsid w:val="003B102F"/>
    <w:rsid w:val="003B1063"/>
    <w:rsid w:val="003B11A0"/>
    <w:rsid w:val="003B1496"/>
    <w:rsid w:val="003B171F"/>
    <w:rsid w:val="003B18D8"/>
    <w:rsid w:val="003B1DFE"/>
    <w:rsid w:val="003B1EB9"/>
    <w:rsid w:val="003B1F7F"/>
    <w:rsid w:val="003B1FED"/>
    <w:rsid w:val="003B2059"/>
    <w:rsid w:val="003B22FF"/>
    <w:rsid w:val="003B2512"/>
    <w:rsid w:val="003B2698"/>
    <w:rsid w:val="003B28F2"/>
    <w:rsid w:val="003B2995"/>
    <w:rsid w:val="003B2C5C"/>
    <w:rsid w:val="003B2E90"/>
    <w:rsid w:val="003B3071"/>
    <w:rsid w:val="003B31E2"/>
    <w:rsid w:val="003B3348"/>
    <w:rsid w:val="003B36BE"/>
    <w:rsid w:val="003B3755"/>
    <w:rsid w:val="003B3A17"/>
    <w:rsid w:val="003B3D5A"/>
    <w:rsid w:val="003B4238"/>
    <w:rsid w:val="003B475A"/>
    <w:rsid w:val="003B4C7A"/>
    <w:rsid w:val="003B4E8C"/>
    <w:rsid w:val="003B5D62"/>
    <w:rsid w:val="003B6170"/>
    <w:rsid w:val="003B6351"/>
    <w:rsid w:val="003B6602"/>
    <w:rsid w:val="003B6E96"/>
    <w:rsid w:val="003B6EDC"/>
    <w:rsid w:val="003B6FEB"/>
    <w:rsid w:val="003B704F"/>
    <w:rsid w:val="003B7738"/>
    <w:rsid w:val="003B776F"/>
    <w:rsid w:val="003B7832"/>
    <w:rsid w:val="003B784A"/>
    <w:rsid w:val="003B7E68"/>
    <w:rsid w:val="003B7F3F"/>
    <w:rsid w:val="003C0039"/>
    <w:rsid w:val="003C00E0"/>
    <w:rsid w:val="003C01D8"/>
    <w:rsid w:val="003C037C"/>
    <w:rsid w:val="003C0401"/>
    <w:rsid w:val="003C046E"/>
    <w:rsid w:val="003C0676"/>
    <w:rsid w:val="003C0BA8"/>
    <w:rsid w:val="003C0C39"/>
    <w:rsid w:val="003C0DF0"/>
    <w:rsid w:val="003C1220"/>
    <w:rsid w:val="003C14D8"/>
    <w:rsid w:val="003C158D"/>
    <w:rsid w:val="003C1841"/>
    <w:rsid w:val="003C21D6"/>
    <w:rsid w:val="003C2243"/>
    <w:rsid w:val="003C225C"/>
    <w:rsid w:val="003C2366"/>
    <w:rsid w:val="003C2486"/>
    <w:rsid w:val="003C27EB"/>
    <w:rsid w:val="003C28D7"/>
    <w:rsid w:val="003C2CCC"/>
    <w:rsid w:val="003C2D00"/>
    <w:rsid w:val="003C2E90"/>
    <w:rsid w:val="003C2FDC"/>
    <w:rsid w:val="003C2FEF"/>
    <w:rsid w:val="003C3193"/>
    <w:rsid w:val="003C37DA"/>
    <w:rsid w:val="003C3E70"/>
    <w:rsid w:val="003C3FC3"/>
    <w:rsid w:val="003C40A6"/>
    <w:rsid w:val="003C43F0"/>
    <w:rsid w:val="003C44C4"/>
    <w:rsid w:val="003C45A3"/>
    <w:rsid w:val="003C4CB4"/>
    <w:rsid w:val="003C4CD3"/>
    <w:rsid w:val="003C5036"/>
    <w:rsid w:val="003C50B0"/>
    <w:rsid w:val="003C530C"/>
    <w:rsid w:val="003C548F"/>
    <w:rsid w:val="003C55D9"/>
    <w:rsid w:val="003C578A"/>
    <w:rsid w:val="003C5965"/>
    <w:rsid w:val="003C5BE0"/>
    <w:rsid w:val="003C5D41"/>
    <w:rsid w:val="003C627F"/>
    <w:rsid w:val="003C63A3"/>
    <w:rsid w:val="003C63D4"/>
    <w:rsid w:val="003C64ED"/>
    <w:rsid w:val="003C6910"/>
    <w:rsid w:val="003C6915"/>
    <w:rsid w:val="003C69DD"/>
    <w:rsid w:val="003C71FC"/>
    <w:rsid w:val="003C74D7"/>
    <w:rsid w:val="003C763A"/>
    <w:rsid w:val="003C763B"/>
    <w:rsid w:val="003C768A"/>
    <w:rsid w:val="003C7796"/>
    <w:rsid w:val="003C799A"/>
    <w:rsid w:val="003C7AF2"/>
    <w:rsid w:val="003C7B4C"/>
    <w:rsid w:val="003C7B93"/>
    <w:rsid w:val="003D0342"/>
    <w:rsid w:val="003D0CE7"/>
    <w:rsid w:val="003D0DB0"/>
    <w:rsid w:val="003D0E6B"/>
    <w:rsid w:val="003D12EE"/>
    <w:rsid w:val="003D134E"/>
    <w:rsid w:val="003D177A"/>
    <w:rsid w:val="003D193D"/>
    <w:rsid w:val="003D198E"/>
    <w:rsid w:val="003D1ED2"/>
    <w:rsid w:val="003D1F89"/>
    <w:rsid w:val="003D1FA7"/>
    <w:rsid w:val="003D1FB2"/>
    <w:rsid w:val="003D216A"/>
    <w:rsid w:val="003D2369"/>
    <w:rsid w:val="003D296A"/>
    <w:rsid w:val="003D2A22"/>
    <w:rsid w:val="003D325C"/>
    <w:rsid w:val="003D38AB"/>
    <w:rsid w:val="003D3925"/>
    <w:rsid w:val="003D39FD"/>
    <w:rsid w:val="003D3ADD"/>
    <w:rsid w:val="003D3BBE"/>
    <w:rsid w:val="003D3C01"/>
    <w:rsid w:val="003D3E93"/>
    <w:rsid w:val="003D3F1A"/>
    <w:rsid w:val="003D3F92"/>
    <w:rsid w:val="003D425D"/>
    <w:rsid w:val="003D4300"/>
    <w:rsid w:val="003D4384"/>
    <w:rsid w:val="003D53E1"/>
    <w:rsid w:val="003D5597"/>
    <w:rsid w:val="003D55C3"/>
    <w:rsid w:val="003D56F7"/>
    <w:rsid w:val="003D5713"/>
    <w:rsid w:val="003D57B5"/>
    <w:rsid w:val="003D5927"/>
    <w:rsid w:val="003D5BB9"/>
    <w:rsid w:val="003D5C2E"/>
    <w:rsid w:val="003D5C32"/>
    <w:rsid w:val="003D5D90"/>
    <w:rsid w:val="003D5F0D"/>
    <w:rsid w:val="003D5F5A"/>
    <w:rsid w:val="003D62BF"/>
    <w:rsid w:val="003D6504"/>
    <w:rsid w:val="003D6506"/>
    <w:rsid w:val="003D65F4"/>
    <w:rsid w:val="003D6697"/>
    <w:rsid w:val="003D6784"/>
    <w:rsid w:val="003D6A17"/>
    <w:rsid w:val="003D6A37"/>
    <w:rsid w:val="003D6C9E"/>
    <w:rsid w:val="003D6D5B"/>
    <w:rsid w:val="003D6DEB"/>
    <w:rsid w:val="003D6E19"/>
    <w:rsid w:val="003D6E67"/>
    <w:rsid w:val="003D7014"/>
    <w:rsid w:val="003D709A"/>
    <w:rsid w:val="003D7453"/>
    <w:rsid w:val="003D75E7"/>
    <w:rsid w:val="003D7692"/>
    <w:rsid w:val="003D78F7"/>
    <w:rsid w:val="003D7958"/>
    <w:rsid w:val="003D799C"/>
    <w:rsid w:val="003D7B21"/>
    <w:rsid w:val="003D7D4A"/>
    <w:rsid w:val="003D7EDE"/>
    <w:rsid w:val="003E0415"/>
    <w:rsid w:val="003E0465"/>
    <w:rsid w:val="003E04C6"/>
    <w:rsid w:val="003E050E"/>
    <w:rsid w:val="003E0799"/>
    <w:rsid w:val="003E082C"/>
    <w:rsid w:val="003E0B8C"/>
    <w:rsid w:val="003E0BA2"/>
    <w:rsid w:val="003E0D20"/>
    <w:rsid w:val="003E0EC3"/>
    <w:rsid w:val="003E1270"/>
    <w:rsid w:val="003E12CA"/>
    <w:rsid w:val="003E1424"/>
    <w:rsid w:val="003E1949"/>
    <w:rsid w:val="003E19E3"/>
    <w:rsid w:val="003E1A75"/>
    <w:rsid w:val="003E1B1D"/>
    <w:rsid w:val="003E1EA4"/>
    <w:rsid w:val="003E1EEB"/>
    <w:rsid w:val="003E1F49"/>
    <w:rsid w:val="003E20B5"/>
    <w:rsid w:val="003E2302"/>
    <w:rsid w:val="003E2371"/>
    <w:rsid w:val="003E2473"/>
    <w:rsid w:val="003E2A64"/>
    <w:rsid w:val="003E2B62"/>
    <w:rsid w:val="003E2BFE"/>
    <w:rsid w:val="003E30B2"/>
    <w:rsid w:val="003E3501"/>
    <w:rsid w:val="003E366A"/>
    <w:rsid w:val="003E37A2"/>
    <w:rsid w:val="003E392C"/>
    <w:rsid w:val="003E3D0B"/>
    <w:rsid w:val="003E3D18"/>
    <w:rsid w:val="003E3DC6"/>
    <w:rsid w:val="003E3F7D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DC8"/>
    <w:rsid w:val="003E4F67"/>
    <w:rsid w:val="003E53E0"/>
    <w:rsid w:val="003E53F2"/>
    <w:rsid w:val="003E559B"/>
    <w:rsid w:val="003E562B"/>
    <w:rsid w:val="003E56D4"/>
    <w:rsid w:val="003E58AD"/>
    <w:rsid w:val="003E5999"/>
    <w:rsid w:val="003E5E55"/>
    <w:rsid w:val="003E5EFB"/>
    <w:rsid w:val="003E61D4"/>
    <w:rsid w:val="003E646D"/>
    <w:rsid w:val="003E64A4"/>
    <w:rsid w:val="003E675C"/>
    <w:rsid w:val="003E68C4"/>
    <w:rsid w:val="003E6A0C"/>
    <w:rsid w:val="003E6B63"/>
    <w:rsid w:val="003E6F62"/>
    <w:rsid w:val="003E7001"/>
    <w:rsid w:val="003E7069"/>
    <w:rsid w:val="003E72DE"/>
    <w:rsid w:val="003E73F3"/>
    <w:rsid w:val="003E7568"/>
    <w:rsid w:val="003E7812"/>
    <w:rsid w:val="003E78C1"/>
    <w:rsid w:val="003E7ACB"/>
    <w:rsid w:val="003E7CC4"/>
    <w:rsid w:val="003E7CF2"/>
    <w:rsid w:val="003E7E40"/>
    <w:rsid w:val="003F0069"/>
    <w:rsid w:val="003F0364"/>
    <w:rsid w:val="003F05AE"/>
    <w:rsid w:val="003F06C1"/>
    <w:rsid w:val="003F0919"/>
    <w:rsid w:val="003F0974"/>
    <w:rsid w:val="003F0A2D"/>
    <w:rsid w:val="003F0AD1"/>
    <w:rsid w:val="003F0B40"/>
    <w:rsid w:val="003F0BAC"/>
    <w:rsid w:val="003F0C47"/>
    <w:rsid w:val="003F0DAE"/>
    <w:rsid w:val="003F0EBC"/>
    <w:rsid w:val="003F105F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B4"/>
    <w:rsid w:val="003F25C1"/>
    <w:rsid w:val="003F25E6"/>
    <w:rsid w:val="003F2732"/>
    <w:rsid w:val="003F288C"/>
    <w:rsid w:val="003F2E43"/>
    <w:rsid w:val="003F311C"/>
    <w:rsid w:val="003F32CE"/>
    <w:rsid w:val="003F32CF"/>
    <w:rsid w:val="003F3740"/>
    <w:rsid w:val="003F3A1A"/>
    <w:rsid w:val="003F3C44"/>
    <w:rsid w:val="003F4074"/>
    <w:rsid w:val="003F41C6"/>
    <w:rsid w:val="003F42A2"/>
    <w:rsid w:val="003F4953"/>
    <w:rsid w:val="003F4B72"/>
    <w:rsid w:val="003F4BA6"/>
    <w:rsid w:val="003F4E0A"/>
    <w:rsid w:val="003F4FEB"/>
    <w:rsid w:val="003F510C"/>
    <w:rsid w:val="003F5242"/>
    <w:rsid w:val="003F535D"/>
    <w:rsid w:val="003F5777"/>
    <w:rsid w:val="003F5BAA"/>
    <w:rsid w:val="003F5BCD"/>
    <w:rsid w:val="003F5DCD"/>
    <w:rsid w:val="003F5DF3"/>
    <w:rsid w:val="003F63DF"/>
    <w:rsid w:val="003F63E6"/>
    <w:rsid w:val="003F6540"/>
    <w:rsid w:val="003F6B0C"/>
    <w:rsid w:val="003F6BE3"/>
    <w:rsid w:val="003F6C00"/>
    <w:rsid w:val="003F6C2F"/>
    <w:rsid w:val="003F6DE1"/>
    <w:rsid w:val="003F6FB6"/>
    <w:rsid w:val="003F7195"/>
    <w:rsid w:val="003F73B3"/>
    <w:rsid w:val="003F747D"/>
    <w:rsid w:val="003F7554"/>
    <w:rsid w:val="003F7ABD"/>
    <w:rsid w:val="003F7BEB"/>
    <w:rsid w:val="003F7D76"/>
    <w:rsid w:val="003F7E70"/>
    <w:rsid w:val="003F7F94"/>
    <w:rsid w:val="00400007"/>
    <w:rsid w:val="004003BF"/>
    <w:rsid w:val="004004D4"/>
    <w:rsid w:val="00400512"/>
    <w:rsid w:val="0040090D"/>
    <w:rsid w:val="00400A2D"/>
    <w:rsid w:val="00400EB4"/>
    <w:rsid w:val="00400F2C"/>
    <w:rsid w:val="00401247"/>
    <w:rsid w:val="004012D1"/>
    <w:rsid w:val="00401491"/>
    <w:rsid w:val="0040150C"/>
    <w:rsid w:val="00401547"/>
    <w:rsid w:val="00401741"/>
    <w:rsid w:val="00401BE7"/>
    <w:rsid w:val="00401DB8"/>
    <w:rsid w:val="00401EB9"/>
    <w:rsid w:val="00401EE8"/>
    <w:rsid w:val="00401F42"/>
    <w:rsid w:val="00401FB9"/>
    <w:rsid w:val="00401FCB"/>
    <w:rsid w:val="00402188"/>
    <w:rsid w:val="004022F9"/>
    <w:rsid w:val="004023B1"/>
    <w:rsid w:val="004023B5"/>
    <w:rsid w:val="00402605"/>
    <w:rsid w:val="0040266D"/>
    <w:rsid w:val="004028F4"/>
    <w:rsid w:val="00402A30"/>
    <w:rsid w:val="00402AE6"/>
    <w:rsid w:val="00402E7A"/>
    <w:rsid w:val="00402EA9"/>
    <w:rsid w:val="00402EC5"/>
    <w:rsid w:val="00403110"/>
    <w:rsid w:val="0040318F"/>
    <w:rsid w:val="00403456"/>
    <w:rsid w:val="0040353F"/>
    <w:rsid w:val="0040363E"/>
    <w:rsid w:val="00403744"/>
    <w:rsid w:val="004037B1"/>
    <w:rsid w:val="00403980"/>
    <w:rsid w:val="00403D3B"/>
    <w:rsid w:val="00403EEC"/>
    <w:rsid w:val="004040C5"/>
    <w:rsid w:val="004042FD"/>
    <w:rsid w:val="004043AD"/>
    <w:rsid w:val="0040447C"/>
    <w:rsid w:val="00404773"/>
    <w:rsid w:val="00404A31"/>
    <w:rsid w:val="00404C9E"/>
    <w:rsid w:val="00404DA1"/>
    <w:rsid w:val="00405348"/>
    <w:rsid w:val="004057B4"/>
    <w:rsid w:val="00405CA2"/>
    <w:rsid w:val="00405E9E"/>
    <w:rsid w:val="00405EDA"/>
    <w:rsid w:val="00405F3F"/>
    <w:rsid w:val="00405FDF"/>
    <w:rsid w:val="0040608C"/>
    <w:rsid w:val="0040613F"/>
    <w:rsid w:val="00406160"/>
    <w:rsid w:val="0040644F"/>
    <w:rsid w:val="004064AF"/>
    <w:rsid w:val="004067AA"/>
    <w:rsid w:val="0040682D"/>
    <w:rsid w:val="00406854"/>
    <w:rsid w:val="00406871"/>
    <w:rsid w:val="00406C82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10522"/>
    <w:rsid w:val="00410541"/>
    <w:rsid w:val="00410678"/>
    <w:rsid w:val="00410922"/>
    <w:rsid w:val="004109AF"/>
    <w:rsid w:val="00410FA1"/>
    <w:rsid w:val="0041104A"/>
    <w:rsid w:val="00411104"/>
    <w:rsid w:val="00411181"/>
    <w:rsid w:val="004113D5"/>
    <w:rsid w:val="004119C5"/>
    <w:rsid w:val="00411A8B"/>
    <w:rsid w:val="00411B8F"/>
    <w:rsid w:val="00411C10"/>
    <w:rsid w:val="00411CC3"/>
    <w:rsid w:val="00412065"/>
    <w:rsid w:val="00412160"/>
    <w:rsid w:val="0041216D"/>
    <w:rsid w:val="00412294"/>
    <w:rsid w:val="00412464"/>
    <w:rsid w:val="00412E50"/>
    <w:rsid w:val="0041305F"/>
    <w:rsid w:val="004130C9"/>
    <w:rsid w:val="00413252"/>
    <w:rsid w:val="0041361C"/>
    <w:rsid w:val="0041364C"/>
    <w:rsid w:val="00413AE1"/>
    <w:rsid w:val="004140E2"/>
    <w:rsid w:val="00414344"/>
    <w:rsid w:val="00414862"/>
    <w:rsid w:val="00414946"/>
    <w:rsid w:val="00414A02"/>
    <w:rsid w:val="00414BFB"/>
    <w:rsid w:val="00414FF0"/>
    <w:rsid w:val="004150CD"/>
    <w:rsid w:val="004152F2"/>
    <w:rsid w:val="004157EA"/>
    <w:rsid w:val="004158A6"/>
    <w:rsid w:val="004159D5"/>
    <w:rsid w:val="00415A62"/>
    <w:rsid w:val="00415B34"/>
    <w:rsid w:val="004160BB"/>
    <w:rsid w:val="004160D2"/>
    <w:rsid w:val="004165A7"/>
    <w:rsid w:val="0041688E"/>
    <w:rsid w:val="00416906"/>
    <w:rsid w:val="00416E3A"/>
    <w:rsid w:val="004172D0"/>
    <w:rsid w:val="00417708"/>
    <w:rsid w:val="00417BC9"/>
    <w:rsid w:val="00417E32"/>
    <w:rsid w:val="00417FC4"/>
    <w:rsid w:val="00420129"/>
    <w:rsid w:val="004201BE"/>
    <w:rsid w:val="004202F1"/>
    <w:rsid w:val="0042041D"/>
    <w:rsid w:val="00420465"/>
    <w:rsid w:val="00420690"/>
    <w:rsid w:val="004206ED"/>
    <w:rsid w:val="00420741"/>
    <w:rsid w:val="0042090E"/>
    <w:rsid w:val="00420C1A"/>
    <w:rsid w:val="00420C70"/>
    <w:rsid w:val="00420C85"/>
    <w:rsid w:val="00420CD1"/>
    <w:rsid w:val="00421400"/>
    <w:rsid w:val="00421401"/>
    <w:rsid w:val="00421738"/>
    <w:rsid w:val="004217DB"/>
    <w:rsid w:val="00421BC3"/>
    <w:rsid w:val="00421BF9"/>
    <w:rsid w:val="00421F27"/>
    <w:rsid w:val="00421F5F"/>
    <w:rsid w:val="00422190"/>
    <w:rsid w:val="00422199"/>
    <w:rsid w:val="0042279B"/>
    <w:rsid w:val="0042291B"/>
    <w:rsid w:val="00423058"/>
    <w:rsid w:val="0042310B"/>
    <w:rsid w:val="0042340E"/>
    <w:rsid w:val="0042343D"/>
    <w:rsid w:val="00423484"/>
    <w:rsid w:val="0042348F"/>
    <w:rsid w:val="00423773"/>
    <w:rsid w:val="004237A5"/>
    <w:rsid w:val="00423E09"/>
    <w:rsid w:val="0042413A"/>
    <w:rsid w:val="00424191"/>
    <w:rsid w:val="0042442D"/>
    <w:rsid w:val="00424600"/>
    <w:rsid w:val="00424636"/>
    <w:rsid w:val="004249D6"/>
    <w:rsid w:val="00424B4C"/>
    <w:rsid w:val="00424F5C"/>
    <w:rsid w:val="0042575C"/>
    <w:rsid w:val="00425F77"/>
    <w:rsid w:val="00426083"/>
    <w:rsid w:val="0042620C"/>
    <w:rsid w:val="0042633F"/>
    <w:rsid w:val="00426447"/>
    <w:rsid w:val="00426540"/>
    <w:rsid w:val="004269A6"/>
    <w:rsid w:val="00426A2F"/>
    <w:rsid w:val="00426A98"/>
    <w:rsid w:val="00426F43"/>
    <w:rsid w:val="00426FAF"/>
    <w:rsid w:val="0042716F"/>
    <w:rsid w:val="00427319"/>
    <w:rsid w:val="00427625"/>
    <w:rsid w:val="00430180"/>
    <w:rsid w:val="0043019B"/>
    <w:rsid w:val="0043046E"/>
    <w:rsid w:val="004304C6"/>
    <w:rsid w:val="00430526"/>
    <w:rsid w:val="00430969"/>
    <w:rsid w:val="00430AF8"/>
    <w:rsid w:val="00430BC2"/>
    <w:rsid w:val="00430BFA"/>
    <w:rsid w:val="00430CF0"/>
    <w:rsid w:val="00430EFA"/>
    <w:rsid w:val="0043117C"/>
    <w:rsid w:val="0043132F"/>
    <w:rsid w:val="004313A3"/>
    <w:rsid w:val="00431432"/>
    <w:rsid w:val="0043149E"/>
    <w:rsid w:val="004317A7"/>
    <w:rsid w:val="00431897"/>
    <w:rsid w:val="00431AFD"/>
    <w:rsid w:val="00431E23"/>
    <w:rsid w:val="00431E3F"/>
    <w:rsid w:val="00431F26"/>
    <w:rsid w:val="00432134"/>
    <w:rsid w:val="00432191"/>
    <w:rsid w:val="004326A2"/>
    <w:rsid w:val="00432BBB"/>
    <w:rsid w:val="00432D3D"/>
    <w:rsid w:val="00432EC9"/>
    <w:rsid w:val="00432F95"/>
    <w:rsid w:val="004331EE"/>
    <w:rsid w:val="004332B2"/>
    <w:rsid w:val="0043395D"/>
    <w:rsid w:val="0043399E"/>
    <w:rsid w:val="00433BC1"/>
    <w:rsid w:val="00433CBB"/>
    <w:rsid w:val="00433E5A"/>
    <w:rsid w:val="00433FB7"/>
    <w:rsid w:val="004343A9"/>
    <w:rsid w:val="004345AD"/>
    <w:rsid w:val="004345D4"/>
    <w:rsid w:val="00434704"/>
    <w:rsid w:val="00434731"/>
    <w:rsid w:val="0043485C"/>
    <w:rsid w:val="0043498D"/>
    <w:rsid w:val="00434BAF"/>
    <w:rsid w:val="00434F15"/>
    <w:rsid w:val="00434FF1"/>
    <w:rsid w:val="0043501B"/>
    <w:rsid w:val="00435828"/>
    <w:rsid w:val="004358A4"/>
    <w:rsid w:val="0043623C"/>
    <w:rsid w:val="004362E3"/>
    <w:rsid w:val="004364B2"/>
    <w:rsid w:val="004364E1"/>
    <w:rsid w:val="004365EC"/>
    <w:rsid w:val="00436C77"/>
    <w:rsid w:val="00437171"/>
    <w:rsid w:val="00437495"/>
    <w:rsid w:val="004375F4"/>
    <w:rsid w:val="004378F3"/>
    <w:rsid w:val="00437A99"/>
    <w:rsid w:val="00437B65"/>
    <w:rsid w:val="00437F1D"/>
    <w:rsid w:val="00437FED"/>
    <w:rsid w:val="00440044"/>
    <w:rsid w:val="0044071E"/>
    <w:rsid w:val="00440735"/>
    <w:rsid w:val="0044076D"/>
    <w:rsid w:val="004407B7"/>
    <w:rsid w:val="004407D8"/>
    <w:rsid w:val="0044081C"/>
    <w:rsid w:val="004408AD"/>
    <w:rsid w:val="004409A8"/>
    <w:rsid w:val="00440DEC"/>
    <w:rsid w:val="00440E32"/>
    <w:rsid w:val="00441259"/>
    <w:rsid w:val="004413A7"/>
    <w:rsid w:val="00441545"/>
    <w:rsid w:val="004415AB"/>
    <w:rsid w:val="00441C6F"/>
    <w:rsid w:val="00442187"/>
    <w:rsid w:val="00442927"/>
    <w:rsid w:val="00442AB6"/>
    <w:rsid w:val="00442BA1"/>
    <w:rsid w:val="00442C7C"/>
    <w:rsid w:val="00442D17"/>
    <w:rsid w:val="00442EE6"/>
    <w:rsid w:val="0044312A"/>
    <w:rsid w:val="0044315F"/>
    <w:rsid w:val="0044321F"/>
    <w:rsid w:val="0044323E"/>
    <w:rsid w:val="00443476"/>
    <w:rsid w:val="004435E5"/>
    <w:rsid w:val="0044378A"/>
    <w:rsid w:val="00443990"/>
    <w:rsid w:val="00443AE7"/>
    <w:rsid w:val="00443B77"/>
    <w:rsid w:val="00443B90"/>
    <w:rsid w:val="00443CC4"/>
    <w:rsid w:val="00443E7E"/>
    <w:rsid w:val="00443ED8"/>
    <w:rsid w:val="00443F22"/>
    <w:rsid w:val="00444068"/>
    <w:rsid w:val="004440D2"/>
    <w:rsid w:val="00444176"/>
    <w:rsid w:val="00444689"/>
    <w:rsid w:val="00444AB6"/>
    <w:rsid w:val="00444E57"/>
    <w:rsid w:val="00444ECA"/>
    <w:rsid w:val="00445345"/>
    <w:rsid w:val="00445402"/>
    <w:rsid w:val="004456A5"/>
    <w:rsid w:val="0044574C"/>
    <w:rsid w:val="00445CCE"/>
    <w:rsid w:val="00445D86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4FF"/>
    <w:rsid w:val="0044791C"/>
    <w:rsid w:val="004479D6"/>
    <w:rsid w:val="00447B80"/>
    <w:rsid w:val="00447C00"/>
    <w:rsid w:val="00447C63"/>
    <w:rsid w:val="00447D47"/>
    <w:rsid w:val="00447D8F"/>
    <w:rsid w:val="00447D9D"/>
    <w:rsid w:val="00447E6D"/>
    <w:rsid w:val="004500CB"/>
    <w:rsid w:val="00450156"/>
    <w:rsid w:val="004505BD"/>
    <w:rsid w:val="00450A00"/>
    <w:rsid w:val="00450A63"/>
    <w:rsid w:val="00450CB1"/>
    <w:rsid w:val="00450D0A"/>
    <w:rsid w:val="00450D48"/>
    <w:rsid w:val="004511F1"/>
    <w:rsid w:val="004511F7"/>
    <w:rsid w:val="00451251"/>
    <w:rsid w:val="00451444"/>
    <w:rsid w:val="0045144F"/>
    <w:rsid w:val="00451691"/>
    <w:rsid w:val="004517C0"/>
    <w:rsid w:val="00451990"/>
    <w:rsid w:val="004519DF"/>
    <w:rsid w:val="00451B6B"/>
    <w:rsid w:val="00451CD9"/>
    <w:rsid w:val="00451F87"/>
    <w:rsid w:val="004520EE"/>
    <w:rsid w:val="0045229A"/>
    <w:rsid w:val="00452E88"/>
    <w:rsid w:val="0045332F"/>
    <w:rsid w:val="0045354F"/>
    <w:rsid w:val="004535BF"/>
    <w:rsid w:val="00453667"/>
    <w:rsid w:val="004536F2"/>
    <w:rsid w:val="004537C8"/>
    <w:rsid w:val="004537D2"/>
    <w:rsid w:val="00453AE3"/>
    <w:rsid w:val="00453B64"/>
    <w:rsid w:val="00453C27"/>
    <w:rsid w:val="004541EC"/>
    <w:rsid w:val="00454339"/>
    <w:rsid w:val="0045446D"/>
    <w:rsid w:val="00454660"/>
    <w:rsid w:val="0045475E"/>
    <w:rsid w:val="00454900"/>
    <w:rsid w:val="004549CB"/>
    <w:rsid w:val="00454AF1"/>
    <w:rsid w:val="00454CB3"/>
    <w:rsid w:val="00454FD3"/>
    <w:rsid w:val="0045507D"/>
    <w:rsid w:val="004551BE"/>
    <w:rsid w:val="00455243"/>
    <w:rsid w:val="004552A2"/>
    <w:rsid w:val="0045536C"/>
    <w:rsid w:val="004559E7"/>
    <w:rsid w:val="00455B1B"/>
    <w:rsid w:val="00455E6A"/>
    <w:rsid w:val="00456229"/>
    <w:rsid w:val="004563F0"/>
    <w:rsid w:val="00456494"/>
    <w:rsid w:val="0045658B"/>
    <w:rsid w:val="004567B7"/>
    <w:rsid w:val="00456A11"/>
    <w:rsid w:val="00456C56"/>
    <w:rsid w:val="00456E1D"/>
    <w:rsid w:val="004575C8"/>
    <w:rsid w:val="004576F3"/>
    <w:rsid w:val="00457B8E"/>
    <w:rsid w:val="00457B93"/>
    <w:rsid w:val="00457C18"/>
    <w:rsid w:val="00457F8F"/>
    <w:rsid w:val="004602A1"/>
    <w:rsid w:val="0046076F"/>
    <w:rsid w:val="00460B2D"/>
    <w:rsid w:val="00460F97"/>
    <w:rsid w:val="0046126B"/>
    <w:rsid w:val="004617C6"/>
    <w:rsid w:val="00461C56"/>
    <w:rsid w:val="00461DBE"/>
    <w:rsid w:val="00461FCF"/>
    <w:rsid w:val="00462282"/>
    <w:rsid w:val="00462288"/>
    <w:rsid w:val="004624C4"/>
    <w:rsid w:val="00462AFF"/>
    <w:rsid w:val="00462D4E"/>
    <w:rsid w:val="00462F45"/>
    <w:rsid w:val="00462FDB"/>
    <w:rsid w:val="004630CE"/>
    <w:rsid w:val="00463604"/>
    <w:rsid w:val="004638F6"/>
    <w:rsid w:val="00463A35"/>
    <w:rsid w:val="004641FB"/>
    <w:rsid w:val="004642F9"/>
    <w:rsid w:val="004643A0"/>
    <w:rsid w:val="00464487"/>
    <w:rsid w:val="004644E1"/>
    <w:rsid w:val="00464720"/>
    <w:rsid w:val="004648DF"/>
    <w:rsid w:val="00464AE7"/>
    <w:rsid w:val="00464D39"/>
    <w:rsid w:val="00464F3C"/>
    <w:rsid w:val="004651C5"/>
    <w:rsid w:val="00465258"/>
    <w:rsid w:val="0046539B"/>
    <w:rsid w:val="00465427"/>
    <w:rsid w:val="0046546A"/>
    <w:rsid w:val="004659AA"/>
    <w:rsid w:val="00465A3B"/>
    <w:rsid w:val="00465C8B"/>
    <w:rsid w:val="00465CA8"/>
    <w:rsid w:val="00465D29"/>
    <w:rsid w:val="00465FAE"/>
    <w:rsid w:val="00466196"/>
    <w:rsid w:val="00466A5B"/>
    <w:rsid w:val="00466C0E"/>
    <w:rsid w:val="00466CF4"/>
    <w:rsid w:val="00467126"/>
    <w:rsid w:val="0046726D"/>
    <w:rsid w:val="00467635"/>
    <w:rsid w:val="00467AB0"/>
    <w:rsid w:val="00467B71"/>
    <w:rsid w:val="00467C97"/>
    <w:rsid w:val="00467E40"/>
    <w:rsid w:val="004706EC"/>
    <w:rsid w:val="00470D0C"/>
    <w:rsid w:val="00471117"/>
    <w:rsid w:val="004711A2"/>
    <w:rsid w:val="004713F3"/>
    <w:rsid w:val="00471419"/>
    <w:rsid w:val="0047145B"/>
    <w:rsid w:val="00471B7A"/>
    <w:rsid w:val="00471CED"/>
    <w:rsid w:val="004721C3"/>
    <w:rsid w:val="00472223"/>
    <w:rsid w:val="004724E8"/>
    <w:rsid w:val="00472818"/>
    <w:rsid w:val="00472A00"/>
    <w:rsid w:val="00472CF6"/>
    <w:rsid w:val="00472DDA"/>
    <w:rsid w:val="00472FFA"/>
    <w:rsid w:val="00473032"/>
    <w:rsid w:val="0047314E"/>
    <w:rsid w:val="00473236"/>
    <w:rsid w:val="0047323C"/>
    <w:rsid w:val="004733D6"/>
    <w:rsid w:val="004734B6"/>
    <w:rsid w:val="004734FE"/>
    <w:rsid w:val="004736A8"/>
    <w:rsid w:val="004738DB"/>
    <w:rsid w:val="004738E9"/>
    <w:rsid w:val="004739D8"/>
    <w:rsid w:val="00473A00"/>
    <w:rsid w:val="00473C1E"/>
    <w:rsid w:val="00473E06"/>
    <w:rsid w:val="004740BE"/>
    <w:rsid w:val="004741A6"/>
    <w:rsid w:val="004743D4"/>
    <w:rsid w:val="00474482"/>
    <w:rsid w:val="004744F5"/>
    <w:rsid w:val="00474869"/>
    <w:rsid w:val="00474B36"/>
    <w:rsid w:val="00474C79"/>
    <w:rsid w:val="00474F50"/>
    <w:rsid w:val="00475197"/>
    <w:rsid w:val="004752CE"/>
    <w:rsid w:val="004753FD"/>
    <w:rsid w:val="00475417"/>
    <w:rsid w:val="00475AC5"/>
    <w:rsid w:val="00475ADE"/>
    <w:rsid w:val="00475C5F"/>
    <w:rsid w:val="00476067"/>
    <w:rsid w:val="004762D1"/>
    <w:rsid w:val="00476659"/>
    <w:rsid w:val="0047668F"/>
    <w:rsid w:val="004767D0"/>
    <w:rsid w:val="004768E5"/>
    <w:rsid w:val="0047695A"/>
    <w:rsid w:val="00476D41"/>
    <w:rsid w:val="00476DCD"/>
    <w:rsid w:val="00476F45"/>
    <w:rsid w:val="00476FD9"/>
    <w:rsid w:val="0047714F"/>
    <w:rsid w:val="00477172"/>
    <w:rsid w:val="00477564"/>
    <w:rsid w:val="00477617"/>
    <w:rsid w:val="00480011"/>
    <w:rsid w:val="00480252"/>
    <w:rsid w:val="0048090C"/>
    <w:rsid w:val="004809AC"/>
    <w:rsid w:val="00480BAB"/>
    <w:rsid w:val="00480C66"/>
    <w:rsid w:val="00480E51"/>
    <w:rsid w:val="00480FEF"/>
    <w:rsid w:val="004812A9"/>
    <w:rsid w:val="004813C0"/>
    <w:rsid w:val="00481B42"/>
    <w:rsid w:val="00481DCA"/>
    <w:rsid w:val="00481E6F"/>
    <w:rsid w:val="00482091"/>
    <w:rsid w:val="004820F6"/>
    <w:rsid w:val="004821CC"/>
    <w:rsid w:val="00482237"/>
    <w:rsid w:val="004824CC"/>
    <w:rsid w:val="004826B3"/>
    <w:rsid w:val="00482AA2"/>
    <w:rsid w:val="00482D28"/>
    <w:rsid w:val="00482F02"/>
    <w:rsid w:val="00483216"/>
    <w:rsid w:val="004833D9"/>
    <w:rsid w:val="0048343E"/>
    <w:rsid w:val="004837C1"/>
    <w:rsid w:val="004837E2"/>
    <w:rsid w:val="00483879"/>
    <w:rsid w:val="0048399E"/>
    <w:rsid w:val="00483D87"/>
    <w:rsid w:val="00483E40"/>
    <w:rsid w:val="0048416D"/>
    <w:rsid w:val="00484381"/>
    <w:rsid w:val="00484537"/>
    <w:rsid w:val="00484C42"/>
    <w:rsid w:val="00484D04"/>
    <w:rsid w:val="00485145"/>
    <w:rsid w:val="004854EA"/>
    <w:rsid w:val="00485AD2"/>
    <w:rsid w:val="00485C3E"/>
    <w:rsid w:val="00485E6F"/>
    <w:rsid w:val="00485FBA"/>
    <w:rsid w:val="00486003"/>
    <w:rsid w:val="00486357"/>
    <w:rsid w:val="00486367"/>
    <w:rsid w:val="004864AE"/>
    <w:rsid w:val="004864D9"/>
    <w:rsid w:val="00486ACF"/>
    <w:rsid w:val="00486BB7"/>
    <w:rsid w:val="00486D9D"/>
    <w:rsid w:val="0048710E"/>
    <w:rsid w:val="004871B4"/>
    <w:rsid w:val="004875E9"/>
    <w:rsid w:val="00487709"/>
    <w:rsid w:val="00487807"/>
    <w:rsid w:val="00487D8B"/>
    <w:rsid w:val="00487F2A"/>
    <w:rsid w:val="004902C4"/>
    <w:rsid w:val="004903E7"/>
    <w:rsid w:val="0049055D"/>
    <w:rsid w:val="00490561"/>
    <w:rsid w:val="004906F0"/>
    <w:rsid w:val="00490755"/>
    <w:rsid w:val="0049082A"/>
    <w:rsid w:val="00490855"/>
    <w:rsid w:val="00490928"/>
    <w:rsid w:val="00490AFB"/>
    <w:rsid w:val="00490F4E"/>
    <w:rsid w:val="00490F7E"/>
    <w:rsid w:val="00491436"/>
    <w:rsid w:val="0049166F"/>
    <w:rsid w:val="0049180D"/>
    <w:rsid w:val="004918AA"/>
    <w:rsid w:val="00491B36"/>
    <w:rsid w:val="00491C62"/>
    <w:rsid w:val="00491D84"/>
    <w:rsid w:val="00491F6C"/>
    <w:rsid w:val="0049211D"/>
    <w:rsid w:val="0049223D"/>
    <w:rsid w:val="004922B2"/>
    <w:rsid w:val="004922CA"/>
    <w:rsid w:val="0049240C"/>
    <w:rsid w:val="00492468"/>
    <w:rsid w:val="004924B6"/>
    <w:rsid w:val="0049261C"/>
    <w:rsid w:val="004926FE"/>
    <w:rsid w:val="00492737"/>
    <w:rsid w:val="0049289F"/>
    <w:rsid w:val="004929D9"/>
    <w:rsid w:val="00492AD8"/>
    <w:rsid w:val="00492BF1"/>
    <w:rsid w:val="00492C1A"/>
    <w:rsid w:val="00492CCC"/>
    <w:rsid w:val="00492E88"/>
    <w:rsid w:val="00492ECB"/>
    <w:rsid w:val="0049333D"/>
    <w:rsid w:val="0049342E"/>
    <w:rsid w:val="00493C1D"/>
    <w:rsid w:val="00493E23"/>
    <w:rsid w:val="00493F6D"/>
    <w:rsid w:val="004940BA"/>
    <w:rsid w:val="004941A8"/>
    <w:rsid w:val="00494514"/>
    <w:rsid w:val="00494584"/>
    <w:rsid w:val="004945B1"/>
    <w:rsid w:val="0049471E"/>
    <w:rsid w:val="004949E1"/>
    <w:rsid w:val="00494A33"/>
    <w:rsid w:val="00494BB9"/>
    <w:rsid w:val="00494C05"/>
    <w:rsid w:val="004953C5"/>
    <w:rsid w:val="004956B4"/>
    <w:rsid w:val="004959BE"/>
    <w:rsid w:val="00495AE9"/>
    <w:rsid w:val="00495C57"/>
    <w:rsid w:val="004962A5"/>
    <w:rsid w:val="004962C9"/>
    <w:rsid w:val="0049630A"/>
    <w:rsid w:val="004963B4"/>
    <w:rsid w:val="00496523"/>
    <w:rsid w:val="004968B9"/>
    <w:rsid w:val="00496EED"/>
    <w:rsid w:val="00497007"/>
    <w:rsid w:val="0049716D"/>
    <w:rsid w:val="004971B9"/>
    <w:rsid w:val="00497241"/>
    <w:rsid w:val="0049744C"/>
    <w:rsid w:val="00497517"/>
    <w:rsid w:val="0049766C"/>
    <w:rsid w:val="00497B20"/>
    <w:rsid w:val="00497B9B"/>
    <w:rsid w:val="004A058D"/>
    <w:rsid w:val="004A072F"/>
    <w:rsid w:val="004A0733"/>
    <w:rsid w:val="004A077E"/>
    <w:rsid w:val="004A0818"/>
    <w:rsid w:val="004A0AAE"/>
    <w:rsid w:val="004A0F29"/>
    <w:rsid w:val="004A1013"/>
    <w:rsid w:val="004A1029"/>
    <w:rsid w:val="004A11F3"/>
    <w:rsid w:val="004A1328"/>
    <w:rsid w:val="004A1BE7"/>
    <w:rsid w:val="004A2468"/>
    <w:rsid w:val="004A296C"/>
    <w:rsid w:val="004A2AB2"/>
    <w:rsid w:val="004A2C72"/>
    <w:rsid w:val="004A2CD0"/>
    <w:rsid w:val="004A2DAF"/>
    <w:rsid w:val="004A3191"/>
    <w:rsid w:val="004A3936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404F"/>
    <w:rsid w:val="004A40B4"/>
    <w:rsid w:val="004A416D"/>
    <w:rsid w:val="004A4701"/>
    <w:rsid w:val="004A47A4"/>
    <w:rsid w:val="004A4952"/>
    <w:rsid w:val="004A57F9"/>
    <w:rsid w:val="004A586B"/>
    <w:rsid w:val="004A59D8"/>
    <w:rsid w:val="004A5A65"/>
    <w:rsid w:val="004A5ADC"/>
    <w:rsid w:val="004A5B51"/>
    <w:rsid w:val="004A62A7"/>
    <w:rsid w:val="004A63E3"/>
    <w:rsid w:val="004A65D8"/>
    <w:rsid w:val="004A689B"/>
    <w:rsid w:val="004A6A7D"/>
    <w:rsid w:val="004A6B18"/>
    <w:rsid w:val="004A6B34"/>
    <w:rsid w:val="004A6D28"/>
    <w:rsid w:val="004A6EA6"/>
    <w:rsid w:val="004A71C9"/>
    <w:rsid w:val="004A7560"/>
    <w:rsid w:val="004A75C6"/>
    <w:rsid w:val="004A7B2D"/>
    <w:rsid w:val="004A7DA8"/>
    <w:rsid w:val="004A7E2E"/>
    <w:rsid w:val="004B014B"/>
    <w:rsid w:val="004B01DB"/>
    <w:rsid w:val="004B0358"/>
    <w:rsid w:val="004B048A"/>
    <w:rsid w:val="004B04DA"/>
    <w:rsid w:val="004B0576"/>
    <w:rsid w:val="004B0596"/>
    <w:rsid w:val="004B0863"/>
    <w:rsid w:val="004B0CD8"/>
    <w:rsid w:val="004B0E21"/>
    <w:rsid w:val="004B12E0"/>
    <w:rsid w:val="004B17B1"/>
    <w:rsid w:val="004B17F6"/>
    <w:rsid w:val="004B18DF"/>
    <w:rsid w:val="004B1B7A"/>
    <w:rsid w:val="004B1D02"/>
    <w:rsid w:val="004B1DD1"/>
    <w:rsid w:val="004B1E1F"/>
    <w:rsid w:val="004B209E"/>
    <w:rsid w:val="004B2594"/>
    <w:rsid w:val="004B26E9"/>
    <w:rsid w:val="004B2A4A"/>
    <w:rsid w:val="004B2C96"/>
    <w:rsid w:val="004B321F"/>
    <w:rsid w:val="004B34C3"/>
    <w:rsid w:val="004B35E3"/>
    <w:rsid w:val="004B36B4"/>
    <w:rsid w:val="004B3F28"/>
    <w:rsid w:val="004B3F7C"/>
    <w:rsid w:val="004B4070"/>
    <w:rsid w:val="004B40D6"/>
    <w:rsid w:val="004B4149"/>
    <w:rsid w:val="004B42EB"/>
    <w:rsid w:val="004B439F"/>
    <w:rsid w:val="004B459D"/>
    <w:rsid w:val="004B45AD"/>
    <w:rsid w:val="004B4679"/>
    <w:rsid w:val="004B47B4"/>
    <w:rsid w:val="004B4D31"/>
    <w:rsid w:val="004B52A0"/>
    <w:rsid w:val="004B5388"/>
    <w:rsid w:val="004B591B"/>
    <w:rsid w:val="004B5AF7"/>
    <w:rsid w:val="004B5DC4"/>
    <w:rsid w:val="004B6177"/>
    <w:rsid w:val="004B62C8"/>
    <w:rsid w:val="004B6449"/>
    <w:rsid w:val="004B66D4"/>
    <w:rsid w:val="004B69D5"/>
    <w:rsid w:val="004B6C28"/>
    <w:rsid w:val="004B6CC3"/>
    <w:rsid w:val="004B6CF0"/>
    <w:rsid w:val="004B6E10"/>
    <w:rsid w:val="004B6EC8"/>
    <w:rsid w:val="004B721A"/>
    <w:rsid w:val="004B7610"/>
    <w:rsid w:val="004B77AD"/>
    <w:rsid w:val="004B78B9"/>
    <w:rsid w:val="004B78F4"/>
    <w:rsid w:val="004B79C4"/>
    <w:rsid w:val="004B79F9"/>
    <w:rsid w:val="004B7A2A"/>
    <w:rsid w:val="004B7B0A"/>
    <w:rsid w:val="004B7C22"/>
    <w:rsid w:val="004B7C4C"/>
    <w:rsid w:val="004C0B5B"/>
    <w:rsid w:val="004C0BCE"/>
    <w:rsid w:val="004C0DA3"/>
    <w:rsid w:val="004C1019"/>
    <w:rsid w:val="004C11E4"/>
    <w:rsid w:val="004C130A"/>
    <w:rsid w:val="004C14DC"/>
    <w:rsid w:val="004C14EF"/>
    <w:rsid w:val="004C16E4"/>
    <w:rsid w:val="004C18D4"/>
    <w:rsid w:val="004C191C"/>
    <w:rsid w:val="004C1B3E"/>
    <w:rsid w:val="004C1BF9"/>
    <w:rsid w:val="004C210B"/>
    <w:rsid w:val="004C226F"/>
    <w:rsid w:val="004C227F"/>
    <w:rsid w:val="004C24C1"/>
    <w:rsid w:val="004C26A7"/>
    <w:rsid w:val="004C2755"/>
    <w:rsid w:val="004C295C"/>
    <w:rsid w:val="004C2A19"/>
    <w:rsid w:val="004C2AEE"/>
    <w:rsid w:val="004C3221"/>
    <w:rsid w:val="004C3236"/>
    <w:rsid w:val="004C33FD"/>
    <w:rsid w:val="004C3578"/>
    <w:rsid w:val="004C35BC"/>
    <w:rsid w:val="004C3764"/>
    <w:rsid w:val="004C3950"/>
    <w:rsid w:val="004C3E8A"/>
    <w:rsid w:val="004C3EE2"/>
    <w:rsid w:val="004C3F7F"/>
    <w:rsid w:val="004C45A6"/>
    <w:rsid w:val="004C484D"/>
    <w:rsid w:val="004C4949"/>
    <w:rsid w:val="004C4973"/>
    <w:rsid w:val="004C49E0"/>
    <w:rsid w:val="004C4A46"/>
    <w:rsid w:val="004C4CEA"/>
    <w:rsid w:val="004C5041"/>
    <w:rsid w:val="004C510A"/>
    <w:rsid w:val="004C529F"/>
    <w:rsid w:val="004C5343"/>
    <w:rsid w:val="004C5579"/>
    <w:rsid w:val="004C579B"/>
    <w:rsid w:val="004C579E"/>
    <w:rsid w:val="004C5A6D"/>
    <w:rsid w:val="004C613C"/>
    <w:rsid w:val="004C6240"/>
    <w:rsid w:val="004C636D"/>
    <w:rsid w:val="004C6550"/>
    <w:rsid w:val="004C6655"/>
    <w:rsid w:val="004C68B3"/>
    <w:rsid w:val="004C6A2B"/>
    <w:rsid w:val="004C6B6D"/>
    <w:rsid w:val="004C6BD3"/>
    <w:rsid w:val="004C72EB"/>
    <w:rsid w:val="004C738C"/>
    <w:rsid w:val="004C747E"/>
    <w:rsid w:val="004C7653"/>
    <w:rsid w:val="004C7881"/>
    <w:rsid w:val="004C78C2"/>
    <w:rsid w:val="004C7945"/>
    <w:rsid w:val="004C798E"/>
    <w:rsid w:val="004C7BFB"/>
    <w:rsid w:val="004C7EA2"/>
    <w:rsid w:val="004C7FEC"/>
    <w:rsid w:val="004D0021"/>
    <w:rsid w:val="004D00CE"/>
    <w:rsid w:val="004D0394"/>
    <w:rsid w:val="004D0526"/>
    <w:rsid w:val="004D05A0"/>
    <w:rsid w:val="004D07D1"/>
    <w:rsid w:val="004D0867"/>
    <w:rsid w:val="004D0980"/>
    <w:rsid w:val="004D0A9C"/>
    <w:rsid w:val="004D0C7B"/>
    <w:rsid w:val="004D0D16"/>
    <w:rsid w:val="004D0EAB"/>
    <w:rsid w:val="004D117A"/>
    <w:rsid w:val="004D11E9"/>
    <w:rsid w:val="004D14E4"/>
    <w:rsid w:val="004D1693"/>
    <w:rsid w:val="004D1765"/>
    <w:rsid w:val="004D19CC"/>
    <w:rsid w:val="004D1B8F"/>
    <w:rsid w:val="004D1DE5"/>
    <w:rsid w:val="004D1ECF"/>
    <w:rsid w:val="004D1F4E"/>
    <w:rsid w:val="004D2405"/>
    <w:rsid w:val="004D2AA2"/>
    <w:rsid w:val="004D2E62"/>
    <w:rsid w:val="004D2F54"/>
    <w:rsid w:val="004D30E3"/>
    <w:rsid w:val="004D3114"/>
    <w:rsid w:val="004D3175"/>
    <w:rsid w:val="004D34B5"/>
    <w:rsid w:val="004D3527"/>
    <w:rsid w:val="004D389C"/>
    <w:rsid w:val="004D3955"/>
    <w:rsid w:val="004D39B7"/>
    <w:rsid w:val="004D3B30"/>
    <w:rsid w:val="004D4433"/>
    <w:rsid w:val="004D45D4"/>
    <w:rsid w:val="004D4C4A"/>
    <w:rsid w:val="004D515D"/>
    <w:rsid w:val="004D5169"/>
    <w:rsid w:val="004D550A"/>
    <w:rsid w:val="004D5588"/>
    <w:rsid w:val="004D5620"/>
    <w:rsid w:val="004D591B"/>
    <w:rsid w:val="004D5960"/>
    <w:rsid w:val="004D5B56"/>
    <w:rsid w:val="004D5D04"/>
    <w:rsid w:val="004D5F36"/>
    <w:rsid w:val="004D60B3"/>
    <w:rsid w:val="004D6313"/>
    <w:rsid w:val="004D6386"/>
    <w:rsid w:val="004D67E6"/>
    <w:rsid w:val="004D69CF"/>
    <w:rsid w:val="004D6BC7"/>
    <w:rsid w:val="004D6C41"/>
    <w:rsid w:val="004D6CA2"/>
    <w:rsid w:val="004D6EC0"/>
    <w:rsid w:val="004D6F5E"/>
    <w:rsid w:val="004D6F95"/>
    <w:rsid w:val="004D6FC0"/>
    <w:rsid w:val="004D716E"/>
    <w:rsid w:val="004D7332"/>
    <w:rsid w:val="004D7425"/>
    <w:rsid w:val="004D7472"/>
    <w:rsid w:val="004D7615"/>
    <w:rsid w:val="004D7618"/>
    <w:rsid w:val="004D77F7"/>
    <w:rsid w:val="004D7B49"/>
    <w:rsid w:val="004D7C24"/>
    <w:rsid w:val="004D7DB4"/>
    <w:rsid w:val="004D7DE9"/>
    <w:rsid w:val="004D7E5E"/>
    <w:rsid w:val="004D7EDD"/>
    <w:rsid w:val="004E0326"/>
    <w:rsid w:val="004E03DC"/>
    <w:rsid w:val="004E052D"/>
    <w:rsid w:val="004E0609"/>
    <w:rsid w:val="004E098E"/>
    <w:rsid w:val="004E0990"/>
    <w:rsid w:val="004E0B43"/>
    <w:rsid w:val="004E0B69"/>
    <w:rsid w:val="004E0DD0"/>
    <w:rsid w:val="004E15E7"/>
    <w:rsid w:val="004E1605"/>
    <w:rsid w:val="004E16B7"/>
    <w:rsid w:val="004E1B0D"/>
    <w:rsid w:val="004E1BB6"/>
    <w:rsid w:val="004E1D55"/>
    <w:rsid w:val="004E1DF6"/>
    <w:rsid w:val="004E1EE7"/>
    <w:rsid w:val="004E20D4"/>
    <w:rsid w:val="004E279F"/>
    <w:rsid w:val="004E27FA"/>
    <w:rsid w:val="004E2972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B3"/>
    <w:rsid w:val="004E3BCB"/>
    <w:rsid w:val="004E3D6A"/>
    <w:rsid w:val="004E402A"/>
    <w:rsid w:val="004E4101"/>
    <w:rsid w:val="004E4266"/>
    <w:rsid w:val="004E4523"/>
    <w:rsid w:val="004E4596"/>
    <w:rsid w:val="004E46CC"/>
    <w:rsid w:val="004E478B"/>
    <w:rsid w:val="004E4AE8"/>
    <w:rsid w:val="004E562B"/>
    <w:rsid w:val="004E58F4"/>
    <w:rsid w:val="004E5950"/>
    <w:rsid w:val="004E5AC0"/>
    <w:rsid w:val="004E6112"/>
    <w:rsid w:val="004E6447"/>
    <w:rsid w:val="004E664C"/>
    <w:rsid w:val="004E6740"/>
    <w:rsid w:val="004E67C5"/>
    <w:rsid w:val="004E6B4B"/>
    <w:rsid w:val="004E6C25"/>
    <w:rsid w:val="004E6D1E"/>
    <w:rsid w:val="004E6E9B"/>
    <w:rsid w:val="004E764E"/>
    <w:rsid w:val="004E78F8"/>
    <w:rsid w:val="004E7C00"/>
    <w:rsid w:val="004E7C1E"/>
    <w:rsid w:val="004E7C76"/>
    <w:rsid w:val="004E7E01"/>
    <w:rsid w:val="004E7F9C"/>
    <w:rsid w:val="004E7FBD"/>
    <w:rsid w:val="004F00ED"/>
    <w:rsid w:val="004F0137"/>
    <w:rsid w:val="004F0444"/>
    <w:rsid w:val="004F0445"/>
    <w:rsid w:val="004F08DA"/>
    <w:rsid w:val="004F0945"/>
    <w:rsid w:val="004F0B8B"/>
    <w:rsid w:val="004F0FC7"/>
    <w:rsid w:val="004F104F"/>
    <w:rsid w:val="004F13C2"/>
    <w:rsid w:val="004F140F"/>
    <w:rsid w:val="004F15B6"/>
    <w:rsid w:val="004F16EA"/>
    <w:rsid w:val="004F1805"/>
    <w:rsid w:val="004F1EC5"/>
    <w:rsid w:val="004F23CE"/>
    <w:rsid w:val="004F26F9"/>
    <w:rsid w:val="004F2AB2"/>
    <w:rsid w:val="004F2AF1"/>
    <w:rsid w:val="004F2BF6"/>
    <w:rsid w:val="004F2C46"/>
    <w:rsid w:val="004F2FA6"/>
    <w:rsid w:val="004F3160"/>
    <w:rsid w:val="004F325D"/>
    <w:rsid w:val="004F3385"/>
    <w:rsid w:val="004F33F6"/>
    <w:rsid w:val="004F3A98"/>
    <w:rsid w:val="004F3BE8"/>
    <w:rsid w:val="004F3C78"/>
    <w:rsid w:val="004F3F8B"/>
    <w:rsid w:val="004F4021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F1"/>
    <w:rsid w:val="004F4B4F"/>
    <w:rsid w:val="004F5218"/>
    <w:rsid w:val="004F524F"/>
    <w:rsid w:val="004F5337"/>
    <w:rsid w:val="004F55F3"/>
    <w:rsid w:val="004F56E0"/>
    <w:rsid w:val="004F56EB"/>
    <w:rsid w:val="004F5E36"/>
    <w:rsid w:val="004F5E8C"/>
    <w:rsid w:val="004F6031"/>
    <w:rsid w:val="004F6707"/>
    <w:rsid w:val="004F6793"/>
    <w:rsid w:val="004F6990"/>
    <w:rsid w:val="004F6B8A"/>
    <w:rsid w:val="004F6FA7"/>
    <w:rsid w:val="004F710C"/>
    <w:rsid w:val="004F7128"/>
    <w:rsid w:val="004F7362"/>
    <w:rsid w:val="004F74A4"/>
    <w:rsid w:val="004F752C"/>
    <w:rsid w:val="004F763D"/>
    <w:rsid w:val="004F78E4"/>
    <w:rsid w:val="004F7A42"/>
    <w:rsid w:val="004F7C34"/>
    <w:rsid w:val="004F7CAE"/>
    <w:rsid w:val="004F7CF1"/>
    <w:rsid w:val="004F7D67"/>
    <w:rsid w:val="00500537"/>
    <w:rsid w:val="0050060E"/>
    <w:rsid w:val="00500D14"/>
    <w:rsid w:val="00500DB2"/>
    <w:rsid w:val="00501F5D"/>
    <w:rsid w:val="00501F81"/>
    <w:rsid w:val="00502026"/>
    <w:rsid w:val="005020FD"/>
    <w:rsid w:val="00502605"/>
    <w:rsid w:val="00502663"/>
    <w:rsid w:val="0050279F"/>
    <w:rsid w:val="005028FE"/>
    <w:rsid w:val="00502A10"/>
    <w:rsid w:val="00502D45"/>
    <w:rsid w:val="00502E71"/>
    <w:rsid w:val="00502F3D"/>
    <w:rsid w:val="005030DE"/>
    <w:rsid w:val="00503229"/>
    <w:rsid w:val="0050351E"/>
    <w:rsid w:val="005038FD"/>
    <w:rsid w:val="00503B1D"/>
    <w:rsid w:val="00503C4D"/>
    <w:rsid w:val="00503CAC"/>
    <w:rsid w:val="00503EB3"/>
    <w:rsid w:val="00503EC4"/>
    <w:rsid w:val="00503F81"/>
    <w:rsid w:val="005041D6"/>
    <w:rsid w:val="00504375"/>
    <w:rsid w:val="0050442A"/>
    <w:rsid w:val="00504505"/>
    <w:rsid w:val="005045AE"/>
    <w:rsid w:val="00504D51"/>
    <w:rsid w:val="00504DFC"/>
    <w:rsid w:val="00505135"/>
    <w:rsid w:val="00505184"/>
    <w:rsid w:val="00505398"/>
    <w:rsid w:val="005054EC"/>
    <w:rsid w:val="00505547"/>
    <w:rsid w:val="00505A0A"/>
    <w:rsid w:val="00506269"/>
    <w:rsid w:val="00506D15"/>
    <w:rsid w:val="00506E7A"/>
    <w:rsid w:val="00507071"/>
    <w:rsid w:val="00507231"/>
    <w:rsid w:val="00507482"/>
    <w:rsid w:val="00507677"/>
    <w:rsid w:val="005078F0"/>
    <w:rsid w:val="00507AE0"/>
    <w:rsid w:val="00507C0E"/>
    <w:rsid w:val="00507EF7"/>
    <w:rsid w:val="00510C04"/>
    <w:rsid w:val="00510F3B"/>
    <w:rsid w:val="00511165"/>
    <w:rsid w:val="005113F1"/>
    <w:rsid w:val="0051146E"/>
    <w:rsid w:val="005116F8"/>
    <w:rsid w:val="0051170E"/>
    <w:rsid w:val="00511AC6"/>
    <w:rsid w:val="00511CBF"/>
    <w:rsid w:val="00511F28"/>
    <w:rsid w:val="0051203C"/>
    <w:rsid w:val="0051220E"/>
    <w:rsid w:val="0051238E"/>
    <w:rsid w:val="00512545"/>
    <w:rsid w:val="0051264F"/>
    <w:rsid w:val="005127D9"/>
    <w:rsid w:val="0051298F"/>
    <w:rsid w:val="00512B0F"/>
    <w:rsid w:val="00512C89"/>
    <w:rsid w:val="00512DF0"/>
    <w:rsid w:val="005130E3"/>
    <w:rsid w:val="00513566"/>
    <w:rsid w:val="00513BB1"/>
    <w:rsid w:val="00513EE9"/>
    <w:rsid w:val="00513FBE"/>
    <w:rsid w:val="00514315"/>
    <w:rsid w:val="005146AC"/>
    <w:rsid w:val="00514776"/>
    <w:rsid w:val="00514874"/>
    <w:rsid w:val="00514965"/>
    <w:rsid w:val="00514AF2"/>
    <w:rsid w:val="00515000"/>
    <w:rsid w:val="0051500C"/>
    <w:rsid w:val="005150D1"/>
    <w:rsid w:val="005156AB"/>
    <w:rsid w:val="0051570E"/>
    <w:rsid w:val="005158B2"/>
    <w:rsid w:val="005158EB"/>
    <w:rsid w:val="00515A98"/>
    <w:rsid w:val="005165A9"/>
    <w:rsid w:val="005165D9"/>
    <w:rsid w:val="005166B4"/>
    <w:rsid w:val="00516986"/>
    <w:rsid w:val="005169AE"/>
    <w:rsid w:val="00516A9C"/>
    <w:rsid w:val="00517067"/>
    <w:rsid w:val="00517417"/>
    <w:rsid w:val="0051759C"/>
    <w:rsid w:val="00517713"/>
    <w:rsid w:val="00517974"/>
    <w:rsid w:val="00517B9F"/>
    <w:rsid w:val="00517DE6"/>
    <w:rsid w:val="00520045"/>
    <w:rsid w:val="005200CD"/>
    <w:rsid w:val="00520360"/>
    <w:rsid w:val="005203EF"/>
    <w:rsid w:val="00520466"/>
    <w:rsid w:val="00520500"/>
    <w:rsid w:val="0052073F"/>
    <w:rsid w:val="00520806"/>
    <w:rsid w:val="00520B1F"/>
    <w:rsid w:val="00520C0D"/>
    <w:rsid w:val="00520CA9"/>
    <w:rsid w:val="00520EEF"/>
    <w:rsid w:val="00520F2F"/>
    <w:rsid w:val="00520FAC"/>
    <w:rsid w:val="005214B0"/>
    <w:rsid w:val="00521698"/>
    <w:rsid w:val="005216F2"/>
    <w:rsid w:val="00521DA6"/>
    <w:rsid w:val="00521EDA"/>
    <w:rsid w:val="00521FF2"/>
    <w:rsid w:val="0052204C"/>
    <w:rsid w:val="005221FC"/>
    <w:rsid w:val="005222C7"/>
    <w:rsid w:val="005225E9"/>
    <w:rsid w:val="005227E2"/>
    <w:rsid w:val="005228A3"/>
    <w:rsid w:val="00522FA9"/>
    <w:rsid w:val="005236D6"/>
    <w:rsid w:val="005237C0"/>
    <w:rsid w:val="0052383E"/>
    <w:rsid w:val="00523A80"/>
    <w:rsid w:val="00523B22"/>
    <w:rsid w:val="00523C58"/>
    <w:rsid w:val="00523E2A"/>
    <w:rsid w:val="00523E37"/>
    <w:rsid w:val="00523FA6"/>
    <w:rsid w:val="005240BF"/>
    <w:rsid w:val="0052467C"/>
    <w:rsid w:val="005246DB"/>
    <w:rsid w:val="005249A5"/>
    <w:rsid w:val="00524A60"/>
    <w:rsid w:val="00524C7D"/>
    <w:rsid w:val="00524D40"/>
    <w:rsid w:val="00524DAE"/>
    <w:rsid w:val="005254AD"/>
    <w:rsid w:val="005255D3"/>
    <w:rsid w:val="0052584A"/>
    <w:rsid w:val="005258C7"/>
    <w:rsid w:val="00525B16"/>
    <w:rsid w:val="00525BD1"/>
    <w:rsid w:val="00525C08"/>
    <w:rsid w:val="005263B7"/>
    <w:rsid w:val="0052666D"/>
    <w:rsid w:val="00526856"/>
    <w:rsid w:val="0052699A"/>
    <w:rsid w:val="00526D23"/>
    <w:rsid w:val="005271F4"/>
    <w:rsid w:val="005276D4"/>
    <w:rsid w:val="0052782E"/>
    <w:rsid w:val="00527945"/>
    <w:rsid w:val="0052799D"/>
    <w:rsid w:val="005279A7"/>
    <w:rsid w:val="00527BEF"/>
    <w:rsid w:val="00527D12"/>
    <w:rsid w:val="00527D17"/>
    <w:rsid w:val="0053000D"/>
    <w:rsid w:val="0053000E"/>
    <w:rsid w:val="005301E4"/>
    <w:rsid w:val="005304E3"/>
    <w:rsid w:val="0053050D"/>
    <w:rsid w:val="00530904"/>
    <w:rsid w:val="005309D3"/>
    <w:rsid w:val="00530ADB"/>
    <w:rsid w:val="00530D13"/>
    <w:rsid w:val="00530D32"/>
    <w:rsid w:val="00530DC9"/>
    <w:rsid w:val="00531108"/>
    <w:rsid w:val="005311BB"/>
    <w:rsid w:val="00531383"/>
    <w:rsid w:val="00531A4F"/>
    <w:rsid w:val="00531C3F"/>
    <w:rsid w:val="00531E56"/>
    <w:rsid w:val="00532203"/>
    <w:rsid w:val="005323C2"/>
    <w:rsid w:val="005323F9"/>
    <w:rsid w:val="005329C5"/>
    <w:rsid w:val="00532CB3"/>
    <w:rsid w:val="005339CD"/>
    <w:rsid w:val="00533A13"/>
    <w:rsid w:val="00533D1A"/>
    <w:rsid w:val="00533D74"/>
    <w:rsid w:val="00533F7D"/>
    <w:rsid w:val="00533FEE"/>
    <w:rsid w:val="00534241"/>
    <w:rsid w:val="00534250"/>
    <w:rsid w:val="0053449C"/>
    <w:rsid w:val="005349F3"/>
    <w:rsid w:val="00534CAC"/>
    <w:rsid w:val="00535288"/>
    <w:rsid w:val="005352CE"/>
    <w:rsid w:val="00535561"/>
    <w:rsid w:val="0053558E"/>
    <w:rsid w:val="005355B2"/>
    <w:rsid w:val="005355CB"/>
    <w:rsid w:val="00535630"/>
    <w:rsid w:val="005356FD"/>
    <w:rsid w:val="0053572A"/>
    <w:rsid w:val="00535B6A"/>
    <w:rsid w:val="00535F65"/>
    <w:rsid w:val="00535FBF"/>
    <w:rsid w:val="0053600F"/>
    <w:rsid w:val="005360CF"/>
    <w:rsid w:val="0053640B"/>
    <w:rsid w:val="005365E7"/>
    <w:rsid w:val="005367F1"/>
    <w:rsid w:val="00536969"/>
    <w:rsid w:val="00536BC3"/>
    <w:rsid w:val="00536C54"/>
    <w:rsid w:val="00537662"/>
    <w:rsid w:val="00537720"/>
    <w:rsid w:val="00537DAF"/>
    <w:rsid w:val="00537F5F"/>
    <w:rsid w:val="005407D8"/>
    <w:rsid w:val="00540DD3"/>
    <w:rsid w:val="00540E6B"/>
    <w:rsid w:val="0054143F"/>
    <w:rsid w:val="005415FA"/>
    <w:rsid w:val="005418F9"/>
    <w:rsid w:val="00541BE1"/>
    <w:rsid w:val="00541F9A"/>
    <w:rsid w:val="00542167"/>
    <w:rsid w:val="005422EE"/>
    <w:rsid w:val="005425F9"/>
    <w:rsid w:val="0054266D"/>
    <w:rsid w:val="00542926"/>
    <w:rsid w:val="00542D32"/>
    <w:rsid w:val="00543288"/>
    <w:rsid w:val="00543495"/>
    <w:rsid w:val="00543708"/>
    <w:rsid w:val="00543C3B"/>
    <w:rsid w:val="00543D65"/>
    <w:rsid w:val="00543D81"/>
    <w:rsid w:val="00543FC6"/>
    <w:rsid w:val="00544373"/>
    <w:rsid w:val="005444DE"/>
    <w:rsid w:val="0054458C"/>
    <w:rsid w:val="00544D4E"/>
    <w:rsid w:val="00544D51"/>
    <w:rsid w:val="00544DC9"/>
    <w:rsid w:val="00544EEE"/>
    <w:rsid w:val="00544FEE"/>
    <w:rsid w:val="0054503B"/>
    <w:rsid w:val="00545530"/>
    <w:rsid w:val="00545AEE"/>
    <w:rsid w:val="00545BF2"/>
    <w:rsid w:val="00545D97"/>
    <w:rsid w:val="00545FC9"/>
    <w:rsid w:val="005460FB"/>
    <w:rsid w:val="0054647E"/>
    <w:rsid w:val="00546620"/>
    <w:rsid w:val="00546F31"/>
    <w:rsid w:val="00547007"/>
    <w:rsid w:val="005470B7"/>
    <w:rsid w:val="00547432"/>
    <w:rsid w:val="00547D93"/>
    <w:rsid w:val="00547EA0"/>
    <w:rsid w:val="0055026E"/>
    <w:rsid w:val="005503FC"/>
    <w:rsid w:val="00550463"/>
    <w:rsid w:val="0055054B"/>
    <w:rsid w:val="005505B9"/>
    <w:rsid w:val="0055074B"/>
    <w:rsid w:val="005508FB"/>
    <w:rsid w:val="005509C8"/>
    <w:rsid w:val="00550AF1"/>
    <w:rsid w:val="00550C9B"/>
    <w:rsid w:val="00550F24"/>
    <w:rsid w:val="00550FAC"/>
    <w:rsid w:val="005513C3"/>
    <w:rsid w:val="00551656"/>
    <w:rsid w:val="0055167C"/>
    <w:rsid w:val="005517B2"/>
    <w:rsid w:val="00551BD1"/>
    <w:rsid w:val="00551D11"/>
    <w:rsid w:val="00551EB9"/>
    <w:rsid w:val="00551F08"/>
    <w:rsid w:val="00551F5B"/>
    <w:rsid w:val="0055208A"/>
    <w:rsid w:val="00552139"/>
    <w:rsid w:val="0055226B"/>
    <w:rsid w:val="00552770"/>
    <w:rsid w:val="0055278D"/>
    <w:rsid w:val="00552890"/>
    <w:rsid w:val="005529E7"/>
    <w:rsid w:val="00552D79"/>
    <w:rsid w:val="00552FD4"/>
    <w:rsid w:val="00553025"/>
    <w:rsid w:val="005532A6"/>
    <w:rsid w:val="005534A6"/>
    <w:rsid w:val="005535A5"/>
    <w:rsid w:val="005535AE"/>
    <w:rsid w:val="00553B68"/>
    <w:rsid w:val="00553BF0"/>
    <w:rsid w:val="00553C6F"/>
    <w:rsid w:val="00553D54"/>
    <w:rsid w:val="00553E1C"/>
    <w:rsid w:val="00554057"/>
    <w:rsid w:val="005542EA"/>
    <w:rsid w:val="00554B58"/>
    <w:rsid w:val="00554D5F"/>
    <w:rsid w:val="00554E05"/>
    <w:rsid w:val="005553A8"/>
    <w:rsid w:val="005553BA"/>
    <w:rsid w:val="00555629"/>
    <w:rsid w:val="005556B3"/>
    <w:rsid w:val="005556BF"/>
    <w:rsid w:val="005557C3"/>
    <w:rsid w:val="00555843"/>
    <w:rsid w:val="00555CC2"/>
    <w:rsid w:val="00555E22"/>
    <w:rsid w:val="005561D7"/>
    <w:rsid w:val="00556334"/>
    <w:rsid w:val="00556870"/>
    <w:rsid w:val="005568A2"/>
    <w:rsid w:val="005568AB"/>
    <w:rsid w:val="005569F9"/>
    <w:rsid w:val="00556ACC"/>
    <w:rsid w:val="00556DBA"/>
    <w:rsid w:val="00556E08"/>
    <w:rsid w:val="00556F3D"/>
    <w:rsid w:val="00556F5C"/>
    <w:rsid w:val="00556F71"/>
    <w:rsid w:val="00557086"/>
    <w:rsid w:val="00557452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91E"/>
    <w:rsid w:val="005609F2"/>
    <w:rsid w:val="005609F7"/>
    <w:rsid w:val="00560D54"/>
    <w:rsid w:val="00560D83"/>
    <w:rsid w:val="00560E62"/>
    <w:rsid w:val="00560F97"/>
    <w:rsid w:val="00561015"/>
    <w:rsid w:val="00561406"/>
    <w:rsid w:val="00561664"/>
    <w:rsid w:val="005616EF"/>
    <w:rsid w:val="005618BD"/>
    <w:rsid w:val="00561E92"/>
    <w:rsid w:val="00561F2A"/>
    <w:rsid w:val="00561F51"/>
    <w:rsid w:val="0056217A"/>
    <w:rsid w:val="0056219D"/>
    <w:rsid w:val="00562238"/>
    <w:rsid w:val="0056234A"/>
    <w:rsid w:val="0056241B"/>
    <w:rsid w:val="00562506"/>
    <w:rsid w:val="005625E2"/>
    <w:rsid w:val="005627CF"/>
    <w:rsid w:val="00562D6F"/>
    <w:rsid w:val="00563280"/>
    <w:rsid w:val="005632CA"/>
    <w:rsid w:val="00563311"/>
    <w:rsid w:val="0056392D"/>
    <w:rsid w:val="00563AD9"/>
    <w:rsid w:val="00563BBE"/>
    <w:rsid w:val="00563BE7"/>
    <w:rsid w:val="005642D4"/>
    <w:rsid w:val="0056434B"/>
    <w:rsid w:val="00564A6B"/>
    <w:rsid w:val="00564B77"/>
    <w:rsid w:val="00564C7C"/>
    <w:rsid w:val="00564CC4"/>
    <w:rsid w:val="00564F57"/>
    <w:rsid w:val="00564FF6"/>
    <w:rsid w:val="00565397"/>
    <w:rsid w:val="00565399"/>
    <w:rsid w:val="005653CF"/>
    <w:rsid w:val="00565663"/>
    <w:rsid w:val="0056584B"/>
    <w:rsid w:val="005659EC"/>
    <w:rsid w:val="00565B47"/>
    <w:rsid w:val="00565C36"/>
    <w:rsid w:val="00565FAE"/>
    <w:rsid w:val="0056679E"/>
    <w:rsid w:val="0056687B"/>
    <w:rsid w:val="00566A31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610"/>
    <w:rsid w:val="005676BB"/>
    <w:rsid w:val="00567A01"/>
    <w:rsid w:val="00567BC0"/>
    <w:rsid w:val="0057029F"/>
    <w:rsid w:val="005704E9"/>
    <w:rsid w:val="0057068E"/>
    <w:rsid w:val="00570741"/>
    <w:rsid w:val="00570743"/>
    <w:rsid w:val="005709F6"/>
    <w:rsid w:val="00570F94"/>
    <w:rsid w:val="00571772"/>
    <w:rsid w:val="00571834"/>
    <w:rsid w:val="00571BC6"/>
    <w:rsid w:val="00571F22"/>
    <w:rsid w:val="00572139"/>
    <w:rsid w:val="00572149"/>
    <w:rsid w:val="0057233D"/>
    <w:rsid w:val="00572719"/>
    <w:rsid w:val="005727CC"/>
    <w:rsid w:val="00572AF7"/>
    <w:rsid w:val="00572C54"/>
    <w:rsid w:val="00572F82"/>
    <w:rsid w:val="005732AC"/>
    <w:rsid w:val="00573385"/>
    <w:rsid w:val="00573505"/>
    <w:rsid w:val="00573641"/>
    <w:rsid w:val="00573723"/>
    <w:rsid w:val="00573E91"/>
    <w:rsid w:val="00573F4E"/>
    <w:rsid w:val="00573FCF"/>
    <w:rsid w:val="005741F3"/>
    <w:rsid w:val="00574278"/>
    <w:rsid w:val="005745EC"/>
    <w:rsid w:val="0057481F"/>
    <w:rsid w:val="00574963"/>
    <w:rsid w:val="00574AD0"/>
    <w:rsid w:val="00574C8A"/>
    <w:rsid w:val="00574DEF"/>
    <w:rsid w:val="00575119"/>
    <w:rsid w:val="00575134"/>
    <w:rsid w:val="0057520A"/>
    <w:rsid w:val="0057534B"/>
    <w:rsid w:val="005754D2"/>
    <w:rsid w:val="005756C9"/>
    <w:rsid w:val="00575B7E"/>
    <w:rsid w:val="00576152"/>
    <w:rsid w:val="005764BE"/>
    <w:rsid w:val="00576C0D"/>
    <w:rsid w:val="00576FA1"/>
    <w:rsid w:val="0057707A"/>
    <w:rsid w:val="00577464"/>
    <w:rsid w:val="0057750D"/>
    <w:rsid w:val="0057761C"/>
    <w:rsid w:val="00577683"/>
    <w:rsid w:val="005778BF"/>
    <w:rsid w:val="0058000D"/>
    <w:rsid w:val="00580104"/>
    <w:rsid w:val="005805C3"/>
    <w:rsid w:val="0058092E"/>
    <w:rsid w:val="00580BA5"/>
    <w:rsid w:val="00580F65"/>
    <w:rsid w:val="0058105C"/>
    <w:rsid w:val="00581564"/>
    <w:rsid w:val="005816E2"/>
    <w:rsid w:val="0058181F"/>
    <w:rsid w:val="00581936"/>
    <w:rsid w:val="005819FB"/>
    <w:rsid w:val="00581B8B"/>
    <w:rsid w:val="00581E0B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FF4"/>
    <w:rsid w:val="0058311F"/>
    <w:rsid w:val="005831CC"/>
    <w:rsid w:val="00583765"/>
    <w:rsid w:val="00583774"/>
    <w:rsid w:val="005837B8"/>
    <w:rsid w:val="00583B45"/>
    <w:rsid w:val="00583C63"/>
    <w:rsid w:val="00583D41"/>
    <w:rsid w:val="00583FD9"/>
    <w:rsid w:val="00584746"/>
    <w:rsid w:val="00584759"/>
    <w:rsid w:val="0058492E"/>
    <w:rsid w:val="0058497F"/>
    <w:rsid w:val="00584B53"/>
    <w:rsid w:val="00584C5A"/>
    <w:rsid w:val="00584DCA"/>
    <w:rsid w:val="00585150"/>
    <w:rsid w:val="005852CA"/>
    <w:rsid w:val="005852FA"/>
    <w:rsid w:val="00585854"/>
    <w:rsid w:val="00585855"/>
    <w:rsid w:val="00585B63"/>
    <w:rsid w:val="0058606D"/>
    <w:rsid w:val="00586278"/>
    <w:rsid w:val="005864A9"/>
    <w:rsid w:val="00586694"/>
    <w:rsid w:val="0058676A"/>
    <w:rsid w:val="0058676F"/>
    <w:rsid w:val="005868BB"/>
    <w:rsid w:val="00586B7B"/>
    <w:rsid w:val="00586C02"/>
    <w:rsid w:val="00587564"/>
    <w:rsid w:val="0058784F"/>
    <w:rsid w:val="00587CA5"/>
    <w:rsid w:val="005903E3"/>
    <w:rsid w:val="005908D9"/>
    <w:rsid w:val="00590951"/>
    <w:rsid w:val="005909A8"/>
    <w:rsid w:val="00590C35"/>
    <w:rsid w:val="00590DAF"/>
    <w:rsid w:val="00590E8A"/>
    <w:rsid w:val="00591202"/>
    <w:rsid w:val="00591359"/>
    <w:rsid w:val="005914D2"/>
    <w:rsid w:val="005917AE"/>
    <w:rsid w:val="00591ACD"/>
    <w:rsid w:val="00591AFA"/>
    <w:rsid w:val="00591B55"/>
    <w:rsid w:val="00591E90"/>
    <w:rsid w:val="005920CD"/>
    <w:rsid w:val="005923AE"/>
    <w:rsid w:val="00592521"/>
    <w:rsid w:val="005925D2"/>
    <w:rsid w:val="005925D9"/>
    <w:rsid w:val="0059267B"/>
    <w:rsid w:val="005926B4"/>
    <w:rsid w:val="00592BAC"/>
    <w:rsid w:val="00592CB1"/>
    <w:rsid w:val="00593299"/>
    <w:rsid w:val="00593788"/>
    <w:rsid w:val="00593FB7"/>
    <w:rsid w:val="00594124"/>
    <w:rsid w:val="00594419"/>
    <w:rsid w:val="005946A6"/>
    <w:rsid w:val="00594A77"/>
    <w:rsid w:val="00594E9F"/>
    <w:rsid w:val="00594F48"/>
    <w:rsid w:val="00595397"/>
    <w:rsid w:val="00595640"/>
    <w:rsid w:val="005956A5"/>
    <w:rsid w:val="0059571B"/>
    <w:rsid w:val="00595873"/>
    <w:rsid w:val="005959F8"/>
    <w:rsid w:val="00595B21"/>
    <w:rsid w:val="00595D91"/>
    <w:rsid w:val="00595F31"/>
    <w:rsid w:val="00596042"/>
    <w:rsid w:val="0059617B"/>
    <w:rsid w:val="0059656D"/>
    <w:rsid w:val="00596AEB"/>
    <w:rsid w:val="00596DF5"/>
    <w:rsid w:val="00597018"/>
    <w:rsid w:val="005970DC"/>
    <w:rsid w:val="0059710B"/>
    <w:rsid w:val="005979F9"/>
    <w:rsid w:val="00597A50"/>
    <w:rsid w:val="00597AED"/>
    <w:rsid w:val="00597B6B"/>
    <w:rsid w:val="00597F4F"/>
    <w:rsid w:val="00597FCB"/>
    <w:rsid w:val="005A025A"/>
    <w:rsid w:val="005A049F"/>
    <w:rsid w:val="005A057F"/>
    <w:rsid w:val="005A0613"/>
    <w:rsid w:val="005A068D"/>
    <w:rsid w:val="005A083A"/>
    <w:rsid w:val="005A08E8"/>
    <w:rsid w:val="005A0AFB"/>
    <w:rsid w:val="005A0B9A"/>
    <w:rsid w:val="005A0CE1"/>
    <w:rsid w:val="005A0D55"/>
    <w:rsid w:val="005A1147"/>
    <w:rsid w:val="005A12D2"/>
    <w:rsid w:val="005A13EA"/>
    <w:rsid w:val="005A1660"/>
    <w:rsid w:val="005A2037"/>
    <w:rsid w:val="005A2092"/>
    <w:rsid w:val="005A20B7"/>
    <w:rsid w:val="005A21E8"/>
    <w:rsid w:val="005A2274"/>
    <w:rsid w:val="005A247E"/>
    <w:rsid w:val="005A26F5"/>
    <w:rsid w:val="005A324A"/>
    <w:rsid w:val="005A3459"/>
    <w:rsid w:val="005A3615"/>
    <w:rsid w:val="005A3A79"/>
    <w:rsid w:val="005A3CAC"/>
    <w:rsid w:val="005A3EDF"/>
    <w:rsid w:val="005A3F64"/>
    <w:rsid w:val="005A3FE0"/>
    <w:rsid w:val="005A40D3"/>
    <w:rsid w:val="005A416D"/>
    <w:rsid w:val="005A4219"/>
    <w:rsid w:val="005A428D"/>
    <w:rsid w:val="005A447D"/>
    <w:rsid w:val="005A485D"/>
    <w:rsid w:val="005A48A8"/>
    <w:rsid w:val="005A5055"/>
    <w:rsid w:val="005A50FF"/>
    <w:rsid w:val="005A535E"/>
    <w:rsid w:val="005A5371"/>
    <w:rsid w:val="005A538B"/>
    <w:rsid w:val="005A55D0"/>
    <w:rsid w:val="005A5690"/>
    <w:rsid w:val="005A5730"/>
    <w:rsid w:val="005A5988"/>
    <w:rsid w:val="005A59F9"/>
    <w:rsid w:val="005A5A75"/>
    <w:rsid w:val="005A5ED7"/>
    <w:rsid w:val="005A5F4F"/>
    <w:rsid w:val="005A5FBB"/>
    <w:rsid w:val="005A6026"/>
    <w:rsid w:val="005A6AF6"/>
    <w:rsid w:val="005A6BCC"/>
    <w:rsid w:val="005A6EB0"/>
    <w:rsid w:val="005A70FA"/>
    <w:rsid w:val="005A71CC"/>
    <w:rsid w:val="005A71EE"/>
    <w:rsid w:val="005A7528"/>
    <w:rsid w:val="005A7533"/>
    <w:rsid w:val="005A7723"/>
    <w:rsid w:val="005A77B7"/>
    <w:rsid w:val="005A7A14"/>
    <w:rsid w:val="005A7B17"/>
    <w:rsid w:val="005A7CE6"/>
    <w:rsid w:val="005A7D58"/>
    <w:rsid w:val="005B029C"/>
    <w:rsid w:val="005B0AFB"/>
    <w:rsid w:val="005B0C99"/>
    <w:rsid w:val="005B14B7"/>
    <w:rsid w:val="005B168D"/>
    <w:rsid w:val="005B16EA"/>
    <w:rsid w:val="005B17B8"/>
    <w:rsid w:val="005B17E1"/>
    <w:rsid w:val="005B1867"/>
    <w:rsid w:val="005B19B3"/>
    <w:rsid w:val="005B246C"/>
    <w:rsid w:val="005B25AF"/>
    <w:rsid w:val="005B2C5E"/>
    <w:rsid w:val="005B3308"/>
    <w:rsid w:val="005B35F3"/>
    <w:rsid w:val="005B3623"/>
    <w:rsid w:val="005B3A56"/>
    <w:rsid w:val="005B3C8D"/>
    <w:rsid w:val="005B40F4"/>
    <w:rsid w:val="005B4198"/>
    <w:rsid w:val="005B4199"/>
    <w:rsid w:val="005B426F"/>
    <w:rsid w:val="005B445F"/>
    <w:rsid w:val="005B47DF"/>
    <w:rsid w:val="005B4A22"/>
    <w:rsid w:val="005B4DA4"/>
    <w:rsid w:val="005B4E99"/>
    <w:rsid w:val="005B5374"/>
    <w:rsid w:val="005B55FE"/>
    <w:rsid w:val="005B57E7"/>
    <w:rsid w:val="005B5ABD"/>
    <w:rsid w:val="005B5B6B"/>
    <w:rsid w:val="005B63B7"/>
    <w:rsid w:val="005B63DB"/>
    <w:rsid w:val="005B6729"/>
    <w:rsid w:val="005B6AA2"/>
    <w:rsid w:val="005B7108"/>
    <w:rsid w:val="005B7145"/>
    <w:rsid w:val="005B71E2"/>
    <w:rsid w:val="005B73EF"/>
    <w:rsid w:val="005B7442"/>
    <w:rsid w:val="005B750E"/>
    <w:rsid w:val="005B7FAA"/>
    <w:rsid w:val="005C05F7"/>
    <w:rsid w:val="005C09CE"/>
    <w:rsid w:val="005C0A91"/>
    <w:rsid w:val="005C0B95"/>
    <w:rsid w:val="005C0B97"/>
    <w:rsid w:val="005C0D58"/>
    <w:rsid w:val="005C0EF6"/>
    <w:rsid w:val="005C10DD"/>
    <w:rsid w:val="005C11E2"/>
    <w:rsid w:val="005C1309"/>
    <w:rsid w:val="005C1476"/>
    <w:rsid w:val="005C19BA"/>
    <w:rsid w:val="005C1CA7"/>
    <w:rsid w:val="005C1D6B"/>
    <w:rsid w:val="005C215A"/>
    <w:rsid w:val="005C21AE"/>
    <w:rsid w:val="005C24D1"/>
    <w:rsid w:val="005C2574"/>
    <w:rsid w:val="005C25F3"/>
    <w:rsid w:val="005C2670"/>
    <w:rsid w:val="005C26D1"/>
    <w:rsid w:val="005C29AD"/>
    <w:rsid w:val="005C2A8E"/>
    <w:rsid w:val="005C2C02"/>
    <w:rsid w:val="005C2E0B"/>
    <w:rsid w:val="005C2F5B"/>
    <w:rsid w:val="005C31B6"/>
    <w:rsid w:val="005C326B"/>
    <w:rsid w:val="005C3708"/>
    <w:rsid w:val="005C3787"/>
    <w:rsid w:val="005C38C7"/>
    <w:rsid w:val="005C394D"/>
    <w:rsid w:val="005C3BB3"/>
    <w:rsid w:val="005C3DAA"/>
    <w:rsid w:val="005C404F"/>
    <w:rsid w:val="005C40E5"/>
    <w:rsid w:val="005C42A7"/>
    <w:rsid w:val="005C42B5"/>
    <w:rsid w:val="005C4562"/>
    <w:rsid w:val="005C4570"/>
    <w:rsid w:val="005C471F"/>
    <w:rsid w:val="005C473A"/>
    <w:rsid w:val="005C487E"/>
    <w:rsid w:val="005C48AC"/>
    <w:rsid w:val="005C49AA"/>
    <w:rsid w:val="005C4EAC"/>
    <w:rsid w:val="005C59D8"/>
    <w:rsid w:val="005C5BF2"/>
    <w:rsid w:val="005C5F1B"/>
    <w:rsid w:val="005C5FB3"/>
    <w:rsid w:val="005C5FC0"/>
    <w:rsid w:val="005C609A"/>
    <w:rsid w:val="005C6286"/>
    <w:rsid w:val="005C66D3"/>
    <w:rsid w:val="005C6914"/>
    <w:rsid w:val="005C6A7A"/>
    <w:rsid w:val="005C6BD1"/>
    <w:rsid w:val="005C6CAB"/>
    <w:rsid w:val="005C6CF7"/>
    <w:rsid w:val="005C6E5D"/>
    <w:rsid w:val="005C717D"/>
    <w:rsid w:val="005C7321"/>
    <w:rsid w:val="005C7433"/>
    <w:rsid w:val="005C7555"/>
    <w:rsid w:val="005C7672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63"/>
    <w:rsid w:val="005D03DA"/>
    <w:rsid w:val="005D0734"/>
    <w:rsid w:val="005D081A"/>
    <w:rsid w:val="005D0895"/>
    <w:rsid w:val="005D0AF2"/>
    <w:rsid w:val="005D0DBF"/>
    <w:rsid w:val="005D0E39"/>
    <w:rsid w:val="005D0F23"/>
    <w:rsid w:val="005D10F3"/>
    <w:rsid w:val="005D11AC"/>
    <w:rsid w:val="005D13D2"/>
    <w:rsid w:val="005D1792"/>
    <w:rsid w:val="005D1A47"/>
    <w:rsid w:val="005D1A5B"/>
    <w:rsid w:val="005D1BFA"/>
    <w:rsid w:val="005D219D"/>
    <w:rsid w:val="005D22DD"/>
    <w:rsid w:val="005D22FC"/>
    <w:rsid w:val="005D27DF"/>
    <w:rsid w:val="005D2D4F"/>
    <w:rsid w:val="005D2F6A"/>
    <w:rsid w:val="005D31FF"/>
    <w:rsid w:val="005D331B"/>
    <w:rsid w:val="005D3689"/>
    <w:rsid w:val="005D36C9"/>
    <w:rsid w:val="005D37DD"/>
    <w:rsid w:val="005D383A"/>
    <w:rsid w:val="005D38C1"/>
    <w:rsid w:val="005D3D84"/>
    <w:rsid w:val="005D4040"/>
    <w:rsid w:val="005D41F8"/>
    <w:rsid w:val="005D432F"/>
    <w:rsid w:val="005D4637"/>
    <w:rsid w:val="005D4644"/>
    <w:rsid w:val="005D4D6F"/>
    <w:rsid w:val="005D4D73"/>
    <w:rsid w:val="005D50CE"/>
    <w:rsid w:val="005D55EC"/>
    <w:rsid w:val="005D59EE"/>
    <w:rsid w:val="005D5B25"/>
    <w:rsid w:val="005D616C"/>
    <w:rsid w:val="005D63C5"/>
    <w:rsid w:val="005D64A8"/>
    <w:rsid w:val="005D65D6"/>
    <w:rsid w:val="005D66F3"/>
    <w:rsid w:val="005D68F7"/>
    <w:rsid w:val="005D6BA4"/>
    <w:rsid w:val="005D6E69"/>
    <w:rsid w:val="005D7201"/>
    <w:rsid w:val="005D7333"/>
    <w:rsid w:val="005D73B9"/>
    <w:rsid w:val="005D7436"/>
    <w:rsid w:val="005D74C5"/>
    <w:rsid w:val="005D7832"/>
    <w:rsid w:val="005D7F1D"/>
    <w:rsid w:val="005E0424"/>
    <w:rsid w:val="005E06FE"/>
    <w:rsid w:val="005E105A"/>
    <w:rsid w:val="005E12A7"/>
    <w:rsid w:val="005E1447"/>
    <w:rsid w:val="005E14F0"/>
    <w:rsid w:val="005E15A1"/>
    <w:rsid w:val="005E15A4"/>
    <w:rsid w:val="005E16CA"/>
    <w:rsid w:val="005E1942"/>
    <w:rsid w:val="005E1F95"/>
    <w:rsid w:val="005E29B6"/>
    <w:rsid w:val="005E2AFC"/>
    <w:rsid w:val="005E2E55"/>
    <w:rsid w:val="005E2F87"/>
    <w:rsid w:val="005E3054"/>
    <w:rsid w:val="005E334F"/>
    <w:rsid w:val="005E36F0"/>
    <w:rsid w:val="005E3750"/>
    <w:rsid w:val="005E378D"/>
    <w:rsid w:val="005E37BF"/>
    <w:rsid w:val="005E3A37"/>
    <w:rsid w:val="005E3B5D"/>
    <w:rsid w:val="005E3CB1"/>
    <w:rsid w:val="005E3F4E"/>
    <w:rsid w:val="005E4332"/>
    <w:rsid w:val="005E44E1"/>
    <w:rsid w:val="005E45EF"/>
    <w:rsid w:val="005E48FC"/>
    <w:rsid w:val="005E4ADB"/>
    <w:rsid w:val="005E4E2D"/>
    <w:rsid w:val="005E5047"/>
    <w:rsid w:val="005E51A6"/>
    <w:rsid w:val="005E5474"/>
    <w:rsid w:val="005E5792"/>
    <w:rsid w:val="005E58B1"/>
    <w:rsid w:val="005E595E"/>
    <w:rsid w:val="005E5B88"/>
    <w:rsid w:val="005E5C03"/>
    <w:rsid w:val="005E5C6F"/>
    <w:rsid w:val="005E5D0F"/>
    <w:rsid w:val="005E611D"/>
    <w:rsid w:val="005E6167"/>
    <w:rsid w:val="005E617F"/>
    <w:rsid w:val="005E633A"/>
    <w:rsid w:val="005E64AD"/>
    <w:rsid w:val="005E64F3"/>
    <w:rsid w:val="005E6775"/>
    <w:rsid w:val="005E6ACA"/>
    <w:rsid w:val="005E6B8C"/>
    <w:rsid w:val="005E6BB4"/>
    <w:rsid w:val="005E6BFB"/>
    <w:rsid w:val="005E6DE8"/>
    <w:rsid w:val="005E6F68"/>
    <w:rsid w:val="005E74C7"/>
    <w:rsid w:val="005E7646"/>
    <w:rsid w:val="005E7AFE"/>
    <w:rsid w:val="005E7BB1"/>
    <w:rsid w:val="005E7C1D"/>
    <w:rsid w:val="005E7D41"/>
    <w:rsid w:val="005E7D63"/>
    <w:rsid w:val="005E7F56"/>
    <w:rsid w:val="005F00A1"/>
    <w:rsid w:val="005F025E"/>
    <w:rsid w:val="005F053D"/>
    <w:rsid w:val="005F0591"/>
    <w:rsid w:val="005F0817"/>
    <w:rsid w:val="005F0883"/>
    <w:rsid w:val="005F090E"/>
    <w:rsid w:val="005F0BBA"/>
    <w:rsid w:val="005F0D70"/>
    <w:rsid w:val="005F0EBD"/>
    <w:rsid w:val="005F0FFA"/>
    <w:rsid w:val="005F1896"/>
    <w:rsid w:val="005F1C55"/>
    <w:rsid w:val="005F1E36"/>
    <w:rsid w:val="005F2142"/>
    <w:rsid w:val="005F264B"/>
    <w:rsid w:val="005F2999"/>
    <w:rsid w:val="005F29FB"/>
    <w:rsid w:val="005F2AE4"/>
    <w:rsid w:val="005F2B1B"/>
    <w:rsid w:val="005F2ED1"/>
    <w:rsid w:val="005F300C"/>
    <w:rsid w:val="005F300E"/>
    <w:rsid w:val="005F30E8"/>
    <w:rsid w:val="005F34A6"/>
    <w:rsid w:val="005F3551"/>
    <w:rsid w:val="005F3922"/>
    <w:rsid w:val="005F39FA"/>
    <w:rsid w:val="005F3A60"/>
    <w:rsid w:val="005F3AFE"/>
    <w:rsid w:val="005F3C2D"/>
    <w:rsid w:val="005F3CBF"/>
    <w:rsid w:val="005F3DE8"/>
    <w:rsid w:val="005F40AD"/>
    <w:rsid w:val="005F4800"/>
    <w:rsid w:val="005F4817"/>
    <w:rsid w:val="005F4A47"/>
    <w:rsid w:val="005F4B3B"/>
    <w:rsid w:val="005F4E34"/>
    <w:rsid w:val="005F4E8B"/>
    <w:rsid w:val="005F4EFA"/>
    <w:rsid w:val="005F53A5"/>
    <w:rsid w:val="005F5657"/>
    <w:rsid w:val="005F5739"/>
    <w:rsid w:val="005F57C0"/>
    <w:rsid w:val="005F5AAA"/>
    <w:rsid w:val="005F5BA4"/>
    <w:rsid w:val="005F5DB2"/>
    <w:rsid w:val="005F5E2F"/>
    <w:rsid w:val="005F5E7F"/>
    <w:rsid w:val="005F6060"/>
    <w:rsid w:val="005F626B"/>
    <w:rsid w:val="005F62B2"/>
    <w:rsid w:val="005F62F6"/>
    <w:rsid w:val="005F6387"/>
    <w:rsid w:val="005F63FB"/>
    <w:rsid w:val="005F6445"/>
    <w:rsid w:val="005F6554"/>
    <w:rsid w:val="005F65AE"/>
    <w:rsid w:val="005F6BD5"/>
    <w:rsid w:val="005F6C24"/>
    <w:rsid w:val="005F6C55"/>
    <w:rsid w:val="005F6F9F"/>
    <w:rsid w:val="005F702A"/>
    <w:rsid w:val="005F71B0"/>
    <w:rsid w:val="005F72BE"/>
    <w:rsid w:val="005F731D"/>
    <w:rsid w:val="005F74B2"/>
    <w:rsid w:val="005F7670"/>
    <w:rsid w:val="005F7A9A"/>
    <w:rsid w:val="005F7BAB"/>
    <w:rsid w:val="005F7EBF"/>
    <w:rsid w:val="00600225"/>
    <w:rsid w:val="00600413"/>
    <w:rsid w:val="0060079F"/>
    <w:rsid w:val="00600AF5"/>
    <w:rsid w:val="00600BC6"/>
    <w:rsid w:val="00600C54"/>
    <w:rsid w:val="00600DB8"/>
    <w:rsid w:val="00600E67"/>
    <w:rsid w:val="00600E94"/>
    <w:rsid w:val="00600FCE"/>
    <w:rsid w:val="00601232"/>
    <w:rsid w:val="00601619"/>
    <w:rsid w:val="00601A5A"/>
    <w:rsid w:val="00601C73"/>
    <w:rsid w:val="00601C86"/>
    <w:rsid w:val="00601F73"/>
    <w:rsid w:val="00601FA1"/>
    <w:rsid w:val="00601FD4"/>
    <w:rsid w:val="006023DE"/>
    <w:rsid w:val="006026B3"/>
    <w:rsid w:val="00602AA7"/>
    <w:rsid w:val="00602B05"/>
    <w:rsid w:val="00602D6B"/>
    <w:rsid w:val="00602DB5"/>
    <w:rsid w:val="00603046"/>
    <w:rsid w:val="006030D0"/>
    <w:rsid w:val="006033B3"/>
    <w:rsid w:val="00603401"/>
    <w:rsid w:val="0060349B"/>
    <w:rsid w:val="00603644"/>
    <w:rsid w:val="006037F2"/>
    <w:rsid w:val="0060381F"/>
    <w:rsid w:val="00603A14"/>
    <w:rsid w:val="006041E5"/>
    <w:rsid w:val="00604252"/>
    <w:rsid w:val="00604403"/>
    <w:rsid w:val="0060446B"/>
    <w:rsid w:val="00604746"/>
    <w:rsid w:val="0060485F"/>
    <w:rsid w:val="0060488D"/>
    <w:rsid w:val="00604B0E"/>
    <w:rsid w:val="00604C00"/>
    <w:rsid w:val="00604DB1"/>
    <w:rsid w:val="006051FB"/>
    <w:rsid w:val="006052D8"/>
    <w:rsid w:val="00605431"/>
    <w:rsid w:val="0060553C"/>
    <w:rsid w:val="006056A4"/>
    <w:rsid w:val="00605732"/>
    <w:rsid w:val="00605C85"/>
    <w:rsid w:val="00605CE5"/>
    <w:rsid w:val="00605F71"/>
    <w:rsid w:val="00605FD1"/>
    <w:rsid w:val="00606604"/>
    <w:rsid w:val="00606608"/>
    <w:rsid w:val="006067B6"/>
    <w:rsid w:val="00606A80"/>
    <w:rsid w:val="00606D12"/>
    <w:rsid w:val="00607093"/>
    <w:rsid w:val="00607238"/>
    <w:rsid w:val="00607375"/>
    <w:rsid w:val="006074CC"/>
    <w:rsid w:val="006075DF"/>
    <w:rsid w:val="0060763B"/>
    <w:rsid w:val="0060770F"/>
    <w:rsid w:val="00607872"/>
    <w:rsid w:val="0060795A"/>
    <w:rsid w:val="00607B17"/>
    <w:rsid w:val="00607B96"/>
    <w:rsid w:val="00607BE4"/>
    <w:rsid w:val="00607D31"/>
    <w:rsid w:val="006101F2"/>
    <w:rsid w:val="00610420"/>
    <w:rsid w:val="00610517"/>
    <w:rsid w:val="00610B8B"/>
    <w:rsid w:val="00611003"/>
    <w:rsid w:val="0061109E"/>
    <w:rsid w:val="006110ED"/>
    <w:rsid w:val="00611203"/>
    <w:rsid w:val="0061139F"/>
    <w:rsid w:val="006116EE"/>
    <w:rsid w:val="00611829"/>
    <w:rsid w:val="00611841"/>
    <w:rsid w:val="00611D0B"/>
    <w:rsid w:val="0061216E"/>
    <w:rsid w:val="006123FD"/>
    <w:rsid w:val="006124A6"/>
    <w:rsid w:val="006124E0"/>
    <w:rsid w:val="0061252A"/>
    <w:rsid w:val="00612769"/>
    <w:rsid w:val="00612881"/>
    <w:rsid w:val="006129A2"/>
    <w:rsid w:val="00612DFE"/>
    <w:rsid w:val="00613073"/>
    <w:rsid w:val="006131B5"/>
    <w:rsid w:val="00613B12"/>
    <w:rsid w:val="00614302"/>
    <w:rsid w:val="00614361"/>
    <w:rsid w:val="006144A9"/>
    <w:rsid w:val="006144CB"/>
    <w:rsid w:val="00614802"/>
    <w:rsid w:val="00614845"/>
    <w:rsid w:val="0061486F"/>
    <w:rsid w:val="0061490C"/>
    <w:rsid w:val="00614B00"/>
    <w:rsid w:val="00614B22"/>
    <w:rsid w:val="00614D93"/>
    <w:rsid w:val="00614D94"/>
    <w:rsid w:val="00614F55"/>
    <w:rsid w:val="00614F92"/>
    <w:rsid w:val="00615065"/>
    <w:rsid w:val="00615414"/>
    <w:rsid w:val="006158F7"/>
    <w:rsid w:val="006159D9"/>
    <w:rsid w:val="00615CFE"/>
    <w:rsid w:val="00615E1B"/>
    <w:rsid w:val="00615FDD"/>
    <w:rsid w:val="00615FE0"/>
    <w:rsid w:val="00616566"/>
    <w:rsid w:val="00616568"/>
    <w:rsid w:val="0061662F"/>
    <w:rsid w:val="00616649"/>
    <w:rsid w:val="0061689C"/>
    <w:rsid w:val="00616B18"/>
    <w:rsid w:val="00616D2C"/>
    <w:rsid w:val="00616F27"/>
    <w:rsid w:val="00616FBB"/>
    <w:rsid w:val="006170B2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195"/>
    <w:rsid w:val="006203D2"/>
    <w:rsid w:val="006204FB"/>
    <w:rsid w:val="006207F6"/>
    <w:rsid w:val="0062092F"/>
    <w:rsid w:val="006209A2"/>
    <w:rsid w:val="00620F72"/>
    <w:rsid w:val="00621030"/>
    <w:rsid w:val="00621174"/>
    <w:rsid w:val="0062159D"/>
    <w:rsid w:val="0062159F"/>
    <w:rsid w:val="00621B8B"/>
    <w:rsid w:val="00621C36"/>
    <w:rsid w:val="00621F47"/>
    <w:rsid w:val="00622069"/>
    <w:rsid w:val="006220F3"/>
    <w:rsid w:val="00622410"/>
    <w:rsid w:val="0062244C"/>
    <w:rsid w:val="0062278F"/>
    <w:rsid w:val="006227BB"/>
    <w:rsid w:val="00622F6A"/>
    <w:rsid w:val="00622FAC"/>
    <w:rsid w:val="00623057"/>
    <w:rsid w:val="00623217"/>
    <w:rsid w:val="0062323B"/>
    <w:rsid w:val="006234A4"/>
    <w:rsid w:val="00623603"/>
    <w:rsid w:val="00623605"/>
    <w:rsid w:val="00623678"/>
    <w:rsid w:val="00623717"/>
    <w:rsid w:val="0062381D"/>
    <w:rsid w:val="00623A3B"/>
    <w:rsid w:val="00623B2B"/>
    <w:rsid w:val="00623DCA"/>
    <w:rsid w:val="00623F22"/>
    <w:rsid w:val="00624026"/>
    <w:rsid w:val="0062442A"/>
    <w:rsid w:val="006248B9"/>
    <w:rsid w:val="006249AD"/>
    <w:rsid w:val="00624B84"/>
    <w:rsid w:val="00624C63"/>
    <w:rsid w:val="00624EA0"/>
    <w:rsid w:val="00625259"/>
    <w:rsid w:val="0062539A"/>
    <w:rsid w:val="006254D5"/>
    <w:rsid w:val="00625733"/>
    <w:rsid w:val="00625860"/>
    <w:rsid w:val="0062595A"/>
    <w:rsid w:val="00625C97"/>
    <w:rsid w:val="00625D7F"/>
    <w:rsid w:val="00626125"/>
    <w:rsid w:val="0062613A"/>
    <w:rsid w:val="006262A5"/>
    <w:rsid w:val="006262CA"/>
    <w:rsid w:val="00626356"/>
    <w:rsid w:val="0062678A"/>
    <w:rsid w:val="00626B64"/>
    <w:rsid w:val="00626C91"/>
    <w:rsid w:val="00626CF9"/>
    <w:rsid w:val="00626E63"/>
    <w:rsid w:val="0062705E"/>
    <w:rsid w:val="0062756C"/>
    <w:rsid w:val="006275E4"/>
    <w:rsid w:val="00627960"/>
    <w:rsid w:val="006279B9"/>
    <w:rsid w:val="00627AA0"/>
    <w:rsid w:val="00627BDB"/>
    <w:rsid w:val="00627C88"/>
    <w:rsid w:val="0063012D"/>
    <w:rsid w:val="006301CA"/>
    <w:rsid w:val="00630214"/>
    <w:rsid w:val="0063023E"/>
    <w:rsid w:val="006302D1"/>
    <w:rsid w:val="0063065F"/>
    <w:rsid w:val="0063068D"/>
    <w:rsid w:val="0063080E"/>
    <w:rsid w:val="00630990"/>
    <w:rsid w:val="006309DE"/>
    <w:rsid w:val="00630C87"/>
    <w:rsid w:val="00630E88"/>
    <w:rsid w:val="00630F2A"/>
    <w:rsid w:val="00630FAD"/>
    <w:rsid w:val="0063113A"/>
    <w:rsid w:val="00631372"/>
    <w:rsid w:val="006317A6"/>
    <w:rsid w:val="00631AC3"/>
    <w:rsid w:val="00632040"/>
    <w:rsid w:val="006322E7"/>
    <w:rsid w:val="00632800"/>
    <w:rsid w:val="00632A31"/>
    <w:rsid w:val="00632EBC"/>
    <w:rsid w:val="00632F2E"/>
    <w:rsid w:val="006331F4"/>
    <w:rsid w:val="006334A3"/>
    <w:rsid w:val="006335B5"/>
    <w:rsid w:val="006339FF"/>
    <w:rsid w:val="00633B39"/>
    <w:rsid w:val="00633CC5"/>
    <w:rsid w:val="00633CDA"/>
    <w:rsid w:val="00633E01"/>
    <w:rsid w:val="00633E7E"/>
    <w:rsid w:val="00634125"/>
    <w:rsid w:val="00634133"/>
    <w:rsid w:val="00634199"/>
    <w:rsid w:val="006343CC"/>
    <w:rsid w:val="00634429"/>
    <w:rsid w:val="0063443F"/>
    <w:rsid w:val="00634489"/>
    <w:rsid w:val="00634723"/>
    <w:rsid w:val="00634785"/>
    <w:rsid w:val="00634AD5"/>
    <w:rsid w:val="00634CB8"/>
    <w:rsid w:val="00634CCB"/>
    <w:rsid w:val="00634DCE"/>
    <w:rsid w:val="0063512C"/>
    <w:rsid w:val="00635534"/>
    <w:rsid w:val="00635547"/>
    <w:rsid w:val="00635ACB"/>
    <w:rsid w:val="00635BFF"/>
    <w:rsid w:val="00635D3B"/>
    <w:rsid w:val="00635DF7"/>
    <w:rsid w:val="00635E01"/>
    <w:rsid w:val="00635EAD"/>
    <w:rsid w:val="00635F68"/>
    <w:rsid w:val="00636158"/>
    <w:rsid w:val="006363FE"/>
    <w:rsid w:val="006368CB"/>
    <w:rsid w:val="006368EA"/>
    <w:rsid w:val="00636988"/>
    <w:rsid w:val="00636C81"/>
    <w:rsid w:val="00636E08"/>
    <w:rsid w:val="00636E77"/>
    <w:rsid w:val="006371B6"/>
    <w:rsid w:val="0063723F"/>
    <w:rsid w:val="00637504"/>
    <w:rsid w:val="00637884"/>
    <w:rsid w:val="0063796C"/>
    <w:rsid w:val="00637AE4"/>
    <w:rsid w:val="00637D1C"/>
    <w:rsid w:val="00637FD1"/>
    <w:rsid w:val="006403DD"/>
    <w:rsid w:val="0064040D"/>
    <w:rsid w:val="006404BB"/>
    <w:rsid w:val="00640623"/>
    <w:rsid w:val="00640794"/>
    <w:rsid w:val="00640B98"/>
    <w:rsid w:val="00640E7C"/>
    <w:rsid w:val="00640EC4"/>
    <w:rsid w:val="00640F0F"/>
    <w:rsid w:val="0064109B"/>
    <w:rsid w:val="00641314"/>
    <w:rsid w:val="00641325"/>
    <w:rsid w:val="0064147A"/>
    <w:rsid w:val="006414FF"/>
    <w:rsid w:val="006415A3"/>
    <w:rsid w:val="006415D1"/>
    <w:rsid w:val="00641721"/>
    <w:rsid w:val="006417E0"/>
    <w:rsid w:val="00641956"/>
    <w:rsid w:val="00641C84"/>
    <w:rsid w:val="00641D33"/>
    <w:rsid w:val="0064228E"/>
    <w:rsid w:val="00642334"/>
    <w:rsid w:val="00642574"/>
    <w:rsid w:val="006429FD"/>
    <w:rsid w:val="00643219"/>
    <w:rsid w:val="006433A1"/>
    <w:rsid w:val="006433CC"/>
    <w:rsid w:val="006433DE"/>
    <w:rsid w:val="00643449"/>
    <w:rsid w:val="00643745"/>
    <w:rsid w:val="00643C09"/>
    <w:rsid w:val="0064410E"/>
    <w:rsid w:val="0064424C"/>
    <w:rsid w:val="006443E3"/>
    <w:rsid w:val="006450D2"/>
    <w:rsid w:val="0064533D"/>
    <w:rsid w:val="0064542C"/>
    <w:rsid w:val="0064589C"/>
    <w:rsid w:val="006458E9"/>
    <w:rsid w:val="00645A1A"/>
    <w:rsid w:val="00645B2E"/>
    <w:rsid w:val="00645B88"/>
    <w:rsid w:val="00645C8B"/>
    <w:rsid w:val="00645E72"/>
    <w:rsid w:val="0064625B"/>
    <w:rsid w:val="00646296"/>
    <w:rsid w:val="006462C6"/>
    <w:rsid w:val="006465F7"/>
    <w:rsid w:val="006467ED"/>
    <w:rsid w:val="00646938"/>
    <w:rsid w:val="00646A4C"/>
    <w:rsid w:val="00646B91"/>
    <w:rsid w:val="00646DC4"/>
    <w:rsid w:val="00646DE2"/>
    <w:rsid w:val="00647468"/>
    <w:rsid w:val="00647500"/>
    <w:rsid w:val="00647B53"/>
    <w:rsid w:val="006500AC"/>
    <w:rsid w:val="0065040D"/>
    <w:rsid w:val="00650560"/>
    <w:rsid w:val="0065076F"/>
    <w:rsid w:val="00650A1A"/>
    <w:rsid w:val="00650A30"/>
    <w:rsid w:val="00650A76"/>
    <w:rsid w:val="00650CA4"/>
    <w:rsid w:val="00650D7A"/>
    <w:rsid w:val="00650DD7"/>
    <w:rsid w:val="006511C5"/>
    <w:rsid w:val="00651D36"/>
    <w:rsid w:val="00651DB7"/>
    <w:rsid w:val="006521BE"/>
    <w:rsid w:val="0065239E"/>
    <w:rsid w:val="006523BB"/>
    <w:rsid w:val="006525C9"/>
    <w:rsid w:val="006526D2"/>
    <w:rsid w:val="006528FD"/>
    <w:rsid w:val="0065293A"/>
    <w:rsid w:val="00652DD2"/>
    <w:rsid w:val="006534FA"/>
    <w:rsid w:val="006537C5"/>
    <w:rsid w:val="00653D00"/>
    <w:rsid w:val="00653DA4"/>
    <w:rsid w:val="00653E9C"/>
    <w:rsid w:val="0065408E"/>
    <w:rsid w:val="0065419E"/>
    <w:rsid w:val="00654762"/>
    <w:rsid w:val="00654A1C"/>
    <w:rsid w:val="00654BBF"/>
    <w:rsid w:val="00654CBE"/>
    <w:rsid w:val="006550A7"/>
    <w:rsid w:val="006553D2"/>
    <w:rsid w:val="00655569"/>
    <w:rsid w:val="006556BF"/>
    <w:rsid w:val="00655B22"/>
    <w:rsid w:val="00655B26"/>
    <w:rsid w:val="00655BFB"/>
    <w:rsid w:val="00655D4B"/>
    <w:rsid w:val="00655DC0"/>
    <w:rsid w:val="00655E7B"/>
    <w:rsid w:val="00656091"/>
    <w:rsid w:val="006560F9"/>
    <w:rsid w:val="00656170"/>
    <w:rsid w:val="00656264"/>
    <w:rsid w:val="006562AD"/>
    <w:rsid w:val="006563FD"/>
    <w:rsid w:val="0065653B"/>
    <w:rsid w:val="00656597"/>
    <w:rsid w:val="006567CB"/>
    <w:rsid w:val="0065682D"/>
    <w:rsid w:val="006569AA"/>
    <w:rsid w:val="00656AF7"/>
    <w:rsid w:val="00656B6E"/>
    <w:rsid w:val="00656E21"/>
    <w:rsid w:val="00656F16"/>
    <w:rsid w:val="00657780"/>
    <w:rsid w:val="00657982"/>
    <w:rsid w:val="00657A6B"/>
    <w:rsid w:val="00657BC9"/>
    <w:rsid w:val="00657D33"/>
    <w:rsid w:val="00657D73"/>
    <w:rsid w:val="00657DB9"/>
    <w:rsid w:val="00657F60"/>
    <w:rsid w:val="006600F7"/>
    <w:rsid w:val="006601D2"/>
    <w:rsid w:val="00660248"/>
    <w:rsid w:val="00660446"/>
    <w:rsid w:val="006605A8"/>
    <w:rsid w:val="0066067A"/>
    <w:rsid w:val="00660BB5"/>
    <w:rsid w:val="00660FE5"/>
    <w:rsid w:val="006611AE"/>
    <w:rsid w:val="00661C9E"/>
    <w:rsid w:val="00661EE8"/>
    <w:rsid w:val="00661F56"/>
    <w:rsid w:val="00662170"/>
    <w:rsid w:val="00662264"/>
    <w:rsid w:val="0066273C"/>
    <w:rsid w:val="0066295D"/>
    <w:rsid w:val="006629C3"/>
    <w:rsid w:val="00662BA2"/>
    <w:rsid w:val="00662D8A"/>
    <w:rsid w:val="00662F29"/>
    <w:rsid w:val="0066305F"/>
    <w:rsid w:val="006631D6"/>
    <w:rsid w:val="006633AE"/>
    <w:rsid w:val="006634E2"/>
    <w:rsid w:val="00663A42"/>
    <w:rsid w:val="00663AD9"/>
    <w:rsid w:val="00663BE4"/>
    <w:rsid w:val="00663F2A"/>
    <w:rsid w:val="006645F2"/>
    <w:rsid w:val="006647AC"/>
    <w:rsid w:val="00664999"/>
    <w:rsid w:val="00664AB3"/>
    <w:rsid w:val="00664AFA"/>
    <w:rsid w:val="00664B60"/>
    <w:rsid w:val="00664C8D"/>
    <w:rsid w:val="0066533F"/>
    <w:rsid w:val="0066555E"/>
    <w:rsid w:val="0066574E"/>
    <w:rsid w:val="00665C3A"/>
    <w:rsid w:val="00665C7F"/>
    <w:rsid w:val="00665D10"/>
    <w:rsid w:val="00665E07"/>
    <w:rsid w:val="006662E1"/>
    <w:rsid w:val="0066675B"/>
    <w:rsid w:val="00666848"/>
    <w:rsid w:val="006668CC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206"/>
    <w:rsid w:val="0066737C"/>
    <w:rsid w:val="006673AA"/>
    <w:rsid w:val="0066770A"/>
    <w:rsid w:val="00667900"/>
    <w:rsid w:val="00667905"/>
    <w:rsid w:val="00667FD1"/>
    <w:rsid w:val="006701CC"/>
    <w:rsid w:val="006704E3"/>
    <w:rsid w:val="00670865"/>
    <w:rsid w:val="006709B4"/>
    <w:rsid w:val="00671066"/>
    <w:rsid w:val="00671274"/>
    <w:rsid w:val="006716B8"/>
    <w:rsid w:val="00671835"/>
    <w:rsid w:val="00671928"/>
    <w:rsid w:val="00671BD4"/>
    <w:rsid w:val="00671DC6"/>
    <w:rsid w:val="00672414"/>
    <w:rsid w:val="00672645"/>
    <w:rsid w:val="00672A34"/>
    <w:rsid w:val="00672B4E"/>
    <w:rsid w:val="00672C44"/>
    <w:rsid w:val="00672EDE"/>
    <w:rsid w:val="00672FFF"/>
    <w:rsid w:val="006731BF"/>
    <w:rsid w:val="006733C3"/>
    <w:rsid w:val="0067375B"/>
    <w:rsid w:val="0067387A"/>
    <w:rsid w:val="00673D9D"/>
    <w:rsid w:val="006743C0"/>
    <w:rsid w:val="00674736"/>
    <w:rsid w:val="006748B2"/>
    <w:rsid w:val="00674932"/>
    <w:rsid w:val="00674AEB"/>
    <w:rsid w:val="00674CF6"/>
    <w:rsid w:val="00675079"/>
    <w:rsid w:val="0067520E"/>
    <w:rsid w:val="00675231"/>
    <w:rsid w:val="00675268"/>
    <w:rsid w:val="006754CB"/>
    <w:rsid w:val="00675525"/>
    <w:rsid w:val="006758A0"/>
    <w:rsid w:val="006758BD"/>
    <w:rsid w:val="00675BCC"/>
    <w:rsid w:val="00675DA9"/>
    <w:rsid w:val="00675E45"/>
    <w:rsid w:val="006760F4"/>
    <w:rsid w:val="00676648"/>
    <w:rsid w:val="00676842"/>
    <w:rsid w:val="00676975"/>
    <w:rsid w:val="006769B5"/>
    <w:rsid w:val="00676B1B"/>
    <w:rsid w:val="00676B9F"/>
    <w:rsid w:val="00676BAB"/>
    <w:rsid w:val="00676D5C"/>
    <w:rsid w:val="00676D9D"/>
    <w:rsid w:val="00676DF3"/>
    <w:rsid w:val="00676F69"/>
    <w:rsid w:val="00677284"/>
    <w:rsid w:val="006772C4"/>
    <w:rsid w:val="006773F8"/>
    <w:rsid w:val="00677840"/>
    <w:rsid w:val="006778C1"/>
    <w:rsid w:val="00677DA4"/>
    <w:rsid w:val="00677FF6"/>
    <w:rsid w:val="00680020"/>
    <w:rsid w:val="006808F0"/>
    <w:rsid w:val="00680A4B"/>
    <w:rsid w:val="00680BD2"/>
    <w:rsid w:val="00680E2D"/>
    <w:rsid w:val="00681049"/>
    <w:rsid w:val="0068121A"/>
    <w:rsid w:val="00681350"/>
    <w:rsid w:val="0068167F"/>
    <w:rsid w:val="006817A7"/>
    <w:rsid w:val="006817C0"/>
    <w:rsid w:val="006818EE"/>
    <w:rsid w:val="00681A91"/>
    <w:rsid w:val="00681B18"/>
    <w:rsid w:val="00681B77"/>
    <w:rsid w:val="00681EC8"/>
    <w:rsid w:val="00681F38"/>
    <w:rsid w:val="006821F2"/>
    <w:rsid w:val="00682281"/>
    <w:rsid w:val="006822CD"/>
    <w:rsid w:val="00682500"/>
    <w:rsid w:val="00682576"/>
    <w:rsid w:val="0068264F"/>
    <w:rsid w:val="00682CDF"/>
    <w:rsid w:val="00682CE9"/>
    <w:rsid w:val="00682FB4"/>
    <w:rsid w:val="00683348"/>
    <w:rsid w:val="00683575"/>
    <w:rsid w:val="006836C3"/>
    <w:rsid w:val="006836CC"/>
    <w:rsid w:val="00683803"/>
    <w:rsid w:val="006838E0"/>
    <w:rsid w:val="0068396E"/>
    <w:rsid w:val="006839DE"/>
    <w:rsid w:val="00683BFF"/>
    <w:rsid w:val="00683D62"/>
    <w:rsid w:val="00683EE8"/>
    <w:rsid w:val="00683F12"/>
    <w:rsid w:val="00683FAD"/>
    <w:rsid w:val="0068405F"/>
    <w:rsid w:val="00684123"/>
    <w:rsid w:val="00684474"/>
    <w:rsid w:val="006844EC"/>
    <w:rsid w:val="00684561"/>
    <w:rsid w:val="00684ABB"/>
    <w:rsid w:val="00684DB4"/>
    <w:rsid w:val="00684DD7"/>
    <w:rsid w:val="00684EB5"/>
    <w:rsid w:val="00685052"/>
    <w:rsid w:val="0068526B"/>
    <w:rsid w:val="006853EC"/>
    <w:rsid w:val="00685444"/>
    <w:rsid w:val="006854A8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99F"/>
    <w:rsid w:val="006877B6"/>
    <w:rsid w:val="00687D02"/>
    <w:rsid w:val="00687D23"/>
    <w:rsid w:val="00687DD5"/>
    <w:rsid w:val="00690191"/>
    <w:rsid w:val="006901F0"/>
    <w:rsid w:val="006906B9"/>
    <w:rsid w:val="006906CD"/>
    <w:rsid w:val="00690726"/>
    <w:rsid w:val="006908B0"/>
    <w:rsid w:val="00690C5D"/>
    <w:rsid w:val="00690EA7"/>
    <w:rsid w:val="00690EB5"/>
    <w:rsid w:val="00690FF1"/>
    <w:rsid w:val="00691038"/>
    <w:rsid w:val="006911E4"/>
    <w:rsid w:val="00691338"/>
    <w:rsid w:val="00691537"/>
    <w:rsid w:val="00691614"/>
    <w:rsid w:val="0069188E"/>
    <w:rsid w:val="006918FA"/>
    <w:rsid w:val="00691A71"/>
    <w:rsid w:val="00691BF1"/>
    <w:rsid w:val="00691C20"/>
    <w:rsid w:val="00691E71"/>
    <w:rsid w:val="00691FFD"/>
    <w:rsid w:val="0069244F"/>
    <w:rsid w:val="006924C1"/>
    <w:rsid w:val="00692526"/>
    <w:rsid w:val="006926DC"/>
    <w:rsid w:val="00692818"/>
    <w:rsid w:val="00692A14"/>
    <w:rsid w:val="00692A38"/>
    <w:rsid w:val="00692C42"/>
    <w:rsid w:val="00692CC3"/>
    <w:rsid w:val="00692EEF"/>
    <w:rsid w:val="006930A2"/>
    <w:rsid w:val="00693264"/>
    <w:rsid w:val="00693299"/>
    <w:rsid w:val="00693CE2"/>
    <w:rsid w:val="00693D8D"/>
    <w:rsid w:val="00693FB7"/>
    <w:rsid w:val="0069411F"/>
    <w:rsid w:val="006941E9"/>
    <w:rsid w:val="00694372"/>
    <w:rsid w:val="006943C4"/>
    <w:rsid w:val="006944AE"/>
    <w:rsid w:val="00694596"/>
    <w:rsid w:val="006945A2"/>
    <w:rsid w:val="00694649"/>
    <w:rsid w:val="00694880"/>
    <w:rsid w:val="00694890"/>
    <w:rsid w:val="0069492C"/>
    <w:rsid w:val="00694994"/>
    <w:rsid w:val="00694B28"/>
    <w:rsid w:val="00694B68"/>
    <w:rsid w:val="00694EFF"/>
    <w:rsid w:val="00694F45"/>
    <w:rsid w:val="00694F76"/>
    <w:rsid w:val="00694FD4"/>
    <w:rsid w:val="006955FE"/>
    <w:rsid w:val="00695666"/>
    <w:rsid w:val="006957F1"/>
    <w:rsid w:val="00695874"/>
    <w:rsid w:val="00695CB8"/>
    <w:rsid w:val="00695E6A"/>
    <w:rsid w:val="00695F3F"/>
    <w:rsid w:val="0069626A"/>
    <w:rsid w:val="00696432"/>
    <w:rsid w:val="00696583"/>
    <w:rsid w:val="00696852"/>
    <w:rsid w:val="00696865"/>
    <w:rsid w:val="006968F8"/>
    <w:rsid w:val="006968FF"/>
    <w:rsid w:val="00696B54"/>
    <w:rsid w:val="00696CF9"/>
    <w:rsid w:val="00696F29"/>
    <w:rsid w:val="00696F40"/>
    <w:rsid w:val="0069724A"/>
    <w:rsid w:val="006974EB"/>
    <w:rsid w:val="006975E0"/>
    <w:rsid w:val="00697808"/>
    <w:rsid w:val="00697931"/>
    <w:rsid w:val="00697942"/>
    <w:rsid w:val="00697A81"/>
    <w:rsid w:val="00697BC7"/>
    <w:rsid w:val="00697D46"/>
    <w:rsid w:val="00697DA1"/>
    <w:rsid w:val="006A022C"/>
    <w:rsid w:val="006A0330"/>
    <w:rsid w:val="006A0409"/>
    <w:rsid w:val="006A06AB"/>
    <w:rsid w:val="006A08AA"/>
    <w:rsid w:val="006A08E9"/>
    <w:rsid w:val="006A091F"/>
    <w:rsid w:val="006A0B62"/>
    <w:rsid w:val="006A0C33"/>
    <w:rsid w:val="006A0C70"/>
    <w:rsid w:val="006A0F56"/>
    <w:rsid w:val="006A129C"/>
    <w:rsid w:val="006A12AD"/>
    <w:rsid w:val="006A1369"/>
    <w:rsid w:val="006A14E4"/>
    <w:rsid w:val="006A1576"/>
    <w:rsid w:val="006A1839"/>
    <w:rsid w:val="006A1C2F"/>
    <w:rsid w:val="006A1C31"/>
    <w:rsid w:val="006A1EDF"/>
    <w:rsid w:val="006A249B"/>
    <w:rsid w:val="006A279E"/>
    <w:rsid w:val="006A285F"/>
    <w:rsid w:val="006A2D84"/>
    <w:rsid w:val="006A30FA"/>
    <w:rsid w:val="006A317D"/>
    <w:rsid w:val="006A3180"/>
    <w:rsid w:val="006A3267"/>
    <w:rsid w:val="006A3288"/>
    <w:rsid w:val="006A32F5"/>
    <w:rsid w:val="006A33CA"/>
    <w:rsid w:val="006A388A"/>
    <w:rsid w:val="006A39C6"/>
    <w:rsid w:val="006A3AF9"/>
    <w:rsid w:val="006A3D51"/>
    <w:rsid w:val="006A3F11"/>
    <w:rsid w:val="006A3F50"/>
    <w:rsid w:val="006A456E"/>
    <w:rsid w:val="006A46CA"/>
    <w:rsid w:val="006A4B16"/>
    <w:rsid w:val="006A5023"/>
    <w:rsid w:val="006A509A"/>
    <w:rsid w:val="006A51B2"/>
    <w:rsid w:val="006A5235"/>
    <w:rsid w:val="006A52B1"/>
    <w:rsid w:val="006A52D7"/>
    <w:rsid w:val="006A56D4"/>
    <w:rsid w:val="006A592C"/>
    <w:rsid w:val="006A5ABC"/>
    <w:rsid w:val="006A5F15"/>
    <w:rsid w:val="006A5F41"/>
    <w:rsid w:val="006A6276"/>
    <w:rsid w:val="006A6318"/>
    <w:rsid w:val="006A66B6"/>
    <w:rsid w:val="006A673B"/>
    <w:rsid w:val="006A68A2"/>
    <w:rsid w:val="006A68B0"/>
    <w:rsid w:val="006A6927"/>
    <w:rsid w:val="006A6929"/>
    <w:rsid w:val="006A6AEE"/>
    <w:rsid w:val="006A7186"/>
    <w:rsid w:val="006A739F"/>
    <w:rsid w:val="006A7BD6"/>
    <w:rsid w:val="006A7C82"/>
    <w:rsid w:val="006A7D55"/>
    <w:rsid w:val="006A7F7D"/>
    <w:rsid w:val="006B04F0"/>
    <w:rsid w:val="006B06AB"/>
    <w:rsid w:val="006B06D2"/>
    <w:rsid w:val="006B0991"/>
    <w:rsid w:val="006B0B98"/>
    <w:rsid w:val="006B1077"/>
    <w:rsid w:val="006B11A1"/>
    <w:rsid w:val="006B15B5"/>
    <w:rsid w:val="006B1641"/>
    <w:rsid w:val="006B191B"/>
    <w:rsid w:val="006B195E"/>
    <w:rsid w:val="006B1DE6"/>
    <w:rsid w:val="006B2043"/>
    <w:rsid w:val="006B2126"/>
    <w:rsid w:val="006B2155"/>
    <w:rsid w:val="006B2186"/>
    <w:rsid w:val="006B23AC"/>
    <w:rsid w:val="006B2670"/>
    <w:rsid w:val="006B29E7"/>
    <w:rsid w:val="006B2AA5"/>
    <w:rsid w:val="006B2ABA"/>
    <w:rsid w:val="006B2B5E"/>
    <w:rsid w:val="006B2B83"/>
    <w:rsid w:val="006B2DF9"/>
    <w:rsid w:val="006B3057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83"/>
    <w:rsid w:val="006B3F18"/>
    <w:rsid w:val="006B414E"/>
    <w:rsid w:val="006B422D"/>
    <w:rsid w:val="006B4321"/>
    <w:rsid w:val="006B440F"/>
    <w:rsid w:val="006B4767"/>
    <w:rsid w:val="006B47B2"/>
    <w:rsid w:val="006B4ACA"/>
    <w:rsid w:val="006B4B79"/>
    <w:rsid w:val="006B4E92"/>
    <w:rsid w:val="006B56A7"/>
    <w:rsid w:val="006B594C"/>
    <w:rsid w:val="006B5AE5"/>
    <w:rsid w:val="006B5B13"/>
    <w:rsid w:val="006B5C36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FB"/>
    <w:rsid w:val="006B70D6"/>
    <w:rsid w:val="006B7261"/>
    <w:rsid w:val="006B7382"/>
    <w:rsid w:val="006B74AD"/>
    <w:rsid w:val="006B7562"/>
    <w:rsid w:val="006B76D1"/>
    <w:rsid w:val="006B7711"/>
    <w:rsid w:val="006B78ED"/>
    <w:rsid w:val="006B7A31"/>
    <w:rsid w:val="006B7C28"/>
    <w:rsid w:val="006B7E6F"/>
    <w:rsid w:val="006B7F24"/>
    <w:rsid w:val="006C0270"/>
    <w:rsid w:val="006C0316"/>
    <w:rsid w:val="006C0507"/>
    <w:rsid w:val="006C06EF"/>
    <w:rsid w:val="006C08EE"/>
    <w:rsid w:val="006C0C8E"/>
    <w:rsid w:val="006C0D48"/>
    <w:rsid w:val="006C0F73"/>
    <w:rsid w:val="006C0F9A"/>
    <w:rsid w:val="006C16D5"/>
    <w:rsid w:val="006C184E"/>
    <w:rsid w:val="006C211F"/>
    <w:rsid w:val="006C2300"/>
    <w:rsid w:val="006C24D9"/>
    <w:rsid w:val="006C2628"/>
    <w:rsid w:val="006C27EF"/>
    <w:rsid w:val="006C2825"/>
    <w:rsid w:val="006C2934"/>
    <w:rsid w:val="006C2BD0"/>
    <w:rsid w:val="006C2C3E"/>
    <w:rsid w:val="006C2C96"/>
    <w:rsid w:val="006C3070"/>
    <w:rsid w:val="006C307F"/>
    <w:rsid w:val="006C313A"/>
    <w:rsid w:val="006C31B2"/>
    <w:rsid w:val="006C3202"/>
    <w:rsid w:val="006C3C6F"/>
    <w:rsid w:val="006C3FBC"/>
    <w:rsid w:val="006C4295"/>
    <w:rsid w:val="006C4388"/>
    <w:rsid w:val="006C48D5"/>
    <w:rsid w:val="006C4A74"/>
    <w:rsid w:val="006C4CD4"/>
    <w:rsid w:val="006C525A"/>
    <w:rsid w:val="006C53D9"/>
    <w:rsid w:val="006C5514"/>
    <w:rsid w:val="006C5679"/>
    <w:rsid w:val="006C5851"/>
    <w:rsid w:val="006C5854"/>
    <w:rsid w:val="006C5A62"/>
    <w:rsid w:val="006C5AA7"/>
    <w:rsid w:val="006C5B17"/>
    <w:rsid w:val="006C5B4F"/>
    <w:rsid w:val="006C5CC1"/>
    <w:rsid w:val="006C5D1E"/>
    <w:rsid w:val="006C5D28"/>
    <w:rsid w:val="006C5E4F"/>
    <w:rsid w:val="006C605E"/>
    <w:rsid w:val="006C65B4"/>
    <w:rsid w:val="006C675C"/>
    <w:rsid w:val="006C67DA"/>
    <w:rsid w:val="006C6834"/>
    <w:rsid w:val="006C68D4"/>
    <w:rsid w:val="006C6ABC"/>
    <w:rsid w:val="006C6B0F"/>
    <w:rsid w:val="006C6BFC"/>
    <w:rsid w:val="006C6DE0"/>
    <w:rsid w:val="006C6ED3"/>
    <w:rsid w:val="006C7093"/>
    <w:rsid w:val="006C761C"/>
    <w:rsid w:val="006C77DD"/>
    <w:rsid w:val="006C7876"/>
    <w:rsid w:val="006C799E"/>
    <w:rsid w:val="006C7AF5"/>
    <w:rsid w:val="006C7C45"/>
    <w:rsid w:val="006C7FDB"/>
    <w:rsid w:val="006D0017"/>
    <w:rsid w:val="006D024B"/>
    <w:rsid w:val="006D0667"/>
    <w:rsid w:val="006D06CA"/>
    <w:rsid w:val="006D0733"/>
    <w:rsid w:val="006D0AA0"/>
    <w:rsid w:val="006D0ACD"/>
    <w:rsid w:val="006D0CFE"/>
    <w:rsid w:val="006D0D65"/>
    <w:rsid w:val="006D10CE"/>
    <w:rsid w:val="006D1257"/>
    <w:rsid w:val="006D1355"/>
    <w:rsid w:val="006D165B"/>
    <w:rsid w:val="006D1748"/>
    <w:rsid w:val="006D17A9"/>
    <w:rsid w:val="006D1826"/>
    <w:rsid w:val="006D1B18"/>
    <w:rsid w:val="006D1C44"/>
    <w:rsid w:val="006D2165"/>
    <w:rsid w:val="006D2381"/>
    <w:rsid w:val="006D2668"/>
    <w:rsid w:val="006D2844"/>
    <w:rsid w:val="006D2B67"/>
    <w:rsid w:val="006D2D5A"/>
    <w:rsid w:val="006D2E17"/>
    <w:rsid w:val="006D309A"/>
    <w:rsid w:val="006D32A6"/>
    <w:rsid w:val="006D33BF"/>
    <w:rsid w:val="006D3911"/>
    <w:rsid w:val="006D3CDF"/>
    <w:rsid w:val="006D4137"/>
    <w:rsid w:val="006D460B"/>
    <w:rsid w:val="006D4707"/>
    <w:rsid w:val="006D4921"/>
    <w:rsid w:val="006D4930"/>
    <w:rsid w:val="006D496F"/>
    <w:rsid w:val="006D4B11"/>
    <w:rsid w:val="006D4C9C"/>
    <w:rsid w:val="006D5137"/>
    <w:rsid w:val="006D527F"/>
    <w:rsid w:val="006D5312"/>
    <w:rsid w:val="006D55D3"/>
    <w:rsid w:val="006D5BCC"/>
    <w:rsid w:val="006D5C60"/>
    <w:rsid w:val="006D5C77"/>
    <w:rsid w:val="006D5F73"/>
    <w:rsid w:val="006D5FA7"/>
    <w:rsid w:val="006D60ED"/>
    <w:rsid w:val="006D6100"/>
    <w:rsid w:val="006D6130"/>
    <w:rsid w:val="006D619F"/>
    <w:rsid w:val="006D6548"/>
    <w:rsid w:val="006D6A27"/>
    <w:rsid w:val="006D6EC2"/>
    <w:rsid w:val="006D7262"/>
    <w:rsid w:val="006D7777"/>
    <w:rsid w:val="006D778C"/>
    <w:rsid w:val="006D782B"/>
    <w:rsid w:val="006D78E8"/>
    <w:rsid w:val="006D795C"/>
    <w:rsid w:val="006D79A2"/>
    <w:rsid w:val="006D7CDC"/>
    <w:rsid w:val="006D7EDB"/>
    <w:rsid w:val="006D7F4C"/>
    <w:rsid w:val="006E032A"/>
    <w:rsid w:val="006E07ED"/>
    <w:rsid w:val="006E0862"/>
    <w:rsid w:val="006E0C39"/>
    <w:rsid w:val="006E0D87"/>
    <w:rsid w:val="006E0F82"/>
    <w:rsid w:val="006E1222"/>
    <w:rsid w:val="006E14DF"/>
    <w:rsid w:val="006E16FA"/>
    <w:rsid w:val="006E18D6"/>
    <w:rsid w:val="006E1CA4"/>
    <w:rsid w:val="006E1D2B"/>
    <w:rsid w:val="006E2176"/>
    <w:rsid w:val="006E2A6A"/>
    <w:rsid w:val="006E3079"/>
    <w:rsid w:val="006E3861"/>
    <w:rsid w:val="006E3D63"/>
    <w:rsid w:val="006E3E07"/>
    <w:rsid w:val="006E4124"/>
    <w:rsid w:val="006E4679"/>
    <w:rsid w:val="006E47EC"/>
    <w:rsid w:val="006E4C9C"/>
    <w:rsid w:val="006E4D2B"/>
    <w:rsid w:val="006E4E2E"/>
    <w:rsid w:val="006E50EA"/>
    <w:rsid w:val="006E5822"/>
    <w:rsid w:val="006E59AC"/>
    <w:rsid w:val="006E5A9B"/>
    <w:rsid w:val="006E5B05"/>
    <w:rsid w:val="006E5D9B"/>
    <w:rsid w:val="006E60F4"/>
    <w:rsid w:val="006E612F"/>
    <w:rsid w:val="006E64D2"/>
    <w:rsid w:val="006E663C"/>
    <w:rsid w:val="006E68B6"/>
    <w:rsid w:val="006E6D5A"/>
    <w:rsid w:val="006E6F8A"/>
    <w:rsid w:val="006E6FBC"/>
    <w:rsid w:val="006E7253"/>
    <w:rsid w:val="006E73F1"/>
    <w:rsid w:val="006E791C"/>
    <w:rsid w:val="006E7A6D"/>
    <w:rsid w:val="006E7D0F"/>
    <w:rsid w:val="006E7EF9"/>
    <w:rsid w:val="006F04E3"/>
    <w:rsid w:val="006F0D2C"/>
    <w:rsid w:val="006F0D9E"/>
    <w:rsid w:val="006F0EE8"/>
    <w:rsid w:val="006F0FE9"/>
    <w:rsid w:val="006F11E4"/>
    <w:rsid w:val="006F132B"/>
    <w:rsid w:val="006F1556"/>
    <w:rsid w:val="006F1591"/>
    <w:rsid w:val="006F18FE"/>
    <w:rsid w:val="006F1925"/>
    <w:rsid w:val="006F1B56"/>
    <w:rsid w:val="006F1E9F"/>
    <w:rsid w:val="006F21D5"/>
    <w:rsid w:val="006F2483"/>
    <w:rsid w:val="006F2748"/>
    <w:rsid w:val="006F2AAD"/>
    <w:rsid w:val="006F2B54"/>
    <w:rsid w:val="006F2CBE"/>
    <w:rsid w:val="006F2F7A"/>
    <w:rsid w:val="006F2FDE"/>
    <w:rsid w:val="006F3057"/>
    <w:rsid w:val="006F31AE"/>
    <w:rsid w:val="006F345F"/>
    <w:rsid w:val="006F3517"/>
    <w:rsid w:val="006F358F"/>
    <w:rsid w:val="006F35FC"/>
    <w:rsid w:val="006F3642"/>
    <w:rsid w:val="006F3839"/>
    <w:rsid w:val="006F3887"/>
    <w:rsid w:val="006F410F"/>
    <w:rsid w:val="006F4189"/>
    <w:rsid w:val="006F4204"/>
    <w:rsid w:val="006F425F"/>
    <w:rsid w:val="006F4550"/>
    <w:rsid w:val="006F472D"/>
    <w:rsid w:val="006F494D"/>
    <w:rsid w:val="006F4C1D"/>
    <w:rsid w:val="006F517C"/>
    <w:rsid w:val="006F5493"/>
    <w:rsid w:val="006F576A"/>
    <w:rsid w:val="006F57A5"/>
    <w:rsid w:val="006F5814"/>
    <w:rsid w:val="006F5882"/>
    <w:rsid w:val="006F5AC8"/>
    <w:rsid w:val="006F5CB1"/>
    <w:rsid w:val="006F5CE3"/>
    <w:rsid w:val="006F5CFC"/>
    <w:rsid w:val="006F610A"/>
    <w:rsid w:val="006F6127"/>
    <w:rsid w:val="006F613C"/>
    <w:rsid w:val="006F61C3"/>
    <w:rsid w:val="006F63C8"/>
    <w:rsid w:val="006F6492"/>
    <w:rsid w:val="006F654D"/>
    <w:rsid w:val="006F662A"/>
    <w:rsid w:val="006F674E"/>
    <w:rsid w:val="006F6885"/>
    <w:rsid w:val="006F68EC"/>
    <w:rsid w:val="006F6B0C"/>
    <w:rsid w:val="006F6BA8"/>
    <w:rsid w:val="006F6EB5"/>
    <w:rsid w:val="006F6F02"/>
    <w:rsid w:val="006F6FBA"/>
    <w:rsid w:val="006F7029"/>
    <w:rsid w:val="006F72E1"/>
    <w:rsid w:val="006F7457"/>
    <w:rsid w:val="006F74EC"/>
    <w:rsid w:val="006F7619"/>
    <w:rsid w:val="006F7733"/>
    <w:rsid w:val="006F7848"/>
    <w:rsid w:val="006F7876"/>
    <w:rsid w:val="006F7B62"/>
    <w:rsid w:val="006F7CEC"/>
    <w:rsid w:val="006F7E69"/>
    <w:rsid w:val="0070005D"/>
    <w:rsid w:val="0070021D"/>
    <w:rsid w:val="007002C2"/>
    <w:rsid w:val="00700749"/>
    <w:rsid w:val="0070079F"/>
    <w:rsid w:val="00700931"/>
    <w:rsid w:val="00700B48"/>
    <w:rsid w:val="00700CF4"/>
    <w:rsid w:val="0070103A"/>
    <w:rsid w:val="00701302"/>
    <w:rsid w:val="007014B4"/>
    <w:rsid w:val="0070158D"/>
    <w:rsid w:val="007015D1"/>
    <w:rsid w:val="00701688"/>
    <w:rsid w:val="007016A9"/>
    <w:rsid w:val="007018A8"/>
    <w:rsid w:val="0070197C"/>
    <w:rsid w:val="00701B3F"/>
    <w:rsid w:val="00701D12"/>
    <w:rsid w:val="0070225C"/>
    <w:rsid w:val="007024E1"/>
    <w:rsid w:val="00702705"/>
    <w:rsid w:val="00702808"/>
    <w:rsid w:val="0070286A"/>
    <w:rsid w:val="00702885"/>
    <w:rsid w:val="007029D7"/>
    <w:rsid w:val="00702A20"/>
    <w:rsid w:val="00702ACB"/>
    <w:rsid w:val="00702DB5"/>
    <w:rsid w:val="00702FD8"/>
    <w:rsid w:val="00703185"/>
    <w:rsid w:val="0070328B"/>
    <w:rsid w:val="0070346E"/>
    <w:rsid w:val="00703B88"/>
    <w:rsid w:val="00703EC3"/>
    <w:rsid w:val="00703ECF"/>
    <w:rsid w:val="00703EDB"/>
    <w:rsid w:val="0070404D"/>
    <w:rsid w:val="007040B5"/>
    <w:rsid w:val="00704161"/>
    <w:rsid w:val="0070444A"/>
    <w:rsid w:val="007045F3"/>
    <w:rsid w:val="007046B5"/>
    <w:rsid w:val="0070488C"/>
    <w:rsid w:val="0070489F"/>
    <w:rsid w:val="007048B2"/>
    <w:rsid w:val="00704A14"/>
    <w:rsid w:val="00704B34"/>
    <w:rsid w:val="00704BCB"/>
    <w:rsid w:val="00704BCF"/>
    <w:rsid w:val="00705028"/>
    <w:rsid w:val="007051FA"/>
    <w:rsid w:val="0070549A"/>
    <w:rsid w:val="007055D1"/>
    <w:rsid w:val="0070560F"/>
    <w:rsid w:val="007059DD"/>
    <w:rsid w:val="00705CC1"/>
    <w:rsid w:val="00705EDA"/>
    <w:rsid w:val="007062BB"/>
    <w:rsid w:val="00706695"/>
    <w:rsid w:val="007066B9"/>
    <w:rsid w:val="00706BBF"/>
    <w:rsid w:val="00706BD8"/>
    <w:rsid w:val="00706DDB"/>
    <w:rsid w:val="00706F19"/>
    <w:rsid w:val="007071D5"/>
    <w:rsid w:val="0070765C"/>
    <w:rsid w:val="00707989"/>
    <w:rsid w:val="00707D87"/>
    <w:rsid w:val="00707DD3"/>
    <w:rsid w:val="00707ECA"/>
    <w:rsid w:val="00707ED5"/>
    <w:rsid w:val="00710078"/>
    <w:rsid w:val="0071024E"/>
    <w:rsid w:val="00710467"/>
    <w:rsid w:val="007105A8"/>
    <w:rsid w:val="0071065D"/>
    <w:rsid w:val="00710E94"/>
    <w:rsid w:val="00710EAC"/>
    <w:rsid w:val="00711495"/>
    <w:rsid w:val="00711576"/>
    <w:rsid w:val="007117A2"/>
    <w:rsid w:val="0071185F"/>
    <w:rsid w:val="00711A8B"/>
    <w:rsid w:val="00711CF7"/>
    <w:rsid w:val="00711D87"/>
    <w:rsid w:val="00711E2B"/>
    <w:rsid w:val="00711EB0"/>
    <w:rsid w:val="00712008"/>
    <w:rsid w:val="007122AA"/>
    <w:rsid w:val="00712861"/>
    <w:rsid w:val="00712BA7"/>
    <w:rsid w:val="00712D67"/>
    <w:rsid w:val="00712E2C"/>
    <w:rsid w:val="007130D4"/>
    <w:rsid w:val="00713320"/>
    <w:rsid w:val="00713360"/>
    <w:rsid w:val="00713397"/>
    <w:rsid w:val="007134F4"/>
    <w:rsid w:val="00713684"/>
    <w:rsid w:val="00713967"/>
    <w:rsid w:val="00713B32"/>
    <w:rsid w:val="00713B7C"/>
    <w:rsid w:val="00713E77"/>
    <w:rsid w:val="00713E89"/>
    <w:rsid w:val="00713F9B"/>
    <w:rsid w:val="007142C7"/>
    <w:rsid w:val="00714540"/>
    <w:rsid w:val="00714643"/>
    <w:rsid w:val="007146B8"/>
    <w:rsid w:val="007147BC"/>
    <w:rsid w:val="00715528"/>
    <w:rsid w:val="0071572A"/>
    <w:rsid w:val="00715744"/>
    <w:rsid w:val="00715765"/>
    <w:rsid w:val="00715D6A"/>
    <w:rsid w:val="00715E9A"/>
    <w:rsid w:val="00715F12"/>
    <w:rsid w:val="007160F9"/>
    <w:rsid w:val="00716122"/>
    <w:rsid w:val="0071622F"/>
    <w:rsid w:val="00716643"/>
    <w:rsid w:val="00716979"/>
    <w:rsid w:val="007169BD"/>
    <w:rsid w:val="00716BA5"/>
    <w:rsid w:val="00716CBF"/>
    <w:rsid w:val="00716DA4"/>
    <w:rsid w:val="00717398"/>
    <w:rsid w:val="0071753D"/>
    <w:rsid w:val="0071754D"/>
    <w:rsid w:val="00717878"/>
    <w:rsid w:val="00717D7E"/>
    <w:rsid w:val="0072000F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E75"/>
    <w:rsid w:val="007211F3"/>
    <w:rsid w:val="0072129F"/>
    <w:rsid w:val="00721331"/>
    <w:rsid w:val="00721671"/>
    <w:rsid w:val="0072167F"/>
    <w:rsid w:val="00721B3D"/>
    <w:rsid w:val="00721D50"/>
    <w:rsid w:val="007224F5"/>
    <w:rsid w:val="0072298C"/>
    <w:rsid w:val="00722E1E"/>
    <w:rsid w:val="007235AC"/>
    <w:rsid w:val="00723813"/>
    <w:rsid w:val="00723A38"/>
    <w:rsid w:val="00723AC5"/>
    <w:rsid w:val="00723B54"/>
    <w:rsid w:val="00723C76"/>
    <w:rsid w:val="0072408A"/>
    <w:rsid w:val="0072420D"/>
    <w:rsid w:val="007242B9"/>
    <w:rsid w:val="007243BC"/>
    <w:rsid w:val="007243EB"/>
    <w:rsid w:val="00724968"/>
    <w:rsid w:val="00724A02"/>
    <w:rsid w:val="00724CB6"/>
    <w:rsid w:val="00724DD7"/>
    <w:rsid w:val="00724E68"/>
    <w:rsid w:val="00724F46"/>
    <w:rsid w:val="00725155"/>
    <w:rsid w:val="007251DA"/>
    <w:rsid w:val="0072532D"/>
    <w:rsid w:val="00725350"/>
    <w:rsid w:val="00725351"/>
    <w:rsid w:val="0072559A"/>
    <w:rsid w:val="007255E7"/>
    <w:rsid w:val="00725620"/>
    <w:rsid w:val="007257C1"/>
    <w:rsid w:val="00725C08"/>
    <w:rsid w:val="00725DB6"/>
    <w:rsid w:val="00726034"/>
    <w:rsid w:val="00726205"/>
    <w:rsid w:val="00726238"/>
    <w:rsid w:val="00726564"/>
    <w:rsid w:val="00726694"/>
    <w:rsid w:val="007266DA"/>
    <w:rsid w:val="007266F7"/>
    <w:rsid w:val="00726728"/>
    <w:rsid w:val="0072673A"/>
    <w:rsid w:val="00726E1C"/>
    <w:rsid w:val="00726EAA"/>
    <w:rsid w:val="00727244"/>
    <w:rsid w:val="00727298"/>
    <w:rsid w:val="007272DA"/>
    <w:rsid w:val="0072744D"/>
    <w:rsid w:val="007274D8"/>
    <w:rsid w:val="00727B41"/>
    <w:rsid w:val="00727DFE"/>
    <w:rsid w:val="007306F8"/>
    <w:rsid w:val="00730838"/>
    <w:rsid w:val="0073084B"/>
    <w:rsid w:val="00730C65"/>
    <w:rsid w:val="00730D06"/>
    <w:rsid w:val="00730D31"/>
    <w:rsid w:val="00730F2A"/>
    <w:rsid w:val="00730F50"/>
    <w:rsid w:val="007319B1"/>
    <w:rsid w:val="00731C66"/>
    <w:rsid w:val="00731D02"/>
    <w:rsid w:val="00731D17"/>
    <w:rsid w:val="00731D6C"/>
    <w:rsid w:val="00731E66"/>
    <w:rsid w:val="00731FD7"/>
    <w:rsid w:val="00731FE7"/>
    <w:rsid w:val="007322B3"/>
    <w:rsid w:val="0073239A"/>
    <w:rsid w:val="007323EF"/>
    <w:rsid w:val="007324CF"/>
    <w:rsid w:val="0073268A"/>
    <w:rsid w:val="007326BF"/>
    <w:rsid w:val="007328AB"/>
    <w:rsid w:val="00732D58"/>
    <w:rsid w:val="00733147"/>
    <w:rsid w:val="00733246"/>
    <w:rsid w:val="007332D8"/>
    <w:rsid w:val="007333AC"/>
    <w:rsid w:val="007337F1"/>
    <w:rsid w:val="00733A51"/>
    <w:rsid w:val="00733B13"/>
    <w:rsid w:val="00733FC2"/>
    <w:rsid w:val="0073410A"/>
    <w:rsid w:val="007342BD"/>
    <w:rsid w:val="0073465A"/>
    <w:rsid w:val="00734739"/>
    <w:rsid w:val="00734FED"/>
    <w:rsid w:val="0073506D"/>
    <w:rsid w:val="00735128"/>
    <w:rsid w:val="0073532D"/>
    <w:rsid w:val="007354CE"/>
    <w:rsid w:val="00735875"/>
    <w:rsid w:val="007359AD"/>
    <w:rsid w:val="00735A7A"/>
    <w:rsid w:val="00735AE8"/>
    <w:rsid w:val="00735B4B"/>
    <w:rsid w:val="00735C37"/>
    <w:rsid w:val="00735CCB"/>
    <w:rsid w:val="00736019"/>
    <w:rsid w:val="00736251"/>
    <w:rsid w:val="007362B2"/>
    <w:rsid w:val="00736309"/>
    <w:rsid w:val="00736628"/>
    <w:rsid w:val="00736F4F"/>
    <w:rsid w:val="0073704A"/>
    <w:rsid w:val="007371BB"/>
    <w:rsid w:val="00737617"/>
    <w:rsid w:val="00737741"/>
    <w:rsid w:val="00737B54"/>
    <w:rsid w:val="00740391"/>
    <w:rsid w:val="00740940"/>
    <w:rsid w:val="00740CBC"/>
    <w:rsid w:val="0074136C"/>
    <w:rsid w:val="007415C6"/>
    <w:rsid w:val="0074178B"/>
    <w:rsid w:val="00741E74"/>
    <w:rsid w:val="00741F28"/>
    <w:rsid w:val="00741F72"/>
    <w:rsid w:val="00742102"/>
    <w:rsid w:val="007421AC"/>
    <w:rsid w:val="007422FF"/>
    <w:rsid w:val="00742548"/>
    <w:rsid w:val="00742740"/>
    <w:rsid w:val="00742C18"/>
    <w:rsid w:val="00742E8B"/>
    <w:rsid w:val="00742FF7"/>
    <w:rsid w:val="0074305A"/>
    <w:rsid w:val="007433EC"/>
    <w:rsid w:val="00743788"/>
    <w:rsid w:val="007439FF"/>
    <w:rsid w:val="00743AE2"/>
    <w:rsid w:val="00743E7F"/>
    <w:rsid w:val="00744444"/>
    <w:rsid w:val="007447A8"/>
    <w:rsid w:val="00744997"/>
    <w:rsid w:val="00744AAF"/>
    <w:rsid w:val="00744B2F"/>
    <w:rsid w:val="00744C63"/>
    <w:rsid w:val="00744D16"/>
    <w:rsid w:val="00744F5E"/>
    <w:rsid w:val="007453B9"/>
    <w:rsid w:val="007454B5"/>
    <w:rsid w:val="00745654"/>
    <w:rsid w:val="00745A77"/>
    <w:rsid w:val="00745A81"/>
    <w:rsid w:val="00745A94"/>
    <w:rsid w:val="00745B76"/>
    <w:rsid w:val="00745D39"/>
    <w:rsid w:val="00745D92"/>
    <w:rsid w:val="00745E20"/>
    <w:rsid w:val="007463D9"/>
    <w:rsid w:val="00746492"/>
    <w:rsid w:val="007468B5"/>
    <w:rsid w:val="007468D7"/>
    <w:rsid w:val="00746979"/>
    <w:rsid w:val="00746A6A"/>
    <w:rsid w:val="00746AB7"/>
    <w:rsid w:val="00747382"/>
    <w:rsid w:val="007476D7"/>
    <w:rsid w:val="007477F7"/>
    <w:rsid w:val="00747C59"/>
    <w:rsid w:val="00747D2F"/>
    <w:rsid w:val="00747E1D"/>
    <w:rsid w:val="00747FFD"/>
    <w:rsid w:val="007500D1"/>
    <w:rsid w:val="007504B3"/>
    <w:rsid w:val="0075087F"/>
    <w:rsid w:val="00750947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ED"/>
    <w:rsid w:val="007517F9"/>
    <w:rsid w:val="00751A66"/>
    <w:rsid w:val="00751B9E"/>
    <w:rsid w:val="007520DA"/>
    <w:rsid w:val="007521CC"/>
    <w:rsid w:val="0075273F"/>
    <w:rsid w:val="00752830"/>
    <w:rsid w:val="007528B3"/>
    <w:rsid w:val="00752C0D"/>
    <w:rsid w:val="00752CBB"/>
    <w:rsid w:val="00752EFE"/>
    <w:rsid w:val="0075304C"/>
    <w:rsid w:val="007530DC"/>
    <w:rsid w:val="007532E4"/>
    <w:rsid w:val="00753760"/>
    <w:rsid w:val="00753817"/>
    <w:rsid w:val="00753A04"/>
    <w:rsid w:val="00753BAC"/>
    <w:rsid w:val="00753F4A"/>
    <w:rsid w:val="007540FB"/>
    <w:rsid w:val="00754517"/>
    <w:rsid w:val="0075471F"/>
    <w:rsid w:val="00754829"/>
    <w:rsid w:val="00754B5E"/>
    <w:rsid w:val="00754F7D"/>
    <w:rsid w:val="007554A9"/>
    <w:rsid w:val="007556F0"/>
    <w:rsid w:val="00755892"/>
    <w:rsid w:val="00755B77"/>
    <w:rsid w:val="00755B93"/>
    <w:rsid w:val="00755CA0"/>
    <w:rsid w:val="00755CD8"/>
    <w:rsid w:val="00755DF2"/>
    <w:rsid w:val="00755DFE"/>
    <w:rsid w:val="00756071"/>
    <w:rsid w:val="0075673C"/>
    <w:rsid w:val="00756C5E"/>
    <w:rsid w:val="00756EA7"/>
    <w:rsid w:val="0075711A"/>
    <w:rsid w:val="00757225"/>
    <w:rsid w:val="0075725D"/>
    <w:rsid w:val="00757569"/>
    <w:rsid w:val="00757592"/>
    <w:rsid w:val="00757696"/>
    <w:rsid w:val="007576BF"/>
    <w:rsid w:val="007578F4"/>
    <w:rsid w:val="00757A65"/>
    <w:rsid w:val="00757BF7"/>
    <w:rsid w:val="00757E55"/>
    <w:rsid w:val="00760003"/>
    <w:rsid w:val="007600B5"/>
    <w:rsid w:val="0076031B"/>
    <w:rsid w:val="00760350"/>
    <w:rsid w:val="00760812"/>
    <w:rsid w:val="007609A4"/>
    <w:rsid w:val="007609FD"/>
    <w:rsid w:val="00760E44"/>
    <w:rsid w:val="00760F79"/>
    <w:rsid w:val="00761136"/>
    <w:rsid w:val="007612D6"/>
    <w:rsid w:val="0076137B"/>
    <w:rsid w:val="0076150E"/>
    <w:rsid w:val="0076186B"/>
    <w:rsid w:val="007618E8"/>
    <w:rsid w:val="00761A40"/>
    <w:rsid w:val="00761AAD"/>
    <w:rsid w:val="00761B6A"/>
    <w:rsid w:val="00761C3C"/>
    <w:rsid w:val="00761C58"/>
    <w:rsid w:val="00761F6A"/>
    <w:rsid w:val="0076216A"/>
    <w:rsid w:val="00762173"/>
    <w:rsid w:val="00762A04"/>
    <w:rsid w:val="00762ABF"/>
    <w:rsid w:val="00762C36"/>
    <w:rsid w:val="00762C7A"/>
    <w:rsid w:val="00762D56"/>
    <w:rsid w:val="00762E70"/>
    <w:rsid w:val="0076307D"/>
    <w:rsid w:val="00763269"/>
    <w:rsid w:val="00763291"/>
    <w:rsid w:val="007632CE"/>
    <w:rsid w:val="007632E8"/>
    <w:rsid w:val="00763328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E06"/>
    <w:rsid w:val="00763EB5"/>
    <w:rsid w:val="0076401B"/>
    <w:rsid w:val="0076406C"/>
    <w:rsid w:val="007642FE"/>
    <w:rsid w:val="007644FF"/>
    <w:rsid w:val="0076457B"/>
    <w:rsid w:val="007645C4"/>
    <w:rsid w:val="007647C4"/>
    <w:rsid w:val="00764821"/>
    <w:rsid w:val="00764856"/>
    <w:rsid w:val="007648C0"/>
    <w:rsid w:val="007648F8"/>
    <w:rsid w:val="00764B8D"/>
    <w:rsid w:val="00764F71"/>
    <w:rsid w:val="007653C5"/>
    <w:rsid w:val="00765507"/>
    <w:rsid w:val="007655FA"/>
    <w:rsid w:val="00765AEF"/>
    <w:rsid w:val="00765B34"/>
    <w:rsid w:val="0076606A"/>
    <w:rsid w:val="00766132"/>
    <w:rsid w:val="0076630C"/>
    <w:rsid w:val="00766324"/>
    <w:rsid w:val="00766356"/>
    <w:rsid w:val="007665BA"/>
    <w:rsid w:val="007666C8"/>
    <w:rsid w:val="007666F3"/>
    <w:rsid w:val="00766F6D"/>
    <w:rsid w:val="00766F9A"/>
    <w:rsid w:val="00767099"/>
    <w:rsid w:val="0076717D"/>
    <w:rsid w:val="007673B5"/>
    <w:rsid w:val="00767734"/>
    <w:rsid w:val="00767846"/>
    <w:rsid w:val="00767A61"/>
    <w:rsid w:val="00767DA2"/>
    <w:rsid w:val="00767FA0"/>
    <w:rsid w:val="00770053"/>
    <w:rsid w:val="0077013E"/>
    <w:rsid w:val="007703AA"/>
    <w:rsid w:val="00770404"/>
    <w:rsid w:val="00770422"/>
    <w:rsid w:val="00770A99"/>
    <w:rsid w:val="00771294"/>
    <w:rsid w:val="007712B5"/>
    <w:rsid w:val="007713B9"/>
    <w:rsid w:val="00771AA4"/>
    <w:rsid w:val="00771EF7"/>
    <w:rsid w:val="00771FD8"/>
    <w:rsid w:val="00772150"/>
    <w:rsid w:val="00772294"/>
    <w:rsid w:val="00772468"/>
    <w:rsid w:val="007726DC"/>
    <w:rsid w:val="007727A3"/>
    <w:rsid w:val="0077285C"/>
    <w:rsid w:val="007728DA"/>
    <w:rsid w:val="007728EE"/>
    <w:rsid w:val="00772F13"/>
    <w:rsid w:val="0077361A"/>
    <w:rsid w:val="007737FB"/>
    <w:rsid w:val="00773B60"/>
    <w:rsid w:val="00773C43"/>
    <w:rsid w:val="00773E34"/>
    <w:rsid w:val="0077426C"/>
    <w:rsid w:val="00774395"/>
    <w:rsid w:val="00774494"/>
    <w:rsid w:val="007746F5"/>
    <w:rsid w:val="00774CAE"/>
    <w:rsid w:val="00774D47"/>
    <w:rsid w:val="00774E5B"/>
    <w:rsid w:val="00774F53"/>
    <w:rsid w:val="007752E9"/>
    <w:rsid w:val="00775395"/>
    <w:rsid w:val="0077570A"/>
    <w:rsid w:val="007757C0"/>
    <w:rsid w:val="00775844"/>
    <w:rsid w:val="00775BA3"/>
    <w:rsid w:val="00775C67"/>
    <w:rsid w:val="00775C87"/>
    <w:rsid w:val="00775EF7"/>
    <w:rsid w:val="00776097"/>
    <w:rsid w:val="007760C5"/>
    <w:rsid w:val="007765F7"/>
    <w:rsid w:val="007767F0"/>
    <w:rsid w:val="0077691B"/>
    <w:rsid w:val="00776A58"/>
    <w:rsid w:val="00776BAB"/>
    <w:rsid w:val="00776C15"/>
    <w:rsid w:val="00776C91"/>
    <w:rsid w:val="00776EB3"/>
    <w:rsid w:val="00776FB4"/>
    <w:rsid w:val="00776FE4"/>
    <w:rsid w:val="00777604"/>
    <w:rsid w:val="0077775E"/>
    <w:rsid w:val="007778DD"/>
    <w:rsid w:val="00777AFA"/>
    <w:rsid w:val="00777E8E"/>
    <w:rsid w:val="00777F2F"/>
    <w:rsid w:val="00777FE2"/>
    <w:rsid w:val="007803DB"/>
    <w:rsid w:val="0078043A"/>
    <w:rsid w:val="0078059D"/>
    <w:rsid w:val="0078062D"/>
    <w:rsid w:val="00780A73"/>
    <w:rsid w:val="00780F23"/>
    <w:rsid w:val="0078121A"/>
    <w:rsid w:val="00781376"/>
    <w:rsid w:val="007816DC"/>
    <w:rsid w:val="007816E1"/>
    <w:rsid w:val="00781866"/>
    <w:rsid w:val="007818E9"/>
    <w:rsid w:val="0078197A"/>
    <w:rsid w:val="00781B68"/>
    <w:rsid w:val="00781BF5"/>
    <w:rsid w:val="00781FCE"/>
    <w:rsid w:val="00782170"/>
    <w:rsid w:val="00782409"/>
    <w:rsid w:val="00782465"/>
    <w:rsid w:val="007824A1"/>
    <w:rsid w:val="007824A7"/>
    <w:rsid w:val="00782C2E"/>
    <w:rsid w:val="00782CA3"/>
    <w:rsid w:val="00782EAC"/>
    <w:rsid w:val="0078334D"/>
    <w:rsid w:val="0078365E"/>
    <w:rsid w:val="00783747"/>
    <w:rsid w:val="00783765"/>
    <w:rsid w:val="00783FFD"/>
    <w:rsid w:val="0078400A"/>
    <w:rsid w:val="007840C0"/>
    <w:rsid w:val="007840FB"/>
    <w:rsid w:val="007841D5"/>
    <w:rsid w:val="0078439F"/>
    <w:rsid w:val="007844C1"/>
    <w:rsid w:val="00785238"/>
    <w:rsid w:val="0078541A"/>
    <w:rsid w:val="0078551D"/>
    <w:rsid w:val="00785553"/>
    <w:rsid w:val="0078570B"/>
    <w:rsid w:val="0078572E"/>
    <w:rsid w:val="00785767"/>
    <w:rsid w:val="00785B2C"/>
    <w:rsid w:val="00785FBE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1F7"/>
    <w:rsid w:val="00787278"/>
    <w:rsid w:val="0078733A"/>
    <w:rsid w:val="00787617"/>
    <w:rsid w:val="00787697"/>
    <w:rsid w:val="007876A0"/>
    <w:rsid w:val="007876F9"/>
    <w:rsid w:val="00787889"/>
    <w:rsid w:val="00787B47"/>
    <w:rsid w:val="00787BB4"/>
    <w:rsid w:val="007900E1"/>
    <w:rsid w:val="007904CD"/>
    <w:rsid w:val="007904DF"/>
    <w:rsid w:val="007907AF"/>
    <w:rsid w:val="007907DB"/>
    <w:rsid w:val="00790B18"/>
    <w:rsid w:val="00790DBF"/>
    <w:rsid w:val="0079107F"/>
    <w:rsid w:val="007911EF"/>
    <w:rsid w:val="007915C9"/>
    <w:rsid w:val="007915FB"/>
    <w:rsid w:val="007917A0"/>
    <w:rsid w:val="007917BF"/>
    <w:rsid w:val="00791B11"/>
    <w:rsid w:val="00791B58"/>
    <w:rsid w:val="00791C5C"/>
    <w:rsid w:val="00792576"/>
    <w:rsid w:val="00792E68"/>
    <w:rsid w:val="007930BA"/>
    <w:rsid w:val="007930D5"/>
    <w:rsid w:val="0079332D"/>
    <w:rsid w:val="007937E1"/>
    <w:rsid w:val="00793967"/>
    <w:rsid w:val="00793FA7"/>
    <w:rsid w:val="00794147"/>
    <w:rsid w:val="00794151"/>
    <w:rsid w:val="0079415A"/>
    <w:rsid w:val="0079466F"/>
    <w:rsid w:val="007947F3"/>
    <w:rsid w:val="0079488D"/>
    <w:rsid w:val="007949EF"/>
    <w:rsid w:val="00794C28"/>
    <w:rsid w:val="00794C4B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F6"/>
    <w:rsid w:val="00795994"/>
    <w:rsid w:val="00795CD0"/>
    <w:rsid w:val="00795D85"/>
    <w:rsid w:val="007960B6"/>
    <w:rsid w:val="007963F5"/>
    <w:rsid w:val="007964BB"/>
    <w:rsid w:val="007967C0"/>
    <w:rsid w:val="007968C6"/>
    <w:rsid w:val="007969A2"/>
    <w:rsid w:val="007969DE"/>
    <w:rsid w:val="00796A74"/>
    <w:rsid w:val="00796B5E"/>
    <w:rsid w:val="00796EA2"/>
    <w:rsid w:val="00796F18"/>
    <w:rsid w:val="00796FA5"/>
    <w:rsid w:val="007973A7"/>
    <w:rsid w:val="00797894"/>
    <w:rsid w:val="00797AD6"/>
    <w:rsid w:val="00797B39"/>
    <w:rsid w:val="00797B7B"/>
    <w:rsid w:val="00797BE6"/>
    <w:rsid w:val="00797F44"/>
    <w:rsid w:val="007A0487"/>
    <w:rsid w:val="007A06CC"/>
    <w:rsid w:val="007A0806"/>
    <w:rsid w:val="007A08DE"/>
    <w:rsid w:val="007A094A"/>
    <w:rsid w:val="007A09D2"/>
    <w:rsid w:val="007A0A1D"/>
    <w:rsid w:val="007A0D05"/>
    <w:rsid w:val="007A0DAE"/>
    <w:rsid w:val="007A0E00"/>
    <w:rsid w:val="007A0F1D"/>
    <w:rsid w:val="007A0FEB"/>
    <w:rsid w:val="007A120D"/>
    <w:rsid w:val="007A1464"/>
    <w:rsid w:val="007A188B"/>
    <w:rsid w:val="007A192A"/>
    <w:rsid w:val="007A1A18"/>
    <w:rsid w:val="007A1AE2"/>
    <w:rsid w:val="007A1B9C"/>
    <w:rsid w:val="007A1BC4"/>
    <w:rsid w:val="007A1ECF"/>
    <w:rsid w:val="007A242B"/>
    <w:rsid w:val="007A26CE"/>
    <w:rsid w:val="007A2A36"/>
    <w:rsid w:val="007A3341"/>
    <w:rsid w:val="007A3676"/>
    <w:rsid w:val="007A3689"/>
    <w:rsid w:val="007A3A72"/>
    <w:rsid w:val="007A3C3E"/>
    <w:rsid w:val="007A3D5C"/>
    <w:rsid w:val="007A3FFC"/>
    <w:rsid w:val="007A4152"/>
    <w:rsid w:val="007A4781"/>
    <w:rsid w:val="007A4B77"/>
    <w:rsid w:val="007A4E81"/>
    <w:rsid w:val="007A5305"/>
    <w:rsid w:val="007A53BC"/>
    <w:rsid w:val="007A577A"/>
    <w:rsid w:val="007A5C16"/>
    <w:rsid w:val="007A5D5E"/>
    <w:rsid w:val="007A6212"/>
    <w:rsid w:val="007A62F1"/>
    <w:rsid w:val="007A63B1"/>
    <w:rsid w:val="007A658A"/>
    <w:rsid w:val="007A6663"/>
    <w:rsid w:val="007A67B7"/>
    <w:rsid w:val="007A6839"/>
    <w:rsid w:val="007A6A1B"/>
    <w:rsid w:val="007A6AE3"/>
    <w:rsid w:val="007A6B90"/>
    <w:rsid w:val="007A6BFA"/>
    <w:rsid w:val="007A70DA"/>
    <w:rsid w:val="007A719C"/>
    <w:rsid w:val="007A7334"/>
    <w:rsid w:val="007A7364"/>
    <w:rsid w:val="007A73E5"/>
    <w:rsid w:val="007A7452"/>
    <w:rsid w:val="007A7480"/>
    <w:rsid w:val="007A78FD"/>
    <w:rsid w:val="007A7980"/>
    <w:rsid w:val="007A7CA8"/>
    <w:rsid w:val="007A7EA5"/>
    <w:rsid w:val="007A7EB0"/>
    <w:rsid w:val="007A7F3F"/>
    <w:rsid w:val="007B01DF"/>
    <w:rsid w:val="007B026C"/>
    <w:rsid w:val="007B0308"/>
    <w:rsid w:val="007B040C"/>
    <w:rsid w:val="007B05C4"/>
    <w:rsid w:val="007B07AC"/>
    <w:rsid w:val="007B09EE"/>
    <w:rsid w:val="007B109D"/>
    <w:rsid w:val="007B10B2"/>
    <w:rsid w:val="007B1155"/>
    <w:rsid w:val="007B1693"/>
    <w:rsid w:val="007B16AB"/>
    <w:rsid w:val="007B17AC"/>
    <w:rsid w:val="007B1881"/>
    <w:rsid w:val="007B22AC"/>
    <w:rsid w:val="007B24F9"/>
    <w:rsid w:val="007B2552"/>
    <w:rsid w:val="007B2755"/>
    <w:rsid w:val="007B29A4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519"/>
    <w:rsid w:val="007B3776"/>
    <w:rsid w:val="007B38F3"/>
    <w:rsid w:val="007B3961"/>
    <w:rsid w:val="007B3A6D"/>
    <w:rsid w:val="007B3AD0"/>
    <w:rsid w:val="007B3D96"/>
    <w:rsid w:val="007B3E30"/>
    <w:rsid w:val="007B3F2A"/>
    <w:rsid w:val="007B48F9"/>
    <w:rsid w:val="007B4AC5"/>
    <w:rsid w:val="007B4C83"/>
    <w:rsid w:val="007B50FB"/>
    <w:rsid w:val="007B517E"/>
    <w:rsid w:val="007B541B"/>
    <w:rsid w:val="007B592A"/>
    <w:rsid w:val="007B5963"/>
    <w:rsid w:val="007B59DB"/>
    <w:rsid w:val="007B5A03"/>
    <w:rsid w:val="007B5C97"/>
    <w:rsid w:val="007B5D73"/>
    <w:rsid w:val="007B621B"/>
    <w:rsid w:val="007B6258"/>
    <w:rsid w:val="007B62CA"/>
    <w:rsid w:val="007B6579"/>
    <w:rsid w:val="007B668F"/>
    <w:rsid w:val="007B6900"/>
    <w:rsid w:val="007B6948"/>
    <w:rsid w:val="007B6A05"/>
    <w:rsid w:val="007B6D41"/>
    <w:rsid w:val="007B6D97"/>
    <w:rsid w:val="007B6ED3"/>
    <w:rsid w:val="007B7133"/>
    <w:rsid w:val="007B7164"/>
    <w:rsid w:val="007B738B"/>
    <w:rsid w:val="007B742E"/>
    <w:rsid w:val="007B76A1"/>
    <w:rsid w:val="007B7FA8"/>
    <w:rsid w:val="007C0048"/>
    <w:rsid w:val="007C02D3"/>
    <w:rsid w:val="007C089C"/>
    <w:rsid w:val="007C0AB2"/>
    <w:rsid w:val="007C0BCB"/>
    <w:rsid w:val="007C0D63"/>
    <w:rsid w:val="007C0FE6"/>
    <w:rsid w:val="007C10A8"/>
    <w:rsid w:val="007C1133"/>
    <w:rsid w:val="007C13A9"/>
    <w:rsid w:val="007C1510"/>
    <w:rsid w:val="007C1638"/>
    <w:rsid w:val="007C19AF"/>
    <w:rsid w:val="007C1BF2"/>
    <w:rsid w:val="007C1C5C"/>
    <w:rsid w:val="007C1F62"/>
    <w:rsid w:val="007C22AF"/>
    <w:rsid w:val="007C2494"/>
    <w:rsid w:val="007C251C"/>
    <w:rsid w:val="007C2714"/>
    <w:rsid w:val="007C2781"/>
    <w:rsid w:val="007C2911"/>
    <w:rsid w:val="007C2A1F"/>
    <w:rsid w:val="007C2AFD"/>
    <w:rsid w:val="007C2B1E"/>
    <w:rsid w:val="007C2C4F"/>
    <w:rsid w:val="007C2FA5"/>
    <w:rsid w:val="007C2FC2"/>
    <w:rsid w:val="007C332F"/>
    <w:rsid w:val="007C3514"/>
    <w:rsid w:val="007C3581"/>
    <w:rsid w:val="007C37FE"/>
    <w:rsid w:val="007C38CB"/>
    <w:rsid w:val="007C3B9B"/>
    <w:rsid w:val="007C3EB8"/>
    <w:rsid w:val="007C4093"/>
    <w:rsid w:val="007C4744"/>
    <w:rsid w:val="007C4940"/>
    <w:rsid w:val="007C4A84"/>
    <w:rsid w:val="007C4A92"/>
    <w:rsid w:val="007C4C62"/>
    <w:rsid w:val="007C4DE7"/>
    <w:rsid w:val="007C4FE6"/>
    <w:rsid w:val="007C50D1"/>
    <w:rsid w:val="007C510D"/>
    <w:rsid w:val="007C510E"/>
    <w:rsid w:val="007C51A9"/>
    <w:rsid w:val="007C534F"/>
    <w:rsid w:val="007C536A"/>
    <w:rsid w:val="007C570D"/>
    <w:rsid w:val="007C5B0E"/>
    <w:rsid w:val="007C6170"/>
    <w:rsid w:val="007C632A"/>
    <w:rsid w:val="007C63FA"/>
    <w:rsid w:val="007C663D"/>
    <w:rsid w:val="007C66E6"/>
    <w:rsid w:val="007C672C"/>
    <w:rsid w:val="007C6956"/>
    <w:rsid w:val="007C6C0F"/>
    <w:rsid w:val="007C6C15"/>
    <w:rsid w:val="007C6C46"/>
    <w:rsid w:val="007C6C7D"/>
    <w:rsid w:val="007C70BA"/>
    <w:rsid w:val="007C7345"/>
    <w:rsid w:val="007C73B4"/>
    <w:rsid w:val="007C73E3"/>
    <w:rsid w:val="007C74B9"/>
    <w:rsid w:val="007C79B5"/>
    <w:rsid w:val="007C79EF"/>
    <w:rsid w:val="007C7A04"/>
    <w:rsid w:val="007C7DEA"/>
    <w:rsid w:val="007C7F7F"/>
    <w:rsid w:val="007D0178"/>
    <w:rsid w:val="007D0582"/>
    <w:rsid w:val="007D0714"/>
    <w:rsid w:val="007D07BF"/>
    <w:rsid w:val="007D0B3F"/>
    <w:rsid w:val="007D0CFA"/>
    <w:rsid w:val="007D0ECB"/>
    <w:rsid w:val="007D0FAA"/>
    <w:rsid w:val="007D10F9"/>
    <w:rsid w:val="007D12D8"/>
    <w:rsid w:val="007D1922"/>
    <w:rsid w:val="007D1B66"/>
    <w:rsid w:val="007D2262"/>
    <w:rsid w:val="007D2316"/>
    <w:rsid w:val="007D2425"/>
    <w:rsid w:val="007D262A"/>
    <w:rsid w:val="007D2880"/>
    <w:rsid w:val="007D299F"/>
    <w:rsid w:val="007D2AAA"/>
    <w:rsid w:val="007D350D"/>
    <w:rsid w:val="007D37D1"/>
    <w:rsid w:val="007D3873"/>
    <w:rsid w:val="007D39FD"/>
    <w:rsid w:val="007D3A22"/>
    <w:rsid w:val="007D3B09"/>
    <w:rsid w:val="007D3B6C"/>
    <w:rsid w:val="007D3DCD"/>
    <w:rsid w:val="007D3E8D"/>
    <w:rsid w:val="007D404E"/>
    <w:rsid w:val="007D432C"/>
    <w:rsid w:val="007D4448"/>
    <w:rsid w:val="007D44BC"/>
    <w:rsid w:val="007D45A6"/>
    <w:rsid w:val="007D45F8"/>
    <w:rsid w:val="007D4625"/>
    <w:rsid w:val="007D4664"/>
    <w:rsid w:val="007D48F4"/>
    <w:rsid w:val="007D4B38"/>
    <w:rsid w:val="007D4C6B"/>
    <w:rsid w:val="007D5112"/>
    <w:rsid w:val="007D513A"/>
    <w:rsid w:val="007D51CE"/>
    <w:rsid w:val="007D5537"/>
    <w:rsid w:val="007D5576"/>
    <w:rsid w:val="007D56A5"/>
    <w:rsid w:val="007D5C9D"/>
    <w:rsid w:val="007D5DD4"/>
    <w:rsid w:val="007D5E51"/>
    <w:rsid w:val="007D5F51"/>
    <w:rsid w:val="007D612A"/>
    <w:rsid w:val="007D6622"/>
    <w:rsid w:val="007D665C"/>
    <w:rsid w:val="007D6695"/>
    <w:rsid w:val="007D6C90"/>
    <w:rsid w:val="007D6D23"/>
    <w:rsid w:val="007D6E36"/>
    <w:rsid w:val="007D6E4D"/>
    <w:rsid w:val="007D71A5"/>
    <w:rsid w:val="007D72AA"/>
    <w:rsid w:val="007D72FF"/>
    <w:rsid w:val="007D759C"/>
    <w:rsid w:val="007D75C0"/>
    <w:rsid w:val="007D76F6"/>
    <w:rsid w:val="007D7BD3"/>
    <w:rsid w:val="007D7BDA"/>
    <w:rsid w:val="007E002A"/>
    <w:rsid w:val="007E00B4"/>
    <w:rsid w:val="007E0314"/>
    <w:rsid w:val="007E0331"/>
    <w:rsid w:val="007E0423"/>
    <w:rsid w:val="007E047A"/>
    <w:rsid w:val="007E0599"/>
    <w:rsid w:val="007E0672"/>
    <w:rsid w:val="007E06A5"/>
    <w:rsid w:val="007E0720"/>
    <w:rsid w:val="007E08AE"/>
    <w:rsid w:val="007E0939"/>
    <w:rsid w:val="007E095D"/>
    <w:rsid w:val="007E0998"/>
    <w:rsid w:val="007E09FE"/>
    <w:rsid w:val="007E0ABB"/>
    <w:rsid w:val="007E0B24"/>
    <w:rsid w:val="007E0BD0"/>
    <w:rsid w:val="007E0BD1"/>
    <w:rsid w:val="007E0D0B"/>
    <w:rsid w:val="007E0DC0"/>
    <w:rsid w:val="007E100F"/>
    <w:rsid w:val="007E1049"/>
    <w:rsid w:val="007E1112"/>
    <w:rsid w:val="007E12F9"/>
    <w:rsid w:val="007E1388"/>
    <w:rsid w:val="007E14C2"/>
    <w:rsid w:val="007E154D"/>
    <w:rsid w:val="007E15C6"/>
    <w:rsid w:val="007E1612"/>
    <w:rsid w:val="007E1634"/>
    <w:rsid w:val="007E17E0"/>
    <w:rsid w:val="007E1959"/>
    <w:rsid w:val="007E1CAE"/>
    <w:rsid w:val="007E1CDF"/>
    <w:rsid w:val="007E1D45"/>
    <w:rsid w:val="007E1D7E"/>
    <w:rsid w:val="007E1D8D"/>
    <w:rsid w:val="007E2007"/>
    <w:rsid w:val="007E223F"/>
    <w:rsid w:val="007E2950"/>
    <w:rsid w:val="007E2AB2"/>
    <w:rsid w:val="007E2F2E"/>
    <w:rsid w:val="007E311E"/>
    <w:rsid w:val="007E3616"/>
    <w:rsid w:val="007E3B4F"/>
    <w:rsid w:val="007E3B5A"/>
    <w:rsid w:val="007E3C00"/>
    <w:rsid w:val="007E3E99"/>
    <w:rsid w:val="007E418B"/>
    <w:rsid w:val="007E4190"/>
    <w:rsid w:val="007E43FC"/>
    <w:rsid w:val="007E44F9"/>
    <w:rsid w:val="007E464C"/>
    <w:rsid w:val="007E46F5"/>
    <w:rsid w:val="007E4B14"/>
    <w:rsid w:val="007E5226"/>
    <w:rsid w:val="007E59A8"/>
    <w:rsid w:val="007E6369"/>
    <w:rsid w:val="007E63D3"/>
    <w:rsid w:val="007E64C8"/>
    <w:rsid w:val="007E676E"/>
    <w:rsid w:val="007E6A1F"/>
    <w:rsid w:val="007E6C13"/>
    <w:rsid w:val="007E6DB8"/>
    <w:rsid w:val="007E6F9D"/>
    <w:rsid w:val="007E6FD6"/>
    <w:rsid w:val="007E70D8"/>
    <w:rsid w:val="007E7113"/>
    <w:rsid w:val="007E72B5"/>
    <w:rsid w:val="007E72CD"/>
    <w:rsid w:val="007E735F"/>
    <w:rsid w:val="007E752E"/>
    <w:rsid w:val="007E7569"/>
    <w:rsid w:val="007E7D71"/>
    <w:rsid w:val="007E7ED3"/>
    <w:rsid w:val="007F0054"/>
    <w:rsid w:val="007F0178"/>
    <w:rsid w:val="007F03BE"/>
    <w:rsid w:val="007F058A"/>
    <w:rsid w:val="007F0AA7"/>
    <w:rsid w:val="007F0BC1"/>
    <w:rsid w:val="007F0CF1"/>
    <w:rsid w:val="007F1287"/>
    <w:rsid w:val="007F128C"/>
    <w:rsid w:val="007F13EA"/>
    <w:rsid w:val="007F146C"/>
    <w:rsid w:val="007F153B"/>
    <w:rsid w:val="007F1862"/>
    <w:rsid w:val="007F189A"/>
    <w:rsid w:val="007F1A25"/>
    <w:rsid w:val="007F1E8D"/>
    <w:rsid w:val="007F1EA5"/>
    <w:rsid w:val="007F210F"/>
    <w:rsid w:val="007F2205"/>
    <w:rsid w:val="007F2247"/>
    <w:rsid w:val="007F2A44"/>
    <w:rsid w:val="007F2B1C"/>
    <w:rsid w:val="007F2D01"/>
    <w:rsid w:val="007F3170"/>
    <w:rsid w:val="007F31B8"/>
    <w:rsid w:val="007F3615"/>
    <w:rsid w:val="007F39D1"/>
    <w:rsid w:val="007F39D4"/>
    <w:rsid w:val="007F3A1B"/>
    <w:rsid w:val="007F3CF6"/>
    <w:rsid w:val="007F407B"/>
    <w:rsid w:val="007F46D7"/>
    <w:rsid w:val="007F47DD"/>
    <w:rsid w:val="007F490D"/>
    <w:rsid w:val="007F4958"/>
    <w:rsid w:val="007F4A38"/>
    <w:rsid w:val="007F4A68"/>
    <w:rsid w:val="007F4DA1"/>
    <w:rsid w:val="007F51AF"/>
    <w:rsid w:val="007F5368"/>
    <w:rsid w:val="007F541A"/>
    <w:rsid w:val="007F577E"/>
    <w:rsid w:val="007F5892"/>
    <w:rsid w:val="007F5A8E"/>
    <w:rsid w:val="007F5CBB"/>
    <w:rsid w:val="007F5CD3"/>
    <w:rsid w:val="007F5DCA"/>
    <w:rsid w:val="007F5F95"/>
    <w:rsid w:val="007F60D8"/>
    <w:rsid w:val="007F63D7"/>
    <w:rsid w:val="007F6A9D"/>
    <w:rsid w:val="007F6BC3"/>
    <w:rsid w:val="007F6DAA"/>
    <w:rsid w:val="007F70D6"/>
    <w:rsid w:val="007F710D"/>
    <w:rsid w:val="007F7280"/>
    <w:rsid w:val="007F75BC"/>
    <w:rsid w:val="007F7654"/>
    <w:rsid w:val="007F790D"/>
    <w:rsid w:val="007F79C2"/>
    <w:rsid w:val="007F7D65"/>
    <w:rsid w:val="008001AE"/>
    <w:rsid w:val="0080026A"/>
    <w:rsid w:val="008004EA"/>
    <w:rsid w:val="00800527"/>
    <w:rsid w:val="00800B79"/>
    <w:rsid w:val="00801100"/>
    <w:rsid w:val="00801196"/>
    <w:rsid w:val="008011CE"/>
    <w:rsid w:val="00801572"/>
    <w:rsid w:val="008017C6"/>
    <w:rsid w:val="00801944"/>
    <w:rsid w:val="00801CB8"/>
    <w:rsid w:val="00802497"/>
    <w:rsid w:val="0080257C"/>
    <w:rsid w:val="00802626"/>
    <w:rsid w:val="008029F5"/>
    <w:rsid w:val="00802C11"/>
    <w:rsid w:val="00802F65"/>
    <w:rsid w:val="008033FD"/>
    <w:rsid w:val="00803512"/>
    <w:rsid w:val="008036CF"/>
    <w:rsid w:val="008037CF"/>
    <w:rsid w:val="00803F6C"/>
    <w:rsid w:val="008040E8"/>
    <w:rsid w:val="00804218"/>
    <w:rsid w:val="008043B1"/>
    <w:rsid w:val="008044E4"/>
    <w:rsid w:val="00804732"/>
    <w:rsid w:val="00804FE6"/>
    <w:rsid w:val="0080510D"/>
    <w:rsid w:val="0080512A"/>
    <w:rsid w:val="0080522B"/>
    <w:rsid w:val="00805300"/>
    <w:rsid w:val="00805357"/>
    <w:rsid w:val="0080544B"/>
    <w:rsid w:val="0080549B"/>
    <w:rsid w:val="00805679"/>
    <w:rsid w:val="00805EE7"/>
    <w:rsid w:val="008064F1"/>
    <w:rsid w:val="008065ED"/>
    <w:rsid w:val="00806757"/>
    <w:rsid w:val="008067D9"/>
    <w:rsid w:val="00806D0F"/>
    <w:rsid w:val="0080702B"/>
    <w:rsid w:val="00807186"/>
    <w:rsid w:val="008071BE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6F0"/>
    <w:rsid w:val="008109C3"/>
    <w:rsid w:val="00810A38"/>
    <w:rsid w:val="00810BEE"/>
    <w:rsid w:val="00810F1A"/>
    <w:rsid w:val="00810FB6"/>
    <w:rsid w:val="008116F5"/>
    <w:rsid w:val="00811783"/>
    <w:rsid w:val="00811B18"/>
    <w:rsid w:val="00811BA6"/>
    <w:rsid w:val="00812111"/>
    <w:rsid w:val="00812618"/>
    <w:rsid w:val="008126F1"/>
    <w:rsid w:val="008128D0"/>
    <w:rsid w:val="0081291A"/>
    <w:rsid w:val="00812A23"/>
    <w:rsid w:val="00812B6D"/>
    <w:rsid w:val="00812CB3"/>
    <w:rsid w:val="00812E8C"/>
    <w:rsid w:val="00812EAD"/>
    <w:rsid w:val="00813332"/>
    <w:rsid w:val="00813444"/>
    <w:rsid w:val="008134C3"/>
    <w:rsid w:val="00813502"/>
    <w:rsid w:val="00813732"/>
    <w:rsid w:val="008138AA"/>
    <w:rsid w:val="00813AAB"/>
    <w:rsid w:val="00813B31"/>
    <w:rsid w:val="00813C0F"/>
    <w:rsid w:val="00813C85"/>
    <w:rsid w:val="00813D00"/>
    <w:rsid w:val="00813EE3"/>
    <w:rsid w:val="00814209"/>
    <w:rsid w:val="00814229"/>
    <w:rsid w:val="00814408"/>
    <w:rsid w:val="00814631"/>
    <w:rsid w:val="00814881"/>
    <w:rsid w:val="00814BBB"/>
    <w:rsid w:val="00814DFA"/>
    <w:rsid w:val="008151E2"/>
    <w:rsid w:val="0081534E"/>
    <w:rsid w:val="00815507"/>
    <w:rsid w:val="0081567E"/>
    <w:rsid w:val="008158C7"/>
    <w:rsid w:val="008159ED"/>
    <w:rsid w:val="00815FA8"/>
    <w:rsid w:val="00815FC1"/>
    <w:rsid w:val="008166D4"/>
    <w:rsid w:val="008168B8"/>
    <w:rsid w:val="0081697D"/>
    <w:rsid w:val="00816A59"/>
    <w:rsid w:val="00816D06"/>
    <w:rsid w:val="00816DE8"/>
    <w:rsid w:val="0081715E"/>
    <w:rsid w:val="008175EF"/>
    <w:rsid w:val="008177A9"/>
    <w:rsid w:val="0081796D"/>
    <w:rsid w:val="008179BD"/>
    <w:rsid w:val="008179F3"/>
    <w:rsid w:val="008202C8"/>
    <w:rsid w:val="0082045A"/>
    <w:rsid w:val="008204B2"/>
    <w:rsid w:val="00820505"/>
    <w:rsid w:val="0082059D"/>
    <w:rsid w:val="00820C43"/>
    <w:rsid w:val="00820E7E"/>
    <w:rsid w:val="008212F0"/>
    <w:rsid w:val="008218BA"/>
    <w:rsid w:val="008218EA"/>
    <w:rsid w:val="00821B06"/>
    <w:rsid w:val="00821BC0"/>
    <w:rsid w:val="00821F93"/>
    <w:rsid w:val="00822288"/>
    <w:rsid w:val="00822CB6"/>
    <w:rsid w:val="00822D87"/>
    <w:rsid w:val="00822E25"/>
    <w:rsid w:val="008231E5"/>
    <w:rsid w:val="0082332D"/>
    <w:rsid w:val="00823A8C"/>
    <w:rsid w:val="00823AFF"/>
    <w:rsid w:val="00823CB5"/>
    <w:rsid w:val="008247DC"/>
    <w:rsid w:val="00824C0E"/>
    <w:rsid w:val="0082521E"/>
    <w:rsid w:val="008252EF"/>
    <w:rsid w:val="00825774"/>
    <w:rsid w:val="0082578F"/>
    <w:rsid w:val="00825BEF"/>
    <w:rsid w:val="00825C28"/>
    <w:rsid w:val="00825CD2"/>
    <w:rsid w:val="00826204"/>
    <w:rsid w:val="00826242"/>
    <w:rsid w:val="0082630F"/>
    <w:rsid w:val="00826B0F"/>
    <w:rsid w:val="00826B9E"/>
    <w:rsid w:val="008272F9"/>
    <w:rsid w:val="008273E7"/>
    <w:rsid w:val="008275E2"/>
    <w:rsid w:val="00827A2A"/>
    <w:rsid w:val="00827AC5"/>
    <w:rsid w:val="00827B5B"/>
    <w:rsid w:val="00827BAF"/>
    <w:rsid w:val="00827DDC"/>
    <w:rsid w:val="00827E8B"/>
    <w:rsid w:val="008300A4"/>
    <w:rsid w:val="008301E2"/>
    <w:rsid w:val="00830500"/>
    <w:rsid w:val="00830945"/>
    <w:rsid w:val="00830ACC"/>
    <w:rsid w:val="00830B45"/>
    <w:rsid w:val="00831C93"/>
    <w:rsid w:val="00831DC6"/>
    <w:rsid w:val="00832152"/>
    <w:rsid w:val="008321C6"/>
    <w:rsid w:val="0083222E"/>
    <w:rsid w:val="0083228F"/>
    <w:rsid w:val="0083244B"/>
    <w:rsid w:val="00832453"/>
    <w:rsid w:val="008324A4"/>
    <w:rsid w:val="008325F1"/>
    <w:rsid w:val="0083260A"/>
    <w:rsid w:val="008326A8"/>
    <w:rsid w:val="008328EA"/>
    <w:rsid w:val="00832929"/>
    <w:rsid w:val="00832B0A"/>
    <w:rsid w:val="00832D07"/>
    <w:rsid w:val="00832D9E"/>
    <w:rsid w:val="008330F8"/>
    <w:rsid w:val="00833201"/>
    <w:rsid w:val="0083325B"/>
    <w:rsid w:val="00833265"/>
    <w:rsid w:val="008332E2"/>
    <w:rsid w:val="00833399"/>
    <w:rsid w:val="0083360D"/>
    <w:rsid w:val="00833770"/>
    <w:rsid w:val="008337D9"/>
    <w:rsid w:val="0083380C"/>
    <w:rsid w:val="00833C38"/>
    <w:rsid w:val="00833F5F"/>
    <w:rsid w:val="00834098"/>
    <w:rsid w:val="00834205"/>
    <w:rsid w:val="00834290"/>
    <w:rsid w:val="0083461B"/>
    <w:rsid w:val="00834861"/>
    <w:rsid w:val="00834B4E"/>
    <w:rsid w:val="00834B82"/>
    <w:rsid w:val="00834E79"/>
    <w:rsid w:val="00834F15"/>
    <w:rsid w:val="00835115"/>
    <w:rsid w:val="0083516C"/>
    <w:rsid w:val="0083536E"/>
    <w:rsid w:val="008353FD"/>
    <w:rsid w:val="00835467"/>
    <w:rsid w:val="008356FC"/>
    <w:rsid w:val="00835880"/>
    <w:rsid w:val="00835910"/>
    <w:rsid w:val="00835945"/>
    <w:rsid w:val="00835989"/>
    <w:rsid w:val="00835ACB"/>
    <w:rsid w:val="00835AE0"/>
    <w:rsid w:val="00835B3E"/>
    <w:rsid w:val="00835F7B"/>
    <w:rsid w:val="00836012"/>
    <w:rsid w:val="0083616E"/>
    <w:rsid w:val="00836291"/>
    <w:rsid w:val="00836544"/>
    <w:rsid w:val="00836566"/>
    <w:rsid w:val="00836805"/>
    <w:rsid w:val="008368CF"/>
    <w:rsid w:val="00836DE1"/>
    <w:rsid w:val="00836FDB"/>
    <w:rsid w:val="00836FFF"/>
    <w:rsid w:val="008372AD"/>
    <w:rsid w:val="0083740D"/>
    <w:rsid w:val="0083760C"/>
    <w:rsid w:val="008379D1"/>
    <w:rsid w:val="00837A98"/>
    <w:rsid w:val="00837BE5"/>
    <w:rsid w:val="00837F5D"/>
    <w:rsid w:val="00840001"/>
    <w:rsid w:val="00840363"/>
    <w:rsid w:val="008406AC"/>
    <w:rsid w:val="008407A6"/>
    <w:rsid w:val="00840895"/>
    <w:rsid w:val="008408B7"/>
    <w:rsid w:val="00840D44"/>
    <w:rsid w:val="00840EF1"/>
    <w:rsid w:val="008413E5"/>
    <w:rsid w:val="00841469"/>
    <w:rsid w:val="0084165D"/>
    <w:rsid w:val="00841A3C"/>
    <w:rsid w:val="00841AF7"/>
    <w:rsid w:val="00841E70"/>
    <w:rsid w:val="0084214D"/>
    <w:rsid w:val="008421C6"/>
    <w:rsid w:val="008425C7"/>
    <w:rsid w:val="008427AD"/>
    <w:rsid w:val="00842A4D"/>
    <w:rsid w:val="00842DA3"/>
    <w:rsid w:val="00842E17"/>
    <w:rsid w:val="00843090"/>
    <w:rsid w:val="008430A5"/>
    <w:rsid w:val="0084315A"/>
    <w:rsid w:val="008435B4"/>
    <w:rsid w:val="00843724"/>
    <w:rsid w:val="008438ED"/>
    <w:rsid w:val="00843BCE"/>
    <w:rsid w:val="00843C45"/>
    <w:rsid w:val="00843DFC"/>
    <w:rsid w:val="00843EF5"/>
    <w:rsid w:val="00843FF4"/>
    <w:rsid w:val="0084471C"/>
    <w:rsid w:val="0084483B"/>
    <w:rsid w:val="0084493E"/>
    <w:rsid w:val="00844AC5"/>
    <w:rsid w:val="00845051"/>
    <w:rsid w:val="008453A5"/>
    <w:rsid w:val="00845549"/>
    <w:rsid w:val="00845AD6"/>
    <w:rsid w:val="00845D60"/>
    <w:rsid w:val="00845F32"/>
    <w:rsid w:val="00845F46"/>
    <w:rsid w:val="008460A0"/>
    <w:rsid w:val="0084640C"/>
    <w:rsid w:val="008464B9"/>
    <w:rsid w:val="0084681D"/>
    <w:rsid w:val="00846C31"/>
    <w:rsid w:val="00846E09"/>
    <w:rsid w:val="00846FEF"/>
    <w:rsid w:val="008470D2"/>
    <w:rsid w:val="00847124"/>
    <w:rsid w:val="0084739C"/>
    <w:rsid w:val="008473F2"/>
    <w:rsid w:val="008476E7"/>
    <w:rsid w:val="00847A7B"/>
    <w:rsid w:val="008500CE"/>
    <w:rsid w:val="00850304"/>
    <w:rsid w:val="0085054A"/>
    <w:rsid w:val="00850903"/>
    <w:rsid w:val="00850B79"/>
    <w:rsid w:val="0085157C"/>
    <w:rsid w:val="0085182C"/>
    <w:rsid w:val="0085199F"/>
    <w:rsid w:val="00851D2A"/>
    <w:rsid w:val="00851DD2"/>
    <w:rsid w:val="008527DE"/>
    <w:rsid w:val="008527EA"/>
    <w:rsid w:val="00852990"/>
    <w:rsid w:val="00852998"/>
    <w:rsid w:val="008529A0"/>
    <w:rsid w:val="00852CB0"/>
    <w:rsid w:val="00852DAE"/>
    <w:rsid w:val="0085319D"/>
    <w:rsid w:val="00853212"/>
    <w:rsid w:val="0085348A"/>
    <w:rsid w:val="008535F8"/>
    <w:rsid w:val="00853768"/>
    <w:rsid w:val="00853A30"/>
    <w:rsid w:val="00853D1E"/>
    <w:rsid w:val="00853EBA"/>
    <w:rsid w:val="0085448F"/>
    <w:rsid w:val="00854543"/>
    <w:rsid w:val="00854572"/>
    <w:rsid w:val="0085460D"/>
    <w:rsid w:val="00854976"/>
    <w:rsid w:val="00854AB3"/>
    <w:rsid w:val="00854E0A"/>
    <w:rsid w:val="00854FDE"/>
    <w:rsid w:val="00854FF7"/>
    <w:rsid w:val="0085514F"/>
    <w:rsid w:val="0085530C"/>
    <w:rsid w:val="00855459"/>
    <w:rsid w:val="008559FF"/>
    <w:rsid w:val="00855A57"/>
    <w:rsid w:val="00855C25"/>
    <w:rsid w:val="00855F06"/>
    <w:rsid w:val="00855FA5"/>
    <w:rsid w:val="00856559"/>
    <w:rsid w:val="00856BDD"/>
    <w:rsid w:val="00856EAE"/>
    <w:rsid w:val="00856F06"/>
    <w:rsid w:val="00856F53"/>
    <w:rsid w:val="00857018"/>
    <w:rsid w:val="008572A6"/>
    <w:rsid w:val="0085742E"/>
    <w:rsid w:val="0085746D"/>
    <w:rsid w:val="00857730"/>
    <w:rsid w:val="00857A95"/>
    <w:rsid w:val="00857B31"/>
    <w:rsid w:val="00857D5B"/>
    <w:rsid w:val="00857E07"/>
    <w:rsid w:val="00857EFC"/>
    <w:rsid w:val="00860090"/>
    <w:rsid w:val="00860295"/>
    <w:rsid w:val="00860413"/>
    <w:rsid w:val="00860435"/>
    <w:rsid w:val="00860512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687"/>
    <w:rsid w:val="00861712"/>
    <w:rsid w:val="008619D1"/>
    <w:rsid w:val="00861B7A"/>
    <w:rsid w:val="00861CB5"/>
    <w:rsid w:val="00861DD4"/>
    <w:rsid w:val="00861E96"/>
    <w:rsid w:val="00861F39"/>
    <w:rsid w:val="00861FF6"/>
    <w:rsid w:val="00861FFE"/>
    <w:rsid w:val="008624E1"/>
    <w:rsid w:val="00862588"/>
    <w:rsid w:val="008626BE"/>
    <w:rsid w:val="00862840"/>
    <w:rsid w:val="00862897"/>
    <w:rsid w:val="00862A2A"/>
    <w:rsid w:val="00862C18"/>
    <w:rsid w:val="00862C5F"/>
    <w:rsid w:val="00862E2C"/>
    <w:rsid w:val="0086349B"/>
    <w:rsid w:val="008635C0"/>
    <w:rsid w:val="008635C4"/>
    <w:rsid w:val="008637D4"/>
    <w:rsid w:val="0086386A"/>
    <w:rsid w:val="00863A40"/>
    <w:rsid w:val="00863A8B"/>
    <w:rsid w:val="00863ED4"/>
    <w:rsid w:val="00863FCD"/>
    <w:rsid w:val="00864130"/>
    <w:rsid w:val="008641F8"/>
    <w:rsid w:val="0086426B"/>
    <w:rsid w:val="00864527"/>
    <w:rsid w:val="00864539"/>
    <w:rsid w:val="00864592"/>
    <w:rsid w:val="008646B9"/>
    <w:rsid w:val="008647E5"/>
    <w:rsid w:val="00864910"/>
    <w:rsid w:val="00864B3A"/>
    <w:rsid w:val="00864C7E"/>
    <w:rsid w:val="00864CF5"/>
    <w:rsid w:val="00864E8A"/>
    <w:rsid w:val="00864F17"/>
    <w:rsid w:val="008650F4"/>
    <w:rsid w:val="008651C6"/>
    <w:rsid w:val="008651D1"/>
    <w:rsid w:val="00865808"/>
    <w:rsid w:val="00865DF8"/>
    <w:rsid w:val="0086605F"/>
    <w:rsid w:val="008661B3"/>
    <w:rsid w:val="00866339"/>
    <w:rsid w:val="008663C7"/>
    <w:rsid w:val="0086646E"/>
    <w:rsid w:val="008664EA"/>
    <w:rsid w:val="008667BC"/>
    <w:rsid w:val="00866954"/>
    <w:rsid w:val="00866973"/>
    <w:rsid w:val="008671C9"/>
    <w:rsid w:val="0086738D"/>
    <w:rsid w:val="0086741A"/>
    <w:rsid w:val="008674C6"/>
    <w:rsid w:val="00867928"/>
    <w:rsid w:val="00867B55"/>
    <w:rsid w:val="00867DD3"/>
    <w:rsid w:val="00867FFB"/>
    <w:rsid w:val="00870407"/>
    <w:rsid w:val="00870417"/>
    <w:rsid w:val="00870943"/>
    <w:rsid w:val="008709E4"/>
    <w:rsid w:val="00870C84"/>
    <w:rsid w:val="00870C85"/>
    <w:rsid w:val="00870D47"/>
    <w:rsid w:val="00870E05"/>
    <w:rsid w:val="00870E16"/>
    <w:rsid w:val="0087116F"/>
    <w:rsid w:val="00871178"/>
    <w:rsid w:val="008711E3"/>
    <w:rsid w:val="008712DA"/>
    <w:rsid w:val="0087130B"/>
    <w:rsid w:val="008716F4"/>
    <w:rsid w:val="00871707"/>
    <w:rsid w:val="00871877"/>
    <w:rsid w:val="008718CD"/>
    <w:rsid w:val="00871DC7"/>
    <w:rsid w:val="00871DEC"/>
    <w:rsid w:val="00872013"/>
    <w:rsid w:val="00872147"/>
    <w:rsid w:val="00872595"/>
    <w:rsid w:val="00872670"/>
    <w:rsid w:val="008728BD"/>
    <w:rsid w:val="008728D9"/>
    <w:rsid w:val="00872A12"/>
    <w:rsid w:val="00872C7C"/>
    <w:rsid w:val="00872CA6"/>
    <w:rsid w:val="00872EC7"/>
    <w:rsid w:val="00873036"/>
    <w:rsid w:val="008731B5"/>
    <w:rsid w:val="0087336E"/>
    <w:rsid w:val="008733CA"/>
    <w:rsid w:val="008734FE"/>
    <w:rsid w:val="00873722"/>
    <w:rsid w:val="00873C69"/>
    <w:rsid w:val="00873DA4"/>
    <w:rsid w:val="0087402A"/>
    <w:rsid w:val="008744A4"/>
    <w:rsid w:val="00874718"/>
    <w:rsid w:val="0087479B"/>
    <w:rsid w:val="00874D97"/>
    <w:rsid w:val="00874E27"/>
    <w:rsid w:val="00874E5B"/>
    <w:rsid w:val="00874EA2"/>
    <w:rsid w:val="008750FA"/>
    <w:rsid w:val="00875229"/>
    <w:rsid w:val="008752A4"/>
    <w:rsid w:val="00875339"/>
    <w:rsid w:val="00875876"/>
    <w:rsid w:val="00875941"/>
    <w:rsid w:val="00875AD1"/>
    <w:rsid w:val="00875CAF"/>
    <w:rsid w:val="00876121"/>
    <w:rsid w:val="0087618B"/>
    <w:rsid w:val="00876255"/>
    <w:rsid w:val="008764A4"/>
    <w:rsid w:val="008764C0"/>
    <w:rsid w:val="008767A5"/>
    <w:rsid w:val="008769EC"/>
    <w:rsid w:val="00876D28"/>
    <w:rsid w:val="0087700E"/>
    <w:rsid w:val="00877119"/>
    <w:rsid w:val="0087740B"/>
    <w:rsid w:val="00877454"/>
    <w:rsid w:val="0087774C"/>
    <w:rsid w:val="008779DE"/>
    <w:rsid w:val="00877BC5"/>
    <w:rsid w:val="00877D7B"/>
    <w:rsid w:val="00877D9B"/>
    <w:rsid w:val="00877DA0"/>
    <w:rsid w:val="00880048"/>
    <w:rsid w:val="0088029C"/>
    <w:rsid w:val="008803CF"/>
    <w:rsid w:val="008806C2"/>
    <w:rsid w:val="008807DA"/>
    <w:rsid w:val="00880C59"/>
    <w:rsid w:val="00880D1E"/>
    <w:rsid w:val="00880DAB"/>
    <w:rsid w:val="008818B4"/>
    <w:rsid w:val="00881EB8"/>
    <w:rsid w:val="008821EE"/>
    <w:rsid w:val="00882442"/>
    <w:rsid w:val="00882561"/>
    <w:rsid w:val="00882873"/>
    <w:rsid w:val="00882CC5"/>
    <w:rsid w:val="00882E80"/>
    <w:rsid w:val="00882E8C"/>
    <w:rsid w:val="00882EFC"/>
    <w:rsid w:val="0088335F"/>
    <w:rsid w:val="00883484"/>
    <w:rsid w:val="008835CC"/>
    <w:rsid w:val="008839CD"/>
    <w:rsid w:val="008839D6"/>
    <w:rsid w:val="00883ABF"/>
    <w:rsid w:val="00883C2D"/>
    <w:rsid w:val="00883D4A"/>
    <w:rsid w:val="00883EB0"/>
    <w:rsid w:val="00883F38"/>
    <w:rsid w:val="00883F61"/>
    <w:rsid w:val="0088468E"/>
    <w:rsid w:val="008848AD"/>
    <w:rsid w:val="00884A08"/>
    <w:rsid w:val="00884AE5"/>
    <w:rsid w:val="00884C8A"/>
    <w:rsid w:val="00885217"/>
    <w:rsid w:val="00885247"/>
    <w:rsid w:val="008855A0"/>
    <w:rsid w:val="008857AA"/>
    <w:rsid w:val="0088596E"/>
    <w:rsid w:val="008859FF"/>
    <w:rsid w:val="00885BDD"/>
    <w:rsid w:val="00885D79"/>
    <w:rsid w:val="00885ECD"/>
    <w:rsid w:val="008862BE"/>
    <w:rsid w:val="008866B1"/>
    <w:rsid w:val="00886776"/>
    <w:rsid w:val="0088679E"/>
    <w:rsid w:val="008867FC"/>
    <w:rsid w:val="008869D3"/>
    <w:rsid w:val="00886CB3"/>
    <w:rsid w:val="00887567"/>
    <w:rsid w:val="008875FA"/>
    <w:rsid w:val="0088763E"/>
    <w:rsid w:val="008877D8"/>
    <w:rsid w:val="008878E0"/>
    <w:rsid w:val="0088794C"/>
    <w:rsid w:val="00887AFD"/>
    <w:rsid w:val="00887B03"/>
    <w:rsid w:val="00887B52"/>
    <w:rsid w:val="00887B54"/>
    <w:rsid w:val="00887B77"/>
    <w:rsid w:val="00887C7C"/>
    <w:rsid w:val="00887FB7"/>
    <w:rsid w:val="00890042"/>
    <w:rsid w:val="00890529"/>
    <w:rsid w:val="00890717"/>
    <w:rsid w:val="00890757"/>
    <w:rsid w:val="0089089F"/>
    <w:rsid w:val="008909D1"/>
    <w:rsid w:val="00890A74"/>
    <w:rsid w:val="00890F65"/>
    <w:rsid w:val="0089129A"/>
    <w:rsid w:val="00891B3B"/>
    <w:rsid w:val="00891B6C"/>
    <w:rsid w:val="00891DB6"/>
    <w:rsid w:val="00891FEE"/>
    <w:rsid w:val="0089200B"/>
    <w:rsid w:val="0089237D"/>
    <w:rsid w:val="008925AB"/>
    <w:rsid w:val="00892905"/>
    <w:rsid w:val="00892A66"/>
    <w:rsid w:val="00892CDB"/>
    <w:rsid w:val="00892DE0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5A9"/>
    <w:rsid w:val="008935B1"/>
    <w:rsid w:val="008935F1"/>
    <w:rsid w:val="008936C9"/>
    <w:rsid w:val="0089378E"/>
    <w:rsid w:val="00894086"/>
    <w:rsid w:val="008940E7"/>
    <w:rsid w:val="008942AE"/>
    <w:rsid w:val="008943F8"/>
    <w:rsid w:val="00894516"/>
    <w:rsid w:val="0089488C"/>
    <w:rsid w:val="00894B79"/>
    <w:rsid w:val="00894C5A"/>
    <w:rsid w:val="00894DC2"/>
    <w:rsid w:val="00894E75"/>
    <w:rsid w:val="0089527C"/>
    <w:rsid w:val="00895555"/>
    <w:rsid w:val="008955E7"/>
    <w:rsid w:val="008958B0"/>
    <w:rsid w:val="00895A34"/>
    <w:rsid w:val="00895BFB"/>
    <w:rsid w:val="00895DBA"/>
    <w:rsid w:val="00895FEB"/>
    <w:rsid w:val="0089602D"/>
    <w:rsid w:val="00896379"/>
    <w:rsid w:val="00896503"/>
    <w:rsid w:val="00896546"/>
    <w:rsid w:val="0089661B"/>
    <w:rsid w:val="00896875"/>
    <w:rsid w:val="00896AEB"/>
    <w:rsid w:val="00896E32"/>
    <w:rsid w:val="00896FE7"/>
    <w:rsid w:val="008970E0"/>
    <w:rsid w:val="00897760"/>
    <w:rsid w:val="00897799"/>
    <w:rsid w:val="008979C6"/>
    <w:rsid w:val="00897A8D"/>
    <w:rsid w:val="00897C0B"/>
    <w:rsid w:val="00897D8E"/>
    <w:rsid w:val="00897F65"/>
    <w:rsid w:val="00897F8A"/>
    <w:rsid w:val="00897F9D"/>
    <w:rsid w:val="008A01A1"/>
    <w:rsid w:val="008A02F3"/>
    <w:rsid w:val="008A0504"/>
    <w:rsid w:val="008A05BC"/>
    <w:rsid w:val="008A06C6"/>
    <w:rsid w:val="008A079B"/>
    <w:rsid w:val="008A07C3"/>
    <w:rsid w:val="008A08DF"/>
    <w:rsid w:val="008A0998"/>
    <w:rsid w:val="008A0F21"/>
    <w:rsid w:val="008A12ED"/>
    <w:rsid w:val="008A14EA"/>
    <w:rsid w:val="008A1FE3"/>
    <w:rsid w:val="008A21B4"/>
    <w:rsid w:val="008A2537"/>
    <w:rsid w:val="008A26B0"/>
    <w:rsid w:val="008A2A6D"/>
    <w:rsid w:val="008A2BEE"/>
    <w:rsid w:val="008A2CDD"/>
    <w:rsid w:val="008A2D39"/>
    <w:rsid w:val="008A33C8"/>
    <w:rsid w:val="008A3683"/>
    <w:rsid w:val="008A3892"/>
    <w:rsid w:val="008A3A88"/>
    <w:rsid w:val="008A3AAC"/>
    <w:rsid w:val="008A3D40"/>
    <w:rsid w:val="008A3EB1"/>
    <w:rsid w:val="008A42C2"/>
    <w:rsid w:val="008A44E9"/>
    <w:rsid w:val="008A47E1"/>
    <w:rsid w:val="008A4867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2F"/>
    <w:rsid w:val="008A5E62"/>
    <w:rsid w:val="008A6089"/>
    <w:rsid w:val="008A6139"/>
    <w:rsid w:val="008A6145"/>
    <w:rsid w:val="008A61F4"/>
    <w:rsid w:val="008A63F1"/>
    <w:rsid w:val="008A646F"/>
    <w:rsid w:val="008A650A"/>
    <w:rsid w:val="008A65B9"/>
    <w:rsid w:val="008A6695"/>
    <w:rsid w:val="008A68B7"/>
    <w:rsid w:val="008A699C"/>
    <w:rsid w:val="008A6A4C"/>
    <w:rsid w:val="008A6AC3"/>
    <w:rsid w:val="008A6B6E"/>
    <w:rsid w:val="008A6C29"/>
    <w:rsid w:val="008A6E83"/>
    <w:rsid w:val="008A747A"/>
    <w:rsid w:val="008A75DB"/>
    <w:rsid w:val="008A7797"/>
    <w:rsid w:val="008A7A84"/>
    <w:rsid w:val="008A7AF7"/>
    <w:rsid w:val="008A7B53"/>
    <w:rsid w:val="008A7D11"/>
    <w:rsid w:val="008A7DC1"/>
    <w:rsid w:val="008A7EDE"/>
    <w:rsid w:val="008A7F3E"/>
    <w:rsid w:val="008A7FAC"/>
    <w:rsid w:val="008B064B"/>
    <w:rsid w:val="008B0690"/>
    <w:rsid w:val="008B0758"/>
    <w:rsid w:val="008B0828"/>
    <w:rsid w:val="008B0844"/>
    <w:rsid w:val="008B086A"/>
    <w:rsid w:val="008B0AFC"/>
    <w:rsid w:val="008B0BA6"/>
    <w:rsid w:val="008B0C4B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C8D"/>
    <w:rsid w:val="008B1CD8"/>
    <w:rsid w:val="008B1E0B"/>
    <w:rsid w:val="008B1EE3"/>
    <w:rsid w:val="008B2406"/>
    <w:rsid w:val="008B2420"/>
    <w:rsid w:val="008B2501"/>
    <w:rsid w:val="008B286F"/>
    <w:rsid w:val="008B2AB8"/>
    <w:rsid w:val="008B2EDC"/>
    <w:rsid w:val="008B3167"/>
    <w:rsid w:val="008B3187"/>
    <w:rsid w:val="008B3541"/>
    <w:rsid w:val="008B3B01"/>
    <w:rsid w:val="008B3BBD"/>
    <w:rsid w:val="008B3C3B"/>
    <w:rsid w:val="008B3E61"/>
    <w:rsid w:val="008B41FA"/>
    <w:rsid w:val="008B4337"/>
    <w:rsid w:val="008B4437"/>
    <w:rsid w:val="008B44F2"/>
    <w:rsid w:val="008B4590"/>
    <w:rsid w:val="008B467D"/>
    <w:rsid w:val="008B473C"/>
    <w:rsid w:val="008B47A9"/>
    <w:rsid w:val="008B49B5"/>
    <w:rsid w:val="008B49C1"/>
    <w:rsid w:val="008B4AEF"/>
    <w:rsid w:val="008B51E9"/>
    <w:rsid w:val="008B5274"/>
    <w:rsid w:val="008B530A"/>
    <w:rsid w:val="008B55C4"/>
    <w:rsid w:val="008B5808"/>
    <w:rsid w:val="008B59AC"/>
    <w:rsid w:val="008B604B"/>
    <w:rsid w:val="008B611F"/>
    <w:rsid w:val="008B63B0"/>
    <w:rsid w:val="008B6916"/>
    <w:rsid w:val="008B6A0B"/>
    <w:rsid w:val="008B6BC8"/>
    <w:rsid w:val="008B6E98"/>
    <w:rsid w:val="008B705D"/>
    <w:rsid w:val="008B743E"/>
    <w:rsid w:val="008B77B7"/>
    <w:rsid w:val="008B7866"/>
    <w:rsid w:val="008B7BE0"/>
    <w:rsid w:val="008B7CC8"/>
    <w:rsid w:val="008B7D9B"/>
    <w:rsid w:val="008B7EF7"/>
    <w:rsid w:val="008C0052"/>
    <w:rsid w:val="008C029D"/>
    <w:rsid w:val="008C057E"/>
    <w:rsid w:val="008C05D7"/>
    <w:rsid w:val="008C05DD"/>
    <w:rsid w:val="008C0701"/>
    <w:rsid w:val="008C0A5D"/>
    <w:rsid w:val="008C0D41"/>
    <w:rsid w:val="008C11B9"/>
    <w:rsid w:val="008C138C"/>
    <w:rsid w:val="008C149B"/>
    <w:rsid w:val="008C18E9"/>
    <w:rsid w:val="008C1A65"/>
    <w:rsid w:val="008C201F"/>
    <w:rsid w:val="008C202E"/>
    <w:rsid w:val="008C207D"/>
    <w:rsid w:val="008C20BE"/>
    <w:rsid w:val="008C20D0"/>
    <w:rsid w:val="008C2222"/>
    <w:rsid w:val="008C237A"/>
    <w:rsid w:val="008C2834"/>
    <w:rsid w:val="008C2AB6"/>
    <w:rsid w:val="008C2AD3"/>
    <w:rsid w:val="008C2ADF"/>
    <w:rsid w:val="008C2AFB"/>
    <w:rsid w:val="008C2E05"/>
    <w:rsid w:val="008C2F71"/>
    <w:rsid w:val="008C3026"/>
    <w:rsid w:val="008C3185"/>
    <w:rsid w:val="008C32D6"/>
    <w:rsid w:val="008C32F0"/>
    <w:rsid w:val="008C35FE"/>
    <w:rsid w:val="008C36DD"/>
    <w:rsid w:val="008C37EB"/>
    <w:rsid w:val="008C3D94"/>
    <w:rsid w:val="008C3DAA"/>
    <w:rsid w:val="008C42AA"/>
    <w:rsid w:val="008C42D6"/>
    <w:rsid w:val="008C466B"/>
    <w:rsid w:val="008C4DC1"/>
    <w:rsid w:val="008C4E64"/>
    <w:rsid w:val="008C4E9D"/>
    <w:rsid w:val="008C4F9A"/>
    <w:rsid w:val="008C51D1"/>
    <w:rsid w:val="008C52DE"/>
    <w:rsid w:val="008C533B"/>
    <w:rsid w:val="008C56A4"/>
    <w:rsid w:val="008C5A5D"/>
    <w:rsid w:val="008C5A64"/>
    <w:rsid w:val="008C5B27"/>
    <w:rsid w:val="008C5EC6"/>
    <w:rsid w:val="008C63AC"/>
    <w:rsid w:val="008C6497"/>
    <w:rsid w:val="008C68EE"/>
    <w:rsid w:val="008C69C0"/>
    <w:rsid w:val="008C6C57"/>
    <w:rsid w:val="008C6D3F"/>
    <w:rsid w:val="008C6E36"/>
    <w:rsid w:val="008C700D"/>
    <w:rsid w:val="008C7B6D"/>
    <w:rsid w:val="008C7E10"/>
    <w:rsid w:val="008D0049"/>
    <w:rsid w:val="008D0182"/>
    <w:rsid w:val="008D029C"/>
    <w:rsid w:val="008D0455"/>
    <w:rsid w:val="008D051E"/>
    <w:rsid w:val="008D083B"/>
    <w:rsid w:val="008D1116"/>
    <w:rsid w:val="008D122D"/>
    <w:rsid w:val="008D1272"/>
    <w:rsid w:val="008D128C"/>
    <w:rsid w:val="008D13E1"/>
    <w:rsid w:val="008D165A"/>
    <w:rsid w:val="008D169A"/>
    <w:rsid w:val="008D1A96"/>
    <w:rsid w:val="008D1B3E"/>
    <w:rsid w:val="008D1C24"/>
    <w:rsid w:val="008D22F6"/>
    <w:rsid w:val="008D23C2"/>
    <w:rsid w:val="008D2416"/>
    <w:rsid w:val="008D2C7C"/>
    <w:rsid w:val="008D305A"/>
    <w:rsid w:val="008D30C4"/>
    <w:rsid w:val="008D3283"/>
    <w:rsid w:val="008D32B0"/>
    <w:rsid w:val="008D3692"/>
    <w:rsid w:val="008D3706"/>
    <w:rsid w:val="008D37E6"/>
    <w:rsid w:val="008D4107"/>
    <w:rsid w:val="008D46F4"/>
    <w:rsid w:val="008D4B1C"/>
    <w:rsid w:val="008D4B73"/>
    <w:rsid w:val="008D4C53"/>
    <w:rsid w:val="008D4CE4"/>
    <w:rsid w:val="008D53D0"/>
    <w:rsid w:val="008D5A9C"/>
    <w:rsid w:val="008D5B0F"/>
    <w:rsid w:val="008D5C2C"/>
    <w:rsid w:val="008D5C64"/>
    <w:rsid w:val="008D5F59"/>
    <w:rsid w:val="008D5FF4"/>
    <w:rsid w:val="008D6005"/>
    <w:rsid w:val="008D6051"/>
    <w:rsid w:val="008D612F"/>
    <w:rsid w:val="008D6134"/>
    <w:rsid w:val="008D6211"/>
    <w:rsid w:val="008D6790"/>
    <w:rsid w:val="008D6869"/>
    <w:rsid w:val="008D6B69"/>
    <w:rsid w:val="008D6C8A"/>
    <w:rsid w:val="008D6CC3"/>
    <w:rsid w:val="008D6D79"/>
    <w:rsid w:val="008D6EC9"/>
    <w:rsid w:val="008D71A3"/>
    <w:rsid w:val="008D746E"/>
    <w:rsid w:val="008D7478"/>
    <w:rsid w:val="008D750D"/>
    <w:rsid w:val="008D7959"/>
    <w:rsid w:val="008D7A2D"/>
    <w:rsid w:val="008D7DBB"/>
    <w:rsid w:val="008D7E3B"/>
    <w:rsid w:val="008D7E53"/>
    <w:rsid w:val="008E0115"/>
    <w:rsid w:val="008E0225"/>
    <w:rsid w:val="008E02E5"/>
    <w:rsid w:val="008E08C5"/>
    <w:rsid w:val="008E0AE6"/>
    <w:rsid w:val="008E0C7E"/>
    <w:rsid w:val="008E0D15"/>
    <w:rsid w:val="008E0F4B"/>
    <w:rsid w:val="008E11DC"/>
    <w:rsid w:val="008E13B4"/>
    <w:rsid w:val="008E16C5"/>
    <w:rsid w:val="008E19B4"/>
    <w:rsid w:val="008E1DF3"/>
    <w:rsid w:val="008E1EDE"/>
    <w:rsid w:val="008E1FC1"/>
    <w:rsid w:val="008E236B"/>
    <w:rsid w:val="008E2671"/>
    <w:rsid w:val="008E26F3"/>
    <w:rsid w:val="008E2777"/>
    <w:rsid w:val="008E2822"/>
    <w:rsid w:val="008E2912"/>
    <w:rsid w:val="008E297E"/>
    <w:rsid w:val="008E2BA1"/>
    <w:rsid w:val="008E2C63"/>
    <w:rsid w:val="008E2F15"/>
    <w:rsid w:val="008E30A3"/>
    <w:rsid w:val="008E30CF"/>
    <w:rsid w:val="008E3369"/>
    <w:rsid w:val="008E3532"/>
    <w:rsid w:val="008E3802"/>
    <w:rsid w:val="008E3932"/>
    <w:rsid w:val="008E3E54"/>
    <w:rsid w:val="008E410C"/>
    <w:rsid w:val="008E4790"/>
    <w:rsid w:val="008E4B22"/>
    <w:rsid w:val="008E4F37"/>
    <w:rsid w:val="008E5037"/>
    <w:rsid w:val="008E511E"/>
    <w:rsid w:val="008E5146"/>
    <w:rsid w:val="008E52AE"/>
    <w:rsid w:val="008E53B1"/>
    <w:rsid w:val="008E5550"/>
    <w:rsid w:val="008E59CB"/>
    <w:rsid w:val="008E59E6"/>
    <w:rsid w:val="008E5B5B"/>
    <w:rsid w:val="008E5B71"/>
    <w:rsid w:val="008E5B9C"/>
    <w:rsid w:val="008E5DBE"/>
    <w:rsid w:val="008E5DE2"/>
    <w:rsid w:val="008E5E54"/>
    <w:rsid w:val="008E5F64"/>
    <w:rsid w:val="008E65B8"/>
    <w:rsid w:val="008E685D"/>
    <w:rsid w:val="008E69C9"/>
    <w:rsid w:val="008E6C91"/>
    <w:rsid w:val="008E6FD0"/>
    <w:rsid w:val="008E7251"/>
    <w:rsid w:val="008E7659"/>
    <w:rsid w:val="008E7666"/>
    <w:rsid w:val="008E7758"/>
    <w:rsid w:val="008E79D4"/>
    <w:rsid w:val="008E7A33"/>
    <w:rsid w:val="008E7B4E"/>
    <w:rsid w:val="008E7BF7"/>
    <w:rsid w:val="008E7C09"/>
    <w:rsid w:val="008E7EC1"/>
    <w:rsid w:val="008E7F02"/>
    <w:rsid w:val="008F010A"/>
    <w:rsid w:val="008F02A3"/>
    <w:rsid w:val="008F0959"/>
    <w:rsid w:val="008F09E9"/>
    <w:rsid w:val="008F0A06"/>
    <w:rsid w:val="008F106F"/>
    <w:rsid w:val="008F10B8"/>
    <w:rsid w:val="008F15DF"/>
    <w:rsid w:val="008F1704"/>
    <w:rsid w:val="008F181D"/>
    <w:rsid w:val="008F1C7C"/>
    <w:rsid w:val="008F1CA9"/>
    <w:rsid w:val="008F1E5C"/>
    <w:rsid w:val="008F2018"/>
    <w:rsid w:val="008F2326"/>
    <w:rsid w:val="008F23AA"/>
    <w:rsid w:val="008F24EB"/>
    <w:rsid w:val="008F282B"/>
    <w:rsid w:val="008F2831"/>
    <w:rsid w:val="008F2B08"/>
    <w:rsid w:val="008F2B87"/>
    <w:rsid w:val="008F2CEA"/>
    <w:rsid w:val="008F3040"/>
    <w:rsid w:val="008F3192"/>
    <w:rsid w:val="008F3335"/>
    <w:rsid w:val="008F3423"/>
    <w:rsid w:val="008F3470"/>
    <w:rsid w:val="008F3576"/>
    <w:rsid w:val="008F358D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ECF"/>
    <w:rsid w:val="008F5089"/>
    <w:rsid w:val="008F50A3"/>
    <w:rsid w:val="008F5B83"/>
    <w:rsid w:val="008F5B96"/>
    <w:rsid w:val="008F5D16"/>
    <w:rsid w:val="008F616A"/>
    <w:rsid w:val="008F6367"/>
    <w:rsid w:val="008F65C8"/>
    <w:rsid w:val="008F6F47"/>
    <w:rsid w:val="008F6F7C"/>
    <w:rsid w:val="008F7228"/>
    <w:rsid w:val="008F731A"/>
    <w:rsid w:val="008F749E"/>
    <w:rsid w:val="008F7546"/>
    <w:rsid w:val="008F7595"/>
    <w:rsid w:val="008F7991"/>
    <w:rsid w:val="008F7B11"/>
    <w:rsid w:val="008F7BD2"/>
    <w:rsid w:val="00900010"/>
    <w:rsid w:val="00900064"/>
    <w:rsid w:val="009000DA"/>
    <w:rsid w:val="009001E8"/>
    <w:rsid w:val="00900698"/>
    <w:rsid w:val="009006E7"/>
    <w:rsid w:val="00900D5B"/>
    <w:rsid w:val="00900E8C"/>
    <w:rsid w:val="00900F60"/>
    <w:rsid w:val="00900FFD"/>
    <w:rsid w:val="00900FFE"/>
    <w:rsid w:val="0090121C"/>
    <w:rsid w:val="0090123A"/>
    <w:rsid w:val="00901432"/>
    <w:rsid w:val="00901984"/>
    <w:rsid w:val="00901AF3"/>
    <w:rsid w:val="00901E90"/>
    <w:rsid w:val="00901FE8"/>
    <w:rsid w:val="00902162"/>
    <w:rsid w:val="009025DB"/>
    <w:rsid w:val="009028F5"/>
    <w:rsid w:val="00902A11"/>
    <w:rsid w:val="00902BFF"/>
    <w:rsid w:val="00902C15"/>
    <w:rsid w:val="00902CAB"/>
    <w:rsid w:val="00902D52"/>
    <w:rsid w:val="00903175"/>
    <w:rsid w:val="00903353"/>
    <w:rsid w:val="0090343F"/>
    <w:rsid w:val="00903507"/>
    <w:rsid w:val="00903836"/>
    <w:rsid w:val="00903910"/>
    <w:rsid w:val="00903A76"/>
    <w:rsid w:val="00903BB8"/>
    <w:rsid w:val="00903ECF"/>
    <w:rsid w:val="00903F61"/>
    <w:rsid w:val="00903F7F"/>
    <w:rsid w:val="009040AF"/>
    <w:rsid w:val="009040E2"/>
    <w:rsid w:val="0090414E"/>
    <w:rsid w:val="00904307"/>
    <w:rsid w:val="009043D8"/>
    <w:rsid w:val="009043EA"/>
    <w:rsid w:val="00904469"/>
    <w:rsid w:val="009045D9"/>
    <w:rsid w:val="00904B66"/>
    <w:rsid w:val="00904BE1"/>
    <w:rsid w:val="00904DFE"/>
    <w:rsid w:val="00905012"/>
    <w:rsid w:val="00905131"/>
    <w:rsid w:val="00905139"/>
    <w:rsid w:val="00905357"/>
    <w:rsid w:val="009054CF"/>
    <w:rsid w:val="00905794"/>
    <w:rsid w:val="00905984"/>
    <w:rsid w:val="009059B3"/>
    <w:rsid w:val="009059DE"/>
    <w:rsid w:val="00905ADE"/>
    <w:rsid w:val="00905C5D"/>
    <w:rsid w:val="00905F75"/>
    <w:rsid w:val="00906491"/>
    <w:rsid w:val="0090678B"/>
    <w:rsid w:val="00906A0D"/>
    <w:rsid w:val="00906BBC"/>
    <w:rsid w:val="00906C2B"/>
    <w:rsid w:val="00906D31"/>
    <w:rsid w:val="00907038"/>
    <w:rsid w:val="00907801"/>
    <w:rsid w:val="00907AD4"/>
    <w:rsid w:val="00907B27"/>
    <w:rsid w:val="00907E4D"/>
    <w:rsid w:val="00907EDC"/>
    <w:rsid w:val="009100F8"/>
    <w:rsid w:val="00910231"/>
    <w:rsid w:val="009103B7"/>
    <w:rsid w:val="0091040C"/>
    <w:rsid w:val="009106C7"/>
    <w:rsid w:val="00910A0E"/>
    <w:rsid w:val="00910A73"/>
    <w:rsid w:val="00910EE5"/>
    <w:rsid w:val="009114B5"/>
    <w:rsid w:val="00911734"/>
    <w:rsid w:val="00911783"/>
    <w:rsid w:val="009117A5"/>
    <w:rsid w:val="00911950"/>
    <w:rsid w:val="0091198C"/>
    <w:rsid w:val="00911A99"/>
    <w:rsid w:val="00911F29"/>
    <w:rsid w:val="00912037"/>
    <w:rsid w:val="009123A1"/>
    <w:rsid w:val="009128C6"/>
    <w:rsid w:val="00912ABC"/>
    <w:rsid w:val="00912C4A"/>
    <w:rsid w:val="00912C77"/>
    <w:rsid w:val="00912D30"/>
    <w:rsid w:val="00912D32"/>
    <w:rsid w:val="00912F72"/>
    <w:rsid w:val="00913197"/>
    <w:rsid w:val="009133DC"/>
    <w:rsid w:val="0091348F"/>
    <w:rsid w:val="009137D0"/>
    <w:rsid w:val="00913D52"/>
    <w:rsid w:val="009141CD"/>
    <w:rsid w:val="00914573"/>
    <w:rsid w:val="00914944"/>
    <w:rsid w:val="009149EC"/>
    <w:rsid w:val="00914AAF"/>
    <w:rsid w:val="00914AD7"/>
    <w:rsid w:val="00915129"/>
    <w:rsid w:val="0091549C"/>
    <w:rsid w:val="00915770"/>
    <w:rsid w:val="00915DDB"/>
    <w:rsid w:val="00915EB8"/>
    <w:rsid w:val="00915FA2"/>
    <w:rsid w:val="0091612D"/>
    <w:rsid w:val="00916487"/>
    <w:rsid w:val="009164C5"/>
    <w:rsid w:val="0091669B"/>
    <w:rsid w:val="009166A7"/>
    <w:rsid w:val="00916D87"/>
    <w:rsid w:val="00916E49"/>
    <w:rsid w:val="00916F86"/>
    <w:rsid w:val="009170C0"/>
    <w:rsid w:val="00917132"/>
    <w:rsid w:val="00917202"/>
    <w:rsid w:val="0091741D"/>
    <w:rsid w:val="00917582"/>
    <w:rsid w:val="00917638"/>
    <w:rsid w:val="0091771D"/>
    <w:rsid w:val="00917728"/>
    <w:rsid w:val="00917759"/>
    <w:rsid w:val="0091780F"/>
    <w:rsid w:val="00917BF2"/>
    <w:rsid w:val="00917D12"/>
    <w:rsid w:val="00917DD9"/>
    <w:rsid w:val="00917F61"/>
    <w:rsid w:val="00917FDC"/>
    <w:rsid w:val="0092045D"/>
    <w:rsid w:val="009204ED"/>
    <w:rsid w:val="00920593"/>
    <w:rsid w:val="00920747"/>
    <w:rsid w:val="009207DF"/>
    <w:rsid w:val="009209B6"/>
    <w:rsid w:val="00920A2C"/>
    <w:rsid w:val="00920CBC"/>
    <w:rsid w:val="00920DD9"/>
    <w:rsid w:val="00920EEF"/>
    <w:rsid w:val="00920F48"/>
    <w:rsid w:val="00920F82"/>
    <w:rsid w:val="00921126"/>
    <w:rsid w:val="0092114C"/>
    <w:rsid w:val="00921217"/>
    <w:rsid w:val="0092124F"/>
    <w:rsid w:val="00921341"/>
    <w:rsid w:val="00921351"/>
    <w:rsid w:val="0092139B"/>
    <w:rsid w:val="00921446"/>
    <w:rsid w:val="009217A0"/>
    <w:rsid w:val="0092183F"/>
    <w:rsid w:val="0092190F"/>
    <w:rsid w:val="00921B06"/>
    <w:rsid w:val="00921B2E"/>
    <w:rsid w:val="00921C5A"/>
    <w:rsid w:val="00921CF0"/>
    <w:rsid w:val="00921D0D"/>
    <w:rsid w:val="00921DC4"/>
    <w:rsid w:val="00921F19"/>
    <w:rsid w:val="00921F62"/>
    <w:rsid w:val="00922263"/>
    <w:rsid w:val="00922378"/>
    <w:rsid w:val="0092237D"/>
    <w:rsid w:val="00922D78"/>
    <w:rsid w:val="00923115"/>
    <w:rsid w:val="00923161"/>
    <w:rsid w:val="009231D3"/>
    <w:rsid w:val="0092343E"/>
    <w:rsid w:val="00923452"/>
    <w:rsid w:val="009234B1"/>
    <w:rsid w:val="0092368B"/>
    <w:rsid w:val="009236E1"/>
    <w:rsid w:val="009238B5"/>
    <w:rsid w:val="009238BF"/>
    <w:rsid w:val="00923B30"/>
    <w:rsid w:val="00923C19"/>
    <w:rsid w:val="00923D73"/>
    <w:rsid w:val="00924034"/>
    <w:rsid w:val="009242FD"/>
    <w:rsid w:val="00924E37"/>
    <w:rsid w:val="00924E42"/>
    <w:rsid w:val="00924F4A"/>
    <w:rsid w:val="009252BB"/>
    <w:rsid w:val="009252E3"/>
    <w:rsid w:val="009252E4"/>
    <w:rsid w:val="009253A9"/>
    <w:rsid w:val="009254CE"/>
    <w:rsid w:val="009254FA"/>
    <w:rsid w:val="0092555F"/>
    <w:rsid w:val="0092573D"/>
    <w:rsid w:val="00925A68"/>
    <w:rsid w:val="00925CB4"/>
    <w:rsid w:val="00925EDB"/>
    <w:rsid w:val="009260F7"/>
    <w:rsid w:val="00926271"/>
    <w:rsid w:val="00926C4A"/>
    <w:rsid w:val="00926F34"/>
    <w:rsid w:val="00926FCD"/>
    <w:rsid w:val="00927435"/>
    <w:rsid w:val="009276B0"/>
    <w:rsid w:val="0092778C"/>
    <w:rsid w:val="009277D3"/>
    <w:rsid w:val="00927B0A"/>
    <w:rsid w:val="00927D21"/>
    <w:rsid w:val="00927EBB"/>
    <w:rsid w:val="00930106"/>
    <w:rsid w:val="0093043D"/>
    <w:rsid w:val="009307FB"/>
    <w:rsid w:val="00930833"/>
    <w:rsid w:val="00930A84"/>
    <w:rsid w:val="00930ACD"/>
    <w:rsid w:val="00930AF9"/>
    <w:rsid w:val="00930BB7"/>
    <w:rsid w:val="009310A9"/>
    <w:rsid w:val="0093116E"/>
    <w:rsid w:val="00931214"/>
    <w:rsid w:val="009312EE"/>
    <w:rsid w:val="009313BB"/>
    <w:rsid w:val="0093144D"/>
    <w:rsid w:val="009315B9"/>
    <w:rsid w:val="0093176F"/>
    <w:rsid w:val="00931A48"/>
    <w:rsid w:val="00931EA5"/>
    <w:rsid w:val="00931FC6"/>
    <w:rsid w:val="0093275F"/>
    <w:rsid w:val="00932CB1"/>
    <w:rsid w:val="00932ED8"/>
    <w:rsid w:val="00932FAB"/>
    <w:rsid w:val="0093301E"/>
    <w:rsid w:val="009330AC"/>
    <w:rsid w:val="009331AE"/>
    <w:rsid w:val="0093346A"/>
    <w:rsid w:val="009334F2"/>
    <w:rsid w:val="0093359D"/>
    <w:rsid w:val="00933661"/>
    <w:rsid w:val="00933838"/>
    <w:rsid w:val="00933873"/>
    <w:rsid w:val="00933A40"/>
    <w:rsid w:val="00933ABC"/>
    <w:rsid w:val="00933D57"/>
    <w:rsid w:val="00933FBF"/>
    <w:rsid w:val="009340B2"/>
    <w:rsid w:val="009343CB"/>
    <w:rsid w:val="00934513"/>
    <w:rsid w:val="009347B7"/>
    <w:rsid w:val="00934886"/>
    <w:rsid w:val="009349CE"/>
    <w:rsid w:val="00934D16"/>
    <w:rsid w:val="00934E18"/>
    <w:rsid w:val="0093519D"/>
    <w:rsid w:val="009351AD"/>
    <w:rsid w:val="009351BA"/>
    <w:rsid w:val="00935291"/>
    <w:rsid w:val="00935849"/>
    <w:rsid w:val="00935A1D"/>
    <w:rsid w:val="00935CF7"/>
    <w:rsid w:val="00936279"/>
    <w:rsid w:val="009362B4"/>
    <w:rsid w:val="0093639F"/>
    <w:rsid w:val="009365D3"/>
    <w:rsid w:val="009367AF"/>
    <w:rsid w:val="00936CAD"/>
    <w:rsid w:val="0093701E"/>
    <w:rsid w:val="0093745A"/>
    <w:rsid w:val="0093771E"/>
    <w:rsid w:val="009377C4"/>
    <w:rsid w:val="00937B40"/>
    <w:rsid w:val="00937C32"/>
    <w:rsid w:val="00937F82"/>
    <w:rsid w:val="0094001C"/>
    <w:rsid w:val="009401AF"/>
    <w:rsid w:val="0094041E"/>
    <w:rsid w:val="0094047B"/>
    <w:rsid w:val="009405DA"/>
    <w:rsid w:val="0094063C"/>
    <w:rsid w:val="009409CF"/>
    <w:rsid w:val="00940BB4"/>
    <w:rsid w:val="00940BF4"/>
    <w:rsid w:val="00940C82"/>
    <w:rsid w:val="00940D11"/>
    <w:rsid w:val="00940D7E"/>
    <w:rsid w:val="00940E70"/>
    <w:rsid w:val="00941445"/>
    <w:rsid w:val="009414B3"/>
    <w:rsid w:val="00942075"/>
    <w:rsid w:val="009422EA"/>
    <w:rsid w:val="009425F6"/>
    <w:rsid w:val="0094264D"/>
    <w:rsid w:val="00942860"/>
    <w:rsid w:val="00942B00"/>
    <w:rsid w:val="00942BA2"/>
    <w:rsid w:val="00942D20"/>
    <w:rsid w:val="00942DC2"/>
    <w:rsid w:val="00942FFA"/>
    <w:rsid w:val="0094306B"/>
    <w:rsid w:val="00943278"/>
    <w:rsid w:val="00943705"/>
    <w:rsid w:val="00943886"/>
    <w:rsid w:val="00943A69"/>
    <w:rsid w:val="00943D82"/>
    <w:rsid w:val="00943FBF"/>
    <w:rsid w:val="0094405B"/>
    <w:rsid w:val="00944211"/>
    <w:rsid w:val="0094431E"/>
    <w:rsid w:val="009446A4"/>
    <w:rsid w:val="00944906"/>
    <w:rsid w:val="00944BEC"/>
    <w:rsid w:val="00944C7A"/>
    <w:rsid w:val="0094509C"/>
    <w:rsid w:val="009452B2"/>
    <w:rsid w:val="009459C2"/>
    <w:rsid w:val="00945D38"/>
    <w:rsid w:val="0094636F"/>
    <w:rsid w:val="009463E7"/>
    <w:rsid w:val="009466FA"/>
    <w:rsid w:val="00946E2D"/>
    <w:rsid w:val="00946F15"/>
    <w:rsid w:val="009471DB"/>
    <w:rsid w:val="009474D7"/>
    <w:rsid w:val="00947871"/>
    <w:rsid w:val="00947EE5"/>
    <w:rsid w:val="009501E5"/>
    <w:rsid w:val="00950861"/>
    <w:rsid w:val="00950A33"/>
    <w:rsid w:val="00950AA9"/>
    <w:rsid w:val="00950DBA"/>
    <w:rsid w:val="00950E00"/>
    <w:rsid w:val="009511E4"/>
    <w:rsid w:val="0095142D"/>
    <w:rsid w:val="00951666"/>
    <w:rsid w:val="009516C0"/>
    <w:rsid w:val="0095197F"/>
    <w:rsid w:val="00951A41"/>
    <w:rsid w:val="00951A6A"/>
    <w:rsid w:val="00951B94"/>
    <w:rsid w:val="00951D40"/>
    <w:rsid w:val="00951FE4"/>
    <w:rsid w:val="00952005"/>
    <w:rsid w:val="00952045"/>
    <w:rsid w:val="00952199"/>
    <w:rsid w:val="00952625"/>
    <w:rsid w:val="00952809"/>
    <w:rsid w:val="00952853"/>
    <w:rsid w:val="00952933"/>
    <w:rsid w:val="00952AAC"/>
    <w:rsid w:val="00952B90"/>
    <w:rsid w:val="00952FC0"/>
    <w:rsid w:val="00952FF7"/>
    <w:rsid w:val="0095302C"/>
    <w:rsid w:val="009531F7"/>
    <w:rsid w:val="009533E4"/>
    <w:rsid w:val="0095353C"/>
    <w:rsid w:val="00953560"/>
    <w:rsid w:val="009535A5"/>
    <w:rsid w:val="00953818"/>
    <w:rsid w:val="0095437F"/>
    <w:rsid w:val="00954472"/>
    <w:rsid w:val="0095454B"/>
    <w:rsid w:val="00954582"/>
    <w:rsid w:val="009546D7"/>
    <w:rsid w:val="00954911"/>
    <w:rsid w:val="00954AB5"/>
    <w:rsid w:val="00954E94"/>
    <w:rsid w:val="00954F11"/>
    <w:rsid w:val="00954F46"/>
    <w:rsid w:val="009552F2"/>
    <w:rsid w:val="00955B69"/>
    <w:rsid w:val="00955B6E"/>
    <w:rsid w:val="00955D4D"/>
    <w:rsid w:val="00956071"/>
    <w:rsid w:val="00956543"/>
    <w:rsid w:val="00956594"/>
    <w:rsid w:val="0095683A"/>
    <w:rsid w:val="00956942"/>
    <w:rsid w:val="00956B07"/>
    <w:rsid w:val="00956C91"/>
    <w:rsid w:val="0095708F"/>
    <w:rsid w:val="009570D4"/>
    <w:rsid w:val="0095716B"/>
    <w:rsid w:val="00957DAA"/>
    <w:rsid w:val="0096028E"/>
    <w:rsid w:val="00960369"/>
    <w:rsid w:val="00960632"/>
    <w:rsid w:val="00960AA6"/>
    <w:rsid w:val="00960B8B"/>
    <w:rsid w:val="0096150B"/>
    <w:rsid w:val="00961595"/>
    <w:rsid w:val="0096180D"/>
    <w:rsid w:val="00961871"/>
    <w:rsid w:val="009618BB"/>
    <w:rsid w:val="009619B9"/>
    <w:rsid w:val="00961D52"/>
    <w:rsid w:val="00961EB3"/>
    <w:rsid w:val="0096234C"/>
    <w:rsid w:val="00962566"/>
    <w:rsid w:val="009626DB"/>
    <w:rsid w:val="009627A6"/>
    <w:rsid w:val="009628E4"/>
    <w:rsid w:val="00962DC7"/>
    <w:rsid w:val="0096304D"/>
    <w:rsid w:val="00963448"/>
    <w:rsid w:val="009635C5"/>
    <w:rsid w:val="009638EB"/>
    <w:rsid w:val="0096393B"/>
    <w:rsid w:val="0096393C"/>
    <w:rsid w:val="00963ACF"/>
    <w:rsid w:val="00963C9F"/>
    <w:rsid w:val="00963CFF"/>
    <w:rsid w:val="00963D46"/>
    <w:rsid w:val="00963D61"/>
    <w:rsid w:val="00963DB9"/>
    <w:rsid w:val="00963FBD"/>
    <w:rsid w:val="00964069"/>
    <w:rsid w:val="0096408E"/>
    <w:rsid w:val="009640E3"/>
    <w:rsid w:val="00964112"/>
    <w:rsid w:val="009641C4"/>
    <w:rsid w:val="00964215"/>
    <w:rsid w:val="0096428E"/>
    <w:rsid w:val="0096439E"/>
    <w:rsid w:val="0096482B"/>
    <w:rsid w:val="009648D4"/>
    <w:rsid w:val="00964B17"/>
    <w:rsid w:val="00964BE6"/>
    <w:rsid w:val="00964EA7"/>
    <w:rsid w:val="00964F84"/>
    <w:rsid w:val="009650C7"/>
    <w:rsid w:val="0096511F"/>
    <w:rsid w:val="009653D8"/>
    <w:rsid w:val="00965790"/>
    <w:rsid w:val="009659CF"/>
    <w:rsid w:val="00965CC7"/>
    <w:rsid w:val="00965D1C"/>
    <w:rsid w:val="0096619C"/>
    <w:rsid w:val="009661F7"/>
    <w:rsid w:val="0096631B"/>
    <w:rsid w:val="009663E1"/>
    <w:rsid w:val="009664BA"/>
    <w:rsid w:val="009664C4"/>
    <w:rsid w:val="00966694"/>
    <w:rsid w:val="00966B60"/>
    <w:rsid w:val="00966BC4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F8"/>
    <w:rsid w:val="009675D7"/>
    <w:rsid w:val="009678C3"/>
    <w:rsid w:val="00967B12"/>
    <w:rsid w:val="00967DF3"/>
    <w:rsid w:val="009702E0"/>
    <w:rsid w:val="009702E3"/>
    <w:rsid w:val="00970DA4"/>
    <w:rsid w:val="00970FFD"/>
    <w:rsid w:val="00971127"/>
    <w:rsid w:val="009711F5"/>
    <w:rsid w:val="0097126E"/>
    <w:rsid w:val="00971440"/>
    <w:rsid w:val="0097144B"/>
    <w:rsid w:val="00971601"/>
    <w:rsid w:val="009716C4"/>
    <w:rsid w:val="009716FE"/>
    <w:rsid w:val="0097175E"/>
    <w:rsid w:val="00971832"/>
    <w:rsid w:val="00971B4F"/>
    <w:rsid w:val="00971C27"/>
    <w:rsid w:val="0097211C"/>
    <w:rsid w:val="0097224D"/>
    <w:rsid w:val="00972265"/>
    <w:rsid w:val="00972295"/>
    <w:rsid w:val="009722FD"/>
    <w:rsid w:val="00972472"/>
    <w:rsid w:val="00972910"/>
    <w:rsid w:val="00972C22"/>
    <w:rsid w:val="00972D62"/>
    <w:rsid w:val="00972ED8"/>
    <w:rsid w:val="00973538"/>
    <w:rsid w:val="00973721"/>
    <w:rsid w:val="00973741"/>
    <w:rsid w:val="009737FB"/>
    <w:rsid w:val="00973931"/>
    <w:rsid w:val="00973B9D"/>
    <w:rsid w:val="00973DB6"/>
    <w:rsid w:val="00973F2E"/>
    <w:rsid w:val="00973F30"/>
    <w:rsid w:val="00974020"/>
    <w:rsid w:val="009744E9"/>
    <w:rsid w:val="00974528"/>
    <w:rsid w:val="00974677"/>
    <w:rsid w:val="00974968"/>
    <w:rsid w:val="009749C3"/>
    <w:rsid w:val="00974D9F"/>
    <w:rsid w:val="00974DB8"/>
    <w:rsid w:val="00974E4A"/>
    <w:rsid w:val="00974EF3"/>
    <w:rsid w:val="00974EF4"/>
    <w:rsid w:val="00974FC5"/>
    <w:rsid w:val="00975144"/>
    <w:rsid w:val="009751F2"/>
    <w:rsid w:val="0097536E"/>
    <w:rsid w:val="00975A80"/>
    <w:rsid w:val="00975CAE"/>
    <w:rsid w:val="00975DC8"/>
    <w:rsid w:val="00975E81"/>
    <w:rsid w:val="00975F27"/>
    <w:rsid w:val="00975F4A"/>
    <w:rsid w:val="0097618E"/>
    <w:rsid w:val="00976316"/>
    <w:rsid w:val="00976895"/>
    <w:rsid w:val="009768C1"/>
    <w:rsid w:val="00976930"/>
    <w:rsid w:val="00976C60"/>
    <w:rsid w:val="00976F0D"/>
    <w:rsid w:val="0097723D"/>
    <w:rsid w:val="00977263"/>
    <w:rsid w:val="009773C7"/>
    <w:rsid w:val="009775C4"/>
    <w:rsid w:val="0097793D"/>
    <w:rsid w:val="00977A6C"/>
    <w:rsid w:val="00977A98"/>
    <w:rsid w:val="00977DA4"/>
    <w:rsid w:val="009803E1"/>
    <w:rsid w:val="009805C0"/>
    <w:rsid w:val="00980614"/>
    <w:rsid w:val="00980648"/>
    <w:rsid w:val="00980662"/>
    <w:rsid w:val="009807EE"/>
    <w:rsid w:val="00980B7F"/>
    <w:rsid w:val="00980BA5"/>
    <w:rsid w:val="00980C4F"/>
    <w:rsid w:val="00980E8A"/>
    <w:rsid w:val="00980F7F"/>
    <w:rsid w:val="00981101"/>
    <w:rsid w:val="009811AD"/>
    <w:rsid w:val="00981436"/>
    <w:rsid w:val="00981702"/>
    <w:rsid w:val="0098170D"/>
    <w:rsid w:val="0098178C"/>
    <w:rsid w:val="0098179B"/>
    <w:rsid w:val="00981824"/>
    <w:rsid w:val="0098189E"/>
    <w:rsid w:val="009819E1"/>
    <w:rsid w:val="00981B19"/>
    <w:rsid w:val="00981B20"/>
    <w:rsid w:val="00982108"/>
    <w:rsid w:val="00982404"/>
    <w:rsid w:val="0098260C"/>
    <w:rsid w:val="00982879"/>
    <w:rsid w:val="00982B97"/>
    <w:rsid w:val="00982C50"/>
    <w:rsid w:val="00982DFE"/>
    <w:rsid w:val="00982F6F"/>
    <w:rsid w:val="00983213"/>
    <w:rsid w:val="009834EB"/>
    <w:rsid w:val="009838CE"/>
    <w:rsid w:val="00983A8B"/>
    <w:rsid w:val="00983CC0"/>
    <w:rsid w:val="00983E0C"/>
    <w:rsid w:val="00983E1E"/>
    <w:rsid w:val="00983E66"/>
    <w:rsid w:val="0098407E"/>
    <w:rsid w:val="00984271"/>
    <w:rsid w:val="00984407"/>
    <w:rsid w:val="00984773"/>
    <w:rsid w:val="00984929"/>
    <w:rsid w:val="00984940"/>
    <w:rsid w:val="00984987"/>
    <w:rsid w:val="00984A8B"/>
    <w:rsid w:val="00984D72"/>
    <w:rsid w:val="00984F92"/>
    <w:rsid w:val="009850C7"/>
    <w:rsid w:val="00985178"/>
    <w:rsid w:val="009856FD"/>
    <w:rsid w:val="00985CD7"/>
    <w:rsid w:val="00985F21"/>
    <w:rsid w:val="00986126"/>
    <w:rsid w:val="009861C2"/>
    <w:rsid w:val="009868FA"/>
    <w:rsid w:val="00986A40"/>
    <w:rsid w:val="00986AEB"/>
    <w:rsid w:val="00986B2B"/>
    <w:rsid w:val="00986C34"/>
    <w:rsid w:val="00986F54"/>
    <w:rsid w:val="009872D1"/>
    <w:rsid w:val="009875FD"/>
    <w:rsid w:val="00987EFC"/>
    <w:rsid w:val="009900C7"/>
    <w:rsid w:val="009900DF"/>
    <w:rsid w:val="00990207"/>
    <w:rsid w:val="00990318"/>
    <w:rsid w:val="0099042B"/>
    <w:rsid w:val="0099064C"/>
    <w:rsid w:val="00990C18"/>
    <w:rsid w:val="00990DA0"/>
    <w:rsid w:val="00990E8B"/>
    <w:rsid w:val="00991065"/>
    <w:rsid w:val="00991344"/>
    <w:rsid w:val="0099137A"/>
    <w:rsid w:val="00991715"/>
    <w:rsid w:val="009918FD"/>
    <w:rsid w:val="00991A47"/>
    <w:rsid w:val="00991B55"/>
    <w:rsid w:val="00991FBE"/>
    <w:rsid w:val="00991FDC"/>
    <w:rsid w:val="0099200F"/>
    <w:rsid w:val="0099216B"/>
    <w:rsid w:val="00992373"/>
    <w:rsid w:val="00992709"/>
    <w:rsid w:val="009929C0"/>
    <w:rsid w:val="00992CBF"/>
    <w:rsid w:val="00992E8B"/>
    <w:rsid w:val="00992FD5"/>
    <w:rsid w:val="00993160"/>
    <w:rsid w:val="009931AD"/>
    <w:rsid w:val="009934C5"/>
    <w:rsid w:val="009935BA"/>
    <w:rsid w:val="0099371B"/>
    <w:rsid w:val="009939CA"/>
    <w:rsid w:val="009939DB"/>
    <w:rsid w:val="00993B89"/>
    <w:rsid w:val="00993DEF"/>
    <w:rsid w:val="00993E4F"/>
    <w:rsid w:val="00993EBF"/>
    <w:rsid w:val="009940C9"/>
    <w:rsid w:val="00994403"/>
    <w:rsid w:val="00994506"/>
    <w:rsid w:val="00994673"/>
    <w:rsid w:val="00994831"/>
    <w:rsid w:val="0099487D"/>
    <w:rsid w:val="00994AC4"/>
    <w:rsid w:val="00994C79"/>
    <w:rsid w:val="00994CEC"/>
    <w:rsid w:val="00994FE1"/>
    <w:rsid w:val="00995063"/>
    <w:rsid w:val="00995069"/>
    <w:rsid w:val="0099529C"/>
    <w:rsid w:val="00995314"/>
    <w:rsid w:val="00995456"/>
    <w:rsid w:val="00995616"/>
    <w:rsid w:val="00995688"/>
    <w:rsid w:val="009956C6"/>
    <w:rsid w:val="0099586E"/>
    <w:rsid w:val="00995AD0"/>
    <w:rsid w:val="00995CBD"/>
    <w:rsid w:val="00995CF8"/>
    <w:rsid w:val="009962D5"/>
    <w:rsid w:val="0099664E"/>
    <w:rsid w:val="0099678A"/>
    <w:rsid w:val="009968B9"/>
    <w:rsid w:val="009969B2"/>
    <w:rsid w:val="009969CA"/>
    <w:rsid w:val="00996BE1"/>
    <w:rsid w:val="00996CF1"/>
    <w:rsid w:val="00997052"/>
    <w:rsid w:val="00997260"/>
    <w:rsid w:val="009972DB"/>
    <w:rsid w:val="0099734E"/>
    <w:rsid w:val="009975DF"/>
    <w:rsid w:val="009976BE"/>
    <w:rsid w:val="00997AF5"/>
    <w:rsid w:val="00997FDA"/>
    <w:rsid w:val="009A010A"/>
    <w:rsid w:val="009A036E"/>
    <w:rsid w:val="009A0439"/>
    <w:rsid w:val="009A04F5"/>
    <w:rsid w:val="009A05C5"/>
    <w:rsid w:val="009A05CB"/>
    <w:rsid w:val="009A0631"/>
    <w:rsid w:val="009A06C3"/>
    <w:rsid w:val="009A0801"/>
    <w:rsid w:val="009A088F"/>
    <w:rsid w:val="009A1342"/>
    <w:rsid w:val="009A147C"/>
    <w:rsid w:val="009A17C4"/>
    <w:rsid w:val="009A1AD6"/>
    <w:rsid w:val="009A1C83"/>
    <w:rsid w:val="009A1ED0"/>
    <w:rsid w:val="009A235C"/>
    <w:rsid w:val="009A239C"/>
    <w:rsid w:val="009A242E"/>
    <w:rsid w:val="009A246E"/>
    <w:rsid w:val="009A29C2"/>
    <w:rsid w:val="009A2A6C"/>
    <w:rsid w:val="009A2E0B"/>
    <w:rsid w:val="009A32F5"/>
    <w:rsid w:val="009A3324"/>
    <w:rsid w:val="009A3482"/>
    <w:rsid w:val="009A35A3"/>
    <w:rsid w:val="009A35BA"/>
    <w:rsid w:val="009A35C2"/>
    <w:rsid w:val="009A373A"/>
    <w:rsid w:val="009A39B7"/>
    <w:rsid w:val="009A3AF3"/>
    <w:rsid w:val="009A3BB3"/>
    <w:rsid w:val="009A3BF8"/>
    <w:rsid w:val="009A3C2B"/>
    <w:rsid w:val="009A3C34"/>
    <w:rsid w:val="009A3D2E"/>
    <w:rsid w:val="009A3FA1"/>
    <w:rsid w:val="009A417E"/>
    <w:rsid w:val="009A4274"/>
    <w:rsid w:val="009A449E"/>
    <w:rsid w:val="009A459D"/>
    <w:rsid w:val="009A4657"/>
    <w:rsid w:val="009A473E"/>
    <w:rsid w:val="009A4CB8"/>
    <w:rsid w:val="009A4D19"/>
    <w:rsid w:val="009A4D1C"/>
    <w:rsid w:val="009A4D72"/>
    <w:rsid w:val="009A518A"/>
    <w:rsid w:val="009A523D"/>
    <w:rsid w:val="009A5432"/>
    <w:rsid w:val="009A5433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6064"/>
    <w:rsid w:val="009A61F2"/>
    <w:rsid w:val="009A62AA"/>
    <w:rsid w:val="009A64A8"/>
    <w:rsid w:val="009A65B6"/>
    <w:rsid w:val="009A65CB"/>
    <w:rsid w:val="009A6647"/>
    <w:rsid w:val="009A68C7"/>
    <w:rsid w:val="009A6AA7"/>
    <w:rsid w:val="009A6B48"/>
    <w:rsid w:val="009A6E03"/>
    <w:rsid w:val="009A6F59"/>
    <w:rsid w:val="009A7141"/>
    <w:rsid w:val="009A722D"/>
    <w:rsid w:val="009A73B5"/>
    <w:rsid w:val="009A741C"/>
    <w:rsid w:val="009A7483"/>
    <w:rsid w:val="009A7C1B"/>
    <w:rsid w:val="009A7CE2"/>
    <w:rsid w:val="009B026A"/>
    <w:rsid w:val="009B0464"/>
    <w:rsid w:val="009B092F"/>
    <w:rsid w:val="009B0D23"/>
    <w:rsid w:val="009B0F44"/>
    <w:rsid w:val="009B1288"/>
    <w:rsid w:val="009B154F"/>
    <w:rsid w:val="009B1632"/>
    <w:rsid w:val="009B171C"/>
    <w:rsid w:val="009B1795"/>
    <w:rsid w:val="009B17C2"/>
    <w:rsid w:val="009B19A2"/>
    <w:rsid w:val="009B1ACF"/>
    <w:rsid w:val="009B1C0A"/>
    <w:rsid w:val="009B1D8F"/>
    <w:rsid w:val="009B20C6"/>
    <w:rsid w:val="009B210F"/>
    <w:rsid w:val="009B21EE"/>
    <w:rsid w:val="009B225F"/>
    <w:rsid w:val="009B2420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5AD"/>
    <w:rsid w:val="009B3851"/>
    <w:rsid w:val="009B388F"/>
    <w:rsid w:val="009B3DAD"/>
    <w:rsid w:val="009B3DD0"/>
    <w:rsid w:val="009B4015"/>
    <w:rsid w:val="009B43BA"/>
    <w:rsid w:val="009B43E8"/>
    <w:rsid w:val="009B44FF"/>
    <w:rsid w:val="009B456B"/>
    <w:rsid w:val="009B4623"/>
    <w:rsid w:val="009B471B"/>
    <w:rsid w:val="009B4B6A"/>
    <w:rsid w:val="009B4D77"/>
    <w:rsid w:val="009B4F35"/>
    <w:rsid w:val="009B529F"/>
    <w:rsid w:val="009B538F"/>
    <w:rsid w:val="009B54FA"/>
    <w:rsid w:val="009B561B"/>
    <w:rsid w:val="009B576D"/>
    <w:rsid w:val="009B5877"/>
    <w:rsid w:val="009B594F"/>
    <w:rsid w:val="009B5AB4"/>
    <w:rsid w:val="009B5B1E"/>
    <w:rsid w:val="009B5C29"/>
    <w:rsid w:val="009B5CF9"/>
    <w:rsid w:val="009B5DD1"/>
    <w:rsid w:val="009B627C"/>
    <w:rsid w:val="009B6721"/>
    <w:rsid w:val="009B695E"/>
    <w:rsid w:val="009B6A8E"/>
    <w:rsid w:val="009B6DB1"/>
    <w:rsid w:val="009B6EBF"/>
    <w:rsid w:val="009B7057"/>
    <w:rsid w:val="009B7183"/>
    <w:rsid w:val="009B724B"/>
    <w:rsid w:val="009B72E4"/>
    <w:rsid w:val="009B734D"/>
    <w:rsid w:val="009B7681"/>
    <w:rsid w:val="009B789E"/>
    <w:rsid w:val="009B7BBA"/>
    <w:rsid w:val="009B7D90"/>
    <w:rsid w:val="009B7F06"/>
    <w:rsid w:val="009C0189"/>
    <w:rsid w:val="009C0234"/>
    <w:rsid w:val="009C06EF"/>
    <w:rsid w:val="009C07A5"/>
    <w:rsid w:val="009C0BAB"/>
    <w:rsid w:val="009C0F35"/>
    <w:rsid w:val="009C1021"/>
    <w:rsid w:val="009C1205"/>
    <w:rsid w:val="009C13EB"/>
    <w:rsid w:val="009C1472"/>
    <w:rsid w:val="009C16FA"/>
    <w:rsid w:val="009C1767"/>
    <w:rsid w:val="009C180C"/>
    <w:rsid w:val="009C1B0F"/>
    <w:rsid w:val="009C1B92"/>
    <w:rsid w:val="009C1BD3"/>
    <w:rsid w:val="009C1BDE"/>
    <w:rsid w:val="009C1C78"/>
    <w:rsid w:val="009C1DBD"/>
    <w:rsid w:val="009C215A"/>
    <w:rsid w:val="009C23BF"/>
    <w:rsid w:val="009C256E"/>
    <w:rsid w:val="009C2676"/>
    <w:rsid w:val="009C2726"/>
    <w:rsid w:val="009C2A94"/>
    <w:rsid w:val="009C2B9B"/>
    <w:rsid w:val="009C2BDE"/>
    <w:rsid w:val="009C2CAD"/>
    <w:rsid w:val="009C31CE"/>
    <w:rsid w:val="009C3282"/>
    <w:rsid w:val="009C3315"/>
    <w:rsid w:val="009C34AB"/>
    <w:rsid w:val="009C3952"/>
    <w:rsid w:val="009C39D7"/>
    <w:rsid w:val="009C3C43"/>
    <w:rsid w:val="009C425A"/>
    <w:rsid w:val="009C457A"/>
    <w:rsid w:val="009C4735"/>
    <w:rsid w:val="009C49B2"/>
    <w:rsid w:val="009C4C72"/>
    <w:rsid w:val="009C4F7A"/>
    <w:rsid w:val="009C5410"/>
    <w:rsid w:val="009C553A"/>
    <w:rsid w:val="009C55BE"/>
    <w:rsid w:val="009C55BF"/>
    <w:rsid w:val="009C5640"/>
    <w:rsid w:val="009C5AD8"/>
    <w:rsid w:val="009C6155"/>
    <w:rsid w:val="009C62CD"/>
    <w:rsid w:val="009C64D4"/>
    <w:rsid w:val="009C65A8"/>
    <w:rsid w:val="009C6A31"/>
    <w:rsid w:val="009C6A3C"/>
    <w:rsid w:val="009C6C15"/>
    <w:rsid w:val="009C707E"/>
    <w:rsid w:val="009C71BE"/>
    <w:rsid w:val="009C721D"/>
    <w:rsid w:val="009C7734"/>
    <w:rsid w:val="009C7921"/>
    <w:rsid w:val="009C7F92"/>
    <w:rsid w:val="009D01D2"/>
    <w:rsid w:val="009D0225"/>
    <w:rsid w:val="009D02F2"/>
    <w:rsid w:val="009D05D9"/>
    <w:rsid w:val="009D07C3"/>
    <w:rsid w:val="009D0ABA"/>
    <w:rsid w:val="009D0B44"/>
    <w:rsid w:val="009D0C09"/>
    <w:rsid w:val="009D0F9D"/>
    <w:rsid w:val="009D106F"/>
    <w:rsid w:val="009D1112"/>
    <w:rsid w:val="009D11A8"/>
    <w:rsid w:val="009D148E"/>
    <w:rsid w:val="009D15F2"/>
    <w:rsid w:val="009D17D7"/>
    <w:rsid w:val="009D1819"/>
    <w:rsid w:val="009D1D53"/>
    <w:rsid w:val="009D2134"/>
    <w:rsid w:val="009D22DF"/>
    <w:rsid w:val="009D24A9"/>
    <w:rsid w:val="009D2659"/>
    <w:rsid w:val="009D265F"/>
    <w:rsid w:val="009D27F6"/>
    <w:rsid w:val="009D2AF8"/>
    <w:rsid w:val="009D2C1C"/>
    <w:rsid w:val="009D2CA4"/>
    <w:rsid w:val="009D2E51"/>
    <w:rsid w:val="009D3034"/>
    <w:rsid w:val="009D31FF"/>
    <w:rsid w:val="009D322B"/>
    <w:rsid w:val="009D3307"/>
    <w:rsid w:val="009D3355"/>
    <w:rsid w:val="009D3523"/>
    <w:rsid w:val="009D3699"/>
    <w:rsid w:val="009D38C1"/>
    <w:rsid w:val="009D3CE7"/>
    <w:rsid w:val="009D3DC2"/>
    <w:rsid w:val="009D403A"/>
    <w:rsid w:val="009D44A6"/>
    <w:rsid w:val="009D45F3"/>
    <w:rsid w:val="009D46DE"/>
    <w:rsid w:val="009D48AC"/>
    <w:rsid w:val="009D494E"/>
    <w:rsid w:val="009D4BE5"/>
    <w:rsid w:val="009D4EF0"/>
    <w:rsid w:val="009D51ED"/>
    <w:rsid w:val="009D5206"/>
    <w:rsid w:val="009D526C"/>
    <w:rsid w:val="009D52D4"/>
    <w:rsid w:val="009D555E"/>
    <w:rsid w:val="009D55E6"/>
    <w:rsid w:val="009D5603"/>
    <w:rsid w:val="009D5613"/>
    <w:rsid w:val="009D5BAE"/>
    <w:rsid w:val="009D5BDA"/>
    <w:rsid w:val="009D5BE4"/>
    <w:rsid w:val="009D5C85"/>
    <w:rsid w:val="009D5DD1"/>
    <w:rsid w:val="009D5E66"/>
    <w:rsid w:val="009D6272"/>
    <w:rsid w:val="009D63EE"/>
    <w:rsid w:val="009D6836"/>
    <w:rsid w:val="009D68E2"/>
    <w:rsid w:val="009D6B31"/>
    <w:rsid w:val="009D6DA0"/>
    <w:rsid w:val="009D6F93"/>
    <w:rsid w:val="009D6FE0"/>
    <w:rsid w:val="009D7032"/>
    <w:rsid w:val="009D7119"/>
    <w:rsid w:val="009D7502"/>
    <w:rsid w:val="009D76AF"/>
    <w:rsid w:val="009D780D"/>
    <w:rsid w:val="009D7944"/>
    <w:rsid w:val="009D7D8E"/>
    <w:rsid w:val="009D7DE4"/>
    <w:rsid w:val="009D7E5F"/>
    <w:rsid w:val="009D7EB2"/>
    <w:rsid w:val="009D7F47"/>
    <w:rsid w:val="009D7FD7"/>
    <w:rsid w:val="009E0232"/>
    <w:rsid w:val="009E0442"/>
    <w:rsid w:val="009E064C"/>
    <w:rsid w:val="009E0880"/>
    <w:rsid w:val="009E0DC5"/>
    <w:rsid w:val="009E0F09"/>
    <w:rsid w:val="009E1234"/>
    <w:rsid w:val="009E1314"/>
    <w:rsid w:val="009E1328"/>
    <w:rsid w:val="009E13F5"/>
    <w:rsid w:val="009E14CA"/>
    <w:rsid w:val="009E17B5"/>
    <w:rsid w:val="009E19C9"/>
    <w:rsid w:val="009E1B34"/>
    <w:rsid w:val="009E1D25"/>
    <w:rsid w:val="009E227B"/>
    <w:rsid w:val="009E2580"/>
    <w:rsid w:val="009E2608"/>
    <w:rsid w:val="009E2754"/>
    <w:rsid w:val="009E297B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648"/>
    <w:rsid w:val="009E37C6"/>
    <w:rsid w:val="009E3A5B"/>
    <w:rsid w:val="009E3EEE"/>
    <w:rsid w:val="009E3F91"/>
    <w:rsid w:val="009E4870"/>
    <w:rsid w:val="009E4ADC"/>
    <w:rsid w:val="009E4E8E"/>
    <w:rsid w:val="009E5146"/>
    <w:rsid w:val="009E523D"/>
    <w:rsid w:val="009E529D"/>
    <w:rsid w:val="009E52EF"/>
    <w:rsid w:val="009E531D"/>
    <w:rsid w:val="009E54AB"/>
    <w:rsid w:val="009E5569"/>
    <w:rsid w:val="009E5581"/>
    <w:rsid w:val="009E5676"/>
    <w:rsid w:val="009E5E0B"/>
    <w:rsid w:val="009E5F3A"/>
    <w:rsid w:val="009E6298"/>
    <w:rsid w:val="009E62D4"/>
    <w:rsid w:val="009E6313"/>
    <w:rsid w:val="009E675C"/>
    <w:rsid w:val="009E678F"/>
    <w:rsid w:val="009E6A37"/>
    <w:rsid w:val="009E6B1B"/>
    <w:rsid w:val="009E6C59"/>
    <w:rsid w:val="009E6E57"/>
    <w:rsid w:val="009E6E61"/>
    <w:rsid w:val="009E7438"/>
    <w:rsid w:val="009E76F3"/>
    <w:rsid w:val="009E79F3"/>
    <w:rsid w:val="009E7AFA"/>
    <w:rsid w:val="009E7B28"/>
    <w:rsid w:val="009E7B50"/>
    <w:rsid w:val="009E7BC9"/>
    <w:rsid w:val="009E7DD0"/>
    <w:rsid w:val="009F047A"/>
    <w:rsid w:val="009F0502"/>
    <w:rsid w:val="009F0597"/>
    <w:rsid w:val="009F05D7"/>
    <w:rsid w:val="009F0A1A"/>
    <w:rsid w:val="009F0A48"/>
    <w:rsid w:val="009F0B20"/>
    <w:rsid w:val="009F0BA4"/>
    <w:rsid w:val="009F0D22"/>
    <w:rsid w:val="009F102F"/>
    <w:rsid w:val="009F1393"/>
    <w:rsid w:val="009F13DF"/>
    <w:rsid w:val="009F14F7"/>
    <w:rsid w:val="009F1591"/>
    <w:rsid w:val="009F1623"/>
    <w:rsid w:val="009F1C07"/>
    <w:rsid w:val="009F1CD8"/>
    <w:rsid w:val="009F21E9"/>
    <w:rsid w:val="009F25CD"/>
    <w:rsid w:val="009F2616"/>
    <w:rsid w:val="009F28D0"/>
    <w:rsid w:val="009F290E"/>
    <w:rsid w:val="009F295A"/>
    <w:rsid w:val="009F2A7D"/>
    <w:rsid w:val="009F2AE0"/>
    <w:rsid w:val="009F2CD8"/>
    <w:rsid w:val="009F31C9"/>
    <w:rsid w:val="009F3428"/>
    <w:rsid w:val="009F35C9"/>
    <w:rsid w:val="009F366D"/>
    <w:rsid w:val="009F38ED"/>
    <w:rsid w:val="009F3A05"/>
    <w:rsid w:val="009F453F"/>
    <w:rsid w:val="009F457F"/>
    <w:rsid w:val="009F4645"/>
    <w:rsid w:val="009F4719"/>
    <w:rsid w:val="009F4887"/>
    <w:rsid w:val="009F48FB"/>
    <w:rsid w:val="009F4908"/>
    <w:rsid w:val="009F4933"/>
    <w:rsid w:val="009F4956"/>
    <w:rsid w:val="009F4E4B"/>
    <w:rsid w:val="009F51DB"/>
    <w:rsid w:val="009F52B0"/>
    <w:rsid w:val="009F574D"/>
    <w:rsid w:val="009F5766"/>
    <w:rsid w:val="009F57DE"/>
    <w:rsid w:val="009F5B93"/>
    <w:rsid w:val="009F5BB1"/>
    <w:rsid w:val="009F613B"/>
    <w:rsid w:val="009F622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95A"/>
    <w:rsid w:val="009F7B7A"/>
    <w:rsid w:val="009F7D4A"/>
    <w:rsid w:val="009F7DB0"/>
    <w:rsid w:val="00A0032C"/>
    <w:rsid w:val="00A00538"/>
    <w:rsid w:val="00A00607"/>
    <w:rsid w:val="00A006AB"/>
    <w:rsid w:val="00A00932"/>
    <w:rsid w:val="00A0096A"/>
    <w:rsid w:val="00A00DF0"/>
    <w:rsid w:val="00A00E1C"/>
    <w:rsid w:val="00A0135E"/>
    <w:rsid w:val="00A015A1"/>
    <w:rsid w:val="00A016C1"/>
    <w:rsid w:val="00A01926"/>
    <w:rsid w:val="00A019AB"/>
    <w:rsid w:val="00A0200D"/>
    <w:rsid w:val="00A0228B"/>
    <w:rsid w:val="00A028CE"/>
    <w:rsid w:val="00A02919"/>
    <w:rsid w:val="00A02E79"/>
    <w:rsid w:val="00A02ECE"/>
    <w:rsid w:val="00A03045"/>
    <w:rsid w:val="00A03123"/>
    <w:rsid w:val="00A03395"/>
    <w:rsid w:val="00A03434"/>
    <w:rsid w:val="00A03A42"/>
    <w:rsid w:val="00A03D5A"/>
    <w:rsid w:val="00A0429A"/>
    <w:rsid w:val="00A04433"/>
    <w:rsid w:val="00A04549"/>
    <w:rsid w:val="00A04613"/>
    <w:rsid w:val="00A04788"/>
    <w:rsid w:val="00A0481D"/>
    <w:rsid w:val="00A04BC4"/>
    <w:rsid w:val="00A04D9D"/>
    <w:rsid w:val="00A04EC6"/>
    <w:rsid w:val="00A0512E"/>
    <w:rsid w:val="00A051CD"/>
    <w:rsid w:val="00A0524C"/>
    <w:rsid w:val="00A05611"/>
    <w:rsid w:val="00A0571C"/>
    <w:rsid w:val="00A058A4"/>
    <w:rsid w:val="00A05A84"/>
    <w:rsid w:val="00A05B23"/>
    <w:rsid w:val="00A05F4E"/>
    <w:rsid w:val="00A060F0"/>
    <w:rsid w:val="00A065D3"/>
    <w:rsid w:val="00A06644"/>
    <w:rsid w:val="00A068C3"/>
    <w:rsid w:val="00A06983"/>
    <w:rsid w:val="00A06EE2"/>
    <w:rsid w:val="00A07042"/>
    <w:rsid w:val="00A0707C"/>
    <w:rsid w:val="00A074D3"/>
    <w:rsid w:val="00A07549"/>
    <w:rsid w:val="00A07645"/>
    <w:rsid w:val="00A0792F"/>
    <w:rsid w:val="00A079D3"/>
    <w:rsid w:val="00A07D2D"/>
    <w:rsid w:val="00A10039"/>
    <w:rsid w:val="00A101CD"/>
    <w:rsid w:val="00A10304"/>
    <w:rsid w:val="00A104C0"/>
    <w:rsid w:val="00A10620"/>
    <w:rsid w:val="00A10697"/>
    <w:rsid w:val="00A10888"/>
    <w:rsid w:val="00A10987"/>
    <w:rsid w:val="00A10D1D"/>
    <w:rsid w:val="00A11080"/>
    <w:rsid w:val="00A11362"/>
    <w:rsid w:val="00A11407"/>
    <w:rsid w:val="00A11657"/>
    <w:rsid w:val="00A11CCA"/>
    <w:rsid w:val="00A11F03"/>
    <w:rsid w:val="00A1249B"/>
    <w:rsid w:val="00A1280C"/>
    <w:rsid w:val="00A128AA"/>
    <w:rsid w:val="00A129D2"/>
    <w:rsid w:val="00A12AB4"/>
    <w:rsid w:val="00A12BEB"/>
    <w:rsid w:val="00A12E05"/>
    <w:rsid w:val="00A13276"/>
    <w:rsid w:val="00A13440"/>
    <w:rsid w:val="00A135FC"/>
    <w:rsid w:val="00A137C9"/>
    <w:rsid w:val="00A1380C"/>
    <w:rsid w:val="00A139A1"/>
    <w:rsid w:val="00A13C0B"/>
    <w:rsid w:val="00A13C45"/>
    <w:rsid w:val="00A142C1"/>
    <w:rsid w:val="00A14309"/>
    <w:rsid w:val="00A145FE"/>
    <w:rsid w:val="00A14712"/>
    <w:rsid w:val="00A1472B"/>
    <w:rsid w:val="00A1489E"/>
    <w:rsid w:val="00A1498F"/>
    <w:rsid w:val="00A15066"/>
    <w:rsid w:val="00A150D2"/>
    <w:rsid w:val="00A150EE"/>
    <w:rsid w:val="00A152AB"/>
    <w:rsid w:val="00A1577E"/>
    <w:rsid w:val="00A15790"/>
    <w:rsid w:val="00A159EB"/>
    <w:rsid w:val="00A1600D"/>
    <w:rsid w:val="00A165D5"/>
    <w:rsid w:val="00A1674A"/>
    <w:rsid w:val="00A16DBB"/>
    <w:rsid w:val="00A16DE1"/>
    <w:rsid w:val="00A171F1"/>
    <w:rsid w:val="00A17506"/>
    <w:rsid w:val="00A175DD"/>
    <w:rsid w:val="00A1764B"/>
    <w:rsid w:val="00A1783B"/>
    <w:rsid w:val="00A17C99"/>
    <w:rsid w:val="00A17C9E"/>
    <w:rsid w:val="00A17E28"/>
    <w:rsid w:val="00A17EA9"/>
    <w:rsid w:val="00A201F2"/>
    <w:rsid w:val="00A20582"/>
    <w:rsid w:val="00A207FD"/>
    <w:rsid w:val="00A209FA"/>
    <w:rsid w:val="00A20B52"/>
    <w:rsid w:val="00A20CEC"/>
    <w:rsid w:val="00A20DE5"/>
    <w:rsid w:val="00A20E75"/>
    <w:rsid w:val="00A2108B"/>
    <w:rsid w:val="00A21487"/>
    <w:rsid w:val="00A21706"/>
    <w:rsid w:val="00A218F5"/>
    <w:rsid w:val="00A21D43"/>
    <w:rsid w:val="00A21E0E"/>
    <w:rsid w:val="00A21E2C"/>
    <w:rsid w:val="00A21F6D"/>
    <w:rsid w:val="00A22191"/>
    <w:rsid w:val="00A22266"/>
    <w:rsid w:val="00A22281"/>
    <w:rsid w:val="00A224AD"/>
    <w:rsid w:val="00A227BB"/>
    <w:rsid w:val="00A22929"/>
    <w:rsid w:val="00A22A0D"/>
    <w:rsid w:val="00A22A2B"/>
    <w:rsid w:val="00A22A38"/>
    <w:rsid w:val="00A22CA9"/>
    <w:rsid w:val="00A22D61"/>
    <w:rsid w:val="00A22E09"/>
    <w:rsid w:val="00A22F14"/>
    <w:rsid w:val="00A22FBB"/>
    <w:rsid w:val="00A23169"/>
    <w:rsid w:val="00A234D0"/>
    <w:rsid w:val="00A23569"/>
    <w:rsid w:val="00A2356B"/>
    <w:rsid w:val="00A236E4"/>
    <w:rsid w:val="00A2393D"/>
    <w:rsid w:val="00A23F8F"/>
    <w:rsid w:val="00A240D0"/>
    <w:rsid w:val="00A24134"/>
    <w:rsid w:val="00A2439A"/>
    <w:rsid w:val="00A2445C"/>
    <w:rsid w:val="00A249CD"/>
    <w:rsid w:val="00A249F3"/>
    <w:rsid w:val="00A24EAF"/>
    <w:rsid w:val="00A24ED7"/>
    <w:rsid w:val="00A25109"/>
    <w:rsid w:val="00A25112"/>
    <w:rsid w:val="00A253A9"/>
    <w:rsid w:val="00A253C0"/>
    <w:rsid w:val="00A25401"/>
    <w:rsid w:val="00A25742"/>
    <w:rsid w:val="00A25833"/>
    <w:rsid w:val="00A25937"/>
    <w:rsid w:val="00A25A2C"/>
    <w:rsid w:val="00A25B4C"/>
    <w:rsid w:val="00A26061"/>
    <w:rsid w:val="00A26286"/>
    <w:rsid w:val="00A26431"/>
    <w:rsid w:val="00A264AF"/>
    <w:rsid w:val="00A2659E"/>
    <w:rsid w:val="00A267BA"/>
    <w:rsid w:val="00A267D2"/>
    <w:rsid w:val="00A26955"/>
    <w:rsid w:val="00A26983"/>
    <w:rsid w:val="00A26FDD"/>
    <w:rsid w:val="00A273BB"/>
    <w:rsid w:val="00A27402"/>
    <w:rsid w:val="00A274BE"/>
    <w:rsid w:val="00A276F5"/>
    <w:rsid w:val="00A27A03"/>
    <w:rsid w:val="00A27AC0"/>
    <w:rsid w:val="00A27CB5"/>
    <w:rsid w:val="00A30384"/>
    <w:rsid w:val="00A303AC"/>
    <w:rsid w:val="00A304AB"/>
    <w:rsid w:val="00A306D1"/>
    <w:rsid w:val="00A307F1"/>
    <w:rsid w:val="00A309FE"/>
    <w:rsid w:val="00A30E2E"/>
    <w:rsid w:val="00A30EFF"/>
    <w:rsid w:val="00A30F84"/>
    <w:rsid w:val="00A30FFB"/>
    <w:rsid w:val="00A312A2"/>
    <w:rsid w:val="00A31469"/>
    <w:rsid w:val="00A31555"/>
    <w:rsid w:val="00A31612"/>
    <w:rsid w:val="00A3180D"/>
    <w:rsid w:val="00A31A29"/>
    <w:rsid w:val="00A31A33"/>
    <w:rsid w:val="00A31B30"/>
    <w:rsid w:val="00A32057"/>
    <w:rsid w:val="00A32520"/>
    <w:rsid w:val="00A325D1"/>
    <w:rsid w:val="00A327B0"/>
    <w:rsid w:val="00A32CFE"/>
    <w:rsid w:val="00A32D4E"/>
    <w:rsid w:val="00A32F8E"/>
    <w:rsid w:val="00A3334D"/>
    <w:rsid w:val="00A333AE"/>
    <w:rsid w:val="00A334A5"/>
    <w:rsid w:val="00A33E17"/>
    <w:rsid w:val="00A33F07"/>
    <w:rsid w:val="00A33F6E"/>
    <w:rsid w:val="00A340CC"/>
    <w:rsid w:val="00A345D0"/>
    <w:rsid w:val="00A34A4A"/>
    <w:rsid w:val="00A34AEF"/>
    <w:rsid w:val="00A34E12"/>
    <w:rsid w:val="00A34EB0"/>
    <w:rsid w:val="00A350F4"/>
    <w:rsid w:val="00A351B2"/>
    <w:rsid w:val="00A352AE"/>
    <w:rsid w:val="00A35534"/>
    <w:rsid w:val="00A357F7"/>
    <w:rsid w:val="00A35CCE"/>
    <w:rsid w:val="00A35D7D"/>
    <w:rsid w:val="00A360EF"/>
    <w:rsid w:val="00A363DC"/>
    <w:rsid w:val="00A36463"/>
    <w:rsid w:val="00A3686C"/>
    <w:rsid w:val="00A3697F"/>
    <w:rsid w:val="00A36AAC"/>
    <w:rsid w:val="00A36AEF"/>
    <w:rsid w:val="00A36C11"/>
    <w:rsid w:val="00A36C64"/>
    <w:rsid w:val="00A36CE3"/>
    <w:rsid w:val="00A36E5C"/>
    <w:rsid w:val="00A36F0B"/>
    <w:rsid w:val="00A37324"/>
    <w:rsid w:val="00A375E2"/>
    <w:rsid w:val="00A3784E"/>
    <w:rsid w:val="00A37AE0"/>
    <w:rsid w:val="00A37C0A"/>
    <w:rsid w:val="00A37DD5"/>
    <w:rsid w:val="00A400DB"/>
    <w:rsid w:val="00A40114"/>
    <w:rsid w:val="00A401FB"/>
    <w:rsid w:val="00A4021F"/>
    <w:rsid w:val="00A4032E"/>
    <w:rsid w:val="00A4059C"/>
    <w:rsid w:val="00A4071E"/>
    <w:rsid w:val="00A4073E"/>
    <w:rsid w:val="00A409B9"/>
    <w:rsid w:val="00A40AFE"/>
    <w:rsid w:val="00A40DF0"/>
    <w:rsid w:val="00A41078"/>
    <w:rsid w:val="00A41100"/>
    <w:rsid w:val="00A411C7"/>
    <w:rsid w:val="00A413BC"/>
    <w:rsid w:val="00A4153A"/>
    <w:rsid w:val="00A41606"/>
    <w:rsid w:val="00A41697"/>
    <w:rsid w:val="00A4195A"/>
    <w:rsid w:val="00A41A7E"/>
    <w:rsid w:val="00A41F28"/>
    <w:rsid w:val="00A41FD8"/>
    <w:rsid w:val="00A4269F"/>
    <w:rsid w:val="00A426DF"/>
    <w:rsid w:val="00A4283B"/>
    <w:rsid w:val="00A42990"/>
    <w:rsid w:val="00A42ADA"/>
    <w:rsid w:val="00A42C73"/>
    <w:rsid w:val="00A42D17"/>
    <w:rsid w:val="00A42FC0"/>
    <w:rsid w:val="00A4303A"/>
    <w:rsid w:val="00A430BB"/>
    <w:rsid w:val="00A4357F"/>
    <w:rsid w:val="00A43716"/>
    <w:rsid w:val="00A43762"/>
    <w:rsid w:val="00A43911"/>
    <w:rsid w:val="00A43A40"/>
    <w:rsid w:val="00A43B27"/>
    <w:rsid w:val="00A43C45"/>
    <w:rsid w:val="00A43D8F"/>
    <w:rsid w:val="00A4408A"/>
    <w:rsid w:val="00A440CD"/>
    <w:rsid w:val="00A4442E"/>
    <w:rsid w:val="00A45090"/>
    <w:rsid w:val="00A45276"/>
    <w:rsid w:val="00A45518"/>
    <w:rsid w:val="00A45520"/>
    <w:rsid w:val="00A45579"/>
    <w:rsid w:val="00A4557E"/>
    <w:rsid w:val="00A45BD8"/>
    <w:rsid w:val="00A45C58"/>
    <w:rsid w:val="00A46881"/>
    <w:rsid w:val="00A46BBF"/>
    <w:rsid w:val="00A46C62"/>
    <w:rsid w:val="00A46E0D"/>
    <w:rsid w:val="00A46E2F"/>
    <w:rsid w:val="00A4706E"/>
    <w:rsid w:val="00A47230"/>
    <w:rsid w:val="00A477EA"/>
    <w:rsid w:val="00A47833"/>
    <w:rsid w:val="00A47AE3"/>
    <w:rsid w:val="00A47B7C"/>
    <w:rsid w:val="00A47F30"/>
    <w:rsid w:val="00A50183"/>
    <w:rsid w:val="00A505C8"/>
    <w:rsid w:val="00A51135"/>
    <w:rsid w:val="00A516C4"/>
    <w:rsid w:val="00A51768"/>
    <w:rsid w:val="00A51882"/>
    <w:rsid w:val="00A519E0"/>
    <w:rsid w:val="00A51AFD"/>
    <w:rsid w:val="00A51D1C"/>
    <w:rsid w:val="00A51D5F"/>
    <w:rsid w:val="00A521D0"/>
    <w:rsid w:val="00A5281C"/>
    <w:rsid w:val="00A529AE"/>
    <w:rsid w:val="00A52CA0"/>
    <w:rsid w:val="00A5322A"/>
    <w:rsid w:val="00A53781"/>
    <w:rsid w:val="00A53EA6"/>
    <w:rsid w:val="00A53FC5"/>
    <w:rsid w:val="00A54090"/>
    <w:rsid w:val="00A5410A"/>
    <w:rsid w:val="00A5417C"/>
    <w:rsid w:val="00A54273"/>
    <w:rsid w:val="00A5472C"/>
    <w:rsid w:val="00A54C2B"/>
    <w:rsid w:val="00A54F20"/>
    <w:rsid w:val="00A54F5A"/>
    <w:rsid w:val="00A550A0"/>
    <w:rsid w:val="00A55438"/>
    <w:rsid w:val="00A55934"/>
    <w:rsid w:val="00A55BCB"/>
    <w:rsid w:val="00A55EA4"/>
    <w:rsid w:val="00A55F43"/>
    <w:rsid w:val="00A5624F"/>
    <w:rsid w:val="00A56332"/>
    <w:rsid w:val="00A563B1"/>
    <w:rsid w:val="00A569C2"/>
    <w:rsid w:val="00A570E1"/>
    <w:rsid w:val="00A572BF"/>
    <w:rsid w:val="00A575CE"/>
    <w:rsid w:val="00A576E8"/>
    <w:rsid w:val="00A57754"/>
    <w:rsid w:val="00A57C0C"/>
    <w:rsid w:val="00A57C34"/>
    <w:rsid w:val="00A600AE"/>
    <w:rsid w:val="00A606A2"/>
    <w:rsid w:val="00A606DB"/>
    <w:rsid w:val="00A606FE"/>
    <w:rsid w:val="00A60B25"/>
    <w:rsid w:val="00A60B49"/>
    <w:rsid w:val="00A60BB3"/>
    <w:rsid w:val="00A60E3E"/>
    <w:rsid w:val="00A60EAC"/>
    <w:rsid w:val="00A60F67"/>
    <w:rsid w:val="00A60FE6"/>
    <w:rsid w:val="00A614E9"/>
    <w:rsid w:val="00A61B65"/>
    <w:rsid w:val="00A61B83"/>
    <w:rsid w:val="00A61B95"/>
    <w:rsid w:val="00A61C86"/>
    <w:rsid w:val="00A61CB8"/>
    <w:rsid w:val="00A61D9B"/>
    <w:rsid w:val="00A61E72"/>
    <w:rsid w:val="00A61F66"/>
    <w:rsid w:val="00A61FDF"/>
    <w:rsid w:val="00A62292"/>
    <w:rsid w:val="00A62694"/>
    <w:rsid w:val="00A626A6"/>
    <w:rsid w:val="00A628B2"/>
    <w:rsid w:val="00A62A33"/>
    <w:rsid w:val="00A62B12"/>
    <w:rsid w:val="00A62DF6"/>
    <w:rsid w:val="00A62EF6"/>
    <w:rsid w:val="00A62F52"/>
    <w:rsid w:val="00A632C9"/>
    <w:rsid w:val="00A634B4"/>
    <w:rsid w:val="00A63D9B"/>
    <w:rsid w:val="00A63E29"/>
    <w:rsid w:val="00A64461"/>
    <w:rsid w:val="00A644F6"/>
    <w:rsid w:val="00A6484A"/>
    <w:rsid w:val="00A64984"/>
    <w:rsid w:val="00A64E58"/>
    <w:rsid w:val="00A64FD6"/>
    <w:rsid w:val="00A6524B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769"/>
    <w:rsid w:val="00A66784"/>
    <w:rsid w:val="00A669E5"/>
    <w:rsid w:val="00A66A3B"/>
    <w:rsid w:val="00A66EC6"/>
    <w:rsid w:val="00A66EFB"/>
    <w:rsid w:val="00A66F07"/>
    <w:rsid w:val="00A67096"/>
    <w:rsid w:val="00A672A4"/>
    <w:rsid w:val="00A6740E"/>
    <w:rsid w:val="00A67433"/>
    <w:rsid w:val="00A6781D"/>
    <w:rsid w:val="00A6789B"/>
    <w:rsid w:val="00A67B1E"/>
    <w:rsid w:val="00A67D7E"/>
    <w:rsid w:val="00A67F56"/>
    <w:rsid w:val="00A7015B"/>
    <w:rsid w:val="00A705A2"/>
    <w:rsid w:val="00A70614"/>
    <w:rsid w:val="00A70B5D"/>
    <w:rsid w:val="00A70E09"/>
    <w:rsid w:val="00A70E1D"/>
    <w:rsid w:val="00A70FE5"/>
    <w:rsid w:val="00A71649"/>
    <w:rsid w:val="00A71689"/>
    <w:rsid w:val="00A716C5"/>
    <w:rsid w:val="00A71A6F"/>
    <w:rsid w:val="00A71AD3"/>
    <w:rsid w:val="00A71BA4"/>
    <w:rsid w:val="00A72165"/>
    <w:rsid w:val="00A721DF"/>
    <w:rsid w:val="00A7248B"/>
    <w:rsid w:val="00A72592"/>
    <w:rsid w:val="00A725DE"/>
    <w:rsid w:val="00A726C4"/>
    <w:rsid w:val="00A72858"/>
    <w:rsid w:val="00A7292C"/>
    <w:rsid w:val="00A729B2"/>
    <w:rsid w:val="00A72A3E"/>
    <w:rsid w:val="00A72B6C"/>
    <w:rsid w:val="00A72C18"/>
    <w:rsid w:val="00A72DE4"/>
    <w:rsid w:val="00A72E08"/>
    <w:rsid w:val="00A72E6D"/>
    <w:rsid w:val="00A73328"/>
    <w:rsid w:val="00A734ED"/>
    <w:rsid w:val="00A735F8"/>
    <w:rsid w:val="00A73605"/>
    <w:rsid w:val="00A736FE"/>
    <w:rsid w:val="00A73A19"/>
    <w:rsid w:val="00A73B33"/>
    <w:rsid w:val="00A73D08"/>
    <w:rsid w:val="00A73ED1"/>
    <w:rsid w:val="00A73ED5"/>
    <w:rsid w:val="00A743EE"/>
    <w:rsid w:val="00A743F2"/>
    <w:rsid w:val="00A744BD"/>
    <w:rsid w:val="00A7465C"/>
    <w:rsid w:val="00A746EC"/>
    <w:rsid w:val="00A749DA"/>
    <w:rsid w:val="00A74A5A"/>
    <w:rsid w:val="00A74C21"/>
    <w:rsid w:val="00A74C46"/>
    <w:rsid w:val="00A750A0"/>
    <w:rsid w:val="00A753BF"/>
    <w:rsid w:val="00A7564C"/>
    <w:rsid w:val="00A758F5"/>
    <w:rsid w:val="00A758F8"/>
    <w:rsid w:val="00A75BFA"/>
    <w:rsid w:val="00A75E24"/>
    <w:rsid w:val="00A75F93"/>
    <w:rsid w:val="00A760C7"/>
    <w:rsid w:val="00A76226"/>
    <w:rsid w:val="00A763AA"/>
    <w:rsid w:val="00A76503"/>
    <w:rsid w:val="00A76528"/>
    <w:rsid w:val="00A76955"/>
    <w:rsid w:val="00A76CAC"/>
    <w:rsid w:val="00A76CEA"/>
    <w:rsid w:val="00A76D71"/>
    <w:rsid w:val="00A76DEB"/>
    <w:rsid w:val="00A76EE7"/>
    <w:rsid w:val="00A77055"/>
    <w:rsid w:val="00A771E6"/>
    <w:rsid w:val="00A77409"/>
    <w:rsid w:val="00A7753C"/>
    <w:rsid w:val="00A7758A"/>
    <w:rsid w:val="00A77AD0"/>
    <w:rsid w:val="00A77C44"/>
    <w:rsid w:val="00A77D63"/>
    <w:rsid w:val="00A77D6F"/>
    <w:rsid w:val="00A77E93"/>
    <w:rsid w:val="00A80388"/>
    <w:rsid w:val="00A8045A"/>
    <w:rsid w:val="00A805A8"/>
    <w:rsid w:val="00A80763"/>
    <w:rsid w:val="00A80B0F"/>
    <w:rsid w:val="00A80BAF"/>
    <w:rsid w:val="00A80C7E"/>
    <w:rsid w:val="00A80D48"/>
    <w:rsid w:val="00A81265"/>
    <w:rsid w:val="00A817F3"/>
    <w:rsid w:val="00A82159"/>
    <w:rsid w:val="00A82205"/>
    <w:rsid w:val="00A823A0"/>
    <w:rsid w:val="00A823F7"/>
    <w:rsid w:val="00A82952"/>
    <w:rsid w:val="00A82C61"/>
    <w:rsid w:val="00A82EEC"/>
    <w:rsid w:val="00A82F62"/>
    <w:rsid w:val="00A83165"/>
    <w:rsid w:val="00A831D9"/>
    <w:rsid w:val="00A833F0"/>
    <w:rsid w:val="00A83448"/>
    <w:rsid w:val="00A8386F"/>
    <w:rsid w:val="00A83A43"/>
    <w:rsid w:val="00A83A49"/>
    <w:rsid w:val="00A83D2B"/>
    <w:rsid w:val="00A83D8B"/>
    <w:rsid w:val="00A83EBF"/>
    <w:rsid w:val="00A84275"/>
    <w:rsid w:val="00A8455B"/>
    <w:rsid w:val="00A845A8"/>
    <w:rsid w:val="00A8483A"/>
    <w:rsid w:val="00A8486F"/>
    <w:rsid w:val="00A8487F"/>
    <w:rsid w:val="00A849BF"/>
    <w:rsid w:val="00A84C82"/>
    <w:rsid w:val="00A84CC2"/>
    <w:rsid w:val="00A84CE4"/>
    <w:rsid w:val="00A84FC9"/>
    <w:rsid w:val="00A850C1"/>
    <w:rsid w:val="00A8522F"/>
    <w:rsid w:val="00A85407"/>
    <w:rsid w:val="00A8563C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526"/>
    <w:rsid w:val="00A865B4"/>
    <w:rsid w:val="00A86637"/>
    <w:rsid w:val="00A866BE"/>
    <w:rsid w:val="00A86A14"/>
    <w:rsid w:val="00A86AA8"/>
    <w:rsid w:val="00A872A9"/>
    <w:rsid w:val="00A879FC"/>
    <w:rsid w:val="00A87AB0"/>
    <w:rsid w:val="00A87E25"/>
    <w:rsid w:val="00A87FB2"/>
    <w:rsid w:val="00A90145"/>
    <w:rsid w:val="00A90567"/>
    <w:rsid w:val="00A905D8"/>
    <w:rsid w:val="00A907BF"/>
    <w:rsid w:val="00A909B0"/>
    <w:rsid w:val="00A90CFB"/>
    <w:rsid w:val="00A91052"/>
    <w:rsid w:val="00A916C6"/>
    <w:rsid w:val="00A91841"/>
    <w:rsid w:val="00A919DE"/>
    <w:rsid w:val="00A91CD6"/>
    <w:rsid w:val="00A91D57"/>
    <w:rsid w:val="00A91DB1"/>
    <w:rsid w:val="00A92600"/>
    <w:rsid w:val="00A92767"/>
    <w:rsid w:val="00A92F21"/>
    <w:rsid w:val="00A92FD8"/>
    <w:rsid w:val="00A933A5"/>
    <w:rsid w:val="00A93421"/>
    <w:rsid w:val="00A936C5"/>
    <w:rsid w:val="00A937C8"/>
    <w:rsid w:val="00A938C0"/>
    <w:rsid w:val="00A93A3A"/>
    <w:rsid w:val="00A93C0C"/>
    <w:rsid w:val="00A94441"/>
    <w:rsid w:val="00A945CD"/>
    <w:rsid w:val="00A94E0B"/>
    <w:rsid w:val="00A95180"/>
    <w:rsid w:val="00A954A5"/>
    <w:rsid w:val="00A95704"/>
    <w:rsid w:val="00A959F4"/>
    <w:rsid w:val="00A95AD8"/>
    <w:rsid w:val="00A95CD1"/>
    <w:rsid w:val="00A95CEB"/>
    <w:rsid w:val="00A960F1"/>
    <w:rsid w:val="00A961D1"/>
    <w:rsid w:val="00A961D4"/>
    <w:rsid w:val="00A9621B"/>
    <w:rsid w:val="00A9683C"/>
    <w:rsid w:val="00A96937"/>
    <w:rsid w:val="00A9698F"/>
    <w:rsid w:val="00A96B80"/>
    <w:rsid w:val="00A96BAF"/>
    <w:rsid w:val="00A96DBB"/>
    <w:rsid w:val="00A96EC3"/>
    <w:rsid w:val="00A970F6"/>
    <w:rsid w:val="00A971F1"/>
    <w:rsid w:val="00A97320"/>
    <w:rsid w:val="00A97370"/>
    <w:rsid w:val="00A97692"/>
    <w:rsid w:val="00A97744"/>
    <w:rsid w:val="00A978ED"/>
    <w:rsid w:val="00A97BE5"/>
    <w:rsid w:val="00A97EE3"/>
    <w:rsid w:val="00A97F73"/>
    <w:rsid w:val="00AA0126"/>
    <w:rsid w:val="00AA068B"/>
    <w:rsid w:val="00AA095B"/>
    <w:rsid w:val="00AA09E6"/>
    <w:rsid w:val="00AA0A09"/>
    <w:rsid w:val="00AA0A8E"/>
    <w:rsid w:val="00AA0C4E"/>
    <w:rsid w:val="00AA0C92"/>
    <w:rsid w:val="00AA107B"/>
    <w:rsid w:val="00AA1168"/>
    <w:rsid w:val="00AA1305"/>
    <w:rsid w:val="00AA1479"/>
    <w:rsid w:val="00AA1769"/>
    <w:rsid w:val="00AA1A09"/>
    <w:rsid w:val="00AA1AD8"/>
    <w:rsid w:val="00AA1B72"/>
    <w:rsid w:val="00AA1BD1"/>
    <w:rsid w:val="00AA1CA5"/>
    <w:rsid w:val="00AA1D9C"/>
    <w:rsid w:val="00AA1FA5"/>
    <w:rsid w:val="00AA1FEF"/>
    <w:rsid w:val="00AA2198"/>
    <w:rsid w:val="00AA234D"/>
    <w:rsid w:val="00AA250D"/>
    <w:rsid w:val="00AA2711"/>
    <w:rsid w:val="00AA2752"/>
    <w:rsid w:val="00AA29E0"/>
    <w:rsid w:val="00AA2B6D"/>
    <w:rsid w:val="00AA2B86"/>
    <w:rsid w:val="00AA2D24"/>
    <w:rsid w:val="00AA2DC2"/>
    <w:rsid w:val="00AA3497"/>
    <w:rsid w:val="00AA3640"/>
    <w:rsid w:val="00AA366C"/>
    <w:rsid w:val="00AA3BAE"/>
    <w:rsid w:val="00AA3C57"/>
    <w:rsid w:val="00AA4108"/>
    <w:rsid w:val="00AA43B3"/>
    <w:rsid w:val="00AA44A5"/>
    <w:rsid w:val="00AA44DB"/>
    <w:rsid w:val="00AA4657"/>
    <w:rsid w:val="00AA46E6"/>
    <w:rsid w:val="00AA4734"/>
    <w:rsid w:val="00AA4875"/>
    <w:rsid w:val="00AA4CC2"/>
    <w:rsid w:val="00AA4F4D"/>
    <w:rsid w:val="00AA4F76"/>
    <w:rsid w:val="00AA50DB"/>
    <w:rsid w:val="00AA5180"/>
    <w:rsid w:val="00AA5405"/>
    <w:rsid w:val="00AA54A0"/>
    <w:rsid w:val="00AA5ACC"/>
    <w:rsid w:val="00AA5FE7"/>
    <w:rsid w:val="00AA5FE8"/>
    <w:rsid w:val="00AA6067"/>
    <w:rsid w:val="00AA621C"/>
    <w:rsid w:val="00AA6253"/>
    <w:rsid w:val="00AA62AF"/>
    <w:rsid w:val="00AA655E"/>
    <w:rsid w:val="00AA690E"/>
    <w:rsid w:val="00AA6934"/>
    <w:rsid w:val="00AA6B7C"/>
    <w:rsid w:val="00AA6C25"/>
    <w:rsid w:val="00AA7001"/>
    <w:rsid w:val="00AA71AB"/>
    <w:rsid w:val="00AA7352"/>
    <w:rsid w:val="00AA7419"/>
    <w:rsid w:val="00AA75FB"/>
    <w:rsid w:val="00AA762A"/>
    <w:rsid w:val="00AA7692"/>
    <w:rsid w:val="00AA79AF"/>
    <w:rsid w:val="00AA79C0"/>
    <w:rsid w:val="00AA7BD9"/>
    <w:rsid w:val="00AA7D8A"/>
    <w:rsid w:val="00AB0106"/>
    <w:rsid w:val="00AB01C8"/>
    <w:rsid w:val="00AB06E7"/>
    <w:rsid w:val="00AB0723"/>
    <w:rsid w:val="00AB0726"/>
    <w:rsid w:val="00AB0A79"/>
    <w:rsid w:val="00AB0A8C"/>
    <w:rsid w:val="00AB0DF2"/>
    <w:rsid w:val="00AB0EF9"/>
    <w:rsid w:val="00AB10AD"/>
    <w:rsid w:val="00AB13E3"/>
    <w:rsid w:val="00AB1408"/>
    <w:rsid w:val="00AB1721"/>
    <w:rsid w:val="00AB193E"/>
    <w:rsid w:val="00AB1B4F"/>
    <w:rsid w:val="00AB1C79"/>
    <w:rsid w:val="00AB1CC2"/>
    <w:rsid w:val="00AB1D5B"/>
    <w:rsid w:val="00AB1EE2"/>
    <w:rsid w:val="00AB1F1A"/>
    <w:rsid w:val="00AB1FA6"/>
    <w:rsid w:val="00AB2283"/>
    <w:rsid w:val="00AB22AD"/>
    <w:rsid w:val="00AB26CF"/>
    <w:rsid w:val="00AB28A2"/>
    <w:rsid w:val="00AB28D5"/>
    <w:rsid w:val="00AB2BCA"/>
    <w:rsid w:val="00AB2D12"/>
    <w:rsid w:val="00AB2D44"/>
    <w:rsid w:val="00AB3142"/>
    <w:rsid w:val="00AB3257"/>
    <w:rsid w:val="00AB3298"/>
    <w:rsid w:val="00AB32EB"/>
    <w:rsid w:val="00AB335D"/>
    <w:rsid w:val="00AB3767"/>
    <w:rsid w:val="00AB388F"/>
    <w:rsid w:val="00AB3A08"/>
    <w:rsid w:val="00AB3E61"/>
    <w:rsid w:val="00AB4461"/>
    <w:rsid w:val="00AB4490"/>
    <w:rsid w:val="00AB451D"/>
    <w:rsid w:val="00AB4610"/>
    <w:rsid w:val="00AB4912"/>
    <w:rsid w:val="00AB4BFB"/>
    <w:rsid w:val="00AB4CA5"/>
    <w:rsid w:val="00AB4CD3"/>
    <w:rsid w:val="00AB5203"/>
    <w:rsid w:val="00AB5409"/>
    <w:rsid w:val="00AB5655"/>
    <w:rsid w:val="00AB57A1"/>
    <w:rsid w:val="00AB5A5E"/>
    <w:rsid w:val="00AB5E37"/>
    <w:rsid w:val="00AB5F10"/>
    <w:rsid w:val="00AB62DC"/>
    <w:rsid w:val="00AB65EF"/>
    <w:rsid w:val="00AB6CAA"/>
    <w:rsid w:val="00AB6CAE"/>
    <w:rsid w:val="00AB6CB2"/>
    <w:rsid w:val="00AB7009"/>
    <w:rsid w:val="00AB713D"/>
    <w:rsid w:val="00AB753C"/>
    <w:rsid w:val="00AB76E5"/>
    <w:rsid w:val="00AB776D"/>
    <w:rsid w:val="00AB7821"/>
    <w:rsid w:val="00AB79FD"/>
    <w:rsid w:val="00AB7DED"/>
    <w:rsid w:val="00AC03DD"/>
    <w:rsid w:val="00AC059B"/>
    <w:rsid w:val="00AC067C"/>
    <w:rsid w:val="00AC083E"/>
    <w:rsid w:val="00AC08BF"/>
    <w:rsid w:val="00AC0A9E"/>
    <w:rsid w:val="00AC0D1D"/>
    <w:rsid w:val="00AC0E28"/>
    <w:rsid w:val="00AC0E5D"/>
    <w:rsid w:val="00AC0EAE"/>
    <w:rsid w:val="00AC1245"/>
    <w:rsid w:val="00AC12D1"/>
    <w:rsid w:val="00AC12FF"/>
    <w:rsid w:val="00AC150D"/>
    <w:rsid w:val="00AC1855"/>
    <w:rsid w:val="00AC1A06"/>
    <w:rsid w:val="00AC1A26"/>
    <w:rsid w:val="00AC1B34"/>
    <w:rsid w:val="00AC1F4B"/>
    <w:rsid w:val="00AC2192"/>
    <w:rsid w:val="00AC244B"/>
    <w:rsid w:val="00AC2B80"/>
    <w:rsid w:val="00AC2C55"/>
    <w:rsid w:val="00AC2E20"/>
    <w:rsid w:val="00AC2F12"/>
    <w:rsid w:val="00AC33F8"/>
    <w:rsid w:val="00AC346E"/>
    <w:rsid w:val="00AC34DA"/>
    <w:rsid w:val="00AC35AD"/>
    <w:rsid w:val="00AC36BD"/>
    <w:rsid w:val="00AC36E5"/>
    <w:rsid w:val="00AC38B7"/>
    <w:rsid w:val="00AC3E57"/>
    <w:rsid w:val="00AC422D"/>
    <w:rsid w:val="00AC446C"/>
    <w:rsid w:val="00AC45F2"/>
    <w:rsid w:val="00AC4D06"/>
    <w:rsid w:val="00AC50D6"/>
    <w:rsid w:val="00AC537B"/>
    <w:rsid w:val="00AC5463"/>
    <w:rsid w:val="00AC55CC"/>
    <w:rsid w:val="00AC55FD"/>
    <w:rsid w:val="00AC5766"/>
    <w:rsid w:val="00AC5A7F"/>
    <w:rsid w:val="00AC5B41"/>
    <w:rsid w:val="00AC5E2E"/>
    <w:rsid w:val="00AC5F38"/>
    <w:rsid w:val="00AC5FD1"/>
    <w:rsid w:val="00AC61B8"/>
    <w:rsid w:val="00AC65E7"/>
    <w:rsid w:val="00AC6785"/>
    <w:rsid w:val="00AC6B3F"/>
    <w:rsid w:val="00AC6D7D"/>
    <w:rsid w:val="00AC6EC5"/>
    <w:rsid w:val="00AC6F47"/>
    <w:rsid w:val="00AC7059"/>
    <w:rsid w:val="00AC7A14"/>
    <w:rsid w:val="00AC7B70"/>
    <w:rsid w:val="00AC7BCD"/>
    <w:rsid w:val="00AD02AD"/>
    <w:rsid w:val="00AD0463"/>
    <w:rsid w:val="00AD09AB"/>
    <w:rsid w:val="00AD0B21"/>
    <w:rsid w:val="00AD0C91"/>
    <w:rsid w:val="00AD1189"/>
    <w:rsid w:val="00AD1366"/>
    <w:rsid w:val="00AD13D0"/>
    <w:rsid w:val="00AD1585"/>
    <w:rsid w:val="00AD16DA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3DC"/>
    <w:rsid w:val="00AD27B6"/>
    <w:rsid w:val="00AD27F7"/>
    <w:rsid w:val="00AD2891"/>
    <w:rsid w:val="00AD2A43"/>
    <w:rsid w:val="00AD2CB8"/>
    <w:rsid w:val="00AD2DCF"/>
    <w:rsid w:val="00AD2ED7"/>
    <w:rsid w:val="00AD2F5B"/>
    <w:rsid w:val="00AD30CF"/>
    <w:rsid w:val="00AD3524"/>
    <w:rsid w:val="00AD35A6"/>
    <w:rsid w:val="00AD3765"/>
    <w:rsid w:val="00AD37B6"/>
    <w:rsid w:val="00AD3A35"/>
    <w:rsid w:val="00AD3EB5"/>
    <w:rsid w:val="00AD3ED4"/>
    <w:rsid w:val="00AD3FAA"/>
    <w:rsid w:val="00AD44F0"/>
    <w:rsid w:val="00AD48A5"/>
    <w:rsid w:val="00AD48AA"/>
    <w:rsid w:val="00AD4B4A"/>
    <w:rsid w:val="00AD4D2F"/>
    <w:rsid w:val="00AD4E76"/>
    <w:rsid w:val="00AD4FE3"/>
    <w:rsid w:val="00AD5242"/>
    <w:rsid w:val="00AD54C2"/>
    <w:rsid w:val="00AD5799"/>
    <w:rsid w:val="00AD59C7"/>
    <w:rsid w:val="00AD5F1C"/>
    <w:rsid w:val="00AD61FE"/>
    <w:rsid w:val="00AD6673"/>
    <w:rsid w:val="00AD68BB"/>
    <w:rsid w:val="00AD6976"/>
    <w:rsid w:val="00AD6A6E"/>
    <w:rsid w:val="00AD6C51"/>
    <w:rsid w:val="00AD6DC3"/>
    <w:rsid w:val="00AD6DF6"/>
    <w:rsid w:val="00AD6E05"/>
    <w:rsid w:val="00AD6F66"/>
    <w:rsid w:val="00AD6F74"/>
    <w:rsid w:val="00AD74B9"/>
    <w:rsid w:val="00AD76B0"/>
    <w:rsid w:val="00AD76CB"/>
    <w:rsid w:val="00AD7820"/>
    <w:rsid w:val="00AD79B3"/>
    <w:rsid w:val="00AD7BCC"/>
    <w:rsid w:val="00AD7DF7"/>
    <w:rsid w:val="00AD7EF6"/>
    <w:rsid w:val="00AD7FDF"/>
    <w:rsid w:val="00AE00B0"/>
    <w:rsid w:val="00AE0166"/>
    <w:rsid w:val="00AE0443"/>
    <w:rsid w:val="00AE05FF"/>
    <w:rsid w:val="00AE074C"/>
    <w:rsid w:val="00AE0B5F"/>
    <w:rsid w:val="00AE0BB3"/>
    <w:rsid w:val="00AE0E36"/>
    <w:rsid w:val="00AE107B"/>
    <w:rsid w:val="00AE126B"/>
    <w:rsid w:val="00AE12C5"/>
    <w:rsid w:val="00AE14FB"/>
    <w:rsid w:val="00AE15EE"/>
    <w:rsid w:val="00AE173D"/>
    <w:rsid w:val="00AE199A"/>
    <w:rsid w:val="00AE1A6D"/>
    <w:rsid w:val="00AE1BCC"/>
    <w:rsid w:val="00AE1E86"/>
    <w:rsid w:val="00AE2227"/>
    <w:rsid w:val="00AE2430"/>
    <w:rsid w:val="00AE26A2"/>
    <w:rsid w:val="00AE2B2B"/>
    <w:rsid w:val="00AE2C84"/>
    <w:rsid w:val="00AE2C9A"/>
    <w:rsid w:val="00AE2F9E"/>
    <w:rsid w:val="00AE330A"/>
    <w:rsid w:val="00AE3317"/>
    <w:rsid w:val="00AE3607"/>
    <w:rsid w:val="00AE36D6"/>
    <w:rsid w:val="00AE3850"/>
    <w:rsid w:val="00AE3AA6"/>
    <w:rsid w:val="00AE3DE1"/>
    <w:rsid w:val="00AE4003"/>
    <w:rsid w:val="00AE4068"/>
    <w:rsid w:val="00AE44F8"/>
    <w:rsid w:val="00AE483A"/>
    <w:rsid w:val="00AE4848"/>
    <w:rsid w:val="00AE48EB"/>
    <w:rsid w:val="00AE49B5"/>
    <w:rsid w:val="00AE4B7A"/>
    <w:rsid w:val="00AE4BB6"/>
    <w:rsid w:val="00AE4C63"/>
    <w:rsid w:val="00AE4D87"/>
    <w:rsid w:val="00AE5046"/>
    <w:rsid w:val="00AE51DA"/>
    <w:rsid w:val="00AE5242"/>
    <w:rsid w:val="00AE576F"/>
    <w:rsid w:val="00AE5B74"/>
    <w:rsid w:val="00AE5D90"/>
    <w:rsid w:val="00AE5D98"/>
    <w:rsid w:val="00AE5DA1"/>
    <w:rsid w:val="00AE5EA6"/>
    <w:rsid w:val="00AE5FFD"/>
    <w:rsid w:val="00AE605C"/>
    <w:rsid w:val="00AE607D"/>
    <w:rsid w:val="00AE60B8"/>
    <w:rsid w:val="00AE60FD"/>
    <w:rsid w:val="00AE621E"/>
    <w:rsid w:val="00AE6359"/>
    <w:rsid w:val="00AE639A"/>
    <w:rsid w:val="00AE654D"/>
    <w:rsid w:val="00AE6C02"/>
    <w:rsid w:val="00AE6C05"/>
    <w:rsid w:val="00AE704B"/>
    <w:rsid w:val="00AE70BE"/>
    <w:rsid w:val="00AE70F6"/>
    <w:rsid w:val="00AE7145"/>
    <w:rsid w:val="00AE71B4"/>
    <w:rsid w:val="00AE71DE"/>
    <w:rsid w:val="00AE71DF"/>
    <w:rsid w:val="00AE7258"/>
    <w:rsid w:val="00AE74EA"/>
    <w:rsid w:val="00AE7771"/>
    <w:rsid w:val="00AE79A1"/>
    <w:rsid w:val="00AE7C3C"/>
    <w:rsid w:val="00AF0032"/>
    <w:rsid w:val="00AF00FC"/>
    <w:rsid w:val="00AF0170"/>
    <w:rsid w:val="00AF019A"/>
    <w:rsid w:val="00AF022B"/>
    <w:rsid w:val="00AF0257"/>
    <w:rsid w:val="00AF027E"/>
    <w:rsid w:val="00AF0661"/>
    <w:rsid w:val="00AF0A7E"/>
    <w:rsid w:val="00AF0A92"/>
    <w:rsid w:val="00AF0ABD"/>
    <w:rsid w:val="00AF0BA5"/>
    <w:rsid w:val="00AF0BD9"/>
    <w:rsid w:val="00AF0DC4"/>
    <w:rsid w:val="00AF1164"/>
    <w:rsid w:val="00AF1238"/>
    <w:rsid w:val="00AF143D"/>
    <w:rsid w:val="00AF144F"/>
    <w:rsid w:val="00AF1725"/>
    <w:rsid w:val="00AF1BD0"/>
    <w:rsid w:val="00AF1E77"/>
    <w:rsid w:val="00AF1F86"/>
    <w:rsid w:val="00AF2035"/>
    <w:rsid w:val="00AF2210"/>
    <w:rsid w:val="00AF2361"/>
    <w:rsid w:val="00AF2675"/>
    <w:rsid w:val="00AF26F3"/>
    <w:rsid w:val="00AF27FF"/>
    <w:rsid w:val="00AF2BF1"/>
    <w:rsid w:val="00AF2F2A"/>
    <w:rsid w:val="00AF3077"/>
    <w:rsid w:val="00AF32CA"/>
    <w:rsid w:val="00AF33C3"/>
    <w:rsid w:val="00AF3776"/>
    <w:rsid w:val="00AF38C7"/>
    <w:rsid w:val="00AF3CAD"/>
    <w:rsid w:val="00AF3FC9"/>
    <w:rsid w:val="00AF475E"/>
    <w:rsid w:val="00AF480C"/>
    <w:rsid w:val="00AF4D89"/>
    <w:rsid w:val="00AF5021"/>
    <w:rsid w:val="00AF5026"/>
    <w:rsid w:val="00AF513B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E6F"/>
    <w:rsid w:val="00AF62A6"/>
    <w:rsid w:val="00AF62B8"/>
    <w:rsid w:val="00AF666E"/>
    <w:rsid w:val="00AF675B"/>
    <w:rsid w:val="00AF6852"/>
    <w:rsid w:val="00AF6E0C"/>
    <w:rsid w:val="00AF6E9E"/>
    <w:rsid w:val="00AF6EB5"/>
    <w:rsid w:val="00AF7193"/>
    <w:rsid w:val="00AF7585"/>
    <w:rsid w:val="00AF76C8"/>
    <w:rsid w:val="00AF7B66"/>
    <w:rsid w:val="00AF7BB4"/>
    <w:rsid w:val="00AF7FF0"/>
    <w:rsid w:val="00B00304"/>
    <w:rsid w:val="00B006B7"/>
    <w:rsid w:val="00B007BB"/>
    <w:rsid w:val="00B008BA"/>
    <w:rsid w:val="00B0091F"/>
    <w:rsid w:val="00B009A5"/>
    <w:rsid w:val="00B00BA9"/>
    <w:rsid w:val="00B00D68"/>
    <w:rsid w:val="00B00E7D"/>
    <w:rsid w:val="00B011D4"/>
    <w:rsid w:val="00B01475"/>
    <w:rsid w:val="00B015A9"/>
    <w:rsid w:val="00B01675"/>
    <w:rsid w:val="00B019D2"/>
    <w:rsid w:val="00B01B5C"/>
    <w:rsid w:val="00B01F9E"/>
    <w:rsid w:val="00B02148"/>
    <w:rsid w:val="00B025C4"/>
    <w:rsid w:val="00B02653"/>
    <w:rsid w:val="00B026EF"/>
    <w:rsid w:val="00B02768"/>
    <w:rsid w:val="00B02A62"/>
    <w:rsid w:val="00B03387"/>
    <w:rsid w:val="00B03C82"/>
    <w:rsid w:val="00B03D3E"/>
    <w:rsid w:val="00B0410D"/>
    <w:rsid w:val="00B04AED"/>
    <w:rsid w:val="00B04DAB"/>
    <w:rsid w:val="00B04E39"/>
    <w:rsid w:val="00B04E8D"/>
    <w:rsid w:val="00B05111"/>
    <w:rsid w:val="00B0511F"/>
    <w:rsid w:val="00B051FF"/>
    <w:rsid w:val="00B05327"/>
    <w:rsid w:val="00B0549D"/>
    <w:rsid w:val="00B057EB"/>
    <w:rsid w:val="00B0580A"/>
    <w:rsid w:val="00B0591F"/>
    <w:rsid w:val="00B05A3F"/>
    <w:rsid w:val="00B05BCE"/>
    <w:rsid w:val="00B05D2B"/>
    <w:rsid w:val="00B06261"/>
    <w:rsid w:val="00B062EE"/>
    <w:rsid w:val="00B06463"/>
    <w:rsid w:val="00B065B5"/>
    <w:rsid w:val="00B0691F"/>
    <w:rsid w:val="00B06C10"/>
    <w:rsid w:val="00B06F85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969"/>
    <w:rsid w:val="00B0796F"/>
    <w:rsid w:val="00B07974"/>
    <w:rsid w:val="00B07A7F"/>
    <w:rsid w:val="00B07AD9"/>
    <w:rsid w:val="00B07C40"/>
    <w:rsid w:val="00B100DB"/>
    <w:rsid w:val="00B100DF"/>
    <w:rsid w:val="00B1056E"/>
    <w:rsid w:val="00B107A0"/>
    <w:rsid w:val="00B10AA4"/>
    <w:rsid w:val="00B10BE1"/>
    <w:rsid w:val="00B11100"/>
    <w:rsid w:val="00B11467"/>
    <w:rsid w:val="00B114F3"/>
    <w:rsid w:val="00B1176C"/>
    <w:rsid w:val="00B119EE"/>
    <w:rsid w:val="00B11AF0"/>
    <w:rsid w:val="00B11DA4"/>
    <w:rsid w:val="00B11F34"/>
    <w:rsid w:val="00B1217F"/>
    <w:rsid w:val="00B1221B"/>
    <w:rsid w:val="00B1223F"/>
    <w:rsid w:val="00B12289"/>
    <w:rsid w:val="00B122F4"/>
    <w:rsid w:val="00B125E1"/>
    <w:rsid w:val="00B126E6"/>
    <w:rsid w:val="00B126FD"/>
    <w:rsid w:val="00B12903"/>
    <w:rsid w:val="00B129A7"/>
    <w:rsid w:val="00B12EC2"/>
    <w:rsid w:val="00B1301E"/>
    <w:rsid w:val="00B13631"/>
    <w:rsid w:val="00B13A72"/>
    <w:rsid w:val="00B13B7A"/>
    <w:rsid w:val="00B13DCE"/>
    <w:rsid w:val="00B141E6"/>
    <w:rsid w:val="00B14724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8B9"/>
    <w:rsid w:val="00B15E55"/>
    <w:rsid w:val="00B160D8"/>
    <w:rsid w:val="00B161B7"/>
    <w:rsid w:val="00B16234"/>
    <w:rsid w:val="00B1634A"/>
    <w:rsid w:val="00B163E3"/>
    <w:rsid w:val="00B16532"/>
    <w:rsid w:val="00B167A3"/>
    <w:rsid w:val="00B16AE9"/>
    <w:rsid w:val="00B16F11"/>
    <w:rsid w:val="00B17140"/>
    <w:rsid w:val="00B171F8"/>
    <w:rsid w:val="00B17208"/>
    <w:rsid w:val="00B17250"/>
    <w:rsid w:val="00B1744C"/>
    <w:rsid w:val="00B17940"/>
    <w:rsid w:val="00B17A24"/>
    <w:rsid w:val="00B17F45"/>
    <w:rsid w:val="00B2027E"/>
    <w:rsid w:val="00B205B2"/>
    <w:rsid w:val="00B207E0"/>
    <w:rsid w:val="00B20BEA"/>
    <w:rsid w:val="00B20CC4"/>
    <w:rsid w:val="00B20E24"/>
    <w:rsid w:val="00B20EBC"/>
    <w:rsid w:val="00B20EE4"/>
    <w:rsid w:val="00B2104C"/>
    <w:rsid w:val="00B21145"/>
    <w:rsid w:val="00B2163E"/>
    <w:rsid w:val="00B2164C"/>
    <w:rsid w:val="00B2180D"/>
    <w:rsid w:val="00B219C8"/>
    <w:rsid w:val="00B21B39"/>
    <w:rsid w:val="00B21B7F"/>
    <w:rsid w:val="00B21B84"/>
    <w:rsid w:val="00B21E37"/>
    <w:rsid w:val="00B21F32"/>
    <w:rsid w:val="00B21FC7"/>
    <w:rsid w:val="00B22970"/>
    <w:rsid w:val="00B236D1"/>
    <w:rsid w:val="00B23B08"/>
    <w:rsid w:val="00B23C20"/>
    <w:rsid w:val="00B23EB3"/>
    <w:rsid w:val="00B2403F"/>
    <w:rsid w:val="00B243E1"/>
    <w:rsid w:val="00B244E4"/>
    <w:rsid w:val="00B2454D"/>
    <w:rsid w:val="00B24A2D"/>
    <w:rsid w:val="00B252BA"/>
    <w:rsid w:val="00B25373"/>
    <w:rsid w:val="00B254E6"/>
    <w:rsid w:val="00B255B5"/>
    <w:rsid w:val="00B257B7"/>
    <w:rsid w:val="00B257EC"/>
    <w:rsid w:val="00B25A2E"/>
    <w:rsid w:val="00B260A4"/>
    <w:rsid w:val="00B261EE"/>
    <w:rsid w:val="00B26270"/>
    <w:rsid w:val="00B262C8"/>
    <w:rsid w:val="00B263DB"/>
    <w:rsid w:val="00B26808"/>
    <w:rsid w:val="00B2685D"/>
    <w:rsid w:val="00B26B69"/>
    <w:rsid w:val="00B26CE5"/>
    <w:rsid w:val="00B26D5C"/>
    <w:rsid w:val="00B26F6F"/>
    <w:rsid w:val="00B273B8"/>
    <w:rsid w:val="00B27608"/>
    <w:rsid w:val="00B27995"/>
    <w:rsid w:val="00B27B37"/>
    <w:rsid w:val="00B27DA4"/>
    <w:rsid w:val="00B27DDB"/>
    <w:rsid w:val="00B30067"/>
    <w:rsid w:val="00B300F6"/>
    <w:rsid w:val="00B3013F"/>
    <w:rsid w:val="00B30280"/>
    <w:rsid w:val="00B304C3"/>
    <w:rsid w:val="00B30571"/>
    <w:rsid w:val="00B3072F"/>
    <w:rsid w:val="00B30733"/>
    <w:rsid w:val="00B30976"/>
    <w:rsid w:val="00B30B50"/>
    <w:rsid w:val="00B30C9F"/>
    <w:rsid w:val="00B30D13"/>
    <w:rsid w:val="00B30EFF"/>
    <w:rsid w:val="00B30F90"/>
    <w:rsid w:val="00B30FF0"/>
    <w:rsid w:val="00B314CF"/>
    <w:rsid w:val="00B315E7"/>
    <w:rsid w:val="00B315E8"/>
    <w:rsid w:val="00B31668"/>
    <w:rsid w:val="00B31748"/>
    <w:rsid w:val="00B31843"/>
    <w:rsid w:val="00B31952"/>
    <w:rsid w:val="00B31999"/>
    <w:rsid w:val="00B31A8D"/>
    <w:rsid w:val="00B31BA0"/>
    <w:rsid w:val="00B3208D"/>
    <w:rsid w:val="00B321F6"/>
    <w:rsid w:val="00B32265"/>
    <w:rsid w:val="00B322FC"/>
    <w:rsid w:val="00B329B0"/>
    <w:rsid w:val="00B32A0F"/>
    <w:rsid w:val="00B32C38"/>
    <w:rsid w:val="00B32F02"/>
    <w:rsid w:val="00B332FE"/>
    <w:rsid w:val="00B335CE"/>
    <w:rsid w:val="00B3365F"/>
    <w:rsid w:val="00B336B6"/>
    <w:rsid w:val="00B33960"/>
    <w:rsid w:val="00B33B5D"/>
    <w:rsid w:val="00B33CD0"/>
    <w:rsid w:val="00B33F85"/>
    <w:rsid w:val="00B34115"/>
    <w:rsid w:val="00B345A5"/>
    <w:rsid w:val="00B3464B"/>
    <w:rsid w:val="00B346DC"/>
    <w:rsid w:val="00B34927"/>
    <w:rsid w:val="00B3496F"/>
    <w:rsid w:val="00B34B24"/>
    <w:rsid w:val="00B34D39"/>
    <w:rsid w:val="00B350F9"/>
    <w:rsid w:val="00B351DE"/>
    <w:rsid w:val="00B353B2"/>
    <w:rsid w:val="00B354F3"/>
    <w:rsid w:val="00B356CA"/>
    <w:rsid w:val="00B35909"/>
    <w:rsid w:val="00B35A0B"/>
    <w:rsid w:val="00B35A86"/>
    <w:rsid w:val="00B35C3C"/>
    <w:rsid w:val="00B36352"/>
    <w:rsid w:val="00B3680B"/>
    <w:rsid w:val="00B36908"/>
    <w:rsid w:val="00B369D8"/>
    <w:rsid w:val="00B36A69"/>
    <w:rsid w:val="00B36E0F"/>
    <w:rsid w:val="00B3712E"/>
    <w:rsid w:val="00B37133"/>
    <w:rsid w:val="00B37447"/>
    <w:rsid w:val="00B374E9"/>
    <w:rsid w:val="00B37732"/>
    <w:rsid w:val="00B379D9"/>
    <w:rsid w:val="00B37D5E"/>
    <w:rsid w:val="00B37DA3"/>
    <w:rsid w:val="00B40123"/>
    <w:rsid w:val="00B401B6"/>
    <w:rsid w:val="00B40395"/>
    <w:rsid w:val="00B40536"/>
    <w:rsid w:val="00B407F0"/>
    <w:rsid w:val="00B40936"/>
    <w:rsid w:val="00B40B0F"/>
    <w:rsid w:val="00B40C16"/>
    <w:rsid w:val="00B40DDE"/>
    <w:rsid w:val="00B4116E"/>
    <w:rsid w:val="00B41839"/>
    <w:rsid w:val="00B41850"/>
    <w:rsid w:val="00B4190C"/>
    <w:rsid w:val="00B41A1D"/>
    <w:rsid w:val="00B41A95"/>
    <w:rsid w:val="00B41B66"/>
    <w:rsid w:val="00B41BBF"/>
    <w:rsid w:val="00B41C8F"/>
    <w:rsid w:val="00B42043"/>
    <w:rsid w:val="00B42A71"/>
    <w:rsid w:val="00B42C4C"/>
    <w:rsid w:val="00B42E05"/>
    <w:rsid w:val="00B431D1"/>
    <w:rsid w:val="00B4330A"/>
    <w:rsid w:val="00B43728"/>
    <w:rsid w:val="00B4379B"/>
    <w:rsid w:val="00B438C2"/>
    <w:rsid w:val="00B43A2D"/>
    <w:rsid w:val="00B43AD9"/>
    <w:rsid w:val="00B43D14"/>
    <w:rsid w:val="00B43DE4"/>
    <w:rsid w:val="00B44025"/>
    <w:rsid w:val="00B44092"/>
    <w:rsid w:val="00B44177"/>
    <w:rsid w:val="00B4465D"/>
    <w:rsid w:val="00B447AC"/>
    <w:rsid w:val="00B4498E"/>
    <w:rsid w:val="00B44E66"/>
    <w:rsid w:val="00B44F60"/>
    <w:rsid w:val="00B452B5"/>
    <w:rsid w:val="00B453D7"/>
    <w:rsid w:val="00B454DB"/>
    <w:rsid w:val="00B45762"/>
    <w:rsid w:val="00B45987"/>
    <w:rsid w:val="00B45DF2"/>
    <w:rsid w:val="00B45FC3"/>
    <w:rsid w:val="00B4650A"/>
    <w:rsid w:val="00B46866"/>
    <w:rsid w:val="00B46CE3"/>
    <w:rsid w:val="00B4728E"/>
    <w:rsid w:val="00B472BF"/>
    <w:rsid w:val="00B47369"/>
    <w:rsid w:val="00B47533"/>
    <w:rsid w:val="00B475AF"/>
    <w:rsid w:val="00B47697"/>
    <w:rsid w:val="00B477F8"/>
    <w:rsid w:val="00B478CA"/>
    <w:rsid w:val="00B47ABD"/>
    <w:rsid w:val="00B47B64"/>
    <w:rsid w:val="00B47DF1"/>
    <w:rsid w:val="00B47E64"/>
    <w:rsid w:val="00B47F98"/>
    <w:rsid w:val="00B502C3"/>
    <w:rsid w:val="00B505CB"/>
    <w:rsid w:val="00B50637"/>
    <w:rsid w:val="00B506CC"/>
    <w:rsid w:val="00B50BE5"/>
    <w:rsid w:val="00B50C9C"/>
    <w:rsid w:val="00B50C9E"/>
    <w:rsid w:val="00B50D87"/>
    <w:rsid w:val="00B50EE2"/>
    <w:rsid w:val="00B50FFC"/>
    <w:rsid w:val="00B516CA"/>
    <w:rsid w:val="00B517AF"/>
    <w:rsid w:val="00B518E3"/>
    <w:rsid w:val="00B51BE5"/>
    <w:rsid w:val="00B51C9A"/>
    <w:rsid w:val="00B51DD8"/>
    <w:rsid w:val="00B51E89"/>
    <w:rsid w:val="00B5216E"/>
    <w:rsid w:val="00B5223E"/>
    <w:rsid w:val="00B527E5"/>
    <w:rsid w:val="00B52878"/>
    <w:rsid w:val="00B52BDA"/>
    <w:rsid w:val="00B52C2D"/>
    <w:rsid w:val="00B52D20"/>
    <w:rsid w:val="00B52D54"/>
    <w:rsid w:val="00B52D8F"/>
    <w:rsid w:val="00B52DE7"/>
    <w:rsid w:val="00B53004"/>
    <w:rsid w:val="00B530D4"/>
    <w:rsid w:val="00B5326D"/>
    <w:rsid w:val="00B53286"/>
    <w:rsid w:val="00B53538"/>
    <w:rsid w:val="00B53714"/>
    <w:rsid w:val="00B53842"/>
    <w:rsid w:val="00B53A7A"/>
    <w:rsid w:val="00B53FF5"/>
    <w:rsid w:val="00B54090"/>
    <w:rsid w:val="00B541FE"/>
    <w:rsid w:val="00B547D6"/>
    <w:rsid w:val="00B547E8"/>
    <w:rsid w:val="00B5497C"/>
    <w:rsid w:val="00B54D4C"/>
    <w:rsid w:val="00B54E08"/>
    <w:rsid w:val="00B54E47"/>
    <w:rsid w:val="00B550DA"/>
    <w:rsid w:val="00B552C2"/>
    <w:rsid w:val="00B552CB"/>
    <w:rsid w:val="00B55357"/>
    <w:rsid w:val="00B555F7"/>
    <w:rsid w:val="00B557A2"/>
    <w:rsid w:val="00B55820"/>
    <w:rsid w:val="00B558BD"/>
    <w:rsid w:val="00B5596A"/>
    <w:rsid w:val="00B55A4A"/>
    <w:rsid w:val="00B55BCF"/>
    <w:rsid w:val="00B55D33"/>
    <w:rsid w:val="00B55D7E"/>
    <w:rsid w:val="00B55EE6"/>
    <w:rsid w:val="00B560BB"/>
    <w:rsid w:val="00B562CA"/>
    <w:rsid w:val="00B56382"/>
    <w:rsid w:val="00B5638E"/>
    <w:rsid w:val="00B56738"/>
    <w:rsid w:val="00B56932"/>
    <w:rsid w:val="00B56B02"/>
    <w:rsid w:val="00B56BA5"/>
    <w:rsid w:val="00B56F2B"/>
    <w:rsid w:val="00B5721C"/>
    <w:rsid w:val="00B5724E"/>
    <w:rsid w:val="00B5725E"/>
    <w:rsid w:val="00B57603"/>
    <w:rsid w:val="00B577AE"/>
    <w:rsid w:val="00B577E4"/>
    <w:rsid w:val="00B57987"/>
    <w:rsid w:val="00B57A62"/>
    <w:rsid w:val="00B57B81"/>
    <w:rsid w:val="00B57C0F"/>
    <w:rsid w:val="00B57D1D"/>
    <w:rsid w:val="00B57D75"/>
    <w:rsid w:val="00B57F0D"/>
    <w:rsid w:val="00B60216"/>
    <w:rsid w:val="00B603AE"/>
    <w:rsid w:val="00B606A2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14E3"/>
    <w:rsid w:val="00B61568"/>
    <w:rsid w:val="00B61695"/>
    <w:rsid w:val="00B6173A"/>
    <w:rsid w:val="00B6192C"/>
    <w:rsid w:val="00B62016"/>
    <w:rsid w:val="00B6219E"/>
    <w:rsid w:val="00B62268"/>
    <w:rsid w:val="00B622EA"/>
    <w:rsid w:val="00B62546"/>
    <w:rsid w:val="00B625FE"/>
    <w:rsid w:val="00B62C28"/>
    <w:rsid w:val="00B62C38"/>
    <w:rsid w:val="00B62D1A"/>
    <w:rsid w:val="00B62E79"/>
    <w:rsid w:val="00B63437"/>
    <w:rsid w:val="00B63519"/>
    <w:rsid w:val="00B63870"/>
    <w:rsid w:val="00B638E8"/>
    <w:rsid w:val="00B639C6"/>
    <w:rsid w:val="00B63A3C"/>
    <w:rsid w:val="00B63A60"/>
    <w:rsid w:val="00B63C14"/>
    <w:rsid w:val="00B63CCD"/>
    <w:rsid w:val="00B63DEB"/>
    <w:rsid w:val="00B63F12"/>
    <w:rsid w:val="00B64295"/>
    <w:rsid w:val="00B64BFD"/>
    <w:rsid w:val="00B64F95"/>
    <w:rsid w:val="00B651EB"/>
    <w:rsid w:val="00B65701"/>
    <w:rsid w:val="00B659AF"/>
    <w:rsid w:val="00B659CF"/>
    <w:rsid w:val="00B65E6E"/>
    <w:rsid w:val="00B660D6"/>
    <w:rsid w:val="00B66189"/>
    <w:rsid w:val="00B66224"/>
    <w:rsid w:val="00B668CE"/>
    <w:rsid w:val="00B67033"/>
    <w:rsid w:val="00B67179"/>
    <w:rsid w:val="00B6783F"/>
    <w:rsid w:val="00B678D9"/>
    <w:rsid w:val="00B67D08"/>
    <w:rsid w:val="00B67E60"/>
    <w:rsid w:val="00B67F45"/>
    <w:rsid w:val="00B67FE9"/>
    <w:rsid w:val="00B70072"/>
    <w:rsid w:val="00B7018F"/>
    <w:rsid w:val="00B70680"/>
    <w:rsid w:val="00B709B1"/>
    <w:rsid w:val="00B70B82"/>
    <w:rsid w:val="00B70C10"/>
    <w:rsid w:val="00B70C59"/>
    <w:rsid w:val="00B70DA2"/>
    <w:rsid w:val="00B70EF9"/>
    <w:rsid w:val="00B70FC6"/>
    <w:rsid w:val="00B710B7"/>
    <w:rsid w:val="00B71698"/>
    <w:rsid w:val="00B71CB3"/>
    <w:rsid w:val="00B71D0D"/>
    <w:rsid w:val="00B71E96"/>
    <w:rsid w:val="00B7207C"/>
    <w:rsid w:val="00B72217"/>
    <w:rsid w:val="00B72232"/>
    <w:rsid w:val="00B722EA"/>
    <w:rsid w:val="00B72575"/>
    <w:rsid w:val="00B72711"/>
    <w:rsid w:val="00B72A40"/>
    <w:rsid w:val="00B72F69"/>
    <w:rsid w:val="00B73239"/>
    <w:rsid w:val="00B732BD"/>
    <w:rsid w:val="00B732FF"/>
    <w:rsid w:val="00B7336A"/>
    <w:rsid w:val="00B736B5"/>
    <w:rsid w:val="00B73941"/>
    <w:rsid w:val="00B7396C"/>
    <w:rsid w:val="00B73D62"/>
    <w:rsid w:val="00B73FE6"/>
    <w:rsid w:val="00B7402B"/>
    <w:rsid w:val="00B74395"/>
    <w:rsid w:val="00B74489"/>
    <w:rsid w:val="00B75424"/>
    <w:rsid w:val="00B7565C"/>
    <w:rsid w:val="00B757BC"/>
    <w:rsid w:val="00B759BC"/>
    <w:rsid w:val="00B75CCA"/>
    <w:rsid w:val="00B76075"/>
    <w:rsid w:val="00B76173"/>
    <w:rsid w:val="00B7634A"/>
    <w:rsid w:val="00B76498"/>
    <w:rsid w:val="00B76642"/>
    <w:rsid w:val="00B76805"/>
    <w:rsid w:val="00B768F8"/>
    <w:rsid w:val="00B76923"/>
    <w:rsid w:val="00B769BF"/>
    <w:rsid w:val="00B76B72"/>
    <w:rsid w:val="00B76DA0"/>
    <w:rsid w:val="00B7747C"/>
    <w:rsid w:val="00B77834"/>
    <w:rsid w:val="00B77A2B"/>
    <w:rsid w:val="00B77F1D"/>
    <w:rsid w:val="00B77F44"/>
    <w:rsid w:val="00B77FD4"/>
    <w:rsid w:val="00B800EA"/>
    <w:rsid w:val="00B802ED"/>
    <w:rsid w:val="00B80537"/>
    <w:rsid w:val="00B805E5"/>
    <w:rsid w:val="00B80699"/>
    <w:rsid w:val="00B809BC"/>
    <w:rsid w:val="00B81074"/>
    <w:rsid w:val="00B8116D"/>
    <w:rsid w:val="00B81341"/>
    <w:rsid w:val="00B817A8"/>
    <w:rsid w:val="00B81840"/>
    <w:rsid w:val="00B818FD"/>
    <w:rsid w:val="00B81A77"/>
    <w:rsid w:val="00B81E05"/>
    <w:rsid w:val="00B81E1E"/>
    <w:rsid w:val="00B81E6B"/>
    <w:rsid w:val="00B81FFF"/>
    <w:rsid w:val="00B821D1"/>
    <w:rsid w:val="00B82206"/>
    <w:rsid w:val="00B82318"/>
    <w:rsid w:val="00B8242A"/>
    <w:rsid w:val="00B82669"/>
    <w:rsid w:val="00B82712"/>
    <w:rsid w:val="00B82769"/>
    <w:rsid w:val="00B828BD"/>
    <w:rsid w:val="00B8295F"/>
    <w:rsid w:val="00B8296A"/>
    <w:rsid w:val="00B829F8"/>
    <w:rsid w:val="00B82DB2"/>
    <w:rsid w:val="00B82F48"/>
    <w:rsid w:val="00B83253"/>
    <w:rsid w:val="00B836D3"/>
    <w:rsid w:val="00B83874"/>
    <w:rsid w:val="00B83D54"/>
    <w:rsid w:val="00B83F09"/>
    <w:rsid w:val="00B841F8"/>
    <w:rsid w:val="00B846E8"/>
    <w:rsid w:val="00B848B8"/>
    <w:rsid w:val="00B849DB"/>
    <w:rsid w:val="00B84CAE"/>
    <w:rsid w:val="00B85185"/>
    <w:rsid w:val="00B852B5"/>
    <w:rsid w:val="00B853D3"/>
    <w:rsid w:val="00B8553E"/>
    <w:rsid w:val="00B857A8"/>
    <w:rsid w:val="00B857CF"/>
    <w:rsid w:val="00B85842"/>
    <w:rsid w:val="00B85A10"/>
    <w:rsid w:val="00B85B1C"/>
    <w:rsid w:val="00B85B4F"/>
    <w:rsid w:val="00B85B58"/>
    <w:rsid w:val="00B85D83"/>
    <w:rsid w:val="00B85EEB"/>
    <w:rsid w:val="00B85F2B"/>
    <w:rsid w:val="00B860E1"/>
    <w:rsid w:val="00B8611E"/>
    <w:rsid w:val="00B86415"/>
    <w:rsid w:val="00B867BC"/>
    <w:rsid w:val="00B867F3"/>
    <w:rsid w:val="00B868D3"/>
    <w:rsid w:val="00B86CC3"/>
    <w:rsid w:val="00B86CE7"/>
    <w:rsid w:val="00B86EC8"/>
    <w:rsid w:val="00B870E6"/>
    <w:rsid w:val="00B8711D"/>
    <w:rsid w:val="00B8720A"/>
    <w:rsid w:val="00B8721E"/>
    <w:rsid w:val="00B872E7"/>
    <w:rsid w:val="00B877BB"/>
    <w:rsid w:val="00B87BE5"/>
    <w:rsid w:val="00B87BFE"/>
    <w:rsid w:val="00B87C0C"/>
    <w:rsid w:val="00B87C1C"/>
    <w:rsid w:val="00B87F65"/>
    <w:rsid w:val="00B904C0"/>
    <w:rsid w:val="00B908F6"/>
    <w:rsid w:val="00B90906"/>
    <w:rsid w:val="00B909B8"/>
    <w:rsid w:val="00B90A25"/>
    <w:rsid w:val="00B90A66"/>
    <w:rsid w:val="00B90B23"/>
    <w:rsid w:val="00B914AA"/>
    <w:rsid w:val="00B91DBE"/>
    <w:rsid w:val="00B92678"/>
    <w:rsid w:val="00B92D6A"/>
    <w:rsid w:val="00B92DA6"/>
    <w:rsid w:val="00B92EB0"/>
    <w:rsid w:val="00B92F1E"/>
    <w:rsid w:val="00B931A5"/>
    <w:rsid w:val="00B931B5"/>
    <w:rsid w:val="00B9326A"/>
    <w:rsid w:val="00B93458"/>
    <w:rsid w:val="00B938A5"/>
    <w:rsid w:val="00B93A72"/>
    <w:rsid w:val="00B9436A"/>
    <w:rsid w:val="00B944C8"/>
    <w:rsid w:val="00B9487A"/>
    <w:rsid w:val="00B94B9F"/>
    <w:rsid w:val="00B94C15"/>
    <w:rsid w:val="00B94CBF"/>
    <w:rsid w:val="00B94EF9"/>
    <w:rsid w:val="00B94F91"/>
    <w:rsid w:val="00B950ED"/>
    <w:rsid w:val="00B950FC"/>
    <w:rsid w:val="00B9516C"/>
    <w:rsid w:val="00B951AC"/>
    <w:rsid w:val="00B95265"/>
    <w:rsid w:val="00B95373"/>
    <w:rsid w:val="00B9565B"/>
    <w:rsid w:val="00B9575D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714D"/>
    <w:rsid w:val="00B97207"/>
    <w:rsid w:val="00B9722E"/>
    <w:rsid w:val="00B9746C"/>
    <w:rsid w:val="00B97536"/>
    <w:rsid w:val="00B976BA"/>
    <w:rsid w:val="00B978B2"/>
    <w:rsid w:val="00B97940"/>
    <w:rsid w:val="00B9798C"/>
    <w:rsid w:val="00BA0031"/>
    <w:rsid w:val="00BA017B"/>
    <w:rsid w:val="00BA02EC"/>
    <w:rsid w:val="00BA0301"/>
    <w:rsid w:val="00BA056F"/>
    <w:rsid w:val="00BA05CF"/>
    <w:rsid w:val="00BA089A"/>
    <w:rsid w:val="00BA0AD8"/>
    <w:rsid w:val="00BA115A"/>
    <w:rsid w:val="00BA11BC"/>
    <w:rsid w:val="00BA1A74"/>
    <w:rsid w:val="00BA1CE1"/>
    <w:rsid w:val="00BA2257"/>
    <w:rsid w:val="00BA244C"/>
    <w:rsid w:val="00BA2470"/>
    <w:rsid w:val="00BA2793"/>
    <w:rsid w:val="00BA2A18"/>
    <w:rsid w:val="00BA2F33"/>
    <w:rsid w:val="00BA30CB"/>
    <w:rsid w:val="00BA3179"/>
    <w:rsid w:val="00BA3AAB"/>
    <w:rsid w:val="00BA3BF0"/>
    <w:rsid w:val="00BA3C03"/>
    <w:rsid w:val="00BA3CAE"/>
    <w:rsid w:val="00BA3FB1"/>
    <w:rsid w:val="00BA4324"/>
    <w:rsid w:val="00BA49C3"/>
    <w:rsid w:val="00BA4B1B"/>
    <w:rsid w:val="00BA4BB8"/>
    <w:rsid w:val="00BA501C"/>
    <w:rsid w:val="00BA52D6"/>
    <w:rsid w:val="00BA5595"/>
    <w:rsid w:val="00BA5668"/>
    <w:rsid w:val="00BA5901"/>
    <w:rsid w:val="00BA5982"/>
    <w:rsid w:val="00BA5BD1"/>
    <w:rsid w:val="00BA5C68"/>
    <w:rsid w:val="00BA5D06"/>
    <w:rsid w:val="00BA5E3D"/>
    <w:rsid w:val="00BA62DF"/>
    <w:rsid w:val="00BA6405"/>
    <w:rsid w:val="00BA651A"/>
    <w:rsid w:val="00BA673A"/>
    <w:rsid w:val="00BA6799"/>
    <w:rsid w:val="00BA67DA"/>
    <w:rsid w:val="00BA68D0"/>
    <w:rsid w:val="00BA695E"/>
    <w:rsid w:val="00BA6973"/>
    <w:rsid w:val="00BA697A"/>
    <w:rsid w:val="00BA6A69"/>
    <w:rsid w:val="00BA6A87"/>
    <w:rsid w:val="00BA6D70"/>
    <w:rsid w:val="00BA6EB0"/>
    <w:rsid w:val="00BA6F9C"/>
    <w:rsid w:val="00BA7164"/>
    <w:rsid w:val="00BA7228"/>
    <w:rsid w:val="00BA7359"/>
    <w:rsid w:val="00BA77B0"/>
    <w:rsid w:val="00BA7813"/>
    <w:rsid w:val="00BA7A00"/>
    <w:rsid w:val="00BA7CF6"/>
    <w:rsid w:val="00BA7DB8"/>
    <w:rsid w:val="00BA7F9C"/>
    <w:rsid w:val="00BB0082"/>
    <w:rsid w:val="00BB0093"/>
    <w:rsid w:val="00BB0112"/>
    <w:rsid w:val="00BB0277"/>
    <w:rsid w:val="00BB035A"/>
    <w:rsid w:val="00BB06B7"/>
    <w:rsid w:val="00BB08E4"/>
    <w:rsid w:val="00BB0937"/>
    <w:rsid w:val="00BB0D91"/>
    <w:rsid w:val="00BB0E1C"/>
    <w:rsid w:val="00BB0E4C"/>
    <w:rsid w:val="00BB1163"/>
    <w:rsid w:val="00BB11F9"/>
    <w:rsid w:val="00BB12EB"/>
    <w:rsid w:val="00BB1356"/>
    <w:rsid w:val="00BB1520"/>
    <w:rsid w:val="00BB1620"/>
    <w:rsid w:val="00BB1804"/>
    <w:rsid w:val="00BB19A9"/>
    <w:rsid w:val="00BB1A33"/>
    <w:rsid w:val="00BB1BA5"/>
    <w:rsid w:val="00BB1C21"/>
    <w:rsid w:val="00BB1CB5"/>
    <w:rsid w:val="00BB1E18"/>
    <w:rsid w:val="00BB20F6"/>
    <w:rsid w:val="00BB2120"/>
    <w:rsid w:val="00BB2477"/>
    <w:rsid w:val="00BB27D4"/>
    <w:rsid w:val="00BB2B15"/>
    <w:rsid w:val="00BB2B17"/>
    <w:rsid w:val="00BB2B9A"/>
    <w:rsid w:val="00BB30EA"/>
    <w:rsid w:val="00BB355D"/>
    <w:rsid w:val="00BB35E4"/>
    <w:rsid w:val="00BB36CB"/>
    <w:rsid w:val="00BB3AB8"/>
    <w:rsid w:val="00BB3DB2"/>
    <w:rsid w:val="00BB3DCE"/>
    <w:rsid w:val="00BB41A1"/>
    <w:rsid w:val="00BB423A"/>
    <w:rsid w:val="00BB4278"/>
    <w:rsid w:val="00BB42BF"/>
    <w:rsid w:val="00BB4431"/>
    <w:rsid w:val="00BB45A9"/>
    <w:rsid w:val="00BB45D1"/>
    <w:rsid w:val="00BB4811"/>
    <w:rsid w:val="00BB4870"/>
    <w:rsid w:val="00BB4A44"/>
    <w:rsid w:val="00BB4C4A"/>
    <w:rsid w:val="00BB4D20"/>
    <w:rsid w:val="00BB4F78"/>
    <w:rsid w:val="00BB5047"/>
    <w:rsid w:val="00BB52F7"/>
    <w:rsid w:val="00BB53B7"/>
    <w:rsid w:val="00BB54E9"/>
    <w:rsid w:val="00BB54EA"/>
    <w:rsid w:val="00BB57CD"/>
    <w:rsid w:val="00BB58DD"/>
    <w:rsid w:val="00BB5994"/>
    <w:rsid w:val="00BB5AE1"/>
    <w:rsid w:val="00BB6042"/>
    <w:rsid w:val="00BB6086"/>
    <w:rsid w:val="00BB62F5"/>
    <w:rsid w:val="00BB64D1"/>
    <w:rsid w:val="00BB6507"/>
    <w:rsid w:val="00BB69B5"/>
    <w:rsid w:val="00BB6AC0"/>
    <w:rsid w:val="00BB6C19"/>
    <w:rsid w:val="00BB6D8B"/>
    <w:rsid w:val="00BB6F52"/>
    <w:rsid w:val="00BB6FF8"/>
    <w:rsid w:val="00BB7059"/>
    <w:rsid w:val="00BB71D4"/>
    <w:rsid w:val="00BB73FC"/>
    <w:rsid w:val="00BB75FE"/>
    <w:rsid w:val="00BB76D3"/>
    <w:rsid w:val="00BB790E"/>
    <w:rsid w:val="00BB7A28"/>
    <w:rsid w:val="00BB7AE3"/>
    <w:rsid w:val="00BB7BB5"/>
    <w:rsid w:val="00BB7C21"/>
    <w:rsid w:val="00BC0254"/>
    <w:rsid w:val="00BC027A"/>
    <w:rsid w:val="00BC0792"/>
    <w:rsid w:val="00BC0D93"/>
    <w:rsid w:val="00BC108C"/>
    <w:rsid w:val="00BC12B2"/>
    <w:rsid w:val="00BC12FD"/>
    <w:rsid w:val="00BC152E"/>
    <w:rsid w:val="00BC1625"/>
    <w:rsid w:val="00BC18B0"/>
    <w:rsid w:val="00BC196E"/>
    <w:rsid w:val="00BC197F"/>
    <w:rsid w:val="00BC1A14"/>
    <w:rsid w:val="00BC1CF9"/>
    <w:rsid w:val="00BC1D38"/>
    <w:rsid w:val="00BC20D8"/>
    <w:rsid w:val="00BC2224"/>
    <w:rsid w:val="00BC2290"/>
    <w:rsid w:val="00BC2776"/>
    <w:rsid w:val="00BC2B1B"/>
    <w:rsid w:val="00BC2EF7"/>
    <w:rsid w:val="00BC3036"/>
    <w:rsid w:val="00BC309D"/>
    <w:rsid w:val="00BC3196"/>
    <w:rsid w:val="00BC322F"/>
    <w:rsid w:val="00BC33D7"/>
    <w:rsid w:val="00BC3669"/>
    <w:rsid w:val="00BC3930"/>
    <w:rsid w:val="00BC3B82"/>
    <w:rsid w:val="00BC3C93"/>
    <w:rsid w:val="00BC3DE8"/>
    <w:rsid w:val="00BC3E5E"/>
    <w:rsid w:val="00BC3E8E"/>
    <w:rsid w:val="00BC3ED9"/>
    <w:rsid w:val="00BC3FC6"/>
    <w:rsid w:val="00BC408D"/>
    <w:rsid w:val="00BC4182"/>
    <w:rsid w:val="00BC42B1"/>
    <w:rsid w:val="00BC4379"/>
    <w:rsid w:val="00BC455C"/>
    <w:rsid w:val="00BC46CD"/>
    <w:rsid w:val="00BC470C"/>
    <w:rsid w:val="00BC485C"/>
    <w:rsid w:val="00BC4B2E"/>
    <w:rsid w:val="00BC4F3C"/>
    <w:rsid w:val="00BC5028"/>
    <w:rsid w:val="00BC5178"/>
    <w:rsid w:val="00BC5213"/>
    <w:rsid w:val="00BC52AD"/>
    <w:rsid w:val="00BC5306"/>
    <w:rsid w:val="00BC5840"/>
    <w:rsid w:val="00BC5AF9"/>
    <w:rsid w:val="00BC5D8F"/>
    <w:rsid w:val="00BC627D"/>
    <w:rsid w:val="00BC654F"/>
    <w:rsid w:val="00BC65C4"/>
    <w:rsid w:val="00BC66A3"/>
    <w:rsid w:val="00BC6CA3"/>
    <w:rsid w:val="00BC700B"/>
    <w:rsid w:val="00BC76CD"/>
    <w:rsid w:val="00BC7856"/>
    <w:rsid w:val="00BC7931"/>
    <w:rsid w:val="00BC7DEA"/>
    <w:rsid w:val="00BD03F5"/>
    <w:rsid w:val="00BD0667"/>
    <w:rsid w:val="00BD06A8"/>
    <w:rsid w:val="00BD075C"/>
    <w:rsid w:val="00BD080E"/>
    <w:rsid w:val="00BD0DAB"/>
    <w:rsid w:val="00BD0E0E"/>
    <w:rsid w:val="00BD0E52"/>
    <w:rsid w:val="00BD1130"/>
    <w:rsid w:val="00BD13BF"/>
    <w:rsid w:val="00BD1415"/>
    <w:rsid w:val="00BD15DC"/>
    <w:rsid w:val="00BD1635"/>
    <w:rsid w:val="00BD1865"/>
    <w:rsid w:val="00BD187B"/>
    <w:rsid w:val="00BD1BB1"/>
    <w:rsid w:val="00BD1BD4"/>
    <w:rsid w:val="00BD1D78"/>
    <w:rsid w:val="00BD1DAF"/>
    <w:rsid w:val="00BD1EDC"/>
    <w:rsid w:val="00BD20D5"/>
    <w:rsid w:val="00BD20E3"/>
    <w:rsid w:val="00BD2250"/>
    <w:rsid w:val="00BD22CC"/>
    <w:rsid w:val="00BD2341"/>
    <w:rsid w:val="00BD26BA"/>
    <w:rsid w:val="00BD26DB"/>
    <w:rsid w:val="00BD2FD7"/>
    <w:rsid w:val="00BD30E1"/>
    <w:rsid w:val="00BD3212"/>
    <w:rsid w:val="00BD3534"/>
    <w:rsid w:val="00BD3563"/>
    <w:rsid w:val="00BD3797"/>
    <w:rsid w:val="00BD390F"/>
    <w:rsid w:val="00BD39FA"/>
    <w:rsid w:val="00BD3A17"/>
    <w:rsid w:val="00BD3C2F"/>
    <w:rsid w:val="00BD4014"/>
    <w:rsid w:val="00BD448B"/>
    <w:rsid w:val="00BD451C"/>
    <w:rsid w:val="00BD4772"/>
    <w:rsid w:val="00BD4786"/>
    <w:rsid w:val="00BD479A"/>
    <w:rsid w:val="00BD4D74"/>
    <w:rsid w:val="00BD4EB4"/>
    <w:rsid w:val="00BD5151"/>
    <w:rsid w:val="00BD5265"/>
    <w:rsid w:val="00BD54EA"/>
    <w:rsid w:val="00BD56FB"/>
    <w:rsid w:val="00BD577A"/>
    <w:rsid w:val="00BD5783"/>
    <w:rsid w:val="00BD57E1"/>
    <w:rsid w:val="00BD582E"/>
    <w:rsid w:val="00BD5860"/>
    <w:rsid w:val="00BD590E"/>
    <w:rsid w:val="00BD5B83"/>
    <w:rsid w:val="00BD5BFB"/>
    <w:rsid w:val="00BD5C53"/>
    <w:rsid w:val="00BD5D38"/>
    <w:rsid w:val="00BD5DA5"/>
    <w:rsid w:val="00BD5E03"/>
    <w:rsid w:val="00BD62E2"/>
    <w:rsid w:val="00BD6850"/>
    <w:rsid w:val="00BD6A57"/>
    <w:rsid w:val="00BD6B88"/>
    <w:rsid w:val="00BD71C7"/>
    <w:rsid w:val="00BD75E9"/>
    <w:rsid w:val="00BD76A3"/>
    <w:rsid w:val="00BD76C0"/>
    <w:rsid w:val="00BD78ED"/>
    <w:rsid w:val="00BD79EA"/>
    <w:rsid w:val="00BD7E03"/>
    <w:rsid w:val="00BE002C"/>
    <w:rsid w:val="00BE00D3"/>
    <w:rsid w:val="00BE024C"/>
    <w:rsid w:val="00BE02B5"/>
    <w:rsid w:val="00BE0682"/>
    <w:rsid w:val="00BE08CB"/>
    <w:rsid w:val="00BE0955"/>
    <w:rsid w:val="00BE09E5"/>
    <w:rsid w:val="00BE0B61"/>
    <w:rsid w:val="00BE0C02"/>
    <w:rsid w:val="00BE0D0C"/>
    <w:rsid w:val="00BE0D10"/>
    <w:rsid w:val="00BE0DA9"/>
    <w:rsid w:val="00BE1573"/>
    <w:rsid w:val="00BE19CA"/>
    <w:rsid w:val="00BE1A15"/>
    <w:rsid w:val="00BE1CA7"/>
    <w:rsid w:val="00BE1CBE"/>
    <w:rsid w:val="00BE1E1A"/>
    <w:rsid w:val="00BE1E6B"/>
    <w:rsid w:val="00BE1E7C"/>
    <w:rsid w:val="00BE22C0"/>
    <w:rsid w:val="00BE2372"/>
    <w:rsid w:val="00BE23DB"/>
    <w:rsid w:val="00BE2659"/>
    <w:rsid w:val="00BE275F"/>
    <w:rsid w:val="00BE2772"/>
    <w:rsid w:val="00BE27FA"/>
    <w:rsid w:val="00BE2816"/>
    <w:rsid w:val="00BE30EA"/>
    <w:rsid w:val="00BE32B0"/>
    <w:rsid w:val="00BE32D7"/>
    <w:rsid w:val="00BE34A3"/>
    <w:rsid w:val="00BE3575"/>
    <w:rsid w:val="00BE3780"/>
    <w:rsid w:val="00BE382A"/>
    <w:rsid w:val="00BE3874"/>
    <w:rsid w:val="00BE38BE"/>
    <w:rsid w:val="00BE39ED"/>
    <w:rsid w:val="00BE3A3E"/>
    <w:rsid w:val="00BE3A5E"/>
    <w:rsid w:val="00BE3E33"/>
    <w:rsid w:val="00BE3ECB"/>
    <w:rsid w:val="00BE3F0F"/>
    <w:rsid w:val="00BE3F8D"/>
    <w:rsid w:val="00BE405D"/>
    <w:rsid w:val="00BE43BA"/>
    <w:rsid w:val="00BE462E"/>
    <w:rsid w:val="00BE50C4"/>
    <w:rsid w:val="00BE51DD"/>
    <w:rsid w:val="00BE541F"/>
    <w:rsid w:val="00BE5422"/>
    <w:rsid w:val="00BE580A"/>
    <w:rsid w:val="00BE5852"/>
    <w:rsid w:val="00BE5AF0"/>
    <w:rsid w:val="00BE6D1E"/>
    <w:rsid w:val="00BE6DC7"/>
    <w:rsid w:val="00BE7068"/>
    <w:rsid w:val="00BE708D"/>
    <w:rsid w:val="00BE71C2"/>
    <w:rsid w:val="00BE71C6"/>
    <w:rsid w:val="00BE720F"/>
    <w:rsid w:val="00BE7440"/>
    <w:rsid w:val="00BE7480"/>
    <w:rsid w:val="00BE748C"/>
    <w:rsid w:val="00BE7BA2"/>
    <w:rsid w:val="00BE7DB2"/>
    <w:rsid w:val="00BF0566"/>
    <w:rsid w:val="00BF0822"/>
    <w:rsid w:val="00BF0E55"/>
    <w:rsid w:val="00BF0F89"/>
    <w:rsid w:val="00BF1042"/>
    <w:rsid w:val="00BF108B"/>
    <w:rsid w:val="00BF1160"/>
    <w:rsid w:val="00BF14D8"/>
    <w:rsid w:val="00BF167D"/>
    <w:rsid w:val="00BF19A4"/>
    <w:rsid w:val="00BF1B10"/>
    <w:rsid w:val="00BF214F"/>
    <w:rsid w:val="00BF251A"/>
    <w:rsid w:val="00BF27DD"/>
    <w:rsid w:val="00BF296A"/>
    <w:rsid w:val="00BF2B60"/>
    <w:rsid w:val="00BF323E"/>
    <w:rsid w:val="00BF35F7"/>
    <w:rsid w:val="00BF397C"/>
    <w:rsid w:val="00BF3A2B"/>
    <w:rsid w:val="00BF3A58"/>
    <w:rsid w:val="00BF3CA1"/>
    <w:rsid w:val="00BF3F90"/>
    <w:rsid w:val="00BF449B"/>
    <w:rsid w:val="00BF4864"/>
    <w:rsid w:val="00BF49DE"/>
    <w:rsid w:val="00BF4A98"/>
    <w:rsid w:val="00BF4B5A"/>
    <w:rsid w:val="00BF51AB"/>
    <w:rsid w:val="00BF5317"/>
    <w:rsid w:val="00BF5A9B"/>
    <w:rsid w:val="00BF5D42"/>
    <w:rsid w:val="00BF5E43"/>
    <w:rsid w:val="00BF5E60"/>
    <w:rsid w:val="00BF5F12"/>
    <w:rsid w:val="00BF6366"/>
    <w:rsid w:val="00BF64E4"/>
    <w:rsid w:val="00BF660A"/>
    <w:rsid w:val="00BF6924"/>
    <w:rsid w:val="00BF6A3C"/>
    <w:rsid w:val="00BF6B63"/>
    <w:rsid w:val="00BF6B9F"/>
    <w:rsid w:val="00BF6EEC"/>
    <w:rsid w:val="00BF724A"/>
    <w:rsid w:val="00BF72BE"/>
    <w:rsid w:val="00BF76B0"/>
    <w:rsid w:val="00BF79E6"/>
    <w:rsid w:val="00BF7DF3"/>
    <w:rsid w:val="00C00242"/>
    <w:rsid w:val="00C0069D"/>
    <w:rsid w:val="00C00B94"/>
    <w:rsid w:val="00C00D28"/>
    <w:rsid w:val="00C011D4"/>
    <w:rsid w:val="00C012F2"/>
    <w:rsid w:val="00C013B3"/>
    <w:rsid w:val="00C016B6"/>
    <w:rsid w:val="00C01B44"/>
    <w:rsid w:val="00C01B8B"/>
    <w:rsid w:val="00C01BD8"/>
    <w:rsid w:val="00C01C7F"/>
    <w:rsid w:val="00C02167"/>
    <w:rsid w:val="00C023AA"/>
    <w:rsid w:val="00C02618"/>
    <w:rsid w:val="00C02802"/>
    <w:rsid w:val="00C02A88"/>
    <w:rsid w:val="00C02D74"/>
    <w:rsid w:val="00C02FD2"/>
    <w:rsid w:val="00C03215"/>
    <w:rsid w:val="00C0391F"/>
    <w:rsid w:val="00C03C44"/>
    <w:rsid w:val="00C03F3F"/>
    <w:rsid w:val="00C03F4A"/>
    <w:rsid w:val="00C04171"/>
    <w:rsid w:val="00C0438C"/>
    <w:rsid w:val="00C0461B"/>
    <w:rsid w:val="00C04677"/>
    <w:rsid w:val="00C04BEF"/>
    <w:rsid w:val="00C04C90"/>
    <w:rsid w:val="00C04F0E"/>
    <w:rsid w:val="00C050D7"/>
    <w:rsid w:val="00C05255"/>
    <w:rsid w:val="00C0543B"/>
    <w:rsid w:val="00C05853"/>
    <w:rsid w:val="00C0585F"/>
    <w:rsid w:val="00C05B4C"/>
    <w:rsid w:val="00C05BAB"/>
    <w:rsid w:val="00C06608"/>
    <w:rsid w:val="00C068F6"/>
    <w:rsid w:val="00C068FC"/>
    <w:rsid w:val="00C0696C"/>
    <w:rsid w:val="00C06A7B"/>
    <w:rsid w:val="00C06B2B"/>
    <w:rsid w:val="00C06E4B"/>
    <w:rsid w:val="00C06F0D"/>
    <w:rsid w:val="00C07153"/>
    <w:rsid w:val="00C0718B"/>
    <w:rsid w:val="00C07231"/>
    <w:rsid w:val="00C07714"/>
    <w:rsid w:val="00C07BE1"/>
    <w:rsid w:val="00C07CAF"/>
    <w:rsid w:val="00C07CF4"/>
    <w:rsid w:val="00C07F76"/>
    <w:rsid w:val="00C100BE"/>
    <w:rsid w:val="00C101C0"/>
    <w:rsid w:val="00C1032F"/>
    <w:rsid w:val="00C10550"/>
    <w:rsid w:val="00C1058A"/>
    <w:rsid w:val="00C107E8"/>
    <w:rsid w:val="00C108C8"/>
    <w:rsid w:val="00C10915"/>
    <w:rsid w:val="00C10B61"/>
    <w:rsid w:val="00C10DEE"/>
    <w:rsid w:val="00C11034"/>
    <w:rsid w:val="00C11358"/>
    <w:rsid w:val="00C1138A"/>
    <w:rsid w:val="00C1178C"/>
    <w:rsid w:val="00C1178E"/>
    <w:rsid w:val="00C11892"/>
    <w:rsid w:val="00C11BA1"/>
    <w:rsid w:val="00C11C41"/>
    <w:rsid w:val="00C11C53"/>
    <w:rsid w:val="00C11C5F"/>
    <w:rsid w:val="00C11F6B"/>
    <w:rsid w:val="00C122B6"/>
    <w:rsid w:val="00C1232B"/>
    <w:rsid w:val="00C124C3"/>
    <w:rsid w:val="00C1255E"/>
    <w:rsid w:val="00C12A28"/>
    <w:rsid w:val="00C12AF5"/>
    <w:rsid w:val="00C12D3A"/>
    <w:rsid w:val="00C1310A"/>
    <w:rsid w:val="00C131E9"/>
    <w:rsid w:val="00C134B5"/>
    <w:rsid w:val="00C134FE"/>
    <w:rsid w:val="00C138E7"/>
    <w:rsid w:val="00C139E5"/>
    <w:rsid w:val="00C141DF"/>
    <w:rsid w:val="00C142F6"/>
    <w:rsid w:val="00C144D0"/>
    <w:rsid w:val="00C146E8"/>
    <w:rsid w:val="00C147DD"/>
    <w:rsid w:val="00C147F2"/>
    <w:rsid w:val="00C1489E"/>
    <w:rsid w:val="00C148C3"/>
    <w:rsid w:val="00C14B6F"/>
    <w:rsid w:val="00C14DAE"/>
    <w:rsid w:val="00C14DDA"/>
    <w:rsid w:val="00C14DFB"/>
    <w:rsid w:val="00C14E6B"/>
    <w:rsid w:val="00C14F04"/>
    <w:rsid w:val="00C14FC6"/>
    <w:rsid w:val="00C15300"/>
    <w:rsid w:val="00C1548C"/>
    <w:rsid w:val="00C1563C"/>
    <w:rsid w:val="00C15930"/>
    <w:rsid w:val="00C15A8E"/>
    <w:rsid w:val="00C1609F"/>
    <w:rsid w:val="00C160DD"/>
    <w:rsid w:val="00C1611E"/>
    <w:rsid w:val="00C1631D"/>
    <w:rsid w:val="00C16964"/>
    <w:rsid w:val="00C16D48"/>
    <w:rsid w:val="00C16E53"/>
    <w:rsid w:val="00C17083"/>
    <w:rsid w:val="00C170DC"/>
    <w:rsid w:val="00C174E8"/>
    <w:rsid w:val="00C17A63"/>
    <w:rsid w:val="00C17B34"/>
    <w:rsid w:val="00C17C82"/>
    <w:rsid w:val="00C17E9D"/>
    <w:rsid w:val="00C17F37"/>
    <w:rsid w:val="00C200CF"/>
    <w:rsid w:val="00C201D2"/>
    <w:rsid w:val="00C202B2"/>
    <w:rsid w:val="00C2035A"/>
    <w:rsid w:val="00C2040E"/>
    <w:rsid w:val="00C2058D"/>
    <w:rsid w:val="00C20770"/>
    <w:rsid w:val="00C207FC"/>
    <w:rsid w:val="00C20B4A"/>
    <w:rsid w:val="00C21576"/>
    <w:rsid w:val="00C21857"/>
    <w:rsid w:val="00C2185F"/>
    <w:rsid w:val="00C21A86"/>
    <w:rsid w:val="00C21BBF"/>
    <w:rsid w:val="00C21EE4"/>
    <w:rsid w:val="00C221E1"/>
    <w:rsid w:val="00C223C9"/>
    <w:rsid w:val="00C22B88"/>
    <w:rsid w:val="00C22BFE"/>
    <w:rsid w:val="00C22C5C"/>
    <w:rsid w:val="00C22D58"/>
    <w:rsid w:val="00C22F0B"/>
    <w:rsid w:val="00C23201"/>
    <w:rsid w:val="00C23357"/>
    <w:rsid w:val="00C2352B"/>
    <w:rsid w:val="00C235EE"/>
    <w:rsid w:val="00C2368D"/>
    <w:rsid w:val="00C23808"/>
    <w:rsid w:val="00C2383C"/>
    <w:rsid w:val="00C23875"/>
    <w:rsid w:val="00C23897"/>
    <w:rsid w:val="00C23907"/>
    <w:rsid w:val="00C242BA"/>
    <w:rsid w:val="00C24373"/>
    <w:rsid w:val="00C24A40"/>
    <w:rsid w:val="00C24C6D"/>
    <w:rsid w:val="00C24C80"/>
    <w:rsid w:val="00C24CD1"/>
    <w:rsid w:val="00C24E04"/>
    <w:rsid w:val="00C24ECB"/>
    <w:rsid w:val="00C25399"/>
    <w:rsid w:val="00C25419"/>
    <w:rsid w:val="00C254D9"/>
    <w:rsid w:val="00C255E9"/>
    <w:rsid w:val="00C25748"/>
    <w:rsid w:val="00C257F4"/>
    <w:rsid w:val="00C25885"/>
    <w:rsid w:val="00C25AF0"/>
    <w:rsid w:val="00C25ED1"/>
    <w:rsid w:val="00C26412"/>
    <w:rsid w:val="00C265CB"/>
    <w:rsid w:val="00C269EF"/>
    <w:rsid w:val="00C26BCA"/>
    <w:rsid w:val="00C26CA4"/>
    <w:rsid w:val="00C271EB"/>
    <w:rsid w:val="00C273B2"/>
    <w:rsid w:val="00C27455"/>
    <w:rsid w:val="00C274FD"/>
    <w:rsid w:val="00C27654"/>
    <w:rsid w:val="00C2788E"/>
    <w:rsid w:val="00C27B6A"/>
    <w:rsid w:val="00C27CCA"/>
    <w:rsid w:val="00C27DAD"/>
    <w:rsid w:val="00C27E73"/>
    <w:rsid w:val="00C27F79"/>
    <w:rsid w:val="00C3014A"/>
    <w:rsid w:val="00C3039F"/>
    <w:rsid w:val="00C30403"/>
    <w:rsid w:val="00C3059F"/>
    <w:rsid w:val="00C308A8"/>
    <w:rsid w:val="00C30951"/>
    <w:rsid w:val="00C30D65"/>
    <w:rsid w:val="00C30EF7"/>
    <w:rsid w:val="00C30FB3"/>
    <w:rsid w:val="00C31005"/>
    <w:rsid w:val="00C3116B"/>
    <w:rsid w:val="00C311BD"/>
    <w:rsid w:val="00C3159B"/>
    <w:rsid w:val="00C31A1B"/>
    <w:rsid w:val="00C31A2A"/>
    <w:rsid w:val="00C31AAB"/>
    <w:rsid w:val="00C31B5C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D0"/>
    <w:rsid w:val="00C325EF"/>
    <w:rsid w:val="00C32780"/>
    <w:rsid w:val="00C329BD"/>
    <w:rsid w:val="00C32B9A"/>
    <w:rsid w:val="00C32C4C"/>
    <w:rsid w:val="00C32C4D"/>
    <w:rsid w:val="00C32E44"/>
    <w:rsid w:val="00C32E5A"/>
    <w:rsid w:val="00C32F2E"/>
    <w:rsid w:val="00C330AD"/>
    <w:rsid w:val="00C334A3"/>
    <w:rsid w:val="00C3373F"/>
    <w:rsid w:val="00C33BF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A14"/>
    <w:rsid w:val="00C34CE7"/>
    <w:rsid w:val="00C34E3F"/>
    <w:rsid w:val="00C34F71"/>
    <w:rsid w:val="00C3528A"/>
    <w:rsid w:val="00C3528B"/>
    <w:rsid w:val="00C35616"/>
    <w:rsid w:val="00C35CBA"/>
    <w:rsid w:val="00C35EEF"/>
    <w:rsid w:val="00C361B1"/>
    <w:rsid w:val="00C36272"/>
    <w:rsid w:val="00C365CA"/>
    <w:rsid w:val="00C36762"/>
    <w:rsid w:val="00C368E6"/>
    <w:rsid w:val="00C36A4F"/>
    <w:rsid w:val="00C36CBA"/>
    <w:rsid w:val="00C371BE"/>
    <w:rsid w:val="00C371CA"/>
    <w:rsid w:val="00C3756D"/>
    <w:rsid w:val="00C3786D"/>
    <w:rsid w:val="00C37E5C"/>
    <w:rsid w:val="00C37ECA"/>
    <w:rsid w:val="00C4006F"/>
    <w:rsid w:val="00C40523"/>
    <w:rsid w:val="00C40545"/>
    <w:rsid w:val="00C40811"/>
    <w:rsid w:val="00C40878"/>
    <w:rsid w:val="00C40A09"/>
    <w:rsid w:val="00C40AD4"/>
    <w:rsid w:val="00C40B4F"/>
    <w:rsid w:val="00C40BE7"/>
    <w:rsid w:val="00C4131A"/>
    <w:rsid w:val="00C41589"/>
    <w:rsid w:val="00C4186F"/>
    <w:rsid w:val="00C4195C"/>
    <w:rsid w:val="00C41D09"/>
    <w:rsid w:val="00C41F24"/>
    <w:rsid w:val="00C42373"/>
    <w:rsid w:val="00C42739"/>
    <w:rsid w:val="00C428AF"/>
    <w:rsid w:val="00C4294D"/>
    <w:rsid w:val="00C4296F"/>
    <w:rsid w:val="00C429E8"/>
    <w:rsid w:val="00C42B68"/>
    <w:rsid w:val="00C42C15"/>
    <w:rsid w:val="00C42D83"/>
    <w:rsid w:val="00C42DC4"/>
    <w:rsid w:val="00C43050"/>
    <w:rsid w:val="00C43106"/>
    <w:rsid w:val="00C4326A"/>
    <w:rsid w:val="00C432CD"/>
    <w:rsid w:val="00C43307"/>
    <w:rsid w:val="00C4336A"/>
    <w:rsid w:val="00C43390"/>
    <w:rsid w:val="00C433C2"/>
    <w:rsid w:val="00C43595"/>
    <w:rsid w:val="00C43C80"/>
    <w:rsid w:val="00C43CC4"/>
    <w:rsid w:val="00C4445F"/>
    <w:rsid w:val="00C445FA"/>
    <w:rsid w:val="00C44723"/>
    <w:rsid w:val="00C44874"/>
    <w:rsid w:val="00C448DA"/>
    <w:rsid w:val="00C44B3B"/>
    <w:rsid w:val="00C44B53"/>
    <w:rsid w:val="00C44F85"/>
    <w:rsid w:val="00C45225"/>
    <w:rsid w:val="00C4573C"/>
    <w:rsid w:val="00C45890"/>
    <w:rsid w:val="00C458B4"/>
    <w:rsid w:val="00C45C3F"/>
    <w:rsid w:val="00C45E98"/>
    <w:rsid w:val="00C4616B"/>
    <w:rsid w:val="00C4617F"/>
    <w:rsid w:val="00C4622B"/>
    <w:rsid w:val="00C466EC"/>
    <w:rsid w:val="00C4677D"/>
    <w:rsid w:val="00C467AA"/>
    <w:rsid w:val="00C46900"/>
    <w:rsid w:val="00C469A3"/>
    <w:rsid w:val="00C46C39"/>
    <w:rsid w:val="00C47058"/>
    <w:rsid w:val="00C47164"/>
    <w:rsid w:val="00C47201"/>
    <w:rsid w:val="00C4785D"/>
    <w:rsid w:val="00C47FE8"/>
    <w:rsid w:val="00C501AE"/>
    <w:rsid w:val="00C50237"/>
    <w:rsid w:val="00C5031F"/>
    <w:rsid w:val="00C503D9"/>
    <w:rsid w:val="00C50AF8"/>
    <w:rsid w:val="00C50C26"/>
    <w:rsid w:val="00C50DF3"/>
    <w:rsid w:val="00C51109"/>
    <w:rsid w:val="00C514B4"/>
    <w:rsid w:val="00C515BE"/>
    <w:rsid w:val="00C5168F"/>
    <w:rsid w:val="00C5173C"/>
    <w:rsid w:val="00C5228C"/>
    <w:rsid w:val="00C522D9"/>
    <w:rsid w:val="00C52485"/>
    <w:rsid w:val="00C525B9"/>
    <w:rsid w:val="00C52715"/>
    <w:rsid w:val="00C52834"/>
    <w:rsid w:val="00C52B78"/>
    <w:rsid w:val="00C52BAD"/>
    <w:rsid w:val="00C52C53"/>
    <w:rsid w:val="00C532A0"/>
    <w:rsid w:val="00C534F6"/>
    <w:rsid w:val="00C5389A"/>
    <w:rsid w:val="00C53CDD"/>
    <w:rsid w:val="00C5408D"/>
    <w:rsid w:val="00C542B3"/>
    <w:rsid w:val="00C5435D"/>
    <w:rsid w:val="00C54508"/>
    <w:rsid w:val="00C548D5"/>
    <w:rsid w:val="00C54AC1"/>
    <w:rsid w:val="00C54B32"/>
    <w:rsid w:val="00C54CE1"/>
    <w:rsid w:val="00C5504F"/>
    <w:rsid w:val="00C550AA"/>
    <w:rsid w:val="00C551C8"/>
    <w:rsid w:val="00C5535B"/>
    <w:rsid w:val="00C55863"/>
    <w:rsid w:val="00C55933"/>
    <w:rsid w:val="00C55F56"/>
    <w:rsid w:val="00C55F69"/>
    <w:rsid w:val="00C560A5"/>
    <w:rsid w:val="00C563BA"/>
    <w:rsid w:val="00C566C0"/>
    <w:rsid w:val="00C56948"/>
    <w:rsid w:val="00C56A4B"/>
    <w:rsid w:val="00C56A80"/>
    <w:rsid w:val="00C56C09"/>
    <w:rsid w:val="00C56DDD"/>
    <w:rsid w:val="00C56FD1"/>
    <w:rsid w:val="00C571FB"/>
    <w:rsid w:val="00C57530"/>
    <w:rsid w:val="00C5755C"/>
    <w:rsid w:val="00C578D9"/>
    <w:rsid w:val="00C57A90"/>
    <w:rsid w:val="00C57C4F"/>
    <w:rsid w:val="00C57F5F"/>
    <w:rsid w:val="00C601B5"/>
    <w:rsid w:val="00C6059D"/>
    <w:rsid w:val="00C60694"/>
    <w:rsid w:val="00C60789"/>
    <w:rsid w:val="00C6095C"/>
    <w:rsid w:val="00C609F6"/>
    <w:rsid w:val="00C60A3E"/>
    <w:rsid w:val="00C60A56"/>
    <w:rsid w:val="00C60ED7"/>
    <w:rsid w:val="00C60F6A"/>
    <w:rsid w:val="00C610B4"/>
    <w:rsid w:val="00C61142"/>
    <w:rsid w:val="00C6116B"/>
    <w:rsid w:val="00C61283"/>
    <w:rsid w:val="00C61471"/>
    <w:rsid w:val="00C6150F"/>
    <w:rsid w:val="00C617F1"/>
    <w:rsid w:val="00C6184F"/>
    <w:rsid w:val="00C61B84"/>
    <w:rsid w:val="00C61BA3"/>
    <w:rsid w:val="00C61F81"/>
    <w:rsid w:val="00C62038"/>
    <w:rsid w:val="00C625F0"/>
    <w:rsid w:val="00C628E5"/>
    <w:rsid w:val="00C62E74"/>
    <w:rsid w:val="00C62F4F"/>
    <w:rsid w:val="00C63338"/>
    <w:rsid w:val="00C633B0"/>
    <w:rsid w:val="00C633B5"/>
    <w:rsid w:val="00C63454"/>
    <w:rsid w:val="00C6353C"/>
    <w:rsid w:val="00C63A65"/>
    <w:rsid w:val="00C63A73"/>
    <w:rsid w:val="00C63B7F"/>
    <w:rsid w:val="00C63C0F"/>
    <w:rsid w:val="00C63E23"/>
    <w:rsid w:val="00C647B9"/>
    <w:rsid w:val="00C648EB"/>
    <w:rsid w:val="00C64900"/>
    <w:rsid w:val="00C64A99"/>
    <w:rsid w:val="00C64D08"/>
    <w:rsid w:val="00C64EEF"/>
    <w:rsid w:val="00C64EF7"/>
    <w:rsid w:val="00C651EF"/>
    <w:rsid w:val="00C65367"/>
    <w:rsid w:val="00C6567E"/>
    <w:rsid w:val="00C658E2"/>
    <w:rsid w:val="00C6594A"/>
    <w:rsid w:val="00C659A5"/>
    <w:rsid w:val="00C65A2E"/>
    <w:rsid w:val="00C65ABF"/>
    <w:rsid w:val="00C65C2C"/>
    <w:rsid w:val="00C65CC0"/>
    <w:rsid w:val="00C65DB3"/>
    <w:rsid w:val="00C662AA"/>
    <w:rsid w:val="00C66572"/>
    <w:rsid w:val="00C66AE3"/>
    <w:rsid w:val="00C66AE6"/>
    <w:rsid w:val="00C66B77"/>
    <w:rsid w:val="00C66EB8"/>
    <w:rsid w:val="00C671BE"/>
    <w:rsid w:val="00C6721E"/>
    <w:rsid w:val="00C673E1"/>
    <w:rsid w:val="00C67679"/>
    <w:rsid w:val="00C67934"/>
    <w:rsid w:val="00C67D07"/>
    <w:rsid w:val="00C700A1"/>
    <w:rsid w:val="00C7078A"/>
    <w:rsid w:val="00C7079D"/>
    <w:rsid w:val="00C70817"/>
    <w:rsid w:val="00C7088B"/>
    <w:rsid w:val="00C709FF"/>
    <w:rsid w:val="00C70B38"/>
    <w:rsid w:val="00C70DCF"/>
    <w:rsid w:val="00C71413"/>
    <w:rsid w:val="00C71594"/>
    <w:rsid w:val="00C715CF"/>
    <w:rsid w:val="00C71630"/>
    <w:rsid w:val="00C7183C"/>
    <w:rsid w:val="00C71ADF"/>
    <w:rsid w:val="00C71C99"/>
    <w:rsid w:val="00C721EB"/>
    <w:rsid w:val="00C722FC"/>
    <w:rsid w:val="00C72395"/>
    <w:rsid w:val="00C72429"/>
    <w:rsid w:val="00C72431"/>
    <w:rsid w:val="00C72450"/>
    <w:rsid w:val="00C7245A"/>
    <w:rsid w:val="00C727DF"/>
    <w:rsid w:val="00C72815"/>
    <w:rsid w:val="00C72913"/>
    <w:rsid w:val="00C72FC7"/>
    <w:rsid w:val="00C73143"/>
    <w:rsid w:val="00C739B1"/>
    <w:rsid w:val="00C73A5F"/>
    <w:rsid w:val="00C73DCC"/>
    <w:rsid w:val="00C7401F"/>
    <w:rsid w:val="00C7426C"/>
    <w:rsid w:val="00C7428F"/>
    <w:rsid w:val="00C74526"/>
    <w:rsid w:val="00C7461E"/>
    <w:rsid w:val="00C74905"/>
    <w:rsid w:val="00C74ACD"/>
    <w:rsid w:val="00C75206"/>
    <w:rsid w:val="00C75378"/>
    <w:rsid w:val="00C753F0"/>
    <w:rsid w:val="00C75546"/>
    <w:rsid w:val="00C756AF"/>
    <w:rsid w:val="00C7581A"/>
    <w:rsid w:val="00C75AC1"/>
    <w:rsid w:val="00C75C0D"/>
    <w:rsid w:val="00C75DD3"/>
    <w:rsid w:val="00C76038"/>
    <w:rsid w:val="00C76620"/>
    <w:rsid w:val="00C76655"/>
    <w:rsid w:val="00C767E2"/>
    <w:rsid w:val="00C768D4"/>
    <w:rsid w:val="00C76B3A"/>
    <w:rsid w:val="00C76C1A"/>
    <w:rsid w:val="00C76C5B"/>
    <w:rsid w:val="00C76F8A"/>
    <w:rsid w:val="00C76FA4"/>
    <w:rsid w:val="00C7756A"/>
    <w:rsid w:val="00C775EA"/>
    <w:rsid w:val="00C77654"/>
    <w:rsid w:val="00C776BE"/>
    <w:rsid w:val="00C77713"/>
    <w:rsid w:val="00C7779F"/>
    <w:rsid w:val="00C77A77"/>
    <w:rsid w:val="00C77AFD"/>
    <w:rsid w:val="00C77BCE"/>
    <w:rsid w:val="00C77BE5"/>
    <w:rsid w:val="00C77C04"/>
    <w:rsid w:val="00C77E39"/>
    <w:rsid w:val="00C77E56"/>
    <w:rsid w:val="00C80025"/>
    <w:rsid w:val="00C80129"/>
    <w:rsid w:val="00C8023A"/>
    <w:rsid w:val="00C803D3"/>
    <w:rsid w:val="00C804A8"/>
    <w:rsid w:val="00C80603"/>
    <w:rsid w:val="00C80806"/>
    <w:rsid w:val="00C808B2"/>
    <w:rsid w:val="00C8090C"/>
    <w:rsid w:val="00C80A4E"/>
    <w:rsid w:val="00C80B6F"/>
    <w:rsid w:val="00C80CF2"/>
    <w:rsid w:val="00C80F40"/>
    <w:rsid w:val="00C81048"/>
    <w:rsid w:val="00C8157C"/>
    <w:rsid w:val="00C816A7"/>
    <w:rsid w:val="00C8173D"/>
    <w:rsid w:val="00C8182B"/>
    <w:rsid w:val="00C81957"/>
    <w:rsid w:val="00C81FE4"/>
    <w:rsid w:val="00C8217A"/>
    <w:rsid w:val="00C82226"/>
    <w:rsid w:val="00C824CC"/>
    <w:rsid w:val="00C825D0"/>
    <w:rsid w:val="00C827D6"/>
    <w:rsid w:val="00C82A1B"/>
    <w:rsid w:val="00C82A59"/>
    <w:rsid w:val="00C82AD3"/>
    <w:rsid w:val="00C82D3F"/>
    <w:rsid w:val="00C82F2C"/>
    <w:rsid w:val="00C82FA3"/>
    <w:rsid w:val="00C830AA"/>
    <w:rsid w:val="00C83402"/>
    <w:rsid w:val="00C83466"/>
    <w:rsid w:val="00C835EB"/>
    <w:rsid w:val="00C8371D"/>
    <w:rsid w:val="00C83889"/>
    <w:rsid w:val="00C839C5"/>
    <w:rsid w:val="00C83A10"/>
    <w:rsid w:val="00C83AEC"/>
    <w:rsid w:val="00C83B78"/>
    <w:rsid w:val="00C83E0A"/>
    <w:rsid w:val="00C83ECB"/>
    <w:rsid w:val="00C83FDD"/>
    <w:rsid w:val="00C840F6"/>
    <w:rsid w:val="00C8425B"/>
    <w:rsid w:val="00C845A5"/>
    <w:rsid w:val="00C84B46"/>
    <w:rsid w:val="00C850F6"/>
    <w:rsid w:val="00C8520C"/>
    <w:rsid w:val="00C85220"/>
    <w:rsid w:val="00C854E4"/>
    <w:rsid w:val="00C8563A"/>
    <w:rsid w:val="00C858B8"/>
    <w:rsid w:val="00C859E1"/>
    <w:rsid w:val="00C85B18"/>
    <w:rsid w:val="00C85C1A"/>
    <w:rsid w:val="00C85CCE"/>
    <w:rsid w:val="00C8609E"/>
    <w:rsid w:val="00C860A8"/>
    <w:rsid w:val="00C86406"/>
    <w:rsid w:val="00C86706"/>
    <w:rsid w:val="00C86A50"/>
    <w:rsid w:val="00C86A87"/>
    <w:rsid w:val="00C86A9A"/>
    <w:rsid w:val="00C86AAC"/>
    <w:rsid w:val="00C86B07"/>
    <w:rsid w:val="00C86F2B"/>
    <w:rsid w:val="00C86F6A"/>
    <w:rsid w:val="00C87650"/>
    <w:rsid w:val="00C877DF"/>
    <w:rsid w:val="00C87A2B"/>
    <w:rsid w:val="00C87D61"/>
    <w:rsid w:val="00C87E8C"/>
    <w:rsid w:val="00C87E9C"/>
    <w:rsid w:val="00C90100"/>
    <w:rsid w:val="00C9090D"/>
    <w:rsid w:val="00C90C4D"/>
    <w:rsid w:val="00C90E34"/>
    <w:rsid w:val="00C90E6D"/>
    <w:rsid w:val="00C90E9E"/>
    <w:rsid w:val="00C90EC5"/>
    <w:rsid w:val="00C90F35"/>
    <w:rsid w:val="00C91634"/>
    <w:rsid w:val="00C918E3"/>
    <w:rsid w:val="00C919E1"/>
    <w:rsid w:val="00C91D65"/>
    <w:rsid w:val="00C92031"/>
    <w:rsid w:val="00C92217"/>
    <w:rsid w:val="00C9244E"/>
    <w:rsid w:val="00C927FF"/>
    <w:rsid w:val="00C92BA0"/>
    <w:rsid w:val="00C92DE1"/>
    <w:rsid w:val="00C92E1C"/>
    <w:rsid w:val="00C92E51"/>
    <w:rsid w:val="00C92FFD"/>
    <w:rsid w:val="00C9303E"/>
    <w:rsid w:val="00C932C4"/>
    <w:rsid w:val="00C934D4"/>
    <w:rsid w:val="00C9358A"/>
    <w:rsid w:val="00C9369B"/>
    <w:rsid w:val="00C937C7"/>
    <w:rsid w:val="00C937E4"/>
    <w:rsid w:val="00C93A94"/>
    <w:rsid w:val="00C93E8A"/>
    <w:rsid w:val="00C94135"/>
    <w:rsid w:val="00C941B3"/>
    <w:rsid w:val="00C941EE"/>
    <w:rsid w:val="00C9446F"/>
    <w:rsid w:val="00C94645"/>
    <w:rsid w:val="00C94BD5"/>
    <w:rsid w:val="00C9530E"/>
    <w:rsid w:val="00C955E8"/>
    <w:rsid w:val="00C95951"/>
    <w:rsid w:val="00C95A9D"/>
    <w:rsid w:val="00C95B52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726A"/>
    <w:rsid w:val="00C976D9"/>
    <w:rsid w:val="00C97730"/>
    <w:rsid w:val="00C97B39"/>
    <w:rsid w:val="00C97DB5"/>
    <w:rsid w:val="00C97EB0"/>
    <w:rsid w:val="00CA0010"/>
    <w:rsid w:val="00CA0012"/>
    <w:rsid w:val="00CA020D"/>
    <w:rsid w:val="00CA040D"/>
    <w:rsid w:val="00CA07E8"/>
    <w:rsid w:val="00CA0962"/>
    <w:rsid w:val="00CA0A47"/>
    <w:rsid w:val="00CA10BF"/>
    <w:rsid w:val="00CA12B4"/>
    <w:rsid w:val="00CA17EF"/>
    <w:rsid w:val="00CA1917"/>
    <w:rsid w:val="00CA1B41"/>
    <w:rsid w:val="00CA1C0B"/>
    <w:rsid w:val="00CA1CD5"/>
    <w:rsid w:val="00CA2221"/>
    <w:rsid w:val="00CA24DC"/>
    <w:rsid w:val="00CA2750"/>
    <w:rsid w:val="00CA2792"/>
    <w:rsid w:val="00CA2F4F"/>
    <w:rsid w:val="00CA2FB6"/>
    <w:rsid w:val="00CA31B8"/>
    <w:rsid w:val="00CA3369"/>
    <w:rsid w:val="00CA34D5"/>
    <w:rsid w:val="00CA34FA"/>
    <w:rsid w:val="00CA3BA9"/>
    <w:rsid w:val="00CA3C32"/>
    <w:rsid w:val="00CA401A"/>
    <w:rsid w:val="00CA420E"/>
    <w:rsid w:val="00CA4241"/>
    <w:rsid w:val="00CA4326"/>
    <w:rsid w:val="00CA4393"/>
    <w:rsid w:val="00CA4616"/>
    <w:rsid w:val="00CA489C"/>
    <w:rsid w:val="00CA4A01"/>
    <w:rsid w:val="00CA4A7D"/>
    <w:rsid w:val="00CA4AF4"/>
    <w:rsid w:val="00CA4E4F"/>
    <w:rsid w:val="00CA4E7C"/>
    <w:rsid w:val="00CA4ED5"/>
    <w:rsid w:val="00CA4FB4"/>
    <w:rsid w:val="00CA53B8"/>
    <w:rsid w:val="00CA5677"/>
    <w:rsid w:val="00CA579A"/>
    <w:rsid w:val="00CA57A3"/>
    <w:rsid w:val="00CA5816"/>
    <w:rsid w:val="00CA586B"/>
    <w:rsid w:val="00CA5AA4"/>
    <w:rsid w:val="00CA5C16"/>
    <w:rsid w:val="00CA5CF3"/>
    <w:rsid w:val="00CA5E8D"/>
    <w:rsid w:val="00CA5F09"/>
    <w:rsid w:val="00CA5F40"/>
    <w:rsid w:val="00CA600B"/>
    <w:rsid w:val="00CA63D0"/>
    <w:rsid w:val="00CA660F"/>
    <w:rsid w:val="00CA6955"/>
    <w:rsid w:val="00CA6BF4"/>
    <w:rsid w:val="00CA6E00"/>
    <w:rsid w:val="00CA7161"/>
    <w:rsid w:val="00CA7609"/>
    <w:rsid w:val="00CA76B8"/>
    <w:rsid w:val="00CA77EA"/>
    <w:rsid w:val="00CA7802"/>
    <w:rsid w:val="00CA7E10"/>
    <w:rsid w:val="00CA7EBA"/>
    <w:rsid w:val="00CA7F5B"/>
    <w:rsid w:val="00CB0121"/>
    <w:rsid w:val="00CB0489"/>
    <w:rsid w:val="00CB0583"/>
    <w:rsid w:val="00CB05C8"/>
    <w:rsid w:val="00CB09D8"/>
    <w:rsid w:val="00CB09F5"/>
    <w:rsid w:val="00CB0A29"/>
    <w:rsid w:val="00CB1038"/>
    <w:rsid w:val="00CB109F"/>
    <w:rsid w:val="00CB114B"/>
    <w:rsid w:val="00CB1668"/>
    <w:rsid w:val="00CB16B9"/>
    <w:rsid w:val="00CB19CC"/>
    <w:rsid w:val="00CB1ED5"/>
    <w:rsid w:val="00CB1FA1"/>
    <w:rsid w:val="00CB200D"/>
    <w:rsid w:val="00CB208B"/>
    <w:rsid w:val="00CB22FF"/>
    <w:rsid w:val="00CB25EA"/>
    <w:rsid w:val="00CB2675"/>
    <w:rsid w:val="00CB28E1"/>
    <w:rsid w:val="00CB2C99"/>
    <w:rsid w:val="00CB2F10"/>
    <w:rsid w:val="00CB301A"/>
    <w:rsid w:val="00CB320B"/>
    <w:rsid w:val="00CB3235"/>
    <w:rsid w:val="00CB35E0"/>
    <w:rsid w:val="00CB3712"/>
    <w:rsid w:val="00CB3C16"/>
    <w:rsid w:val="00CB3C29"/>
    <w:rsid w:val="00CB3E27"/>
    <w:rsid w:val="00CB4300"/>
    <w:rsid w:val="00CB4770"/>
    <w:rsid w:val="00CB4A7A"/>
    <w:rsid w:val="00CB4F95"/>
    <w:rsid w:val="00CB5040"/>
    <w:rsid w:val="00CB51A6"/>
    <w:rsid w:val="00CB5222"/>
    <w:rsid w:val="00CB5429"/>
    <w:rsid w:val="00CB565B"/>
    <w:rsid w:val="00CB5971"/>
    <w:rsid w:val="00CB5A78"/>
    <w:rsid w:val="00CB5BDF"/>
    <w:rsid w:val="00CB616E"/>
    <w:rsid w:val="00CB643B"/>
    <w:rsid w:val="00CB6664"/>
    <w:rsid w:val="00CB67C7"/>
    <w:rsid w:val="00CB6985"/>
    <w:rsid w:val="00CB6F27"/>
    <w:rsid w:val="00CB6F43"/>
    <w:rsid w:val="00CB6FB9"/>
    <w:rsid w:val="00CB79BE"/>
    <w:rsid w:val="00CB7C17"/>
    <w:rsid w:val="00CB7CA5"/>
    <w:rsid w:val="00CB7DD0"/>
    <w:rsid w:val="00CB7EBA"/>
    <w:rsid w:val="00CB7EEE"/>
    <w:rsid w:val="00CC00D2"/>
    <w:rsid w:val="00CC017E"/>
    <w:rsid w:val="00CC018F"/>
    <w:rsid w:val="00CC032F"/>
    <w:rsid w:val="00CC0394"/>
    <w:rsid w:val="00CC03D9"/>
    <w:rsid w:val="00CC0431"/>
    <w:rsid w:val="00CC0779"/>
    <w:rsid w:val="00CC0816"/>
    <w:rsid w:val="00CC0881"/>
    <w:rsid w:val="00CC0926"/>
    <w:rsid w:val="00CC09C4"/>
    <w:rsid w:val="00CC0ACE"/>
    <w:rsid w:val="00CC0B18"/>
    <w:rsid w:val="00CC110C"/>
    <w:rsid w:val="00CC11AE"/>
    <w:rsid w:val="00CC1552"/>
    <w:rsid w:val="00CC1582"/>
    <w:rsid w:val="00CC1CA1"/>
    <w:rsid w:val="00CC1DFB"/>
    <w:rsid w:val="00CC1E57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933"/>
    <w:rsid w:val="00CC2F84"/>
    <w:rsid w:val="00CC304A"/>
    <w:rsid w:val="00CC30C0"/>
    <w:rsid w:val="00CC30ED"/>
    <w:rsid w:val="00CC3724"/>
    <w:rsid w:val="00CC3A11"/>
    <w:rsid w:val="00CC3BFD"/>
    <w:rsid w:val="00CC3C72"/>
    <w:rsid w:val="00CC3D53"/>
    <w:rsid w:val="00CC3F83"/>
    <w:rsid w:val="00CC40F7"/>
    <w:rsid w:val="00CC45FE"/>
    <w:rsid w:val="00CC463D"/>
    <w:rsid w:val="00CC4CC1"/>
    <w:rsid w:val="00CC4CDB"/>
    <w:rsid w:val="00CC4E7D"/>
    <w:rsid w:val="00CC510A"/>
    <w:rsid w:val="00CC5407"/>
    <w:rsid w:val="00CC5701"/>
    <w:rsid w:val="00CC5AAF"/>
    <w:rsid w:val="00CC5F7E"/>
    <w:rsid w:val="00CC6065"/>
    <w:rsid w:val="00CC633A"/>
    <w:rsid w:val="00CC6525"/>
    <w:rsid w:val="00CC6627"/>
    <w:rsid w:val="00CC6D01"/>
    <w:rsid w:val="00CC6DCB"/>
    <w:rsid w:val="00CC7278"/>
    <w:rsid w:val="00CC72A5"/>
    <w:rsid w:val="00CC72F0"/>
    <w:rsid w:val="00CC7373"/>
    <w:rsid w:val="00CC7670"/>
    <w:rsid w:val="00CC7754"/>
    <w:rsid w:val="00CC77CA"/>
    <w:rsid w:val="00CC7970"/>
    <w:rsid w:val="00CC7987"/>
    <w:rsid w:val="00CC7BF5"/>
    <w:rsid w:val="00CC7D78"/>
    <w:rsid w:val="00CC7E41"/>
    <w:rsid w:val="00CD03AC"/>
    <w:rsid w:val="00CD04A7"/>
    <w:rsid w:val="00CD054A"/>
    <w:rsid w:val="00CD0598"/>
    <w:rsid w:val="00CD05E5"/>
    <w:rsid w:val="00CD0656"/>
    <w:rsid w:val="00CD0700"/>
    <w:rsid w:val="00CD09A6"/>
    <w:rsid w:val="00CD0AB6"/>
    <w:rsid w:val="00CD0F29"/>
    <w:rsid w:val="00CD1157"/>
    <w:rsid w:val="00CD133B"/>
    <w:rsid w:val="00CD1689"/>
    <w:rsid w:val="00CD1842"/>
    <w:rsid w:val="00CD189F"/>
    <w:rsid w:val="00CD1C9B"/>
    <w:rsid w:val="00CD230B"/>
    <w:rsid w:val="00CD2819"/>
    <w:rsid w:val="00CD2990"/>
    <w:rsid w:val="00CD2A2F"/>
    <w:rsid w:val="00CD2A60"/>
    <w:rsid w:val="00CD2AA5"/>
    <w:rsid w:val="00CD2C8B"/>
    <w:rsid w:val="00CD2D5E"/>
    <w:rsid w:val="00CD2DB2"/>
    <w:rsid w:val="00CD33C2"/>
    <w:rsid w:val="00CD35F0"/>
    <w:rsid w:val="00CD3669"/>
    <w:rsid w:val="00CD3C51"/>
    <w:rsid w:val="00CD3CAC"/>
    <w:rsid w:val="00CD3CCE"/>
    <w:rsid w:val="00CD3D46"/>
    <w:rsid w:val="00CD3E78"/>
    <w:rsid w:val="00CD3E80"/>
    <w:rsid w:val="00CD3F4E"/>
    <w:rsid w:val="00CD4047"/>
    <w:rsid w:val="00CD4123"/>
    <w:rsid w:val="00CD41F6"/>
    <w:rsid w:val="00CD430B"/>
    <w:rsid w:val="00CD445C"/>
    <w:rsid w:val="00CD4714"/>
    <w:rsid w:val="00CD4760"/>
    <w:rsid w:val="00CD49AE"/>
    <w:rsid w:val="00CD4A00"/>
    <w:rsid w:val="00CD4AEE"/>
    <w:rsid w:val="00CD4E51"/>
    <w:rsid w:val="00CD4EB2"/>
    <w:rsid w:val="00CD4F17"/>
    <w:rsid w:val="00CD4F3B"/>
    <w:rsid w:val="00CD529A"/>
    <w:rsid w:val="00CD52DB"/>
    <w:rsid w:val="00CD5322"/>
    <w:rsid w:val="00CD5605"/>
    <w:rsid w:val="00CD565C"/>
    <w:rsid w:val="00CD585D"/>
    <w:rsid w:val="00CD5C9B"/>
    <w:rsid w:val="00CD63BB"/>
    <w:rsid w:val="00CD64CA"/>
    <w:rsid w:val="00CD6D3D"/>
    <w:rsid w:val="00CD6FCC"/>
    <w:rsid w:val="00CD7386"/>
    <w:rsid w:val="00CD787A"/>
    <w:rsid w:val="00CD7AB7"/>
    <w:rsid w:val="00CD7FD0"/>
    <w:rsid w:val="00CE0549"/>
    <w:rsid w:val="00CE058D"/>
    <w:rsid w:val="00CE05AC"/>
    <w:rsid w:val="00CE0657"/>
    <w:rsid w:val="00CE0A93"/>
    <w:rsid w:val="00CE0B68"/>
    <w:rsid w:val="00CE0CAB"/>
    <w:rsid w:val="00CE0D61"/>
    <w:rsid w:val="00CE0ECC"/>
    <w:rsid w:val="00CE0EFE"/>
    <w:rsid w:val="00CE10B2"/>
    <w:rsid w:val="00CE1413"/>
    <w:rsid w:val="00CE144D"/>
    <w:rsid w:val="00CE14E7"/>
    <w:rsid w:val="00CE154A"/>
    <w:rsid w:val="00CE1599"/>
    <w:rsid w:val="00CE1913"/>
    <w:rsid w:val="00CE1953"/>
    <w:rsid w:val="00CE1A81"/>
    <w:rsid w:val="00CE1D19"/>
    <w:rsid w:val="00CE1F5F"/>
    <w:rsid w:val="00CE214E"/>
    <w:rsid w:val="00CE2563"/>
    <w:rsid w:val="00CE26E4"/>
    <w:rsid w:val="00CE2AAB"/>
    <w:rsid w:val="00CE2C64"/>
    <w:rsid w:val="00CE3206"/>
    <w:rsid w:val="00CE329F"/>
    <w:rsid w:val="00CE3567"/>
    <w:rsid w:val="00CE358D"/>
    <w:rsid w:val="00CE369D"/>
    <w:rsid w:val="00CE38D1"/>
    <w:rsid w:val="00CE3A4A"/>
    <w:rsid w:val="00CE3B06"/>
    <w:rsid w:val="00CE3BA5"/>
    <w:rsid w:val="00CE3CA5"/>
    <w:rsid w:val="00CE3F66"/>
    <w:rsid w:val="00CE4480"/>
    <w:rsid w:val="00CE4687"/>
    <w:rsid w:val="00CE4857"/>
    <w:rsid w:val="00CE496F"/>
    <w:rsid w:val="00CE49B1"/>
    <w:rsid w:val="00CE4A88"/>
    <w:rsid w:val="00CE4ABD"/>
    <w:rsid w:val="00CE4D27"/>
    <w:rsid w:val="00CE4EAC"/>
    <w:rsid w:val="00CE4FC8"/>
    <w:rsid w:val="00CE509B"/>
    <w:rsid w:val="00CE53E3"/>
    <w:rsid w:val="00CE5442"/>
    <w:rsid w:val="00CE5501"/>
    <w:rsid w:val="00CE56FB"/>
    <w:rsid w:val="00CE5838"/>
    <w:rsid w:val="00CE59DA"/>
    <w:rsid w:val="00CE5B5C"/>
    <w:rsid w:val="00CE5C35"/>
    <w:rsid w:val="00CE5CD7"/>
    <w:rsid w:val="00CE5DCD"/>
    <w:rsid w:val="00CE5F70"/>
    <w:rsid w:val="00CE60C7"/>
    <w:rsid w:val="00CE6338"/>
    <w:rsid w:val="00CE65B0"/>
    <w:rsid w:val="00CE65F1"/>
    <w:rsid w:val="00CE669D"/>
    <w:rsid w:val="00CE6FF4"/>
    <w:rsid w:val="00CE727C"/>
    <w:rsid w:val="00CE72B9"/>
    <w:rsid w:val="00CE730F"/>
    <w:rsid w:val="00CE74DF"/>
    <w:rsid w:val="00CE781D"/>
    <w:rsid w:val="00CE7A34"/>
    <w:rsid w:val="00CE7AF0"/>
    <w:rsid w:val="00CF0028"/>
    <w:rsid w:val="00CF015C"/>
    <w:rsid w:val="00CF0486"/>
    <w:rsid w:val="00CF05B9"/>
    <w:rsid w:val="00CF0606"/>
    <w:rsid w:val="00CF0672"/>
    <w:rsid w:val="00CF06FD"/>
    <w:rsid w:val="00CF0AE4"/>
    <w:rsid w:val="00CF0EFB"/>
    <w:rsid w:val="00CF0F34"/>
    <w:rsid w:val="00CF102D"/>
    <w:rsid w:val="00CF118A"/>
    <w:rsid w:val="00CF17FD"/>
    <w:rsid w:val="00CF20DC"/>
    <w:rsid w:val="00CF2211"/>
    <w:rsid w:val="00CF2817"/>
    <w:rsid w:val="00CF2863"/>
    <w:rsid w:val="00CF28DD"/>
    <w:rsid w:val="00CF29F4"/>
    <w:rsid w:val="00CF3417"/>
    <w:rsid w:val="00CF374D"/>
    <w:rsid w:val="00CF3996"/>
    <w:rsid w:val="00CF3AC0"/>
    <w:rsid w:val="00CF3C7D"/>
    <w:rsid w:val="00CF3F96"/>
    <w:rsid w:val="00CF3FC6"/>
    <w:rsid w:val="00CF4394"/>
    <w:rsid w:val="00CF4598"/>
    <w:rsid w:val="00CF4692"/>
    <w:rsid w:val="00CF470C"/>
    <w:rsid w:val="00CF4800"/>
    <w:rsid w:val="00CF4A36"/>
    <w:rsid w:val="00CF4CC9"/>
    <w:rsid w:val="00CF4F78"/>
    <w:rsid w:val="00CF5047"/>
    <w:rsid w:val="00CF52D2"/>
    <w:rsid w:val="00CF52DF"/>
    <w:rsid w:val="00CF5314"/>
    <w:rsid w:val="00CF5327"/>
    <w:rsid w:val="00CF54CE"/>
    <w:rsid w:val="00CF58E2"/>
    <w:rsid w:val="00CF59CF"/>
    <w:rsid w:val="00CF5A02"/>
    <w:rsid w:val="00CF5B1E"/>
    <w:rsid w:val="00CF5FDC"/>
    <w:rsid w:val="00CF637E"/>
    <w:rsid w:val="00CF6474"/>
    <w:rsid w:val="00CF6833"/>
    <w:rsid w:val="00CF699D"/>
    <w:rsid w:val="00CF6A94"/>
    <w:rsid w:val="00CF6B1D"/>
    <w:rsid w:val="00CF702B"/>
    <w:rsid w:val="00CF71AB"/>
    <w:rsid w:val="00CF7419"/>
    <w:rsid w:val="00CF7551"/>
    <w:rsid w:val="00CF7EEC"/>
    <w:rsid w:val="00D005A8"/>
    <w:rsid w:val="00D008DB"/>
    <w:rsid w:val="00D00B2D"/>
    <w:rsid w:val="00D00B4F"/>
    <w:rsid w:val="00D01088"/>
    <w:rsid w:val="00D010AA"/>
    <w:rsid w:val="00D011DF"/>
    <w:rsid w:val="00D01339"/>
    <w:rsid w:val="00D014F2"/>
    <w:rsid w:val="00D015F9"/>
    <w:rsid w:val="00D01722"/>
    <w:rsid w:val="00D01C6B"/>
    <w:rsid w:val="00D01FD1"/>
    <w:rsid w:val="00D0226A"/>
    <w:rsid w:val="00D022C2"/>
    <w:rsid w:val="00D02B7B"/>
    <w:rsid w:val="00D02D31"/>
    <w:rsid w:val="00D02E61"/>
    <w:rsid w:val="00D032F5"/>
    <w:rsid w:val="00D035CB"/>
    <w:rsid w:val="00D039D4"/>
    <w:rsid w:val="00D03C7B"/>
    <w:rsid w:val="00D03D17"/>
    <w:rsid w:val="00D040F1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38A"/>
    <w:rsid w:val="00D0542E"/>
    <w:rsid w:val="00D05474"/>
    <w:rsid w:val="00D056EF"/>
    <w:rsid w:val="00D05981"/>
    <w:rsid w:val="00D05AB6"/>
    <w:rsid w:val="00D05CA9"/>
    <w:rsid w:val="00D06328"/>
    <w:rsid w:val="00D06375"/>
    <w:rsid w:val="00D063C2"/>
    <w:rsid w:val="00D0644D"/>
    <w:rsid w:val="00D066D3"/>
    <w:rsid w:val="00D0671C"/>
    <w:rsid w:val="00D06750"/>
    <w:rsid w:val="00D0696D"/>
    <w:rsid w:val="00D06B37"/>
    <w:rsid w:val="00D0716C"/>
    <w:rsid w:val="00D0719C"/>
    <w:rsid w:val="00D074E5"/>
    <w:rsid w:val="00D0792A"/>
    <w:rsid w:val="00D07BA7"/>
    <w:rsid w:val="00D10282"/>
    <w:rsid w:val="00D106E1"/>
    <w:rsid w:val="00D109AC"/>
    <w:rsid w:val="00D109FB"/>
    <w:rsid w:val="00D1108E"/>
    <w:rsid w:val="00D113DE"/>
    <w:rsid w:val="00D11A73"/>
    <w:rsid w:val="00D11DC6"/>
    <w:rsid w:val="00D11FA3"/>
    <w:rsid w:val="00D120B1"/>
    <w:rsid w:val="00D1225A"/>
    <w:rsid w:val="00D123B5"/>
    <w:rsid w:val="00D1257D"/>
    <w:rsid w:val="00D125DA"/>
    <w:rsid w:val="00D12924"/>
    <w:rsid w:val="00D129BE"/>
    <w:rsid w:val="00D12D5C"/>
    <w:rsid w:val="00D12D8B"/>
    <w:rsid w:val="00D131EC"/>
    <w:rsid w:val="00D13448"/>
    <w:rsid w:val="00D1348D"/>
    <w:rsid w:val="00D134D9"/>
    <w:rsid w:val="00D13799"/>
    <w:rsid w:val="00D13840"/>
    <w:rsid w:val="00D13E22"/>
    <w:rsid w:val="00D14525"/>
    <w:rsid w:val="00D1473F"/>
    <w:rsid w:val="00D14945"/>
    <w:rsid w:val="00D14A3C"/>
    <w:rsid w:val="00D14EB4"/>
    <w:rsid w:val="00D1572D"/>
    <w:rsid w:val="00D1577D"/>
    <w:rsid w:val="00D159B8"/>
    <w:rsid w:val="00D15A98"/>
    <w:rsid w:val="00D15B96"/>
    <w:rsid w:val="00D15CA9"/>
    <w:rsid w:val="00D15F2E"/>
    <w:rsid w:val="00D15F83"/>
    <w:rsid w:val="00D160B3"/>
    <w:rsid w:val="00D16205"/>
    <w:rsid w:val="00D16252"/>
    <w:rsid w:val="00D16274"/>
    <w:rsid w:val="00D1633A"/>
    <w:rsid w:val="00D16702"/>
    <w:rsid w:val="00D168DB"/>
    <w:rsid w:val="00D16B6B"/>
    <w:rsid w:val="00D16D8E"/>
    <w:rsid w:val="00D176B4"/>
    <w:rsid w:val="00D17C0C"/>
    <w:rsid w:val="00D17D7F"/>
    <w:rsid w:val="00D2000E"/>
    <w:rsid w:val="00D203D4"/>
    <w:rsid w:val="00D20528"/>
    <w:rsid w:val="00D2077D"/>
    <w:rsid w:val="00D207BE"/>
    <w:rsid w:val="00D209F0"/>
    <w:rsid w:val="00D209FF"/>
    <w:rsid w:val="00D20ABE"/>
    <w:rsid w:val="00D20CB0"/>
    <w:rsid w:val="00D210AE"/>
    <w:rsid w:val="00D210DF"/>
    <w:rsid w:val="00D211E9"/>
    <w:rsid w:val="00D2137B"/>
    <w:rsid w:val="00D213BF"/>
    <w:rsid w:val="00D214E8"/>
    <w:rsid w:val="00D217F9"/>
    <w:rsid w:val="00D21A18"/>
    <w:rsid w:val="00D21ABC"/>
    <w:rsid w:val="00D21EF4"/>
    <w:rsid w:val="00D21F0F"/>
    <w:rsid w:val="00D22012"/>
    <w:rsid w:val="00D2212C"/>
    <w:rsid w:val="00D226F6"/>
    <w:rsid w:val="00D22835"/>
    <w:rsid w:val="00D228A5"/>
    <w:rsid w:val="00D2293A"/>
    <w:rsid w:val="00D229BC"/>
    <w:rsid w:val="00D22A8E"/>
    <w:rsid w:val="00D22C71"/>
    <w:rsid w:val="00D23284"/>
    <w:rsid w:val="00D2359E"/>
    <w:rsid w:val="00D236B6"/>
    <w:rsid w:val="00D23A38"/>
    <w:rsid w:val="00D23CDD"/>
    <w:rsid w:val="00D244C3"/>
    <w:rsid w:val="00D245BE"/>
    <w:rsid w:val="00D24704"/>
    <w:rsid w:val="00D24762"/>
    <w:rsid w:val="00D24AFB"/>
    <w:rsid w:val="00D24B67"/>
    <w:rsid w:val="00D24C3E"/>
    <w:rsid w:val="00D24D05"/>
    <w:rsid w:val="00D24E0A"/>
    <w:rsid w:val="00D24FD8"/>
    <w:rsid w:val="00D25194"/>
    <w:rsid w:val="00D254BA"/>
    <w:rsid w:val="00D25744"/>
    <w:rsid w:val="00D259AB"/>
    <w:rsid w:val="00D25A4B"/>
    <w:rsid w:val="00D25B43"/>
    <w:rsid w:val="00D25DA6"/>
    <w:rsid w:val="00D26381"/>
    <w:rsid w:val="00D264E6"/>
    <w:rsid w:val="00D2679A"/>
    <w:rsid w:val="00D26844"/>
    <w:rsid w:val="00D26A9B"/>
    <w:rsid w:val="00D26B38"/>
    <w:rsid w:val="00D26C36"/>
    <w:rsid w:val="00D26CE8"/>
    <w:rsid w:val="00D26D47"/>
    <w:rsid w:val="00D26E5A"/>
    <w:rsid w:val="00D26EA6"/>
    <w:rsid w:val="00D27054"/>
    <w:rsid w:val="00D27057"/>
    <w:rsid w:val="00D2714C"/>
    <w:rsid w:val="00D27269"/>
    <w:rsid w:val="00D27373"/>
    <w:rsid w:val="00D275D0"/>
    <w:rsid w:val="00D27999"/>
    <w:rsid w:val="00D27AEA"/>
    <w:rsid w:val="00D27D77"/>
    <w:rsid w:val="00D3049B"/>
    <w:rsid w:val="00D30513"/>
    <w:rsid w:val="00D3070F"/>
    <w:rsid w:val="00D30AD9"/>
    <w:rsid w:val="00D30B8D"/>
    <w:rsid w:val="00D31041"/>
    <w:rsid w:val="00D31178"/>
    <w:rsid w:val="00D312B1"/>
    <w:rsid w:val="00D315E6"/>
    <w:rsid w:val="00D31700"/>
    <w:rsid w:val="00D31DE8"/>
    <w:rsid w:val="00D32177"/>
    <w:rsid w:val="00D3245E"/>
    <w:rsid w:val="00D32643"/>
    <w:rsid w:val="00D3275D"/>
    <w:rsid w:val="00D32BE5"/>
    <w:rsid w:val="00D32C48"/>
    <w:rsid w:val="00D33433"/>
    <w:rsid w:val="00D338E7"/>
    <w:rsid w:val="00D3393E"/>
    <w:rsid w:val="00D339F5"/>
    <w:rsid w:val="00D33DF8"/>
    <w:rsid w:val="00D3401F"/>
    <w:rsid w:val="00D340D6"/>
    <w:rsid w:val="00D34295"/>
    <w:rsid w:val="00D346F6"/>
    <w:rsid w:val="00D34772"/>
    <w:rsid w:val="00D34A24"/>
    <w:rsid w:val="00D34A7E"/>
    <w:rsid w:val="00D34DCD"/>
    <w:rsid w:val="00D34E85"/>
    <w:rsid w:val="00D34F67"/>
    <w:rsid w:val="00D350C2"/>
    <w:rsid w:val="00D35392"/>
    <w:rsid w:val="00D35965"/>
    <w:rsid w:val="00D35AAB"/>
    <w:rsid w:val="00D35D0F"/>
    <w:rsid w:val="00D35F91"/>
    <w:rsid w:val="00D35FB3"/>
    <w:rsid w:val="00D36340"/>
    <w:rsid w:val="00D36439"/>
    <w:rsid w:val="00D3654D"/>
    <w:rsid w:val="00D366FB"/>
    <w:rsid w:val="00D36F4A"/>
    <w:rsid w:val="00D36F4C"/>
    <w:rsid w:val="00D37291"/>
    <w:rsid w:val="00D3729F"/>
    <w:rsid w:val="00D37463"/>
    <w:rsid w:val="00D37797"/>
    <w:rsid w:val="00D37932"/>
    <w:rsid w:val="00D37957"/>
    <w:rsid w:val="00D37BA2"/>
    <w:rsid w:val="00D400F3"/>
    <w:rsid w:val="00D407AB"/>
    <w:rsid w:val="00D40A05"/>
    <w:rsid w:val="00D40ADC"/>
    <w:rsid w:val="00D40C5F"/>
    <w:rsid w:val="00D40D43"/>
    <w:rsid w:val="00D40EB5"/>
    <w:rsid w:val="00D40FCB"/>
    <w:rsid w:val="00D41059"/>
    <w:rsid w:val="00D41582"/>
    <w:rsid w:val="00D416D9"/>
    <w:rsid w:val="00D41873"/>
    <w:rsid w:val="00D41B2E"/>
    <w:rsid w:val="00D41BB9"/>
    <w:rsid w:val="00D41C82"/>
    <w:rsid w:val="00D420A8"/>
    <w:rsid w:val="00D422D5"/>
    <w:rsid w:val="00D42777"/>
    <w:rsid w:val="00D4278D"/>
    <w:rsid w:val="00D428D7"/>
    <w:rsid w:val="00D42D67"/>
    <w:rsid w:val="00D4314C"/>
    <w:rsid w:val="00D433E3"/>
    <w:rsid w:val="00D43450"/>
    <w:rsid w:val="00D4353E"/>
    <w:rsid w:val="00D43780"/>
    <w:rsid w:val="00D43B8B"/>
    <w:rsid w:val="00D43BD8"/>
    <w:rsid w:val="00D43E22"/>
    <w:rsid w:val="00D43F02"/>
    <w:rsid w:val="00D44083"/>
    <w:rsid w:val="00D44130"/>
    <w:rsid w:val="00D449F6"/>
    <w:rsid w:val="00D44DCA"/>
    <w:rsid w:val="00D44F72"/>
    <w:rsid w:val="00D455C7"/>
    <w:rsid w:val="00D4566A"/>
    <w:rsid w:val="00D456D3"/>
    <w:rsid w:val="00D45AD6"/>
    <w:rsid w:val="00D45B3B"/>
    <w:rsid w:val="00D45CE7"/>
    <w:rsid w:val="00D45F48"/>
    <w:rsid w:val="00D4602A"/>
    <w:rsid w:val="00D460C4"/>
    <w:rsid w:val="00D4648C"/>
    <w:rsid w:val="00D46738"/>
    <w:rsid w:val="00D467A6"/>
    <w:rsid w:val="00D46828"/>
    <w:rsid w:val="00D46C83"/>
    <w:rsid w:val="00D46DBB"/>
    <w:rsid w:val="00D46E19"/>
    <w:rsid w:val="00D46ED3"/>
    <w:rsid w:val="00D46F32"/>
    <w:rsid w:val="00D471CC"/>
    <w:rsid w:val="00D47360"/>
    <w:rsid w:val="00D474B1"/>
    <w:rsid w:val="00D4751C"/>
    <w:rsid w:val="00D47590"/>
    <w:rsid w:val="00D47595"/>
    <w:rsid w:val="00D4780B"/>
    <w:rsid w:val="00D479E5"/>
    <w:rsid w:val="00D47D84"/>
    <w:rsid w:val="00D5083B"/>
    <w:rsid w:val="00D50B43"/>
    <w:rsid w:val="00D51013"/>
    <w:rsid w:val="00D516F8"/>
    <w:rsid w:val="00D51955"/>
    <w:rsid w:val="00D51BE6"/>
    <w:rsid w:val="00D51C2B"/>
    <w:rsid w:val="00D51D8E"/>
    <w:rsid w:val="00D51F66"/>
    <w:rsid w:val="00D51F85"/>
    <w:rsid w:val="00D52606"/>
    <w:rsid w:val="00D526F4"/>
    <w:rsid w:val="00D52711"/>
    <w:rsid w:val="00D52891"/>
    <w:rsid w:val="00D528CF"/>
    <w:rsid w:val="00D529B3"/>
    <w:rsid w:val="00D52C46"/>
    <w:rsid w:val="00D52CE1"/>
    <w:rsid w:val="00D52D37"/>
    <w:rsid w:val="00D5310B"/>
    <w:rsid w:val="00D53687"/>
    <w:rsid w:val="00D536DF"/>
    <w:rsid w:val="00D536F2"/>
    <w:rsid w:val="00D5383C"/>
    <w:rsid w:val="00D53C1B"/>
    <w:rsid w:val="00D53CCB"/>
    <w:rsid w:val="00D53F61"/>
    <w:rsid w:val="00D53FE3"/>
    <w:rsid w:val="00D5425F"/>
    <w:rsid w:val="00D54300"/>
    <w:rsid w:val="00D544E4"/>
    <w:rsid w:val="00D545C3"/>
    <w:rsid w:val="00D54AC3"/>
    <w:rsid w:val="00D54CAD"/>
    <w:rsid w:val="00D54CF4"/>
    <w:rsid w:val="00D55195"/>
    <w:rsid w:val="00D55353"/>
    <w:rsid w:val="00D55946"/>
    <w:rsid w:val="00D55A4E"/>
    <w:rsid w:val="00D560F9"/>
    <w:rsid w:val="00D5616F"/>
    <w:rsid w:val="00D56231"/>
    <w:rsid w:val="00D563A2"/>
    <w:rsid w:val="00D565A8"/>
    <w:rsid w:val="00D56979"/>
    <w:rsid w:val="00D56E93"/>
    <w:rsid w:val="00D5710D"/>
    <w:rsid w:val="00D571DB"/>
    <w:rsid w:val="00D573FD"/>
    <w:rsid w:val="00D575FE"/>
    <w:rsid w:val="00D577ED"/>
    <w:rsid w:val="00D5785C"/>
    <w:rsid w:val="00D57A64"/>
    <w:rsid w:val="00D57C78"/>
    <w:rsid w:val="00D57C7E"/>
    <w:rsid w:val="00D57DA8"/>
    <w:rsid w:val="00D6004F"/>
    <w:rsid w:val="00D600D2"/>
    <w:rsid w:val="00D601C5"/>
    <w:rsid w:val="00D60521"/>
    <w:rsid w:val="00D6075F"/>
    <w:rsid w:val="00D6079D"/>
    <w:rsid w:val="00D6082B"/>
    <w:rsid w:val="00D609BE"/>
    <w:rsid w:val="00D60B79"/>
    <w:rsid w:val="00D60C80"/>
    <w:rsid w:val="00D6103D"/>
    <w:rsid w:val="00D61291"/>
    <w:rsid w:val="00D616A7"/>
    <w:rsid w:val="00D61967"/>
    <w:rsid w:val="00D61F7A"/>
    <w:rsid w:val="00D61FED"/>
    <w:rsid w:val="00D62476"/>
    <w:rsid w:val="00D6270E"/>
    <w:rsid w:val="00D6273F"/>
    <w:rsid w:val="00D62B3E"/>
    <w:rsid w:val="00D63320"/>
    <w:rsid w:val="00D63776"/>
    <w:rsid w:val="00D637DE"/>
    <w:rsid w:val="00D638C9"/>
    <w:rsid w:val="00D639A9"/>
    <w:rsid w:val="00D63C13"/>
    <w:rsid w:val="00D63C40"/>
    <w:rsid w:val="00D63E3C"/>
    <w:rsid w:val="00D63F9D"/>
    <w:rsid w:val="00D64058"/>
    <w:rsid w:val="00D6406B"/>
    <w:rsid w:val="00D640A0"/>
    <w:rsid w:val="00D6415D"/>
    <w:rsid w:val="00D643B0"/>
    <w:rsid w:val="00D6470B"/>
    <w:rsid w:val="00D64720"/>
    <w:rsid w:val="00D648FB"/>
    <w:rsid w:val="00D64B5D"/>
    <w:rsid w:val="00D64BAD"/>
    <w:rsid w:val="00D65091"/>
    <w:rsid w:val="00D65230"/>
    <w:rsid w:val="00D6547D"/>
    <w:rsid w:val="00D6553E"/>
    <w:rsid w:val="00D65717"/>
    <w:rsid w:val="00D65A80"/>
    <w:rsid w:val="00D65B2A"/>
    <w:rsid w:val="00D65F23"/>
    <w:rsid w:val="00D65F29"/>
    <w:rsid w:val="00D65F6B"/>
    <w:rsid w:val="00D6623D"/>
    <w:rsid w:val="00D662B1"/>
    <w:rsid w:val="00D66755"/>
    <w:rsid w:val="00D6688C"/>
    <w:rsid w:val="00D66CAB"/>
    <w:rsid w:val="00D66DEB"/>
    <w:rsid w:val="00D66DF5"/>
    <w:rsid w:val="00D67032"/>
    <w:rsid w:val="00D6708C"/>
    <w:rsid w:val="00D672EB"/>
    <w:rsid w:val="00D6744E"/>
    <w:rsid w:val="00D67475"/>
    <w:rsid w:val="00D67635"/>
    <w:rsid w:val="00D6768F"/>
    <w:rsid w:val="00D67758"/>
    <w:rsid w:val="00D67B3F"/>
    <w:rsid w:val="00D67B45"/>
    <w:rsid w:val="00D67B8B"/>
    <w:rsid w:val="00D7068F"/>
    <w:rsid w:val="00D70789"/>
    <w:rsid w:val="00D70A50"/>
    <w:rsid w:val="00D70BF9"/>
    <w:rsid w:val="00D70D07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2"/>
    <w:rsid w:val="00D71B94"/>
    <w:rsid w:val="00D71CE9"/>
    <w:rsid w:val="00D71D10"/>
    <w:rsid w:val="00D71EC8"/>
    <w:rsid w:val="00D72029"/>
    <w:rsid w:val="00D72242"/>
    <w:rsid w:val="00D7225D"/>
    <w:rsid w:val="00D72262"/>
    <w:rsid w:val="00D723F0"/>
    <w:rsid w:val="00D725D1"/>
    <w:rsid w:val="00D727F7"/>
    <w:rsid w:val="00D7296D"/>
    <w:rsid w:val="00D72AFA"/>
    <w:rsid w:val="00D72B27"/>
    <w:rsid w:val="00D72D51"/>
    <w:rsid w:val="00D731B7"/>
    <w:rsid w:val="00D73460"/>
    <w:rsid w:val="00D7350B"/>
    <w:rsid w:val="00D73544"/>
    <w:rsid w:val="00D73F40"/>
    <w:rsid w:val="00D73FD3"/>
    <w:rsid w:val="00D7435A"/>
    <w:rsid w:val="00D744B2"/>
    <w:rsid w:val="00D7463B"/>
    <w:rsid w:val="00D746B3"/>
    <w:rsid w:val="00D74A26"/>
    <w:rsid w:val="00D74A4F"/>
    <w:rsid w:val="00D74D98"/>
    <w:rsid w:val="00D7518F"/>
    <w:rsid w:val="00D7531F"/>
    <w:rsid w:val="00D7543C"/>
    <w:rsid w:val="00D75841"/>
    <w:rsid w:val="00D75AEB"/>
    <w:rsid w:val="00D75CA8"/>
    <w:rsid w:val="00D75D6A"/>
    <w:rsid w:val="00D75DBA"/>
    <w:rsid w:val="00D75F13"/>
    <w:rsid w:val="00D76486"/>
    <w:rsid w:val="00D76506"/>
    <w:rsid w:val="00D76F2D"/>
    <w:rsid w:val="00D77041"/>
    <w:rsid w:val="00D7726E"/>
    <w:rsid w:val="00D775EE"/>
    <w:rsid w:val="00D776C4"/>
    <w:rsid w:val="00D7784A"/>
    <w:rsid w:val="00D77C35"/>
    <w:rsid w:val="00D77DF1"/>
    <w:rsid w:val="00D80118"/>
    <w:rsid w:val="00D80563"/>
    <w:rsid w:val="00D8057A"/>
    <w:rsid w:val="00D805D6"/>
    <w:rsid w:val="00D80681"/>
    <w:rsid w:val="00D80DD5"/>
    <w:rsid w:val="00D80E29"/>
    <w:rsid w:val="00D81046"/>
    <w:rsid w:val="00D813EC"/>
    <w:rsid w:val="00D815F8"/>
    <w:rsid w:val="00D81D63"/>
    <w:rsid w:val="00D82049"/>
    <w:rsid w:val="00D82090"/>
    <w:rsid w:val="00D820F6"/>
    <w:rsid w:val="00D824D1"/>
    <w:rsid w:val="00D8258E"/>
    <w:rsid w:val="00D828DE"/>
    <w:rsid w:val="00D82979"/>
    <w:rsid w:val="00D82B78"/>
    <w:rsid w:val="00D83202"/>
    <w:rsid w:val="00D83279"/>
    <w:rsid w:val="00D837C0"/>
    <w:rsid w:val="00D838A1"/>
    <w:rsid w:val="00D8394E"/>
    <w:rsid w:val="00D8395B"/>
    <w:rsid w:val="00D839D8"/>
    <w:rsid w:val="00D83B86"/>
    <w:rsid w:val="00D83B9F"/>
    <w:rsid w:val="00D83D05"/>
    <w:rsid w:val="00D83DBA"/>
    <w:rsid w:val="00D83FDC"/>
    <w:rsid w:val="00D83FF5"/>
    <w:rsid w:val="00D840DA"/>
    <w:rsid w:val="00D842AD"/>
    <w:rsid w:val="00D84346"/>
    <w:rsid w:val="00D84CE5"/>
    <w:rsid w:val="00D84FEF"/>
    <w:rsid w:val="00D85621"/>
    <w:rsid w:val="00D8572F"/>
    <w:rsid w:val="00D85824"/>
    <w:rsid w:val="00D8586E"/>
    <w:rsid w:val="00D8589B"/>
    <w:rsid w:val="00D85CC0"/>
    <w:rsid w:val="00D85D5F"/>
    <w:rsid w:val="00D86038"/>
    <w:rsid w:val="00D86089"/>
    <w:rsid w:val="00D860AF"/>
    <w:rsid w:val="00D8622D"/>
    <w:rsid w:val="00D86639"/>
    <w:rsid w:val="00D86A84"/>
    <w:rsid w:val="00D86BC2"/>
    <w:rsid w:val="00D86C7A"/>
    <w:rsid w:val="00D86D10"/>
    <w:rsid w:val="00D86DED"/>
    <w:rsid w:val="00D86F09"/>
    <w:rsid w:val="00D86F89"/>
    <w:rsid w:val="00D8708B"/>
    <w:rsid w:val="00D8731E"/>
    <w:rsid w:val="00D87353"/>
    <w:rsid w:val="00D87681"/>
    <w:rsid w:val="00D878BC"/>
    <w:rsid w:val="00D879A1"/>
    <w:rsid w:val="00D87A3A"/>
    <w:rsid w:val="00D87DC5"/>
    <w:rsid w:val="00D87EFE"/>
    <w:rsid w:val="00D87F24"/>
    <w:rsid w:val="00D87F76"/>
    <w:rsid w:val="00D90055"/>
    <w:rsid w:val="00D902CE"/>
    <w:rsid w:val="00D90BEC"/>
    <w:rsid w:val="00D90C25"/>
    <w:rsid w:val="00D90EC4"/>
    <w:rsid w:val="00D90F35"/>
    <w:rsid w:val="00D90F67"/>
    <w:rsid w:val="00D90F7B"/>
    <w:rsid w:val="00D91364"/>
    <w:rsid w:val="00D91688"/>
    <w:rsid w:val="00D918A8"/>
    <w:rsid w:val="00D91A66"/>
    <w:rsid w:val="00D91B95"/>
    <w:rsid w:val="00D91F01"/>
    <w:rsid w:val="00D924C0"/>
    <w:rsid w:val="00D925D3"/>
    <w:rsid w:val="00D930C7"/>
    <w:rsid w:val="00D931A7"/>
    <w:rsid w:val="00D93938"/>
    <w:rsid w:val="00D93C92"/>
    <w:rsid w:val="00D93DBC"/>
    <w:rsid w:val="00D93E6B"/>
    <w:rsid w:val="00D942D4"/>
    <w:rsid w:val="00D94347"/>
    <w:rsid w:val="00D9448A"/>
    <w:rsid w:val="00D94633"/>
    <w:rsid w:val="00D9465D"/>
    <w:rsid w:val="00D947FD"/>
    <w:rsid w:val="00D94A61"/>
    <w:rsid w:val="00D94AA6"/>
    <w:rsid w:val="00D94D31"/>
    <w:rsid w:val="00D94EA1"/>
    <w:rsid w:val="00D94EFD"/>
    <w:rsid w:val="00D94FB8"/>
    <w:rsid w:val="00D94FC3"/>
    <w:rsid w:val="00D95005"/>
    <w:rsid w:val="00D95103"/>
    <w:rsid w:val="00D9545A"/>
    <w:rsid w:val="00D9570D"/>
    <w:rsid w:val="00D958FF"/>
    <w:rsid w:val="00D95A10"/>
    <w:rsid w:val="00D95A32"/>
    <w:rsid w:val="00D95C8E"/>
    <w:rsid w:val="00D95EB6"/>
    <w:rsid w:val="00D961D9"/>
    <w:rsid w:val="00D962AD"/>
    <w:rsid w:val="00D962FB"/>
    <w:rsid w:val="00D96435"/>
    <w:rsid w:val="00D9646F"/>
    <w:rsid w:val="00D96486"/>
    <w:rsid w:val="00D96595"/>
    <w:rsid w:val="00D965B7"/>
    <w:rsid w:val="00D966C2"/>
    <w:rsid w:val="00D967E3"/>
    <w:rsid w:val="00D969BE"/>
    <w:rsid w:val="00D96A54"/>
    <w:rsid w:val="00D96B03"/>
    <w:rsid w:val="00D96B6E"/>
    <w:rsid w:val="00D96D78"/>
    <w:rsid w:val="00D97219"/>
    <w:rsid w:val="00D972B7"/>
    <w:rsid w:val="00D97402"/>
    <w:rsid w:val="00D97913"/>
    <w:rsid w:val="00D9794C"/>
    <w:rsid w:val="00D97A69"/>
    <w:rsid w:val="00D97C38"/>
    <w:rsid w:val="00D97E27"/>
    <w:rsid w:val="00D97E79"/>
    <w:rsid w:val="00D97F47"/>
    <w:rsid w:val="00DA01CC"/>
    <w:rsid w:val="00DA0723"/>
    <w:rsid w:val="00DA0823"/>
    <w:rsid w:val="00DA0847"/>
    <w:rsid w:val="00DA0A34"/>
    <w:rsid w:val="00DA0B7E"/>
    <w:rsid w:val="00DA0E15"/>
    <w:rsid w:val="00DA116A"/>
    <w:rsid w:val="00DA1345"/>
    <w:rsid w:val="00DA1476"/>
    <w:rsid w:val="00DA157D"/>
    <w:rsid w:val="00DA173E"/>
    <w:rsid w:val="00DA1AA8"/>
    <w:rsid w:val="00DA1C54"/>
    <w:rsid w:val="00DA1C5B"/>
    <w:rsid w:val="00DA1C7F"/>
    <w:rsid w:val="00DA1CAF"/>
    <w:rsid w:val="00DA1CDB"/>
    <w:rsid w:val="00DA1D42"/>
    <w:rsid w:val="00DA1E68"/>
    <w:rsid w:val="00DA20A8"/>
    <w:rsid w:val="00DA2290"/>
    <w:rsid w:val="00DA236A"/>
    <w:rsid w:val="00DA23DF"/>
    <w:rsid w:val="00DA257E"/>
    <w:rsid w:val="00DA29E0"/>
    <w:rsid w:val="00DA29E8"/>
    <w:rsid w:val="00DA2A8A"/>
    <w:rsid w:val="00DA2BD8"/>
    <w:rsid w:val="00DA2C1B"/>
    <w:rsid w:val="00DA2C1E"/>
    <w:rsid w:val="00DA2ECB"/>
    <w:rsid w:val="00DA2FD7"/>
    <w:rsid w:val="00DA33E8"/>
    <w:rsid w:val="00DA3449"/>
    <w:rsid w:val="00DA34B4"/>
    <w:rsid w:val="00DA35DB"/>
    <w:rsid w:val="00DA3605"/>
    <w:rsid w:val="00DA3660"/>
    <w:rsid w:val="00DA36A6"/>
    <w:rsid w:val="00DA37AF"/>
    <w:rsid w:val="00DA4035"/>
    <w:rsid w:val="00DA40F9"/>
    <w:rsid w:val="00DA4118"/>
    <w:rsid w:val="00DA4270"/>
    <w:rsid w:val="00DA46AA"/>
    <w:rsid w:val="00DA5339"/>
    <w:rsid w:val="00DA5BD0"/>
    <w:rsid w:val="00DA5C6E"/>
    <w:rsid w:val="00DA5EFA"/>
    <w:rsid w:val="00DA5FEB"/>
    <w:rsid w:val="00DA6026"/>
    <w:rsid w:val="00DA605F"/>
    <w:rsid w:val="00DA643F"/>
    <w:rsid w:val="00DA6847"/>
    <w:rsid w:val="00DA6903"/>
    <w:rsid w:val="00DA6963"/>
    <w:rsid w:val="00DA6A25"/>
    <w:rsid w:val="00DA6BA9"/>
    <w:rsid w:val="00DA6CA1"/>
    <w:rsid w:val="00DA6D66"/>
    <w:rsid w:val="00DA6DA5"/>
    <w:rsid w:val="00DA7050"/>
    <w:rsid w:val="00DA719B"/>
    <w:rsid w:val="00DA71F6"/>
    <w:rsid w:val="00DA7204"/>
    <w:rsid w:val="00DA7C0E"/>
    <w:rsid w:val="00DA7C47"/>
    <w:rsid w:val="00DA7D7F"/>
    <w:rsid w:val="00DA7DB4"/>
    <w:rsid w:val="00DA7E4F"/>
    <w:rsid w:val="00DB029F"/>
    <w:rsid w:val="00DB0331"/>
    <w:rsid w:val="00DB034C"/>
    <w:rsid w:val="00DB04B3"/>
    <w:rsid w:val="00DB0763"/>
    <w:rsid w:val="00DB07FA"/>
    <w:rsid w:val="00DB089C"/>
    <w:rsid w:val="00DB09D4"/>
    <w:rsid w:val="00DB0AEC"/>
    <w:rsid w:val="00DB0C4A"/>
    <w:rsid w:val="00DB0D51"/>
    <w:rsid w:val="00DB0F92"/>
    <w:rsid w:val="00DB0FD2"/>
    <w:rsid w:val="00DB1378"/>
    <w:rsid w:val="00DB13F1"/>
    <w:rsid w:val="00DB1455"/>
    <w:rsid w:val="00DB1829"/>
    <w:rsid w:val="00DB1941"/>
    <w:rsid w:val="00DB1AAE"/>
    <w:rsid w:val="00DB1DEF"/>
    <w:rsid w:val="00DB246F"/>
    <w:rsid w:val="00DB24FD"/>
    <w:rsid w:val="00DB257E"/>
    <w:rsid w:val="00DB2AA0"/>
    <w:rsid w:val="00DB2C4C"/>
    <w:rsid w:val="00DB2C68"/>
    <w:rsid w:val="00DB3060"/>
    <w:rsid w:val="00DB30E1"/>
    <w:rsid w:val="00DB311A"/>
    <w:rsid w:val="00DB3384"/>
    <w:rsid w:val="00DB3496"/>
    <w:rsid w:val="00DB3537"/>
    <w:rsid w:val="00DB38BB"/>
    <w:rsid w:val="00DB39D7"/>
    <w:rsid w:val="00DB3A9E"/>
    <w:rsid w:val="00DB3B60"/>
    <w:rsid w:val="00DB3C95"/>
    <w:rsid w:val="00DB3EF2"/>
    <w:rsid w:val="00DB49DA"/>
    <w:rsid w:val="00DB4F40"/>
    <w:rsid w:val="00DB50FA"/>
    <w:rsid w:val="00DB54E2"/>
    <w:rsid w:val="00DB5832"/>
    <w:rsid w:val="00DB58B0"/>
    <w:rsid w:val="00DB5965"/>
    <w:rsid w:val="00DB59C9"/>
    <w:rsid w:val="00DB59CE"/>
    <w:rsid w:val="00DB5B17"/>
    <w:rsid w:val="00DB5E66"/>
    <w:rsid w:val="00DB5EF4"/>
    <w:rsid w:val="00DB5FB3"/>
    <w:rsid w:val="00DB612F"/>
    <w:rsid w:val="00DB63CE"/>
    <w:rsid w:val="00DB65BA"/>
    <w:rsid w:val="00DB68BC"/>
    <w:rsid w:val="00DB68DA"/>
    <w:rsid w:val="00DB690C"/>
    <w:rsid w:val="00DB694D"/>
    <w:rsid w:val="00DB6CFF"/>
    <w:rsid w:val="00DB760B"/>
    <w:rsid w:val="00DB77BD"/>
    <w:rsid w:val="00DB77DC"/>
    <w:rsid w:val="00DB7988"/>
    <w:rsid w:val="00DB7D5D"/>
    <w:rsid w:val="00DB7ECE"/>
    <w:rsid w:val="00DB7F21"/>
    <w:rsid w:val="00DC037C"/>
    <w:rsid w:val="00DC06EB"/>
    <w:rsid w:val="00DC083B"/>
    <w:rsid w:val="00DC085B"/>
    <w:rsid w:val="00DC094D"/>
    <w:rsid w:val="00DC0E43"/>
    <w:rsid w:val="00DC10CC"/>
    <w:rsid w:val="00DC152F"/>
    <w:rsid w:val="00DC16C6"/>
    <w:rsid w:val="00DC1C01"/>
    <w:rsid w:val="00DC1EEB"/>
    <w:rsid w:val="00DC20FA"/>
    <w:rsid w:val="00DC2115"/>
    <w:rsid w:val="00DC236E"/>
    <w:rsid w:val="00DC2772"/>
    <w:rsid w:val="00DC2921"/>
    <w:rsid w:val="00DC2DF1"/>
    <w:rsid w:val="00DC2F8A"/>
    <w:rsid w:val="00DC2FEB"/>
    <w:rsid w:val="00DC31D4"/>
    <w:rsid w:val="00DC3370"/>
    <w:rsid w:val="00DC3444"/>
    <w:rsid w:val="00DC3594"/>
    <w:rsid w:val="00DC3880"/>
    <w:rsid w:val="00DC3BA5"/>
    <w:rsid w:val="00DC3BB1"/>
    <w:rsid w:val="00DC40D7"/>
    <w:rsid w:val="00DC45C9"/>
    <w:rsid w:val="00DC46CA"/>
    <w:rsid w:val="00DC46CB"/>
    <w:rsid w:val="00DC4717"/>
    <w:rsid w:val="00DC527E"/>
    <w:rsid w:val="00DC53DA"/>
    <w:rsid w:val="00DC577E"/>
    <w:rsid w:val="00DC58B5"/>
    <w:rsid w:val="00DC5B51"/>
    <w:rsid w:val="00DC5CC7"/>
    <w:rsid w:val="00DC5DA5"/>
    <w:rsid w:val="00DC5E60"/>
    <w:rsid w:val="00DC5E95"/>
    <w:rsid w:val="00DC5EB7"/>
    <w:rsid w:val="00DC60F4"/>
    <w:rsid w:val="00DC611E"/>
    <w:rsid w:val="00DC6125"/>
    <w:rsid w:val="00DC68BD"/>
    <w:rsid w:val="00DC6A5D"/>
    <w:rsid w:val="00DC6A7B"/>
    <w:rsid w:val="00DC6B4A"/>
    <w:rsid w:val="00DC6D24"/>
    <w:rsid w:val="00DC71CA"/>
    <w:rsid w:val="00DC721A"/>
    <w:rsid w:val="00DC7398"/>
    <w:rsid w:val="00DC7989"/>
    <w:rsid w:val="00DC7AE9"/>
    <w:rsid w:val="00DC7DD0"/>
    <w:rsid w:val="00DC7EA1"/>
    <w:rsid w:val="00DD029B"/>
    <w:rsid w:val="00DD054B"/>
    <w:rsid w:val="00DD06D0"/>
    <w:rsid w:val="00DD0868"/>
    <w:rsid w:val="00DD0CFE"/>
    <w:rsid w:val="00DD0D0D"/>
    <w:rsid w:val="00DD0D78"/>
    <w:rsid w:val="00DD0E13"/>
    <w:rsid w:val="00DD132D"/>
    <w:rsid w:val="00DD14F4"/>
    <w:rsid w:val="00DD157D"/>
    <w:rsid w:val="00DD2179"/>
    <w:rsid w:val="00DD263A"/>
    <w:rsid w:val="00DD2A1E"/>
    <w:rsid w:val="00DD2A2D"/>
    <w:rsid w:val="00DD2B10"/>
    <w:rsid w:val="00DD2B51"/>
    <w:rsid w:val="00DD2B86"/>
    <w:rsid w:val="00DD2D01"/>
    <w:rsid w:val="00DD2F67"/>
    <w:rsid w:val="00DD31BC"/>
    <w:rsid w:val="00DD330B"/>
    <w:rsid w:val="00DD3340"/>
    <w:rsid w:val="00DD33DF"/>
    <w:rsid w:val="00DD37A7"/>
    <w:rsid w:val="00DD39F1"/>
    <w:rsid w:val="00DD3A15"/>
    <w:rsid w:val="00DD3F6C"/>
    <w:rsid w:val="00DD3F7D"/>
    <w:rsid w:val="00DD40B1"/>
    <w:rsid w:val="00DD40CE"/>
    <w:rsid w:val="00DD4210"/>
    <w:rsid w:val="00DD4522"/>
    <w:rsid w:val="00DD4A44"/>
    <w:rsid w:val="00DD4EFC"/>
    <w:rsid w:val="00DD4F5C"/>
    <w:rsid w:val="00DD4F64"/>
    <w:rsid w:val="00DD5209"/>
    <w:rsid w:val="00DD5250"/>
    <w:rsid w:val="00DD52F7"/>
    <w:rsid w:val="00DD53C3"/>
    <w:rsid w:val="00DD546C"/>
    <w:rsid w:val="00DD55B5"/>
    <w:rsid w:val="00DD5805"/>
    <w:rsid w:val="00DD5826"/>
    <w:rsid w:val="00DD5854"/>
    <w:rsid w:val="00DD59DA"/>
    <w:rsid w:val="00DD5E54"/>
    <w:rsid w:val="00DD66FB"/>
    <w:rsid w:val="00DD6825"/>
    <w:rsid w:val="00DD682C"/>
    <w:rsid w:val="00DD68EC"/>
    <w:rsid w:val="00DD6AEA"/>
    <w:rsid w:val="00DD6B06"/>
    <w:rsid w:val="00DD6C1E"/>
    <w:rsid w:val="00DD6D18"/>
    <w:rsid w:val="00DD6D5C"/>
    <w:rsid w:val="00DD6D90"/>
    <w:rsid w:val="00DD6E24"/>
    <w:rsid w:val="00DD6F72"/>
    <w:rsid w:val="00DD700C"/>
    <w:rsid w:val="00DD72AC"/>
    <w:rsid w:val="00DD76C4"/>
    <w:rsid w:val="00DD774C"/>
    <w:rsid w:val="00DD77FA"/>
    <w:rsid w:val="00DD7813"/>
    <w:rsid w:val="00DD7D3D"/>
    <w:rsid w:val="00DD7DFF"/>
    <w:rsid w:val="00DE00ED"/>
    <w:rsid w:val="00DE02F0"/>
    <w:rsid w:val="00DE0358"/>
    <w:rsid w:val="00DE03C5"/>
    <w:rsid w:val="00DE057D"/>
    <w:rsid w:val="00DE05B2"/>
    <w:rsid w:val="00DE08CA"/>
    <w:rsid w:val="00DE0DCA"/>
    <w:rsid w:val="00DE1360"/>
    <w:rsid w:val="00DE140B"/>
    <w:rsid w:val="00DE1559"/>
    <w:rsid w:val="00DE1560"/>
    <w:rsid w:val="00DE1611"/>
    <w:rsid w:val="00DE1963"/>
    <w:rsid w:val="00DE19EB"/>
    <w:rsid w:val="00DE1EF3"/>
    <w:rsid w:val="00DE1FDE"/>
    <w:rsid w:val="00DE2203"/>
    <w:rsid w:val="00DE27D4"/>
    <w:rsid w:val="00DE2822"/>
    <w:rsid w:val="00DE2851"/>
    <w:rsid w:val="00DE2A5F"/>
    <w:rsid w:val="00DE2AF4"/>
    <w:rsid w:val="00DE2B96"/>
    <w:rsid w:val="00DE2DD3"/>
    <w:rsid w:val="00DE3029"/>
    <w:rsid w:val="00DE33E8"/>
    <w:rsid w:val="00DE3457"/>
    <w:rsid w:val="00DE3576"/>
    <w:rsid w:val="00DE3699"/>
    <w:rsid w:val="00DE3CC4"/>
    <w:rsid w:val="00DE421A"/>
    <w:rsid w:val="00DE43A5"/>
    <w:rsid w:val="00DE4489"/>
    <w:rsid w:val="00DE46B3"/>
    <w:rsid w:val="00DE48AD"/>
    <w:rsid w:val="00DE48E9"/>
    <w:rsid w:val="00DE4A62"/>
    <w:rsid w:val="00DE4A75"/>
    <w:rsid w:val="00DE4B40"/>
    <w:rsid w:val="00DE4B7D"/>
    <w:rsid w:val="00DE4E41"/>
    <w:rsid w:val="00DE528A"/>
    <w:rsid w:val="00DE54F9"/>
    <w:rsid w:val="00DE552C"/>
    <w:rsid w:val="00DE55A0"/>
    <w:rsid w:val="00DE56BA"/>
    <w:rsid w:val="00DE56CA"/>
    <w:rsid w:val="00DE58AF"/>
    <w:rsid w:val="00DE5BAD"/>
    <w:rsid w:val="00DE5D4E"/>
    <w:rsid w:val="00DE5E2F"/>
    <w:rsid w:val="00DE672B"/>
    <w:rsid w:val="00DE67F9"/>
    <w:rsid w:val="00DE6822"/>
    <w:rsid w:val="00DE685F"/>
    <w:rsid w:val="00DE693F"/>
    <w:rsid w:val="00DE6982"/>
    <w:rsid w:val="00DE6D33"/>
    <w:rsid w:val="00DE6D58"/>
    <w:rsid w:val="00DE6FD2"/>
    <w:rsid w:val="00DE7095"/>
    <w:rsid w:val="00DE71FD"/>
    <w:rsid w:val="00DE7415"/>
    <w:rsid w:val="00DE76C6"/>
    <w:rsid w:val="00DE7A20"/>
    <w:rsid w:val="00DE7A4A"/>
    <w:rsid w:val="00DF0286"/>
    <w:rsid w:val="00DF054B"/>
    <w:rsid w:val="00DF0946"/>
    <w:rsid w:val="00DF0EB8"/>
    <w:rsid w:val="00DF100F"/>
    <w:rsid w:val="00DF119D"/>
    <w:rsid w:val="00DF12D0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61B"/>
    <w:rsid w:val="00DF263B"/>
    <w:rsid w:val="00DF26D7"/>
    <w:rsid w:val="00DF2806"/>
    <w:rsid w:val="00DF2AAD"/>
    <w:rsid w:val="00DF2C3D"/>
    <w:rsid w:val="00DF2D8A"/>
    <w:rsid w:val="00DF2F26"/>
    <w:rsid w:val="00DF2FE9"/>
    <w:rsid w:val="00DF357C"/>
    <w:rsid w:val="00DF37F6"/>
    <w:rsid w:val="00DF38F3"/>
    <w:rsid w:val="00DF3C09"/>
    <w:rsid w:val="00DF3EA8"/>
    <w:rsid w:val="00DF404A"/>
    <w:rsid w:val="00DF4603"/>
    <w:rsid w:val="00DF4777"/>
    <w:rsid w:val="00DF4A4D"/>
    <w:rsid w:val="00DF4B44"/>
    <w:rsid w:val="00DF4F6C"/>
    <w:rsid w:val="00DF4F8C"/>
    <w:rsid w:val="00DF4FCC"/>
    <w:rsid w:val="00DF5019"/>
    <w:rsid w:val="00DF50C7"/>
    <w:rsid w:val="00DF5117"/>
    <w:rsid w:val="00DF5383"/>
    <w:rsid w:val="00DF53A2"/>
    <w:rsid w:val="00DF548C"/>
    <w:rsid w:val="00DF5C98"/>
    <w:rsid w:val="00DF5D01"/>
    <w:rsid w:val="00DF5D40"/>
    <w:rsid w:val="00DF5F38"/>
    <w:rsid w:val="00DF6031"/>
    <w:rsid w:val="00DF60D2"/>
    <w:rsid w:val="00DF6301"/>
    <w:rsid w:val="00DF6379"/>
    <w:rsid w:val="00DF63DE"/>
    <w:rsid w:val="00DF64E1"/>
    <w:rsid w:val="00DF65FF"/>
    <w:rsid w:val="00DF66D3"/>
    <w:rsid w:val="00DF676C"/>
    <w:rsid w:val="00DF6781"/>
    <w:rsid w:val="00DF6A92"/>
    <w:rsid w:val="00DF6B20"/>
    <w:rsid w:val="00DF6CEC"/>
    <w:rsid w:val="00DF6D42"/>
    <w:rsid w:val="00DF6E1E"/>
    <w:rsid w:val="00DF700E"/>
    <w:rsid w:val="00DF715E"/>
    <w:rsid w:val="00DF72E1"/>
    <w:rsid w:val="00DF74F9"/>
    <w:rsid w:val="00DF7546"/>
    <w:rsid w:val="00DF77C9"/>
    <w:rsid w:val="00DF7C8B"/>
    <w:rsid w:val="00DF7D0D"/>
    <w:rsid w:val="00DF7D42"/>
    <w:rsid w:val="00DF7D57"/>
    <w:rsid w:val="00DF7EF4"/>
    <w:rsid w:val="00DF7F02"/>
    <w:rsid w:val="00E0031C"/>
    <w:rsid w:val="00E003D0"/>
    <w:rsid w:val="00E00717"/>
    <w:rsid w:val="00E00A29"/>
    <w:rsid w:val="00E00DF2"/>
    <w:rsid w:val="00E00FCB"/>
    <w:rsid w:val="00E0103C"/>
    <w:rsid w:val="00E0106B"/>
    <w:rsid w:val="00E01154"/>
    <w:rsid w:val="00E01177"/>
    <w:rsid w:val="00E01706"/>
    <w:rsid w:val="00E01772"/>
    <w:rsid w:val="00E01822"/>
    <w:rsid w:val="00E01934"/>
    <w:rsid w:val="00E01AED"/>
    <w:rsid w:val="00E01D1A"/>
    <w:rsid w:val="00E01D33"/>
    <w:rsid w:val="00E01D44"/>
    <w:rsid w:val="00E01FE4"/>
    <w:rsid w:val="00E01FFD"/>
    <w:rsid w:val="00E02156"/>
    <w:rsid w:val="00E021C3"/>
    <w:rsid w:val="00E02213"/>
    <w:rsid w:val="00E0248F"/>
    <w:rsid w:val="00E0259D"/>
    <w:rsid w:val="00E0261C"/>
    <w:rsid w:val="00E0278F"/>
    <w:rsid w:val="00E028A3"/>
    <w:rsid w:val="00E02A9E"/>
    <w:rsid w:val="00E02D8B"/>
    <w:rsid w:val="00E02E47"/>
    <w:rsid w:val="00E02EF3"/>
    <w:rsid w:val="00E03001"/>
    <w:rsid w:val="00E03140"/>
    <w:rsid w:val="00E03686"/>
    <w:rsid w:val="00E036A5"/>
    <w:rsid w:val="00E03BBB"/>
    <w:rsid w:val="00E03BE5"/>
    <w:rsid w:val="00E03C50"/>
    <w:rsid w:val="00E03C9D"/>
    <w:rsid w:val="00E03D82"/>
    <w:rsid w:val="00E03E97"/>
    <w:rsid w:val="00E04131"/>
    <w:rsid w:val="00E04267"/>
    <w:rsid w:val="00E04332"/>
    <w:rsid w:val="00E044EA"/>
    <w:rsid w:val="00E04597"/>
    <w:rsid w:val="00E045C5"/>
    <w:rsid w:val="00E04760"/>
    <w:rsid w:val="00E0485E"/>
    <w:rsid w:val="00E04CEA"/>
    <w:rsid w:val="00E04D98"/>
    <w:rsid w:val="00E05090"/>
    <w:rsid w:val="00E0545A"/>
    <w:rsid w:val="00E055B4"/>
    <w:rsid w:val="00E0569B"/>
    <w:rsid w:val="00E057E7"/>
    <w:rsid w:val="00E05AC5"/>
    <w:rsid w:val="00E05C08"/>
    <w:rsid w:val="00E05E6B"/>
    <w:rsid w:val="00E05EC1"/>
    <w:rsid w:val="00E06030"/>
    <w:rsid w:val="00E063E7"/>
    <w:rsid w:val="00E06562"/>
    <w:rsid w:val="00E06960"/>
    <w:rsid w:val="00E06A92"/>
    <w:rsid w:val="00E06D6A"/>
    <w:rsid w:val="00E074D8"/>
    <w:rsid w:val="00E075F5"/>
    <w:rsid w:val="00E07825"/>
    <w:rsid w:val="00E079BA"/>
    <w:rsid w:val="00E07C22"/>
    <w:rsid w:val="00E07C91"/>
    <w:rsid w:val="00E07E5B"/>
    <w:rsid w:val="00E07F98"/>
    <w:rsid w:val="00E100A6"/>
    <w:rsid w:val="00E1030F"/>
    <w:rsid w:val="00E10466"/>
    <w:rsid w:val="00E10595"/>
    <w:rsid w:val="00E10680"/>
    <w:rsid w:val="00E10AF4"/>
    <w:rsid w:val="00E10B40"/>
    <w:rsid w:val="00E10C3A"/>
    <w:rsid w:val="00E10DEF"/>
    <w:rsid w:val="00E11010"/>
    <w:rsid w:val="00E1118B"/>
    <w:rsid w:val="00E11613"/>
    <w:rsid w:val="00E117F3"/>
    <w:rsid w:val="00E11AD7"/>
    <w:rsid w:val="00E11B59"/>
    <w:rsid w:val="00E11D44"/>
    <w:rsid w:val="00E11FE6"/>
    <w:rsid w:val="00E12017"/>
    <w:rsid w:val="00E12612"/>
    <w:rsid w:val="00E126D1"/>
    <w:rsid w:val="00E12D2E"/>
    <w:rsid w:val="00E12EF6"/>
    <w:rsid w:val="00E12FD2"/>
    <w:rsid w:val="00E13163"/>
    <w:rsid w:val="00E1361C"/>
    <w:rsid w:val="00E13800"/>
    <w:rsid w:val="00E138A4"/>
    <w:rsid w:val="00E13948"/>
    <w:rsid w:val="00E139BE"/>
    <w:rsid w:val="00E13C82"/>
    <w:rsid w:val="00E13D7D"/>
    <w:rsid w:val="00E13E9F"/>
    <w:rsid w:val="00E141AB"/>
    <w:rsid w:val="00E14236"/>
    <w:rsid w:val="00E145DF"/>
    <w:rsid w:val="00E14735"/>
    <w:rsid w:val="00E149B3"/>
    <w:rsid w:val="00E14B30"/>
    <w:rsid w:val="00E152C7"/>
    <w:rsid w:val="00E154C3"/>
    <w:rsid w:val="00E15592"/>
    <w:rsid w:val="00E15651"/>
    <w:rsid w:val="00E15906"/>
    <w:rsid w:val="00E15A50"/>
    <w:rsid w:val="00E15C4C"/>
    <w:rsid w:val="00E161F4"/>
    <w:rsid w:val="00E16214"/>
    <w:rsid w:val="00E165ED"/>
    <w:rsid w:val="00E166AE"/>
    <w:rsid w:val="00E16741"/>
    <w:rsid w:val="00E1690D"/>
    <w:rsid w:val="00E16ABF"/>
    <w:rsid w:val="00E16BCA"/>
    <w:rsid w:val="00E17563"/>
    <w:rsid w:val="00E1757D"/>
    <w:rsid w:val="00E17818"/>
    <w:rsid w:val="00E178B2"/>
    <w:rsid w:val="00E17BAF"/>
    <w:rsid w:val="00E204BE"/>
    <w:rsid w:val="00E2097F"/>
    <w:rsid w:val="00E209B6"/>
    <w:rsid w:val="00E20A41"/>
    <w:rsid w:val="00E20B22"/>
    <w:rsid w:val="00E20E48"/>
    <w:rsid w:val="00E215AC"/>
    <w:rsid w:val="00E215F8"/>
    <w:rsid w:val="00E2165F"/>
    <w:rsid w:val="00E21A9A"/>
    <w:rsid w:val="00E21BA9"/>
    <w:rsid w:val="00E21CE6"/>
    <w:rsid w:val="00E21DC0"/>
    <w:rsid w:val="00E21F33"/>
    <w:rsid w:val="00E22536"/>
    <w:rsid w:val="00E22732"/>
    <w:rsid w:val="00E22A31"/>
    <w:rsid w:val="00E22AA2"/>
    <w:rsid w:val="00E22D00"/>
    <w:rsid w:val="00E23080"/>
    <w:rsid w:val="00E23136"/>
    <w:rsid w:val="00E2336E"/>
    <w:rsid w:val="00E2347C"/>
    <w:rsid w:val="00E2381D"/>
    <w:rsid w:val="00E23D64"/>
    <w:rsid w:val="00E23DD7"/>
    <w:rsid w:val="00E23FF1"/>
    <w:rsid w:val="00E241EE"/>
    <w:rsid w:val="00E24273"/>
    <w:rsid w:val="00E24596"/>
    <w:rsid w:val="00E248C0"/>
    <w:rsid w:val="00E24ACC"/>
    <w:rsid w:val="00E24BE4"/>
    <w:rsid w:val="00E24CCF"/>
    <w:rsid w:val="00E24DAF"/>
    <w:rsid w:val="00E24E75"/>
    <w:rsid w:val="00E24FFA"/>
    <w:rsid w:val="00E25049"/>
    <w:rsid w:val="00E25171"/>
    <w:rsid w:val="00E25264"/>
    <w:rsid w:val="00E2528A"/>
    <w:rsid w:val="00E256DD"/>
    <w:rsid w:val="00E25861"/>
    <w:rsid w:val="00E258BB"/>
    <w:rsid w:val="00E25B13"/>
    <w:rsid w:val="00E25B2A"/>
    <w:rsid w:val="00E25C36"/>
    <w:rsid w:val="00E25DEB"/>
    <w:rsid w:val="00E25E55"/>
    <w:rsid w:val="00E25E76"/>
    <w:rsid w:val="00E25E85"/>
    <w:rsid w:val="00E25FCE"/>
    <w:rsid w:val="00E260DB"/>
    <w:rsid w:val="00E261B7"/>
    <w:rsid w:val="00E26332"/>
    <w:rsid w:val="00E263B1"/>
    <w:rsid w:val="00E264CE"/>
    <w:rsid w:val="00E26733"/>
    <w:rsid w:val="00E2676B"/>
    <w:rsid w:val="00E269BF"/>
    <w:rsid w:val="00E26D53"/>
    <w:rsid w:val="00E26DD9"/>
    <w:rsid w:val="00E2703A"/>
    <w:rsid w:val="00E27269"/>
    <w:rsid w:val="00E272F2"/>
    <w:rsid w:val="00E27323"/>
    <w:rsid w:val="00E2739B"/>
    <w:rsid w:val="00E27B05"/>
    <w:rsid w:val="00E30052"/>
    <w:rsid w:val="00E302B9"/>
    <w:rsid w:val="00E30496"/>
    <w:rsid w:val="00E30766"/>
    <w:rsid w:val="00E30950"/>
    <w:rsid w:val="00E3095A"/>
    <w:rsid w:val="00E30A73"/>
    <w:rsid w:val="00E30BF3"/>
    <w:rsid w:val="00E30D08"/>
    <w:rsid w:val="00E30DD1"/>
    <w:rsid w:val="00E30F3B"/>
    <w:rsid w:val="00E31519"/>
    <w:rsid w:val="00E316FA"/>
    <w:rsid w:val="00E31BBF"/>
    <w:rsid w:val="00E31CBA"/>
    <w:rsid w:val="00E31CCC"/>
    <w:rsid w:val="00E31FBC"/>
    <w:rsid w:val="00E3216B"/>
    <w:rsid w:val="00E3256C"/>
    <w:rsid w:val="00E3265B"/>
    <w:rsid w:val="00E32994"/>
    <w:rsid w:val="00E32A15"/>
    <w:rsid w:val="00E32A9F"/>
    <w:rsid w:val="00E32BA0"/>
    <w:rsid w:val="00E32C47"/>
    <w:rsid w:val="00E32E7E"/>
    <w:rsid w:val="00E32EA6"/>
    <w:rsid w:val="00E3323F"/>
    <w:rsid w:val="00E33337"/>
    <w:rsid w:val="00E3344E"/>
    <w:rsid w:val="00E337BB"/>
    <w:rsid w:val="00E339F5"/>
    <w:rsid w:val="00E33B81"/>
    <w:rsid w:val="00E33BDE"/>
    <w:rsid w:val="00E33C7B"/>
    <w:rsid w:val="00E33E4F"/>
    <w:rsid w:val="00E341D2"/>
    <w:rsid w:val="00E3438C"/>
    <w:rsid w:val="00E345CF"/>
    <w:rsid w:val="00E34829"/>
    <w:rsid w:val="00E348FF"/>
    <w:rsid w:val="00E34993"/>
    <w:rsid w:val="00E34B43"/>
    <w:rsid w:val="00E35287"/>
    <w:rsid w:val="00E35759"/>
    <w:rsid w:val="00E35762"/>
    <w:rsid w:val="00E35797"/>
    <w:rsid w:val="00E359C7"/>
    <w:rsid w:val="00E35AC0"/>
    <w:rsid w:val="00E35EA9"/>
    <w:rsid w:val="00E36E3E"/>
    <w:rsid w:val="00E37081"/>
    <w:rsid w:val="00E37515"/>
    <w:rsid w:val="00E37565"/>
    <w:rsid w:val="00E376F7"/>
    <w:rsid w:val="00E37701"/>
    <w:rsid w:val="00E377C9"/>
    <w:rsid w:val="00E3793F"/>
    <w:rsid w:val="00E37F4E"/>
    <w:rsid w:val="00E403A7"/>
    <w:rsid w:val="00E40449"/>
    <w:rsid w:val="00E40876"/>
    <w:rsid w:val="00E409E7"/>
    <w:rsid w:val="00E40BA5"/>
    <w:rsid w:val="00E40C10"/>
    <w:rsid w:val="00E40EED"/>
    <w:rsid w:val="00E41276"/>
    <w:rsid w:val="00E4136F"/>
    <w:rsid w:val="00E4140D"/>
    <w:rsid w:val="00E4155D"/>
    <w:rsid w:val="00E418E9"/>
    <w:rsid w:val="00E41C10"/>
    <w:rsid w:val="00E41CC0"/>
    <w:rsid w:val="00E41E5D"/>
    <w:rsid w:val="00E42109"/>
    <w:rsid w:val="00E42292"/>
    <w:rsid w:val="00E42431"/>
    <w:rsid w:val="00E4287E"/>
    <w:rsid w:val="00E428C3"/>
    <w:rsid w:val="00E42FC5"/>
    <w:rsid w:val="00E43215"/>
    <w:rsid w:val="00E43416"/>
    <w:rsid w:val="00E434C7"/>
    <w:rsid w:val="00E43629"/>
    <w:rsid w:val="00E437D5"/>
    <w:rsid w:val="00E4383A"/>
    <w:rsid w:val="00E43A77"/>
    <w:rsid w:val="00E43C6E"/>
    <w:rsid w:val="00E43DB1"/>
    <w:rsid w:val="00E43EAC"/>
    <w:rsid w:val="00E43F1B"/>
    <w:rsid w:val="00E44097"/>
    <w:rsid w:val="00E44147"/>
    <w:rsid w:val="00E44248"/>
    <w:rsid w:val="00E4458F"/>
    <w:rsid w:val="00E44A90"/>
    <w:rsid w:val="00E44AD3"/>
    <w:rsid w:val="00E44C64"/>
    <w:rsid w:val="00E44D98"/>
    <w:rsid w:val="00E45039"/>
    <w:rsid w:val="00E45262"/>
    <w:rsid w:val="00E45351"/>
    <w:rsid w:val="00E45444"/>
    <w:rsid w:val="00E458E4"/>
    <w:rsid w:val="00E45996"/>
    <w:rsid w:val="00E45A19"/>
    <w:rsid w:val="00E45AD7"/>
    <w:rsid w:val="00E45C67"/>
    <w:rsid w:val="00E45DB1"/>
    <w:rsid w:val="00E45DF6"/>
    <w:rsid w:val="00E461DF"/>
    <w:rsid w:val="00E46419"/>
    <w:rsid w:val="00E4655B"/>
    <w:rsid w:val="00E466A6"/>
    <w:rsid w:val="00E46C85"/>
    <w:rsid w:val="00E46C9B"/>
    <w:rsid w:val="00E46CD5"/>
    <w:rsid w:val="00E46DE0"/>
    <w:rsid w:val="00E46FD0"/>
    <w:rsid w:val="00E47015"/>
    <w:rsid w:val="00E475C1"/>
    <w:rsid w:val="00E47603"/>
    <w:rsid w:val="00E47673"/>
    <w:rsid w:val="00E476A7"/>
    <w:rsid w:val="00E47857"/>
    <w:rsid w:val="00E47BC2"/>
    <w:rsid w:val="00E47D91"/>
    <w:rsid w:val="00E50382"/>
    <w:rsid w:val="00E50A04"/>
    <w:rsid w:val="00E50B5D"/>
    <w:rsid w:val="00E50DAA"/>
    <w:rsid w:val="00E51344"/>
    <w:rsid w:val="00E5142A"/>
    <w:rsid w:val="00E517B9"/>
    <w:rsid w:val="00E51A97"/>
    <w:rsid w:val="00E51B72"/>
    <w:rsid w:val="00E51F24"/>
    <w:rsid w:val="00E52465"/>
    <w:rsid w:val="00E52535"/>
    <w:rsid w:val="00E5279D"/>
    <w:rsid w:val="00E527E2"/>
    <w:rsid w:val="00E5281B"/>
    <w:rsid w:val="00E528D1"/>
    <w:rsid w:val="00E529D2"/>
    <w:rsid w:val="00E52B48"/>
    <w:rsid w:val="00E52BFB"/>
    <w:rsid w:val="00E52C23"/>
    <w:rsid w:val="00E52EFB"/>
    <w:rsid w:val="00E52F99"/>
    <w:rsid w:val="00E531E5"/>
    <w:rsid w:val="00E53216"/>
    <w:rsid w:val="00E533A2"/>
    <w:rsid w:val="00E534A4"/>
    <w:rsid w:val="00E534B1"/>
    <w:rsid w:val="00E534D0"/>
    <w:rsid w:val="00E5355E"/>
    <w:rsid w:val="00E535DA"/>
    <w:rsid w:val="00E53900"/>
    <w:rsid w:val="00E53A1F"/>
    <w:rsid w:val="00E54050"/>
    <w:rsid w:val="00E54351"/>
    <w:rsid w:val="00E5457E"/>
    <w:rsid w:val="00E54657"/>
    <w:rsid w:val="00E5471F"/>
    <w:rsid w:val="00E549DD"/>
    <w:rsid w:val="00E54D23"/>
    <w:rsid w:val="00E54D2E"/>
    <w:rsid w:val="00E54F09"/>
    <w:rsid w:val="00E5514F"/>
    <w:rsid w:val="00E55202"/>
    <w:rsid w:val="00E55276"/>
    <w:rsid w:val="00E552FE"/>
    <w:rsid w:val="00E55444"/>
    <w:rsid w:val="00E554BB"/>
    <w:rsid w:val="00E5589B"/>
    <w:rsid w:val="00E562F5"/>
    <w:rsid w:val="00E5631D"/>
    <w:rsid w:val="00E563FC"/>
    <w:rsid w:val="00E5652C"/>
    <w:rsid w:val="00E565C5"/>
    <w:rsid w:val="00E56A13"/>
    <w:rsid w:val="00E56C40"/>
    <w:rsid w:val="00E56EEC"/>
    <w:rsid w:val="00E5702D"/>
    <w:rsid w:val="00E57064"/>
    <w:rsid w:val="00E57161"/>
    <w:rsid w:val="00E571D9"/>
    <w:rsid w:val="00E5720C"/>
    <w:rsid w:val="00E57552"/>
    <w:rsid w:val="00E57899"/>
    <w:rsid w:val="00E57C1C"/>
    <w:rsid w:val="00E6048B"/>
    <w:rsid w:val="00E605E0"/>
    <w:rsid w:val="00E607FB"/>
    <w:rsid w:val="00E609A1"/>
    <w:rsid w:val="00E60B5B"/>
    <w:rsid w:val="00E60C77"/>
    <w:rsid w:val="00E61310"/>
    <w:rsid w:val="00E61471"/>
    <w:rsid w:val="00E6163A"/>
    <w:rsid w:val="00E61ADF"/>
    <w:rsid w:val="00E61BA5"/>
    <w:rsid w:val="00E61BAE"/>
    <w:rsid w:val="00E61C7C"/>
    <w:rsid w:val="00E61CE0"/>
    <w:rsid w:val="00E62002"/>
    <w:rsid w:val="00E620D5"/>
    <w:rsid w:val="00E623F1"/>
    <w:rsid w:val="00E625A0"/>
    <w:rsid w:val="00E62683"/>
    <w:rsid w:val="00E627E1"/>
    <w:rsid w:val="00E628E7"/>
    <w:rsid w:val="00E62966"/>
    <w:rsid w:val="00E62C86"/>
    <w:rsid w:val="00E63140"/>
    <w:rsid w:val="00E631BE"/>
    <w:rsid w:val="00E632B3"/>
    <w:rsid w:val="00E633C4"/>
    <w:rsid w:val="00E63716"/>
    <w:rsid w:val="00E6383B"/>
    <w:rsid w:val="00E63F9C"/>
    <w:rsid w:val="00E640D2"/>
    <w:rsid w:val="00E6444F"/>
    <w:rsid w:val="00E64481"/>
    <w:rsid w:val="00E645B6"/>
    <w:rsid w:val="00E64706"/>
    <w:rsid w:val="00E64A98"/>
    <w:rsid w:val="00E64AED"/>
    <w:rsid w:val="00E64F79"/>
    <w:rsid w:val="00E6523F"/>
    <w:rsid w:val="00E65417"/>
    <w:rsid w:val="00E6575A"/>
    <w:rsid w:val="00E65CAF"/>
    <w:rsid w:val="00E65CD8"/>
    <w:rsid w:val="00E66153"/>
    <w:rsid w:val="00E6648F"/>
    <w:rsid w:val="00E665CD"/>
    <w:rsid w:val="00E66628"/>
    <w:rsid w:val="00E66A12"/>
    <w:rsid w:val="00E66C28"/>
    <w:rsid w:val="00E66D36"/>
    <w:rsid w:val="00E67141"/>
    <w:rsid w:val="00E6717C"/>
    <w:rsid w:val="00E672D6"/>
    <w:rsid w:val="00E67511"/>
    <w:rsid w:val="00E675CF"/>
    <w:rsid w:val="00E676AB"/>
    <w:rsid w:val="00E67759"/>
    <w:rsid w:val="00E67A63"/>
    <w:rsid w:val="00E67F55"/>
    <w:rsid w:val="00E700C7"/>
    <w:rsid w:val="00E700ED"/>
    <w:rsid w:val="00E70128"/>
    <w:rsid w:val="00E7012C"/>
    <w:rsid w:val="00E70723"/>
    <w:rsid w:val="00E70A54"/>
    <w:rsid w:val="00E70B7B"/>
    <w:rsid w:val="00E70C6D"/>
    <w:rsid w:val="00E70FCF"/>
    <w:rsid w:val="00E7101C"/>
    <w:rsid w:val="00E710E6"/>
    <w:rsid w:val="00E7155A"/>
    <w:rsid w:val="00E71702"/>
    <w:rsid w:val="00E719AB"/>
    <w:rsid w:val="00E719CB"/>
    <w:rsid w:val="00E71A69"/>
    <w:rsid w:val="00E71B72"/>
    <w:rsid w:val="00E71FA6"/>
    <w:rsid w:val="00E72177"/>
    <w:rsid w:val="00E722A6"/>
    <w:rsid w:val="00E728C0"/>
    <w:rsid w:val="00E72CCD"/>
    <w:rsid w:val="00E733EB"/>
    <w:rsid w:val="00E73433"/>
    <w:rsid w:val="00E734C6"/>
    <w:rsid w:val="00E73899"/>
    <w:rsid w:val="00E73EE9"/>
    <w:rsid w:val="00E74189"/>
    <w:rsid w:val="00E74212"/>
    <w:rsid w:val="00E7424D"/>
    <w:rsid w:val="00E742C7"/>
    <w:rsid w:val="00E746A6"/>
    <w:rsid w:val="00E74797"/>
    <w:rsid w:val="00E74A0D"/>
    <w:rsid w:val="00E74ECC"/>
    <w:rsid w:val="00E7511A"/>
    <w:rsid w:val="00E75368"/>
    <w:rsid w:val="00E75415"/>
    <w:rsid w:val="00E75491"/>
    <w:rsid w:val="00E75942"/>
    <w:rsid w:val="00E75BAC"/>
    <w:rsid w:val="00E75C82"/>
    <w:rsid w:val="00E75DD5"/>
    <w:rsid w:val="00E75F7B"/>
    <w:rsid w:val="00E76085"/>
    <w:rsid w:val="00E7611F"/>
    <w:rsid w:val="00E76263"/>
    <w:rsid w:val="00E76335"/>
    <w:rsid w:val="00E7683C"/>
    <w:rsid w:val="00E76895"/>
    <w:rsid w:val="00E76A41"/>
    <w:rsid w:val="00E76ACE"/>
    <w:rsid w:val="00E76AD4"/>
    <w:rsid w:val="00E76C37"/>
    <w:rsid w:val="00E76E08"/>
    <w:rsid w:val="00E77205"/>
    <w:rsid w:val="00E772E8"/>
    <w:rsid w:val="00E77348"/>
    <w:rsid w:val="00E774A1"/>
    <w:rsid w:val="00E800EA"/>
    <w:rsid w:val="00E80361"/>
    <w:rsid w:val="00E807EE"/>
    <w:rsid w:val="00E80CAA"/>
    <w:rsid w:val="00E80E36"/>
    <w:rsid w:val="00E812BB"/>
    <w:rsid w:val="00E813A0"/>
    <w:rsid w:val="00E814C6"/>
    <w:rsid w:val="00E8191A"/>
    <w:rsid w:val="00E81A2C"/>
    <w:rsid w:val="00E81A4B"/>
    <w:rsid w:val="00E821E2"/>
    <w:rsid w:val="00E823DF"/>
    <w:rsid w:val="00E82C35"/>
    <w:rsid w:val="00E83410"/>
    <w:rsid w:val="00E84693"/>
    <w:rsid w:val="00E8471C"/>
    <w:rsid w:val="00E84AE5"/>
    <w:rsid w:val="00E84E07"/>
    <w:rsid w:val="00E84EA5"/>
    <w:rsid w:val="00E85276"/>
    <w:rsid w:val="00E85290"/>
    <w:rsid w:val="00E854AA"/>
    <w:rsid w:val="00E856EF"/>
    <w:rsid w:val="00E858C4"/>
    <w:rsid w:val="00E85985"/>
    <w:rsid w:val="00E8600F"/>
    <w:rsid w:val="00E8658D"/>
    <w:rsid w:val="00E865AC"/>
    <w:rsid w:val="00E865DB"/>
    <w:rsid w:val="00E86746"/>
    <w:rsid w:val="00E8681D"/>
    <w:rsid w:val="00E86A6A"/>
    <w:rsid w:val="00E86BC6"/>
    <w:rsid w:val="00E86CFD"/>
    <w:rsid w:val="00E86D38"/>
    <w:rsid w:val="00E86E10"/>
    <w:rsid w:val="00E87715"/>
    <w:rsid w:val="00E877C6"/>
    <w:rsid w:val="00E877E4"/>
    <w:rsid w:val="00E87A46"/>
    <w:rsid w:val="00E87BBA"/>
    <w:rsid w:val="00E900FA"/>
    <w:rsid w:val="00E901FB"/>
    <w:rsid w:val="00E903C5"/>
    <w:rsid w:val="00E903E1"/>
    <w:rsid w:val="00E90445"/>
    <w:rsid w:val="00E90616"/>
    <w:rsid w:val="00E90654"/>
    <w:rsid w:val="00E906E5"/>
    <w:rsid w:val="00E909E2"/>
    <w:rsid w:val="00E90CF3"/>
    <w:rsid w:val="00E90E65"/>
    <w:rsid w:val="00E90E66"/>
    <w:rsid w:val="00E90ED4"/>
    <w:rsid w:val="00E910EE"/>
    <w:rsid w:val="00E91267"/>
    <w:rsid w:val="00E9132C"/>
    <w:rsid w:val="00E91A86"/>
    <w:rsid w:val="00E91B48"/>
    <w:rsid w:val="00E91B88"/>
    <w:rsid w:val="00E91C80"/>
    <w:rsid w:val="00E91D94"/>
    <w:rsid w:val="00E923FF"/>
    <w:rsid w:val="00E92426"/>
    <w:rsid w:val="00E924A6"/>
    <w:rsid w:val="00E92552"/>
    <w:rsid w:val="00E9274D"/>
    <w:rsid w:val="00E929FE"/>
    <w:rsid w:val="00E92EE5"/>
    <w:rsid w:val="00E92FF9"/>
    <w:rsid w:val="00E930AD"/>
    <w:rsid w:val="00E93408"/>
    <w:rsid w:val="00E9350C"/>
    <w:rsid w:val="00E93778"/>
    <w:rsid w:val="00E9379F"/>
    <w:rsid w:val="00E9386D"/>
    <w:rsid w:val="00E93968"/>
    <w:rsid w:val="00E93D69"/>
    <w:rsid w:val="00E93E40"/>
    <w:rsid w:val="00E93FA8"/>
    <w:rsid w:val="00E94454"/>
    <w:rsid w:val="00E94EC3"/>
    <w:rsid w:val="00E95075"/>
    <w:rsid w:val="00E95160"/>
    <w:rsid w:val="00E951A9"/>
    <w:rsid w:val="00E9528C"/>
    <w:rsid w:val="00E953D6"/>
    <w:rsid w:val="00E95432"/>
    <w:rsid w:val="00E954DF"/>
    <w:rsid w:val="00E955BA"/>
    <w:rsid w:val="00E95762"/>
    <w:rsid w:val="00E95921"/>
    <w:rsid w:val="00E95A64"/>
    <w:rsid w:val="00E95D06"/>
    <w:rsid w:val="00E960E1"/>
    <w:rsid w:val="00E9699B"/>
    <w:rsid w:val="00E96C43"/>
    <w:rsid w:val="00E96F4E"/>
    <w:rsid w:val="00E96F8D"/>
    <w:rsid w:val="00E9718B"/>
    <w:rsid w:val="00E972DB"/>
    <w:rsid w:val="00E974A2"/>
    <w:rsid w:val="00E97592"/>
    <w:rsid w:val="00E977C7"/>
    <w:rsid w:val="00E977F9"/>
    <w:rsid w:val="00E978B1"/>
    <w:rsid w:val="00E97ADB"/>
    <w:rsid w:val="00E97B2A"/>
    <w:rsid w:val="00E97E7B"/>
    <w:rsid w:val="00E97FE2"/>
    <w:rsid w:val="00EA007F"/>
    <w:rsid w:val="00EA00FD"/>
    <w:rsid w:val="00EA016A"/>
    <w:rsid w:val="00EA06AE"/>
    <w:rsid w:val="00EA07B2"/>
    <w:rsid w:val="00EA0990"/>
    <w:rsid w:val="00EA0B50"/>
    <w:rsid w:val="00EA0B51"/>
    <w:rsid w:val="00EA0B58"/>
    <w:rsid w:val="00EA0C77"/>
    <w:rsid w:val="00EA0E0C"/>
    <w:rsid w:val="00EA0E36"/>
    <w:rsid w:val="00EA0EAB"/>
    <w:rsid w:val="00EA1526"/>
    <w:rsid w:val="00EA1795"/>
    <w:rsid w:val="00EA1A2A"/>
    <w:rsid w:val="00EA1D2A"/>
    <w:rsid w:val="00EA1DAA"/>
    <w:rsid w:val="00EA213D"/>
    <w:rsid w:val="00EA225F"/>
    <w:rsid w:val="00EA23F4"/>
    <w:rsid w:val="00EA2638"/>
    <w:rsid w:val="00EA2741"/>
    <w:rsid w:val="00EA2B9C"/>
    <w:rsid w:val="00EA2DC2"/>
    <w:rsid w:val="00EA32AA"/>
    <w:rsid w:val="00EA3695"/>
    <w:rsid w:val="00EA3F37"/>
    <w:rsid w:val="00EA3FD8"/>
    <w:rsid w:val="00EA40BA"/>
    <w:rsid w:val="00EA430A"/>
    <w:rsid w:val="00EA43FB"/>
    <w:rsid w:val="00EA479B"/>
    <w:rsid w:val="00EA49B6"/>
    <w:rsid w:val="00EA4C09"/>
    <w:rsid w:val="00EA513D"/>
    <w:rsid w:val="00EA565F"/>
    <w:rsid w:val="00EA5878"/>
    <w:rsid w:val="00EA5E75"/>
    <w:rsid w:val="00EA625D"/>
    <w:rsid w:val="00EA6286"/>
    <w:rsid w:val="00EA6A86"/>
    <w:rsid w:val="00EA6AF6"/>
    <w:rsid w:val="00EA6B85"/>
    <w:rsid w:val="00EA6D8A"/>
    <w:rsid w:val="00EA6FA8"/>
    <w:rsid w:val="00EA70ED"/>
    <w:rsid w:val="00EA7347"/>
    <w:rsid w:val="00EA74C9"/>
    <w:rsid w:val="00EA75BA"/>
    <w:rsid w:val="00EA7881"/>
    <w:rsid w:val="00EA7CEC"/>
    <w:rsid w:val="00EA7E9F"/>
    <w:rsid w:val="00EB003C"/>
    <w:rsid w:val="00EB0196"/>
    <w:rsid w:val="00EB0287"/>
    <w:rsid w:val="00EB02C0"/>
    <w:rsid w:val="00EB05C1"/>
    <w:rsid w:val="00EB0766"/>
    <w:rsid w:val="00EB0853"/>
    <w:rsid w:val="00EB09D9"/>
    <w:rsid w:val="00EB0D47"/>
    <w:rsid w:val="00EB0D9F"/>
    <w:rsid w:val="00EB0F75"/>
    <w:rsid w:val="00EB10B9"/>
    <w:rsid w:val="00EB11D7"/>
    <w:rsid w:val="00EB1344"/>
    <w:rsid w:val="00EB1B23"/>
    <w:rsid w:val="00EB2074"/>
    <w:rsid w:val="00EB20B6"/>
    <w:rsid w:val="00EB2138"/>
    <w:rsid w:val="00EB21D5"/>
    <w:rsid w:val="00EB23D5"/>
    <w:rsid w:val="00EB2465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B44"/>
    <w:rsid w:val="00EB3D25"/>
    <w:rsid w:val="00EB42AF"/>
    <w:rsid w:val="00EB46A1"/>
    <w:rsid w:val="00EB4851"/>
    <w:rsid w:val="00EB4935"/>
    <w:rsid w:val="00EB4BA2"/>
    <w:rsid w:val="00EB4FA3"/>
    <w:rsid w:val="00EB503D"/>
    <w:rsid w:val="00EB5167"/>
    <w:rsid w:val="00EB524C"/>
    <w:rsid w:val="00EB5BDF"/>
    <w:rsid w:val="00EB5D8E"/>
    <w:rsid w:val="00EB5E99"/>
    <w:rsid w:val="00EB6167"/>
    <w:rsid w:val="00EB62BF"/>
    <w:rsid w:val="00EB6372"/>
    <w:rsid w:val="00EB6495"/>
    <w:rsid w:val="00EB6A08"/>
    <w:rsid w:val="00EB6AA6"/>
    <w:rsid w:val="00EB6AEC"/>
    <w:rsid w:val="00EB6C24"/>
    <w:rsid w:val="00EB6D91"/>
    <w:rsid w:val="00EB6F3D"/>
    <w:rsid w:val="00EB6F7B"/>
    <w:rsid w:val="00EB7421"/>
    <w:rsid w:val="00EB748F"/>
    <w:rsid w:val="00EB7616"/>
    <w:rsid w:val="00EB7628"/>
    <w:rsid w:val="00EB76FF"/>
    <w:rsid w:val="00EC05D1"/>
    <w:rsid w:val="00EC082E"/>
    <w:rsid w:val="00EC0B24"/>
    <w:rsid w:val="00EC0E17"/>
    <w:rsid w:val="00EC10D2"/>
    <w:rsid w:val="00EC118B"/>
    <w:rsid w:val="00EC1236"/>
    <w:rsid w:val="00EC123F"/>
    <w:rsid w:val="00EC129B"/>
    <w:rsid w:val="00EC1380"/>
    <w:rsid w:val="00EC1C0B"/>
    <w:rsid w:val="00EC1F1E"/>
    <w:rsid w:val="00EC2103"/>
    <w:rsid w:val="00EC23CC"/>
    <w:rsid w:val="00EC2466"/>
    <w:rsid w:val="00EC2670"/>
    <w:rsid w:val="00EC2817"/>
    <w:rsid w:val="00EC2E07"/>
    <w:rsid w:val="00EC31BB"/>
    <w:rsid w:val="00EC3333"/>
    <w:rsid w:val="00EC37BD"/>
    <w:rsid w:val="00EC384C"/>
    <w:rsid w:val="00EC3C76"/>
    <w:rsid w:val="00EC3DD8"/>
    <w:rsid w:val="00EC3FC8"/>
    <w:rsid w:val="00EC4087"/>
    <w:rsid w:val="00EC40C0"/>
    <w:rsid w:val="00EC4639"/>
    <w:rsid w:val="00EC46C9"/>
    <w:rsid w:val="00EC46D0"/>
    <w:rsid w:val="00EC4737"/>
    <w:rsid w:val="00EC4A2C"/>
    <w:rsid w:val="00EC4FA9"/>
    <w:rsid w:val="00EC55DF"/>
    <w:rsid w:val="00EC56F0"/>
    <w:rsid w:val="00EC5933"/>
    <w:rsid w:val="00EC5C32"/>
    <w:rsid w:val="00EC5C51"/>
    <w:rsid w:val="00EC5CBC"/>
    <w:rsid w:val="00EC5CF6"/>
    <w:rsid w:val="00EC5DC0"/>
    <w:rsid w:val="00EC6291"/>
    <w:rsid w:val="00EC63BF"/>
    <w:rsid w:val="00EC64AE"/>
    <w:rsid w:val="00EC6E8E"/>
    <w:rsid w:val="00EC6F31"/>
    <w:rsid w:val="00EC7336"/>
    <w:rsid w:val="00EC7BCF"/>
    <w:rsid w:val="00EC7BDA"/>
    <w:rsid w:val="00EC7C95"/>
    <w:rsid w:val="00EC7FE3"/>
    <w:rsid w:val="00ED02F7"/>
    <w:rsid w:val="00ED0611"/>
    <w:rsid w:val="00ED079D"/>
    <w:rsid w:val="00ED081D"/>
    <w:rsid w:val="00ED0847"/>
    <w:rsid w:val="00ED0933"/>
    <w:rsid w:val="00ED0C77"/>
    <w:rsid w:val="00ED0CDA"/>
    <w:rsid w:val="00ED174D"/>
    <w:rsid w:val="00ED1778"/>
    <w:rsid w:val="00ED1847"/>
    <w:rsid w:val="00ED1D12"/>
    <w:rsid w:val="00ED1E25"/>
    <w:rsid w:val="00ED1EC2"/>
    <w:rsid w:val="00ED1F1C"/>
    <w:rsid w:val="00ED21A9"/>
    <w:rsid w:val="00ED223E"/>
    <w:rsid w:val="00ED2358"/>
    <w:rsid w:val="00ED2641"/>
    <w:rsid w:val="00ED26EF"/>
    <w:rsid w:val="00ED2807"/>
    <w:rsid w:val="00ED29E4"/>
    <w:rsid w:val="00ED2E13"/>
    <w:rsid w:val="00ED320B"/>
    <w:rsid w:val="00ED337D"/>
    <w:rsid w:val="00ED3561"/>
    <w:rsid w:val="00ED3D48"/>
    <w:rsid w:val="00ED3DB7"/>
    <w:rsid w:val="00ED3F7D"/>
    <w:rsid w:val="00ED4054"/>
    <w:rsid w:val="00ED4281"/>
    <w:rsid w:val="00ED430F"/>
    <w:rsid w:val="00ED43D1"/>
    <w:rsid w:val="00ED46AB"/>
    <w:rsid w:val="00ED4B20"/>
    <w:rsid w:val="00ED4D48"/>
    <w:rsid w:val="00ED4E40"/>
    <w:rsid w:val="00ED4E94"/>
    <w:rsid w:val="00ED5078"/>
    <w:rsid w:val="00ED5409"/>
    <w:rsid w:val="00ED567F"/>
    <w:rsid w:val="00ED59A9"/>
    <w:rsid w:val="00ED5AAC"/>
    <w:rsid w:val="00ED5D06"/>
    <w:rsid w:val="00ED5EB8"/>
    <w:rsid w:val="00ED5F5A"/>
    <w:rsid w:val="00ED6368"/>
    <w:rsid w:val="00ED640C"/>
    <w:rsid w:val="00ED68C0"/>
    <w:rsid w:val="00ED691C"/>
    <w:rsid w:val="00ED6E69"/>
    <w:rsid w:val="00ED70C2"/>
    <w:rsid w:val="00ED7409"/>
    <w:rsid w:val="00ED747C"/>
    <w:rsid w:val="00ED765F"/>
    <w:rsid w:val="00ED7919"/>
    <w:rsid w:val="00ED7960"/>
    <w:rsid w:val="00ED79FD"/>
    <w:rsid w:val="00ED7A57"/>
    <w:rsid w:val="00ED7DFC"/>
    <w:rsid w:val="00ED7FE7"/>
    <w:rsid w:val="00ED7FEA"/>
    <w:rsid w:val="00EE0115"/>
    <w:rsid w:val="00EE011F"/>
    <w:rsid w:val="00EE0429"/>
    <w:rsid w:val="00EE04F4"/>
    <w:rsid w:val="00EE05DA"/>
    <w:rsid w:val="00EE063A"/>
    <w:rsid w:val="00EE065B"/>
    <w:rsid w:val="00EE08F7"/>
    <w:rsid w:val="00EE0A30"/>
    <w:rsid w:val="00EE0FB6"/>
    <w:rsid w:val="00EE1099"/>
    <w:rsid w:val="00EE14CD"/>
    <w:rsid w:val="00EE16EF"/>
    <w:rsid w:val="00EE16F4"/>
    <w:rsid w:val="00EE192E"/>
    <w:rsid w:val="00EE1C3B"/>
    <w:rsid w:val="00EE1D80"/>
    <w:rsid w:val="00EE1F5A"/>
    <w:rsid w:val="00EE20A9"/>
    <w:rsid w:val="00EE2112"/>
    <w:rsid w:val="00EE22C5"/>
    <w:rsid w:val="00EE247A"/>
    <w:rsid w:val="00EE25D4"/>
    <w:rsid w:val="00EE27D4"/>
    <w:rsid w:val="00EE2ADB"/>
    <w:rsid w:val="00EE2D3B"/>
    <w:rsid w:val="00EE2DE9"/>
    <w:rsid w:val="00EE2E9D"/>
    <w:rsid w:val="00EE2FD9"/>
    <w:rsid w:val="00EE31E2"/>
    <w:rsid w:val="00EE323C"/>
    <w:rsid w:val="00EE3452"/>
    <w:rsid w:val="00EE3476"/>
    <w:rsid w:val="00EE35B3"/>
    <w:rsid w:val="00EE387B"/>
    <w:rsid w:val="00EE39A8"/>
    <w:rsid w:val="00EE3C00"/>
    <w:rsid w:val="00EE3C4F"/>
    <w:rsid w:val="00EE3F32"/>
    <w:rsid w:val="00EE3FD6"/>
    <w:rsid w:val="00EE4077"/>
    <w:rsid w:val="00EE421A"/>
    <w:rsid w:val="00EE43BE"/>
    <w:rsid w:val="00EE4608"/>
    <w:rsid w:val="00EE471C"/>
    <w:rsid w:val="00EE4729"/>
    <w:rsid w:val="00EE481E"/>
    <w:rsid w:val="00EE4912"/>
    <w:rsid w:val="00EE4920"/>
    <w:rsid w:val="00EE4A03"/>
    <w:rsid w:val="00EE4B28"/>
    <w:rsid w:val="00EE4C1A"/>
    <w:rsid w:val="00EE4CB6"/>
    <w:rsid w:val="00EE4FCE"/>
    <w:rsid w:val="00EE50CA"/>
    <w:rsid w:val="00EE566E"/>
    <w:rsid w:val="00EE56B5"/>
    <w:rsid w:val="00EE5855"/>
    <w:rsid w:val="00EE59D2"/>
    <w:rsid w:val="00EE5CF6"/>
    <w:rsid w:val="00EE5DEA"/>
    <w:rsid w:val="00EE5EE8"/>
    <w:rsid w:val="00EE6079"/>
    <w:rsid w:val="00EE623B"/>
    <w:rsid w:val="00EE6486"/>
    <w:rsid w:val="00EE6530"/>
    <w:rsid w:val="00EE654F"/>
    <w:rsid w:val="00EE667E"/>
    <w:rsid w:val="00EE6868"/>
    <w:rsid w:val="00EE693A"/>
    <w:rsid w:val="00EE6ACA"/>
    <w:rsid w:val="00EE6CAA"/>
    <w:rsid w:val="00EE6CE8"/>
    <w:rsid w:val="00EE73C4"/>
    <w:rsid w:val="00EE7695"/>
    <w:rsid w:val="00EE799B"/>
    <w:rsid w:val="00EE7BED"/>
    <w:rsid w:val="00EE7E32"/>
    <w:rsid w:val="00EF00A3"/>
    <w:rsid w:val="00EF00D2"/>
    <w:rsid w:val="00EF0245"/>
    <w:rsid w:val="00EF0567"/>
    <w:rsid w:val="00EF06FB"/>
    <w:rsid w:val="00EF080A"/>
    <w:rsid w:val="00EF0A28"/>
    <w:rsid w:val="00EF0DFD"/>
    <w:rsid w:val="00EF102C"/>
    <w:rsid w:val="00EF17DC"/>
    <w:rsid w:val="00EF17F6"/>
    <w:rsid w:val="00EF1B70"/>
    <w:rsid w:val="00EF1CBA"/>
    <w:rsid w:val="00EF1F63"/>
    <w:rsid w:val="00EF1F6F"/>
    <w:rsid w:val="00EF233D"/>
    <w:rsid w:val="00EF26FC"/>
    <w:rsid w:val="00EF293E"/>
    <w:rsid w:val="00EF29CE"/>
    <w:rsid w:val="00EF29F5"/>
    <w:rsid w:val="00EF2BE0"/>
    <w:rsid w:val="00EF2C8C"/>
    <w:rsid w:val="00EF2DAC"/>
    <w:rsid w:val="00EF2E00"/>
    <w:rsid w:val="00EF33F0"/>
    <w:rsid w:val="00EF37BD"/>
    <w:rsid w:val="00EF3C78"/>
    <w:rsid w:val="00EF3CAA"/>
    <w:rsid w:val="00EF3CEF"/>
    <w:rsid w:val="00EF3E33"/>
    <w:rsid w:val="00EF4052"/>
    <w:rsid w:val="00EF4386"/>
    <w:rsid w:val="00EF47FD"/>
    <w:rsid w:val="00EF488B"/>
    <w:rsid w:val="00EF4A64"/>
    <w:rsid w:val="00EF502D"/>
    <w:rsid w:val="00EF5100"/>
    <w:rsid w:val="00EF52CB"/>
    <w:rsid w:val="00EF56D4"/>
    <w:rsid w:val="00EF57DD"/>
    <w:rsid w:val="00EF59A6"/>
    <w:rsid w:val="00EF59D8"/>
    <w:rsid w:val="00EF5A74"/>
    <w:rsid w:val="00EF5E9B"/>
    <w:rsid w:val="00EF5F9B"/>
    <w:rsid w:val="00EF5FB4"/>
    <w:rsid w:val="00EF6149"/>
    <w:rsid w:val="00EF62DC"/>
    <w:rsid w:val="00EF673F"/>
    <w:rsid w:val="00EF6AE7"/>
    <w:rsid w:val="00EF6B27"/>
    <w:rsid w:val="00EF6B88"/>
    <w:rsid w:val="00EF6F5B"/>
    <w:rsid w:val="00EF7065"/>
    <w:rsid w:val="00EF7135"/>
    <w:rsid w:val="00EF7753"/>
    <w:rsid w:val="00EF791B"/>
    <w:rsid w:val="00EF7C1E"/>
    <w:rsid w:val="00EF7D0F"/>
    <w:rsid w:val="00EF7F97"/>
    <w:rsid w:val="00F00161"/>
    <w:rsid w:val="00F00273"/>
    <w:rsid w:val="00F00357"/>
    <w:rsid w:val="00F00618"/>
    <w:rsid w:val="00F00905"/>
    <w:rsid w:val="00F00981"/>
    <w:rsid w:val="00F00B1E"/>
    <w:rsid w:val="00F00EFA"/>
    <w:rsid w:val="00F01125"/>
    <w:rsid w:val="00F0150C"/>
    <w:rsid w:val="00F01864"/>
    <w:rsid w:val="00F018D0"/>
    <w:rsid w:val="00F01AB3"/>
    <w:rsid w:val="00F01C3F"/>
    <w:rsid w:val="00F01C71"/>
    <w:rsid w:val="00F022AE"/>
    <w:rsid w:val="00F027A0"/>
    <w:rsid w:val="00F028FF"/>
    <w:rsid w:val="00F029B6"/>
    <w:rsid w:val="00F02BC4"/>
    <w:rsid w:val="00F02CA1"/>
    <w:rsid w:val="00F0343D"/>
    <w:rsid w:val="00F037AE"/>
    <w:rsid w:val="00F03D7A"/>
    <w:rsid w:val="00F03E2D"/>
    <w:rsid w:val="00F03EB9"/>
    <w:rsid w:val="00F03F2A"/>
    <w:rsid w:val="00F040BD"/>
    <w:rsid w:val="00F0422E"/>
    <w:rsid w:val="00F043DB"/>
    <w:rsid w:val="00F0446F"/>
    <w:rsid w:val="00F045A3"/>
    <w:rsid w:val="00F04630"/>
    <w:rsid w:val="00F0478F"/>
    <w:rsid w:val="00F04DC7"/>
    <w:rsid w:val="00F04E34"/>
    <w:rsid w:val="00F05057"/>
    <w:rsid w:val="00F05260"/>
    <w:rsid w:val="00F0579A"/>
    <w:rsid w:val="00F059C7"/>
    <w:rsid w:val="00F05AE0"/>
    <w:rsid w:val="00F05C26"/>
    <w:rsid w:val="00F05D4B"/>
    <w:rsid w:val="00F0601E"/>
    <w:rsid w:val="00F0616B"/>
    <w:rsid w:val="00F06653"/>
    <w:rsid w:val="00F066E4"/>
    <w:rsid w:val="00F0670F"/>
    <w:rsid w:val="00F067E2"/>
    <w:rsid w:val="00F068D6"/>
    <w:rsid w:val="00F06A50"/>
    <w:rsid w:val="00F06B49"/>
    <w:rsid w:val="00F06FDF"/>
    <w:rsid w:val="00F0739A"/>
    <w:rsid w:val="00F07491"/>
    <w:rsid w:val="00F07579"/>
    <w:rsid w:val="00F0763D"/>
    <w:rsid w:val="00F07976"/>
    <w:rsid w:val="00F07990"/>
    <w:rsid w:val="00F07B6D"/>
    <w:rsid w:val="00F07B9F"/>
    <w:rsid w:val="00F07C2E"/>
    <w:rsid w:val="00F07FA9"/>
    <w:rsid w:val="00F1014A"/>
    <w:rsid w:val="00F103B9"/>
    <w:rsid w:val="00F10470"/>
    <w:rsid w:val="00F10517"/>
    <w:rsid w:val="00F108EC"/>
    <w:rsid w:val="00F108F7"/>
    <w:rsid w:val="00F10BF3"/>
    <w:rsid w:val="00F10C3D"/>
    <w:rsid w:val="00F10CED"/>
    <w:rsid w:val="00F10D2A"/>
    <w:rsid w:val="00F10D4F"/>
    <w:rsid w:val="00F10EF0"/>
    <w:rsid w:val="00F11060"/>
    <w:rsid w:val="00F1107F"/>
    <w:rsid w:val="00F1115A"/>
    <w:rsid w:val="00F112E5"/>
    <w:rsid w:val="00F113A4"/>
    <w:rsid w:val="00F116FB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454"/>
    <w:rsid w:val="00F12A03"/>
    <w:rsid w:val="00F12E99"/>
    <w:rsid w:val="00F13014"/>
    <w:rsid w:val="00F1344F"/>
    <w:rsid w:val="00F13627"/>
    <w:rsid w:val="00F136A8"/>
    <w:rsid w:val="00F13907"/>
    <w:rsid w:val="00F13BA0"/>
    <w:rsid w:val="00F13BA4"/>
    <w:rsid w:val="00F13D0D"/>
    <w:rsid w:val="00F13F6A"/>
    <w:rsid w:val="00F13FA6"/>
    <w:rsid w:val="00F140EF"/>
    <w:rsid w:val="00F144E7"/>
    <w:rsid w:val="00F14642"/>
    <w:rsid w:val="00F14A26"/>
    <w:rsid w:val="00F14F58"/>
    <w:rsid w:val="00F15135"/>
    <w:rsid w:val="00F15239"/>
    <w:rsid w:val="00F153E9"/>
    <w:rsid w:val="00F155DE"/>
    <w:rsid w:val="00F15761"/>
    <w:rsid w:val="00F15B5D"/>
    <w:rsid w:val="00F15C3E"/>
    <w:rsid w:val="00F15C94"/>
    <w:rsid w:val="00F15E3F"/>
    <w:rsid w:val="00F16366"/>
    <w:rsid w:val="00F16923"/>
    <w:rsid w:val="00F16D0B"/>
    <w:rsid w:val="00F17675"/>
    <w:rsid w:val="00F17BFC"/>
    <w:rsid w:val="00F17EB3"/>
    <w:rsid w:val="00F2021F"/>
    <w:rsid w:val="00F203FB"/>
    <w:rsid w:val="00F20427"/>
    <w:rsid w:val="00F20654"/>
    <w:rsid w:val="00F206A9"/>
    <w:rsid w:val="00F20844"/>
    <w:rsid w:val="00F20A29"/>
    <w:rsid w:val="00F2108E"/>
    <w:rsid w:val="00F21309"/>
    <w:rsid w:val="00F2133B"/>
    <w:rsid w:val="00F216A1"/>
    <w:rsid w:val="00F216FE"/>
    <w:rsid w:val="00F217BE"/>
    <w:rsid w:val="00F2181A"/>
    <w:rsid w:val="00F219D5"/>
    <w:rsid w:val="00F21AD7"/>
    <w:rsid w:val="00F21EB7"/>
    <w:rsid w:val="00F21F03"/>
    <w:rsid w:val="00F21F46"/>
    <w:rsid w:val="00F220FD"/>
    <w:rsid w:val="00F2243B"/>
    <w:rsid w:val="00F224F6"/>
    <w:rsid w:val="00F22511"/>
    <w:rsid w:val="00F2282F"/>
    <w:rsid w:val="00F228AB"/>
    <w:rsid w:val="00F22BE2"/>
    <w:rsid w:val="00F22E59"/>
    <w:rsid w:val="00F23097"/>
    <w:rsid w:val="00F2339F"/>
    <w:rsid w:val="00F23883"/>
    <w:rsid w:val="00F23914"/>
    <w:rsid w:val="00F23CD6"/>
    <w:rsid w:val="00F23DA8"/>
    <w:rsid w:val="00F24013"/>
    <w:rsid w:val="00F24052"/>
    <w:rsid w:val="00F2422D"/>
    <w:rsid w:val="00F24439"/>
    <w:rsid w:val="00F24464"/>
    <w:rsid w:val="00F247FC"/>
    <w:rsid w:val="00F24983"/>
    <w:rsid w:val="00F24986"/>
    <w:rsid w:val="00F24995"/>
    <w:rsid w:val="00F24CC5"/>
    <w:rsid w:val="00F24E96"/>
    <w:rsid w:val="00F25165"/>
    <w:rsid w:val="00F2518E"/>
    <w:rsid w:val="00F251CF"/>
    <w:rsid w:val="00F251F7"/>
    <w:rsid w:val="00F25719"/>
    <w:rsid w:val="00F257A2"/>
    <w:rsid w:val="00F25883"/>
    <w:rsid w:val="00F259B4"/>
    <w:rsid w:val="00F25A26"/>
    <w:rsid w:val="00F25EAB"/>
    <w:rsid w:val="00F26018"/>
    <w:rsid w:val="00F260DF"/>
    <w:rsid w:val="00F26377"/>
    <w:rsid w:val="00F26468"/>
    <w:rsid w:val="00F26558"/>
    <w:rsid w:val="00F26561"/>
    <w:rsid w:val="00F2693F"/>
    <w:rsid w:val="00F26C33"/>
    <w:rsid w:val="00F26FFE"/>
    <w:rsid w:val="00F27099"/>
    <w:rsid w:val="00F2710C"/>
    <w:rsid w:val="00F27880"/>
    <w:rsid w:val="00F2795E"/>
    <w:rsid w:val="00F27A14"/>
    <w:rsid w:val="00F27AC0"/>
    <w:rsid w:val="00F27B4A"/>
    <w:rsid w:val="00F27DA3"/>
    <w:rsid w:val="00F27E2F"/>
    <w:rsid w:val="00F3001E"/>
    <w:rsid w:val="00F30046"/>
    <w:rsid w:val="00F30091"/>
    <w:rsid w:val="00F303E7"/>
    <w:rsid w:val="00F305E6"/>
    <w:rsid w:val="00F30607"/>
    <w:rsid w:val="00F30686"/>
    <w:rsid w:val="00F3089A"/>
    <w:rsid w:val="00F3114F"/>
    <w:rsid w:val="00F3127F"/>
    <w:rsid w:val="00F31329"/>
    <w:rsid w:val="00F31648"/>
    <w:rsid w:val="00F317EA"/>
    <w:rsid w:val="00F31978"/>
    <w:rsid w:val="00F31AC3"/>
    <w:rsid w:val="00F31F8A"/>
    <w:rsid w:val="00F32465"/>
    <w:rsid w:val="00F327E2"/>
    <w:rsid w:val="00F32F7D"/>
    <w:rsid w:val="00F33782"/>
    <w:rsid w:val="00F33BAE"/>
    <w:rsid w:val="00F33C3A"/>
    <w:rsid w:val="00F33DD3"/>
    <w:rsid w:val="00F341D3"/>
    <w:rsid w:val="00F3437D"/>
    <w:rsid w:val="00F3453A"/>
    <w:rsid w:val="00F346E5"/>
    <w:rsid w:val="00F34BAD"/>
    <w:rsid w:val="00F34D1B"/>
    <w:rsid w:val="00F34F21"/>
    <w:rsid w:val="00F35683"/>
    <w:rsid w:val="00F35738"/>
    <w:rsid w:val="00F3581C"/>
    <w:rsid w:val="00F3599D"/>
    <w:rsid w:val="00F35B69"/>
    <w:rsid w:val="00F35C17"/>
    <w:rsid w:val="00F35D2C"/>
    <w:rsid w:val="00F35DB5"/>
    <w:rsid w:val="00F36718"/>
    <w:rsid w:val="00F367BA"/>
    <w:rsid w:val="00F368DC"/>
    <w:rsid w:val="00F36C9C"/>
    <w:rsid w:val="00F36F71"/>
    <w:rsid w:val="00F37A36"/>
    <w:rsid w:val="00F37B36"/>
    <w:rsid w:val="00F40036"/>
    <w:rsid w:val="00F402B8"/>
    <w:rsid w:val="00F402CE"/>
    <w:rsid w:val="00F4078B"/>
    <w:rsid w:val="00F407EE"/>
    <w:rsid w:val="00F409B2"/>
    <w:rsid w:val="00F40C58"/>
    <w:rsid w:val="00F40D82"/>
    <w:rsid w:val="00F4111A"/>
    <w:rsid w:val="00F41264"/>
    <w:rsid w:val="00F4128C"/>
    <w:rsid w:val="00F412DB"/>
    <w:rsid w:val="00F41482"/>
    <w:rsid w:val="00F419A8"/>
    <w:rsid w:val="00F41D7E"/>
    <w:rsid w:val="00F4200E"/>
    <w:rsid w:val="00F4204A"/>
    <w:rsid w:val="00F4206F"/>
    <w:rsid w:val="00F4212E"/>
    <w:rsid w:val="00F421CA"/>
    <w:rsid w:val="00F422A3"/>
    <w:rsid w:val="00F424F8"/>
    <w:rsid w:val="00F42513"/>
    <w:rsid w:val="00F42582"/>
    <w:rsid w:val="00F425F8"/>
    <w:rsid w:val="00F429EA"/>
    <w:rsid w:val="00F42C4F"/>
    <w:rsid w:val="00F42E61"/>
    <w:rsid w:val="00F43241"/>
    <w:rsid w:val="00F43257"/>
    <w:rsid w:val="00F43606"/>
    <w:rsid w:val="00F4362C"/>
    <w:rsid w:val="00F43B51"/>
    <w:rsid w:val="00F43F61"/>
    <w:rsid w:val="00F43FB7"/>
    <w:rsid w:val="00F441EC"/>
    <w:rsid w:val="00F442CB"/>
    <w:rsid w:val="00F4439C"/>
    <w:rsid w:val="00F44666"/>
    <w:rsid w:val="00F447D6"/>
    <w:rsid w:val="00F44869"/>
    <w:rsid w:val="00F448CA"/>
    <w:rsid w:val="00F44CAB"/>
    <w:rsid w:val="00F44D9C"/>
    <w:rsid w:val="00F44EDE"/>
    <w:rsid w:val="00F44EF7"/>
    <w:rsid w:val="00F44FBF"/>
    <w:rsid w:val="00F454AA"/>
    <w:rsid w:val="00F45956"/>
    <w:rsid w:val="00F45B30"/>
    <w:rsid w:val="00F45B6B"/>
    <w:rsid w:val="00F45BD9"/>
    <w:rsid w:val="00F45CAF"/>
    <w:rsid w:val="00F45E2F"/>
    <w:rsid w:val="00F45F6A"/>
    <w:rsid w:val="00F45F73"/>
    <w:rsid w:val="00F45FFE"/>
    <w:rsid w:val="00F4607D"/>
    <w:rsid w:val="00F460DB"/>
    <w:rsid w:val="00F4615F"/>
    <w:rsid w:val="00F467A3"/>
    <w:rsid w:val="00F46848"/>
    <w:rsid w:val="00F46ECF"/>
    <w:rsid w:val="00F47019"/>
    <w:rsid w:val="00F47208"/>
    <w:rsid w:val="00F47382"/>
    <w:rsid w:val="00F473AE"/>
    <w:rsid w:val="00F474AA"/>
    <w:rsid w:val="00F474CB"/>
    <w:rsid w:val="00F47671"/>
    <w:rsid w:val="00F478DD"/>
    <w:rsid w:val="00F4790A"/>
    <w:rsid w:val="00F47F63"/>
    <w:rsid w:val="00F47F70"/>
    <w:rsid w:val="00F5011C"/>
    <w:rsid w:val="00F50214"/>
    <w:rsid w:val="00F5036C"/>
    <w:rsid w:val="00F50497"/>
    <w:rsid w:val="00F50589"/>
    <w:rsid w:val="00F50A8A"/>
    <w:rsid w:val="00F50AEE"/>
    <w:rsid w:val="00F50B54"/>
    <w:rsid w:val="00F50E4F"/>
    <w:rsid w:val="00F50F13"/>
    <w:rsid w:val="00F50FC7"/>
    <w:rsid w:val="00F51444"/>
    <w:rsid w:val="00F518DF"/>
    <w:rsid w:val="00F51960"/>
    <w:rsid w:val="00F519A5"/>
    <w:rsid w:val="00F51A62"/>
    <w:rsid w:val="00F51B50"/>
    <w:rsid w:val="00F51F80"/>
    <w:rsid w:val="00F51FAE"/>
    <w:rsid w:val="00F520E9"/>
    <w:rsid w:val="00F522BA"/>
    <w:rsid w:val="00F52339"/>
    <w:rsid w:val="00F52588"/>
    <w:rsid w:val="00F52BBB"/>
    <w:rsid w:val="00F52BBE"/>
    <w:rsid w:val="00F52C23"/>
    <w:rsid w:val="00F52E4A"/>
    <w:rsid w:val="00F53A91"/>
    <w:rsid w:val="00F53BED"/>
    <w:rsid w:val="00F53E29"/>
    <w:rsid w:val="00F53E99"/>
    <w:rsid w:val="00F542DC"/>
    <w:rsid w:val="00F543C8"/>
    <w:rsid w:val="00F544A4"/>
    <w:rsid w:val="00F545FF"/>
    <w:rsid w:val="00F54736"/>
    <w:rsid w:val="00F54A09"/>
    <w:rsid w:val="00F54D92"/>
    <w:rsid w:val="00F550BF"/>
    <w:rsid w:val="00F553CA"/>
    <w:rsid w:val="00F556BB"/>
    <w:rsid w:val="00F55758"/>
    <w:rsid w:val="00F557E2"/>
    <w:rsid w:val="00F55851"/>
    <w:rsid w:val="00F559AC"/>
    <w:rsid w:val="00F559E7"/>
    <w:rsid w:val="00F55E94"/>
    <w:rsid w:val="00F56196"/>
    <w:rsid w:val="00F56285"/>
    <w:rsid w:val="00F5638F"/>
    <w:rsid w:val="00F564F5"/>
    <w:rsid w:val="00F56A4E"/>
    <w:rsid w:val="00F57056"/>
    <w:rsid w:val="00F571B6"/>
    <w:rsid w:val="00F571B8"/>
    <w:rsid w:val="00F572E5"/>
    <w:rsid w:val="00F57377"/>
    <w:rsid w:val="00F57432"/>
    <w:rsid w:val="00F57505"/>
    <w:rsid w:val="00F577B8"/>
    <w:rsid w:val="00F57B22"/>
    <w:rsid w:val="00F57C1A"/>
    <w:rsid w:val="00F60018"/>
    <w:rsid w:val="00F60034"/>
    <w:rsid w:val="00F600BB"/>
    <w:rsid w:val="00F603F3"/>
    <w:rsid w:val="00F60635"/>
    <w:rsid w:val="00F60659"/>
    <w:rsid w:val="00F60AA4"/>
    <w:rsid w:val="00F60AFD"/>
    <w:rsid w:val="00F60B2C"/>
    <w:rsid w:val="00F613E5"/>
    <w:rsid w:val="00F614ED"/>
    <w:rsid w:val="00F61975"/>
    <w:rsid w:val="00F61983"/>
    <w:rsid w:val="00F61BE8"/>
    <w:rsid w:val="00F61CDA"/>
    <w:rsid w:val="00F6222C"/>
    <w:rsid w:val="00F6242D"/>
    <w:rsid w:val="00F625F6"/>
    <w:rsid w:val="00F62693"/>
    <w:rsid w:val="00F62806"/>
    <w:rsid w:val="00F629FC"/>
    <w:rsid w:val="00F62DEE"/>
    <w:rsid w:val="00F6310B"/>
    <w:rsid w:val="00F63523"/>
    <w:rsid w:val="00F635C6"/>
    <w:rsid w:val="00F63915"/>
    <w:rsid w:val="00F63917"/>
    <w:rsid w:val="00F63C4E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51B2"/>
    <w:rsid w:val="00F65440"/>
    <w:rsid w:val="00F65AD6"/>
    <w:rsid w:val="00F65EDB"/>
    <w:rsid w:val="00F66054"/>
    <w:rsid w:val="00F6614E"/>
    <w:rsid w:val="00F6617A"/>
    <w:rsid w:val="00F6637C"/>
    <w:rsid w:val="00F664D3"/>
    <w:rsid w:val="00F66A9F"/>
    <w:rsid w:val="00F66E89"/>
    <w:rsid w:val="00F671D3"/>
    <w:rsid w:val="00F67213"/>
    <w:rsid w:val="00F6731F"/>
    <w:rsid w:val="00F673B1"/>
    <w:rsid w:val="00F6791E"/>
    <w:rsid w:val="00F679CA"/>
    <w:rsid w:val="00F679D5"/>
    <w:rsid w:val="00F67A47"/>
    <w:rsid w:val="00F67D2B"/>
    <w:rsid w:val="00F70228"/>
    <w:rsid w:val="00F7025D"/>
    <w:rsid w:val="00F708FB"/>
    <w:rsid w:val="00F70DAD"/>
    <w:rsid w:val="00F70E5E"/>
    <w:rsid w:val="00F70E9F"/>
    <w:rsid w:val="00F710D8"/>
    <w:rsid w:val="00F7128F"/>
    <w:rsid w:val="00F7137F"/>
    <w:rsid w:val="00F71552"/>
    <w:rsid w:val="00F717B3"/>
    <w:rsid w:val="00F71927"/>
    <w:rsid w:val="00F71EA4"/>
    <w:rsid w:val="00F72002"/>
    <w:rsid w:val="00F720D5"/>
    <w:rsid w:val="00F7212C"/>
    <w:rsid w:val="00F722E5"/>
    <w:rsid w:val="00F724A4"/>
    <w:rsid w:val="00F729FF"/>
    <w:rsid w:val="00F72B04"/>
    <w:rsid w:val="00F72CE6"/>
    <w:rsid w:val="00F72D57"/>
    <w:rsid w:val="00F72E0C"/>
    <w:rsid w:val="00F72EDA"/>
    <w:rsid w:val="00F7302A"/>
    <w:rsid w:val="00F7329B"/>
    <w:rsid w:val="00F733B2"/>
    <w:rsid w:val="00F73543"/>
    <w:rsid w:val="00F739D1"/>
    <w:rsid w:val="00F73A50"/>
    <w:rsid w:val="00F73D18"/>
    <w:rsid w:val="00F73E27"/>
    <w:rsid w:val="00F73E48"/>
    <w:rsid w:val="00F73ECB"/>
    <w:rsid w:val="00F74066"/>
    <w:rsid w:val="00F74B27"/>
    <w:rsid w:val="00F74DCB"/>
    <w:rsid w:val="00F74DEC"/>
    <w:rsid w:val="00F7504F"/>
    <w:rsid w:val="00F7515B"/>
    <w:rsid w:val="00F75354"/>
    <w:rsid w:val="00F754B0"/>
    <w:rsid w:val="00F754EF"/>
    <w:rsid w:val="00F75C44"/>
    <w:rsid w:val="00F75E78"/>
    <w:rsid w:val="00F7602C"/>
    <w:rsid w:val="00F7602F"/>
    <w:rsid w:val="00F761EC"/>
    <w:rsid w:val="00F761F4"/>
    <w:rsid w:val="00F76362"/>
    <w:rsid w:val="00F763E4"/>
    <w:rsid w:val="00F76449"/>
    <w:rsid w:val="00F7650A"/>
    <w:rsid w:val="00F765DF"/>
    <w:rsid w:val="00F766A8"/>
    <w:rsid w:val="00F767F2"/>
    <w:rsid w:val="00F76AD1"/>
    <w:rsid w:val="00F76B1F"/>
    <w:rsid w:val="00F76B54"/>
    <w:rsid w:val="00F76E41"/>
    <w:rsid w:val="00F76FAE"/>
    <w:rsid w:val="00F76FBC"/>
    <w:rsid w:val="00F77000"/>
    <w:rsid w:val="00F771F1"/>
    <w:rsid w:val="00F77472"/>
    <w:rsid w:val="00F77727"/>
    <w:rsid w:val="00F77761"/>
    <w:rsid w:val="00F777A0"/>
    <w:rsid w:val="00F77E1F"/>
    <w:rsid w:val="00F77E7F"/>
    <w:rsid w:val="00F80082"/>
    <w:rsid w:val="00F80136"/>
    <w:rsid w:val="00F802B2"/>
    <w:rsid w:val="00F803CC"/>
    <w:rsid w:val="00F80439"/>
    <w:rsid w:val="00F8045A"/>
    <w:rsid w:val="00F80953"/>
    <w:rsid w:val="00F8114C"/>
    <w:rsid w:val="00F8156B"/>
    <w:rsid w:val="00F81AE7"/>
    <w:rsid w:val="00F81CAB"/>
    <w:rsid w:val="00F81F16"/>
    <w:rsid w:val="00F81FCC"/>
    <w:rsid w:val="00F82047"/>
    <w:rsid w:val="00F8224D"/>
    <w:rsid w:val="00F82338"/>
    <w:rsid w:val="00F8234D"/>
    <w:rsid w:val="00F8269B"/>
    <w:rsid w:val="00F826EA"/>
    <w:rsid w:val="00F82DBC"/>
    <w:rsid w:val="00F82E57"/>
    <w:rsid w:val="00F82F6E"/>
    <w:rsid w:val="00F82FE4"/>
    <w:rsid w:val="00F831A3"/>
    <w:rsid w:val="00F832B0"/>
    <w:rsid w:val="00F832B1"/>
    <w:rsid w:val="00F832EC"/>
    <w:rsid w:val="00F8334E"/>
    <w:rsid w:val="00F834DB"/>
    <w:rsid w:val="00F8351E"/>
    <w:rsid w:val="00F83764"/>
    <w:rsid w:val="00F83EA2"/>
    <w:rsid w:val="00F84002"/>
    <w:rsid w:val="00F84133"/>
    <w:rsid w:val="00F84365"/>
    <w:rsid w:val="00F84465"/>
    <w:rsid w:val="00F845C7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50AE"/>
    <w:rsid w:val="00F85189"/>
    <w:rsid w:val="00F852F2"/>
    <w:rsid w:val="00F85379"/>
    <w:rsid w:val="00F85628"/>
    <w:rsid w:val="00F85C11"/>
    <w:rsid w:val="00F85CC2"/>
    <w:rsid w:val="00F85D04"/>
    <w:rsid w:val="00F85E19"/>
    <w:rsid w:val="00F85F11"/>
    <w:rsid w:val="00F86063"/>
    <w:rsid w:val="00F86083"/>
    <w:rsid w:val="00F86153"/>
    <w:rsid w:val="00F861F2"/>
    <w:rsid w:val="00F8627B"/>
    <w:rsid w:val="00F863E4"/>
    <w:rsid w:val="00F867DD"/>
    <w:rsid w:val="00F86B34"/>
    <w:rsid w:val="00F8771D"/>
    <w:rsid w:val="00F87870"/>
    <w:rsid w:val="00F87AC7"/>
    <w:rsid w:val="00F87AEE"/>
    <w:rsid w:val="00F87C89"/>
    <w:rsid w:val="00F87E7C"/>
    <w:rsid w:val="00F900B0"/>
    <w:rsid w:val="00F9020A"/>
    <w:rsid w:val="00F90295"/>
    <w:rsid w:val="00F903E2"/>
    <w:rsid w:val="00F90B26"/>
    <w:rsid w:val="00F911D7"/>
    <w:rsid w:val="00F91251"/>
    <w:rsid w:val="00F9147B"/>
    <w:rsid w:val="00F914F7"/>
    <w:rsid w:val="00F91563"/>
    <w:rsid w:val="00F916BD"/>
    <w:rsid w:val="00F91A46"/>
    <w:rsid w:val="00F92271"/>
    <w:rsid w:val="00F9239B"/>
    <w:rsid w:val="00F923A0"/>
    <w:rsid w:val="00F92615"/>
    <w:rsid w:val="00F92707"/>
    <w:rsid w:val="00F92C82"/>
    <w:rsid w:val="00F92D5B"/>
    <w:rsid w:val="00F9301D"/>
    <w:rsid w:val="00F9303B"/>
    <w:rsid w:val="00F93528"/>
    <w:rsid w:val="00F9353B"/>
    <w:rsid w:val="00F93866"/>
    <w:rsid w:val="00F938A8"/>
    <w:rsid w:val="00F93E55"/>
    <w:rsid w:val="00F940C0"/>
    <w:rsid w:val="00F94221"/>
    <w:rsid w:val="00F94281"/>
    <w:rsid w:val="00F944D1"/>
    <w:rsid w:val="00F94746"/>
    <w:rsid w:val="00F94A3B"/>
    <w:rsid w:val="00F94C6E"/>
    <w:rsid w:val="00F94C9C"/>
    <w:rsid w:val="00F94D0C"/>
    <w:rsid w:val="00F94EDC"/>
    <w:rsid w:val="00F94F2F"/>
    <w:rsid w:val="00F94FBE"/>
    <w:rsid w:val="00F955E4"/>
    <w:rsid w:val="00F95693"/>
    <w:rsid w:val="00F958B7"/>
    <w:rsid w:val="00F95953"/>
    <w:rsid w:val="00F95C62"/>
    <w:rsid w:val="00F965F1"/>
    <w:rsid w:val="00F966B2"/>
    <w:rsid w:val="00F97440"/>
    <w:rsid w:val="00F9748C"/>
    <w:rsid w:val="00F97E30"/>
    <w:rsid w:val="00F97FB3"/>
    <w:rsid w:val="00FA011D"/>
    <w:rsid w:val="00FA0192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1128"/>
    <w:rsid w:val="00FA123A"/>
    <w:rsid w:val="00FA13E6"/>
    <w:rsid w:val="00FA1451"/>
    <w:rsid w:val="00FA1691"/>
    <w:rsid w:val="00FA18E8"/>
    <w:rsid w:val="00FA197C"/>
    <w:rsid w:val="00FA1D69"/>
    <w:rsid w:val="00FA1DA8"/>
    <w:rsid w:val="00FA1E78"/>
    <w:rsid w:val="00FA2188"/>
    <w:rsid w:val="00FA2314"/>
    <w:rsid w:val="00FA256A"/>
    <w:rsid w:val="00FA2A26"/>
    <w:rsid w:val="00FA2A8E"/>
    <w:rsid w:val="00FA2AAB"/>
    <w:rsid w:val="00FA2B21"/>
    <w:rsid w:val="00FA2B43"/>
    <w:rsid w:val="00FA2CE3"/>
    <w:rsid w:val="00FA325F"/>
    <w:rsid w:val="00FA32C8"/>
    <w:rsid w:val="00FA3378"/>
    <w:rsid w:val="00FA3415"/>
    <w:rsid w:val="00FA34AA"/>
    <w:rsid w:val="00FA3A6F"/>
    <w:rsid w:val="00FA4275"/>
    <w:rsid w:val="00FA45E0"/>
    <w:rsid w:val="00FA4AC7"/>
    <w:rsid w:val="00FA50BC"/>
    <w:rsid w:val="00FA553A"/>
    <w:rsid w:val="00FA5551"/>
    <w:rsid w:val="00FA557A"/>
    <w:rsid w:val="00FA5587"/>
    <w:rsid w:val="00FA5722"/>
    <w:rsid w:val="00FA5857"/>
    <w:rsid w:val="00FA58FA"/>
    <w:rsid w:val="00FA5928"/>
    <w:rsid w:val="00FA5952"/>
    <w:rsid w:val="00FA5B92"/>
    <w:rsid w:val="00FA5CD9"/>
    <w:rsid w:val="00FA5FAF"/>
    <w:rsid w:val="00FA62BF"/>
    <w:rsid w:val="00FA6373"/>
    <w:rsid w:val="00FA6459"/>
    <w:rsid w:val="00FA6474"/>
    <w:rsid w:val="00FA64BF"/>
    <w:rsid w:val="00FA64E3"/>
    <w:rsid w:val="00FA653D"/>
    <w:rsid w:val="00FA6641"/>
    <w:rsid w:val="00FA6721"/>
    <w:rsid w:val="00FA6D19"/>
    <w:rsid w:val="00FA6FA6"/>
    <w:rsid w:val="00FA6FB3"/>
    <w:rsid w:val="00FA71A9"/>
    <w:rsid w:val="00FA72FC"/>
    <w:rsid w:val="00FA7431"/>
    <w:rsid w:val="00FA7571"/>
    <w:rsid w:val="00FA76CA"/>
    <w:rsid w:val="00FA76DE"/>
    <w:rsid w:val="00FA7763"/>
    <w:rsid w:val="00FA7961"/>
    <w:rsid w:val="00FA7C00"/>
    <w:rsid w:val="00FA7C85"/>
    <w:rsid w:val="00FB0627"/>
    <w:rsid w:val="00FB0638"/>
    <w:rsid w:val="00FB0731"/>
    <w:rsid w:val="00FB084B"/>
    <w:rsid w:val="00FB096C"/>
    <w:rsid w:val="00FB0D23"/>
    <w:rsid w:val="00FB100F"/>
    <w:rsid w:val="00FB10DA"/>
    <w:rsid w:val="00FB11BA"/>
    <w:rsid w:val="00FB12C1"/>
    <w:rsid w:val="00FB1568"/>
    <w:rsid w:val="00FB164D"/>
    <w:rsid w:val="00FB18E8"/>
    <w:rsid w:val="00FB1991"/>
    <w:rsid w:val="00FB1AE0"/>
    <w:rsid w:val="00FB1AE8"/>
    <w:rsid w:val="00FB1F16"/>
    <w:rsid w:val="00FB24E4"/>
    <w:rsid w:val="00FB25C6"/>
    <w:rsid w:val="00FB27A2"/>
    <w:rsid w:val="00FB29FB"/>
    <w:rsid w:val="00FB2B17"/>
    <w:rsid w:val="00FB2B4F"/>
    <w:rsid w:val="00FB2E52"/>
    <w:rsid w:val="00FB3272"/>
    <w:rsid w:val="00FB32BC"/>
    <w:rsid w:val="00FB346C"/>
    <w:rsid w:val="00FB3615"/>
    <w:rsid w:val="00FB361C"/>
    <w:rsid w:val="00FB3641"/>
    <w:rsid w:val="00FB37A6"/>
    <w:rsid w:val="00FB38AA"/>
    <w:rsid w:val="00FB39CC"/>
    <w:rsid w:val="00FB3A7B"/>
    <w:rsid w:val="00FB3B16"/>
    <w:rsid w:val="00FB3D90"/>
    <w:rsid w:val="00FB3DC5"/>
    <w:rsid w:val="00FB3EB4"/>
    <w:rsid w:val="00FB3EF9"/>
    <w:rsid w:val="00FB3FEC"/>
    <w:rsid w:val="00FB40A8"/>
    <w:rsid w:val="00FB4126"/>
    <w:rsid w:val="00FB445A"/>
    <w:rsid w:val="00FB44F1"/>
    <w:rsid w:val="00FB4562"/>
    <w:rsid w:val="00FB461E"/>
    <w:rsid w:val="00FB470E"/>
    <w:rsid w:val="00FB479D"/>
    <w:rsid w:val="00FB4871"/>
    <w:rsid w:val="00FB4874"/>
    <w:rsid w:val="00FB4A4C"/>
    <w:rsid w:val="00FB5162"/>
    <w:rsid w:val="00FB5332"/>
    <w:rsid w:val="00FB5447"/>
    <w:rsid w:val="00FB56F2"/>
    <w:rsid w:val="00FB5A7A"/>
    <w:rsid w:val="00FB5B09"/>
    <w:rsid w:val="00FB5C12"/>
    <w:rsid w:val="00FB5C49"/>
    <w:rsid w:val="00FB5D40"/>
    <w:rsid w:val="00FB609A"/>
    <w:rsid w:val="00FB66F6"/>
    <w:rsid w:val="00FB677E"/>
    <w:rsid w:val="00FB6CF7"/>
    <w:rsid w:val="00FB6F03"/>
    <w:rsid w:val="00FB6F4F"/>
    <w:rsid w:val="00FB732C"/>
    <w:rsid w:val="00FB784A"/>
    <w:rsid w:val="00FB7B3C"/>
    <w:rsid w:val="00FB7B48"/>
    <w:rsid w:val="00FB7E92"/>
    <w:rsid w:val="00FC008D"/>
    <w:rsid w:val="00FC013D"/>
    <w:rsid w:val="00FC0146"/>
    <w:rsid w:val="00FC02BD"/>
    <w:rsid w:val="00FC0686"/>
    <w:rsid w:val="00FC0784"/>
    <w:rsid w:val="00FC07D1"/>
    <w:rsid w:val="00FC0824"/>
    <w:rsid w:val="00FC09A1"/>
    <w:rsid w:val="00FC0AD1"/>
    <w:rsid w:val="00FC0EF8"/>
    <w:rsid w:val="00FC11BB"/>
    <w:rsid w:val="00FC11DB"/>
    <w:rsid w:val="00FC159C"/>
    <w:rsid w:val="00FC15AE"/>
    <w:rsid w:val="00FC1944"/>
    <w:rsid w:val="00FC1C7B"/>
    <w:rsid w:val="00FC1D0A"/>
    <w:rsid w:val="00FC1DDF"/>
    <w:rsid w:val="00FC1E21"/>
    <w:rsid w:val="00FC2171"/>
    <w:rsid w:val="00FC243F"/>
    <w:rsid w:val="00FC2A36"/>
    <w:rsid w:val="00FC2A6A"/>
    <w:rsid w:val="00FC2BCE"/>
    <w:rsid w:val="00FC2E3D"/>
    <w:rsid w:val="00FC320D"/>
    <w:rsid w:val="00FC33E4"/>
    <w:rsid w:val="00FC38A9"/>
    <w:rsid w:val="00FC40DB"/>
    <w:rsid w:val="00FC40EC"/>
    <w:rsid w:val="00FC41F6"/>
    <w:rsid w:val="00FC44FA"/>
    <w:rsid w:val="00FC45CD"/>
    <w:rsid w:val="00FC4619"/>
    <w:rsid w:val="00FC49FF"/>
    <w:rsid w:val="00FC4A54"/>
    <w:rsid w:val="00FC4C1C"/>
    <w:rsid w:val="00FC4D74"/>
    <w:rsid w:val="00FC4F03"/>
    <w:rsid w:val="00FC5025"/>
    <w:rsid w:val="00FC528E"/>
    <w:rsid w:val="00FC52B1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546"/>
    <w:rsid w:val="00FC65E0"/>
    <w:rsid w:val="00FC661B"/>
    <w:rsid w:val="00FC6A5E"/>
    <w:rsid w:val="00FC6AE8"/>
    <w:rsid w:val="00FC6BC5"/>
    <w:rsid w:val="00FC70D8"/>
    <w:rsid w:val="00FC7512"/>
    <w:rsid w:val="00FC75B5"/>
    <w:rsid w:val="00FC7831"/>
    <w:rsid w:val="00FC7B9F"/>
    <w:rsid w:val="00FD0226"/>
    <w:rsid w:val="00FD0491"/>
    <w:rsid w:val="00FD0B3A"/>
    <w:rsid w:val="00FD0BC6"/>
    <w:rsid w:val="00FD0D64"/>
    <w:rsid w:val="00FD0DC1"/>
    <w:rsid w:val="00FD1246"/>
    <w:rsid w:val="00FD1678"/>
    <w:rsid w:val="00FD1753"/>
    <w:rsid w:val="00FD18B1"/>
    <w:rsid w:val="00FD1E3E"/>
    <w:rsid w:val="00FD1FB6"/>
    <w:rsid w:val="00FD20E9"/>
    <w:rsid w:val="00FD232A"/>
    <w:rsid w:val="00FD26FC"/>
    <w:rsid w:val="00FD283D"/>
    <w:rsid w:val="00FD2922"/>
    <w:rsid w:val="00FD2C0A"/>
    <w:rsid w:val="00FD2F92"/>
    <w:rsid w:val="00FD306E"/>
    <w:rsid w:val="00FD314A"/>
    <w:rsid w:val="00FD317F"/>
    <w:rsid w:val="00FD3236"/>
    <w:rsid w:val="00FD32E4"/>
    <w:rsid w:val="00FD34F0"/>
    <w:rsid w:val="00FD354F"/>
    <w:rsid w:val="00FD381E"/>
    <w:rsid w:val="00FD3B3E"/>
    <w:rsid w:val="00FD3CF5"/>
    <w:rsid w:val="00FD3DB4"/>
    <w:rsid w:val="00FD4000"/>
    <w:rsid w:val="00FD4610"/>
    <w:rsid w:val="00FD48A5"/>
    <w:rsid w:val="00FD4924"/>
    <w:rsid w:val="00FD4E5D"/>
    <w:rsid w:val="00FD51AA"/>
    <w:rsid w:val="00FD5466"/>
    <w:rsid w:val="00FD5888"/>
    <w:rsid w:val="00FD5A02"/>
    <w:rsid w:val="00FD5B27"/>
    <w:rsid w:val="00FD5C87"/>
    <w:rsid w:val="00FD5E94"/>
    <w:rsid w:val="00FD6492"/>
    <w:rsid w:val="00FD677F"/>
    <w:rsid w:val="00FD683C"/>
    <w:rsid w:val="00FD6859"/>
    <w:rsid w:val="00FD6AC4"/>
    <w:rsid w:val="00FD6CB6"/>
    <w:rsid w:val="00FD6DD0"/>
    <w:rsid w:val="00FD6E6C"/>
    <w:rsid w:val="00FD6F1E"/>
    <w:rsid w:val="00FD6F3C"/>
    <w:rsid w:val="00FD6F62"/>
    <w:rsid w:val="00FD7115"/>
    <w:rsid w:val="00FD7118"/>
    <w:rsid w:val="00FD7861"/>
    <w:rsid w:val="00FD797F"/>
    <w:rsid w:val="00FD7A0F"/>
    <w:rsid w:val="00FD7B0D"/>
    <w:rsid w:val="00FD7CE1"/>
    <w:rsid w:val="00FD7D20"/>
    <w:rsid w:val="00FE03D4"/>
    <w:rsid w:val="00FE048A"/>
    <w:rsid w:val="00FE0A7B"/>
    <w:rsid w:val="00FE0B8C"/>
    <w:rsid w:val="00FE0F0B"/>
    <w:rsid w:val="00FE1355"/>
    <w:rsid w:val="00FE192A"/>
    <w:rsid w:val="00FE1A2E"/>
    <w:rsid w:val="00FE1AB8"/>
    <w:rsid w:val="00FE1AFC"/>
    <w:rsid w:val="00FE1E00"/>
    <w:rsid w:val="00FE1F21"/>
    <w:rsid w:val="00FE2471"/>
    <w:rsid w:val="00FE29FF"/>
    <w:rsid w:val="00FE2AE8"/>
    <w:rsid w:val="00FE2C23"/>
    <w:rsid w:val="00FE2CCB"/>
    <w:rsid w:val="00FE2CEB"/>
    <w:rsid w:val="00FE2EDE"/>
    <w:rsid w:val="00FE2FF0"/>
    <w:rsid w:val="00FE30CF"/>
    <w:rsid w:val="00FE3246"/>
    <w:rsid w:val="00FE3734"/>
    <w:rsid w:val="00FE3CEE"/>
    <w:rsid w:val="00FE3CFB"/>
    <w:rsid w:val="00FE3E13"/>
    <w:rsid w:val="00FE3EAD"/>
    <w:rsid w:val="00FE3F37"/>
    <w:rsid w:val="00FE404F"/>
    <w:rsid w:val="00FE486E"/>
    <w:rsid w:val="00FE4877"/>
    <w:rsid w:val="00FE4CC3"/>
    <w:rsid w:val="00FE4F5D"/>
    <w:rsid w:val="00FE510C"/>
    <w:rsid w:val="00FE51D9"/>
    <w:rsid w:val="00FE532F"/>
    <w:rsid w:val="00FE541F"/>
    <w:rsid w:val="00FE56CF"/>
    <w:rsid w:val="00FE58D0"/>
    <w:rsid w:val="00FE5931"/>
    <w:rsid w:val="00FE59C9"/>
    <w:rsid w:val="00FE5C5E"/>
    <w:rsid w:val="00FE5CCA"/>
    <w:rsid w:val="00FE5E27"/>
    <w:rsid w:val="00FE5ED3"/>
    <w:rsid w:val="00FE6135"/>
    <w:rsid w:val="00FE67AD"/>
    <w:rsid w:val="00FE6A28"/>
    <w:rsid w:val="00FE6C60"/>
    <w:rsid w:val="00FE6D4D"/>
    <w:rsid w:val="00FE711F"/>
    <w:rsid w:val="00FE71FD"/>
    <w:rsid w:val="00FE790E"/>
    <w:rsid w:val="00FE79EA"/>
    <w:rsid w:val="00FE7DF9"/>
    <w:rsid w:val="00FF0313"/>
    <w:rsid w:val="00FF06A1"/>
    <w:rsid w:val="00FF06D0"/>
    <w:rsid w:val="00FF07A2"/>
    <w:rsid w:val="00FF09A1"/>
    <w:rsid w:val="00FF0AA2"/>
    <w:rsid w:val="00FF0AFB"/>
    <w:rsid w:val="00FF0BFE"/>
    <w:rsid w:val="00FF101F"/>
    <w:rsid w:val="00FF1026"/>
    <w:rsid w:val="00FF1041"/>
    <w:rsid w:val="00FF12A5"/>
    <w:rsid w:val="00FF162E"/>
    <w:rsid w:val="00FF174B"/>
    <w:rsid w:val="00FF17FE"/>
    <w:rsid w:val="00FF18FB"/>
    <w:rsid w:val="00FF1A67"/>
    <w:rsid w:val="00FF1AC4"/>
    <w:rsid w:val="00FF1CE3"/>
    <w:rsid w:val="00FF1CFB"/>
    <w:rsid w:val="00FF1D51"/>
    <w:rsid w:val="00FF1E56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846"/>
    <w:rsid w:val="00FF28BF"/>
    <w:rsid w:val="00FF290F"/>
    <w:rsid w:val="00FF2AE2"/>
    <w:rsid w:val="00FF2B33"/>
    <w:rsid w:val="00FF300B"/>
    <w:rsid w:val="00FF3102"/>
    <w:rsid w:val="00FF3660"/>
    <w:rsid w:val="00FF3C54"/>
    <w:rsid w:val="00FF3DDD"/>
    <w:rsid w:val="00FF41A2"/>
    <w:rsid w:val="00FF41C2"/>
    <w:rsid w:val="00FF4515"/>
    <w:rsid w:val="00FF4563"/>
    <w:rsid w:val="00FF45B5"/>
    <w:rsid w:val="00FF47F9"/>
    <w:rsid w:val="00FF4A1C"/>
    <w:rsid w:val="00FF529B"/>
    <w:rsid w:val="00FF52F2"/>
    <w:rsid w:val="00FF5396"/>
    <w:rsid w:val="00FF54C7"/>
    <w:rsid w:val="00FF551C"/>
    <w:rsid w:val="00FF5663"/>
    <w:rsid w:val="00FF5A2F"/>
    <w:rsid w:val="00FF5CD4"/>
    <w:rsid w:val="00FF5DA2"/>
    <w:rsid w:val="00FF5F63"/>
    <w:rsid w:val="00FF6047"/>
    <w:rsid w:val="00FF6191"/>
    <w:rsid w:val="00FF62CD"/>
    <w:rsid w:val="00FF635A"/>
    <w:rsid w:val="00FF6491"/>
    <w:rsid w:val="00FF6712"/>
    <w:rsid w:val="00FF6741"/>
    <w:rsid w:val="00FF68B2"/>
    <w:rsid w:val="00FF699D"/>
    <w:rsid w:val="00FF69A5"/>
    <w:rsid w:val="00FF6A59"/>
    <w:rsid w:val="00FF6A98"/>
    <w:rsid w:val="00FF6AF3"/>
    <w:rsid w:val="00FF6B61"/>
    <w:rsid w:val="00FF6EFB"/>
    <w:rsid w:val="00FF713D"/>
    <w:rsid w:val="00FF7174"/>
    <w:rsid w:val="00FF7204"/>
    <w:rsid w:val="00FF74BB"/>
    <w:rsid w:val="00FF7639"/>
    <w:rsid w:val="00FF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D16EB4B5-07CE-44D5-8A34-6B545086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1426C-8BE2-436C-B2FB-8424056B8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429</Words>
  <Characters>1677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Ganittha, Thirasophitlert</dc:creator>
  <cp:keywords/>
  <dc:description/>
  <cp:lastModifiedBy>Somjai, Nigonyanont</cp:lastModifiedBy>
  <cp:revision>3</cp:revision>
  <cp:lastPrinted>2018-11-13T11:15:00Z</cp:lastPrinted>
  <dcterms:created xsi:type="dcterms:W3CDTF">2018-11-14T05:46:00Z</dcterms:created>
  <dcterms:modified xsi:type="dcterms:W3CDTF">2018-11-14T05:49:00Z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