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5A4" w:rsidRDefault="006B064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 xml:space="preserve">  </w:t>
      </w: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61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5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>บริษัท สุ</w:t>
      </w:r>
      <w:proofErr w:type="spellStart"/>
      <w:r w:rsidRPr="00E07D86">
        <w:rPr>
          <w:rFonts w:ascii="Angsana New" w:hAnsi="Angsana New"/>
          <w:b/>
          <w:bCs/>
          <w:sz w:val="52"/>
          <w:szCs w:val="52"/>
          <w:cs/>
        </w:rPr>
        <w:t>รพลฟู้ดส์</w:t>
      </w:r>
      <w:proofErr w:type="spellEnd"/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7C555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3125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7C555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732CF8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531252" w:rsidRPr="00A4230F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3125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2E21AE" w:rsidRPr="002E21AE" w:rsidRDefault="002E21AE" w:rsidP="002E21AE"/>
    <w:p w:rsidR="008B6367" w:rsidRDefault="008B6367" w:rsidP="008B6367"/>
    <w:p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6B3B1E" w:rsidRDefault="006B3B1E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B3B1E" w:rsidRPr="00A4230F" w:rsidRDefault="006B3B1E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7F5FE6" w:rsidRPr="0034439E" w:rsidRDefault="007F5FE6" w:rsidP="006B3B1E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6B3B1E" w:rsidRPr="00F63E91" w:rsidRDefault="006B3B1E" w:rsidP="006B3B1E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สุ</w:t>
      </w:r>
      <w:proofErr w:type="spellStart"/>
      <w:r w:rsidRPr="00F63E91">
        <w:rPr>
          <w:rFonts w:ascii="Angsana New" w:hAnsi="Angsana New"/>
          <w:b/>
          <w:bCs/>
          <w:sz w:val="30"/>
          <w:szCs w:val="30"/>
          <w:cs/>
        </w:rPr>
        <w:t>รพลฟู้ดส์</w:t>
      </w:r>
      <w:proofErr w:type="spellEnd"/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4A6D64" w:rsidRPr="00242C1B" w:rsidRDefault="004A6D64" w:rsidP="002E21AE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242C1B">
        <w:rPr>
          <w:rFonts w:asciiTheme="majorBidi" w:hAnsiTheme="majorBidi" w:cstheme="majorBidi"/>
          <w:spacing w:val="-2"/>
          <w:cs/>
        </w:rPr>
        <w:t>ข้าพเจ้า</w:t>
      </w:r>
      <w:r w:rsidRPr="00242C1B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242C1B">
        <w:rPr>
          <w:rFonts w:asciiTheme="majorBidi" w:hAnsiTheme="majorBidi" w:cstheme="majorBidi"/>
          <w:spacing w:val="-2"/>
          <w:cs/>
        </w:rPr>
        <w:t>ร</w:t>
      </w:r>
      <w:r w:rsidR="002E21AE" w:rsidRPr="00242C1B">
        <w:rPr>
          <w:rFonts w:asciiTheme="majorBidi" w:hAnsiTheme="majorBidi" w:cstheme="majorBidi"/>
          <w:spacing w:val="-10"/>
          <w:lang w:val="en-US"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>ณ</w:t>
      </w:r>
      <w:r w:rsidR="002E21AE" w:rsidRPr="00242C1B">
        <w:rPr>
          <w:rFonts w:asciiTheme="majorBidi" w:hAnsiTheme="majorBidi" w:cstheme="majorBidi"/>
          <w:spacing w:val="-8"/>
          <w:lang w:val="en-US"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>วันที่</w:t>
      </w:r>
      <w:r w:rsidR="002E21AE" w:rsidRPr="00242C1B">
        <w:rPr>
          <w:rFonts w:asciiTheme="majorBidi" w:hAnsiTheme="majorBidi" w:cstheme="majorBidi"/>
          <w:spacing w:val="-2"/>
          <w:lang w:val="en-US"/>
        </w:rPr>
        <w:t xml:space="preserve"> </w:t>
      </w:r>
      <w:r w:rsidR="002320F9" w:rsidRPr="00242C1B">
        <w:rPr>
          <w:rFonts w:asciiTheme="majorBidi" w:hAnsiTheme="majorBidi" w:cstheme="majorBidi"/>
          <w:spacing w:val="-2"/>
          <w:lang w:val="en-US"/>
        </w:rPr>
        <w:t>30</w:t>
      </w:r>
      <w:r w:rsidR="002B7D0A" w:rsidRPr="00242C1B">
        <w:rPr>
          <w:rFonts w:asciiTheme="majorBidi" w:hAnsiTheme="majorBidi" w:cstheme="majorBidi"/>
          <w:spacing w:val="-2"/>
          <w:cs/>
        </w:rPr>
        <w:t xml:space="preserve"> </w:t>
      </w:r>
      <w:r w:rsidR="007C5553" w:rsidRPr="007C5553">
        <w:rPr>
          <w:rFonts w:asciiTheme="majorBidi" w:hAnsiTheme="majorBidi" w:cs="Angsana New" w:hint="cs"/>
          <w:spacing w:val="-2"/>
          <w:cs/>
        </w:rPr>
        <w:t>กันยายน</w:t>
      </w:r>
      <w:r w:rsidR="002B7D0A" w:rsidRPr="00242C1B">
        <w:rPr>
          <w:rFonts w:asciiTheme="majorBidi" w:hAnsiTheme="majorBidi" w:cstheme="majorBidi"/>
          <w:spacing w:val="-2"/>
          <w:cs/>
        </w:rPr>
        <w:t xml:space="preserve"> </w:t>
      </w:r>
      <w:r w:rsidR="00732CF8">
        <w:rPr>
          <w:rFonts w:asciiTheme="majorBidi" w:hAnsiTheme="majorBidi" w:cstheme="majorBidi"/>
          <w:spacing w:val="-2"/>
          <w:lang w:val="en-US"/>
        </w:rPr>
        <w:t>2561</w:t>
      </w:r>
      <w:r w:rsidR="00523608" w:rsidRPr="00242C1B">
        <w:rPr>
          <w:rFonts w:asciiTheme="majorBidi" w:hAnsiTheme="majorBidi" w:cstheme="majorBidi"/>
          <w:spacing w:val="-2"/>
          <w:lang w:val="en-US"/>
        </w:rPr>
        <w:t xml:space="preserve"> </w:t>
      </w:r>
      <w:r w:rsidR="002E21AE" w:rsidRPr="00242C1B">
        <w:rPr>
          <w:rFonts w:asciiTheme="majorBidi" w:hAnsiTheme="majorBidi" w:cstheme="majorBidi"/>
          <w:spacing w:val="-2"/>
          <w:lang w:val="en-US"/>
        </w:rPr>
        <w:t xml:space="preserve">                  </w:t>
      </w:r>
      <w:r w:rsidRPr="00242C1B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B0941" w:rsidRPr="00242C1B">
        <w:rPr>
          <w:rFonts w:asciiTheme="majorBidi" w:hAnsiTheme="majorBidi" w:cstheme="majorBidi"/>
          <w:spacing w:val="-2"/>
          <w:cs/>
        </w:rPr>
        <w:t>สำหรับงวดสามเดือนและ</w:t>
      </w:r>
      <w:r w:rsidR="007C5553">
        <w:rPr>
          <w:rFonts w:asciiTheme="majorBidi" w:hAnsiTheme="majorBidi" w:cstheme="majorBidi" w:hint="cs"/>
          <w:spacing w:val="-2"/>
          <w:cs/>
        </w:rPr>
        <w:t>เก้า</w:t>
      </w:r>
      <w:r w:rsidR="00BB0941" w:rsidRPr="00242C1B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6B3B1E" w:rsidRPr="00242C1B">
        <w:rPr>
          <w:rFonts w:asciiTheme="majorBidi" w:hAnsiTheme="majorBidi" w:cstheme="majorBidi"/>
          <w:spacing w:val="-2"/>
          <w:lang w:val="en-US"/>
        </w:rPr>
        <w:t>30</w:t>
      </w:r>
      <w:r w:rsidR="006B3B1E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7C5553" w:rsidRPr="007C5553">
        <w:rPr>
          <w:rFonts w:asciiTheme="majorBidi" w:hAnsiTheme="majorBidi" w:cs="Angsana New" w:hint="cs"/>
          <w:spacing w:val="-2"/>
          <w:cs/>
          <w:lang w:val="en-US"/>
        </w:rPr>
        <w:t>กันยายน</w:t>
      </w:r>
      <w:r w:rsidR="006B3B1E" w:rsidRPr="00732CF8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732CF8">
        <w:rPr>
          <w:rFonts w:asciiTheme="majorBidi" w:hAnsiTheme="majorBidi" w:cstheme="majorBidi"/>
          <w:spacing w:val="-2"/>
          <w:lang w:val="en-US"/>
        </w:rPr>
        <w:t>2561</w:t>
      </w:r>
      <w:r w:rsidR="006B3B1E" w:rsidRPr="00242C1B">
        <w:rPr>
          <w:rFonts w:asciiTheme="majorBidi" w:hAnsiTheme="majorBidi" w:cstheme="majorBidi"/>
          <w:spacing w:val="-2"/>
          <w:lang w:val="en-US"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05C98" w:rsidRPr="00242C1B">
        <w:rPr>
          <w:rFonts w:asciiTheme="majorBidi" w:hAnsiTheme="majorBidi" w:cstheme="majorBidi"/>
          <w:spacing w:val="-2"/>
          <w:cs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>และงบกระแสเงินสด</w:t>
      </w:r>
      <w:r w:rsidR="00505C98" w:rsidRPr="00242C1B">
        <w:rPr>
          <w:rFonts w:asciiTheme="majorBidi" w:hAnsiTheme="majorBidi" w:cstheme="majorBidi"/>
          <w:spacing w:val="-2"/>
          <w:cs/>
        </w:rPr>
        <w:t>รวมและงบกระแสเงินสดเฉพาะกิจการ</w:t>
      </w:r>
      <w:r w:rsidRPr="00242C1B">
        <w:rPr>
          <w:rFonts w:asciiTheme="majorBidi" w:hAnsiTheme="majorBidi" w:cstheme="majorBidi"/>
          <w:spacing w:val="-2"/>
          <w:cs/>
        </w:rPr>
        <w:t>สำหรับงวด</w:t>
      </w:r>
      <w:r w:rsidR="007C5553">
        <w:rPr>
          <w:rFonts w:asciiTheme="majorBidi" w:hAnsiTheme="majorBidi" w:cstheme="majorBidi"/>
          <w:spacing w:val="-2"/>
          <w:cs/>
        </w:rPr>
        <w:t>เก้า</w:t>
      </w:r>
      <w:r w:rsidR="002B7D0A" w:rsidRPr="00242C1B">
        <w:rPr>
          <w:rFonts w:asciiTheme="majorBidi" w:hAnsiTheme="majorBidi" w:cstheme="majorBidi"/>
          <w:spacing w:val="-2"/>
          <w:cs/>
        </w:rPr>
        <w:t>เดือน</w:t>
      </w:r>
      <w:r w:rsidRPr="00242C1B">
        <w:rPr>
          <w:rFonts w:asciiTheme="majorBidi" w:hAnsiTheme="majorBidi" w:cstheme="majorBidi"/>
          <w:spacing w:val="-2"/>
          <w:cs/>
          <w:lang w:val="en-US"/>
        </w:rPr>
        <w:t xml:space="preserve">สิ้นสุดวันที่ </w:t>
      </w:r>
      <w:r w:rsidR="006B3B1E" w:rsidRPr="00242C1B">
        <w:rPr>
          <w:rFonts w:asciiTheme="majorBidi" w:hAnsiTheme="majorBidi" w:cstheme="majorBidi"/>
          <w:spacing w:val="-2"/>
          <w:lang w:val="en-US"/>
        </w:rPr>
        <w:t>30</w:t>
      </w:r>
      <w:r w:rsidR="006B3B1E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7C5553" w:rsidRPr="007C5553">
        <w:rPr>
          <w:rFonts w:asciiTheme="majorBidi" w:hAnsiTheme="majorBidi" w:cs="Angsana New" w:hint="cs"/>
          <w:spacing w:val="-2"/>
          <w:cs/>
          <w:lang w:val="en-US"/>
        </w:rPr>
        <w:t>กันยายน</w:t>
      </w:r>
      <w:r w:rsidR="006B3B1E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732CF8">
        <w:rPr>
          <w:rFonts w:asciiTheme="majorBidi" w:hAnsiTheme="majorBidi" w:cstheme="majorBidi"/>
          <w:spacing w:val="-2"/>
          <w:lang w:val="en-US"/>
        </w:rPr>
        <w:t>2561</w:t>
      </w:r>
      <w:r w:rsidRPr="00242C1B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 สุ</w:t>
      </w:r>
      <w:proofErr w:type="spellStart"/>
      <w:r w:rsidRPr="00242C1B">
        <w:rPr>
          <w:rFonts w:asciiTheme="majorBidi" w:hAnsiTheme="majorBidi" w:cstheme="majorBidi"/>
          <w:spacing w:val="-2"/>
          <w:cs/>
        </w:rPr>
        <w:t>รพลฟู้ดส์</w:t>
      </w:r>
      <w:proofErr w:type="spellEnd"/>
      <w:r w:rsidRPr="00242C1B">
        <w:rPr>
          <w:rFonts w:asciiTheme="majorBidi" w:hAnsiTheme="majorBidi" w:cstheme="majorBidi"/>
          <w:spacing w:val="-2"/>
          <w:cs/>
        </w:rPr>
        <w:t xml:space="preserve"> จำกัด (มหาชน) และบริษัทย่อย และของเฉพาะบริษัท สุ</w:t>
      </w:r>
      <w:proofErr w:type="spellStart"/>
      <w:r w:rsidRPr="00242C1B">
        <w:rPr>
          <w:rFonts w:asciiTheme="majorBidi" w:hAnsiTheme="majorBidi" w:cstheme="majorBidi"/>
          <w:spacing w:val="-2"/>
          <w:cs/>
        </w:rPr>
        <w:t>รพลฟู้ดส์</w:t>
      </w:r>
      <w:proofErr w:type="spellEnd"/>
      <w:r w:rsidRPr="00242C1B">
        <w:rPr>
          <w:rFonts w:asciiTheme="majorBidi" w:hAnsiTheme="majorBidi" w:cstheme="majorBidi"/>
          <w:spacing w:val="-2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332F2C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332F2C" w:rsidRPr="00242C1B">
        <w:rPr>
          <w:rFonts w:asciiTheme="majorBidi" w:hAnsiTheme="majorBidi" w:cstheme="majorBidi"/>
          <w:spacing w:val="-2"/>
          <w:lang w:val="en-US"/>
        </w:rPr>
        <w:t>34</w:t>
      </w:r>
      <w:r w:rsidR="00332F2C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 xml:space="preserve">เรื่อง </w:t>
      </w:r>
      <w:r w:rsidR="009725EF" w:rsidRPr="009725EF">
        <w:rPr>
          <w:rFonts w:asciiTheme="majorBidi" w:hAnsiTheme="majorBidi" w:cs="Angsana New" w:hint="cs"/>
          <w:spacing w:val="-2"/>
          <w:cs/>
        </w:rPr>
        <w:t>การรายงานทางการเงินระหว่างกาล</w:t>
      </w:r>
      <w:r w:rsidR="009725EF" w:rsidRPr="009725EF">
        <w:rPr>
          <w:rFonts w:asciiTheme="majorBidi" w:hAnsiTheme="majorBidi" w:cs="Angsana New"/>
          <w:spacing w:val="-2"/>
          <w:cs/>
        </w:rPr>
        <w:t xml:space="preserve"> </w:t>
      </w:r>
      <w:r w:rsidR="009725EF" w:rsidRPr="009725EF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B36E9" w:rsidRDefault="007C5553" w:rsidP="007C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67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</w:p>
    <w:p w:rsidR="004A6D64" w:rsidRDefault="004A6D64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A6D64" w:rsidRPr="0034439E" w:rsidRDefault="004A6D64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34439E" w:rsidRPr="001F1790" w:rsidRDefault="0034439E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D04FC6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</w:t>
      </w:r>
      <w:r w:rsidR="008F65B5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="00230E6F"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:rsidR="004A6D64" w:rsidRDefault="004A6D64" w:rsidP="004A6D64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</w:p>
    <w:p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90F90" w:rsidRDefault="00590F90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90F90" w:rsidRDefault="00590F90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70FA6" w:rsidRDefault="00F70FA6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:rsidR="0034439E" w:rsidRDefault="004A6D6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34439E" w:rsidRDefault="0034439E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4439E" w:rsidRPr="001F1790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="00523608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5E21D9">
        <w:rPr>
          <w:rFonts w:ascii="Angsana New" w:hAnsi="Angsana New"/>
          <w:sz w:val="30"/>
          <w:szCs w:val="30"/>
        </w:rPr>
        <w:t xml:space="preserve">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F371CC" w:rsidRPr="00F371CC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F371CC" w:rsidRPr="00F371CC">
        <w:rPr>
          <w:rFonts w:ascii="Angsana New" w:hAnsi="Angsana New"/>
          <w:sz w:val="30"/>
          <w:szCs w:val="30"/>
          <w:cs/>
        </w:rPr>
        <w:t xml:space="preserve"> </w:t>
      </w:r>
      <w:r w:rsidR="00F371CC" w:rsidRPr="00F371C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:rsidR="0039184C" w:rsidRPr="00D266BA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8230DC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A4491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E37282" w:rsidRPr="00246993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proofErr w:type="spellStart"/>
      <w:r w:rsidR="00B45751">
        <w:rPr>
          <w:rFonts w:ascii="Angsana New" w:hAnsi="Angsana New" w:cs="Angsana New" w:hint="cs"/>
          <w:cs/>
        </w:rPr>
        <w:t>อรวรรณ</w:t>
      </w:r>
      <w:proofErr w:type="spellEnd"/>
      <w:r w:rsidR="00B45751">
        <w:rPr>
          <w:rFonts w:ascii="Angsana New" w:hAnsi="Angsana New" w:cs="Angsana New" w:hint="cs"/>
          <w:cs/>
        </w:rPr>
        <w:t xml:space="preserve"> </w:t>
      </w:r>
      <w:proofErr w:type="spellStart"/>
      <w:r w:rsidR="00B45751">
        <w:rPr>
          <w:rFonts w:ascii="Angsana New" w:hAnsi="Angsana New" w:cs="Angsana New" w:hint="cs"/>
          <w:cs/>
        </w:rPr>
        <w:t>ศิ</w:t>
      </w:r>
      <w:proofErr w:type="spellEnd"/>
      <w:r w:rsidR="00B45751">
        <w:rPr>
          <w:rFonts w:ascii="Angsana New" w:hAnsi="Angsana New" w:cs="Angsana New" w:hint="cs"/>
          <w:cs/>
        </w:rPr>
        <w:t>ริ</w:t>
      </w:r>
      <w:proofErr w:type="spellStart"/>
      <w:r w:rsidR="00B45751">
        <w:rPr>
          <w:rFonts w:ascii="Angsana New" w:hAnsi="Angsana New" w:cs="Angsana New" w:hint="cs"/>
          <w:cs/>
        </w:rPr>
        <w:t>รัตน</w:t>
      </w:r>
      <w:proofErr w:type="spellEnd"/>
      <w:r w:rsidR="00B45751">
        <w:rPr>
          <w:rFonts w:ascii="Angsana New" w:hAnsi="Angsana New" w:cs="Angsana New" w:hint="cs"/>
          <w:cs/>
        </w:rPr>
        <w:t>วงศ์</w:t>
      </w:r>
      <w:r w:rsidRPr="00246993">
        <w:rPr>
          <w:rFonts w:ascii="Angsana New" w:hAnsi="Angsana New" w:cs="Angsana New"/>
          <w:lang w:val="en-US"/>
        </w:rPr>
        <w:t>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Pr="00246993">
        <w:rPr>
          <w:rFonts w:ascii="Angsana New" w:hAnsi="Angsana New" w:cs="Angsana New"/>
          <w:lang w:val="en-US"/>
        </w:rPr>
        <w:t>3</w:t>
      </w:r>
      <w:r w:rsidR="00B45751">
        <w:rPr>
          <w:rFonts w:ascii="Angsana New" w:hAnsi="Angsana New" w:cs="Angsana New"/>
          <w:lang w:val="en-US"/>
        </w:rPr>
        <w:t>757</w:t>
      </w: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46993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46993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246993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246993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39184C" w:rsidRPr="00246993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236606" w:rsidRDefault="005D47DE" w:rsidP="00236606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CF65D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071D73">
        <w:rPr>
          <w:rFonts w:ascii="Angsana New" w:hAnsi="Angsana New"/>
          <w:sz w:val="30"/>
          <w:szCs w:val="30"/>
        </w:rPr>
        <w:t xml:space="preserve"> 25</w:t>
      </w:r>
      <w:r w:rsidR="00405F00">
        <w:rPr>
          <w:rFonts w:ascii="Angsana New" w:hAnsi="Angsana New"/>
          <w:sz w:val="30"/>
          <w:szCs w:val="30"/>
        </w:rPr>
        <w:t>6</w:t>
      </w:r>
      <w:r w:rsidR="00732CF8">
        <w:rPr>
          <w:rFonts w:ascii="Angsana New" w:hAnsi="Angsana New"/>
          <w:sz w:val="30"/>
          <w:szCs w:val="30"/>
        </w:rPr>
        <w:t>1</w:t>
      </w:r>
    </w:p>
    <w:sectPr w:rsidR="00236606" w:rsidSect="002172EA">
      <w:headerReference w:type="default" r:id="rId12"/>
      <w:footerReference w:type="default" r:id="rId13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7EF" w:rsidRDefault="00EB47EF" w:rsidP="004956B4">
      <w:r>
        <w:separator/>
      </w:r>
    </w:p>
  </w:endnote>
  <w:endnote w:type="continuationSeparator" w:id="0">
    <w:p w:rsidR="00EB47EF" w:rsidRDefault="00EB47E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Default="00EB47EF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:rsidR="00EB47EF" w:rsidRDefault="00EB47EF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6F59B5" w:rsidRDefault="00EB47EF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172EA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B47EF" w:rsidRPr="007661AC" w:rsidRDefault="00EB47EF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7661AC" w:rsidRDefault="00EB47EF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9249A5" w:rsidRDefault="00EB47EF" w:rsidP="009249A5">
    <w:pPr>
      <w:pStyle w:val="Footer"/>
      <w:jc w:val="center"/>
      <w:rPr>
        <w:rStyle w:val="PageNumber"/>
        <w:rFonts w:ascii="Angsana New" w:hAnsi="Angsana New"/>
        <w:sz w:val="30"/>
        <w:szCs w:val="30"/>
      </w:rPr>
    </w:pPr>
    <w:r w:rsidRPr="009249A5">
      <w:rPr>
        <w:rStyle w:val="PageNumber"/>
        <w:rFonts w:ascii="Angsana New" w:hAnsi="Angsana New"/>
        <w:sz w:val="30"/>
        <w:szCs w:val="30"/>
      </w:rPr>
      <w:fldChar w:fldCharType="begin"/>
    </w:r>
    <w:r w:rsidRPr="009249A5">
      <w:rPr>
        <w:rStyle w:val="PageNumber"/>
        <w:rFonts w:ascii="Angsana New" w:hAnsi="Angsana New"/>
        <w:sz w:val="30"/>
        <w:szCs w:val="30"/>
      </w:rPr>
      <w:instrText xml:space="preserve"> PAGE   \* MERGEFORMAT </w:instrText>
    </w:r>
    <w:r w:rsidRPr="009249A5">
      <w:rPr>
        <w:rStyle w:val="PageNumber"/>
        <w:rFonts w:ascii="Angsana New" w:hAnsi="Angsana New"/>
        <w:sz w:val="30"/>
        <w:szCs w:val="30"/>
      </w:rPr>
      <w:fldChar w:fldCharType="separate"/>
    </w:r>
    <w:r w:rsidR="002172EA">
      <w:rPr>
        <w:rStyle w:val="PageNumber"/>
        <w:rFonts w:ascii="Angsana New" w:hAnsi="Angsana New"/>
        <w:noProof/>
        <w:sz w:val="30"/>
        <w:szCs w:val="30"/>
      </w:rPr>
      <w:t>2</w:t>
    </w:r>
    <w:r w:rsidRPr="009249A5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7EF" w:rsidRDefault="00EB47EF" w:rsidP="004956B4">
      <w:r>
        <w:separator/>
      </w:r>
    </w:p>
  </w:footnote>
  <w:footnote w:type="continuationSeparator" w:id="0">
    <w:p w:rsidR="00EB47EF" w:rsidRDefault="00EB47E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Default="00EB47E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B47EF" w:rsidRDefault="00EB47E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B47EF" w:rsidRPr="006F59B5" w:rsidRDefault="00EB47E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Default="00EB47EF" w:rsidP="00DB4E0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EB47EF" w:rsidRPr="00D74AD8" w:rsidRDefault="00EB47E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1F0D5C89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3"/>
  </w:num>
  <w:num w:numId="14">
    <w:abstractNumId w:val="17"/>
  </w:num>
  <w:num w:numId="15">
    <w:abstractNumId w:val="19"/>
  </w:num>
  <w:num w:numId="16">
    <w:abstractNumId w:val="24"/>
  </w:num>
  <w:num w:numId="17">
    <w:abstractNumId w:val="25"/>
  </w:num>
  <w:num w:numId="18">
    <w:abstractNumId w:val="21"/>
  </w:num>
  <w:num w:numId="19">
    <w:abstractNumId w:val="12"/>
  </w:num>
  <w:num w:numId="20">
    <w:abstractNumId w:val="14"/>
  </w:num>
  <w:num w:numId="21">
    <w:abstractNumId w:val="20"/>
  </w:num>
  <w:num w:numId="22">
    <w:abstractNumId w:val="13"/>
  </w:num>
  <w:num w:numId="23">
    <w:abstractNumId w:val="15"/>
  </w:num>
  <w:num w:numId="24">
    <w:abstractNumId w:val="11"/>
  </w:num>
  <w:num w:numId="25">
    <w:abstractNumId w:val="10"/>
  </w:num>
  <w:num w:numId="26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987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A4B"/>
    <w:rsid w:val="00005CC9"/>
    <w:rsid w:val="000065E8"/>
    <w:rsid w:val="00006B07"/>
    <w:rsid w:val="00007539"/>
    <w:rsid w:val="000077BF"/>
    <w:rsid w:val="00010C47"/>
    <w:rsid w:val="000111F3"/>
    <w:rsid w:val="000112FF"/>
    <w:rsid w:val="00011635"/>
    <w:rsid w:val="0001177B"/>
    <w:rsid w:val="00013277"/>
    <w:rsid w:val="000133E6"/>
    <w:rsid w:val="0001378E"/>
    <w:rsid w:val="00013F72"/>
    <w:rsid w:val="0001451A"/>
    <w:rsid w:val="000149CF"/>
    <w:rsid w:val="00015137"/>
    <w:rsid w:val="00015305"/>
    <w:rsid w:val="0001566D"/>
    <w:rsid w:val="00015686"/>
    <w:rsid w:val="000168A1"/>
    <w:rsid w:val="000171A7"/>
    <w:rsid w:val="00017704"/>
    <w:rsid w:val="00017E07"/>
    <w:rsid w:val="0002034E"/>
    <w:rsid w:val="00020BC1"/>
    <w:rsid w:val="00020BDB"/>
    <w:rsid w:val="0002122B"/>
    <w:rsid w:val="000218DF"/>
    <w:rsid w:val="00021B08"/>
    <w:rsid w:val="00023E11"/>
    <w:rsid w:val="000243E1"/>
    <w:rsid w:val="00024E7C"/>
    <w:rsid w:val="00024F70"/>
    <w:rsid w:val="000271F2"/>
    <w:rsid w:val="000274D8"/>
    <w:rsid w:val="000278F4"/>
    <w:rsid w:val="00027AF3"/>
    <w:rsid w:val="000301ED"/>
    <w:rsid w:val="000304CF"/>
    <w:rsid w:val="00031890"/>
    <w:rsid w:val="00031A85"/>
    <w:rsid w:val="00032181"/>
    <w:rsid w:val="000325A4"/>
    <w:rsid w:val="000327A5"/>
    <w:rsid w:val="00033524"/>
    <w:rsid w:val="000339B8"/>
    <w:rsid w:val="00035AA5"/>
    <w:rsid w:val="000372CE"/>
    <w:rsid w:val="0003733B"/>
    <w:rsid w:val="00037B03"/>
    <w:rsid w:val="00037B04"/>
    <w:rsid w:val="00040183"/>
    <w:rsid w:val="00040382"/>
    <w:rsid w:val="00040A54"/>
    <w:rsid w:val="00040ACC"/>
    <w:rsid w:val="000417AA"/>
    <w:rsid w:val="000418E4"/>
    <w:rsid w:val="00042008"/>
    <w:rsid w:val="00042173"/>
    <w:rsid w:val="00043202"/>
    <w:rsid w:val="00043446"/>
    <w:rsid w:val="00043F38"/>
    <w:rsid w:val="000443D1"/>
    <w:rsid w:val="00044F10"/>
    <w:rsid w:val="00044F6A"/>
    <w:rsid w:val="000451CF"/>
    <w:rsid w:val="000455F1"/>
    <w:rsid w:val="000456B5"/>
    <w:rsid w:val="00046946"/>
    <w:rsid w:val="00046BD1"/>
    <w:rsid w:val="00046C99"/>
    <w:rsid w:val="00047325"/>
    <w:rsid w:val="00050AD4"/>
    <w:rsid w:val="00051D7D"/>
    <w:rsid w:val="000521AD"/>
    <w:rsid w:val="000525BE"/>
    <w:rsid w:val="00052C29"/>
    <w:rsid w:val="00055144"/>
    <w:rsid w:val="00055960"/>
    <w:rsid w:val="00055D63"/>
    <w:rsid w:val="000566B0"/>
    <w:rsid w:val="000566E4"/>
    <w:rsid w:val="000567C9"/>
    <w:rsid w:val="000568EF"/>
    <w:rsid w:val="000574DA"/>
    <w:rsid w:val="00057637"/>
    <w:rsid w:val="00057FA4"/>
    <w:rsid w:val="00060244"/>
    <w:rsid w:val="0006098A"/>
    <w:rsid w:val="00060B69"/>
    <w:rsid w:val="0006210C"/>
    <w:rsid w:val="000622B0"/>
    <w:rsid w:val="00062ABE"/>
    <w:rsid w:val="00062B9C"/>
    <w:rsid w:val="00063D9F"/>
    <w:rsid w:val="00063FFE"/>
    <w:rsid w:val="0006402D"/>
    <w:rsid w:val="00064692"/>
    <w:rsid w:val="000646A7"/>
    <w:rsid w:val="0006530F"/>
    <w:rsid w:val="000654CE"/>
    <w:rsid w:val="000656E1"/>
    <w:rsid w:val="00065A19"/>
    <w:rsid w:val="00065C80"/>
    <w:rsid w:val="000662D8"/>
    <w:rsid w:val="0006692E"/>
    <w:rsid w:val="00066A1A"/>
    <w:rsid w:val="000671D5"/>
    <w:rsid w:val="000674B3"/>
    <w:rsid w:val="00067940"/>
    <w:rsid w:val="00067D22"/>
    <w:rsid w:val="00067EF7"/>
    <w:rsid w:val="00071735"/>
    <w:rsid w:val="00071D73"/>
    <w:rsid w:val="00073068"/>
    <w:rsid w:val="000730CF"/>
    <w:rsid w:val="00073179"/>
    <w:rsid w:val="0007324F"/>
    <w:rsid w:val="00073B26"/>
    <w:rsid w:val="0007423B"/>
    <w:rsid w:val="00074408"/>
    <w:rsid w:val="000744FA"/>
    <w:rsid w:val="000747C5"/>
    <w:rsid w:val="0007509B"/>
    <w:rsid w:val="000751B4"/>
    <w:rsid w:val="000754D3"/>
    <w:rsid w:val="00076DEE"/>
    <w:rsid w:val="00077105"/>
    <w:rsid w:val="0007719F"/>
    <w:rsid w:val="000800A1"/>
    <w:rsid w:val="000802CE"/>
    <w:rsid w:val="00081C07"/>
    <w:rsid w:val="000820E2"/>
    <w:rsid w:val="000821F3"/>
    <w:rsid w:val="00082E3A"/>
    <w:rsid w:val="00082F02"/>
    <w:rsid w:val="00082F24"/>
    <w:rsid w:val="0008356D"/>
    <w:rsid w:val="000836CF"/>
    <w:rsid w:val="00083766"/>
    <w:rsid w:val="000837B1"/>
    <w:rsid w:val="00083AA4"/>
    <w:rsid w:val="00083D1E"/>
    <w:rsid w:val="00084401"/>
    <w:rsid w:val="000858C9"/>
    <w:rsid w:val="00086BB2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311C"/>
    <w:rsid w:val="000931A2"/>
    <w:rsid w:val="0009332C"/>
    <w:rsid w:val="000939DC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5099"/>
    <w:rsid w:val="000C52FB"/>
    <w:rsid w:val="000C5373"/>
    <w:rsid w:val="000C6049"/>
    <w:rsid w:val="000C656A"/>
    <w:rsid w:val="000C69E9"/>
    <w:rsid w:val="000C6A92"/>
    <w:rsid w:val="000C6D34"/>
    <w:rsid w:val="000C6EEE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2B9"/>
    <w:rsid w:val="000D79DC"/>
    <w:rsid w:val="000E01AC"/>
    <w:rsid w:val="000E04EB"/>
    <w:rsid w:val="000E0CBF"/>
    <w:rsid w:val="000E1118"/>
    <w:rsid w:val="000E12FB"/>
    <w:rsid w:val="000E1365"/>
    <w:rsid w:val="000E1581"/>
    <w:rsid w:val="000E220D"/>
    <w:rsid w:val="000E22AF"/>
    <w:rsid w:val="000E29A8"/>
    <w:rsid w:val="000E33FE"/>
    <w:rsid w:val="000E3B96"/>
    <w:rsid w:val="000E3DD4"/>
    <w:rsid w:val="000E3E94"/>
    <w:rsid w:val="000E4674"/>
    <w:rsid w:val="000E54CF"/>
    <w:rsid w:val="000E558A"/>
    <w:rsid w:val="000E6A68"/>
    <w:rsid w:val="000E6CEA"/>
    <w:rsid w:val="000E74E0"/>
    <w:rsid w:val="000E7A5E"/>
    <w:rsid w:val="000E7B59"/>
    <w:rsid w:val="000E7E13"/>
    <w:rsid w:val="000F0248"/>
    <w:rsid w:val="000F12FB"/>
    <w:rsid w:val="000F1371"/>
    <w:rsid w:val="000F1D70"/>
    <w:rsid w:val="000F2B8B"/>
    <w:rsid w:val="000F3711"/>
    <w:rsid w:val="000F3730"/>
    <w:rsid w:val="000F395C"/>
    <w:rsid w:val="000F471A"/>
    <w:rsid w:val="000F5837"/>
    <w:rsid w:val="000F68CA"/>
    <w:rsid w:val="000F717A"/>
    <w:rsid w:val="000F7429"/>
    <w:rsid w:val="000F7944"/>
    <w:rsid w:val="000F7B70"/>
    <w:rsid w:val="001004B6"/>
    <w:rsid w:val="001012BC"/>
    <w:rsid w:val="00102467"/>
    <w:rsid w:val="001044D5"/>
    <w:rsid w:val="00105CB6"/>
    <w:rsid w:val="00106179"/>
    <w:rsid w:val="0010634C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744"/>
    <w:rsid w:val="00123655"/>
    <w:rsid w:val="001245DB"/>
    <w:rsid w:val="00124623"/>
    <w:rsid w:val="001246E7"/>
    <w:rsid w:val="00124E01"/>
    <w:rsid w:val="00126240"/>
    <w:rsid w:val="00126412"/>
    <w:rsid w:val="00126C10"/>
    <w:rsid w:val="0012709A"/>
    <w:rsid w:val="00127299"/>
    <w:rsid w:val="001273AC"/>
    <w:rsid w:val="00130A0F"/>
    <w:rsid w:val="00130FA8"/>
    <w:rsid w:val="00132190"/>
    <w:rsid w:val="00132E1B"/>
    <w:rsid w:val="00132E24"/>
    <w:rsid w:val="001330CE"/>
    <w:rsid w:val="001333E8"/>
    <w:rsid w:val="0013481D"/>
    <w:rsid w:val="00134DDE"/>
    <w:rsid w:val="0013514E"/>
    <w:rsid w:val="00135614"/>
    <w:rsid w:val="001358D7"/>
    <w:rsid w:val="00135B2A"/>
    <w:rsid w:val="00136698"/>
    <w:rsid w:val="0013735B"/>
    <w:rsid w:val="00137B61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B90"/>
    <w:rsid w:val="001502D9"/>
    <w:rsid w:val="001504CF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52C"/>
    <w:rsid w:val="0017053B"/>
    <w:rsid w:val="00171086"/>
    <w:rsid w:val="0017121D"/>
    <w:rsid w:val="00171D05"/>
    <w:rsid w:val="00172A69"/>
    <w:rsid w:val="00172B9D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484D"/>
    <w:rsid w:val="00184878"/>
    <w:rsid w:val="0018530E"/>
    <w:rsid w:val="001853F3"/>
    <w:rsid w:val="001863FD"/>
    <w:rsid w:val="00187060"/>
    <w:rsid w:val="00187A43"/>
    <w:rsid w:val="00187CE3"/>
    <w:rsid w:val="00191766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AFA"/>
    <w:rsid w:val="001965F4"/>
    <w:rsid w:val="00196812"/>
    <w:rsid w:val="00196A5F"/>
    <w:rsid w:val="001976D4"/>
    <w:rsid w:val="001976D7"/>
    <w:rsid w:val="00197EC9"/>
    <w:rsid w:val="001A03F5"/>
    <w:rsid w:val="001A0BCC"/>
    <w:rsid w:val="001A0BDA"/>
    <w:rsid w:val="001A17A2"/>
    <w:rsid w:val="001A197B"/>
    <w:rsid w:val="001A1C0F"/>
    <w:rsid w:val="001A22D8"/>
    <w:rsid w:val="001A2E5D"/>
    <w:rsid w:val="001A33DE"/>
    <w:rsid w:val="001A3FBE"/>
    <w:rsid w:val="001A47DD"/>
    <w:rsid w:val="001A4CD5"/>
    <w:rsid w:val="001A5738"/>
    <w:rsid w:val="001A6298"/>
    <w:rsid w:val="001A6345"/>
    <w:rsid w:val="001A72D8"/>
    <w:rsid w:val="001A7E80"/>
    <w:rsid w:val="001B02B8"/>
    <w:rsid w:val="001B0F3C"/>
    <w:rsid w:val="001B1C98"/>
    <w:rsid w:val="001B20F7"/>
    <w:rsid w:val="001B2428"/>
    <w:rsid w:val="001B253E"/>
    <w:rsid w:val="001B2F02"/>
    <w:rsid w:val="001B36E9"/>
    <w:rsid w:val="001B370B"/>
    <w:rsid w:val="001B4B06"/>
    <w:rsid w:val="001B4E79"/>
    <w:rsid w:val="001B5B5C"/>
    <w:rsid w:val="001B60EA"/>
    <w:rsid w:val="001B6335"/>
    <w:rsid w:val="001B6361"/>
    <w:rsid w:val="001B66AD"/>
    <w:rsid w:val="001B68F1"/>
    <w:rsid w:val="001B772E"/>
    <w:rsid w:val="001B7A9F"/>
    <w:rsid w:val="001B7BF5"/>
    <w:rsid w:val="001B7C5F"/>
    <w:rsid w:val="001C0137"/>
    <w:rsid w:val="001C0442"/>
    <w:rsid w:val="001C04D8"/>
    <w:rsid w:val="001C060D"/>
    <w:rsid w:val="001C13BB"/>
    <w:rsid w:val="001C16DA"/>
    <w:rsid w:val="001C16E5"/>
    <w:rsid w:val="001C1816"/>
    <w:rsid w:val="001C2233"/>
    <w:rsid w:val="001C3FC5"/>
    <w:rsid w:val="001C4208"/>
    <w:rsid w:val="001C43F3"/>
    <w:rsid w:val="001C4480"/>
    <w:rsid w:val="001C462D"/>
    <w:rsid w:val="001C5F69"/>
    <w:rsid w:val="001C644B"/>
    <w:rsid w:val="001C66BB"/>
    <w:rsid w:val="001C78D2"/>
    <w:rsid w:val="001D0777"/>
    <w:rsid w:val="001D0996"/>
    <w:rsid w:val="001D0CCA"/>
    <w:rsid w:val="001D0E2E"/>
    <w:rsid w:val="001D1F50"/>
    <w:rsid w:val="001D1FC6"/>
    <w:rsid w:val="001D21CF"/>
    <w:rsid w:val="001D2250"/>
    <w:rsid w:val="001D243D"/>
    <w:rsid w:val="001D283E"/>
    <w:rsid w:val="001D30E6"/>
    <w:rsid w:val="001D3A47"/>
    <w:rsid w:val="001D493D"/>
    <w:rsid w:val="001D5714"/>
    <w:rsid w:val="001D59CA"/>
    <w:rsid w:val="001D5EC4"/>
    <w:rsid w:val="001D660A"/>
    <w:rsid w:val="001D6D5E"/>
    <w:rsid w:val="001D7310"/>
    <w:rsid w:val="001D7475"/>
    <w:rsid w:val="001D7728"/>
    <w:rsid w:val="001D7875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981"/>
    <w:rsid w:val="001E4CE6"/>
    <w:rsid w:val="001E53CB"/>
    <w:rsid w:val="001E6E82"/>
    <w:rsid w:val="001E7716"/>
    <w:rsid w:val="001E789C"/>
    <w:rsid w:val="001F064E"/>
    <w:rsid w:val="001F078B"/>
    <w:rsid w:val="001F10A5"/>
    <w:rsid w:val="001F14AA"/>
    <w:rsid w:val="001F16F8"/>
    <w:rsid w:val="001F1F28"/>
    <w:rsid w:val="001F4204"/>
    <w:rsid w:val="001F4547"/>
    <w:rsid w:val="001F47A9"/>
    <w:rsid w:val="001F54F2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313"/>
    <w:rsid w:val="00213B27"/>
    <w:rsid w:val="002146F2"/>
    <w:rsid w:val="002148F1"/>
    <w:rsid w:val="00214F5D"/>
    <w:rsid w:val="002154EB"/>
    <w:rsid w:val="00215C32"/>
    <w:rsid w:val="00215F90"/>
    <w:rsid w:val="002160B3"/>
    <w:rsid w:val="0021696C"/>
    <w:rsid w:val="00216B83"/>
    <w:rsid w:val="00217019"/>
    <w:rsid w:val="002172EA"/>
    <w:rsid w:val="002176F1"/>
    <w:rsid w:val="00217B1D"/>
    <w:rsid w:val="00221185"/>
    <w:rsid w:val="002214B0"/>
    <w:rsid w:val="0022177F"/>
    <w:rsid w:val="00221929"/>
    <w:rsid w:val="00224285"/>
    <w:rsid w:val="00224653"/>
    <w:rsid w:val="0022488A"/>
    <w:rsid w:val="00225069"/>
    <w:rsid w:val="00226549"/>
    <w:rsid w:val="0022669C"/>
    <w:rsid w:val="00227E54"/>
    <w:rsid w:val="00230E6F"/>
    <w:rsid w:val="00231242"/>
    <w:rsid w:val="00231814"/>
    <w:rsid w:val="00231B5C"/>
    <w:rsid w:val="002320F9"/>
    <w:rsid w:val="0023279E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716"/>
    <w:rsid w:val="00243EBF"/>
    <w:rsid w:val="00243FA7"/>
    <w:rsid w:val="002450FF"/>
    <w:rsid w:val="002460B8"/>
    <w:rsid w:val="00246520"/>
    <w:rsid w:val="002465A1"/>
    <w:rsid w:val="0024696B"/>
    <w:rsid w:val="00246993"/>
    <w:rsid w:val="0024709D"/>
    <w:rsid w:val="00247406"/>
    <w:rsid w:val="00247F40"/>
    <w:rsid w:val="00250D8F"/>
    <w:rsid w:val="0025269E"/>
    <w:rsid w:val="0025337C"/>
    <w:rsid w:val="002541AC"/>
    <w:rsid w:val="00254EC3"/>
    <w:rsid w:val="0025518D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237"/>
    <w:rsid w:val="0026354E"/>
    <w:rsid w:val="00264DCD"/>
    <w:rsid w:val="00265A63"/>
    <w:rsid w:val="00265C0F"/>
    <w:rsid w:val="00266862"/>
    <w:rsid w:val="00266BEF"/>
    <w:rsid w:val="00270241"/>
    <w:rsid w:val="002703AE"/>
    <w:rsid w:val="002705A4"/>
    <w:rsid w:val="00270D01"/>
    <w:rsid w:val="0027140F"/>
    <w:rsid w:val="00271A89"/>
    <w:rsid w:val="00272CDB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93E"/>
    <w:rsid w:val="00275F65"/>
    <w:rsid w:val="0027617A"/>
    <w:rsid w:val="002764C1"/>
    <w:rsid w:val="0027651D"/>
    <w:rsid w:val="002766EB"/>
    <w:rsid w:val="0028098B"/>
    <w:rsid w:val="00280EBB"/>
    <w:rsid w:val="0028121F"/>
    <w:rsid w:val="00281D41"/>
    <w:rsid w:val="0028232B"/>
    <w:rsid w:val="002823F0"/>
    <w:rsid w:val="00283571"/>
    <w:rsid w:val="002837DD"/>
    <w:rsid w:val="00283F1F"/>
    <w:rsid w:val="00284678"/>
    <w:rsid w:val="00285652"/>
    <w:rsid w:val="002860A7"/>
    <w:rsid w:val="002863F0"/>
    <w:rsid w:val="00286E77"/>
    <w:rsid w:val="0029147A"/>
    <w:rsid w:val="0029187D"/>
    <w:rsid w:val="002919F2"/>
    <w:rsid w:val="00291AAE"/>
    <w:rsid w:val="00291C0D"/>
    <w:rsid w:val="00292301"/>
    <w:rsid w:val="002925C4"/>
    <w:rsid w:val="00293278"/>
    <w:rsid w:val="002944DD"/>
    <w:rsid w:val="00294536"/>
    <w:rsid w:val="00294730"/>
    <w:rsid w:val="00294AC8"/>
    <w:rsid w:val="00294BB0"/>
    <w:rsid w:val="00294BB1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9FE"/>
    <w:rsid w:val="002A7E01"/>
    <w:rsid w:val="002B03CE"/>
    <w:rsid w:val="002B09AD"/>
    <w:rsid w:val="002B0FA3"/>
    <w:rsid w:val="002B1624"/>
    <w:rsid w:val="002B19E5"/>
    <w:rsid w:val="002B32BD"/>
    <w:rsid w:val="002B3DEF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99F"/>
    <w:rsid w:val="002C13BE"/>
    <w:rsid w:val="002C1569"/>
    <w:rsid w:val="002C1750"/>
    <w:rsid w:val="002C1FD7"/>
    <w:rsid w:val="002C3CCD"/>
    <w:rsid w:val="002C4010"/>
    <w:rsid w:val="002C40ED"/>
    <w:rsid w:val="002C4FE0"/>
    <w:rsid w:val="002C5D2A"/>
    <w:rsid w:val="002C5FC8"/>
    <w:rsid w:val="002C7334"/>
    <w:rsid w:val="002C7401"/>
    <w:rsid w:val="002C77DA"/>
    <w:rsid w:val="002C7B94"/>
    <w:rsid w:val="002C7C7F"/>
    <w:rsid w:val="002D0421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DEF"/>
    <w:rsid w:val="002D4072"/>
    <w:rsid w:val="002D5B2D"/>
    <w:rsid w:val="002D642B"/>
    <w:rsid w:val="002D6A2F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CFA"/>
    <w:rsid w:val="0030708B"/>
    <w:rsid w:val="00307988"/>
    <w:rsid w:val="00310212"/>
    <w:rsid w:val="00310820"/>
    <w:rsid w:val="0031135A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7668"/>
    <w:rsid w:val="00317EF6"/>
    <w:rsid w:val="00317FF4"/>
    <w:rsid w:val="003207EB"/>
    <w:rsid w:val="00320AF8"/>
    <w:rsid w:val="003226A2"/>
    <w:rsid w:val="00322FB9"/>
    <w:rsid w:val="00323863"/>
    <w:rsid w:val="00323D36"/>
    <w:rsid w:val="00324A9E"/>
    <w:rsid w:val="00324F07"/>
    <w:rsid w:val="00325AFC"/>
    <w:rsid w:val="00325D9A"/>
    <w:rsid w:val="003260D6"/>
    <w:rsid w:val="00326531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58BC"/>
    <w:rsid w:val="00335BC9"/>
    <w:rsid w:val="003363AE"/>
    <w:rsid w:val="00336519"/>
    <w:rsid w:val="00337971"/>
    <w:rsid w:val="00340277"/>
    <w:rsid w:val="003402E2"/>
    <w:rsid w:val="00340747"/>
    <w:rsid w:val="00340B3D"/>
    <w:rsid w:val="00341211"/>
    <w:rsid w:val="00341274"/>
    <w:rsid w:val="0034139F"/>
    <w:rsid w:val="003427D9"/>
    <w:rsid w:val="00342DF0"/>
    <w:rsid w:val="00343C0B"/>
    <w:rsid w:val="00344018"/>
    <w:rsid w:val="00344244"/>
    <w:rsid w:val="0034431D"/>
    <w:rsid w:val="0034439E"/>
    <w:rsid w:val="00344735"/>
    <w:rsid w:val="00345AC8"/>
    <w:rsid w:val="003461E0"/>
    <w:rsid w:val="0034647F"/>
    <w:rsid w:val="00346806"/>
    <w:rsid w:val="00347025"/>
    <w:rsid w:val="00347A31"/>
    <w:rsid w:val="00347A72"/>
    <w:rsid w:val="00347AAE"/>
    <w:rsid w:val="00347FB9"/>
    <w:rsid w:val="00350FC3"/>
    <w:rsid w:val="00351101"/>
    <w:rsid w:val="00352378"/>
    <w:rsid w:val="0035291C"/>
    <w:rsid w:val="00352B96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65C4"/>
    <w:rsid w:val="0036731F"/>
    <w:rsid w:val="00367730"/>
    <w:rsid w:val="003677B1"/>
    <w:rsid w:val="00367B81"/>
    <w:rsid w:val="00371619"/>
    <w:rsid w:val="00371785"/>
    <w:rsid w:val="003724D8"/>
    <w:rsid w:val="00373820"/>
    <w:rsid w:val="0037484A"/>
    <w:rsid w:val="00374A9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07B2"/>
    <w:rsid w:val="003812B3"/>
    <w:rsid w:val="003821BA"/>
    <w:rsid w:val="003822C8"/>
    <w:rsid w:val="00382987"/>
    <w:rsid w:val="00384A6F"/>
    <w:rsid w:val="00384C7A"/>
    <w:rsid w:val="00384D8B"/>
    <w:rsid w:val="00384FD2"/>
    <w:rsid w:val="00386314"/>
    <w:rsid w:val="00387E9E"/>
    <w:rsid w:val="0039184C"/>
    <w:rsid w:val="00391D76"/>
    <w:rsid w:val="00391FA3"/>
    <w:rsid w:val="00392923"/>
    <w:rsid w:val="0039323E"/>
    <w:rsid w:val="00393379"/>
    <w:rsid w:val="003953AD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442E"/>
    <w:rsid w:val="003A45A0"/>
    <w:rsid w:val="003A568E"/>
    <w:rsid w:val="003A6A8B"/>
    <w:rsid w:val="003A6BEC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B1A"/>
    <w:rsid w:val="003B7BC6"/>
    <w:rsid w:val="003B7F03"/>
    <w:rsid w:val="003C211C"/>
    <w:rsid w:val="003C2455"/>
    <w:rsid w:val="003C2D59"/>
    <w:rsid w:val="003C3DCC"/>
    <w:rsid w:val="003C4CD3"/>
    <w:rsid w:val="003C50B0"/>
    <w:rsid w:val="003C61FE"/>
    <w:rsid w:val="003C62FF"/>
    <w:rsid w:val="003C68DF"/>
    <w:rsid w:val="003C7D3A"/>
    <w:rsid w:val="003D046C"/>
    <w:rsid w:val="003D05D1"/>
    <w:rsid w:val="003D1428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82F"/>
    <w:rsid w:val="003D7D4A"/>
    <w:rsid w:val="003E0A46"/>
    <w:rsid w:val="003E0B8C"/>
    <w:rsid w:val="003E0C0F"/>
    <w:rsid w:val="003E1AB8"/>
    <w:rsid w:val="003E2473"/>
    <w:rsid w:val="003E2726"/>
    <w:rsid w:val="003E28F7"/>
    <w:rsid w:val="003E30EB"/>
    <w:rsid w:val="003E33F1"/>
    <w:rsid w:val="003E3657"/>
    <w:rsid w:val="003E3AE7"/>
    <w:rsid w:val="003E3AF0"/>
    <w:rsid w:val="003E459B"/>
    <w:rsid w:val="003E46F4"/>
    <w:rsid w:val="003E59B0"/>
    <w:rsid w:val="003E6BE0"/>
    <w:rsid w:val="003E6F72"/>
    <w:rsid w:val="003E7A35"/>
    <w:rsid w:val="003E7A91"/>
    <w:rsid w:val="003F0088"/>
    <w:rsid w:val="003F02DA"/>
    <w:rsid w:val="003F058F"/>
    <w:rsid w:val="003F06EA"/>
    <w:rsid w:val="003F0B68"/>
    <w:rsid w:val="003F0E9B"/>
    <w:rsid w:val="003F145A"/>
    <w:rsid w:val="003F1AAC"/>
    <w:rsid w:val="003F1CAE"/>
    <w:rsid w:val="003F2381"/>
    <w:rsid w:val="003F248D"/>
    <w:rsid w:val="003F25DE"/>
    <w:rsid w:val="003F265D"/>
    <w:rsid w:val="003F288C"/>
    <w:rsid w:val="003F3D4A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1741"/>
    <w:rsid w:val="00401C86"/>
    <w:rsid w:val="00401DEC"/>
    <w:rsid w:val="00401EE8"/>
    <w:rsid w:val="004023B1"/>
    <w:rsid w:val="00402907"/>
    <w:rsid w:val="004029DE"/>
    <w:rsid w:val="00402D6A"/>
    <w:rsid w:val="0040353F"/>
    <w:rsid w:val="00403E3F"/>
    <w:rsid w:val="004044F3"/>
    <w:rsid w:val="00405381"/>
    <w:rsid w:val="00405F00"/>
    <w:rsid w:val="00406014"/>
    <w:rsid w:val="004064F4"/>
    <w:rsid w:val="00406EC6"/>
    <w:rsid w:val="004071F4"/>
    <w:rsid w:val="0040771E"/>
    <w:rsid w:val="0041241B"/>
    <w:rsid w:val="004130C9"/>
    <w:rsid w:val="004135A6"/>
    <w:rsid w:val="004140F5"/>
    <w:rsid w:val="00414946"/>
    <w:rsid w:val="0041523E"/>
    <w:rsid w:val="00415258"/>
    <w:rsid w:val="00415589"/>
    <w:rsid w:val="00415B9E"/>
    <w:rsid w:val="0041664B"/>
    <w:rsid w:val="00416828"/>
    <w:rsid w:val="00416B2F"/>
    <w:rsid w:val="00417481"/>
    <w:rsid w:val="00417575"/>
    <w:rsid w:val="004179E7"/>
    <w:rsid w:val="00417D2F"/>
    <w:rsid w:val="00420C65"/>
    <w:rsid w:val="00420C71"/>
    <w:rsid w:val="004227EB"/>
    <w:rsid w:val="00422CF3"/>
    <w:rsid w:val="00422D1F"/>
    <w:rsid w:val="00422F6F"/>
    <w:rsid w:val="0042322C"/>
    <w:rsid w:val="0042343D"/>
    <w:rsid w:val="00423DEC"/>
    <w:rsid w:val="00423F00"/>
    <w:rsid w:val="0042495F"/>
    <w:rsid w:val="00424B56"/>
    <w:rsid w:val="0042582E"/>
    <w:rsid w:val="00426464"/>
    <w:rsid w:val="00426E76"/>
    <w:rsid w:val="00427FD2"/>
    <w:rsid w:val="00430B11"/>
    <w:rsid w:val="00430D6E"/>
    <w:rsid w:val="00430D77"/>
    <w:rsid w:val="0043124B"/>
    <w:rsid w:val="00431509"/>
    <w:rsid w:val="00431B4F"/>
    <w:rsid w:val="004321AC"/>
    <w:rsid w:val="00433089"/>
    <w:rsid w:val="00433467"/>
    <w:rsid w:val="004334CB"/>
    <w:rsid w:val="004335E7"/>
    <w:rsid w:val="00433834"/>
    <w:rsid w:val="00433B81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2853"/>
    <w:rsid w:val="0044388F"/>
    <w:rsid w:val="00443F0F"/>
    <w:rsid w:val="00444068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598C"/>
    <w:rsid w:val="00465C0E"/>
    <w:rsid w:val="00466A5B"/>
    <w:rsid w:val="00466C16"/>
    <w:rsid w:val="00467623"/>
    <w:rsid w:val="00467843"/>
    <w:rsid w:val="00470275"/>
    <w:rsid w:val="004705D9"/>
    <w:rsid w:val="00470873"/>
    <w:rsid w:val="004709B3"/>
    <w:rsid w:val="00471106"/>
    <w:rsid w:val="00471795"/>
    <w:rsid w:val="00471DA8"/>
    <w:rsid w:val="00472D05"/>
    <w:rsid w:val="00472D5B"/>
    <w:rsid w:val="004736A8"/>
    <w:rsid w:val="00473B1A"/>
    <w:rsid w:val="00474B36"/>
    <w:rsid w:val="00475004"/>
    <w:rsid w:val="00475D67"/>
    <w:rsid w:val="004767C2"/>
    <w:rsid w:val="00476A92"/>
    <w:rsid w:val="00480E51"/>
    <w:rsid w:val="00480E8E"/>
    <w:rsid w:val="00482666"/>
    <w:rsid w:val="00482D28"/>
    <w:rsid w:val="0048375B"/>
    <w:rsid w:val="004844A5"/>
    <w:rsid w:val="00484F5F"/>
    <w:rsid w:val="004853CF"/>
    <w:rsid w:val="004855F7"/>
    <w:rsid w:val="00485FC7"/>
    <w:rsid w:val="004860A3"/>
    <w:rsid w:val="0048621B"/>
    <w:rsid w:val="004864AE"/>
    <w:rsid w:val="00486CCD"/>
    <w:rsid w:val="0048729D"/>
    <w:rsid w:val="004900FD"/>
    <w:rsid w:val="00490105"/>
    <w:rsid w:val="004906F0"/>
    <w:rsid w:val="0049131D"/>
    <w:rsid w:val="00491ADD"/>
    <w:rsid w:val="00491DCB"/>
    <w:rsid w:val="00492BF1"/>
    <w:rsid w:val="00492E7B"/>
    <w:rsid w:val="0049324F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A07AE"/>
    <w:rsid w:val="004A1D70"/>
    <w:rsid w:val="004A2D79"/>
    <w:rsid w:val="004A2D8E"/>
    <w:rsid w:val="004A3504"/>
    <w:rsid w:val="004A3A02"/>
    <w:rsid w:val="004A3B8B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5DA"/>
    <w:rsid w:val="004B13DF"/>
    <w:rsid w:val="004B14E1"/>
    <w:rsid w:val="004B16F9"/>
    <w:rsid w:val="004B211D"/>
    <w:rsid w:val="004B26B0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562B"/>
    <w:rsid w:val="004C7424"/>
    <w:rsid w:val="004C7A5E"/>
    <w:rsid w:val="004C7D14"/>
    <w:rsid w:val="004D0070"/>
    <w:rsid w:val="004D0335"/>
    <w:rsid w:val="004D0505"/>
    <w:rsid w:val="004D1369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E4A"/>
    <w:rsid w:val="004D609F"/>
    <w:rsid w:val="004D60FE"/>
    <w:rsid w:val="004D6F95"/>
    <w:rsid w:val="004D707F"/>
    <w:rsid w:val="004E03DC"/>
    <w:rsid w:val="004E0694"/>
    <w:rsid w:val="004E109C"/>
    <w:rsid w:val="004E16B7"/>
    <w:rsid w:val="004E1EE7"/>
    <w:rsid w:val="004E234E"/>
    <w:rsid w:val="004E27FA"/>
    <w:rsid w:val="004E2BD6"/>
    <w:rsid w:val="004E3569"/>
    <w:rsid w:val="004E35FA"/>
    <w:rsid w:val="004E3D6A"/>
    <w:rsid w:val="004E3EBC"/>
    <w:rsid w:val="004E4254"/>
    <w:rsid w:val="004E4407"/>
    <w:rsid w:val="004E4AE8"/>
    <w:rsid w:val="004E533B"/>
    <w:rsid w:val="004E5950"/>
    <w:rsid w:val="004E6754"/>
    <w:rsid w:val="004E74F6"/>
    <w:rsid w:val="004E7F4C"/>
    <w:rsid w:val="004E7FB0"/>
    <w:rsid w:val="004F0195"/>
    <w:rsid w:val="004F13A1"/>
    <w:rsid w:val="004F1C30"/>
    <w:rsid w:val="004F23ED"/>
    <w:rsid w:val="004F26F9"/>
    <w:rsid w:val="004F2B33"/>
    <w:rsid w:val="004F3A98"/>
    <w:rsid w:val="004F4656"/>
    <w:rsid w:val="004F494B"/>
    <w:rsid w:val="004F4C07"/>
    <w:rsid w:val="004F4E32"/>
    <w:rsid w:val="004F4FFF"/>
    <w:rsid w:val="004F5EC9"/>
    <w:rsid w:val="004F6704"/>
    <w:rsid w:val="004F6996"/>
    <w:rsid w:val="004F6EAB"/>
    <w:rsid w:val="004F6EF1"/>
    <w:rsid w:val="0050005D"/>
    <w:rsid w:val="00500454"/>
    <w:rsid w:val="00500597"/>
    <w:rsid w:val="00500793"/>
    <w:rsid w:val="005011F2"/>
    <w:rsid w:val="00501B06"/>
    <w:rsid w:val="00502101"/>
    <w:rsid w:val="005026D7"/>
    <w:rsid w:val="00502863"/>
    <w:rsid w:val="00502EEC"/>
    <w:rsid w:val="00503C4D"/>
    <w:rsid w:val="0050427E"/>
    <w:rsid w:val="00504B67"/>
    <w:rsid w:val="00504C06"/>
    <w:rsid w:val="00504D4A"/>
    <w:rsid w:val="00505C98"/>
    <w:rsid w:val="00507D58"/>
    <w:rsid w:val="00507DD5"/>
    <w:rsid w:val="005109C7"/>
    <w:rsid w:val="005111CF"/>
    <w:rsid w:val="005116F8"/>
    <w:rsid w:val="005129E6"/>
    <w:rsid w:val="00513CCE"/>
    <w:rsid w:val="00513EE9"/>
    <w:rsid w:val="005144FE"/>
    <w:rsid w:val="00514776"/>
    <w:rsid w:val="00514FAB"/>
    <w:rsid w:val="0051525D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F25"/>
    <w:rsid w:val="005302DC"/>
    <w:rsid w:val="00530343"/>
    <w:rsid w:val="00531237"/>
    <w:rsid w:val="00531252"/>
    <w:rsid w:val="005329C5"/>
    <w:rsid w:val="00532B3D"/>
    <w:rsid w:val="00532C9B"/>
    <w:rsid w:val="0053343C"/>
    <w:rsid w:val="00533A13"/>
    <w:rsid w:val="00534839"/>
    <w:rsid w:val="00534AE3"/>
    <w:rsid w:val="005360CE"/>
    <w:rsid w:val="0053640B"/>
    <w:rsid w:val="0053657F"/>
    <w:rsid w:val="0053735E"/>
    <w:rsid w:val="00537769"/>
    <w:rsid w:val="00537F5F"/>
    <w:rsid w:val="00537F81"/>
    <w:rsid w:val="00540C14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4196"/>
    <w:rsid w:val="0054457E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8AB"/>
    <w:rsid w:val="0055196C"/>
    <w:rsid w:val="00552929"/>
    <w:rsid w:val="00552E98"/>
    <w:rsid w:val="00553A03"/>
    <w:rsid w:val="00553D54"/>
    <w:rsid w:val="00554648"/>
    <w:rsid w:val="00554998"/>
    <w:rsid w:val="00555309"/>
    <w:rsid w:val="005558B8"/>
    <w:rsid w:val="00556FFC"/>
    <w:rsid w:val="005579C6"/>
    <w:rsid w:val="005579D5"/>
    <w:rsid w:val="005579E0"/>
    <w:rsid w:val="00560865"/>
    <w:rsid w:val="00560BE0"/>
    <w:rsid w:val="00560CC6"/>
    <w:rsid w:val="00560F20"/>
    <w:rsid w:val="00561459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7CEA"/>
    <w:rsid w:val="00570146"/>
    <w:rsid w:val="00570743"/>
    <w:rsid w:val="00571324"/>
    <w:rsid w:val="00571B87"/>
    <w:rsid w:val="00571E51"/>
    <w:rsid w:val="00572259"/>
    <w:rsid w:val="0057283F"/>
    <w:rsid w:val="00572A6A"/>
    <w:rsid w:val="00572FB9"/>
    <w:rsid w:val="00573D1C"/>
    <w:rsid w:val="0057435F"/>
    <w:rsid w:val="00574550"/>
    <w:rsid w:val="00574557"/>
    <w:rsid w:val="005750FF"/>
    <w:rsid w:val="00575317"/>
    <w:rsid w:val="005754C9"/>
    <w:rsid w:val="00575E17"/>
    <w:rsid w:val="005770F8"/>
    <w:rsid w:val="00577AF8"/>
    <w:rsid w:val="00577C9B"/>
    <w:rsid w:val="0058000D"/>
    <w:rsid w:val="00580245"/>
    <w:rsid w:val="00580505"/>
    <w:rsid w:val="00580F65"/>
    <w:rsid w:val="00581CE6"/>
    <w:rsid w:val="00581EAE"/>
    <w:rsid w:val="005820C7"/>
    <w:rsid w:val="00582290"/>
    <w:rsid w:val="00582365"/>
    <w:rsid w:val="005825BC"/>
    <w:rsid w:val="0058342C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907DC"/>
    <w:rsid w:val="00590F90"/>
    <w:rsid w:val="0059100A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3A79"/>
    <w:rsid w:val="005942CF"/>
    <w:rsid w:val="0059489F"/>
    <w:rsid w:val="005949BD"/>
    <w:rsid w:val="00596070"/>
    <w:rsid w:val="00597AD1"/>
    <w:rsid w:val="00597B6B"/>
    <w:rsid w:val="005A01BB"/>
    <w:rsid w:val="005A0CE1"/>
    <w:rsid w:val="005A0E21"/>
    <w:rsid w:val="005A122A"/>
    <w:rsid w:val="005A1723"/>
    <w:rsid w:val="005A1A67"/>
    <w:rsid w:val="005A2526"/>
    <w:rsid w:val="005A2D99"/>
    <w:rsid w:val="005A33AE"/>
    <w:rsid w:val="005A3963"/>
    <w:rsid w:val="005A3D7C"/>
    <w:rsid w:val="005A3EDF"/>
    <w:rsid w:val="005A410C"/>
    <w:rsid w:val="005A442D"/>
    <w:rsid w:val="005A4491"/>
    <w:rsid w:val="005A4E01"/>
    <w:rsid w:val="005A53AB"/>
    <w:rsid w:val="005A56E6"/>
    <w:rsid w:val="005A58DF"/>
    <w:rsid w:val="005A7317"/>
    <w:rsid w:val="005A73CF"/>
    <w:rsid w:val="005A7487"/>
    <w:rsid w:val="005B01AF"/>
    <w:rsid w:val="005B096F"/>
    <w:rsid w:val="005B09D3"/>
    <w:rsid w:val="005B0FE6"/>
    <w:rsid w:val="005B1610"/>
    <w:rsid w:val="005B17E1"/>
    <w:rsid w:val="005B1B68"/>
    <w:rsid w:val="005B2745"/>
    <w:rsid w:val="005B2B45"/>
    <w:rsid w:val="005B2B5E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30E1"/>
    <w:rsid w:val="005C31B6"/>
    <w:rsid w:val="005C471F"/>
    <w:rsid w:val="005C4B7A"/>
    <w:rsid w:val="005C4EAC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99C"/>
    <w:rsid w:val="005D3A0B"/>
    <w:rsid w:val="005D417F"/>
    <w:rsid w:val="005D47DE"/>
    <w:rsid w:val="005D4BE8"/>
    <w:rsid w:val="005D5760"/>
    <w:rsid w:val="005D67E4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7C2"/>
    <w:rsid w:val="005E7ADE"/>
    <w:rsid w:val="005E7C1D"/>
    <w:rsid w:val="005F025E"/>
    <w:rsid w:val="005F0EBD"/>
    <w:rsid w:val="005F1B9F"/>
    <w:rsid w:val="005F1BA9"/>
    <w:rsid w:val="005F2203"/>
    <w:rsid w:val="005F3A59"/>
    <w:rsid w:val="005F3AFE"/>
    <w:rsid w:val="005F48B8"/>
    <w:rsid w:val="005F494C"/>
    <w:rsid w:val="005F4CCE"/>
    <w:rsid w:val="005F5427"/>
    <w:rsid w:val="005F6554"/>
    <w:rsid w:val="005F6F7A"/>
    <w:rsid w:val="005F725B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9CE"/>
    <w:rsid w:val="00606079"/>
    <w:rsid w:val="0060635D"/>
    <w:rsid w:val="006063CF"/>
    <w:rsid w:val="00610171"/>
    <w:rsid w:val="00610723"/>
    <w:rsid w:val="00610B8B"/>
    <w:rsid w:val="00610C9C"/>
    <w:rsid w:val="006112F6"/>
    <w:rsid w:val="00611A69"/>
    <w:rsid w:val="00611CCE"/>
    <w:rsid w:val="00612235"/>
    <w:rsid w:val="0061232A"/>
    <w:rsid w:val="00612700"/>
    <w:rsid w:val="00612C57"/>
    <w:rsid w:val="0061319C"/>
    <w:rsid w:val="00613F39"/>
    <w:rsid w:val="006143B6"/>
    <w:rsid w:val="0061444D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9C"/>
    <w:rsid w:val="006218F3"/>
    <w:rsid w:val="00622B82"/>
    <w:rsid w:val="0062308A"/>
    <w:rsid w:val="006234CC"/>
    <w:rsid w:val="00623A3B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B9B"/>
    <w:rsid w:val="00633E27"/>
    <w:rsid w:val="00634FEF"/>
    <w:rsid w:val="00635183"/>
    <w:rsid w:val="0063552E"/>
    <w:rsid w:val="0063556F"/>
    <w:rsid w:val="006355E4"/>
    <w:rsid w:val="00635ACB"/>
    <w:rsid w:val="006372F1"/>
    <w:rsid w:val="00640938"/>
    <w:rsid w:val="00640D03"/>
    <w:rsid w:val="00641D33"/>
    <w:rsid w:val="00642154"/>
    <w:rsid w:val="00643127"/>
    <w:rsid w:val="00643F46"/>
    <w:rsid w:val="00644003"/>
    <w:rsid w:val="006442D0"/>
    <w:rsid w:val="00645787"/>
    <w:rsid w:val="006458C7"/>
    <w:rsid w:val="00646136"/>
    <w:rsid w:val="00646967"/>
    <w:rsid w:val="00646FD8"/>
    <w:rsid w:val="00647C77"/>
    <w:rsid w:val="00651B06"/>
    <w:rsid w:val="00651B95"/>
    <w:rsid w:val="00652171"/>
    <w:rsid w:val="006522E1"/>
    <w:rsid w:val="006534F5"/>
    <w:rsid w:val="00653580"/>
    <w:rsid w:val="00654A0E"/>
    <w:rsid w:val="00654FC5"/>
    <w:rsid w:val="0065577D"/>
    <w:rsid w:val="00655F9F"/>
    <w:rsid w:val="00656507"/>
    <w:rsid w:val="00656754"/>
    <w:rsid w:val="006574FD"/>
    <w:rsid w:val="006578C6"/>
    <w:rsid w:val="00657982"/>
    <w:rsid w:val="00661133"/>
    <w:rsid w:val="006623C1"/>
    <w:rsid w:val="006631D6"/>
    <w:rsid w:val="00663CEE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14B"/>
    <w:rsid w:val="00670258"/>
    <w:rsid w:val="006704E3"/>
    <w:rsid w:val="00671066"/>
    <w:rsid w:val="0067162F"/>
    <w:rsid w:val="006716B8"/>
    <w:rsid w:val="00672561"/>
    <w:rsid w:val="00672C06"/>
    <w:rsid w:val="00673F4F"/>
    <w:rsid w:val="00673FD8"/>
    <w:rsid w:val="00674687"/>
    <w:rsid w:val="00675231"/>
    <w:rsid w:val="00675BEC"/>
    <w:rsid w:val="0067627D"/>
    <w:rsid w:val="00676624"/>
    <w:rsid w:val="0067773E"/>
    <w:rsid w:val="00681260"/>
    <w:rsid w:val="00681A91"/>
    <w:rsid w:val="00681EF9"/>
    <w:rsid w:val="0068203D"/>
    <w:rsid w:val="0068207F"/>
    <w:rsid w:val="0068256C"/>
    <w:rsid w:val="006826F1"/>
    <w:rsid w:val="00682A95"/>
    <w:rsid w:val="00682E5F"/>
    <w:rsid w:val="006830AF"/>
    <w:rsid w:val="00683CBF"/>
    <w:rsid w:val="0068409B"/>
    <w:rsid w:val="00684150"/>
    <w:rsid w:val="006842CD"/>
    <w:rsid w:val="00685444"/>
    <w:rsid w:val="00691E30"/>
    <w:rsid w:val="00692240"/>
    <w:rsid w:val="006926DC"/>
    <w:rsid w:val="00692EEF"/>
    <w:rsid w:val="006933B8"/>
    <w:rsid w:val="0069361E"/>
    <w:rsid w:val="00693906"/>
    <w:rsid w:val="0069398C"/>
    <w:rsid w:val="00694076"/>
    <w:rsid w:val="00694981"/>
    <w:rsid w:val="00695335"/>
    <w:rsid w:val="00695CDF"/>
    <w:rsid w:val="00695CE2"/>
    <w:rsid w:val="006964A9"/>
    <w:rsid w:val="00696DFD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2E10"/>
    <w:rsid w:val="006A386F"/>
    <w:rsid w:val="006A39FC"/>
    <w:rsid w:val="006A3FA7"/>
    <w:rsid w:val="006A494D"/>
    <w:rsid w:val="006A53CD"/>
    <w:rsid w:val="006A54AF"/>
    <w:rsid w:val="006A5E10"/>
    <w:rsid w:val="006A5E98"/>
    <w:rsid w:val="006A681F"/>
    <w:rsid w:val="006A73A2"/>
    <w:rsid w:val="006A7ADF"/>
    <w:rsid w:val="006A7E91"/>
    <w:rsid w:val="006A7EC4"/>
    <w:rsid w:val="006A7FE5"/>
    <w:rsid w:val="006B064C"/>
    <w:rsid w:val="006B0991"/>
    <w:rsid w:val="006B0E6E"/>
    <w:rsid w:val="006B1211"/>
    <w:rsid w:val="006B19AB"/>
    <w:rsid w:val="006B2043"/>
    <w:rsid w:val="006B25D3"/>
    <w:rsid w:val="006B26C9"/>
    <w:rsid w:val="006B2B83"/>
    <w:rsid w:val="006B3910"/>
    <w:rsid w:val="006B3B1E"/>
    <w:rsid w:val="006B509C"/>
    <w:rsid w:val="006B56B4"/>
    <w:rsid w:val="006B5970"/>
    <w:rsid w:val="006B76C8"/>
    <w:rsid w:val="006C154C"/>
    <w:rsid w:val="006C194E"/>
    <w:rsid w:val="006C24D9"/>
    <w:rsid w:val="006C2861"/>
    <w:rsid w:val="006C3247"/>
    <w:rsid w:val="006C4245"/>
    <w:rsid w:val="006C52BB"/>
    <w:rsid w:val="006C545D"/>
    <w:rsid w:val="006C585E"/>
    <w:rsid w:val="006C6AEA"/>
    <w:rsid w:val="006C7F05"/>
    <w:rsid w:val="006D10CE"/>
    <w:rsid w:val="006D15EA"/>
    <w:rsid w:val="006D194A"/>
    <w:rsid w:val="006D2488"/>
    <w:rsid w:val="006D3CF7"/>
    <w:rsid w:val="006D455E"/>
    <w:rsid w:val="006D4D93"/>
    <w:rsid w:val="006D4E50"/>
    <w:rsid w:val="006D4ECE"/>
    <w:rsid w:val="006D5027"/>
    <w:rsid w:val="006D59C4"/>
    <w:rsid w:val="006D659B"/>
    <w:rsid w:val="006D7262"/>
    <w:rsid w:val="006D782B"/>
    <w:rsid w:val="006E0308"/>
    <w:rsid w:val="006E0D74"/>
    <w:rsid w:val="006E0D75"/>
    <w:rsid w:val="006E1309"/>
    <w:rsid w:val="006E17B5"/>
    <w:rsid w:val="006E1A51"/>
    <w:rsid w:val="006E25E6"/>
    <w:rsid w:val="006E41D5"/>
    <w:rsid w:val="006E6143"/>
    <w:rsid w:val="006E6A0A"/>
    <w:rsid w:val="006E6F8A"/>
    <w:rsid w:val="006E7DC6"/>
    <w:rsid w:val="006E7F03"/>
    <w:rsid w:val="006F057C"/>
    <w:rsid w:val="006F1139"/>
    <w:rsid w:val="006F17DD"/>
    <w:rsid w:val="006F2AB0"/>
    <w:rsid w:val="006F2BA2"/>
    <w:rsid w:val="006F474B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B1"/>
    <w:rsid w:val="007007B2"/>
    <w:rsid w:val="007010A2"/>
    <w:rsid w:val="007013E5"/>
    <w:rsid w:val="00702159"/>
    <w:rsid w:val="007024E1"/>
    <w:rsid w:val="00702949"/>
    <w:rsid w:val="00702C42"/>
    <w:rsid w:val="00703180"/>
    <w:rsid w:val="0070328B"/>
    <w:rsid w:val="007034FD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C7"/>
    <w:rsid w:val="0071474D"/>
    <w:rsid w:val="007157A4"/>
    <w:rsid w:val="007157B9"/>
    <w:rsid w:val="00715CA4"/>
    <w:rsid w:val="00716568"/>
    <w:rsid w:val="0071738F"/>
    <w:rsid w:val="00720EAF"/>
    <w:rsid w:val="00721965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2D3"/>
    <w:rsid w:val="0072757B"/>
    <w:rsid w:val="00727E80"/>
    <w:rsid w:val="00730C7C"/>
    <w:rsid w:val="00731649"/>
    <w:rsid w:val="007319CE"/>
    <w:rsid w:val="00731D02"/>
    <w:rsid w:val="00732240"/>
    <w:rsid w:val="00732A2E"/>
    <w:rsid w:val="00732B35"/>
    <w:rsid w:val="00732CF8"/>
    <w:rsid w:val="00732FC8"/>
    <w:rsid w:val="007339C7"/>
    <w:rsid w:val="00734468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8DC"/>
    <w:rsid w:val="00745D39"/>
    <w:rsid w:val="00746D4F"/>
    <w:rsid w:val="007475E8"/>
    <w:rsid w:val="0074790F"/>
    <w:rsid w:val="00747957"/>
    <w:rsid w:val="00750F5A"/>
    <w:rsid w:val="00752432"/>
    <w:rsid w:val="00752A10"/>
    <w:rsid w:val="0075316F"/>
    <w:rsid w:val="007540DD"/>
    <w:rsid w:val="0075474E"/>
    <w:rsid w:val="00754785"/>
    <w:rsid w:val="00754D5A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967"/>
    <w:rsid w:val="007609A3"/>
    <w:rsid w:val="00760A78"/>
    <w:rsid w:val="00760AD6"/>
    <w:rsid w:val="0076121D"/>
    <w:rsid w:val="0076134D"/>
    <w:rsid w:val="00761848"/>
    <w:rsid w:val="007624FE"/>
    <w:rsid w:val="00762AC9"/>
    <w:rsid w:val="0076376E"/>
    <w:rsid w:val="00763935"/>
    <w:rsid w:val="00764A21"/>
    <w:rsid w:val="00764CC1"/>
    <w:rsid w:val="00764F71"/>
    <w:rsid w:val="00764FDE"/>
    <w:rsid w:val="007653D7"/>
    <w:rsid w:val="007661AC"/>
    <w:rsid w:val="00766766"/>
    <w:rsid w:val="00766B81"/>
    <w:rsid w:val="00766DDB"/>
    <w:rsid w:val="0076775D"/>
    <w:rsid w:val="00767E05"/>
    <w:rsid w:val="00770181"/>
    <w:rsid w:val="00771501"/>
    <w:rsid w:val="00771F0C"/>
    <w:rsid w:val="007726DC"/>
    <w:rsid w:val="0077282C"/>
    <w:rsid w:val="00773B36"/>
    <w:rsid w:val="00774528"/>
    <w:rsid w:val="007746F5"/>
    <w:rsid w:val="0077480A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CCF"/>
    <w:rsid w:val="00782D40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2A6B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2EEF"/>
    <w:rsid w:val="007A343F"/>
    <w:rsid w:val="007A3654"/>
    <w:rsid w:val="007A43EC"/>
    <w:rsid w:val="007A4B77"/>
    <w:rsid w:val="007A5057"/>
    <w:rsid w:val="007A53AD"/>
    <w:rsid w:val="007A56D1"/>
    <w:rsid w:val="007A5DD2"/>
    <w:rsid w:val="007A63B1"/>
    <w:rsid w:val="007A6A9B"/>
    <w:rsid w:val="007A7CA8"/>
    <w:rsid w:val="007A7E78"/>
    <w:rsid w:val="007B02BB"/>
    <w:rsid w:val="007B070D"/>
    <w:rsid w:val="007B09EE"/>
    <w:rsid w:val="007B1693"/>
    <w:rsid w:val="007B18DF"/>
    <w:rsid w:val="007B1B64"/>
    <w:rsid w:val="007B2204"/>
    <w:rsid w:val="007B2414"/>
    <w:rsid w:val="007B2ADC"/>
    <w:rsid w:val="007B2C1E"/>
    <w:rsid w:val="007B2EE2"/>
    <w:rsid w:val="007B306A"/>
    <w:rsid w:val="007B32F9"/>
    <w:rsid w:val="007B39DE"/>
    <w:rsid w:val="007B40C1"/>
    <w:rsid w:val="007B45F5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C089C"/>
    <w:rsid w:val="007C1A6E"/>
    <w:rsid w:val="007C1C67"/>
    <w:rsid w:val="007C2885"/>
    <w:rsid w:val="007C2B0B"/>
    <w:rsid w:val="007C3228"/>
    <w:rsid w:val="007C40F3"/>
    <w:rsid w:val="007C4818"/>
    <w:rsid w:val="007C4AF8"/>
    <w:rsid w:val="007C4C62"/>
    <w:rsid w:val="007C4CF9"/>
    <w:rsid w:val="007C4FDE"/>
    <w:rsid w:val="007C536A"/>
    <w:rsid w:val="007C5553"/>
    <w:rsid w:val="007C694E"/>
    <w:rsid w:val="007C6DBF"/>
    <w:rsid w:val="007C758E"/>
    <w:rsid w:val="007C78C1"/>
    <w:rsid w:val="007D00F0"/>
    <w:rsid w:val="007D15B0"/>
    <w:rsid w:val="007D34DF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CD0"/>
    <w:rsid w:val="007E2994"/>
    <w:rsid w:val="007E4BB6"/>
    <w:rsid w:val="007E5226"/>
    <w:rsid w:val="007E5714"/>
    <w:rsid w:val="007E58CB"/>
    <w:rsid w:val="007E5EC4"/>
    <w:rsid w:val="007E61C0"/>
    <w:rsid w:val="007E693B"/>
    <w:rsid w:val="007E6AA7"/>
    <w:rsid w:val="007E7428"/>
    <w:rsid w:val="007F08DB"/>
    <w:rsid w:val="007F1C67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F3C"/>
    <w:rsid w:val="00803F5B"/>
    <w:rsid w:val="00804CFE"/>
    <w:rsid w:val="0080522B"/>
    <w:rsid w:val="008056F9"/>
    <w:rsid w:val="00805774"/>
    <w:rsid w:val="00805E11"/>
    <w:rsid w:val="00806908"/>
    <w:rsid w:val="00806A9D"/>
    <w:rsid w:val="00806EE9"/>
    <w:rsid w:val="008071C1"/>
    <w:rsid w:val="008073CC"/>
    <w:rsid w:val="008073E5"/>
    <w:rsid w:val="00810A38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4408"/>
    <w:rsid w:val="00814881"/>
    <w:rsid w:val="00814A8E"/>
    <w:rsid w:val="008150DD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12F0"/>
    <w:rsid w:val="00821C60"/>
    <w:rsid w:val="00822971"/>
    <w:rsid w:val="00822A99"/>
    <w:rsid w:val="008230DC"/>
    <w:rsid w:val="008235D2"/>
    <w:rsid w:val="00824351"/>
    <w:rsid w:val="00824809"/>
    <w:rsid w:val="00824822"/>
    <w:rsid w:val="008255DF"/>
    <w:rsid w:val="00825CD2"/>
    <w:rsid w:val="00826E40"/>
    <w:rsid w:val="00826ED3"/>
    <w:rsid w:val="008279DF"/>
    <w:rsid w:val="008300A4"/>
    <w:rsid w:val="008301A0"/>
    <w:rsid w:val="00830AD9"/>
    <w:rsid w:val="0083109C"/>
    <w:rsid w:val="00831187"/>
    <w:rsid w:val="00831C93"/>
    <w:rsid w:val="00831DC6"/>
    <w:rsid w:val="0083251E"/>
    <w:rsid w:val="00834205"/>
    <w:rsid w:val="0083461B"/>
    <w:rsid w:val="00834754"/>
    <w:rsid w:val="00834EC9"/>
    <w:rsid w:val="00834FE8"/>
    <w:rsid w:val="0083509C"/>
    <w:rsid w:val="00835ACB"/>
    <w:rsid w:val="008361EB"/>
    <w:rsid w:val="00836780"/>
    <w:rsid w:val="00837205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3E9A"/>
    <w:rsid w:val="00844452"/>
    <w:rsid w:val="0084483B"/>
    <w:rsid w:val="00846655"/>
    <w:rsid w:val="00846B16"/>
    <w:rsid w:val="00846CE2"/>
    <w:rsid w:val="00846F19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4543"/>
    <w:rsid w:val="0085460D"/>
    <w:rsid w:val="0085512B"/>
    <w:rsid w:val="008559AE"/>
    <w:rsid w:val="00855E6B"/>
    <w:rsid w:val="00856159"/>
    <w:rsid w:val="008579AB"/>
    <w:rsid w:val="00857BA5"/>
    <w:rsid w:val="00857EFD"/>
    <w:rsid w:val="008601D5"/>
    <w:rsid w:val="00860498"/>
    <w:rsid w:val="008604C4"/>
    <w:rsid w:val="008612AD"/>
    <w:rsid w:val="00861553"/>
    <w:rsid w:val="00861DD4"/>
    <w:rsid w:val="00862777"/>
    <w:rsid w:val="0086279F"/>
    <w:rsid w:val="00862840"/>
    <w:rsid w:val="00862DB7"/>
    <w:rsid w:val="00862F08"/>
    <w:rsid w:val="00862FDB"/>
    <w:rsid w:val="008637D4"/>
    <w:rsid w:val="00863BA1"/>
    <w:rsid w:val="00863FFA"/>
    <w:rsid w:val="00864130"/>
    <w:rsid w:val="00864EB7"/>
    <w:rsid w:val="00865DF8"/>
    <w:rsid w:val="008660ED"/>
    <w:rsid w:val="0086646B"/>
    <w:rsid w:val="008664EA"/>
    <w:rsid w:val="0086750C"/>
    <w:rsid w:val="00870470"/>
    <w:rsid w:val="0087116F"/>
    <w:rsid w:val="008712D9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703"/>
    <w:rsid w:val="00883720"/>
    <w:rsid w:val="00884852"/>
    <w:rsid w:val="00885514"/>
    <w:rsid w:val="008859FF"/>
    <w:rsid w:val="00885AB9"/>
    <w:rsid w:val="00886741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3134"/>
    <w:rsid w:val="00893227"/>
    <w:rsid w:val="00894731"/>
    <w:rsid w:val="0089549B"/>
    <w:rsid w:val="00895DBA"/>
    <w:rsid w:val="00895F72"/>
    <w:rsid w:val="00896379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265"/>
    <w:rsid w:val="008A2ABD"/>
    <w:rsid w:val="008A4252"/>
    <w:rsid w:val="008A466C"/>
    <w:rsid w:val="008A50C8"/>
    <w:rsid w:val="008A5465"/>
    <w:rsid w:val="008A5650"/>
    <w:rsid w:val="008A5A88"/>
    <w:rsid w:val="008A6C10"/>
    <w:rsid w:val="008A7C80"/>
    <w:rsid w:val="008A7EC5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4890"/>
    <w:rsid w:val="008B59AC"/>
    <w:rsid w:val="008B5DE8"/>
    <w:rsid w:val="008B6121"/>
    <w:rsid w:val="008B6248"/>
    <w:rsid w:val="008B6367"/>
    <w:rsid w:val="008B6E98"/>
    <w:rsid w:val="008C0417"/>
    <w:rsid w:val="008C0478"/>
    <w:rsid w:val="008C1040"/>
    <w:rsid w:val="008C24BE"/>
    <w:rsid w:val="008C2AD6"/>
    <w:rsid w:val="008C30F3"/>
    <w:rsid w:val="008C436E"/>
    <w:rsid w:val="008C46B4"/>
    <w:rsid w:val="008C4C9C"/>
    <w:rsid w:val="008C50C2"/>
    <w:rsid w:val="008C54C8"/>
    <w:rsid w:val="008C54C9"/>
    <w:rsid w:val="008C6184"/>
    <w:rsid w:val="008C69AC"/>
    <w:rsid w:val="008C69C0"/>
    <w:rsid w:val="008C6B7A"/>
    <w:rsid w:val="008C6F8F"/>
    <w:rsid w:val="008C700D"/>
    <w:rsid w:val="008C75A5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37D7"/>
    <w:rsid w:val="008D41FE"/>
    <w:rsid w:val="008D4442"/>
    <w:rsid w:val="008D47B6"/>
    <w:rsid w:val="008D603B"/>
    <w:rsid w:val="008E0671"/>
    <w:rsid w:val="008E0728"/>
    <w:rsid w:val="008E1026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BA1"/>
    <w:rsid w:val="009035DA"/>
    <w:rsid w:val="00903836"/>
    <w:rsid w:val="00903FD4"/>
    <w:rsid w:val="0090452D"/>
    <w:rsid w:val="00904F66"/>
    <w:rsid w:val="00905126"/>
    <w:rsid w:val="00905357"/>
    <w:rsid w:val="00905BFD"/>
    <w:rsid w:val="00905EE3"/>
    <w:rsid w:val="00907CD2"/>
    <w:rsid w:val="00907DD6"/>
    <w:rsid w:val="00910496"/>
    <w:rsid w:val="00911950"/>
    <w:rsid w:val="00911BA3"/>
    <w:rsid w:val="009135A1"/>
    <w:rsid w:val="009141EC"/>
    <w:rsid w:val="009153BC"/>
    <w:rsid w:val="00915770"/>
    <w:rsid w:val="00916D7E"/>
    <w:rsid w:val="00916DAE"/>
    <w:rsid w:val="009170DD"/>
    <w:rsid w:val="00917160"/>
    <w:rsid w:val="0091741D"/>
    <w:rsid w:val="00922044"/>
    <w:rsid w:val="00922F2C"/>
    <w:rsid w:val="00923452"/>
    <w:rsid w:val="009236F3"/>
    <w:rsid w:val="0092398D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2155"/>
    <w:rsid w:val="00932386"/>
    <w:rsid w:val="0093238D"/>
    <w:rsid w:val="009329C3"/>
    <w:rsid w:val="00932EFD"/>
    <w:rsid w:val="00932FEE"/>
    <w:rsid w:val="00933962"/>
    <w:rsid w:val="00933D6A"/>
    <w:rsid w:val="00934411"/>
    <w:rsid w:val="00934A1D"/>
    <w:rsid w:val="00934BD8"/>
    <w:rsid w:val="00934C08"/>
    <w:rsid w:val="0093519D"/>
    <w:rsid w:val="00935A15"/>
    <w:rsid w:val="00935D54"/>
    <w:rsid w:val="00935E82"/>
    <w:rsid w:val="00936366"/>
    <w:rsid w:val="009367BA"/>
    <w:rsid w:val="00936825"/>
    <w:rsid w:val="009368B0"/>
    <w:rsid w:val="0093745A"/>
    <w:rsid w:val="00937AF1"/>
    <w:rsid w:val="009401AB"/>
    <w:rsid w:val="00940A8F"/>
    <w:rsid w:val="00941156"/>
    <w:rsid w:val="00941948"/>
    <w:rsid w:val="00941A67"/>
    <w:rsid w:val="00942BB5"/>
    <w:rsid w:val="00942D74"/>
    <w:rsid w:val="00942DC2"/>
    <w:rsid w:val="0094306B"/>
    <w:rsid w:val="0094321A"/>
    <w:rsid w:val="0094406D"/>
    <w:rsid w:val="009446A4"/>
    <w:rsid w:val="00945118"/>
    <w:rsid w:val="00945725"/>
    <w:rsid w:val="00945E34"/>
    <w:rsid w:val="009462E7"/>
    <w:rsid w:val="00946307"/>
    <w:rsid w:val="009475D7"/>
    <w:rsid w:val="00947E57"/>
    <w:rsid w:val="0095053F"/>
    <w:rsid w:val="00951161"/>
    <w:rsid w:val="00951DE1"/>
    <w:rsid w:val="009521AD"/>
    <w:rsid w:val="009525E5"/>
    <w:rsid w:val="00952933"/>
    <w:rsid w:val="00952CA6"/>
    <w:rsid w:val="00952E9C"/>
    <w:rsid w:val="00952F78"/>
    <w:rsid w:val="00953652"/>
    <w:rsid w:val="009538DB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93B"/>
    <w:rsid w:val="009644A5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2052"/>
    <w:rsid w:val="009725EF"/>
    <w:rsid w:val="00972ECA"/>
    <w:rsid w:val="0097316C"/>
    <w:rsid w:val="00974B1F"/>
    <w:rsid w:val="00974FC5"/>
    <w:rsid w:val="00976203"/>
    <w:rsid w:val="009762DD"/>
    <w:rsid w:val="00976810"/>
    <w:rsid w:val="009772A2"/>
    <w:rsid w:val="0097736B"/>
    <w:rsid w:val="0097774D"/>
    <w:rsid w:val="00977E53"/>
    <w:rsid w:val="00977E63"/>
    <w:rsid w:val="009800F6"/>
    <w:rsid w:val="00980958"/>
    <w:rsid w:val="00982193"/>
    <w:rsid w:val="0098260C"/>
    <w:rsid w:val="009839E6"/>
    <w:rsid w:val="0098419E"/>
    <w:rsid w:val="00984388"/>
    <w:rsid w:val="00985B11"/>
    <w:rsid w:val="00986667"/>
    <w:rsid w:val="009868FF"/>
    <w:rsid w:val="00990E8B"/>
    <w:rsid w:val="00991139"/>
    <w:rsid w:val="009924DB"/>
    <w:rsid w:val="0099397A"/>
    <w:rsid w:val="009969B2"/>
    <w:rsid w:val="00996D2C"/>
    <w:rsid w:val="00997A1A"/>
    <w:rsid w:val="009A1ED0"/>
    <w:rsid w:val="009A27CC"/>
    <w:rsid w:val="009A28D1"/>
    <w:rsid w:val="009A2D53"/>
    <w:rsid w:val="009A31B5"/>
    <w:rsid w:val="009A3EB8"/>
    <w:rsid w:val="009A3EB9"/>
    <w:rsid w:val="009A3F2A"/>
    <w:rsid w:val="009A4264"/>
    <w:rsid w:val="009A4A7D"/>
    <w:rsid w:val="009A5CC1"/>
    <w:rsid w:val="009A5D24"/>
    <w:rsid w:val="009A6916"/>
    <w:rsid w:val="009A6C20"/>
    <w:rsid w:val="009A7564"/>
    <w:rsid w:val="009A7BDE"/>
    <w:rsid w:val="009B02A7"/>
    <w:rsid w:val="009B07F6"/>
    <w:rsid w:val="009B11CB"/>
    <w:rsid w:val="009B1640"/>
    <w:rsid w:val="009B1E02"/>
    <w:rsid w:val="009B2060"/>
    <w:rsid w:val="009B31F8"/>
    <w:rsid w:val="009B464F"/>
    <w:rsid w:val="009B471B"/>
    <w:rsid w:val="009B4995"/>
    <w:rsid w:val="009B4E93"/>
    <w:rsid w:val="009B50A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226E"/>
    <w:rsid w:val="009C34AB"/>
    <w:rsid w:val="009C3598"/>
    <w:rsid w:val="009C3E8F"/>
    <w:rsid w:val="009C4021"/>
    <w:rsid w:val="009C43FD"/>
    <w:rsid w:val="009C445F"/>
    <w:rsid w:val="009C47C9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613"/>
    <w:rsid w:val="009D3F20"/>
    <w:rsid w:val="009D3FDB"/>
    <w:rsid w:val="009D4CAD"/>
    <w:rsid w:val="009D529B"/>
    <w:rsid w:val="009D5D58"/>
    <w:rsid w:val="009D6039"/>
    <w:rsid w:val="009D6B6D"/>
    <w:rsid w:val="009D77B0"/>
    <w:rsid w:val="009D795E"/>
    <w:rsid w:val="009E039B"/>
    <w:rsid w:val="009E1374"/>
    <w:rsid w:val="009E15DC"/>
    <w:rsid w:val="009E16AA"/>
    <w:rsid w:val="009E3760"/>
    <w:rsid w:val="009E3E45"/>
    <w:rsid w:val="009E4C26"/>
    <w:rsid w:val="009E539C"/>
    <w:rsid w:val="009E542D"/>
    <w:rsid w:val="009E644F"/>
    <w:rsid w:val="009E66FE"/>
    <w:rsid w:val="009E6957"/>
    <w:rsid w:val="009E7165"/>
    <w:rsid w:val="009F0149"/>
    <w:rsid w:val="009F0B7E"/>
    <w:rsid w:val="009F0DCF"/>
    <w:rsid w:val="009F290E"/>
    <w:rsid w:val="009F2BB1"/>
    <w:rsid w:val="009F4435"/>
    <w:rsid w:val="009F497A"/>
    <w:rsid w:val="009F4A26"/>
    <w:rsid w:val="009F54F5"/>
    <w:rsid w:val="009F5B93"/>
    <w:rsid w:val="009F6220"/>
    <w:rsid w:val="009F65BE"/>
    <w:rsid w:val="009F67F8"/>
    <w:rsid w:val="009F6A8E"/>
    <w:rsid w:val="009F6B5D"/>
    <w:rsid w:val="009F7290"/>
    <w:rsid w:val="00A003DB"/>
    <w:rsid w:val="00A003F2"/>
    <w:rsid w:val="00A00B2F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673D"/>
    <w:rsid w:val="00A07105"/>
    <w:rsid w:val="00A07307"/>
    <w:rsid w:val="00A078A4"/>
    <w:rsid w:val="00A100A3"/>
    <w:rsid w:val="00A10ACD"/>
    <w:rsid w:val="00A1117C"/>
    <w:rsid w:val="00A12728"/>
    <w:rsid w:val="00A12AB4"/>
    <w:rsid w:val="00A12B08"/>
    <w:rsid w:val="00A133A3"/>
    <w:rsid w:val="00A13853"/>
    <w:rsid w:val="00A14916"/>
    <w:rsid w:val="00A14A10"/>
    <w:rsid w:val="00A15011"/>
    <w:rsid w:val="00A16060"/>
    <w:rsid w:val="00A16507"/>
    <w:rsid w:val="00A16C54"/>
    <w:rsid w:val="00A1726A"/>
    <w:rsid w:val="00A17506"/>
    <w:rsid w:val="00A17C99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62B9"/>
    <w:rsid w:val="00A2662A"/>
    <w:rsid w:val="00A26CD0"/>
    <w:rsid w:val="00A27218"/>
    <w:rsid w:val="00A27F0D"/>
    <w:rsid w:val="00A30680"/>
    <w:rsid w:val="00A30CFB"/>
    <w:rsid w:val="00A313EB"/>
    <w:rsid w:val="00A31C9B"/>
    <w:rsid w:val="00A3254F"/>
    <w:rsid w:val="00A32C15"/>
    <w:rsid w:val="00A32F10"/>
    <w:rsid w:val="00A32F2D"/>
    <w:rsid w:val="00A3301B"/>
    <w:rsid w:val="00A33382"/>
    <w:rsid w:val="00A33901"/>
    <w:rsid w:val="00A33B53"/>
    <w:rsid w:val="00A33D78"/>
    <w:rsid w:val="00A33D92"/>
    <w:rsid w:val="00A35958"/>
    <w:rsid w:val="00A35CCE"/>
    <w:rsid w:val="00A362DA"/>
    <w:rsid w:val="00A36636"/>
    <w:rsid w:val="00A36FC8"/>
    <w:rsid w:val="00A37562"/>
    <w:rsid w:val="00A37693"/>
    <w:rsid w:val="00A406E2"/>
    <w:rsid w:val="00A4071E"/>
    <w:rsid w:val="00A40A42"/>
    <w:rsid w:val="00A40B35"/>
    <w:rsid w:val="00A40E38"/>
    <w:rsid w:val="00A411FA"/>
    <w:rsid w:val="00A41C7F"/>
    <w:rsid w:val="00A42E83"/>
    <w:rsid w:val="00A4397F"/>
    <w:rsid w:val="00A43B2D"/>
    <w:rsid w:val="00A4428A"/>
    <w:rsid w:val="00A44FC7"/>
    <w:rsid w:val="00A45518"/>
    <w:rsid w:val="00A45900"/>
    <w:rsid w:val="00A45E56"/>
    <w:rsid w:val="00A461B6"/>
    <w:rsid w:val="00A464EE"/>
    <w:rsid w:val="00A479FD"/>
    <w:rsid w:val="00A5033E"/>
    <w:rsid w:val="00A5043F"/>
    <w:rsid w:val="00A5117C"/>
    <w:rsid w:val="00A51201"/>
    <w:rsid w:val="00A516F1"/>
    <w:rsid w:val="00A527C2"/>
    <w:rsid w:val="00A5322A"/>
    <w:rsid w:val="00A53698"/>
    <w:rsid w:val="00A53728"/>
    <w:rsid w:val="00A5379A"/>
    <w:rsid w:val="00A538A9"/>
    <w:rsid w:val="00A53DF8"/>
    <w:rsid w:val="00A5446E"/>
    <w:rsid w:val="00A545D4"/>
    <w:rsid w:val="00A54E03"/>
    <w:rsid w:val="00A550F2"/>
    <w:rsid w:val="00A55181"/>
    <w:rsid w:val="00A5551F"/>
    <w:rsid w:val="00A55800"/>
    <w:rsid w:val="00A5606C"/>
    <w:rsid w:val="00A56284"/>
    <w:rsid w:val="00A570AA"/>
    <w:rsid w:val="00A5748A"/>
    <w:rsid w:val="00A57BB1"/>
    <w:rsid w:val="00A606DB"/>
    <w:rsid w:val="00A60D5E"/>
    <w:rsid w:val="00A614E7"/>
    <w:rsid w:val="00A61B95"/>
    <w:rsid w:val="00A61EE1"/>
    <w:rsid w:val="00A62A33"/>
    <w:rsid w:val="00A630D8"/>
    <w:rsid w:val="00A6326F"/>
    <w:rsid w:val="00A6520A"/>
    <w:rsid w:val="00A659CA"/>
    <w:rsid w:val="00A65A05"/>
    <w:rsid w:val="00A65B88"/>
    <w:rsid w:val="00A65CEA"/>
    <w:rsid w:val="00A660C5"/>
    <w:rsid w:val="00A6688A"/>
    <w:rsid w:val="00A71302"/>
    <w:rsid w:val="00A715C0"/>
    <w:rsid w:val="00A7178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76D2"/>
    <w:rsid w:val="00A777FB"/>
    <w:rsid w:val="00A8041F"/>
    <w:rsid w:val="00A80F29"/>
    <w:rsid w:val="00A8155B"/>
    <w:rsid w:val="00A8171A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45"/>
    <w:rsid w:val="00A90AD8"/>
    <w:rsid w:val="00A91664"/>
    <w:rsid w:val="00A916C6"/>
    <w:rsid w:val="00A919B5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70F6"/>
    <w:rsid w:val="00A971F1"/>
    <w:rsid w:val="00AA0334"/>
    <w:rsid w:val="00AA0897"/>
    <w:rsid w:val="00AA1E53"/>
    <w:rsid w:val="00AA211C"/>
    <w:rsid w:val="00AA3933"/>
    <w:rsid w:val="00AA3C5C"/>
    <w:rsid w:val="00AA43EA"/>
    <w:rsid w:val="00AA476C"/>
    <w:rsid w:val="00AA6AF3"/>
    <w:rsid w:val="00AA6EAD"/>
    <w:rsid w:val="00AA704C"/>
    <w:rsid w:val="00AA7118"/>
    <w:rsid w:val="00AB09DC"/>
    <w:rsid w:val="00AB0BBE"/>
    <w:rsid w:val="00AB0CFE"/>
    <w:rsid w:val="00AB1B36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A01"/>
    <w:rsid w:val="00AB4DBB"/>
    <w:rsid w:val="00AB5A57"/>
    <w:rsid w:val="00AB5C4F"/>
    <w:rsid w:val="00AB5E69"/>
    <w:rsid w:val="00AB5E9E"/>
    <w:rsid w:val="00AB62DC"/>
    <w:rsid w:val="00AB6CAE"/>
    <w:rsid w:val="00AB707C"/>
    <w:rsid w:val="00AB713D"/>
    <w:rsid w:val="00AB774B"/>
    <w:rsid w:val="00AB7D66"/>
    <w:rsid w:val="00AC0B92"/>
    <w:rsid w:val="00AC245D"/>
    <w:rsid w:val="00AC253F"/>
    <w:rsid w:val="00AC3730"/>
    <w:rsid w:val="00AC3D62"/>
    <w:rsid w:val="00AC422D"/>
    <w:rsid w:val="00AC4ED8"/>
    <w:rsid w:val="00AC537F"/>
    <w:rsid w:val="00AC55CC"/>
    <w:rsid w:val="00AC55FD"/>
    <w:rsid w:val="00AC5A7F"/>
    <w:rsid w:val="00AC5FD1"/>
    <w:rsid w:val="00AC6BF7"/>
    <w:rsid w:val="00AC6F1B"/>
    <w:rsid w:val="00AC7171"/>
    <w:rsid w:val="00AC7735"/>
    <w:rsid w:val="00AC7DF9"/>
    <w:rsid w:val="00AC7F8B"/>
    <w:rsid w:val="00AD188C"/>
    <w:rsid w:val="00AD1B75"/>
    <w:rsid w:val="00AD1CC8"/>
    <w:rsid w:val="00AD1D41"/>
    <w:rsid w:val="00AD2645"/>
    <w:rsid w:val="00AD2EA4"/>
    <w:rsid w:val="00AD3B8D"/>
    <w:rsid w:val="00AD3EA9"/>
    <w:rsid w:val="00AD410A"/>
    <w:rsid w:val="00AD44C8"/>
    <w:rsid w:val="00AD53B5"/>
    <w:rsid w:val="00AD54F4"/>
    <w:rsid w:val="00AD5652"/>
    <w:rsid w:val="00AD6438"/>
    <w:rsid w:val="00AD74CC"/>
    <w:rsid w:val="00AD7A29"/>
    <w:rsid w:val="00AE0244"/>
    <w:rsid w:val="00AE07FD"/>
    <w:rsid w:val="00AE199A"/>
    <w:rsid w:val="00AE29CF"/>
    <w:rsid w:val="00AE362D"/>
    <w:rsid w:val="00AE3BB6"/>
    <w:rsid w:val="00AE3F8B"/>
    <w:rsid w:val="00AE4453"/>
    <w:rsid w:val="00AE4C26"/>
    <w:rsid w:val="00AE60FD"/>
    <w:rsid w:val="00AE6707"/>
    <w:rsid w:val="00AE6F1E"/>
    <w:rsid w:val="00AE7F54"/>
    <w:rsid w:val="00AE7F65"/>
    <w:rsid w:val="00AF022B"/>
    <w:rsid w:val="00AF0818"/>
    <w:rsid w:val="00AF0A7B"/>
    <w:rsid w:val="00AF0B5D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661"/>
    <w:rsid w:val="00AF6DBB"/>
    <w:rsid w:val="00AF795C"/>
    <w:rsid w:val="00AF79B7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410D"/>
    <w:rsid w:val="00B041D3"/>
    <w:rsid w:val="00B04765"/>
    <w:rsid w:val="00B04AEE"/>
    <w:rsid w:val="00B04CC2"/>
    <w:rsid w:val="00B051FF"/>
    <w:rsid w:val="00B0536D"/>
    <w:rsid w:val="00B05FE8"/>
    <w:rsid w:val="00B062E6"/>
    <w:rsid w:val="00B0636E"/>
    <w:rsid w:val="00B06463"/>
    <w:rsid w:val="00B06DDE"/>
    <w:rsid w:val="00B06F85"/>
    <w:rsid w:val="00B07C86"/>
    <w:rsid w:val="00B10405"/>
    <w:rsid w:val="00B1044F"/>
    <w:rsid w:val="00B1121C"/>
    <w:rsid w:val="00B1176A"/>
    <w:rsid w:val="00B11885"/>
    <w:rsid w:val="00B11B44"/>
    <w:rsid w:val="00B11E79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55"/>
    <w:rsid w:val="00B160FA"/>
    <w:rsid w:val="00B1618F"/>
    <w:rsid w:val="00B16220"/>
    <w:rsid w:val="00B1708A"/>
    <w:rsid w:val="00B1760C"/>
    <w:rsid w:val="00B205B2"/>
    <w:rsid w:val="00B20EBC"/>
    <w:rsid w:val="00B21E37"/>
    <w:rsid w:val="00B21F7D"/>
    <w:rsid w:val="00B22FF0"/>
    <w:rsid w:val="00B231F1"/>
    <w:rsid w:val="00B235B6"/>
    <w:rsid w:val="00B2363F"/>
    <w:rsid w:val="00B23677"/>
    <w:rsid w:val="00B23B15"/>
    <w:rsid w:val="00B24395"/>
    <w:rsid w:val="00B246A1"/>
    <w:rsid w:val="00B2567F"/>
    <w:rsid w:val="00B26AC2"/>
    <w:rsid w:val="00B26E9E"/>
    <w:rsid w:val="00B275BA"/>
    <w:rsid w:val="00B27636"/>
    <w:rsid w:val="00B30BE9"/>
    <w:rsid w:val="00B3158B"/>
    <w:rsid w:val="00B3216A"/>
    <w:rsid w:val="00B32594"/>
    <w:rsid w:val="00B32617"/>
    <w:rsid w:val="00B3348F"/>
    <w:rsid w:val="00B33BA2"/>
    <w:rsid w:val="00B33DD3"/>
    <w:rsid w:val="00B347EE"/>
    <w:rsid w:val="00B34960"/>
    <w:rsid w:val="00B34B24"/>
    <w:rsid w:val="00B34E26"/>
    <w:rsid w:val="00B368F4"/>
    <w:rsid w:val="00B374E8"/>
    <w:rsid w:val="00B37616"/>
    <w:rsid w:val="00B37A94"/>
    <w:rsid w:val="00B400C4"/>
    <w:rsid w:val="00B400E9"/>
    <w:rsid w:val="00B40ECF"/>
    <w:rsid w:val="00B41F58"/>
    <w:rsid w:val="00B44FB5"/>
    <w:rsid w:val="00B45751"/>
    <w:rsid w:val="00B4632A"/>
    <w:rsid w:val="00B51190"/>
    <w:rsid w:val="00B5161D"/>
    <w:rsid w:val="00B51B51"/>
    <w:rsid w:val="00B524BD"/>
    <w:rsid w:val="00B5348E"/>
    <w:rsid w:val="00B542DA"/>
    <w:rsid w:val="00B54749"/>
    <w:rsid w:val="00B54AAF"/>
    <w:rsid w:val="00B54AF4"/>
    <w:rsid w:val="00B54EFD"/>
    <w:rsid w:val="00B559BA"/>
    <w:rsid w:val="00B559DD"/>
    <w:rsid w:val="00B55D33"/>
    <w:rsid w:val="00B56299"/>
    <w:rsid w:val="00B57204"/>
    <w:rsid w:val="00B57F45"/>
    <w:rsid w:val="00B60715"/>
    <w:rsid w:val="00B60934"/>
    <w:rsid w:val="00B60BA5"/>
    <w:rsid w:val="00B6105B"/>
    <w:rsid w:val="00B6146C"/>
    <w:rsid w:val="00B63860"/>
    <w:rsid w:val="00B63A3C"/>
    <w:rsid w:val="00B63B7B"/>
    <w:rsid w:val="00B64103"/>
    <w:rsid w:val="00B6425C"/>
    <w:rsid w:val="00B64F1E"/>
    <w:rsid w:val="00B65426"/>
    <w:rsid w:val="00B65804"/>
    <w:rsid w:val="00B658EF"/>
    <w:rsid w:val="00B6635D"/>
    <w:rsid w:val="00B66558"/>
    <w:rsid w:val="00B67C5D"/>
    <w:rsid w:val="00B701B2"/>
    <w:rsid w:val="00B7083F"/>
    <w:rsid w:val="00B710B7"/>
    <w:rsid w:val="00B71995"/>
    <w:rsid w:val="00B71F50"/>
    <w:rsid w:val="00B729BF"/>
    <w:rsid w:val="00B72A24"/>
    <w:rsid w:val="00B73291"/>
    <w:rsid w:val="00B7349D"/>
    <w:rsid w:val="00B73DE2"/>
    <w:rsid w:val="00B7402B"/>
    <w:rsid w:val="00B74046"/>
    <w:rsid w:val="00B74C46"/>
    <w:rsid w:val="00B75348"/>
    <w:rsid w:val="00B77566"/>
    <w:rsid w:val="00B77AB4"/>
    <w:rsid w:val="00B77B95"/>
    <w:rsid w:val="00B77FD4"/>
    <w:rsid w:val="00B80672"/>
    <w:rsid w:val="00B80C9D"/>
    <w:rsid w:val="00B817A8"/>
    <w:rsid w:val="00B82FF6"/>
    <w:rsid w:val="00B836EC"/>
    <w:rsid w:val="00B8410B"/>
    <w:rsid w:val="00B84390"/>
    <w:rsid w:val="00B84569"/>
    <w:rsid w:val="00B84E31"/>
    <w:rsid w:val="00B8547C"/>
    <w:rsid w:val="00B86AB5"/>
    <w:rsid w:val="00B87ECB"/>
    <w:rsid w:val="00B900AA"/>
    <w:rsid w:val="00B90403"/>
    <w:rsid w:val="00B907E7"/>
    <w:rsid w:val="00B909A5"/>
    <w:rsid w:val="00B90C59"/>
    <w:rsid w:val="00B90DE1"/>
    <w:rsid w:val="00B91ACE"/>
    <w:rsid w:val="00B91C3A"/>
    <w:rsid w:val="00B91C46"/>
    <w:rsid w:val="00B92477"/>
    <w:rsid w:val="00B93342"/>
    <w:rsid w:val="00B93363"/>
    <w:rsid w:val="00B9424F"/>
    <w:rsid w:val="00B94590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E23"/>
    <w:rsid w:val="00BA28F1"/>
    <w:rsid w:val="00BA2BEC"/>
    <w:rsid w:val="00BA3057"/>
    <w:rsid w:val="00BA3514"/>
    <w:rsid w:val="00BA3B36"/>
    <w:rsid w:val="00BA46C8"/>
    <w:rsid w:val="00BA4864"/>
    <w:rsid w:val="00BA4AEC"/>
    <w:rsid w:val="00BA5854"/>
    <w:rsid w:val="00BA5A82"/>
    <w:rsid w:val="00BA6471"/>
    <w:rsid w:val="00BA7813"/>
    <w:rsid w:val="00BB037B"/>
    <w:rsid w:val="00BB0941"/>
    <w:rsid w:val="00BB11FB"/>
    <w:rsid w:val="00BB1625"/>
    <w:rsid w:val="00BB17A3"/>
    <w:rsid w:val="00BB20BE"/>
    <w:rsid w:val="00BB2764"/>
    <w:rsid w:val="00BB2CE7"/>
    <w:rsid w:val="00BB3FD0"/>
    <w:rsid w:val="00BB4278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5AC"/>
    <w:rsid w:val="00BC3B3C"/>
    <w:rsid w:val="00BC44CB"/>
    <w:rsid w:val="00BC52DA"/>
    <w:rsid w:val="00BC559A"/>
    <w:rsid w:val="00BC5A3E"/>
    <w:rsid w:val="00BC66F7"/>
    <w:rsid w:val="00BC698C"/>
    <w:rsid w:val="00BD06E8"/>
    <w:rsid w:val="00BD075C"/>
    <w:rsid w:val="00BD0BBA"/>
    <w:rsid w:val="00BD1490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1C7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C02"/>
    <w:rsid w:val="00BE4034"/>
    <w:rsid w:val="00BE40C7"/>
    <w:rsid w:val="00BE51C5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E71BD"/>
    <w:rsid w:val="00BF024A"/>
    <w:rsid w:val="00BF0518"/>
    <w:rsid w:val="00BF0821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865"/>
    <w:rsid w:val="00C026DE"/>
    <w:rsid w:val="00C029E7"/>
    <w:rsid w:val="00C03215"/>
    <w:rsid w:val="00C03262"/>
    <w:rsid w:val="00C036B7"/>
    <w:rsid w:val="00C0397F"/>
    <w:rsid w:val="00C03B61"/>
    <w:rsid w:val="00C04187"/>
    <w:rsid w:val="00C044BA"/>
    <w:rsid w:val="00C049E3"/>
    <w:rsid w:val="00C04C94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52CB"/>
    <w:rsid w:val="00C2551B"/>
    <w:rsid w:val="00C25601"/>
    <w:rsid w:val="00C258B4"/>
    <w:rsid w:val="00C26144"/>
    <w:rsid w:val="00C26466"/>
    <w:rsid w:val="00C265E4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4008"/>
    <w:rsid w:val="00C341B4"/>
    <w:rsid w:val="00C34B39"/>
    <w:rsid w:val="00C36537"/>
    <w:rsid w:val="00C403AB"/>
    <w:rsid w:val="00C40B4F"/>
    <w:rsid w:val="00C40D95"/>
    <w:rsid w:val="00C41369"/>
    <w:rsid w:val="00C41FAE"/>
    <w:rsid w:val="00C42785"/>
    <w:rsid w:val="00C42B4F"/>
    <w:rsid w:val="00C435D0"/>
    <w:rsid w:val="00C43CB8"/>
    <w:rsid w:val="00C4422A"/>
    <w:rsid w:val="00C444E4"/>
    <w:rsid w:val="00C44600"/>
    <w:rsid w:val="00C454AF"/>
    <w:rsid w:val="00C457CD"/>
    <w:rsid w:val="00C47298"/>
    <w:rsid w:val="00C478B1"/>
    <w:rsid w:val="00C47A7C"/>
    <w:rsid w:val="00C50354"/>
    <w:rsid w:val="00C505DC"/>
    <w:rsid w:val="00C50C8E"/>
    <w:rsid w:val="00C514EA"/>
    <w:rsid w:val="00C51BB2"/>
    <w:rsid w:val="00C52317"/>
    <w:rsid w:val="00C52C9B"/>
    <w:rsid w:val="00C53450"/>
    <w:rsid w:val="00C5419C"/>
    <w:rsid w:val="00C5435D"/>
    <w:rsid w:val="00C55863"/>
    <w:rsid w:val="00C55D51"/>
    <w:rsid w:val="00C57E1E"/>
    <w:rsid w:val="00C57F9E"/>
    <w:rsid w:val="00C613A8"/>
    <w:rsid w:val="00C61500"/>
    <w:rsid w:val="00C619C9"/>
    <w:rsid w:val="00C61B84"/>
    <w:rsid w:val="00C61DA4"/>
    <w:rsid w:val="00C61F81"/>
    <w:rsid w:val="00C622BB"/>
    <w:rsid w:val="00C62A3E"/>
    <w:rsid w:val="00C62C8E"/>
    <w:rsid w:val="00C632A4"/>
    <w:rsid w:val="00C63488"/>
    <w:rsid w:val="00C63695"/>
    <w:rsid w:val="00C63A67"/>
    <w:rsid w:val="00C63E08"/>
    <w:rsid w:val="00C6444F"/>
    <w:rsid w:val="00C64900"/>
    <w:rsid w:val="00C64B92"/>
    <w:rsid w:val="00C64EC1"/>
    <w:rsid w:val="00C655E8"/>
    <w:rsid w:val="00C65810"/>
    <w:rsid w:val="00C671BE"/>
    <w:rsid w:val="00C67981"/>
    <w:rsid w:val="00C67999"/>
    <w:rsid w:val="00C7011E"/>
    <w:rsid w:val="00C7048C"/>
    <w:rsid w:val="00C70BF3"/>
    <w:rsid w:val="00C70DA6"/>
    <w:rsid w:val="00C70DEB"/>
    <w:rsid w:val="00C710FB"/>
    <w:rsid w:val="00C71282"/>
    <w:rsid w:val="00C71DD9"/>
    <w:rsid w:val="00C7245A"/>
    <w:rsid w:val="00C725CC"/>
    <w:rsid w:val="00C73C68"/>
    <w:rsid w:val="00C73CF7"/>
    <w:rsid w:val="00C74531"/>
    <w:rsid w:val="00C7459D"/>
    <w:rsid w:val="00C74A3D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B89"/>
    <w:rsid w:val="00C87447"/>
    <w:rsid w:val="00C909DF"/>
    <w:rsid w:val="00C91983"/>
    <w:rsid w:val="00C91D65"/>
    <w:rsid w:val="00C91EFC"/>
    <w:rsid w:val="00C92087"/>
    <w:rsid w:val="00C9227A"/>
    <w:rsid w:val="00C92FFD"/>
    <w:rsid w:val="00C93792"/>
    <w:rsid w:val="00C93F34"/>
    <w:rsid w:val="00C941D9"/>
    <w:rsid w:val="00C94645"/>
    <w:rsid w:val="00C94F6C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ACA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F55"/>
    <w:rsid w:val="00CB3C29"/>
    <w:rsid w:val="00CB3DF5"/>
    <w:rsid w:val="00CB3F3F"/>
    <w:rsid w:val="00CB5040"/>
    <w:rsid w:val="00CB51A6"/>
    <w:rsid w:val="00CB5811"/>
    <w:rsid w:val="00CB625B"/>
    <w:rsid w:val="00CB6BA5"/>
    <w:rsid w:val="00CB7534"/>
    <w:rsid w:val="00CB7692"/>
    <w:rsid w:val="00CB77F3"/>
    <w:rsid w:val="00CC0431"/>
    <w:rsid w:val="00CC11AE"/>
    <w:rsid w:val="00CC1F9C"/>
    <w:rsid w:val="00CC28EF"/>
    <w:rsid w:val="00CC436F"/>
    <w:rsid w:val="00CC4CF3"/>
    <w:rsid w:val="00CC5404"/>
    <w:rsid w:val="00CC5535"/>
    <w:rsid w:val="00CC6065"/>
    <w:rsid w:val="00CC60EA"/>
    <w:rsid w:val="00CC62C8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DB"/>
    <w:rsid w:val="00CD5340"/>
    <w:rsid w:val="00CD5DDD"/>
    <w:rsid w:val="00CD75F7"/>
    <w:rsid w:val="00CD791F"/>
    <w:rsid w:val="00CE00BC"/>
    <w:rsid w:val="00CE0504"/>
    <w:rsid w:val="00CE106A"/>
    <w:rsid w:val="00CE165D"/>
    <w:rsid w:val="00CE182E"/>
    <w:rsid w:val="00CE1C48"/>
    <w:rsid w:val="00CE2589"/>
    <w:rsid w:val="00CE2959"/>
    <w:rsid w:val="00CE4944"/>
    <w:rsid w:val="00CE4AF0"/>
    <w:rsid w:val="00CE4BD0"/>
    <w:rsid w:val="00CE4C42"/>
    <w:rsid w:val="00CE4D51"/>
    <w:rsid w:val="00CE4F6C"/>
    <w:rsid w:val="00CE5029"/>
    <w:rsid w:val="00CE54EA"/>
    <w:rsid w:val="00CE5D07"/>
    <w:rsid w:val="00CE6B9F"/>
    <w:rsid w:val="00CE748D"/>
    <w:rsid w:val="00CE7555"/>
    <w:rsid w:val="00CF0D33"/>
    <w:rsid w:val="00CF0EEB"/>
    <w:rsid w:val="00CF106B"/>
    <w:rsid w:val="00CF15CA"/>
    <w:rsid w:val="00CF19BA"/>
    <w:rsid w:val="00CF2521"/>
    <w:rsid w:val="00CF2863"/>
    <w:rsid w:val="00CF3290"/>
    <w:rsid w:val="00CF32CD"/>
    <w:rsid w:val="00CF35AF"/>
    <w:rsid w:val="00CF3643"/>
    <w:rsid w:val="00CF39F2"/>
    <w:rsid w:val="00CF3DE3"/>
    <w:rsid w:val="00CF456A"/>
    <w:rsid w:val="00CF473C"/>
    <w:rsid w:val="00CF5472"/>
    <w:rsid w:val="00CF65DA"/>
    <w:rsid w:val="00CF6C55"/>
    <w:rsid w:val="00CF75B9"/>
    <w:rsid w:val="00D00292"/>
    <w:rsid w:val="00D00B76"/>
    <w:rsid w:val="00D01442"/>
    <w:rsid w:val="00D0278F"/>
    <w:rsid w:val="00D027B6"/>
    <w:rsid w:val="00D02C00"/>
    <w:rsid w:val="00D0419F"/>
    <w:rsid w:val="00D04BA3"/>
    <w:rsid w:val="00D04FC6"/>
    <w:rsid w:val="00D055AD"/>
    <w:rsid w:val="00D05775"/>
    <w:rsid w:val="00D05A8D"/>
    <w:rsid w:val="00D0625C"/>
    <w:rsid w:val="00D065C4"/>
    <w:rsid w:val="00D06E07"/>
    <w:rsid w:val="00D0726A"/>
    <w:rsid w:val="00D0774A"/>
    <w:rsid w:val="00D10022"/>
    <w:rsid w:val="00D107E5"/>
    <w:rsid w:val="00D10F12"/>
    <w:rsid w:val="00D11482"/>
    <w:rsid w:val="00D1225A"/>
    <w:rsid w:val="00D12520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6BA"/>
    <w:rsid w:val="00D26C50"/>
    <w:rsid w:val="00D26F3D"/>
    <w:rsid w:val="00D27050"/>
    <w:rsid w:val="00D27269"/>
    <w:rsid w:val="00D27738"/>
    <w:rsid w:val="00D27761"/>
    <w:rsid w:val="00D31EC9"/>
    <w:rsid w:val="00D32AAA"/>
    <w:rsid w:val="00D32C09"/>
    <w:rsid w:val="00D33078"/>
    <w:rsid w:val="00D332FD"/>
    <w:rsid w:val="00D33556"/>
    <w:rsid w:val="00D33BFA"/>
    <w:rsid w:val="00D34ACA"/>
    <w:rsid w:val="00D34CE8"/>
    <w:rsid w:val="00D356AA"/>
    <w:rsid w:val="00D360C9"/>
    <w:rsid w:val="00D370EE"/>
    <w:rsid w:val="00D371A4"/>
    <w:rsid w:val="00D40040"/>
    <w:rsid w:val="00D400F3"/>
    <w:rsid w:val="00D4053E"/>
    <w:rsid w:val="00D41197"/>
    <w:rsid w:val="00D414E1"/>
    <w:rsid w:val="00D41C03"/>
    <w:rsid w:val="00D422AD"/>
    <w:rsid w:val="00D43787"/>
    <w:rsid w:val="00D43C65"/>
    <w:rsid w:val="00D44225"/>
    <w:rsid w:val="00D44C3C"/>
    <w:rsid w:val="00D44E3C"/>
    <w:rsid w:val="00D46735"/>
    <w:rsid w:val="00D4768D"/>
    <w:rsid w:val="00D50CDB"/>
    <w:rsid w:val="00D50D19"/>
    <w:rsid w:val="00D51B44"/>
    <w:rsid w:val="00D52606"/>
    <w:rsid w:val="00D541F1"/>
    <w:rsid w:val="00D54D75"/>
    <w:rsid w:val="00D5616F"/>
    <w:rsid w:val="00D56A17"/>
    <w:rsid w:val="00D60E23"/>
    <w:rsid w:val="00D60E27"/>
    <w:rsid w:val="00D6270E"/>
    <w:rsid w:val="00D63835"/>
    <w:rsid w:val="00D63BDB"/>
    <w:rsid w:val="00D63C7A"/>
    <w:rsid w:val="00D641AC"/>
    <w:rsid w:val="00D643DF"/>
    <w:rsid w:val="00D64B13"/>
    <w:rsid w:val="00D64D9A"/>
    <w:rsid w:val="00D656FE"/>
    <w:rsid w:val="00D659E0"/>
    <w:rsid w:val="00D66DEB"/>
    <w:rsid w:val="00D67414"/>
    <w:rsid w:val="00D67967"/>
    <w:rsid w:val="00D7051F"/>
    <w:rsid w:val="00D70D07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4F60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E94"/>
    <w:rsid w:val="00D859C7"/>
    <w:rsid w:val="00D85B1A"/>
    <w:rsid w:val="00D85B4C"/>
    <w:rsid w:val="00D8627A"/>
    <w:rsid w:val="00D86639"/>
    <w:rsid w:val="00D867B9"/>
    <w:rsid w:val="00D86A84"/>
    <w:rsid w:val="00D86E1B"/>
    <w:rsid w:val="00D873F1"/>
    <w:rsid w:val="00D8742E"/>
    <w:rsid w:val="00D8749A"/>
    <w:rsid w:val="00D879F9"/>
    <w:rsid w:val="00D87CAB"/>
    <w:rsid w:val="00D90055"/>
    <w:rsid w:val="00D90E97"/>
    <w:rsid w:val="00D9201D"/>
    <w:rsid w:val="00D928B4"/>
    <w:rsid w:val="00D92C61"/>
    <w:rsid w:val="00D9415D"/>
    <w:rsid w:val="00D944B0"/>
    <w:rsid w:val="00D94AC7"/>
    <w:rsid w:val="00D95A81"/>
    <w:rsid w:val="00D96070"/>
    <w:rsid w:val="00D96B06"/>
    <w:rsid w:val="00D97156"/>
    <w:rsid w:val="00D97E1B"/>
    <w:rsid w:val="00DA0F4D"/>
    <w:rsid w:val="00DA1369"/>
    <w:rsid w:val="00DA14FB"/>
    <w:rsid w:val="00DA1AF5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7041"/>
    <w:rsid w:val="00DA718A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C0149"/>
    <w:rsid w:val="00DC042E"/>
    <w:rsid w:val="00DC11FF"/>
    <w:rsid w:val="00DC16E0"/>
    <w:rsid w:val="00DC25B1"/>
    <w:rsid w:val="00DC31D4"/>
    <w:rsid w:val="00DC3578"/>
    <w:rsid w:val="00DC3C81"/>
    <w:rsid w:val="00DC5680"/>
    <w:rsid w:val="00DC5E40"/>
    <w:rsid w:val="00DC6617"/>
    <w:rsid w:val="00DC6DA3"/>
    <w:rsid w:val="00DD005E"/>
    <w:rsid w:val="00DD01AE"/>
    <w:rsid w:val="00DD062A"/>
    <w:rsid w:val="00DD06D0"/>
    <w:rsid w:val="00DD0CA8"/>
    <w:rsid w:val="00DD0D78"/>
    <w:rsid w:val="00DD1F17"/>
    <w:rsid w:val="00DD3207"/>
    <w:rsid w:val="00DD33C3"/>
    <w:rsid w:val="00DD363F"/>
    <w:rsid w:val="00DD3A1D"/>
    <w:rsid w:val="00DD3DF5"/>
    <w:rsid w:val="00DD4A68"/>
    <w:rsid w:val="00DD4B8F"/>
    <w:rsid w:val="00DD597C"/>
    <w:rsid w:val="00DD5AC8"/>
    <w:rsid w:val="00DD688B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B32"/>
    <w:rsid w:val="00DE3CB2"/>
    <w:rsid w:val="00DE3E40"/>
    <w:rsid w:val="00DE47E0"/>
    <w:rsid w:val="00DE552C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2535"/>
    <w:rsid w:val="00DF2C19"/>
    <w:rsid w:val="00DF2C3D"/>
    <w:rsid w:val="00DF3D48"/>
    <w:rsid w:val="00DF40F8"/>
    <w:rsid w:val="00DF4AC8"/>
    <w:rsid w:val="00DF50F8"/>
    <w:rsid w:val="00DF5F4C"/>
    <w:rsid w:val="00DF6712"/>
    <w:rsid w:val="00DF7546"/>
    <w:rsid w:val="00DF7B9D"/>
    <w:rsid w:val="00E00264"/>
    <w:rsid w:val="00E00C4C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61E"/>
    <w:rsid w:val="00E047DF"/>
    <w:rsid w:val="00E04904"/>
    <w:rsid w:val="00E05130"/>
    <w:rsid w:val="00E052D7"/>
    <w:rsid w:val="00E0533D"/>
    <w:rsid w:val="00E056CF"/>
    <w:rsid w:val="00E057CE"/>
    <w:rsid w:val="00E05BFC"/>
    <w:rsid w:val="00E05D3F"/>
    <w:rsid w:val="00E06314"/>
    <w:rsid w:val="00E06C66"/>
    <w:rsid w:val="00E075A8"/>
    <w:rsid w:val="00E07A6E"/>
    <w:rsid w:val="00E07D86"/>
    <w:rsid w:val="00E1021F"/>
    <w:rsid w:val="00E10A81"/>
    <w:rsid w:val="00E11FEB"/>
    <w:rsid w:val="00E129DD"/>
    <w:rsid w:val="00E12FD2"/>
    <w:rsid w:val="00E13DAF"/>
    <w:rsid w:val="00E149BA"/>
    <w:rsid w:val="00E15863"/>
    <w:rsid w:val="00E1633A"/>
    <w:rsid w:val="00E1640C"/>
    <w:rsid w:val="00E16ABF"/>
    <w:rsid w:val="00E204BE"/>
    <w:rsid w:val="00E20C4F"/>
    <w:rsid w:val="00E20F0B"/>
    <w:rsid w:val="00E21320"/>
    <w:rsid w:val="00E21CEC"/>
    <w:rsid w:val="00E2337A"/>
    <w:rsid w:val="00E233A7"/>
    <w:rsid w:val="00E24285"/>
    <w:rsid w:val="00E245D5"/>
    <w:rsid w:val="00E24931"/>
    <w:rsid w:val="00E24D53"/>
    <w:rsid w:val="00E2567F"/>
    <w:rsid w:val="00E25D0F"/>
    <w:rsid w:val="00E25F37"/>
    <w:rsid w:val="00E260DB"/>
    <w:rsid w:val="00E267C2"/>
    <w:rsid w:val="00E270EC"/>
    <w:rsid w:val="00E27E52"/>
    <w:rsid w:val="00E30D08"/>
    <w:rsid w:val="00E315F1"/>
    <w:rsid w:val="00E3228D"/>
    <w:rsid w:val="00E331EC"/>
    <w:rsid w:val="00E3405E"/>
    <w:rsid w:val="00E3480A"/>
    <w:rsid w:val="00E34C67"/>
    <w:rsid w:val="00E351AC"/>
    <w:rsid w:val="00E354F7"/>
    <w:rsid w:val="00E36728"/>
    <w:rsid w:val="00E36ABD"/>
    <w:rsid w:val="00E37095"/>
    <w:rsid w:val="00E37282"/>
    <w:rsid w:val="00E42791"/>
    <w:rsid w:val="00E43E92"/>
    <w:rsid w:val="00E44186"/>
    <w:rsid w:val="00E44248"/>
    <w:rsid w:val="00E44758"/>
    <w:rsid w:val="00E464E4"/>
    <w:rsid w:val="00E4745B"/>
    <w:rsid w:val="00E4756C"/>
    <w:rsid w:val="00E47673"/>
    <w:rsid w:val="00E47940"/>
    <w:rsid w:val="00E47D91"/>
    <w:rsid w:val="00E50EC4"/>
    <w:rsid w:val="00E51191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6A9F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D26"/>
    <w:rsid w:val="00E66292"/>
    <w:rsid w:val="00E669D0"/>
    <w:rsid w:val="00E67F44"/>
    <w:rsid w:val="00E71395"/>
    <w:rsid w:val="00E71439"/>
    <w:rsid w:val="00E71B72"/>
    <w:rsid w:val="00E71EC1"/>
    <w:rsid w:val="00E7206E"/>
    <w:rsid w:val="00E72D72"/>
    <w:rsid w:val="00E73779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32BD"/>
    <w:rsid w:val="00E833B1"/>
    <w:rsid w:val="00E83564"/>
    <w:rsid w:val="00E83D95"/>
    <w:rsid w:val="00E84971"/>
    <w:rsid w:val="00E8575B"/>
    <w:rsid w:val="00E86436"/>
    <w:rsid w:val="00E8648C"/>
    <w:rsid w:val="00E86A22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F7A"/>
    <w:rsid w:val="00EA0743"/>
    <w:rsid w:val="00EA0D24"/>
    <w:rsid w:val="00EA1129"/>
    <w:rsid w:val="00EA1DAA"/>
    <w:rsid w:val="00EA232D"/>
    <w:rsid w:val="00EA28F3"/>
    <w:rsid w:val="00EA2B48"/>
    <w:rsid w:val="00EA3B9F"/>
    <w:rsid w:val="00EA4380"/>
    <w:rsid w:val="00EA49B6"/>
    <w:rsid w:val="00EA5701"/>
    <w:rsid w:val="00EA5F6A"/>
    <w:rsid w:val="00EA61BA"/>
    <w:rsid w:val="00EA627C"/>
    <w:rsid w:val="00EA749A"/>
    <w:rsid w:val="00EA74E1"/>
    <w:rsid w:val="00EA78C4"/>
    <w:rsid w:val="00EB02C0"/>
    <w:rsid w:val="00EB0B6C"/>
    <w:rsid w:val="00EB0D29"/>
    <w:rsid w:val="00EB117D"/>
    <w:rsid w:val="00EB2138"/>
    <w:rsid w:val="00EB36F1"/>
    <w:rsid w:val="00EB3CD6"/>
    <w:rsid w:val="00EB3D52"/>
    <w:rsid w:val="00EB4695"/>
    <w:rsid w:val="00EB4767"/>
    <w:rsid w:val="00EB47EF"/>
    <w:rsid w:val="00EB4DF7"/>
    <w:rsid w:val="00EB55CB"/>
    <w:rsid w:val="00EB5B99"/>
    <w:rsid w:val="00EB61D0"/>
    <w:rsid w:val="00EB66E3"/>
    <w:rsid w:val="00EB68E9"/>
    <w:rsid w:val="00EB6C71"/>
    <w:rsid w:val="00EB7A82"/>
    <w:rsid w:val="00EC0311"/>
    <w:rsid w:val="00EC0BD2"/>
    <w:rsid w:val="00EC1799"/>
    <w:rsid w:val="00EC1F71"/>
    <w:rsid w:val="00EC2211"/>
    <w:rsid w:val="00EC22E5"/>
    <w:rsid w:val="00EC3039"/>
    <w:rsid w:val="00EC6172"/>
    <w:rsid w:val="00EC6291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33E2"/>
    <w:rsid w:val="00ED34FE"/>
    <w:rsid w:val="00ED3939"/>
    <w:rsid w:val="00ED39BA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1DAF"/>
    <w:rsid w:val="00EE21E3"/>
    <w:rsid w:val="00EE2207"/>
    <w:rsid w:val="00EE247F"/>
    <w:rsid w:val="00EE38AE"/>
    <w:rsid w:val="00EE40D0"/>
    <w:rsid w:val="00EE43BE"/>
    <w:rsid w:val="00EE4AC6"/>
    <w:rsid w:val="00EE4E13"/>
    <w:rsid w:val="00EE570B"/>
    <w:rsid w:val="00EE5DD3"/>
    <w:rsid w:val="00EE6868"/>
    <w:rsid w:val="00EE7D04"/>
    <w:rsid w:val="00EE7ED9"/>
    <w:rsid w:val="00EF00D2"/>
    <w:rsid w:val="00EF06FB"/>
    <w:rsid w:val="00EF0CDF"/>
    <w:rsid w:val="00EF2916"/>
    <w:rsid w:val="00EF2B34"/>
    <w:rsid w:val="00EF371F"/>
    <w:rsid w:val="00EF379E"/>
    <w:rsid w:val="00EF3CAA"/>
    <w:rsid w:val="00EF5714"/>
    <w:rsid w:val="00EF5ECE"/>
    <w:rsid w:val="00EF68FE"/>
    <w:rsid w:val="00EF703B"/>
    <w:rsid w:val="00EF7135"/>
    <w:rsid w:val="00EF7D4B"/>
    <w:rsid w:val="00F003BA"/>
    <w:rsid w:val="00F013C7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6BAB"/>
    <w:rsid w:val="00F0778C"/>
    <w:rsid w:val="00F07B9F"/>
    <w:rsid w:val="00F07FA9"/>
    <w:rsid w:val="00F10A89"/>
    <w:rsid w:val="00F112B0"/>
    <w:rsid w:val="00F113A4"/>
    <w:rsid w:val="00F11C21"/>
    <w:rsid w:val="00F12612"/>
    <w:rsid w:val="00F13B4D"/>
    <w:rsid w:val="00F14C0C"/>
    <w:rsid w:val="00F15C94"/>
    <w:rsid w:val="00F15D88"/>
    <w:rsid w:val="00F15E4B"/>
    <w:rsid w:val="00F16710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F56"/>
    <w:rsid w:val="00F230B0"/>
    <w:rsid w:val="00F23C81"/>
    <w:rsid w:val="00F23DA0"/>
    <w:rsid w:val="00F24602"/>
    <w:rsid w:val="00F251F7"/>
    <w:rsid w:val="00F25623"/>
    <w:rsid w:val="00F25B33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20AC"/>
    <w:rsid w:val="00F325DB"/>
    <w:rsid w:val="00F32DA1"/>
    <w:rsid w:val="00F33BC7"/>
    <w:rsid w:val="00F34BAD"/>
    <w:rsid w:val="00F35242"/>
    <w:rsid w:val="00F371CC"/>
    <w:rsid w:val="00F3765F"/>
    <w:rsid w:val="00F42404"/>
    <w:rsid w:val="00F42851"/>
    <w:rsid w:val="00F428AF"/>
    <w:rsid w:val="00F434EE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5A2"/>
    <w:rsid w:val="00F47F70"/>
    <w:rsid w:val="00F50A8A"/>
    <w:rsid w:val="00F50E9B"/>
    <w:rsid w:val="00F51255"/>
    <w:rsid w:val="00F53052"/>
    <w:rsid w:val="00F553CA"/>
    <w:rsid w:val="00F55E82"/>
    <w:rsid w:val="00F55E99"/>
    <w:rsid w:val="00F55EAE"/>
    <w:rsid w:val="00F55F57"/>
    <w:rsid w:val="00F5655B"/>
    <w:rsid w:val="00F5655D"/>
    <w:rsid w:val="00F56AE5"/>
    <w:rsid w:val="00F56BBD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A9D"/>
    <w:rsid w:val="00F64BEC"/>
    <w:rsid w:val="00F64CBB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803EB"/>
    <w:rsid w:val="00F80B49"/>
    <w:rsid w:val="00F80DED"/>
    <w:rsid w:val="00F80F6D"/>
    <w:rsid w:val="00F814F6"/>
    <w:rsid w:val="00F81A1E"/>
    <w:rsid w:val="00F81CD0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694B"/>
    <w:rsid w:val="00F86B58"/>
    <w:rsid w:val="00F87870"/>
    <w:rsid w:val="00F9020A"/>
    <w:rsid w:val="00F9090B"/>
    <w:rsid w:val="00F91004"/>
    <w:rsid w:val="00F92641"/>
    <w:rsid w:val="00F929E4"/>
    <w:rsid w:val="00F93528"/>
    <w:rsid w:val="00F940EC"/>
    <w:rsid w:val="00F94156"/>
    <w:rsid w:val="00F9473C"/>
    <w:rsid w:val="00F95889"/>
    <w:rsid w:val="00F95A0C"/>
    <w:rsid w:val="00F95C7B"/>
    <w:rsid w:val="00F96136"/>
    <w:rsid w:val="00F965F1"/>
    <w:rsid w:val="00F966D6"/>
    <w:rsid w:val="00F97494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4038"/>
    <w:rsid w:val="00FA473D"/>
    <w:rsid w:val="00FA49A1"/>
    <w:rsid w:val="00FA58EF"/>
    <w:rsid w:val="00FA6474"/>
    <w:rsid w:val="00FA653D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C010C"/>
    <w:rsid w:val="00FC01BA"/>
    <w:rsid w:val="00FC0598"/>
    <w:rsid w:val="00FC08F3"/>
    <w:rsid w:val="00FC0E0C"/>
    <w:rsid w:val="00FC1D4D"/>
    <w:rsid w:val="00FC1E21"/>
    <w:rsid w:val="00FC1FAC"/>
    <w:rsid w:val="00FC301F"/>
    <w:rsid w:val="00FC4519"/>
    <w:rsid w:val="00FC4CC4"/>
    <w:rsid w:val="00FC561D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1EB"/>
    <w:rsid w:val="00FD0226"/>
    <w:rsid w:val="00FD02E0"/>
    <w:rsid w:val="00FD0FF1"/>
    <w:rsid w:val="00FD14B7"/>
    <w:rsid w:val="00FD1D49"/>
    <w:rsid w:val="00FD1E68"/>
    <w:rsid w:val="00FD2C2B"/>
    <w:rsid w:val="00FD3533"/>
    <w:rsid w:val="00FD4D12"/>
    <w:rsid w:val="00FD520B"/>
    <w:rsid w:val="00FD7396"/>
    <w:rsid w:val="00FD73A0"/>
    <w:rsid w:val="00FD7F06"/>
    <w:rsid w:val="00FE0B6D"/>
    <w:rsid w:val="00FE0BD6"/>
    <w:rsid w:val="00FE1E05"/>
    <w:rsid w:val="00FE2058"/>
    <w:rsid w:val="00FE2AD1"/>
    <w:rsid w:val="00FE2FA0"/>
    <w:rsid w:val="00FE4709"/>
    <w:rsid w:val="00FE4FDD"/>
    <w:rsid w:val="00FE56E8"/>
    <w:rsid w:val="00FE594C"/>
    <w:rsid w:val="00FE5B30"/>
    <w:rsid w:val="00FE5BF6"/>
    <w:rsid w:val="00FE6267"/>
    <w:rsid w:val="00FE65D9"/>
    <w:rsid w:val="00FE76DC"/>
    <w:rsid w:val="00FF03D1"/>
    <w:rsid w:val="00FF0B79"/>
    <w:rsid w:val="00FF0E93"/>
    <w:rsid w:val="00FF1CFB"/>
    <w:rsid w:val="00FF1E83"/>
    <w:rsid w:val="00FF1EA9"/>
    <w:rsid w:val="00FF249B"/>
    <w:rsid w:val="00FF28BF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A6A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4A0AC3A-23B5-4005-9037-341EB260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8B554-FDF1-4BE5-8FC8-7E55B86DD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414</Words>
  <Characters>1666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Saisamorn, Chimyoo</cp:lastModifiedBy>
  <cp:revision>3</cp:revision>
  <cp:lastPrinted>2018-11-02T07:29:00Z</cp:lastPrinted>
  <dcterms:created xsi:type="dcterms:W3CDTF">2018-11-09T04:26:00Z</dcterms:created>
  <dcterms:modified xsi:type="dcterms:W3CDTF">2018-11-09T04:27:00Z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