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73B0" w14:textId="718EBAA1" w:rsidR="00DB308D" w:rsidRDefault="00DB308D" w:rsidP="004C2111">
      <w:pPr>
        <w:pStyle w:val="Reference"/>
      </w:pP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77777777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B6005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F47DE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ไมด้า แอสเซ็ท</w:t>
      </w:r>
      <w:r w:rsidRPr="00B6005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B60058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B6005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B60058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6192E48" w14:textId="77777777" w:rsidR="00D267AC" w:rsidRPr="00B60058" w:rsidRDefault="00D267AC" w:rsidP="007B7D7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3DF04D" w14:textId="3FDD4B0F" w:rsidR="00F270A9" w:rsidRPr="007C2D33" w:rsidRDefault="00F270A9" w:rsidP="591AC1EE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ข้าพเจ้าได้สอบทานงบแสดงฐานะการเงินรวม ณ วันที่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</w:t>
      </w:r>
      <w:r w:rsidR="00AD7328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0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bookmarkStart w:id="1" w:name="_Hlk522697616"/>
      <w:r w:rsidR="009839CA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กันยายน</w:t>
      </w:r>
      <w:bookmarkEnd w:id="1"/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lang w:val="en-US" w:bidi="th-TH"/>
        </w:rPr>
        <w:t>2561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</w:t>
      </w:r>
      <w:r w:rsidR="00AD7328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และ</w:t>
      </w:r>
      <w:r w:rsidR="009839CA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AD7328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เดือน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AD7328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AD7328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9839CA" w:rsidRPr="009839CA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2561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9839CA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>30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839CA" w:rsidRPr="009839CA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bidi="th-TH"/>
        </w:rPr>
        <w:t>กันยายน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 xml:space="preserve">2561 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ประกอบงบการเงินระหว่างกาล</w:t>
      </w:r>
      <w:r w:rsidR="00A11B0E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รวม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แบบย่อของบริษัท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ไมด้า แอสเซ็ท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จำกัด (มหาชน) และบริษัทย่อย และได้สอบทานงบแสดงฐานะการเงิน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เฉพาะบริษัท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="00AD7328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AD7328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9839CA" w:rsidRPr="009839CA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2561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เฉพาะบริษัท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สำหรับงวดสามเดือนและ</w:t>
      </w:r>
      <w:r w:rsidR="009839CA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เดือน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AB5F37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9839CA" w:rsidRPr="009839CA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AB5F37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2561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</w:t>
      </w:r>
      <w:r w:rsidR="00803197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ของ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ผู้ถือหุ้น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เฉพาะบริษัท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และงบกระแสเงินสด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เฉพาะบริษัท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สำหรับงวด</w:t>
      </w:r>
      <w:r w:rsidR="009839CA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เก้า</w:t>
      </w:r>
      <w:r w:rsidR="00AD7328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เดือน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AD7328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AD7328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9839CA" w:rsidRPr="009839CA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2561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และหมายเหตุประกอบงบการเงินระหว่างกาลแบบย่อเฉพาะของ</w:t>
      </w:r>
      <w:r w:rsidR="007158D1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บริษัท</w:t>
      </w:r>
      <w:r w:rsidR="007158D1" w:rsidRPr="591AC1EE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7158D1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ไมด้า แอสเซ็ท</w:t>
      </w:r>
      <w:r w:rsidR="007158D1" w:rsidRPr="591AC1EE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7158D1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AB5F37" w:rsidRPr="591AC1EE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bidi="th-TH"/>
        </w:rPr>
        <w:t>ซึ่งผู้บ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B5F37" w:rsidRPr="591AC1EE">
        <w:rPr>
          <w:rFonts w:ascii="Browallia New" w:eastAsia="Browallia New" w:hAnsi="Browallia New" w:cs="Browallia New"/>
          <w:sz w:val="28"/>
          <w:szCs w:val="28"/>
          <w:lang w:val="en-US" w:bidi="th-TH"/>
        </w:rPr>
        <w:t>34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AF052F">
        <w:rPr>
          <w:rFonts w:ascii="Browallia New" w:eastAsia="Browallia New" w:hAnsi="Browallia New" w:cs="Browallia New"/>
          <w:sz w:val="28"/>
          <w:szCs w:val="28"/>
          <w:lang w:bidi="th-TH"/>
        </w:rPr>
        <w:t>“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AF052F">
        <w:rPr>
          <w:rFonts w:ascii="Browallia New" w:eastAsia="Browallia New" w:hAnsi="Browallia New" w:cs="Browallia New"/>
          <w:sz w:val="28"/>
          <w:szCs w:val="28"/>
          <w:lang w:bidi="th-TH"/>
        </w:rPr>
        <w:t>”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B60058" w:rsidRDefault="00CD4D4E" w:rsidP="00AF30D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5A67BE" w:rsidRDefault="0009543C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A67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B60058" w:rsidRDefault="0009543C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65D682E" w14:textId="3C8D2882" w:rsidR="006B1D62" w:rsidRPr="00F01358" w:rsidRDefault="00AB5F37" w:rsidP="006B1D6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5F37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B5F3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AB5F3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AB5F3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B5FC564" w14:textId="5928C40E" w:rsidR="00CD4D4E" w:rsidRDefault="00CD4D4E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F626EE" w14:textId="7D4023C4" w:rsidR="007C4CC7" w:rsidRDefault="007C4CC7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A915F5" w14:textId="11BC264F" w:rsidR="007C4CC7" w:rsidRDefault="007C4CC7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16510E" w14:textId="4530744E" w:rsidR="007C4CC7" w:rsidRDefault="007C4CC7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EAB5AA" w14:textId="77777777" w:rsidR="007C4CC7" w:rsidRPr="00B60058" w:rsidRDefault="007C4CC7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2" w:name="_GoBack"/>
      <w:bookmarkEnd w:id="2"/>
    </w:p>
    <w:p w14:paraId="08627B57" w14:textId="77777777" w:rsidR="00E32427" w:rsidRPr="00C817AC" w:rsidRDefault="00E32427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17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B60058" w:rsidRDefault="00E32427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7AFC74" w14:textId="55B82B0C" w:rsidR="00AB35EB" w:rsidRPr="00487E39" w:rsidRDefault="00AB35EB" w:rsidP="00AB35EB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F37"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AB5F37"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AB5F37"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AB5F37" w:rsidRPr="00AB5F37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="00AB5F37"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F37"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53483470" w14:textId="0A0C65FD" w:rsidR="009D6979" w:rsidRPr="00C817AC" w:rsidRDefault="009D6979" w:rsidP="00AF30DE">
      <w:pPr>
        <w:spacing w:line="240" w:lineRule="auto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14:paraId="7CD35C21" w14:textId="77777777" w:rsidR="00DC0B37" w:rsidRPr="00C817AC" w:rsidRDefault="00DC0B37" w:rsidP="00AF30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17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53826815" w14:textId="4960006F" w:rsidR="00DC0B37" w:rsidRDefault="00DC0B37" w:rsidP="00AF30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B5CB23" w14:textId="717793CC" w:rsidR="00C80111" w:rsidRPr="00AD7328" w:rsidRDefault="00C817AC" w:rsidP="00AF30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งบแสดงฐานะการเงินรวมของบริษัท</w:t>
      </w:r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แอสเซ็ท</w:t>
      </w:r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D732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(มหาชน) และบริษัทย่อย และงบแสดงฐานะการเงินเฉพาะของบริษัท 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>ไมด้า แอสเซ็ท</w:t>
      </w:r>
      <w:r w:rsidR="00C80111" w:rsidRPr="00AD7328">
        <w:rPr>
          <w:rFonts w:ascii="Browallia New" w:hAnsi="Browallia New" w:cs="Browallia New"/>
          <w:sz w:val="28"/>
          <w:szCs w:val="28"/>
        </w:rPr>
        <w:t xml:space="preserve"> 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</w:t>
      </w:r>
      <w:r w:rsidR="00C80111" w:rsidRPr="00AD7328">
        <w:rPr>
          <w:rFonts w:ascii="Browallia New" w:hAnsi="Browallia New" w:cs="Browallia New"/>
          <w:sz w:val="28"/>
          <w:szCs w:val="28"/>
          <w:rtl/>
          <w:cs/>
        </w:rPr>
        <w:t>(</w:t>
      </w:r>
      <w:r w:rsidR="00C80111" w:rsidRPr="00AD7328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C80111" w:rsidRPr="00AD7328">
        <w:rPr>
          <w:rFonts w:ascii="Browallia New" w:hAnsi="Browallia New" w:cs="Browallia New"/>
          <w:sz w:val="28"/>
          <w:szCs w:val="28"/>
          <w:rtl/>
          <w:cs/>
        </w:rPr>
        <w:t>)</w:t>
      </w:r>
      <w:r w:rsidR="00DC0B37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="00DC0B37" w:rsidRPr="00AD7328">
        <w:rPr>
          <w:rFonts w:ascii="Browallia New" w:hAnsi="Browallia New" w:cs="Browallia New"/>
          <w:sz w:val="28"/>
          <w:szCs w:val="28"/>
        </w:rPr>
        <w:t xml:space="preserve">31 </w:t>
      </w:r>
      <w:r w:rsidR="00DC0B37"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DC0B37" w:rsidRPr="00AD7328">
        <w:rPr>
          <w:rFonts w:ascii="Browallia New" w:hAnsi="Browallia New" w:cs="Browallia New"/>
          <w:sz w:val="28"/>
          <w:szCs w:val="28"/>
        </w:rPr>
        <w:t>25</w:t>
      </w:r>
      <w:r w:rsidR="00C80111" w:rsidRPr="00AD7328">
        <w:rPr>
          <w:rFonts w:ascii="Browallia New" w:hAnsi="Browallia New" w:cs="Browallia New"/>
          <w:sz w:val="28"/>
          <w:szCs w:val="28"/>
        </w:rPr>
        <w:t>60</w:t>
      </w:r>
      <w:r w:rsidR="00DC0B37" w:rsidRPr="00AD7328">
        <w:rPr>
          <w:rFonts w:ascii="Browallia New" w:hAnsi="Browallia New" w:cs="Browallia New"/>
          <w:sz w:val="28"/>
          <w:szCs w:val="28"/>
        </w:rPr>
        <w:t xml:space="preserve"> </w:t>
      </w:r>
      <w:r w:rsidR="00803197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>แสดงเป็นข้อมูลเปรียบเทียบตรวจสอบโดยผู้สอบบัญชีอื่นในสำนักงานเดียวกันกับข้าพเจ้า</w:t>
      </w:r>
      <w:r w:rsidR="00C80111" w:rsidRPr="00AD7328">
        <w:rPr>
          <w:rFonts w:ascii="Browallia New" w:hAnsi="Browallia New" w:cs="Browallia New"/>
          <w:sz w:val="28"/>
          <w:szCs w:val="28"/>
        </w:rPr>
        <w:t xml:space="preserve"> 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>โดยแสดงความเห็นอย่างไม่มีเงื่อนไขตามรายงานลงวันที่</w:t>
      </w:r>
      <w:r w:rsidR="00C80111" w:rsidRPr="00AD7328">
        <w:rPr>
          <w:rFonts w:ascii="Browallia New" w:hAnsi="Browallia New" w:cs="Browallia New"/>
          <w:sz w:val="28"/>
          <w:szCs w:val="28"/>
        </w:rPr>
        <w:t xml:space="preserve"> </w:t>
      </w:r>
      <w:r w:rsidR="00602C61" w:rsidRPr="00AD7328">
        <w:rPr>
          <w:rFonts w:ascii="Browallia New" w:hAnsi="Browallia New" w:cs="Browallia New"/>
          <w:sz w:val="28"/>
          <w:szCs w:val="28"/>
          <w:lang w:bidi="th-TH"/>
        </w:rPr>
        <w:t>28</w:t>
      </w:r>
      <w:r w:rsidR="00C80111" w:rsidRPr="00AD732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C80111" w:rsidRPr="00AD7328">
        <w:rPr>
          <w:rFonts w:ascii="Browallia New" w:hAnsi="Browallia New" w:cs="Browallia New"/>
          <w:sz w:val="28"/>
          <w:szCs w:val="28"/>
        </w:rPr>
        <w:t xml:space="preserve"> </w:t>
      </w:r>
      <w:r w:rsidR="00C80111" w:rsidRPr="00AD7328">
        <w:rPr>
          <w:rFonts w:ascii="Browallia New" w:hAnsi="Browallia New" w:cs="Browallia New"/>
          <w:sz w:val="28"/>
          <w:szCs w:val="28"/>
          <w:lang w:bidi="th-TH"/>
        </w:rPr>
        <w:t>2561</w:t>
      </w:r>
    </w:p>
    <w:p w14:paraId="79529153" w14:textId="6F9E1E67" w:rsidR="00C817AC" w:rsidRPr="00AD7328" w:rsidRDefault="00C817AC" w:rsidP="00AF30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521F36" w14:textId="4207D8EF" w:rsidR="00DC0B37" w:rsidRPr="00AD7328" w:rsidRDefault="00293975" w:rsidP="00C817AC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สำหรับงวดสามเดือนและ</w:t>
      </w:r>
      <w:r w:rsidR="009839CA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เดือน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9839CA" w:rsidRPr="009839CA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</w:t>
      </w:r>
      <w:r w:rsidR="001119CF">
        <w:rPr>
          <w:rFonts w:ascii="Browallia New" w:eastAsia="Browallia New" w:hAnsi="Browallia New" w:cs="Browallia New"/>
          <w:sz w:val="28"/>
          <w:szCs w:val="28"/>
          <w:lang w:bidi="th-TH"/>
        </w:rPr>
        <w:t>0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9839CA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9839CA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bidi="th-TH"/>
        </w:rPr>
        <w:t xml:space="preserve">    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>30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839CA" w:rsidRPr="009839CA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bidi="th-TH"/>
        </w:rPr>
        <w:t>กันยายน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>256</w:t>
      </w:r>
      <w:r w:rsidR="001119CF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>0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ของบริษัท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ไมด้า แอสเซ็ท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จำกัด (มหาชน) และบริษัทย่อย </w:t>
      </w:r>
      <w:r w:rsidR="001D7CAC"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งบกำไรขาดทุนและกำไรขาดทุนเบ็ดเสร็จอื่นเฉพาะบริษัท</w:t>
      </w:r>
      <w:r w:rsidR="0087073A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สำหรับงวดสามเดือนและ</w:t>
      </w:r>
      <w:r w:rsidR="009839CA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87073A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เดือน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9839CA" w:rsidRPr="009839CA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</w:t>
      </w:r>
      <w:r w:rsidR="0063177C">
        <w:rPr>
          <w:rFonts w:ascii="Browallia New" w:eastAsia="Browallia New" w:hAnsi="Browallia New" w:cs="Browallia New"/>
          <w:sz w:val="28"/>
          <w:szCs w:val="28"/>
          <w:lang w:bidi="th-TH"/>
        </w:rPr>
        <w:t>0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งบแสดงการเปลี่ยนแปลงส่วนของผู้ถือหุ้นเฉพาะบริษัทและงบกระแสเงินสดเฉพาะบริษัท สำหรับงวด</w:t>
      </w:r>
      <w:r w:rsidR="009839CA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เก้า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9839CA" w:rsidRPr="009839CA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</w:t>
      </w:r>
      <w:r w:rsidR="0063177C">
        <w:rPr>
          <w:rFonts w:ascii="Browallia New" w:eastAsia="Browallia New" w:hAnsi="Browallia New" w:cs="Browallia New"/>
          <w:sz w:val="28"/>
          <w:szCs w:val="28"/>
          <w:lang w:bidi="th-TH"/>
        </w:rPr>
        <w:t>0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ของบริษัท</w:t>
      </w:r>
      <w:r w:rsidR="0087073A" w:rsidRPr="591AC1EE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ไมด้า แอสเซ็ท</w:t>
      </w:r>
      <w:r w:rsidR="0087073A" w:rsidRPr="591AC1EE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041689" w:rsidRPr="00AD7328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ที่แสดงเป็นข้อมูลเปรียบเทียบสอบทานโดยผู้สอบบัญชีอื่นในสำนักงานเดียวกันกับข้าพเจ้า</w:t>
      </w:r>
      <w:r w:rsidR="00041689" w:rsidRPr="00AD732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41689" w:rsidRPr="00AD7328">
        <w:rPr>
          <w:rFonts w:ascii="Browallia New" w:hAnsi="Browallia New" w:cs="Browallia New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</w:t>
      </w:r>
      <w:r w:rsidR="009839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</w:t>
      </w:r>
      <w:r w:rsidR="00041689" w:rsidRPr="00AD7328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ทางการเงินระหว่างกาลไม่ได้จัดทำขึ้นตาม</w:t>
      </w:r>
      <w:r w:rsidR="00041689" w:rsidRPr="002066F7">
        <w:rPr>
          <w:rFonts w:ascii="Browallia New" w:hAnsi="Browallia New" w:cs="Browallia New"/>
          <w:sz w:val="28"/>
          <w:szCs w:val="28"/>
          <w:cs/>
          <w:lang w:bidi="th-TH"/>
        </w:rPr>
        <w:t>มาตรฐานการบัญชีฉบับที่</w:t>
      </w:r>
      <w:r w:rsidR="00041689" w:rsidRPr="002066F7">
        <w:rPr>
          <w:rFonts w:ascii="Browallia New" w:hAnsi="Browallia New" w:cs="Browallia New"/>
          <w:sz w:val="28"/>
          <w:szCs w:val="28"/>
          <w:lang w:bidi="th-TH"/>
        </w:rPr>
        <w:t xml:space="preserve"> 34 </w:t>
      </w:r>
      <w:r w:rsidR="00041689" w:rsidRPr="002066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งบการเงินระหว่างกาล </w:t>
      </w:r>
      <w:r w:rsidR="009839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</w:t>
      </w:r>
      <w:r w:rsidR="00041689" w:rsidRPr="002066F7">
        <w:rPr>
          <w:rFonts w:ascii="Browallia New" w:hAnsi="Browallia New" w:cs="Browallia New"/>
          <w:sz w:val="28"/>
          <w:szCs w:val="28"/>
          <w:cs/>
          <w:lang w:bidi="th-TH"/>
        </w:rPr>
        <w:t>ในสาระสำคัญ ตามรายงานลงวันที่</w:t>
      </w:r>
      <w:r w:rsidR="00041689" w:rsidRPr="002066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066F7" w:rsidRPr="00654662">
        <w:rPr>
          <w:rFonts w:ascii="Browallia New" w:hAnsi="Browallia New" w:cs="Browallia New"/>
          <w:sz w:val="28"/>
          <w:szCs w:val="28"/>
          <w:lang w:val="en-US"/>
        </w:rPr>
        <w:t>1</w:t>
      </w:r>
      <w:r w:rsidR="00654662" w:rsidRPr="00654662">
        <w:rPr>
          <w:rFonts w:ascii="Browallia New" w:hAnsi="Browallia New" w:cs="Browallia New"/>
          <w:sz w:val="28"/>
          <w:szCs w:val="28"/>
          <w:lang w:val="en-US"/>
        </w:rPr>
        <w:t xml:space="preserve">4 </w:t>
      </w:r>
      <w:r w:rsidR="00654662" w:rsidRPr="0065466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2066F7" w:rsidRPr="006546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41689" w:rsidRPr="00654662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C71FF">
        <w:rPr>
          <w:rFonts w:ascii="Browallia New" w:hAnsi="Browallia New" w:cs="Browallia New"/>
          <w:sz w:val="28"/>
          <w:szCs w:val="28"/>
          <w:lang w:bidi="th-TH"/>
        </w:rPr>
        <w:t>0</w:t>
      </w:r>
    </w:p>
    <w:p w14:paraId="18B13E6E" w14:textId="77777777" w:rsidR="00DC0B37" w:rsidRPr="00AD7328" w:rsidRDefault="00DC0B37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52125E" w14:textId="77777777" w:rsidR="009D6979" w:rsidRPr="00AD732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8CCABE" w14:textId="77777777" w:rsidR="009D6979" w:rsidRPr="00AD732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867809" w14:textId="77777777" w:rsidR="00BC2C1E" w:rsidRPr="00AD7328" w:rsidRDefault="00BC2C1E" w:rsidP="00BC2C1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D732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นายนรินทร์  จูระมงคล</w:t>
      </w:r>
    </w:p>
    <w:p w14:paraId="22B7D41A" w14:textId="77777777" w:rsidR="00BC2C1E" w:rsidRPr="00AD7328" w:rsidRDefault="00BC2C1E" w:rsidP="00BC2C1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77777777" w:rsidR="00BC2C1E" w:rsidRPr="00AD7328" w:rsidRDefault="00BC2C1E" w:rsidP="00BC2C1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AD7328">
        <w:rPr>
          <w:rFonts w:ascii="Browallia New" w:hAnsi="Browallia New" w:cs="Browallia New"/>
          <w:sz w:val="28"/>
          <w:szCs w:val="28"/>
          <w:lang w:bidi="th-TH"/>
        </w:rPr>
        <w:t>8593</w:t>
      </w:r>
    </w:p>
    <w:p w14:paraId="133296EC" w14:textId="77777777" w:rsidR="009D6979" w:rsidRPr="00AD732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2066F7" w:rsidRDefault="000A3CA8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2066F7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59AA9274" w14:textId="646B9046" w:rsidR="009D6979" w:rsidRPr="002066F7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066F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780FD2F" w14:textId="47E5A089" w:rsidR="009D6979" w:rsidRPr="00AD7328" w:rsidRDefault="00654662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54662">
        <w:rPr>
          <w:rFonts w:ascii="Browallia New" w:hAnsi="Browallia New" w:cs="Browallia New"/>
          <w:sz w:val="28"/>
          <w:szCs w:val="28"/>
          <w:lang w:val="en-US"/>
        </w:rPr>
        <w:t xml:space="preserve">14 </w:t>
      </w:r>
      <w:r w:rsidRPr="0065466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9839CA" w:rsidRPr="0065466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A3CA8" w:rsidRPr="00654662">
        <w:rPr>
          <w:rFonts w:ascii="Browallia New" w:hAnsi="Browallia New" w:cs="Browallia New"/>
          <w:sz w:val="28"/>
          <w:szCs w:val="28"/>
        </w:rPr>
        <w:t>2561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311EE" w14:textId="77777777" w:rsidR="00A82900" w:rsidRDefault="00A82900">
      <w:r>
        <w:separator/>
      </w:r>
    </w:p>
  </w:endnote>
  <w:endnote w:type="continuationSeparator" w:id="0">
    <w:p w14:paraId="36498BAD" w14:textId="77777777" w:rsidR="00A82900" w:rsidRDefault="00A8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C6C3A" w14:textId="77777777" w:rsidR="00A82900" w:rsidRDefault="00A82900">
      <w:bookmarkStart w:id="0" w:name="_Hlk482348182"/>
      <w:bookmarkEnd w:id="0"/>
      <w:r>
        <w:separator/>
      </w:r>
    </w:p>
  </w:footnote>
  <w:footnote w:type="continuationSeparator" w:id="0">
    <w:p w14:paraId="6C3CCA55" w14:textId="77777777" w:rsidR="00A82900" w:rsidRDefault="00A82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3172B" w14:textId="3EF9BBD1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12642E24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77777777" w:rsidR="00D460E7" w:rsidRDefault="00D460E7" w:rsidP="00D15EA5">
    <w:pPr>
      <w:pStyle w:val="Header"/>
    </w:pPr>
    <w:bookmarkStart w:id="3" w:name="Footer3_tbl"/>
    <w:bookmarkEnd w:id="3"/>
  </w:p>
  <w:p w14:paraId="2582DABD" w14:textId="6EBE793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3AAB"/>
    <w:rsid w:val="000F6E25"/>
    <w:rsid w:val="001011DF"/>
    <w:rsid w:val="001119CF"/>
    <w:rsid w:val="00112B69"/>
    <w:rsid w:val="001310E3"/>
    <w:rsid w:val="001316D3"/>
    <w:rsid w:val="00136C3A"/>
    <w:rsid w:val="001554CD"/>
    <w:rsid w:val="00155A91"/>
    <w:rsid w:val="00160A61"/>
    <w:rsid w:val="001613E2"/>
    <w:rsid w:val="0016459D"/>
    <w:rsid w:val="00167017"/>
    <w:rsid w:val="0019210D"/>
    <w:rsid w:val="00193D90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066F7"/>
    <w:rsid w:val="0022518C"/>
    <w:rsid w:val="00237A7E"/>
    <w:rsid w:val="00241F16"/>
    <w:rsid w:val="00247969"/>
    <w:rsid w:val="0026182A"/>
    <w:rsid w:val="002736AF"/>
    <w:rsid w:val="00277EBE"/>
    <w:rsid w:val="002838FB"/>
    <w:rsid w:val="00285249"/>
    <w:rsid w:val="00293975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ACE"/>
    <w:rsid w:val="00305173"/>
    <w:rsid w:val="00315C33"/>
    <w:rsid w:val="00321A76"/>
    <w:rsid w:val="00335E5B"/>
    <w:rsid w:val="00343941"/>
    <w:rsid w:val="00354F5D"/>
    <w:rsid w:val="00365ECE"/>
    <w:rsid w:val="003744DA"/>
    <w:rsid w:val="00384904"/>
    <w:rsid w:val="003A2CAB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16281"/>
    <w:rsid w:val="00422353"/>
    <w:rsid w:val="00426915"/>
    <w:rsid w:val="00427FD8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70FA"/>
    <w:rsid w:val="0052186A"/>
    <w:rsid w:val="005321DA"/>
    <w:rsid w:val="00547541"/>
    <w:rsid w:val="00550BB1"/>
    <w:rsid w:val="00551365"/>
    <w:rsid w:val="005627FF"/>
    <w:rsid w:val="00577D61"/>
    <w:rsid w:val="005822AC"/>
    <w:rsid w:val="00582A52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177C"/>
    <w:rsid w:val="006365A1"/>
    <w:rsid w:val="00636AA2"/>
    <w:rsid w:val="00654662"/>
    <w:rsid w:val="00666764"/>
    <w:rsid w:val="0066694B"/>
    <w:rsid w:val="00667DB6"/>
    <w:rsid w:val="006771E8"/>
    <w:rsid w:val="00677C01"/>
    <w:rsid w:val="00683CC7"/>
    <w:rsid w:val="0068704E"/>
    <w:rsid w:val="00692CA5"/>
    <w:rsid w:val="006932D7"/>
    <w:rsid w:val="006B06A2"/>
    <w:rsid w:val="006B1D62"/>
    <w:rsid w:val="006B521F"/>
    <w:rsid w:val="006C3D37"/>
    <w:rsid w:val="006C6376"/>
    <w:rsid w:val="006C71FF"/>
    <w:rsid w:val="006D6FF5"/>
    <w:rsid w:val="006F1B19"/>
    <w:rsid w:val="006F29ED"/>
    <w:rsid w:val="006F4F77"/>
    <w:rsid w:val="0070147C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47FB"/>
    <w:rsid w:val="0079502D"/>
    <w:rsid w:val="00795625"/>
    <w:rsid w:val="007A0755"/>
    <w:rsid w:val="007A31D9"/>
    <w:rsid w:val="007A74F9"/>
    <w:rsid w:val="007B7D71"/>
    <w:rsid w:val="007C4CC7"/>
    <w:rsid w:val="007D083B"/>
    <w:rsid w:val="007D41A1"/>
    <w:rsid w:val="007F4B21"/>
    <w:rsid w:val="00803197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073A"/>
    <w:rsid w:val="008719C2"/>
    <w:rsid w:val="00873028"/>
    <w:rsid w:val="00884FF7"/>
    <w:rsid w:val="00894ACE"/>
    <w:rsid w:val="008B19D9"/>
    <w:rsid w:val="008B1FD3"/>
    <w:rsid w:val="008B204B"/>
    <w:rsid w:val="008C49AE"/>
    <w:rsid w:val="008C59F7"/>
    <w:rsid w:val="008D2C9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5CE3"/>
    <w:rsid w:val="00970DAB"/>
    <w:rsid w:val="0097321D"/>
    <w:rsid w:val="009741CA"/>
    <w:rsid w:val="009839CA"/>
    <w:rsid w:val="0098776F"/>
    <w:rsid w:val="00992531"/>
    <w:rsid w:val="00995CD5"/>
    <w:rsid w:val="009A1787"/>
    <w:rsid w:val="009A4F5A"/>
    <w:rsid w:val="009B1F44"/>
    <w:rsid w:val="009B4573"/>
    <w:rsid w:val="009C002A"/>
    <w:rsid w:val="009D6979"/>
    <w:rsid w:val="009E278C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82900"/>
    <w:rsid w:val="00A918D1"/>
    <w:rsid w:val="00A93A9A"/>
    <w:rsid w:val="00AA5C16"/>
    <w:rsid w:val="00AB35EB"/>
    <w:rsid w:val="00AB5F37"/>
    <w:rsid w:val="00AC31D4"/>
    <w:rsid w:val="00AC6098"/>
    <w:rsid w:val="00AD7328"/>
    <w:rsid w:val="00AE2BF6"/>
    <w:rsid w:val="00AE3370"/>
    <w:rsid w:val="00AE64CA"/>
    <w:rsid w:val="00AF052F"/>
    <w:rsid w:val="00AF30DE"/>
    <w:rsid w:val="00AF7092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83039"/>
    <w:rsid w:val="00B94B7E"/>
    <w:rsid w:val="00BA5B00"/>
    <w:rsid w:val="00BB1A07"/>
    <w:rsid w:val="00BB6DAD"/>
    <w:rsid w:val="00BB7346"/>
    <w:rsid w:val="00BC1555"/>
    <w:rsid w:val="00BC2C1E"/>
    <w:rsid w:val="00BC3766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47CBB"/>
    <w:rsid w:val="00E56701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E0F65"/>
    <w:rsid w:val="00F037D6"/>
    <w:rsid w:val="00F20BC1"/>
    <w:rsid w:val="00F246A1"/>
    <w:rsid w:val="00F270A9"/>
    <w:rsid w:val="00F37917"/>
    <w:rsid w:val="00F47DE8"/>
    <w:rsid w:val="00F5513E"/>
    <w:rsid w:val="00F63F3F"/>
    <w:rsid w:val="00F66FA5"/>
    <w:rsid w:val="00F71678"/>
    <w:rsid w:val="00F730E3"/>
    <w:rsid w:val="00F755E9"/>
    <w:rsid w:val="00F909CD"/>
    <w:rsid w:val="00F974D1"/>
    <w:rsid w:val="00FA16E0"/>
    <w:rsid w:val="00FC402E"/>
    <w:rsid w:val="00FC4397"/>
    <w:rsid w:val="00FD05AD"/>
    <w:rsid w:val="00FD0666"/>
    <w:rsid w:val="00FD51E8"/>
    <w:rsid w:val="00FD7295"/>
    <w:rsid w:val="00FE153F"/>
    <w:rsid w:val="00FE2187"/>
    <w:rsid w:val="00FE320C"/>
    <w:rsid w:val="591AC1EE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8742B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4" ma:contentTypeDescription="Create a new document." ma:contentTypeScope="" ma:versionID="cb60842ef08c088d628a917fa1dd612d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257420fc877513ea78db6c4516085fa1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C4D9FD-086F-4D6A-A4C4-AC5ED8E9D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6B8252-1CBA-4B0E-8194-FB1F0F63A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20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52</cp:revision>
  <cp:lastPrinted>2018-08-07T14:52:00Z</cp:lastPrinted>
  <dcterms:created xsi:type="dcterms:W3CDTF">2018-03-20T06:50:00Z</dcterms:created>
  <dcterms:modified xsi:type="dcterms:W3CDTF">2018-11-14T10:14:00Z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