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2762F3" w:rsidTr="00212863">
        <w:trPr>
          <w:tblHeader/>
        </w:trPr>
        <w:tc>
          <w:tcPr>
            <w:tcW w:w="1278" w:type="dxa"/>
          </w:tcPr>
          <w:p w:rsidR="00B36D3F" w:rsidRPr="002762F3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bookmarkStart w:id="0" w:name="OLE_LINK3"/>
            <w:bookmarkStart w:id="1" w:name="_GoBack"/>
            <w:bookmarkEnd w:id="1"/>
            <w:r w:rsidRPr="002762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:rsidR="00B36D3F" w:rsidRPr="002762F3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62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2762F3" w:rsidTr="00212863">
        <w:trPr>
          <w:tblHeader/>
        </w:trPr>
        <w:tc>
          <w:tcPr>
            <w:tcW w:w="1278" w:type="dxa"/>
          </w:tcPr>
          <w:p w:rsidR="00B36D3F" w:rsidRPr="002762F3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2762F3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2762F3" w:rsidTr="00B17529">
        <w:tc>
          <w:tcPr>
            <w:tcW w:w="1278" w:type="dxa"/>
            <w:vAlign w:val="center"/>
          </w:tcPr>
          <w:p w:rsidR="00B36D3F" w:rsidRPr="002762F3" w:rsidRDefault="00B36D3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2762F3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2F3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2762F3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2762F3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2F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2762F3" w:rsidTr="00B17529">
        <w:tc>
          <w:tcPr>
            <w:tcW w:w="1278" w:type="dxa"/>
            <w:vAlign w:val="center"/>
          </w:tcPr>
          <w:p w:rsidR="00D95B24" w:rsidRPr="002762F3" w:rsidRDefault="00D95B2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D95B24" w:rsidRPr="002762F3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2762F3" w:rsidTr="004B4339">
        <w:trPr>
          <w:trHeight w:val="64"/>
        </w:trPr>
        <w:tc>
          <w:tcPr>
            <w:tcW w:w="1278" w:type="dxa"/>
            <w:vAlign w:val="center"/>
          </w:tcPr>
          <w:p w:rsidR="00B64D42" w:rsidRPr="002762F3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2762F3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2F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="00C12743"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E93BBF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BB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</w:tr>
      <w:tr w:rsidR="002B32DD" w:rsidRPr="002762F3" w:rsidTr="00B17529">
        <w:tc>
          <w:tcPr>
            <w:tcW w:w="1278" w:type="dxa"/>
            <w:vAlign w:val="center"/>
          </w:tcPr>
          <w:p w:rsidR="002B32DD" w:rsidRPr="00E93BBF" w:rsidRDefault="002B32DD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2B32DD" w:rsidRPr="00E93BBF" w:rsidRDefault="002B32DD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5D1B56" w:rsidRPr="002762F3" w:rsidTr="00B17529">
        <w:tc>
          <w:tcPr>
            <w:tcW w:w="1278" w:type="dxa"/>
            <w:vAlign w:val="center"/>
          </w:tcPr>
          <w:p w:rsidR="005D1B56" w:rsidRPr="00E93BBF" w:rsidRDefault="005D1B56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5D1B56" w:rsidRPr="00857E91" w:rsidRDefault="001544FD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E9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การจำหน่ายบริษัทย่อยและการดำเนินงานที่ยกเลิก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857E91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E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2762F3" w:rsidTr="00B17529">
        <w:tc>
          <w:tcPr>
            <w:tcW w:w="1278" w:type="dxa"/>
            <w:vAlign w:val="center"/>
          </w:tcPr>
          <w:p w:rsidR="00ED511E" w:rsidRPr="00E93BBF" w:rsidRDefault="00ED511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ED511E" w:rsidRPr="00857E91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E9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0388B" w:rsidRPr="002762F3" w:rsidTr="00B17529">
        <w:tc>
          <w:tcPr>
            <w:tcW w:w="1278" w:type="dxa"/>
            <w:vAlign w:val="center"/>
          </w:tcPr>
          <w:p w:rsidR="00E0388B" w:rsidRPr="00E93BBF" w:rsidRDefault="00E0388B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E0388B" w:rsidRPr="00857E91" w:rsidRDefault="00E0388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E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สิทธิการเช่า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857E91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E9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553337" w:rsidRPr="002762F3" w:rsidTr="00B17529">
        <w:tc>
          <w:tcPr>
            <w:tcW w:w="1278" w:type="dxa"/>
            <w:vAlign w:val="center"/>
          </w:tcPr>
          <w:p w:rsidR="00553337" w:rsidRPr="00E93BBF" w:rsidRDefault="00553337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553337" w:rsidRPr="00E93BBF" w:rsidRDefault="0055333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ทุนเรือนหุ้น</w:t>
            </w:r>
          </w:p>
        </w:tc>
      </w:tr>
      <w:tr w:rsidR="000277D8" w:rsidRPr="002762F3" w:rsidTr="00B17529">
        <w:tc>
          <w:tcPr>
            <w:tcW w:w="1278" w:type="dxa"/>
            <w:vAlign w:val="center"/>
          </w:tcPr>
          <w:p w:rsidR="000277D8" w:rsidRPr="00E93BBF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E93BBF" w:rsidRDefault="007B5E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</w:t>
            </w:r>
          </w:p>
        </w:tc>
      </w:tr>
      <w:tr w:rsidR="000277D8" w:rsidRPr="002762F3" w:rsidTr="00B17529">
        <w:tc>
          <w:tcPr>
            <w:tcW w:w="1278" w:type="dxa"/>
            <w:vAlign w:val="center"/>
          </w:tcPr>
          <w:p w:rsidR="000277D8" w:rsidRPr="00E93BBF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E93BBF" w:rsidRDefault="000277D8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  <w:r w:rsidR="004C31A1"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</w:tr>
      <w:tr w:rsidR="00927FFE" w:rsidRPr="002762F3" w:rsidTr="00B17529">
        <w:tc>
          <w:tcPr>
            <w:tcW w:w="1278" w:type="dxa"/>
            <w:vAlign w:val="center"/>
          </w:tcPr>
          <w:p w:rsidR="00927FFE" w:rsidRPr="00E93BBF" w:rsidRDefault="00927FF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927FFE" w:rsidRPr="00E93BBF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2762F3" w:rsidTr="00B17529">
        <w:tc>
          <w:tcPr>
            <w:tcW w:w="1278" w:type="dxa"/>
            <w:vAlign w:val="center"/>
          </w:tcPr>
          <w:p w:rsidR="00C665D6" w:rsidRPr="00E93BBF" w:rsidRDefault="00C665D6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C665D6" w:rsidRPr="00E93BBF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E93BBF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BBF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2762F3" w:rsidTr="00B17529">
        <w:tc>
          <w:tcPr>
            <w:tcW w:w="1278" w:type="dxa"/>
            <w:vAlign w:val="center"/>
          </w:tcPr>
          <w:p w:rsidR="002D1934" w:rsidRPr="00E93BBF" w:rsidRDefault="002D193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2D1934" w:rsidRPr="00E93BBF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A02AF2" w:rsidRPr="002762F3" w:rsidTr="00B17529">
        <w:tc>
          <w:tcPr>
            <w:tcW w:w="1278" w:type="dxa"/>
            <w:vAlign w:val="center"/>
          </w:tcPr>
          <w:p w:rsidR="00A02AF2" w:rsidRPr="00E93BBF" w:rsidRDefault="00A02AF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A02AF2" w:rsidRPr="00E93BBF" w:rsidRDefault="00A02AF2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2AF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:rsidR="00B36D3F" w:rsidRPr="003334E8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3334E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:rsidR="00142C8F" w:rsidRPr="00E87B6C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24"/>
          <w:szCs w:val="24"/>
          <w:lang w:val="en-US"/>
        </w:rPr>
      </w:pPr>
    </w:p>
    <w:p w:rsidR="00142C8F" w:rsidRPr="003334E8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</w:t>
      </w:r>
      <w:r w:rsidRPr="003334E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334E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3334E8">
        <w:rPr>
          <w:rFonts w:ascii="Angsana New" w:hAnsi="Angsana New" w:hint="cs"/>
          <w:sz w:val="30"/>
          <w:szCs w:val="30"/>
          <w:cs/>
        </w:rPr>
        <w:t>คณะกรรมการ</w:t>
      </w:r>
      <w:r w:rsidR="00C90AB7" w:rsidRPr="00532736">
        <w:rPr>
          <w:rFonts w:ascii="Angsana New" w:hAnsi="Angsana New" w:hint="cs"/>
          <w:sz w:val="30"/>
          <w:szCs w:val="30"/>
          <w:cs/>
        </w:rPr>
        <w:t>บริษัท</w:t>
      </w:r>
      <w:r w:rsidRPr="00532736">
        <w:rPr>
          <w:rFonts w:ascii="Angsana New" w:hAnsi="Angsana New"/>
          <w:sz w:val="30"/>
          <w:szCs w:val="30"/>
          <w:cs/>
        </w:rPr>
        <w:t>เมื่อวันที่</w:t>
      </w:r>
      <w:r w:rsidRPr="00532736">
        <w:rPr>
          <w:rFonts w:ascii="Angsana New" w:hAnsi="Angsana New"/>
          <w:sz w:val="30"/>
          <w:szCs w:val="30"/>
          <w:lang w:val="en-US"/>
        </w:rPr>
        <w:t xml:space="preserve"> </w:t>
      </w:r>
      <w:r w:rsidR="00532736" w:rsidRPr="00532736">
        <w:rPr>
          <w:rFonts w:ascii="Angsana New" w:hAnsi="Angsana New"/>
          <w:sz w:val="30"/>
          <w:szCs w:val="30"/>
          <w:lang w:val="en-US"/>
        </w:rPr>
        <w:t>14</w:t>
      </w:r>
      <w:r w:rsidR="007A2302" w:rsidRPr="00532736">
        <w:rPr>
          <w:rFonts w:ascii="Angsana New" w:hAnsi="Angsana New"/>
          <w:sz w:val="30"/>
          <w:szCs w:val="30"/>
          <w:lang w:val="en-US"/>
        </w:rPr>
        <w:t xml:space="preserve"> </w:t>
      </w:r>
      <w:r w:rsidR="00C16240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7A2302" w:rsidRPr="005327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F709A" w:rsidRPr="00532736">
        <w:rPr>
          <w:rFonts w:ascii="Angsana New" w:hAnsi="Angsana New"/>
          <w:sz w:val="30"/>
          <w:szCs w:val="30"/>
          <w:lang w:val="en-US"/>
        </w:rPr>
        <w:t>2561</w:t>
      </w:r>
    </w:p>
    <w:p w:rsidR="00B36D3F" w:rsidRPr="00E87B6C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24"/>
          <w:szCs w:val="24"/>
          <w:lang w:val="en-US"/>
        </w:rPr>
      </w:pPr>
    </w:p>
    <w:p w:rsidR="00B36D3F" w:rsidRPr="003334E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B36D3F" w:rsidRPr="00E87B6C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24"/>
          <w:szCs w:val="24"/>
        </w:rPr>
      </w:pPr>
    </w:p>
    <w:p w:rsidR="008043A9" w:rsidRPr="008043A9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="00160653" w:rsidRPr="00160653">
        <w:rPr>
          <w:rFonts w:asciiTheme="majorBidi" w:hAnsiTheme="majorBidi"/>
          <w:sz w:val="30"/>
          <w:szCs w:val="30"/>
          <w:cs/>
        </w:rPr>
        <w:t>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336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533336">
        <w:rPr>
          <w:rFonts w:asciiTheme="majorBidi" w:hAnsiTheme="majorBidi" w:cstheme="majorBidi" w:hint="cs"/>
          <w:sz w:val="30"/>
          <w:szCs w:val="30"/>
          <w:cs/>
          <w:lang w:val="en-US"/>
        </w:rPr>
        <w:t>เดิมชื่อ บริษัท โอสถสภา จำกัด</w:t>
      </w:r>
      <w:r w:rsidR="0053333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>
        <w:rPr>
          <w:rFonts w:asciiTheme="majorBidi" w:hAnsiTheme="majorBidi" w:cstheme="majorBidi"/>
          <w:sz w:val="30"/>
          <w:szCs w:val="30"/>
        </w:rPr>
        <w:t>348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 เขตบางกะปิ กรุงเทพมหานคร </w:t>
      </w:r>
      <w:r>
        <w:rPr>
          <w:rFonts w:asciiTheme="majorBidi" w:hAnsiTheme="majorBidi" w:cstheme="majorBidi"/>
          <w:sz w:val="30"/>
          <w:szCs w:val="30"/>
          <w:lang w:val="en-US"/>
        </w:rPr>
        <w:t>10240</w:t>
      </w:r>
    </w:p>
    <w:p w:rsidR="008043A9" w:rsidRPr="00E87B6C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006146" w:rsidRPr="008043A9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ผู้ถือหุ้นมีมติอนุมัติให้แปรสภาพบริษัทเป็นบริษัท มหาชน จำกัด และมีมติให้เปลี่ยนชื่อบริษัทเป็น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โอสถสภา จำกัด (มหาชน)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บริษัทได้จดทะเบียนการเปลี่ยนชื่อและการแปรสภาพบริษัทกับกระทรวงพาณิชย์แล้วเมื่อวันที่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  <w:lang w:val="en-US"/>
        </w:rPr>
        <w:t>2561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และมี</w:t>
      </w:r>
      <w:r w:rsidRPr="008043A9">
        <w:rPr>
          <w:rFonts w:ascii="Angsana New" w:hAnsi="Angsana New"/>
          <w:sz w:val="30"/>
          <w:szCs w:val="30"/>
          <w:cs/>
          <w:lang w:val="en-US"/>
        </w:rPr>
        <w:t>มติให้ดำเนินการเพื่อการออกและเสนอขายหุ้นต่อประชาชนครั้งแรก (</w:t>
      </w:r>
      <w:r w:rsidRPr="008043A9">
        <w:rPr>
          <w:rFonts w:ascii="Angsana New" w:hAnsi="Angsana New"/>
          <w:sz w:val="30"/>
          <w:szCs w:val="30"/>
          <w:lang w:val="en-US"/>
        </w:rPr>
        <w:t xml:space="preserve">“IPO”) </w:t>
      </w:r>
      <w:r w:rsidRPr="008043A9">
        <w:rPr>
          <w:rFonts w:ascii="Angsana New" w:hAnsi="Angsana New"/>
          <w:sz w:val="30"/>
          <w:szCs w:val="30"/>
          <w:cs/>
          <w:lang w:val="en-US"/>
        </w:rPr>
        <w:t>และการนำหุ้นสามัญของบริษัทเข้าจดทะเบียนในตลาดหลักทรัพย์แห่งประเทศไทย (</w:t>
      </w:r>
      <w:r w:rsidRPr="008043A9">
        <w:rPr>
          <w:rFonts w:ascii="Angsana New" w:hAnsi="Angsana New"/>
          <w:sz w:val="30"/>
          <w:szCs w:val="30"/>
          <w:lang w:val="en-US"/>
        </w:rPr>
        <w:t xml:space="preserve">“SET”) </w:t>
      </w:r>
    </w:p>
    <w:p w:rsidR="008043A9" w:rsidRPr="00E87B6C" w:rsidRDefault="008043A9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967D19" w:rsidRDefault="00AB2179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D6DB7">
        <w:rPr>
          <w:rFonts w:ascii="Angsana New" w:hAnsi="Angsana New"/>
          <w:sz w:val="30"/>
          <w:szCs w:val="30"/>
          <w:cs/>
          <w:lang w:val="en-US"/>
        </w:rPr>
        <w:t xml:space="preserve">บริษัทจดทะเบียนกับตลาดหลักทรัพย์แห่งประเทศไทยเมื่อวันที่ </w:t>
      </w:r>
      <w:r w:rsidR="00766EA9" w:rsidRPr="00ED6DB7">
        <w:rPr>
          <w:rFonts w:ascii="Angsana New" w:hAnsi="Angsana New"/>
          <w:sz w:val="30"/>
          <w:szCs w:val="30"/>
          <w:lang w:val="en-US"/>
        </w:rPr>
        <w:t xml:space="preserve">17 </w:t>
      </w:r>
      <w:r w:rsidR="00766EA9" w:rsidRPr="00ED6DB7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Pr="00ED6DB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D6DB7">
        <w:rPr>
          <w:rFonts w:ascii="Angsana New" w:hAnsi="Angsana New"/>
          <w:sz w:val="30"/>
          <w:szCs w:val="30"/>
          <w:lang w:val="en-US"/>
        </w:rPr>
        <w:t>2561</w:t>
      </w:r>
    </w:p>
    <w:p w:rsidR="00967D19" w:rsidRPr="00E87B6C" w:rsidRDefault="00967D19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E70E1A" w:rsidRPr="003334E8" w:rsidRDefault="00E04C48" w:rsidP="00DF3C09">
      <w:pPr>
        <w:tabs>
          <w:tab w:val="left" w:pos="540"/>
        </w:tabs>
        <w:spacing w:line="240" w:lineRule="auto"/>
        <w:ind w:left="540" w:right="-43"/>
        <w:jc w:val="thaiDistribute"/>
        <w:rPr>
          <w:rFonts w:cs="Times New Roman"/>
          <w:spacing w:val="-2"/>
          <w:sz w:val="24"/>
          <w:szCs w:val="24"/>
          <w:lang w:val="en-US"/>
        </w:rPr>
      </w:pPr>
      <w:r w:rsidRPr="003334E8">
        <w:rPr>
          <w:rFonts w:ascii="Angsana New" w:hAnsi="Angsana New" w:hint="cs"/>
          <w:spacing w:val="-2"/>
          <w:sz w:val="30"/>
          <w:szCs w:val="30"/>
          <w:cs/>
        </w:rPr>
        <w:t>ผู้ถือหุ้นราย</w:t>
      </w:r>
      <w:r w:rsidR="00006146" w:rsidRPr="003334E8">
        <w:rPr>
          <w:rFonts w:ascii="Angsana New" w:hAnsi="Angsana New" w:hint="cs"/>
          <w:spacing w:val="-2"/>
          <w:sz w:val="30"/>
          <w:szCs w:val="30"/>
          <w:cs/>
        </w:rPr>
        <w:t>ใหญ่ในระหว่าง</w:t>
      </w:r>
      <w:r w:rsidR="009935E2" w:rsidRPr="003334E8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06146"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ได้แก่ นายนิติ </w:t>
      </w:r>
      <w:r w:rsidR="00006146" w:rsidRPr="003334E8">
        <w:rPr>
          <w:rFonts w:ascii="Angsana New" w:hAnsi="Angsana New"/>
          <w:spacing w:val="-2"/>
          <w:sz w:val="30"/>
          <w:szCs w:val="30"/>
          <w:cs/>
        </w:rPr>
        <w:t>โอสถานุเคราะห์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 (ถือหุ้นร้อยละ </w:t>
      </w:r>
      <w:r w:rsidR="00006146" w:rsidRPr="003334E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006146" w:rsidRPr="003334E8">
        <w:rPr>
          <w:rFonts w:ascii="Angsana New" w:hAnsi="Angsana New"/>
          <w:spacing w:val="-2"/>
          <w:sz w:val="30"/>
          <w:szCs w:val="30"/>
        </w:rPr>
        <w:t>5)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3BBF">
        <w:rPr>
          <w:rFonts w:ascii="Angsana New" w:hAnsi="Angsana New" w:hint="cs"/>
          <w:spacing w:val="-2"/>
          <w:sz w:val="30"/>
          <w:szCs w:val="30"/>
          <w:cs/>
        </w:rPr>
        <w:t>และโอไรซอน ลิมิเต็ด</w:t>
      </w:r>
      <w:r w:rsidR="00494B31" w:rsidRPr="00494B31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ซึ่งเป็นนิติบุคคลที่จัดตั้งในฮ่องกง 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>(ถือหุ้น</w:t>
      </w:r>
      <w:r w:rsidR="00E93B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E93BBF">
        <w:rPr>
          <w:rFonts w:ascii="Angsana New" w:hAnsi="Angsana New"/>
          <w:spacing w:val="-2"/>
          <w:sz w:val="30"/>
          <w:szCs w:val="30"/>
          <w:lang w:val="en-US"/>
        </w:rPr>
        <w:t>24.19</w:t>
      </w:r>
      <w:r w:rsidR="00006146" w:rsidRPr="003334E8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E70E1A"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967D19" w:rsidRPr="00E87B6C" w:rsidRDefault="00967D19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272AC4" w:rsidRPr="00E87B6C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334E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3334E8">
        <w:rPr>
          <w:rFonts w:ascii="Angsana New" w:hAnsi="Angsana New"/>
          <w:sz w:val="30"/>
          <w:szCs w:val="30"/>
        </w:rPr>
        <w:t>“</w:t>
      </w:r>
      <w:r w:rsidRPr="003334E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334E8">
        <w:rPr>
          <w:rFonts w:ascii="Angsana New" w:hAnsi="Angsana New"/>
          <w:sz w:val="30"/>
          <w:szCs w:val="30"/>
        </w:rPr>
        <w:t xml:space="preserve">” </w:t>
      </w:r>
      <w:r w:rsidRPr="003334E8">
        <w:rPr>
          <w:rFonts w:ascii="Angsana New" w:hAnsi="Angsana New" w:hint="cs"/>
          <w:sz w:val="30"/>
          <w:szCs w:val="30"/>
          <w:cs/>
        </w:rPr>
        <w:t xml:space="preserve">ดำเนินธุรกิจหลักคือผลิตและจำหน่ายสินค้าอุปโภคบริโภค ได้แก่เครื่องดื่มให้พลังงานและผลิตภัณฑ์ส่วนบุคคล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 จัดจำหน่าย </w:t>
      </w:r>
      <w:r w:rsidRPr="00B5434B">
        <w:rPr>
          <w:rFonts w:ascii="Angsana New" w:hAnsi="Angsana New" w:hint="cs"/>
          <w:sz w:val="30"/>
          <w:szCs w:val="30"/>
          <w:cs/>
        </w:rPr>
        <w:t>รวมถึงให้บริการทางด้านสื่อโฆษณา</w:t>
      </w:r>
      <w:r w:rsidR="00E87B6C">
        <w:rPr>
          <w:rFonts w:ascii="Angsana New" w:hAnsi="Angsana New"/>
          <w:sz w:val="30"/>
          <w:szCs w:val="30"/>
        </w:rPr>
        <w:t xml:space="preserve"> </w:t>
      </w:r>
      <w:r w:rsidR="00E87B6C">
        <w:rPr>
          <w:rFonts w:ascii="Angsana New" w:hAnsi="Angsana New" w:hint="cs"/>
          <w:sz w:val="30"/>
          <w:szCs w:val="30"/>
          <w:cs/>
        </w:rPr>
        <w:t xml:space="preserve">อย่างไรก็ตาม ในระหว่างปี </w:t>
      </w:r>
      <w:r w:rsidR="00E87B6C">
        <w:rPr>
          <w:rFonts w:ascii="Angsana New" w:hAnsi="Angsana New"/>
          <w:sz w:val="30"/>
          <w:szCs w:val="30"/>
          <w:lang w:val="en-US"/>
        </w:rPr>
        <w:t xml:space="preserve">2561 </w:t>
      </w:r>
      <w:r w:rsidR="00E87B6C">
        <w:rPr>
          <w:rFonts w:ascii="Angsana New" w:hAnsi="Angsana New" w:hint="cs"/>
          <w:sz w:val="30"/>
          <w:szCs w:val="30"/>
          <w:cs/>
          <w:lang w:val="en-US"/>
        </w:rPr>
        <w:t>กลุ่มบริษัทได้ยกเลิกการดำเนินธุรกิจเกี่ยวกับการให้บริการทางด้านสื่อโฆษณา</w:t>
      </w:r>
    </w:p>
    <w:p w:rsidR="0076474E" w:rsidRPr="00E87B6C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B36D3F" w:rsidRPr="003334E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:rsidR="00B36D3F" w:rsidRPr="00E87B6C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24"/>
          <w:szCs w:val="24"/>
          <w:lang w:val="en-US"/>
        </w:rPr>
      </w:pPr>
    </w:p>
    <w:p w:rsidR="00E8310F" w:rsidRPr="00A311B1" w:rsidRDefault="00E8310F" w:rsidP="00A02F25">
      <w:pPr>
        <w:numPr>
          <w:ilvl w:val="0"/>
          <w:numId w:val="17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11B1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E8310F" w:rsidRPr="00E87B6C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E87B6C" w:rsidRDefault="00A02F25" w:rsidP="00E87B6C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3334E8">
        <w:rPr>
          <w:rFonts w:ascii="Angsana New" w:hAnsi="Angsana New"/>
          <w:sz w:val="30"/>
          <w:szCs w:val="30"/>
        </w:rPr>
        <w:t xml:space="preserve">34 </w:t>
      </w:r>
      <w:r w:rsidRPr="003334E8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DD11C1">
        <w:rPr>
          <w:rFonts w:ascii="Angsana New" w:hAnsi="Angsana New"/>
          <w:sz w:val="30"/>
          <w:szCs w:val="30"/>
        </w:rPr>
        <w:t>2560</w:t>
      </w:r>
      <w:r w:rsidRPr="003334E8">
        <w:rPr>
          <w:rFonts w:ascii="Angsana New" w:hAnsi="Angsana New"/>
          <w:sz w:val="30"/>
          <w:szCs w:val="30"/>
        </w:rPr>
        <w:t xml:space="preserve">) </w:t>
      </w:r>
      <w:r w:rsidRPr="003334E8">
        <w:rPr>
          <w:rFonts w:ascii="Angsana New" w:hAnsi="Angsana New"/>
          <w:sz w:val="30"/>
          <w:szCs w:val="30"/>
          <w:cs/>
        </w:rPr>
        <w:t xml:space="preserve">เรื่อง </w:t>
      </w:r>
      <w:r w:rsidRPr="003334E8">
        <w:rPr>
          <w:rFonts w:ascii="Angsana New" w:hAnsi="Angsana New"/>
          <w:sz w:val="30"/>
          <w:szCs w:val="30"/>
        </w:rPr>
        <w:t xml:space="preserve">           </w:t>
      </w:r>
      <w:r w:rsidR="00A311B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334E8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</w:t>
      </w:r>
      <w:r w:rsidR="00226832">
        <w:rPr>
          <w:rFonts w:ascii="Angsana New" w:hAnsi="Angsana New"/>
          <w:sz w:val="30"/>
          <w:szCs w:val="30"/>
          <w:cs/>
        </w:rPr>
        <w:t>ชาชีพบัญชีฯ (“สภา</w:t>
      </w:r>
      <w:r w:rsidR="00226832" w:rsidRPr="00ED6DB7">
        <w:rPr>
          <w:rFonts w:ascii="Angsana New" w:hAnsi="Angsana New"/>
          <w:sz w:val="30"/>
          <w:szCs w:val="30"/>
          <w:cs/>
        </w:rPr>
        <w:t>วิชาชีพบัญชี”)</w:t>
      </w:r>
      <w:r w:rsidR="00226832" w:rsidRPr="00ED6DB7">
        <w:rPr>
          <w:rFonts w:ascii="Angsana New" w:hAnsi="Angsana New"/>
          <w:sz w:val="30"/>
          <w:szCs w:val="30"/>
        </w:rPr>
        <w:t xml:space="preserve"> </w:t>
      </w:r>
      <w:r w:rsidR="00226832" w:rsidRPr="00ED6DB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E87B6C" w:rsidRDefault="00E87B6C" w:rsidP="00E87B6C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02F25" w:rsidRPr="00E87B6C" w:rsidRDefault="00A02F25" w:rsidP="00E87B6C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</w:t>
      </w:r>
      <w:r w:rsidR="00BF15D9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BF15D9">
        <w:rPr>
          <w:rFonts w:ascii="Angsana New" w:hAnsi="Angsana New"/>
          <w:sz w:val="30"/>
          <w:szCs w:val="30"/>
          <w:lang w:val="en-US"/>
        </w:rPr>
        <w:t>31</w:t>
      </w:r>
      <w:r w:rsidRPr="002762F3">
        <w:rPr>
          <w:rFonts w:ascii="Angsana New" w:hAnsi="Angsana New"/>
          <w:sz w:val="30"/>
          <w:szCs w:val="30"/>
          <w:cs/>
        </w:rPr>
        <w:t xml:space="preserve"> ธันวาคม</w:t>
      </w:r>
      <w:r w:rsidR="00174700">
        <w:rPr>
          <w:rFonts w:ascii="Angsana New" w:hAnsi="Angsana New" w:hint="cs"/>
          <w:sz w:val="30"/>
          <w:szCs w:val="30"/>
          <w:cs/>
        </w:rPr>
        <w:t xml:space="preserve"> </w:t>
      </w:r>
      <w:r w:rsidR="00204A82">
        <w:rPr>
          <w:rFonts w:ascii="Angsana New" w:hAnsi="Angsana New"/>
          <w:sz w:val="30"/>
          <w:szCs w:val="30"/>
          <w:lang w:val="en-US"/>
        </w:rPr>
        <w:t>2560</w:t>
      </w:r>
      <w:r w:rsidR="009C58AA">
        <w:rPr>
          <w:rFonts w:ascii="Angsana New" w:hAnsi="Angsana New"/>
          <w:sz w:val="30"/>
          <w:szCs w:val="30"/>
          <w:lang w:val="en-US"/>
        </w:rPr>
        <w:br/>
      </w:r>
      <w:r w:rsidRPr="002762F3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8043A9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9C58AA">
        <w:rPr>
          <w:rFonts w:ascii="Angsana New" w:hAnsi="Angsana New"/>
          <w:sz w:val="30"/>
          <w:szCs w:val="30"/>
        </w:rPr>
        <w:br/>
      </w:r>
      <w:r w:rsidR="008043A9">
        <w:rPr>
          <w:rFonts w:ascii="Angsana New" w:hAnsi="Angsana New"/>
          <w:sz w:val="30"/>
          <w:szCs w:val="30"/>
          <w:lang w:val="en-US"/>
        </w:rPr>
        <w:t>31</w:t>
      </w:r>
      <w:r w:rsidR="00C90AB7" w:rsidRPr="002762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04A82">
        <w:rPr>
          <w:rFonts w:ascii="Angsana New" w:hAnsi="Angsana New"/>
          <w:sz w:val="30"/>
          <w:szCs w:val="30"/>
          <w:lang w:val="en-US"/>
        </w:rPr>
        <w:t>2560</w:t>
      </w:r>
    </w:p>
    <w:p w:rsidR="00DD11C1" w:rsidRPr="00E87B6C" w:rsidRDefault="00DD11C1" w:rsidP="00A02F2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A02F25" w:rsidRDefault="00A02F25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</w:t>
      </w:r>
      <w:r w:rsidR="00804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043A9">
        <w:rPr>
          <w:rFonts w:ascii="Angsana New" w:hAnsi="Angsana New"/>
          <w:sz w:val="30"/>
          <w:szCs w:val="30"/>
          <w:lang w:val="en-US"/>
        </w:rPr>
        <w:t>31</w:t>
      </w:r>
      <w:r w:rsidRPr="002762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B4339">
        <w:rPr>
          <w:rFonts w:ascii="Angsana New" w:hAnsi="Angsana New"/>
          <w:sz w:val="30"/>
          <w:szCs w:val="30"/>
          <w:lang w:val="en-US"/>
        </w:rPr>
        <w:t>2560</w:t>
      </w:r>
      <w:r w:rsidRPr="002762F3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</w:t>
      </w:r>
      <w:r w:rsidRPr="003334E8">
        <w:rPr>
          <w:rFonts w:ascii="Angsana New" w:hAnsi="Angsana New"/>
          <w:sz w:val="30"/>
          <w:szCs w:val="30"/>
          <w:cs/>
        </w:rPr>
        <w:t xml:space="preserve">ที่เริ่มในหรือหลังวันที่ </w:t>
      </w:r>
      <w:r w:rsidR="008043A9">
        <w:rPr>
          <w:rFonts w:ascii="Angsana New" w:hAnsi="Angsana New"/>
          <w:sz w:val="30"/>
          <w:szCs w:val="30"/>
          <w:lang w:val="en-US"/>
        </w:rPr>
        <w:t>1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74486B">
        <w:rPr>
          <w:rFonts w:ascii="Angsana New" w:hAnsi="Angsana New"/>
          <w:sz w:val="30"/>
          <w:szCs w:val="30"/>
          <w:cs/>
        </w:rPr>
        <w:t xml:space="preserve">มกราคม </w:t>
      </w:r>
      <w:r w:rsidR="008043A9">
        <w:rPr>
          <w:rFonts w:ascii="Angsana New" w:hAnsi="Angsana New"/>
          <w:sz w:val="30"/>
          <w:szCs w:val="30"/>
          <w:lang w:val="en-US"/>
        </w:rPr>
        <w:t>2561</w:t>
      </w:r>
      <w:r w:rsidRPr="008043A9">
        <w:rPr>
          <w:rFonts w:ascii="Angsana New" w:hAnsi="Angsana New"/>
          <w:sz w:val="30"/>
          <w:szCs w:val="30"/>
        </w:rPr>
        <w:t xml:space="preserve"> </w:t>
      </w:r>
      <w:r w:rsidRPr="008043A9">
        <w:rPr>
          <w:rFonts w:ascii="Angsana New" w:hAnsi="Angsana New"/>
          <w:sz w:val="30"/>
          <w:szCs w:val="30"/>
          <w:cs/>
        </w:rPr>
        <w:t>ทุกฉบับมาถือ</w:t>
      </w:r>
      <w:r w:rsidRPr="003334E8">
        <w:rPr>
          <w:rFonts w:ascii="Angsana New" w:hAnsi="Angsana New"/>
          <w:sz w:val="30"/>
          <w:szCs w:val="30"/>
          <w:cs/>
        </w:rPr>
        <w:t>ปฏิบัติ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</w:p>
    <w:p w:rsidR="00766EA9" w:rsidRPr="00E87B6C" w:rsidRDefault="00766EA9" w:rsidP="006C0F86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87B6C" w:rsidRDefault="00E87B6C" w:rsidP="00E87B6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85E">
        <w:rPr>
          <w:rFonts w:ascii="Angsana New" w:hAnsi="Angsana New"/>
          <w:sz w:val="30"/>
          <w:szCs w:val="30"/>
          <w:cs/>
        </w:rPr>
        <w:t>นอกเหนือจาก</w:t>
      </w:r>
      <w:r w:rsidRPr="009D185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9D185E">
        <w:rPr>
          <w:rFonts w:ascii="Angsana New" w:hAnsi="Angsana New"/>
          <w:sz w:val="30"/>
          <w:szCs w:val="30"/>
          <w:cs/>
        </w:rPr>
        <w:t>ข้างต้น</w:t>
      </w:r>
      <w:r w:rsidRPr="009D185E">
        <w:rPr>
          <w:rFonts w:ascii="Angsana New" w:hAnsi="Angsana New"/>
          <w:sz w:val="30"/>
          <w:szCs w:val="30"/>
        </w:rPr>
        <w:t xml:space="preserve"> </w:t>
      </w:r>
      <w:r w:rsidRPr="009D185E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>
        <w:rPr>
          <w:rFonts w:ascii="Angsana New" w:hAnsi="Angsana New" w:hint="cs"/>
          <w:sz w:val="30"/>
          <w:szCs w:val="30"/>
          <w:cs/>
        </w:rPr>
        <w:t>และปรับปรุงมาตรฐาน</w:t>
      </w:r>
      <w:r w:rsidRPr="009D185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/>
          <w:sz w:val="30"/>
          <w:szCs w:val="30"/>
          <w:cs/>
        </w:rPr>
        <w:t>ซึ่</w:t>
      </w:r>
      <w:r w:rsidRPr="009D185E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ยังไม่</w:t>
      </w:r>
      <w:r w:rsidRPr="009D185E">
        <w:rPr>
          <w:rFonts w:ascii="Angsana New" w:hAnsi="Angsana New"/>
          <w:sz w:val="30"/>
          <w:szCs w:val="30"/>
          <w:cs/>
        </w:rPr>
        <w:t>มีผลบังคับ</w:t>
      </w:r>
      <w:r>
        <w:rPr>
          <w:rFonts w:ascii="Angsana New" w:hAnsi="Angsana New" w:hint="cs"/>
          <w:sz w:val="30"/>
          <w:szCs w:val="30"/>
          <w:cs/>
        </w:rPr>
        <w:t>ใช้ในปัจจุบันและกลุ่ม</w:t>
      </w:r>
      <w:r w:rsidRPr="009D185E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9D185E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Pr="009D185E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E87B6C" w:rsidRPr="00E87B6C" w:rsidRDefault="00E87B6C" w:rsidP="00E87B6C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66EA9" w:rsidRDefault="00A66C5F" w:rsidP="00766EA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4917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</w:t>
      </w:r>
      <w:r w:rsidR="00044917" w:rsidRPr="0004491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044917">
        <w:rPr>
          <w:rFonts w:ascii="Angsana New" w:hAnsi="Angsana New"/>
          <w:sz w:val="30"/>
          <w:szCs w:val="30"/>
          <w:cs/>
          <w:lang w:val="en-US"/>
        </w:rPr>
        <w:t>ของบริษัท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ในปีดังต่อไปนี้</w:t>
      </w:r>
    </w:p>
    <w:p w:rsidR="00A66C5F" w:rsidRPr="00E87B6C" w:rsidRDefault="00A66C5F" w:rsidP="00766EA9">
      <w:pPr>
        <w:ind w:left="540"/>
        <w:jc w:val="thaiDistribute"/>
        <w:rPr>
          <w:rFonts w:ascii="Angsana New" w:hAnsi="Angsana New"/>
          <w:sz w:val="24"/>
          <w:szCs w:val="24"/>
          <w:highlight w:val="cyan"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6C0F86" w:rsidRPr="006C0F86" w:rsidTr="00E87B6C">
        <w:trPr>
          <w:tblHeader/>
        </w:trPr>
        <w:tc>
          <w:tcPr>
            <w:tcW w:w="3690" w:type="dxa"/>
            <w:vAlign w:val="bottom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C0F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vAlign w:val="bottom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0F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0F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C0F86" w:rsidRPr="006C0F86" w:rsidTr="00E87B6C">
        <w:tc>
          <w:tcPr>
            <w:tcW w:w="3690" w:type="dxa"/>
          </w:tcPr>
          <w:p w:rsidR="006C0F86" w:rsidRPr="006C0F86" w:rsidRDefault="006C0F86" w:rsidP="00441B3B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C0F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0F8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10" w:type="dxa"/>
          </w:tcPr>
          <w:p w:rsidR="006C0F86" w:rsidRPr="006C0F86" w:rsidRDefault="006C0F86" w:rsidP="00441B3B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C0F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C0F86" w:rsidRPr="006C0F86" w:rsidTr="00E87B6C">
        <w:tc>
          <w:tcPr>
            <w:tcW w:w="3690" w:type="dxa"/>
          </w:tcPr>
          <w:p w:rsidR="006C0F86" w:rsidRPr="006C0F86" w:rsidRDefault="006C0F86" w:rsidP="00441B3B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0F8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10" w:type="dxa"/>
          </w:tcPr>
          <w:p w:rsidR="006C0F86" w:rsidRPr="006C0F86" w:rsidRDefault="006C0F86" w:rsidP="00441B3B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C0F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C0F86" w:rsidRPr="006C0F86" w:rsidTr="00E87B6C">
        <w:tc>
          <w:tcPr>
            <w:tcW w:w="3690" w:type="dxa"/>
          </w:tcPr>
          <w:p w:rsidR="006C0F86" w:rsidRPr="006C0F86" w:rsidRDefault="006C0F86" w:rsidP="00441B3B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0F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0F86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410" w:type="dxa"/>
          </w:tcPr>
          <w:p w:rsidR="006C0F86" w:rsidRPr="006C0F86" w:rsidRDefault="006C0F86" w:rsidP="00441B3B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6C0F86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0F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6C0F86" w:rsidRPr="006C0F86" w:rsidTr="00E87B6C">
        <w:tc>
          <w:tcPr>
            <w:tcW w:w="3690" w:type="dxa"/>
          </w:tcPr>
          <w:p w:rsidR="006C0F86" w:rsidRPr="006C0F86" w:rsidRDefault="006C0F86" w:rsidP="00441B3B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C0F86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0F8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410" w:type="dxa"/>
          </w:tcPr>
          <w:p w:rsidR="006C0F86" w:rsidRPr="006C0F86" w:rsidRDefault="006C0F86" w:rsidP="00441B3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C0F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C0F86" w:rsidRPr="006C0F86" w:rsidTr="00E87B6C">
        <w:tc>
          <w:tcPr>
            <w:tcW w:w="3690" w:type="dxa"/>
          </w:tcPr>
          <w:p w:rsidR="006C0F86" w:rsidRPr="006C0F86" w:rsidRDefault="006C0F86" w:rsidP="00441B3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C0F8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410" w:type="dxa"/>
          </w:tcPr>
          <w:p w:rsidR="006C0F86" w:rsidRPr="006C0F86" w:rsidRDefault="006C0F86" w:rsidP="00441B3B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C0F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C0F86" w:rsidTr="00E87B6C">
        <w:tc>
          <w:tcPr>
            <w:tcW w:w="3690" w:type="dxa"/>
          </w:tcPr>
          <w:p w:rsidR="006C0F86" w:rsidRPr="006C0F86" w:rsidRDefault="006C0F86" w:rsidP="00441B3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C0F8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410" w:type="dxa"/>
          </w:tcPr>
          <w:p w:rsidR="006C0F86" w:rsidRPr="006C0F86" w:rsidRDefault="006C0F86" w:rsidP="00441B3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0F86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:rsidR="006C0F86" w:rsidRPr="006C0F86" w:rsidRDefault="006C0F86" w:rsidP="00441B3B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C0F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A222B0" w:rsidRDefault="00A222B0" w:rsidP="00A222B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D6DB7" w:rsidRDefault="00766EA9" w:rsidP="006C0F86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</w:pPr>
      <w:r w:rsidRPr="00044917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*</w:t>
      </w:r>
      <w:r w:rsidRPr="00044917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มาตรฐานการรายงานทางการเงินกลุ่มเครื่องมือทางการเงิน</w:t>
      </w:r>
    </w:p>
    <w:p w:rsidR="00766EA9" w:rsidRDefault="00766EA9" w:rsidP="00A222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66EA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66EA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766EA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766EA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รายได้จากสัญญาที่ทำกับลูกค้า</w:t>
      </w:r>
    </w:p>
    <w:p w:rsidR="00044917" w:rsidRDefault="00044917" w:rsidP="00A222B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2B0" w:rsidRPr="009D185E" w:rsidRDefault="00A222B0" w:rsidP="00A222B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D185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D185E">
        <w:rPr>
          <w:rFonts w:ascii="Angsana New" w:hAnsi="Angsana New"/>
          <w:color w:val="000000"/>
          <w:sz w:val="30"/>
          <w:szCs w:val="30"/>
        </w:rPr>
        <w:t xml:space="preserve">15 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D185E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D185E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9D185E">
        <w:rPr>
          <w:rFonts w:ascii="Angsana New" w:hAnsi="Angsana New"/>
          <w:color w:val="000000"/>
          <w:sz w:val="30"/>
          <w:szCs w:val="30"/>
        </w:rPr>
        <w:t xml:space="preserve"> 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การรายงานทาง การเงินเกี่ยวกับการรับรู้รายได้ ดังต่อไปนี้</w:t>
      </w:r>
    </w:p>
    <w:p w:rsidR="00A222B0" w:rsidRPr="009D185E" w:rsidRDefault="00532736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>
        <w:rPr>
          <w:b w:val="0"/>
          <w:bCs w:val="0"/>
          <w:i w:val="0"/>
          <w:iCs w:val="0"/>
          <w:color w:val="000000"/>
          <w:cs/>
        </w:rPr>
        <w:t xml:space="preserve">มาตรฐานการบัญชี ฉบับที่ </w:t>
      </w:r>
      <w:r>
        <w:rPr>
          <w:b w:val="0"/>
          <w:bCs w:val="0"/>
          <w:i w:val="0"/>
          <w:iCs w:val="0"/>
          <w:color w:val="000000"/>
          <w:lang w:val="en-US"/>
        </w:rPr>
        <w:t>11</w:t>
      </w:r>
      <w:r w:rsidR="00A222B0" w:rsidRPr="009D185E">
        <w:rPr>
          <w:b w:val="0"/>
          <w:bCs w:val="0"/>
          <w:i w:val="0"/>
          <w:iCs w:val="0"/>
          <w:color w:val="000000"/>
          <w:cs/>
        </w:rPr>
        <w:t xml:space="preserve"> (ปรับปรุง</w:t>
      </w:r>
      <w:r>
        <w:rPr>
          <w:rFonts w:hint="cs"/>
          <w:b w:val="0"/>
          <w:bCs w:val="0"/>
          <w:i w:val="0"/>
          <w:iCs w:val="0"/>
          <w:color w:val="000000"/>
          <w:cs/>
        </w:rPr>
        <w:t xml:space="preserve"> </w:t>
      </w:r>
      <w:r>
        <w:rPr>
          <w:b w:val="0"/>
          <w:bCs w:val="0"/>
          <w:i w:val="0"/>
          <w:iCs w:val="0"/>
          <w:color w:val="000000"/>
          <w:lang w:val="en-US"/>
        </w:rPr>
        <w:t>2560</w:t>
      </w:r>
      <w:r w:rsidR="00A222B0" w:rsidRPr="009D185E">
        <w:rPr>
          <w:b w:val="0"/>
          <w:bCs w:val="0"/>
          <w:i w:val="0"/>
          <w:iCs w:val="0"/>
          <w:color w:val="000000"/>
          <w:cs/>
        </w:rPr>
        <w:t xml:space="preserve">) เรื่อง </w:t>
      </w:r>
      <w:r w:rsidR="00A222B0" w:rsidRPr="009D185E">
        <w:rPr>
          <w:b w:val="0"/>
          <w:bCs w:val="0"/>
          <w:color w:val="000000"/>
          <w:cs/>
        </w:rPr>
        <w:t>สัญญาก่อสร้าง</w:t>
      </w:r>
      <w:r w:rsidR="00A222B0"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มาตรฐานกา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รบัญชี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18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 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) เรื่อง </w:t>
      </w:r>
      <w:r w:rsidRPr="009D185E">
        <w:rPr>
          <w:b w:val="0"/>
          <w:bCs w:val="0"/>
          <w:color w:val="000000"/>
          <w:cs/>
        </w:rPr>
        <w:t xml:space="preserve">รายได้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ตีความมาตรฐานการบัญชี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31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) 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เรื่อง </w:t>
      </w:r>
      <w:r w:rsidRPr="003E19D5">
        <w:rPr>
          <w:b w:val="0"/>
          <w:bCs w:val="0"/>
          <w:color w:val="000000"/>
          <w:cs/>
        </w:rPr>
        <w:t xml:space="preserve">รายได้ 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– </w:t>
      </w:r>
      <w:r w:rsidRPr="009D185E">
        <w:rPr>
          <w:b w:val="0"/>
          <w:bCs w:val="0"/>
          <w:color w:val="000000"/>
          <w:cs/>
        </w:rPr>
        <w:t>รายการแลกเปลี่ยนเกี่ยวกับบริการ</w:t>
      </w:r>
      <w:r w:rsidRPr="009D185E">
        <w:rPr>
          <w:rFonts w:hint="cs"/>
          <w:b w:val="0"/>
          <w:bCs w:val="0"/>
          <w:color w:val="000000"/>
          <w:cs/>
        </w:rPr>
        <w:t xml:space="preserve"> </w:t>
      </w:r>
      <w:r w:rsidRPr="009D185E">
        <w:rPr>
          <w:b w:val="0"/>
          <w:bCs w:val="0"/>
          <w:color w:val="000000"/>
          <w:cs/>
        </w:rPr>
        <w:t xml:space="preserve">โฆษณา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การตีความมาตรฐ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านการรายงานทางการเงิน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13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 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) เรื่อง </w:t>
      </w:r>
      <w:r w:rsidRPr="009D185E">
        <w:rPr>
          <w:b w:val="0"/>
          <w:bCs w:val="0"/>
          <w:color w:val="000000"/>
          <w:cs/>
        </w:rPr>
        <w:t>โปรแกรมสิทธิพิเศษแก่ลูกค้า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การตีความมาตรฐ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านการรายงานทางการเงิน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15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) 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เรื่อง </w:t>
      </w:r>
      <w:r w:rsidRPr="009D185E">
        <w:rPr>
          <w:b w:val="0"/>
          <w:bCs w:val="0"/>
          <w:color w:val="000000"/>
          <w:cs/>
        </w:rPr>
        <w:t>สัญญาสำหรับการก่อสร้าง</w:t>
      </w:r>
      <w:r w:rsidRPr="009D185E">
        <w:rPr>
          <w:rFonts w:hint="cs"/>
          <w:b w:val="0"/>
          <w:bCs w:val="0"/>
          <w:color w:val="000000"/>
          <w:cs/>
        </w:rPr>
        <w:t xml:space="preserve"> </w:t>
      </w:r>
      <w:r w:rsidRPr="009D185E">
        <w:rPr>
          <w:b w:val="0"/>
          <w:bCs w:val="0"/>
          <w:color w:val="000000"/>
          <w:cs/>
        </w:rPr>
        <w:t xml:space="preserve">อสังหาริมทรัพย์ </w:t>
      </w:r>
    </w:p>
    <w:p w:rsidR="00091C88" w:rsidRPr="00091C88" w:rsidRDefault="00A222B0" w:rsidP="00091C88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การตีความมาตรฐ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านการรายงานทางการเงิน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18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 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)  เรื่อง </w:t>
      </w:r>
      <w:r w:rsidRPr="009D185E">
        <w:rPr>
          <w:b w:val="0"/>
          <w:bCs w:val="0"/>
          <w:color w:val="000000"/>
          <w:cs/>
        </w:rPr>
        <w:t>การโอนสินทรัพย์จากลูกค้า</w:t>
      </w:r>
    </w:p>
    <w:p w:rsidR="00091C88" w:rsidRDefault="00091C88" w:rsidP="00766EA9">
      <w:pPr>
        <w:tabs>
          <w:tab w:val="left" w:pos="900"/>
        </w:tabs>
        <w:autoSpaceDE w:val="0"/>
        <w:autoSpaceDN w:val="0"/>
        <w:adjustRightInd w:val="0"/>
        <w:ind w:left="540"/>
        <w:contextualSpacing/>
        <w:rPr>
          <w:color w:val="000000"/>
        </w:rPr>
      </w:pPr>
    </w:p>
    <w:p w:rsidR="00766EA9" w:rsidRDefault="00766EA9" w:rsidP="00514714">
      <w:pPr>
        <w:tabs>
          <w:tab w:val="left" w:pos="900"/>
        </w:tabs>
        <w:autoSpaceDE w:val="0"/>
        <w:autoSpaceDN w:val="0"/>
        <w:adjustRightInd w:val="0"/>
        <w:ind w:left="540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766EA9">
        <w:rPr>
          <w:rFonts w:ascii="Angsana New" w:hAnsi="Angsana New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66EA9">
        <w:rPr>
          <w:rFonts w:ascii="Angsana New" w:hAnsi="Angsana New"/>
          <w:sz w:val="30"/>
          <w:szCs w:val="30"/>
          <w:lang w:val="en-US"/>
        </w:rPr>
        <w:t xml:space="preserve">   </w:t>
      </w:r>
      <w:r w:rsidRPr="00766EA9">
        <w:rPr>
          <w:rFonts w:ascii="Angsana New" w:hAnsi="Angsana New" w:hint="cs"/>
          <w:sz w:val="30"/>
          <w:szCs w:val="30"/>
          <w:cs/>
          <w:lang w:val="en-US"/>
        </w:rPr>
        <w:t xml:space="preserve">ฉบับที่ </w:t>
      </w:r>
      <w:r w:rsidRPr="00766EA9">
        <w:rPr>
          <w:rFonts w:ascii="Angsana New" w:hAnsi="Angsana New"/>
          <w:sz w:val="30"/>
          <w:szCs w:val="30"/>
          <w:lang w:val="en-US"/>
        </w:rPr>
        <w:t>15</w:t>
      </w:r>
      <w:r w:rsidRPr="00766EA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6EA9">
        <w:rPr>
          <w:rFonts w:ascii="Angsana New" w:hAnsi="Angsana New"/>
          <w:sz w:val="30"/>
          <w:szCs w:val="30"/>
          <w:cs/>
          <w:lang w:val="en-US"/>
        </w:rPr>
        <w:t>เป็นครั้งแรกต่องบการเงินรวม</w:t>
      </w:r>
      <w:r w:rsidRPr="00766EA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766EA9">
        <w:rPr>
          <w:rFonts w:ascii="Angsana New" w:hAnsi="Angsana New"/>
          <w:sz w:val="30"/>
          <w:szCs w:val="30"/>
          <w:cs/>
          <w:lang w:val="en-US"/>
        </w:rPr>
        <w:t>งบการเงินเฉพาะกิจการ</w:t>
      </w:r>
    </w:p>
    <w:p w:rsidR="00514714" w:rsidRDefault="00514714" w:rsidP="00514714">
      <w:pPr>
        <w:tabs>
          <w:tab w:val="left" w:pos="900"/>
        </w:tabs>
        <w:autoSpaceDE w:val="0"/>
        <w:autoSpaceDN w:val="0"/>
        <w:adjustRightInd w:val="0"/>
        <w:ind w:left="540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14714" w:rsidRPr="00514714" w:rsidRDefault="00514714" w:rsidP="00514714">
      <w:pPr>
        <w:tabs>
          <w:tab w:val="left" w:pos="900"/>
        </w:tabs>
        <w:autoSpaceDE w:val="0"/>
        <w:autoSpaceDN w:val="0"/>
        <w:adjustRightInd w:val="0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51471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มาตรฐานการรายงานทางการเงินกลุ่มเครื่องมือทางการเงิน</w:t>
      </w:r>
    </w:p>
    <w:p w:rsidR="00091C88" w:rsidRPr="00226832" w:rsidRDefault="00091C88" w:rsidP="00514714">
      <w:pPr>
        <w:jc w:val="thaiDistribute"/>
        <w:rPr>
          <w:rFonts w:ascii="Angsana New" w:hAnsi="Angsana New"/>
          <w:sz w:val="30"/>
          <w:szCs w:val="30"/>
          <w:highlight w:val="cyan"/>
          <w:cs/>
          <w:lang w:val="en-US"/>
        </w:rPr>
      </w:pPr>
    </w:p>
    <w:p w:rsidR="00A222B0" w:rsidRPr="00514714" w:rsidRDefault="00091C88" w:rsidP="00091C88">
      <w:pPr>
        <w:pStyle w:val="ListParagraph"/>
        <w:autoSpaceDE w:val="0"/>
        <w:autoSpaceDN w:val="0"/>
        <w:adjustRightInd w:val="0"/>
        <w:ind w:left="540" w:firstLine="0"/>
        <w:rPr>
          <w:b w:val="0"/>
          <w:bCs w:val="0"/>
          <w:i w:val="0"/>
          <w:iCs w:val="0"/>
          <w:lang w:val="en-US"/>
        </w:rPr>
      </w:pPr>
      <w:r w:rsidRPr="00514714">
        <w:rPr>
          <w:rFonts w:hint="cs"/>
          <w:b w:val="0"/>
          <w:bCs w:val="0"/>
          <w:i w:val="0"/>
          <w:iCs w:val="0"/>
          <w:cs/>
          <w:lang w:val="en-US"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</w:t>
      </w:r>
      <w:r w:rsidR="00421203">
        <w:rPr>
          <w:rFonts w:hint="cs"/>
          <w:b w:val="0"/>
          <w:bCs w:val="0"/>
          <w:i w:val="0"/>
          <w:iCs w:val="0"/>
          <w:cs/>
          <w:lang w:val="en-US"/>
        </w:rPr>
        <w:t>น</w:t>
      </w:r>
      <w:r w:rsidRPr="00514714">
        <w:rPr>
          <w:rFonts w:hint="cs"/>
          <w:b w:val="0"/>
          <w:bCs w:val="0"/>
          <w:i w:val="0"/>
          <w:iCs w:val="0"/>
          <w:cs/>
          <w:lang w:val="en-US"/>
        </w:rPr>
        <w:t xml:space="preserve">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204A82" w:rsidRPr="00514714" w:rsidRDefault="00204A82" w:rsidP="00A222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11B1" w:rsidRDefault="00A222B0" w:rsidP="00204A8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4714">
        <w:rPr>
          <w:rFonts w:ascii="Angsana New" w:hAnsi="Angsana New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ขณะนี้ผู้บริหารกำลังพิจารณาถึงผลกระทบที่อาจเกิดขึ้นจากการถือปฏิบัติตาม</w:t>
      </w:r>
      <w:r w:rsidR="00091C88" w:rsidRPr="00514714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</w:t>
      </w:r>
      <w:r w:rsidR="00091C88" w:rsidRPr="00514714">
        <w:rPr>
          <w:rFonts w:ascii="Angsana New" w:hAnsi="Angsana New" w:hint="cs"/>
          <w:sz w:val="30"/>
          <w:szCs w:val="30"/>
          <w:cs/>
          <w:lang w:val="en-US"/>
        </w:rPr>
        <w:t>กลุ่มเครื่องมือทางการเงิน</w:t>
      </w:r>
      <w:r w:rsidRPr="00514714">
        <w:rPr>
          <w:rFonts w:ascii="Angsana New" w:hAnsi="Angsana New"/>
          <w:sz w:val="30"/>
          <w:szCs w:val="30"/>
          <w:cs/>
          <w:lang w:val="en-US"/>
        </w:rPr>
        <w:t>เป็นครั้งแรกต่องบการเงินรวม</w:t>
      </w:r>
      <w:r w:rsidRPr="0051471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514714">
        <w:rPr>
          <w:rFonts w:ascii="Angsana New" w:hAnsi="Angsana New"/>
          <w:sz w:val="30"/>
          <w:szCs w:val="30"/>
          <w:cs/>
          <w:lang w:val="en-US"/>
        </w:rPr>
        <w:t>งบการเงินเฉพาะกิจการ</w:t>
      </w:r>
      <w:r w:rsidRPr="00811338">
        <w:rPr>
          <w:rFonts w:ascii="Angsana New" w:hAnsi="Angsana New"/>
          <w:sz w:val="30"/>
          <w:szCs w:val="30"/>
          <w:lang w:val="en-US"/>
        </w:rPr>
        <w:t xml:space="preserve">  </w:t>
      </w:r>
    </w:p>
    <w:p w:rsidR="00044917" w:rsidRDefault="00044917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C0006D" w:rsidRPr="00A311B1" w:rsidRDefault="00C0006D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t>สกุลเงิน</w:t>
      </w:r>
      <w:r w:rsidRPr="00A311B1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A311B1">
        <w:rPr>
          <w:b w:val="0"/>
          <w:bCs w:val="0"/>
          <w:cs/>
        </w:rPr>
        <w:t>นำเสนองบการเงิน</w:t>
      </w:r>
    </w:p>
    <w:p w:rsidR="00044917" w:rsidRDefault="00044917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D56DB" w:rsidRPr="003334E8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3334E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3334E8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414EA8" w:rsidRPr="00A311B1" w:rsidRDefault="00414EA8" w:rsidP="00091C8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0006D" w:rsidRPr="00A311B1" w:rsidRDefault="0052454E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t>การใช้วิจารณญาณ</w:t>
      </w:r>
      <w:r w:rsidRPr="00A311B1">
        <w:rPr>
          <w:rFonts w:hint="cs"/>
          <w:b w:val="0"/>
          <w:bCs w:val="0"/>
          <w:cs/>
        </w:rPr>
        <w:t>และการ</w:t>
      </w:r>
      <w:r w:rsidRPr="00A311B1">
        <w:rPr>
          <w:b w:val="0"/>
          <w:bCs w:val="0"/>
          <w:cs/>
        </w:rPr>
        <w:t>ประมาณการ</w:t>
      </w:r>
    </w:p>
    <w:p w:rsidR="00BA507E" w:rsidRPr="003334E8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507E" w:rsidRPr="003334E8" w:rsidRDefault="002D56DB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Pr="003334E8">
        <w:rPr>
          <w:rFonts w:ascii="Angsana New" w:hAnsi="Angsana New" w:hint="cs"/>
          <w:sz w:val="30"/>
          <w:szCs w:val="30"/>
          <w:cs/>
        </w:rPr>
        <w:t>ให้</w:t>
      </w:r>
      <w:r w:rsidRPr="003334E8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A311B1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3334E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BA507E" w:rsidRPr="003334E8" w:rsidRDefault="00BA507E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5C5196" w:rsidRPr="00557CCC" w:rsidRDefault="002D56DB" w:rsidP="005C519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</w:t>
      </w:r>
      <w:r w:rsidRPr="002762F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762F3">
        <w:rPr>
          <w:rFonts w:ascii="Angsana New" w:hAnsi="Angsana New"/>
          <w:sz w:val="30"/>
          <w:szCs w:val="30"/>
        </w:rPr>
        <w:t xml:space="preserve">31 </w:t>
      </w:r>
      <w:r w:rsidRPr="002762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04817" w:rsidRPr="002762F3">
        <w:rPr>
          <w:rFonts w:ascii="Angsana New" w:hAnsi="Angsana New"/>
          <w:sz w:val="30"/>
          <w:szCs w:val="30"/>
        </w:rPr>
        <w:t>25</w:t>
      </w:r>
      <w:r w:rsidR="004B4339">
        <w:rPr>
          <w:rFonts w:ascii="Angsana New" w:hAnsi="Angsana New"/>
          <w:sz w:val="30"/>
          <w:szCs w:val="30"/>
          <w:lang w:val="en-US"/>
        </w:rPr>
        <w:t>60</w:t>
      </w:r>
    </w:p>
    <w:p w:rsidR="005C5196" w:rsidRPr="003334E8" w:rsidRDefault="005C5196" w:rsidP="005C51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954AB" w:rsidRPr="003334E8" w:rsidRDefault="00C954AB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C954AB" w:rsidRPr="003334E8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C954AB" w:rsidRDefault="00C954AB" w:rsidP="00BA5455">
      <w:pPr>
        <w:pStyle w:val="BodyText2"/>
        <w:ind w:left="540" w:right="18"/>
      </w:pPr>
      <w:r w:rsidRPr="003334E8">
        <w:rPr>
          <w:rFonts w:hint="cs"/>
          <w:cs/>
        </w:rPr>
        <w:t xml:space="preserve">เพื่อวัตถุประสงค์ในการจัดทำงบการเงิน </w:t>
      </w:r>
      <w:r w:rsidRPr="003334E8">
        <w:rPr>
          <w:cs/>
        </w:rPr>
        <w:t>บุคคลหรือกิจการ</w:t>
      </w:r>
      <w:r w:rsidRPr="003334E8">
        <w:rPr>
          <w:rFonts w:hint="cs"/>
          <w:cs/>
        </w:rPr>
        <w:t>เป็นบุคคลหรือกิจการ</w:t>
      </w:r>
      <w:r w:rsidRPr="003334E8">
        <w:rPr>
          <w:cs/>
        </w:rPr>
        <w:t>ที่เกี่ยวข้องกัน</w:t>
      </w:r>
      <w:r w:rsidRPr="003334E8">
        <w:rPr>
          <w:rFonts w:hint="cs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DD11C1" w:rsidRPr="003334E8" w:rsidRDefault="00DD11C1" w:rsidP="00BA5455">
      <w:pPr>
        <w:pStyle w:val="BodyText2"/>
        <w:ind w:left="540" w:right="18"/>
      </w:pPr>
    </w:p>
    <w:p w:rsidR="00A222B0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cs/>
          <w:lang w:val="en-GB"/>
        </w:rPr>
      </w:pPr>
      <w:r w:rsidRPr="003334E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3334E8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ได้เปิดเผยในหมายเหตุประกอบงบการเงินข้อ </w:t>
      </w:r>
      <w:r w:rsidR="00557CCC">
        <w:rPr>
          <w:b w:val="0"/>
          <w:bCs w:val="0"/>
          <w:i w:val="0"/>
          <w:iCs w:val="0"/>
          <w:lang w:val="en-US"/>
        </w:rPr>
        <w:t>8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557CCC">
        <w:rPr>
          <w:b w:val="0"/>
          <w:bCs w:val="0"/>
          <w:i w:val="0"/>
          <w:iCs w:val="0"/>
          <w:lang w:val="en-GB"/>
        </w:rPr>
        <w:t>9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สำหรับความสัมพันธ์กับผู้บริหารสำคัญและ</w:t>
      </w:r>
      <w:r w:rsidRPr="003334E8">
        <w:rPr>
          <w:b w:val="0"/>
          <w:bCs w:val="0"/>
          <w:i w:val="0"/>
          <w:iCs w:val="0"/>
          <w:cs/>
          <w:lang w:val="en-GB"/>
        </w:rPr>
        <w:t>บุคคลหรือกิจการที่เกี่ยวข้องกัน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อื่น</w:t>
      </w:r>
      <w:r w:rsidRPr="003334E8">
        <w:rPr>
          <w:b w:val="0"/>
          <w:bCs w:val="0"/>
          <w:i w:val="0"/>
          <w:iCs w:val="0"/>
          <w:lang w:val="en-GB"/>
        </w:rPr>
        <w:t xml:space="preserve"> </w:t>
      </w:r>
      <w:r w:rsidRPr="003334E8">
        <w:rPr>
          <w:b w:val="0"/>
          <w:bCs w:val="0"/>
          <w:i w:val="0"/>
          <w:iCs w:val="0"/>
          <w:cs/>
          <w:lang w:val="en-GB"/>
        </w:rPr>
        <w:t>มีดังนี้</w:t>
      </w:r>
    </w:p>
    <w:p w:rsidR="00A222B0" w:rsidRDefault="00A222B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655"/>
      </w:tblGrid>
      <w:tr w:rsidR="0078581D" w:rsidRPr="0078581D" w:rsidTr="0078581D">
        <w:trPr>
          <w:trHeight w:val="20"/>
          <w:tblHeader/>
        </w:trPr>
        <w:tc>
          <w:tcPr>
            <w:tcW w:w="3150" w:type="dxa"/>
          </w:tcPr>
          <w:p w:rsidR="0078581D" w:rsidRPr="0078581D" w:rsidRDefault="0078581D" w:rsidP="0078581D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</w:tcPr>
          <w:p w:rsidR="0078581D" w:rsidRPr="0078581D" w:rsidRDefault="0078581D" w:rsidP="0078581D">
            <w:pPr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  <w:p w:rsidR="0078581D" w:rsidRPr="0078581D" w:rsidRDefault="0078581D" w:rsidP="0078581D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/ </w:t>
            </w:r>
            <w:r w:rsidRPr="007858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4655" w:type="dxa"/>
          </w:tcPr>
          <w:p w:rsidR="0078581D" w:rsidRPr="0078581D" w:rsidRDefault="0078581D" w:rsidP="00A715B1">
            <w:pPr>
              <w:ind w:left="22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</w:tcPr>
          <w:p w:rsidR="0078581D" w:rsidRPr="0078581D" w:rsidRDefault="0078581D" w:rsidP="0078581D">
            <w:pPr>
              <w:ind w:left="-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40" w:type="dxa"/>
          </w:tcPr>
          <w:p w:rsidR="0078581D" w:rsidRPr="0078581D" w:rsidRDefault="0078581D" w:rsidP="0078581D">
            <w:pPr>
              <w:ind w:left="-19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</w:tcPr>
          <w:p w:rsidR="0078581D" w:rsidRPr="0078581D" w:rsidRDefault="0078581D" w:rsidP="0078581D">
            <w:pPr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บริษัท ดี -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แอ็ดวานซ์อินฟอร์เมชั่น</w:t>
            </w:r>
          </w:p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 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เทคโนโลยี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 อิเซตัน (ประเทศไทย)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 มีนบุรีเวชกิจ จำกัด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8581D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 xml:space="preserve">บริษัท </w:t>
            </w: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มีนบุรี การแพทย์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บริษัท ดิ แอดไวเซอร์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มหาวิทยาลัยกรุงเทพ</w:t>
            </w:r>
          </w:p>
        </w:tc>
        <w:tc>
          <w:tcPr>
            <w:tcW w:w="1440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ไดนามิค เอ็นยิเนียริ่ง</w:t>
            </w:r>
            <w:r w:rsidRPr="002762F3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คอนซัลแตนทส์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ดักกี้ สุกี้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ธัชธนา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31EDC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26EDC" w:rsidRPr="002762F3" w:rsidRDefault="00931EDC" w:rsidP="00826EDC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โรงแรมราชดำริ จำกัด</w:t>
            </w:r>
            <w:r w:rsidR="00826EDC">
              <w:rPr>
                <w:rFonts w:asciiTheme="majorBidi" w:hAnsiTheme="majorBidi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shd w:val="clear" w:color="auto" w:fill="auto"/>
          </w:tcPr>
          <w:p w:rsidR="00931EDC" w:rsidRPr="002762F3" w:rsidRDefault="00931EDC" w:rsidP="008043A9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931EDC" w:rsidRPr="002762F3" w:rsidRDefault="00931EDC" w:rsidP="008043A9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26EDC" w:rsidRPr="0078581D" w:rsidTr="005A0924">
        <w:trPr>
          <w:trHeight w:val="434"/>
        </w:trPr>
        <w:tc>
          <w:tcPr>
            <w:tcW w:w="3150" w:type="dxa"/>
            <w:shd w:val="clear" w:color="auto" w:fill="auto"/>
          </w:tcPr>
          <w:p w:rsidR="00826EDC" w:rsidRPr="006518E1" w:rsidRDefault="00826EDC" w:rsidP="005A0924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518E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ไอ-ดีเอซี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:rsidR="00826EDC" w:rsidRPr="006518E1" w:rsidRDefault="00826EDC" w:rsidP="00826EDC">
            <w:pPr>
              <w:jc w:val="center"/>
              <w:rPr>
                <w:sz w:val="30"/>
                <w:szCs w:val="30"/>
                <w:cs/>
              </w:rPr>
            </w:pPr>
            <w:r w:rsidRPr="006518E1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5A0924" w:rsidRDefault="005A0924" w:rsidP="00826ED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="006518E1"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:rsidR="00826EDC" w:rsidRPr="006518E1" w:rsidRDefault="006518E1" w:rsidP="005A0924">
            <w:pPr>
              <w:ind w:left="342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826EDC" w:rsidRPr="0078581D" w:rsidTr="005A0924">
        <w:trPr>
          <w:trHeight w:val="434"/>
        </w:trPr>
        <w:tc>
          <w:tcPr>
            <w:tcW w:w="3150" w:type="dxa"/>
            <w:shd w:val="clear" w:color="auto" w:fill="auto"/>
          </w:tcPr>
          <w:p w:rsidR="00826EDC" w:rsidRPr="006518E1" w:rsidRDefault="00826EDC" w:rsidP="005A0924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518E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มีเดีย อินไซต์ จำกัด</w:t>
            </w:r>
          </w:p>
        </w:tc>
        <w:tc>
          <w:tcPr>
            <w:tcW w:w="1440" w:type="dxa"/>
            <w:shd w:val="clear" w:color="auto" w:fill="auto"/>
          </w:tcPr>
          <w:p w:rsidR="00826EDC" w:rsidRPr="006518E1" w:rsidRDefault="00826EDC" w:rsidP="00826EDC">
            <w:pPr>
              <w:jc w:val="center"/>
              <w:rPr>
                <w:sz w:val="30"/>
                <w:szCs w:val="30"/>
                <w:cs/>
              </w:rPr>
            </w:pPr>
            <w:r w:rsidRPr="006518E1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5A0924" w:rsidRDefault="005A0924" w:rsidP="005A092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="006518E1"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:rsidR="00826EDC" w:rsidRPr="006518E1" w:rsidRDefault="006518E1" w:rsidP="005A0924">
            <w:pPr>
              <w:ind w:left="342" w:hanging="162"/>
              <w:rPr>
                <w:sz w:val="30"/>
                <w:szCs w:val="30"/>
                <w:cs/>
              </w:rPr>
            </w:pP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</w:tbl>
    <w:p w:rsidR="00D90001" w:rsidRDefault="00D90001" w:rsidP="0078581D"/>
    <w:p w:rsidR="001C7F13" w:rsidRDefault="001C7F13" w:rsidP="0078581D"/>
    <w:p w:rsidR="001C7F13" w:rsidRDefault="001C7F13" w:rsidP="0078581D"/>
    <w:p w:rsidR="001C7F13" w:rsidRDefault="001C7F13" w:rsidP="0078581D"/>
    <w:p w:rsidR="001C7F13" w:rsidRDefault="001C7F13" w:rsidP="0078581D"/>
    <w:p w:rsidR="001C7F13" w:rsidRDefault="001C7F13" w:rsidP="0078581D"/>
    <w:p w:rsidR="001C7F13" w:rsidRPr="0078581D" w:rsidRDefault="001C7F13" w:rsidP="0078581D"/>
    <w:p w:rsidR="00BB479B" w:rsidRPr="003334E8" w:rsidRDefault="00BB479B" w:rsidP="00BA5455">
      <w:pPr>
        <w:pStyle w:val="BodyText2"/>
        <w:ind w:left="540" w:right="18"/>
        <w:rPr>
          <w:lang w:val="en-US"/>
        </w:rPr>
      </w:pPr>
      <w:r w:rsidRPr="003334E8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D90001" w:rsidRPr="003334E8" w:rsidRDefault="00D90001" w:rsidP="0059601A">
      <w:pPr>
        <w:pStyle w:val="NoSpacing"/>
      </w:pPr>
    </w:p>
    <w:p w:rsidR="00BB479B" w:rsidRPr="003334E8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3334E8" w:rsidTr="00CC1CA8">
        <w:trPr>
          <w:tblHeader/>
        </w:trPr>
        <w:tc>
          <w:tcPr>
            <w:tcW w:w="3510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F02AF" w:rsidRPr="003334E8" w:rsidTr="00F51EBA">
        <w:tc>
          <w:tcPr>
            <w:tcW w:w="3510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3334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2F02AF" w:rsidRPr="003334E8" w:rsidTr="00F51EBA">
        <w:tc>
          <w:tcPr>
            <w:tcW w:w="3510" w:type="dxa"/>
          </w:tcPr>
          <w:p w:rsidR="002F02AF" w:rsidRPr="008043A9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804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733" w:type="dxa"/>
          </w:tcPr>
          <w:p w:rsidR="002F02AF" w:rsidRPr="008043A9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ต้นทุนบวก</w:t>
            </w: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5C1BF2" w:rsidRPr="005C1BF2" w:rsidTr="00F51EBA">
        <w:tc>
          <w:tcPr>
            <w:tcW w:w="3510" w:type="dxa"/>
          </w:tcPr>
          <w:p w:rsidR="005C1BF2" w:rsidRPr="008043A9" w:rsidRDefault="005C1BF2" w:rsidP="005C1BF2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33" w:type="dxa"/>
          </w:tcPr>
          <w:p w:rsidR="005C1BF2" w:rsidRPr="008043A9" w:rsidRDefault="005C1BF2" w:rsidP="005C1BF2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3D5C81" w:rsidRPr="003334E8" w:rsidTr="00F51EBA">
        <w:tc>
          <w:tcPr>
            <w:tcW w:w="3510" w:type="dxa"/>
          </w:tcPr>
          <w:p w:rsidR="003D5C81" w:rsidRPr="008043A9" w:rsidRDefault="003D5C81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33" w:type="dxa"/>
          </w:tcPr>
          <w:p w:rsidR="003D5C81" w:rsidRPr="008043A9" w:rsidRDefault="003D5C81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8043A9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733" w:type="dxa"/>
          </w:tcPr>
          <w:p w:rsidR="00FB2238" w:rsidRPr="008043A9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3334E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733" w:type="dxa"/>
          </w:tcPr>
          <w:p w:rsidR="00FB2238" w:rsidRPr="003334E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3334E8" w:rsidRDefault="0045108E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</w:t>
            </w:r>
            <w:r w:rsidR="00FB2238"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733" w:type="dxa"/>
          </w:tcPr>
          <w:p w:rsidR="00FB2238" w:rsidRPr="003334E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3334E8" w:rsidTr="00F51EBA">
        <w:tc>
          <w:tcPr>
            <w:tcW w:w="3510" w:type="dxa"/>
          </w:tcPr>
          <w:p w:rsidR="00F51EBA" w:rsidRPr="003334E8" w:rsidRDefault="0045108E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รายได้ค่า</w:t>
            </w:r>
            <w:r w:rsidR="00F51EBA" w:rsidRPr="003334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บริหารจัดการ</w:t>
            </w:r>
          </w:p>
        </w:tc>
        <w:tc>
          <w:tcPr>
            <w:tcW w:w="5733" w:type="dxa"/>
          </w:tcPr>
          <w:p w:rsidR="00F51EBA" w:rsidRPr="003334E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3334E8" w:rsidTr="00F51EBA">
        <w:tc>
          <w:tcPr>
            <w:tcW w:w="3510" w:type="dxa"/>
          </w:tcPr>
          <w:p w:rsidR="00F51EBA" w:rsidRPr="003334E8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ค่าแรง</w:t>
            </w:r>
          </w:p>
        </w:tc>
        <w:tc>
          <w:tcPr>
            <w:tcW w:w="5733" w:type="dxa"/>
          </w:tcPr>
          <w:p w:rsidR="00F51EBA" w:rsidRPr="003334E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3334E8" w:rsidTr="00F51EBA">
        <w:tc>
          <w:tcPr>
            <w:tcW w:w="3510" w:type="dxa"/>
          </w:tcPr>
          <w:p w:rsidR="00F51EBA" w:rsidRPr="003334E8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รายจ่ายค่าบริหารจัดการ</w:t>
            </w:r>
          </w:p>
        </w:tc>
        <w:tc>
          <w:tcPr>
            <w:tcW w:w="5733" w:type="dxa"/>
          </w:tcPr>
          <w:p w:rsidR="00F51EBA" w:rsidRPr="003334E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49494A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49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733" w:type="dxa"/>
          </w:tcPr>
          <w:p w:rsidR="00623B2B" w:rsidRPr="0049494A" w:rsidRDefault="00623B2B" w:rsidP="00623B2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49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ค่าโฆษณาและค่าใช้จ่ายส่งเสริมการขาย</w:t>
            </w:r>
          </w:p>
        </w:tc>
        <w:tc>
          <w:tcPr>
            <w:tcW w:w="5733" w:type="dxa"/>
          </w:tcPr>
          <w:p w:rsidR="00623B2B" w:rsidRPr="003334E8" w:rsidRDefault="00623B2B" w:rsidP="00623B2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733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ค่าเช่าจ่าย</w:t>
            </w:r>
          </w:p>
        </w:tc>
        <w:tc>
          <w:tcPr>
            <w:tcW w:w="5733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rPr>
          <w:trHeight w:val="95"/>
        </w:trPr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:rsidR="00623B2B" w:rsidRPr="00BF15D9" w:rsidRDefault="00623B2B" w:rsidP="0053273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Pr="002A07C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ดอกเบี้ยร้อย</w:t>
            </w:r>
            <w:r w:rsidR="00C27D63" w:rsidRPr="002A07C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ละ </w:t>
            </w:r>
            <w:r w:rsidR="00857E91" w:rsidRPr="002A07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1.9</w:t>
            </w:r>
            <w:r w:rsidRPr="002A07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D6B12" w:rsidRPr="002A07C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4D6B12" w:rsidRPr="002A07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</w:t>
            </w:r>
            <w:r w:rsidR="004D6B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26 </w:t>
            </w: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623B2B" w:rsidRPr="003334E8" w:rsidTr="00F51EBA">
        <w:trPr>
          <w:trHeight w:val="95"/>
        </w:trPr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:rsidR="00623B2B" w:rsidRPr="00BF15D9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อัตราดอกเบี้ยร้อยละ </w:t>
            </w:r>
            <w:r w:rsidR="00532736"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13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ถึง </w:t>
            </w:r>
            <w:r w:rsidR="00532736"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</w:t>
            </w:r>
            <w:r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D626F0" w:rsidRPr="003334E8" w:rsidTr="00F51EBA">
        <w:trPr>
          <w:trHeight w:val="95"/>
        </w:trPr>
        <w:tc>
          <w:tcPr>
            <w:tcW w:w="3510" w:type="dxa"/>
          </w:tcPr>
          <w:p w:rsidR="00D626F0" w:rsidRPr="003334E8" w:rsidRDefault="00D626F0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33" w:type="dxa"/>
          </w:tcPr>
          <w:p w:rsidR="00D626F0" w:rsidRPr="00D626F0" w:rsidRDefault="00D626F0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ตามที่ได้รับอนุมัติโดยกรรมการและ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:rsidR="008043A9" w:rsidRDefault="008043A9" w:rsidP="0078581D">
      <w:pPr>
        <w:pStyle w:val="BodyText2"/>
        <w:ind w:left="45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59601A" w:rsidRDefault="00F51EBA" w:rsidP="00435CBD">
      <w:pPr>
        <w:pStyle w:val="BodyText2"/>
        <w:ind w:left="540" w:right="18"/>
      </w:pPr>
      <w:r w:rsidRPr="003334E8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F13E8E" w:rsidRPr="00F13E8E">
        <w:rPr>
          <w:cs/>
        </w:rPr>
        <w:t>สา</w:t>
      </w:r>
      <w:r w:rsidR="00C16240">
        <w:rPr>
          <w:cs/>
        </w:rPr>
        <w:t>มเดือนและเก้า</w:t>
      </w:r>
      <w:r w:rsidR="00BF15D9">
        <w:rPr>
          <w:cs/>
        </w:rPr>
        <w:t xml:space="preserve">เดือนสิ้นสุดวันที่ </w:t>
      </w:r>
      <w:r w:rsidR="00BF15D9">
        <w:rPr>
          <w:lang w:val="en-US"/>
        </w:rPr>
        <w:t>30</w:t>
      </w:r>
      <w:r w:rsidR="00F13E8E" w:rsidRPr="00F13E8E">
        <w:rPr>
          <w:cs/>
        </w:rPr>
        <w:t xml:space="preserve"> </w:t>
      </w:r>
      <w:r w:rsidR="00C16240">
        <w:rPr>
          <w:cs/>
        </w:rPr>
        <w:t>กันยายน</w:t>
      </w:r>
      <w:r w:rsidR="00F13E8E" w:rsidRPr="00F13E8E">
        <w:rPr>
          <w:cs/>
        </w:rPr>
        <w:t xml:space="preserve"> </w:t>
      </w:r>
      <w:r w:rsidRPr="003334E8">
        <w:rPr>
          <w:cs/>
        </w:rPr>
        <w:t>สรุปได้ดังนี้</w:t>
      </w:r>
      <w:r w:rsidR="00BB479B" w:rsidRPr="003334E8">
        <w:rPr>
          <w:cs/>
        </w:rPr>
        <w:t xml:space="preserve">   </w:t>
      </w:r>
    </w:p>
    <w:p w:rsidR="00346BB0" w:rsidRPr="0078581D" w:rsidRDefault="00346BB0" w:rsidP="0078581D">
      <w:pPr>
        <w:pStyle w:val="BodyText2"/>
        <w:ind w:left="450" w:right="18"/>
        <w:rPr>
          <w:sz w:val="8"/>
          <w:szCs w:val="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4"/>
        <w:gridCol w:w="238"/>
        <w:gridCol w:w="1114"/>
        <w:gridCol w:w="236"/>
        <w:gridCol w:w="1202"/>
        <w:gridCol w:w="236"/>
        <w:gridCol w:w="1200"/>
      </w:tblGrid>
      <w:tr w:rsidR="00F51EBA" w:rsidRPr="003334E8" w:rsidTr="00F13E8E">
        <w:trPr>
          <w:tblHeader/>
        </w:trPr>
        <w:tc>
          <w:tcPr>
            <w:tcW w:w="2079" w:type="pct"/>
          </w:tcPr>
          <w:p w:rsidR="00F51EBA" w:rsidRPr="003334E8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460" w:rsidRPr="003334E8" w:rsidTr="00F13E8E">
        <w:trPr>
          <w:tblHeader/>
        </w:trPr>
        <w:tc>
          <w:tcPr>
            <w:tcW w:w="2079" w:type="pct"/>
          </w:tcPr>
          <w:p w:rsidR="00ED1460" w:rsidRPr="003334E8" w:rsidRDefault="00ED1460" w:rsidP="00ED14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F13E8E" w:rsidRPr="00F13E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162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6" w:type="pct"/>
          </w:tcPr>
          <w:p w:rsidR="00ED1460" w:rsidRPr="003334E8" w:rsidRDefault="00E904EF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ED1460" w:rsidRPr="003334E8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:rsidR="00ED1460" w:rsidRPr="003334E8" w:rsidRDefault="00E904EF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E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:rsidR="00ED1460" w:rsidRPr="003334E8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1460" w:rsidRPr="003334E8" w:rsidTr="00F13E8E">
        <w:trPr>
          <w:tblHeader/>
        </w:trPr>
        <w:tc>
          <w:tcPr>
            <w:tcW w:w="2079" w:type="pct"/>
          </w:tcPr>
          <w:p w:rsidR="00ED1460" w:rsidRPr="003334E8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1" w:type="pct"/>
            <w:gridSpan w:val="7"/>
          </w:tcPr>
          <w:p w:rsidR="00ED1460" w:rsidRPr="003334E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6914" w:rsidRPr="003334E8" w:rsidTr="00F13E8E">
        <w:tc>
          <w:tcPr>
            <w:tcW w:w="2079" w:type="pct"/>
          </w:tcPr>
          <w:p w:rsidR="00C86914" w:rsidRPr="003334E8" w:rsidRDefault="00C86914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96" w:type="pct"/>
          </w:tcPr>
          <w:p w:rsidR="00C86914" w:rsidRPr="003334E8" w:rsidRDefault="00C86914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C86914" w:rsidRPr="003334E8" w:rsidRDefault="00C86914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C86914" w:rsidRPr="003334E8" w:rsidRDefault="00C86914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C86914" w:rsidRPr="003334E8" w:rsidRDefault="00C86914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C86914" w:rsidRPr="003334E8" w:rsidRDefault="00C86914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C86914" w:rsidRPr="003334E8" w:rsidRDefault="00C86914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C86914" w:rsidRPr="003334E8" w:rsidRDefault="00C86914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1460" w:rsidRPr="003334E8" w:rsidTr="00F13E8E">
        <w:tc>
          <w:tcPr>
            <w:tcW w:w="2079" w:type="pct"/>
          </w:tcPr>
          <w:p w:rsidR="00ED1460" w:rsidRPr="003334E8" w:rsidRDefault="00ED1460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D1460" w:rsidRPr="003334E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7288" w:rsidRPr="003334E8" w:rsidTr="00F13E8E">
        <w:tc>
          <w:tcPr>
            <w:tcW w:w="2079" w:type="pct"/>
          </w:tcPr>
          <w:p w:rsidR="00157288" w:rsidRPr="003334E8" w:rsidRDefault="00157288" w:rsidP="001572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157288" w:rsidRPr="004F7110" w:rsidRDefault="00157288" w:rsidP="0015728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57288" w:rsidRPr="003334E8" w:rsidRDefault="00157288" w:rsidP="0015728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57288" w:rsidRPr="003334E8" w:rsidRDefault="005B4FC9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2,642,952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57288" w:rsidRPr="00157288" w:rsidRDefault="00157288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3,025,388</w:t>
            </w:r>
          </w:p>
        </w:tc>
      </w:tr>
      <w:tr w:rsidR="00157288" w:rsidRPr="003334E8" w:rsidTr="00F13E8E">
        <w:tc>
          <w:tcPr>
            <w:tcW w:w="2079" w:type="pct"/>
          </w:tcPr>
          <w:p w:rsidR="00157288" w:rsidRPr="003334E8" w:rsidRDefault="00157288" w:rsidP="001572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157288" w:rsidRPr="004F7110" w:rsidRDefault="00157288" w:rsidP="0015728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57288" w:rsidRPr="003334E8" w:rsidRDefault="00157288" w:rsidP="0015728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57288" w:rsidRPr="003334E8" w:rsidRDefault="005B4FC9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1,065,853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57288" w:rsidRPr="00157288" w:rsidRDefault="00157288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1,071,544</w:t>
            </w:r>
          </w:p>
        </w:tc>
      </w:tr>
      <w:tr w:rsidR="00157288" w:rsidRPr="003334E8" w:rsidTr="00F13E8E">
        <w:tc>
          <w:tcPr>
            <w:tcW w:w="2079" w:type="pct"/>
          </w:tcPr>
          <w:p w:rsidR="00157288" w:rsidRPr="003334E8" w:rsidRDefault="00157288" w:rsidP="0015728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157288" w:rsidRPr="004F7110" w:rsidRDefault="00157288" w:rsidP="0015728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57288" w:rsidRPr="003334E8" w:rsidRDefault="00157288" w:rsidP="0015728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57288" w:rsidRPr="003334E8" w:rsidRDefault="005B4FC9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52,064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57288" w:rsidRPr="00157288" w:rsidRDefault="00157288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481,946</w:t>
            </w:r>
          </w:p>
        </w:tc>
      </w:tr>
      <w:tr w:rsidR="00157288" w:rsidRPr="003334E8" w:rsidTr="00F13E8E">
        <w:tc>
          <w:tcPr>
            <w:tcW w:w="2079" w:type="pct"/>
          </w:tcPr>
          <w:p w:rsidR="00157288" w:rsidRPr="003334E8" w:rsidRDefault="0045108E" w:rsidP="0045108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="00157288" w:rsidRPr="003334E8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96" w:type="pct"/>
          </w:tcPr>
          <w:p w:rsidR="00157288" w:rsidRPr="004F7110" w:rsidRDefault="00157288" w:rsidP="0015728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57288" w:rsidRPr="003334E8" w:rsidRDefault="00157288" w:rsidP="0015728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57288" w:rsidRPr="003334E8" w:rsidRDefault="005B4FC9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18,794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57288" w:rsidRPr="00157288" w:rsidRDefault="00157288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17,391</w:t>
            </w:r>
          </w:p>
        </w:tc>
      </w:tr>
      <w:tr w:rsidR="00157288" w:rsidRPr="003334E8" w:rsidTr="00F13E8E">
        <w:tc>
          <w:tcPr>
            <w:tcW w:w="2079" w:type="pct"/>
          </w:tcPr>
          <w:p w:rsidR="00157288" w:rsidRPr="003334E8" w:rsidRDefault="00157288" w:rsidP="0015728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157288" w:rsidRPr="004F7110" w:rsidRDefault="00157288" w:rsidP="0015728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57288" w:rsidRPr="003334E8" w:rsidRDefault="00157288" w:rsidP="0015728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57288" w:rsidRPr="003334E8" w:rsidRDefault="005B4FC9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3,066</w:t>
            </w:r>
          </w:p>
        </w:tc>
        <w:tc>
          <w:tcPr>
            <w:tcW w:w="130" w:type="pct"/>
          </w:tcPr>
          <w:p w:rsidR="00157288" w:rsidRPr="003334E8" w:rsidRDefault="00157288" w:rsidP="001572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57288" w:rsidRPr="00157288" w:rsidRDefault="00157288" w:rsidP="0015728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1,966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2C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166,559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4B6E42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11,768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58,557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57,056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4,729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13,075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4,285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2,893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0D3B3A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4B6E42" w:rsidRDefault="005B4FC9" w:rsidP="004B6E42">
            <w:pPr>
              <w:pStyle w:val="BodyText"/>
              <w:tabs>
                <w:tab w:val="decimal" w:pos="792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15728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572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5B4FC9" w:rsidRPr="003334E8" w:rsidTr="00AC0C49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5B4FC9" w:rsidRDefault="002A07CF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3334E8" w:rsidRDefault="005B4FC9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FC9" w:rsidRPr="003334E8" w:rsidTr="00F13E8E">
        <w:trPr>
          <w:trHeight w:val="335"/>
        </w:trPr>
        <w:tc>
          <w:tcPr>
            <w:tcW w:w="2079" w:type="pct"/>
          </w:tcPr>
          <w:p w:rsidR="005B4FC9" w:rsidRPr="00435CBD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5B4FC9" w:rsidRPr="000464CB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5B4FC9" w:rsidRPr="000464CB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3" w:type="pct"/>
          </w:tcPr>
          <w:p w:rsidR="005B4FC9" w:rsidRPr="000464CB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5B4FC9" w:rsidRPr="000464CB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</w:tcPr>
          <w:p w:rsidR="005B4FC9" w:rsidRPr="000464CB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</w:tcPr>
          <w:p w:rsidR="005B4FC9" w:rsidRPr="000464CB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5B4FC9" w:rsidRPr="000464CB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4FC9" w:rsidRPr="003334E8" w:rsidTr="00BD7085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5B4FC9" w:rsidRPr="00E2790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144,065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5B4FC9" w:rsidRPr="00F53422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117,983</w:t>
            </w:r>
          </w:p>
        </w:tc>
        <w:tc>
          <w:tcPr>
            <w:tcW w:w="130" w:type="pct"/>
            <w:shd w:val="clear" w:color="auto" w:fill="auto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5B4FC9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891,988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907,151</w:t>
            </w:r>
          </w:p>
        </w:tc>
      </w:tr>
      <w:tr w:rsidR="00F074B0" w:rsidRPr="003334E8" w:rsidTr="00F074B0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337,403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Pr="00F144C9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219,995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92,181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F144C9" w:rsidRDefault="00F074B0" w:rsidP="00F074B0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50,497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5B4FC9" w:rsidRPr="00F53422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53422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5B4FC9" w:rsidRPr="00F53422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53422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5B4FC9" w:rsidRPr="00F53422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53422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5B4FC9" w:rsidRPr="003334E8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9,687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F144C9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14,005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5B4FC9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7,577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F144C9" w:rsidRDefault="005B4FC9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9,743</w:t>
            </w: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6" w:type="pct"/>
          </w:tcPr>
          <w:p w:rsidR="005B4FC9" w:rsidRPr="004F7110" w:rsidRDefault="005B4FC9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F144C9" w:rsidRDefault="00275744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5B4FC9" w:rsidRPr="004F7110" w:rsidRDefault="005B4FC9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F144C9" w:rsidRDefault="004B6E42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4FC9"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1A8" w:rsidRPr="003334E8" w:rsidTr="00F13E8E">
        <w:tc>
          <w:tcPr>
            <w:tcW w:w="2079" w:type="pct"/>
          </w:tcPr>
          <w:p w:rsidR="001A61A8" w:rsidRPr="003334E8" w:rsidRDefault="001A61A8" w:rsidP="005B4FC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1A61A8" w:rsidRPr="004F7110" w:rsidRDefault="001A61A8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A61A8" w:rsidRPr="003334E8" w:rsidRDefault="001A61A8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A61A8" w:rsidRDefault="001A61A8" w:rsidP="005B4FC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3334E8" w:rsidRDefault="001A61A8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1A61A8" w:rsidRPr="004F7110" w:rsidRDefault="001A61A8" w:rsidP="005B4FC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3334E8" w:rsidRDefault="001A61A8" w:rsidP="005B4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F144C9" w:rsidRDefault="001A61A8" w:rsidP="005B4FC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FC9" w:rsidRPr="003334E8" w:rsidTr="00F13E8E">
        <w:tc>
          <w:tcPr>
            <w:tcW w:w="2079" w:type="pct"/>
          </w:tcPr>
          <w:p w:rsidR="005B4FC9" w:rsidRPr="003334E8" w:rsidRDefault="005B4FC9" w:rsidP="005B4FC9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B4FC9" w:rsidRPr="003334E8" w:rsidRDefault="005B4FC9" w:rsidP="005B4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5B4FC9" w:rsidRPr="003334E8" w:rsidRDefault="005B4FC9" w:rsidP="005B4FC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1A8" w:rsidRPr="003334E8" w:rsidTr="00F13E8E">
        <w:tc>
          <w:tcPr>
            <w:tcW w:w="2079" w:type="pct"/>
          </w:tcPr>
          <w:p w:rsidR="001A61A8" w:rsidRPr="003334E8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1A61A8" w:rsidRPr="003334E8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31" w:type="pct"/>
          </w:tcPr>
          <w:p w:rsidR="001A61A8" w:rsidRPr="003334E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A61A8" w:rsidRPr="00F144C9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30" w:type="pct"/>
          </w:tcPr>
          <w:p w:rsidR="001A61A8" w:rsidRPr="003334E8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1A61A8" w:rsidRPr="00F144C9" w:rsidRDefault="001A61A8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A61A8" w:rsidRPr="003334E8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F144C9" w:rsidRDefault="001A61A8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1A8" w:rsidRPr="003334E8" w:rsidTr="00F13E8E">
        <w:tc>
          <w:tcPr>
            <w:tcW w:w="2079" w:type="pct"/>
          </w:tcPr>
          <w:p w:rsidR="001A61A8" w:rsidRPr="003334E8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1A61A8" w:rsidRPr="003334E8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A61A8" w:rsidRPr="003334E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A61A8" w:rsidRPr="00F144C9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3334E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1A61A8" w:rsidRPr="003334E8" w:rsidRDefault="001A61A8" w:rsidP="001A61A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3334E8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F144C9" w:rsidRDefault="001A61A8" w:rsidP="001A61A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1A8" w:rsidRPr="003334E8" w:rsidTr="00F13E8E">
        <w:tc>
          <w:tcPr>
            <w:tcW w:w="2079" w:type="pct"/>
            <w:shd w:val="clear" w:color="auto" w:fill="FFFFFF"/>
          </w:tcPr>
          <w:p w:rsidR="001A61A8" w:rsidRPr="003334E8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1A61A8" w:rsidRPr="003334E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1A61A8" w:rsidRPr="003334E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1A61A8" w:rsidRPr="003334E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1A61A8" w:rsidRPr="003334E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1A61A8" w:rsidRPr="003334E8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3334E8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3334E8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1A8" w:rsidRPr="003334E8" w:rsidTr="00F13E8E">
        <w:tc>
          <w:tcPr>
            <w:tcW w:w="2079" w:type="pct"/>
            <w:shd w:val="clear" w:color="auto" w:fill="FFFFFF"/>
          </w:tcPr>
          <w:p w:rsidR="001A61A8" w:rsidRPr="005B4E9A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96" w:type="pct"/>
          </w:tcPr>
          <w:p w:rsidR="001A61A8" w:rsidRPr="005B4E9A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2,400</w:t>
            </w:r>
          </w:p>
        </w:tc>
        <w:tc>
          <w:tcPr>
            <w:tcW w:w="131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A61A8" w:rsidRPr="005B4E9A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1A61A8" w:rsidRPr="005B4E9A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5B4E9A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1A61A8" w:rsidRPr="003334E8" w:rsidTr="001A61A8">
        <w:tc>
          <w:tcPr>
            <w:tcW w:w="2079" w:type="pct"/>
            <w:shd w:val="clear" w:color="auto" w:fill="FFFFFF"/>
          </w:tcPr>
          <w:p w:rsidR="001A61A8" w:rsidRPr="005B4E9A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6" w:type="pct"/>
          </w:tcPr>
          <w:p w:rsidR="001A61A8" w:rsidRPr="00F144C9" w:rsidRDefault="001A61A8" w:rsidP="001A61A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A61A8" w:rsidRPr="003334E8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1A61A8" w:rsidRPr="001A61A8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1A8"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30" w:type="pct"/>
            <w:shd w:val="clear" w:color="auto" w:fill="auto"/>
          </w:tcPr>
          <w:p w:rsidR="001A61A8" w:rsidRPr="001A61A8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1A61A8" w:rsidRPr="001A61A8" w:rsidRDefault="001A61A8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61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1A61A8" w:rsidRPr="001A61A8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1A61A8" w:rsidRPr="001A61A8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A61A8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</w:tr>
      <w:tr w:rsidR="001A61A8" w:rsidRPr="003334E8" w:rsidTr="00F13E8E">
        <w:tc>
          <w:tcPr>
            <w:tcW w:w="2079" w:type="pct"/>
            <w:shd w:val="clear" w:color="auto" w:fill="FFFFFF"/>
          </w:tcPr>
          <w:p w:rsidR="001A61A8" w:rsidRPr="005B4E9A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5B4E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A61A8" w:rsidRPr="005B4E9A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1A61A8" w:rsidRPr="005B4E9A" w:rsidRDefault="001A61A8" w:rsidP="001A61A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5B4E9A" w:rsidRDefault="001A61A8" w:rsidP="001A61A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1A8" w:rsidRPr="003334E8" w:rsidTr="00275744">
        <w:tc>
          <w:tcPr>
            <w:tcW w:w="2079" w:type="pct"/>
            <w:shd w:val="clear" w:color="auto" w:fill="FFFFFF"/>
          </w:tcPr>
          <w:p w:rsidR="001A61A8" w:rsidRPr="005B4E9A" w:rsidRDefault="001A61A8" w:rsidP="001A61A8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:rsidR="001A61A8" w:rsidRPr="005B4E9A" w:rsidRDefault="00275744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44,857</w:t>
            </w:r>
          </w:p>
        </w:tc>
        <w:tc>
          <w:tcPr>
            <w:tcW w:w="131" w:type="pct"/>
            <w:shd w:val="clear" w:color="auto" w:fill="auto"/>
          </w:tcPr>
          <w:p w:rsidR="001A61A8" w:rsidRPr="005B4E9A" w:rsidRDefault="001A61A8" w:rsidP="001A61A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1A61A8" w:rsidRPr="006044D3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4D3">
              <w:rPr>
                <w:rFonts w:ascii="Angsana New" w:hAnsi="Angsana New"/>
                <w:sz w:val="30"/>
                <w:szCs w:val="30"/>
                <w:lang w:val="en-US"/>
              </w:rPr>
              <w:t>26,77</w:t>
            </w:r>
            <w:r w:rsidR="006044D3" w:rsidRPr="006044D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:rsidR="001A61A8" w:rsidRPr="005B4E9A" w:rsidRDefault="001A61A8" w:rsidP="001A61A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1A61A8" w:rsidRPr="005B4E9A" w:rsidRDefault="00275744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42,020</w:t>
            </w: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5B4E9A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</w:t>
            </w:r>
            <w:r w:rsidR="00E904EF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1A61A8" w:rsidRPr="003334E8" w:rsidTr="00275744">
        <w:tc>
          <w:tcPr>
            <w:tcW w:w="2079" w:type="pct"/>
            <w:shd w:val="clear" w:color="auto" w:fill="FFFFFF"/>
          </w:tcPr>
          <w:p w:rsidR="001A61A8" w:rsidRPr="005B4E9A" w:rsidRDefault="001A61A8" w:rsidP="001A61A8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6" w:type="pct"/>
            <w:shd w:val="clear" w:color="auto" w:fill="auto"/>
          </w:tcPr>
          <w:p w:rsidR="001A61A8" w:rsidRPr="005B4E9A" w:rsidRDefault="00275744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  <w:tc>
          <w:tcPr>
            <w:tcW w:w="131" w:type="pct"/>
            <w:shd w:val="clear" w:color="auto" w:fill="auto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shd w:val="clear" w:color="auto" w:fill="auto"/>
          </w:tcPr>
          <w:p w:rsidR="001A61A8" w:rsidRPr="006044D3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4D3">
              <w:rPr>
                <w:rFonts w:ascii="Angsana New" w:hAnsi="Angsana New"/>
                <w:sz w:val="30"/>
                <w:szCs w:val="30"/>
                <w:lang w:val="en-US"/>
              </w:rPr>
              <w:t>1,061</w:t>
            </w:r>
          </w:p>
        </w:tc>
        <w:tc>
          <w:tcPr>
            <w:tcW w:w="130" w:type="pct"/>
            <w:shd w:val="clear" w:color="auto" w:fill="auto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shd w:val="clear" w:color="auto" w:fill="auto"/>
          </w:tcPr>
          <w:p w:rsidR="001A61A8" w:rsidRPr="005B4E9A" w:rsidRDefault="00275744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5B4E9A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1,061</w:t>
            </w:r>
          </w:p>
        </w:tc>
      </w:tr>
      <w:tr w:rsidR="001A61A8" w:rsidRPr="003334E8" w:rsidTr="00275744">
        <w:tc>
          <w:tcPr>
            <w:tcW w:w="2079" w:type="pct"/>
            <w:shd w:val="clear" w:color="auto" w:fill="FFFFFF"/>
          </w:tcPr>
          <w:p w:rsidR="001A61A8" w:rsidRPr="005B4E9A" w:rsidRDefault="001A61A8" w:rsidP="001A61A8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1A8" w:rsidRPr="005B4E9A" w:rsidRDefault="00275744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46,110</w:t>
            </w:r>
          </w:p>
        </w:tc>
        <w:tc>
          <w:tcPr>
            <w:tcW w:w="131" w:type="pct"/>
            <w:shd w:val="clear" w:color="auto" w:fill="auto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1A8" w:rsidRPr="006044D3" w:rsidRDefault="001A61A8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44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27,83</w:t>
            </w:r>
            <w:r w:rsidR="006044D3" w:rsidRPr="006044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1A8" w:rsidRPr="005B4E9A" w:rsidRDefault="00275744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43,273</w:t>
            </w: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:rsidR="001A61A8" w:rsidRPr="005B4E9A" w:rsidRDefault="001A61A8" w:rsidP="00E904EF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26,15</w:t>
            </w:r>
            <w:r w:rsidR="00E904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A61A8" w:rsidRPr="003334E8" w:rsidTr="00F13E8E">
        <w:trPr>
          <w:trHeight w:val="314"/>
        </w:trPr>
        <w:tc>
          <w:tcPr>
            <w:tcW w:w="2079" w:type="pct"/>
          </w:tcPr>
          <w:p w:rsidR="001A61A8" w:rsidRPr="005B4E9A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61A8" w:rsidRPr="003334E8" w:rsidTr="00F13E8E">
        <w:tc>
          <w:tcPr>
            <w:tcW w:w="2079" w:type="pct"/>
          </w:tcPr>
          <w:p w:rsidR="001A61A8" w:rsidRPr="005B4E9A" w:rsidRDefault="001A61A8" w:rsidP="001A61A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B4E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6" w:type="pct"/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5B4E9A" w:rsidRDefault="001A61A8" w:rsidP="001A61A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1A8" w:rsidRPr="003334E8" w:rsidTr="00511931">
        <w:tc>
          <w:tcPr>
            <w:tcW w:w="2079" w:type="pct"/>
          </w:tcPr>
          <w:p w:rsidR="001A61A8" w:rsidRPr="005B4E9A" w:rsidRDefault="001A61A8" w:rsidP="001A61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  <w:shd w:val="clear" w:color="auto" w:fill="auto"/>
          </w:tcPr>
          <w:p w:rsidR="001A61A8" w:rsidRPr="005B4E9A" w:rsidRDefault="006044D3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31" w:type="pct"/>
          </w:tcPr>
          <w:p w:rsidR="001A61A8" w:rsidRPr="005B4E9A" w:rsidRDefault="001A61A8" w:rsidP="001A61A8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A61A8" w:rsidRPr="005B4E9A" w:rsidRDefault="006044D3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7574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1A61A8" w:rsidRPr="005B4E9A" w:rsidRDefault="006044D3" w:rsidP="001A61A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" w:type="pct"/>
          </w:tcPr>
          <w:p w:rsidR="001A61A8" w:rsidRPr="005B4E9A" w:rsidRDefault="001A61A8" w:rsidP="001A61A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1A61A8" w:rsidRPr="005B4E9A" w:rsidRDefault="001A61A8" w:rsidP="001A61A8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074B0" w:rsidRPr="003334E8" w:rsidTr="00511931">
        <w:tc>
          <w:tcPr>
            <w:tcW w:w="2079" w:type="pct"/>
          </w:tcPr>
          <w:p w:rsidR="00F074B0" w:rsidRPr="005B4E9A" w:rsidRDefault="00F074B0" w:rsidP="00F074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  <w:shd w:val="clear" w:color="auto" w:fill="auto"/>
          </w:tcPr>
          <w:p w:rsidR="00F074B0" w:rsidRPr="00F144C9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F074B0" w:rsidRPr="003334E8" w:rsidTr="00F13E8E">
        <w:tc>
          <w:tcPr>
            <w:tcW w:w="2079" w:type="pct"/>
          </w:tcPr>
          <w:p w:rsidR="00F074B0" w:rsidRPr="005B4E9A" w:rsidRDefault="00F074B0" w:rsidP="00F074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106,162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8B0FD2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0F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106,162</w:t>
            </w:r>
          </w:p>
        </w:tc>
      </w:tr>
      <w:tr w:rsidR="00F074B0" w:rsidRPr="003334E8" w:rsidTr="00F13E8E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</w:tr>
      <w:tr w:rsidR="00F074B0" w:rsidRPr="00B43C0E" w:rsidTr="00F13E8E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4F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</w:tcPr>
          <w:p w:rsidR="00F074B0" w:rsidRPr="00F144C9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5,359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F074B0" w:rsidRPr="00F144C9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6" w:type="pct"/>
          </w:tcPr>
          <w:p w:rsidR="00F074B0" w:rsidRPr="00F144C9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5,612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B43C0E" w:rsidTr="00F13E8E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4B6E42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4B6E42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4B6E42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4B6E42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96" w:type="pct"/>
          </w:tcPr>
          <w:p w:rsidR="00F074B0" w:rsidRPr="00F144C9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B4E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74B0" w:rsidRPr="00B43C0E" w:rsidTr="00F13E8E">
        <w:tc>
          <w:tcPr>
            <w:tcW w:w="2079" w:type="pct"/>
          </w:tcPr>
          <w:p w:rsidR="00F074B0" w:rsidRPr="005B4E9A" w:rsidRDefault="00F074B0" w:rsidP="00F074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</w:tcPr>
          <w:p w:rsidR="00F074B0" w:rsidRPr="00F144C9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B43C0E" w:rsidTr="00F13E8E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F074B0" w:rsidRPr="00F144C9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F144C9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F732E" w:rsidRDefault="00DF732E" w:rsidP="00F8469A">
      <w:pPr>
        <w:pStyle w:val="BodyText2"/>
        <w:tabs>
          <w:tab w:val="left" w:pos="540"/>
        </w:tabs>
        <w:ind w:right="18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4"/>
        <w:gridCol w:w="238"/>
        <w:gridCol w:w="1114"/>
        <w:gridCol w:w="236"/>
        <w:gridCol w:w="1202"/>
        <w:gridCol w:w="236"/>
        <w:gridCol w:w="1200"/>
      </w:tblGrid>
      <w:tr w:rsidR="00B21514" w:rsidRPr="003334E8" w:rsidTr="003F637B">
        <w:trPr>
          <w:tblHeader/>
        </w:trPr>
        <w:tc>
          <w:tcPr>
            <w:tcW w:w="2079" w:type="pct"/>
          </w:tcPr>
          <w:p w:rsidR="00B21514" w:rsidRPr="003334E8" w:rsidRDefault="00B21514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14" w:rsidRPr="003334E8" w:rsidTr="003F637B">
        <w:trPr>
          <w:tblHeader/>
        </w:trPr>
        <w:tc>
          <w:tcPr>
            <w:tcW w:w="2079" w:type="pct"/>
          </w:tcPr>
          <w:p w:rsidR="00B21514" w:rsidRPr="003334E8" w:rsidRDefault="00B21514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D67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F13E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162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6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21514" w:rsidRPr="003334E8" w:rsidTr="003F637B">
        <w:trPr>
          <w:tblHeader/>
        </w:trPr>
        <w:tc>
          <w:tcPr>
            <w:tcW w:w="2079" w:type="pct"/>
          </w:tcPr>
          <w:p w:rsidR="00B21514" w:rsidRPr="003334E8" w:rsidRDefault="00B21514" w:rsidP="003F63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1" w:type="pct"/>
            <w:gridSpan w:val="7"/>
          </w:tcPr>
          <w:p w:rsidR="00B21514" w:rsidRPr="003334E8" w:rsidRDefault="00B21514" w:rsidP="003F637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6914" w:rsidRPr="003334E8" w:rsidTr="003F637B">
        <w:tc>
          <w:tcPr>
            <w:tcW w:w="2079" w:type="pct"/>
          </w:tcPr>
          <w:p w:rsidR="00C86914" w:rsidRPr="003334E8" w:rsidRDefault="00C86914" w:rsidP="003F637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96" w:type="pct"/>
          </w:tcPr>
          <w:p w:rsidR="00C86914" w:rsidRPr="003334E8" w:rsidRDefault="00C869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C86914" w:rsidRPr="003334E8" w:rsidRDefault="00C869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C86914" w:rsidRPr="003334E8" w:rsidRDefault="00C869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C86914" w:rsidRPr="003334E8" w:rsidRDefault="00C869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C86914" w:rsidRPr="003334E8" w:rsidRDefault="00C869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C86914" w:rsidRPr="003334E8" w:rsidRDefault="00C86914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C86914" w:rsidRPr="003334E8" w:rsidRDefault="00C86914" w:rsidP="003F637B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514" w:rsidRPr="003334E8" w:rsidTr="003F637B">
        <w:tc>
          <w:tcPr>
            <w:tcW w:w="2079" w:type="pct"/>
          </w:tcPr>
          <w:p w:rsidR="00B21514" w:rsidRPr="003334E8" w:rsidRDefault="00B21514" w:rsidP="003F637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B21514" w:rsidRPr="003334E8" w:rsidRDefault="00B21514" w:rsidP="003F637B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67DD" w:rsidRPr="003334E8" w:rsidTr="003F637B">
        <w:tc>
          <w:tcPr>
            <w:tcW w:w="2079" w:type="pct"/>
          </w:tcPr>
          <w:p w:rsidR="001D67DD" w:rsidRPr="003334E8" w:rsidRDefault="001D67DD" w:rsidP="001D67D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1D67DD" w:rsidRPr="003334E8" w:rsidRDefault="001D67DD" w:rsidP="001D67DD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D67DD" w:rsidRPr="003334E8" w:rsidRDefault="001D67DD" w:rsidP="001D67DD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D67DD" w:rsidRPr="003334E8" w:rsidRDefault="00E904EF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8,264,668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D67DD" w:rsidRPr="001D67DD" w:rsidRDefault="001D67DD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8,917,909</w:t>
            </w:r>
          </w:p>
        </w:tc>
      </w:tr>
      <w:tr w:rsidR="001D67DD" w:rsidRPr="003334E8" w:rsidTr="003F637B">
        <w:tc>
          <w:tcPr>
            <w:tcW w:w="2079" w:type="pct"/>
          </w:tcPr>
          <w:p w:rsidR="001D67DD" w:rsidRPr="003334E8" w:rsidRDefault="001D67DD" w:rsidP="001D67D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1D67DD" w:rsidRPr="003334E8" w:rsidRDefault="001D67DD" w:rsidP="001D67DD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D67DD" w:rsidRPr="003334E8" w:rsidRDefault="001D67DD" w:rsidP="001D67DD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D67DD" w:rsidRPr="003334E8" w:rsidRDefault="00E904EF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3,437,180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D67DD" w:rsidRPr="001D67DD" w:rsidRDefault="001D67DD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3,062,831</w:t>
            </w:r>
          </w:p>
        </w:tc>
      </w:tr>
      <w:tr w:rsidR="001D67DD" w:rsidRPr="003334E8" w:rsidTr="003F637B">
        <w:tc>
          <w:tcPr>
            <w:tcW w:w="2079" w:type="pct"/>
          </w:tcPr>
          <w:p w:rsidR="001D67DD" w:rsidRPr="003334E8" w:rsidRDefault="001D67DD" w:rsidP="001D67D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1D67DD" w:rsidRPr="003334E8" w:rsidRDefault="001D67DD" w:rsidP="001D67DD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D67DD" w:rsidRPr="003334E8" w:rsidRDefault="001D67DD" w:rsidP="001D67DD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D67DD" w:rsidRPr="003334E8" w:rsidRDefault="00E904EF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1,684,757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D67DD" w:rsidRPr="001D67DD" w:rsidRDefault="001D67DD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530,136</w:t>
            </w:r>
          </w:p>
        </w:tc>
      </w:tr>
      <w:tr w:rsidR="001D67DD" w:rsidRPr="003334E8" w:rsidTr="003F637B">
        <w:tc>
          <w:tcPr>
            <w:tcW w:w="2079" w:type="pct"/>
          </w:tcPr>
          <w:p w:rsidR="001D67DD" w:rsidRPr="003334E8" w:rsidRDefault="0045108E" w:rsidP="001D67D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="001D67DD" w:rsidRPr="003334E8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96" w:type="pct"/>
          </w:tcPr>
          <w:p w:rsidR="001D67DD" w:rsidRPr="003334E8" w:rsidRDefault="001D67DD" w:rsidP="001D67DD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1D67DD" w:rsidRPr="003334E8" w:rsidRDefault="001D67DD" w:rsidP="001D67DD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1D67DD" w:rsidRPr="003334E8" w:rsidRDefault="00E904EF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56,413</w:t>
            </w:r>
          </w:p>
        </w:tc>
        <w:tc>
          <w:tcPr>
            <w:tcW w:w="130" w:type="pct"/>
          </w:tcPr>
          <w:p w:rsidR="001D67DD" w:rsidRPr="003334E8" w:rsidRDefault="001D67DD" w:rsidP="001D67D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1D67DD" w:rsidRPr="001D67DD" w:rsidRDefault="001D67DD" w:rsidP="001D67D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52,173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2C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166,559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6,798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5,998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4,468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48,551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170,659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165,041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20,713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10,203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27,202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15,188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7,985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174700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7,067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0D3B3A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24115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2,298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1D67DD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3,019</w:t>
            </w: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F13E8E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9,123</w:t>
            </w:r>
          </w:p>
        </w:tc>
        <w:tc>
          <w:tcPr>
            <w:tcW w:w="130" w:type="pct"/>
          </w:tcPr>
          <w:p w:rsidR="00E904EF" w:rsidRPr="00F13E8E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0" w:type="pct"/>
          </w:tcPr>
          <w:p w:rsidR="00E904EF" w:rsidRPr="00511931" w:rsidRDefault="00E904EF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9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4EF" w:rsidRPr="003334E8" w:rsidTr="00AC0C49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E904EF" w:rsidRPr="00F13E8E" w:rsidRDefault="00AC0C49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  <w:tc>
          <w:tcPr>
            <w:tcW w:w="130" w:type="pct"/>
          </w:tcPr>
          <w:p w:rsidR="00E904EF" w:rsidRPr="00F13E8E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0" w:type="pct"/>
          </w:tcPr>
          <w:p w:rsidR="00E904EF" w:rsidRPr="00511931" w:rsidRDefault="00E904EF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9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4EF" w:rsidRPr="003334E8" w:rsidTr="003F637B">
        <w:trPr>
          <w:trHeight w:val="335"/>
        </w:trPr>
        <w:tc>
          <w:tcPr>
            <w:tcW w:w="2079" w:type="pct"/>
          </w:tcPr>
          <w:p w:rsidR="00E904EF" w:rsidRPr="00435CBD" w:rsidRDefault="00E904EF" w:rsidP="00E904E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E904EF" w:rsidRPr="000464CB" w:rsidRDefault="00E904EF" w:rsidP="00E904E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E904EF" w:rsidRPr="000464CB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3" w:type="pct"/>
          </w:tcPr>
          <w:p w:rsidR="00E904EF" w:rsidRPr="000464CB" w:rsidRDefault="00E904EF" w:rsidP="00E904E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E904EF" w:rsidRPr="000464CB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</w:tcPr>
          <w:p w:rsidR="00E904EF" w:rsidRPr="000464CB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</w:tcPr>
          <w:p w:rsidR="00E904EF" w:rsidRPr="000464CB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E904EF" w:rsidRPr="000464CB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21BFC" w:rsidRPr="003334E8" w:rsidTr="003F637B">
        <w:trPr>
          <w:trHeight w:val="335"/>
        </w:trPr>
        <w:tc>
          <w:tcPr>
            <w:tcW w:w="2079" w:type="pct"/>
          </w:tcPr>
          <w:p w:rsidR="00121BFC" w:rsidRPr="00435CBD" w:rsidRDefault="00121BFC" w:rsidP="00E904E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121BFC" w:rsidRPr="000464CB" w:rsidRDefault="00121BFC" w:rsidP="00E904E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121BFC" w:rsidRPr="000464CB" w:rsidRDefault="00121BFC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3" w:type="pct"/>
          </w:tcPr>
          <w:p w:rsidR="00121BFC" w:rsidRPr="000464CB" w:rsidRDefault="00121BFC" w:rsidP="00E904E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121BFC" w:rsidRPr="000464CB" w:rsidRDefault="00121BFC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</w:tcPr>
          <w:p w:rsidR="00121BFC" w:rsidRPr="000464CB" w:rsidRDefault="00121BFC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</w:tcPr>
          <w:p w:rsidR="00121BFC" w:rsidRPr="000464CB" w:rsidRDefault="00121BFC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121BFC" w:rsidRPr="000464CB" w:rsidRDefault="00121BFC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904EF" w:rsidRPr="003334E8" w:rsidTr="003F637B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E904EF" w:rsidRPr="003334E8" w:rsidRDefault="00E904EF" w:rsidP="00E904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904EF" w:rsidRPr="003334E8" w:rsidRDefault="00E904EF" w:rsidP="00E904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04EF" w:rsidRPr="003334E8" w:rsidTr="00491642">
        <w:tc>
          <w:tcPr>
            <w:tcW w:w="2079" w:type="pct"/>
          </w:tcPr>
          <w:p w:rsidR="00E904EF" w:rsidRPr="003334E8" w:rsidRDefault="00E904EF" w:rsidP="00E904E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E904EF" w:rsidRPr="00E27908" w:rsidRDefault="00121BFC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350,986</w:t>
            </w:r>
          </w:p>
        </w:tc>
        <w:tc>
          <w:tcPr>
            <w:tcW w:w="131" w:type="pct"/>
          </w:tcPr>
          <w:p w:rsidR="00E904EF" w:rsidRPr="003334E8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904EF" w:rsidRPr="000D3B3A" w:rsidRDefault="00121BFC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294,810</w:t>
            </w:r>
          </w:p>
        </w:tc>
        <w:tc>
          <w:tcPr>
            <w:tcW w:w="130" w:type="pct"/>
            <w:shd w:val="clear" w:color="auto" w:fill="auto"/>
          </w:tcPr>
          <w:p w:rsidR="00E904EF" w:rsidRPr="000D3B3A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E904EF" w:rsidRPr="000D3B3A" w:rsidRDefault="00121BFC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2,621,635</w:t>
            </w:r>
          </w:p>
        </w:tc>
        <w:tc>
          <w:tcPr>
            <w:tcW w:w="130" w:type="pct"/>
            <w:shd w:val="clear" w:color="auto" w:fill="auto"/>
          </w:tcPr>
          <w:p w:rsidR="00E904EF" w:rsidRPr="000D3B3A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E904EF" w:rsidRPr="002C1565" w:rsidRDefault="00E904EF" w:rsidP="00E904E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C1565">
              <w:rPr>
                <w:rFonts w:ascii="Angsana New" w:hAnsi="Angsana New"/>
                <w:sz w:val="30"/>
                <w:szCs w:val="30"/>
                <w:lang w:val="en-US"/>
              </w:rPr>
              <w:t>2,624,455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F074B0" w:rsidRPr="00D12167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795,176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D67DD">
              <w:rPr>
                <w:rFonts w:ascii="Angsana New" w:hAnsi="Angsana New"/>
                <w:sz w:val="30"/>
                <w:szCs w:val="30"/>
              </w:rPr>
              <w:t>637,734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203,159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144,292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37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F074B0" w:rsidRPr="000D3B3A" w:rsidRDefault="00F074B0" w:rsidP="00F074B0">
            <w:pPr>
              <w:pStyle w:val="BodyText"/>
              <w:tabs>
                <w:tab w:val="decimal" w:pos="64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0D3B3A" w:rsidRDefault="00F074B0" w:rsidP="00F074B0">
            <w:pPr>
              <w:pStyle w:val="BodyText"/>
              <w:tabs>
                <w:tab w:val="decimal" w:pos="64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156,000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F9663E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</w:pPr>
            <w:r w:rsidRPr="008A71C1">
              <w:t>1,</w:t>
            </w:r>
            <w:r w:rsidRPr="001D67DD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1,215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30,007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37,464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23,181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20,924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1D67DD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7D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435CBD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1,245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3334E8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3334E8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193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18,770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CC171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20,855</w:t>
            </w:r>
          </w:p>
        </w:tc>
      </w:tr>
      <w:tr w:rsidR="00F074B0" w:rsidRPr="003334E8" w:rsidTr="00491642">
        <w:tc>
          <w:tcPr>
            <w:tcW w:w="2079" w:type="pct"/>
          </w:tcPr>
          <w:p w:rsidR="00F074B0" w:rsidRPr="00435CBD" w:rsidRDefault="00F074B0" w:rsidP="00F074B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0464CB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4B0" w:rsidRPr="003334E8" w:rsidTr="00491642">
        <w:tc>
          <w:tcPr>
            <w:tcW w:w="2079" w:type="pct"/>
            <w:shd w:val="clear" w:color="auto" w:fill="FFFFFF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491642">
        <w:tc>
          <w:tcPr>
            <w:tcW w:w="2079" w:type="pct"/>
            <w:shd w:val="clear" w:color="auto" w:fill="FFFFFF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7,700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AD1683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8,260</w:t>
            </w:r>
          </w:p>
        </w:tc>
        <w:tc>
          <w:tcPr>
            <w:tcW w:w="130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0D3B3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  <w:tc>
          <w:tcPr>
            <w:tcW w:w="130" w:type="pct"/>
            <w:shd w:val="clear" w:color="auto" w:fill="auto"/>
          </w:tcPr>
          <w:p w:rsidR="00F074B0" w:rsidRPr="000D3B3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0D3B3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</w:tr>
      <w:tr w:rsidR="00F074B0" w:rsidRPr="003334E8" w:rsidTr="00491642">
        <w:tc>
          <w:tcPr>
            <w:tcW w:w="2079" w:type="pct"/>
            <w:shd w:val="clear" w:color="auto" w:fill="FFFFFF"/>
          </w:tcPr>
          <w:p w:rsidR="00F074B0" w:rsidRPr="00B21514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8,076</w:t>
            </w:r>
          </w:p>
        </w:tc>
        <w:tc>
          <w:tcPr>
            <w:tcW w:w="130" w:type="pct"/>
            <w:shd w:val="clear" w:color="auto" w:fill="auto"/>
          </w:tcPr>
          <w:p w:rsidR="00F074B0" w:rsidRPr="00123A0A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30" w:type="pct"/>
            <w:shd w:val="clear" w:color="auto" w:fill="auto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8,076</w:t>
            </w:r>
          </w:p>
        </w:tc>
      </w:tr>
      <w:tr w:rsidR="00F074B0" w:rsidRPr="003334E8" w:rsidTr="00E914A6">
        <w:tc>
          <w:tcPr>
            <w:tcW w:w="2079" w:type="pct"/>
            <w:shd w:val="clear" w:color="auto" w:fill="FFFFFF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514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6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30" w:type="pct"/>
            <w:shd w:val="clear" w:color="auto" w:fill="auto"/>
          </w:tcPr>
          <w:p w:rsidR="00F074B0" w:rsidRPr="00123A0A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E914A6" w:rsidRDefault="00F074B0" w:rsidP="004B6E42">
            <w:pPr>
              <w:pStyle w:val="BodyText"/>
              <w:spacing w:after="0"/>
              <w:ind w:left="-108" w:right="2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6E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F074B0" w:rsidRPr="003334E8" w:rsidTr="003F637B">
        <w:tc>
          <w:tcPr>
            <w:tcW w:w="2079" w:type="pct"/>
            <w:shd w:val="clear" w:color="auto" w:fill="FFFFFF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123A0A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123A0A" w:rsidRDefault="00F074B0" w:rsidP="00F074B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0257C4" w:rsidTr="00275744">
        <w:tc>
          <w:tcPr>
            <w:tcW w:w="2079" w:type="pct"/>
            <w:shd w:val="clear" w:color="auto" w:fill="FFFFFF"/>
          </w:tcPr>
          <w:p w:rsidR="00F074B0" w:rsidRPr="003334E8" w:rsidRDefault="00F074B0" w:rsidP="00F074B0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157,680</w:t>
            </w:r>
          </w:p>
        </w:tc>
        <w:tc>
          <w:tcPr>
            <w:tcW w:w="131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744">
              <w:rPr>
                <w:rFonts w:ascii="Angsana New" w:hAnsi="Angsana New"/>
                <w:sz w:val="30"/>
                <w:szCs w:val="30"/>
                <w:lang w:val="en-US"/>
              </w:rPr>
              <w:t>112,625</w:t>
            </w:r>
          </w:p>
        </w:tc>
        <w:tc>
          <w:tcPr>
            <w:tcW w:w="130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147,210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105,801</w:t>
            </w:r>
          </w:p>
        </w:tc>
      </w:tr>
      <w:tr w:rsidR="00F074B0" w:rsidRPr="003334E8" w:rsidTr="00275744">
        <w:tc>
          <w:tcPr>
            <w:tcW w:w="2079" w:type="pct"/>
            <w:shd w:val="clear" w:color="auto" w:fill="FFFFFF"/>
          </w:tcPr>
          <w:p w:rsidR="00F074B0" w:rsidRPr="003334E8" w:rsidRDefault="00F074B0" w:rsidP="00F074B0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6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3,759</w:t>
            </w:r>
          </w:p>
        </w:tc>
        <w:tc>
          <w:tcPr>
            <w:tcW w:w="131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744">
              <w:rPr>
                <w:rFonts w:ascii="Angsana New" w:hAnsi="Angsana New"/>
                <w:sz w:val="30"/>
                <w:szCs w:val="30"/>
                <w:lang w:val="en-US"/>
              </w:rPr>
              <w:t>3,181</w:t>
            </w:r>
          </w:p>
        </w:tc>
        <w:tc>
          <w:tcPr>
            <w:tcW w:w="130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3,759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3,181</w:t>
            </w:r>
          </w:p>
        </w:tc>
      </w:tr>
      <w:tr w:rsidR="00F074B0" w:rsidRPr="003334E8" w:rsidTr="00275744">
        <w:tc>
          <w:tcPr>
            <w:tcW w:w="2079" w:type="pct"/>
            <w:shd w:val="clear" w:color="auto" w:fill="FFFFFF"/>
          </w:tcPr>
          <w:p w:rsidR="00F074B0" w:rsidRPr="003334E8" w:rsidRDefault="00F074B0" w:rsidP="00F074B0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161,439</w:t>
            </w:r>
          </w:p>
        </w:tc>
        <w:tc>
          <w:tcPr>
            <w:tcW w:w="131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57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115,806</w:t>
            </w:r>
          </w:p>
        </w:tc>
        <w:tc>
          <w:tcPr>
            <w:tcW w:w="130" w:type="pct"/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74B0" w:rsidRPr="00275744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150,969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108,982</w:t>
            </w:r>
          </w:p>
        </w:tc>
      </w:tr>
      <w:tr w:rsidR="00F074B0" w:rsidRPr="003334E8" w:rsidTr="003F637B">
        <w:trPr>
          <w:trHeight w:val="314"/>
        </w:trPr>
        <w:tc>
          <w:tcPr>
            <w:tcW w:w="2079" w:type="pct"/>
          </w:tcPr>
          <w:p w:rsidR="00F074B0" w:rsidRPr="00435CBD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F074B0" w:rsidRPr="008061C1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F074B0" w:rsidRPr="008061C1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F074B0" w:rsidRPr="00123A0A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F074B0" w:rsidRPr="00123A0A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F074B0" w:rsidRPr="00123A0A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Pr="00123A0A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123A0A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123A0A" w:rsidRDefault="00F074B0" w:rsidP="00F074B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491642">
        <w:tc>
          <w:tcPr>
            <w:tcW w:w="2079" w:type="pct"/>
          </w:tcPr>
          <w:p w:rsidR="00F074B0" w:rsidRPr="003334E8" w:rsidRDefault="00F074B0" w:rsidP="00F074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6" w:type="pct"/>
            <w:shd w:val="clear" w:color="auto" w:fill="auto"/>
          </w:tcPr>
          <w:p w:rsidR="00F074B0" w:rsidRPr="00E2790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F074B0" w:rsidRPr="002E667F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1642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E667F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F074B0" w:rsidRPr="003334E8" w:rsidTr="00F074B0">
        <w:tc>
          <w:tcPr>
            <w:tcW w:w="2079" w:type="pct"/>
          </w:tcPr>
          <w:p w:rsidR="00F074B0" w:rsidRDefault="00F074B0" w:rsidP="00F074B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34,034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208,537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34,034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E667F">
              <w:rPr>
                <w:rFonts w:ascii="Angsana New" w:hAnsi="Angsana New"/>
                <w:sz w:val="30"/>
                <w:szCs w:val="30"/>
              </w:rPr>
              <w:t>208,537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3,299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5,192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123A0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3,149</w:t>
            </w:r>
          </w:p>
        </w:tc>
        <w:tc>
          <w:tcPr>
            <w:tcW w:w="130" w:type="pct"/>
          </w:tcPr>
          <w:p w:rsidR="00F074B0" w:rsidRPr="00123A0A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E667F">
              <w:rPr>
                <w:rFonts w:ascii="Angsana New" w:hAnsi="Angsana New"/>
                <w:sz w:val="30"/>
                <w:szCs w:val="30"/>
              </w:rPr>
              <w:t>5,192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4,300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E667F">
              <w:rPr>
                <w:rFonts w:ascii="Angsana New" w:hAnsi="Angsana New"/>
                <w:sz w:val="30"/>
                <w:szCs w:val="30"/>
              </w:rPr>
              <w:t>4,300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18,631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3334E8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3334E8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3334E8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2E667F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96" w:type="pct"/>
          </w:tcPr>
          <w:p w:rsidR="00F074B0" w:rsidRPr="003334E8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1" w:type="pct"/>
          </w:tcPr>
          <w:p w:rsidR="00F074B0" w:rsidRPr="003334E8" w:rsidRDefault="00F074B0" w:rsidP="00F074B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3334E8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3334E8" w:rsidRDefault="00F074B0" w:rsidP="00F074B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4B6E42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3F637B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B4E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Default="00F074B0" w:rsidP="00F074B0">
            <w:pPr>
              <w:pStyle w:val="BodyText"/>
              <w:tabs>
                <w:tab w:val="decimal" w:pos="55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F074B0" w:rsidRPr="004B6E42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4B0" w:rsidRPr="003334E8" w:rsidTr="003F637B">
        <w:tc>
          <w:tcPr>
            <w:tcW w:w="2079" w:type="pct"/>
          </w:tcPr>
          <w:p w:rsidR="00F074B0" w:rsidRPr="005B4E9A" w:rsidRDefault="00F074B0" w:rsidP="00F074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Pr="002D59C1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D59C1">
              <w:rPr>
                <w:rFonts w:ascii="Angsana New" w:hAnsi="Angsana New"/>
                <w:sz w:val="30"/>
                <w:szCs w:val="30"/>
              </w:rPr>
              <w:t>12,624</w:t>
            </w:r>
          </w:p>
        </w:tc>
        <w:tc>
          <w:tcPr>
            <w:tcW w:w="130" w:type="pct"/>
          </w:tcPr>
          <w:p w:rsidR="00F074B0" w:rsidRPr="002D59C1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3334E8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4B0" w:rsidRPr="003334E8" w:rsidTr="003F637B">
        <w:tc>
          <w:tcPr>
            <w:tcW w:w="2079" w:type="pct"/>
          </w:tcPr>
          <w:p w:rsidR="00F074B0" w:rsidRPr="005B4E9A" w:rsidRDefault="00F074B0" w:rsidP="00F074B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2,943</w:t>
            </w:r>
          </w:p>
        </w:tc>
        <w:tc>
          <w:tcPr>
            <w:tcW w:w="131" w:type="pct"/>
          </w:tcPr>
          <w:p w:rsidR="00F074B0" w:rsidRPr="005B4E9A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F074B0" w:rsidRPr="002D59C1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D59C1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30" w:type="pct"/>
          </w:tcPr>
          <w:p w:rsidR="00F074B0" w:rsidRPr="002D59C1" w:rsidRDefault="00F074B0" w:rsidP="00F074B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F074B0" w:rsidRPr="003334E8" w:rsidRDefault="00F074B0" w:rsidP="00F074B0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074B0" w:rsidRPr="003334E8" w:rsidRDefault="00F074B0" w:rsidP="00F074B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F074B0" w:rsidRPr="003334E8" w:rsidRDefault="00F074B0" w:rsidP="004B6E42">
            <w:pPr>
              <w:pStyle w:val="BodyText"/>
              <w:spacing w:after="0"/>
              <w:ind w:left="-108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074B0" w:rsidRDefault="00DF732E" w:rsidP="00F8469A">
      <w:pPr>
        <w:pStyle w:val="BodyText2"/>
        <w:tabs>
          <w:tab w:val="left" w:pos="540"/>
        </w:tabs>
        <w:ind w:right="18"/>
      </w:pPr>
      <w:r>
        <w:rPr>
          <w:cs/>
        </w:rPr>
        <w:tab/>
      </w:r>
    </w:p>
    <w:p w:rsidR="00B67D8D" w:rsidRDefault="00F074B0" w:rsidP="00F8469A">
      <w:pPr>
        <w:pStyle w:val="BodyText2"/>
        <w:tabs>
          <w:tab w:val="left" w:pos="540"/>
        </w:tabs>
        <w:ind w:right="18"/>
      </w:pPr>
      <w:r>
        <w:rPr>
          <w:cs/>
        </w:rPr>
        <w:tab/>
      </w:r>
      <w:r w:rsidR="00B67D8D" w:rsidRPr="003334E8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3334E8">
        <w:t xml:space="preserve"> </w:t>
      </w:r>
      <w:r w:rsidR="000C3249">
        <w:rPr>
          <w:lang w:val="en-US"/>
        </w:rPr>
        <w:t xml:space="preserve">30 </w:t>
      </w:r>
      <w:r w:rsidR="00C16240">
        <w:rPr>
          <w:rFonts w:hint="cs"/>
          <w:cs/>
          <w:lang w:val="en-US"/>
        </w:rPr>
        <w:t>กันยายน</w:t>
      </w:r>
      <w:r w:rsidR="00F51EBA" w:rsidRPr="003334E8">
        <w:rPr>
          <w:cs/>
        </w:rPr>
        <w:t xml:space="preserve"> </w:t>
      </w:r>
      <w:r w:rsidR="00F51EBA" w:rsidRPr="003334E8">
        <w:t>25</w:t>
      </w:r>
      <w:r w:rsidR="00ED1460" w:rsidRPr="003334E8">
        <w:t>6</w:t>
      </w:r>
      <w:r w:rsidR="00CF709A">
        <w:t xml:space="preserve">1 </w:t>
      </w:r>
      <w:r w:rsidR="00F51EBA" w:rsidRPr="003334E8">
        <w:rPr>
          <w:cs/>
        </w:rPr>
        <w:t>และ</w:t>
      </w:r>
      <w:r w:rsidR="00F51EBA" w:rsidRPr="003334E8">
        <w:t xml:space="preserve"> 31 </w:t>
      </w:r>
      <w:r w:rsidR="00F51EBA" w:rsidRPr="003334E8">
        <w:rPr>
          <w:cs/>
        </w:rPr>
        <w:t xml:space="preserve">ธันวาคม </w:t>
      </w:r>
      <w:r w:rsidR="00F51EBA" w:rsidRPr="003334E8">
        <w:t>25</w:t>
      </w:r>
      <w:r w:rsidR="00CF709A">
        <w:t xml:space="preserve">60 </w:t>
      </w:r>
      <w:r w:rsidR="00B67D8D" w:rsidRPr="003334E8">
        <w:rPr>
          <w:cs/>
        </w:rPr>
        <w:t>มีดังนี้</w:t>
      </w:r>
    </w:p>
    <w:p w:rsidR="00A56FEF" w:rsidRPr="004A0FB8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</w:rPr>
      </w:pPr>
    </w:p>
    <w:tbl>
      <w:tblPr>
        <w:tblW w:w="9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75"/>
        <w:gridCol w:w="799"/>
        <w:gridCol w:w="273"/>
        <w:gridCol w:w="605"/>
        <w:gridCol w:w="220"/>
        <w:gridCol w:w="271"/>
        <w:gridCol w:w="676"/>
        <w:gridCol w:w="270"/>
        <w:gridCol w:w="47"/>
        <w:gridCol w:w="270"/>
        <w:gridCol w:w="865"/>
        <w:gridCol w:w="13"/>
        <w:gridCol w:w="112"/>
        <w:gridCol w:w="142"/>
        <w:gridCol w:w="27"/>
        <w:gridCol w:w="84"/>
        <w:gridCol w:w="28"/>
        <w:gridCol w:w="979"/>
        <w:gridCol w:w="55"/>
        <w:gridCol w:w="197"/>
        <w:gridCol w:w="32"/>
        <w:gridCol w:w="8"/>
        <w:gridCol w:w="1050"/>
        <w:gridCol w:w="65"/>
        <w:gridCol w:w="27"/>
      </w:tblGrid>
      <w:tr w:rsidR="000549AA" w:rsidRPr="003334E8" w:rsidTr="00DB00DC">
        <w:tc>
          <w:tcPr>
            <w:tcW w:w="2135" w:type="pct"/>
            <w:gridSpan w:val="4"/>
          </w:tcPr>
          <w:p w:rsidR="000549AA" w:rsidRPr="00CF709A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OLE_LINK7"/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80" w:type="pct"/>
            <w:gridSpan w:val="7"/>
          </w:tcPr>
          <w:p w:rsidR="000549AA" w:rsidRPr="00CF709A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1" w:type="pct"/>
            <w:gridSpan w:val="3"/>
          </w:tcPr>
          <w:p w:rsidR="000549AA" w:rsidRPr="00CF709A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pct"/>
            <w:gridSpan w:val="11"/>
          </w:tcPr>
          <w:p w:rsidR="000549AA" w:rsidRPr="00CF709A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56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ED1460" w:rsidRPr="00CF709A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ED1460" w:rsidRPr="00CF709A" w:rsidRDefault="000C3249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2" w:type="pct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ED1460" w:rsidRPr="00CF709A" w:rsidRDefault="000C3249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5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356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ED1460" w:rsidRPr="00CF709A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D1460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ED1460" w:rsidRPr="00CF709A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ED1460" w:rsidRPr="00CF709A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486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B10486" w:rsidRPr="00CF709A" w:rsidRDefault="00B10486" w:rsidP="00B1048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B10486" w:rsidRPr="003B76F4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663,498</w:t>
            </w:r>
          </w:p>
        </w:tc>
        <w:tc>
          <w:tcPr>
            <w:tcW w:w="12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277,457</w:t>
            </w:r>
          </w:p>
        </w:tc>
      </w:tr>
      <w:tr w:rsidR="00B10486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730,196</w:t>
            </w:r>
          </w:p>
        </w:tc>
        <w:tc>
          <w:tcPr>
            <w:tcW w:w="142" w:type="pct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509,458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705,981</w:t>
            </w:r>
          </w:p>
        </w:tc>
        <w:tc>
          <w:tcPr>
            <w:tcW w:w="12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497,302</w:t>
            </w:r>
          </w:p>
        </w:tc>
      </w:tr>
      <w:tr w:rsidR="00B10486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  <w:gridSpan w:val="3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2" w:type="pct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10486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B10486" w:rsidRPr="00D6601C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730,264</w:t>
            </w:r>
          </w:p>
        </w:tc>
        <w:tc>
          <w:tcPr>
            <w:tcW w:w="142" w:type="pct"/>
          </w:tcPr>
          <w:p w:rsidR="00B10486" w:rsidRPr="00D6601C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B10486" w:rsidRPr="00D6601C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1,369,489</w:t>
            </w:r>
          </w:p>
        </w:tc>
        <w:tc>
          <w:tcPr>
            <w:tcW w:w="12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774,777</w:t>
            </w:r>
          </w:p>
        </w:tc>
      </w:tr>
      <w:tr w:rsidR="00B10486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5" w:type="pct"/>
            <w:gridSpan w:val="3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(10,753)</w:t>
            </w:r>
          </w:p>
        </w:tc>
        <w:tc>
          <w:tcPr>
            <w:tcW w:w="12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(11,130)</w:t>
            </w:r>
          </w:p>
        </w:tc>
      </w:tr>
      <w:tr w:rsidR="00B10486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730,264</w:t>
            </w:r>
          </w:p>
        </w:tc>
        <w:tc>
          <w:tcPr>
            <w:tcW w:w="142" w:type="pct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1,358,736</w:t>
            </w:r>
          </w:p>
        </w:tc>
        <w:tc>
          <w:tcPr>
            <w:tcW w:w="125" w:type="pct"/>
            <w:gridSpan w:val="3"/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0486" w:rsidRPr="00CF709A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763,647</w:t>
            </w:r>
          </w:p>
        </w:tc>
      </w:tr>
      <w:tr w:rsidR="00FD32AB" w:rsidRPr="003334E8" w:rsidTr="00FD32AB">
        <w:trPr>
          <w:gridAfter w:val="1"/>
          <w:wAfter w:w="14" w:type="pct"/>
        </w:trPr>
        <w:tc>
          <w:tcPr>
            <w:tcW w:w="2135" w:type="pct"/>
            <w:gridSpan w:val="4"/>
          </w:tcPr>
          <w:p w:rsidR="00FD32AB" w:rsidRDefault="00FD32AB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21998" w:rsidRDefault="00921998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21998" w:rsidRPr="00CF709A" w:rsidRDefault="00921998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</w:tcBorders>
          </w:tcPr>
          <w:p w:rsidR="00FD32AB" w:rsidRDefault="00FD32AB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FD32AB" w:rsidRPr="00CF709A" w:rsidRDefault="00FD32AB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4"/>
            <w:tcBorders>
              <w:top w:val="single" w:sz="4" w:space="0" w:color="auto"/>
            </w:tcBorders>
          </w:tcPr>
          <w:p w:rsidR="00FD32AB" w:rsidRPr="00CF709A" w:rsidRDefault="00FD32AB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FD32AB" w:rsidRPr="00CF709A" w:rsidRDefault="00FD32AB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</w:tcBorders>
          </w:tcPr>
          <w:p w:rsidR="00FD32AB" w:rsidRDefault="00FD32AB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:rsidR="00FD32AB" w:rsidRPr="00CF709A" w:rsidRDefault="00FD32AB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:rsidR="00FD32AB" w:rsidRPr="00CF709A" w:rsidRDefault="00FD32AB" w:rsidP="00B1048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0486" w:rsidRPr="00CF709A" w:rsidTr="00D12167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044917" w:rsidP="00D1216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87" w:type="pct"/>
            <w:gridSpan w:val="8"/>
          </w:tcPr>
          <w:p w:rsidR="00B10486" w:rsidRPr="00CF709A" w:rsidRDefault="00B10486" w:rsidP="00D12167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D1216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9"/>
          </w:tcPr>
          <w:p w:rsidR="00B10486" w:rsidRPr="00CF709A" w:rsidRDefault="00B10486" w:rsidP="00D12167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0486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B10486" w:rsidRPr="00FD32AB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B10486" w:rsidRPr="00CF709A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B10486" w:rsidRPr="00CF709A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B10486" w:rsidRPr="00CF709A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B10486" w:rsidRPr="00CF709A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B10486" w:rsidRPr="00CF709A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B10486" w:rsidRPr="00CF709A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10486" w:rsidRPr="003334E8" w:rsidTr="000C3249">
        <w:trPr>
          <w:gridAfter w:val="1"/>
          <w:wAfter w:w="14" w:type="pct"/>
        </w:trPr>
        <w:tc>
          <w:tcPr>
            <w:tcW w:w="2135" w:type="pct"/>
            <w:gridSpan w:val="4"/>
          </w:tcPr>
          <w:p w:rsidR="00B10486" w:rsidRPr="00CF709A" w:rsidRDefault="00B10486" w:rsidP="00B10486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B10486" w:rsidRPr="00CF709A" w:rsidRDefault="00B10486" w:rsidP="00B104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486" w:rsidRPr="003334E8" w:rsidTr="003F637B">
        <w:trPr>
          <w:gridAfter w:val="1"/>
          <w:wAfter w:w="14" w:type="pct"/>
          <w:trHeight w:val="657"/>
        </w:trPr>
        <w:tc>
          <w:tcPr>
            <w:tcW w:w="2135" w:type="pct"/>
            <w:gridSpan w:val="4"/>
          </w:tcPr>
          <w:p w:rsidR="00B10486" w:rsidRDefault="00B10486" w:rsidP="00B10486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B10486" w:rsidRPr="003334E8" w:rsidRDefault="00B10486" w:rsidP="00B10486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15" w:type="pct"/>
            <w:gridSpan w:val="3"/>
          </w:tcPr>
          <w:p w:rsidR="00B10486" w:rsidRPr="00247F50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B10486" w:rsidRPr="003334E8" w:rsidRDefault="00B10486" w:rsidP="00B1048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B10486" w:rsidRPr="003334E8" w:rsidRDefault="00B10486" w:rsidP="00B10486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3"/>
          </w:tcPr>
          <w:p w:rsidR="00B10486" w:rsidRPr="003334E8" w:rsidRDefault="00B10486" w:rsidP="00B1048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B10486" w:rsidRPr="00247F50" w:rsidRDefault="00B10486" w:rsidP="00B10486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3"/>
          </w:tcPr>
          <w:p w:rsidR="00B10486" w:rsidRPr="003334E8" w:rsidRDefault="00B10486" w:rsidP="00B10486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B10486" w:rsidRPr="003334E8" w:rsidRDefault="00B10486" w:rsidP="00B10486">
            <w:pPr>
              <w:pStyle w:val="BodyText"/>
              <w:tabs>
                <w:tab w:val="decimal" w:pos="72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4667" w:rsidRPr="003334E8" w:rsidTr="00AC0C49">
        <w:trPr>
          <w:gridAfter w:val="1"/>
          <w:wAfter w:w="14" w:type="pct"/>
          <w:trHeight w:val="335"/>
        </w:trPr>
        <w:tc>
          <w:tcPr>
            <w:tcW w:w="2135" w:type="pct"/>
            <w:gridSpan w:val="4"/>
          </w:tcPr>
          <w:p w:rsidR="00B64667" w:rsidRPr="00945DAE" w:rsidRDefault="00B64667" w:rsidP="00B6466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B64667" w:rsidRPr="00B1648D" w:rsidRDefault="00B64667" w:rsidP="00B646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B64667" w:rsidRPr="00B1648D" w:rsidRDefault="00B64667" w:rsidP="00B64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B64667" w:rsidRPr="00B1648D" w:rsidRDefault="00B64667" w:rsidP="00B646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B64667" w:rsidRPr="00B1648D" w:rsidRDefault="00B64667" w:rsidP="00B64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4667" w:rsidRPr="00B1648D" w:rsidRDefault="00B64667" w:rsidP="00B646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3"/>
          </w:tcPr>
          <w:p w:rsidR="00B64667" w:rsidRPr="00B1648D" w:rsidRDefault="00B64667" w:rsidP="00B64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B64667" w:rsidRPr="00B1648D" w:rsidRDefault="00B64667" w:rsidP="00B6466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15,992</w:t>
            </w:r>
            <w:r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64667" w:rsidRPr="003334E8" w:rsidTr="00AC0C49">
        <w:trPr>
          <w:gridAfter w:val="1"/>
          <w:wAfter w:w="14" w:type="pct"/>
          <w:trHeight w:val="359"/>
        </w:trPr>
        <w:tc>
          <w:tcPr>
            <w:tcW w:w="2135" w:type="pct"/>
            <w:gridSpan w:val="4"/>
          </w:tcPr>
          <w:p w:rsidR="00B64667" w:rsidRPr="00945DAE" w:rsidRDefault="00B64667" w:rsidP="00B6466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B64667" w:rsidRPr="00B1648D" w:rsidRDefault="00B64667" w:rsidP="00B646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B64667" w:rsidRPr="00B1648D" w:rsidRDefault="00B64667" w:rsidP="00B64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B64667" w:rsidRPr="00B1648D" w:rsidRDefault="00B64667" w:rsidP="00B646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B64667" w:rsidRPr="00B1648D" w:rsidRDefault="00B64667" w:rsidP="00B64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64667" w:rsidRPr="00B1648D" w:rsidRDefault="00B64667" w:rsidP="00B64667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3"/>
          </w:tcPr>
          <w:p w:rsidR="00B64667" w:rsidRPr="00B1648D" w:rsidRDefault="00B64667" w:rsidP="00B64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B64667" w:rsidRPr="00B1648D" w:rsidRDefault="00B64667" w:rsidP="00B6466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240,476</w:t>
            </w:r>
            <w:r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31ADA" w:rsidRPr="003334E8" w:rsidTr="00E35544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ADA" w:rsidRPr="003334E8" w:rsidTr="00A22ED6">
        <w:trPr>
          <w:gridAfter w:val="1"/>
          <w:wAfter w:w="14" w:type="pct"/>
        </w:trPr>
        <w:tc>
          <w:tcPr>
            <w:tcW w:w="2135" w:type="pct"/>
            <w:gridSpan w:val="4"/>
            <w:vAlign w:val="center"/>
          </w:tcPr>
          <w:p w:rsidR="00231ADA" w:rsidRPr="00CF709A" w:rsidRDefault="00231ADA" w:rsidP="00231AD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387" w:type="pct"/>
            <w:gridSpan w:val="8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6" w:type="pct"/>
            <w:gridSpan w:val="9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ADA" w:rsidRPr="003334E8" w:rsidTr="00A22ED6">
        <w:trPr>
          <w:gridAfter w:val="1"/>
          <w:wAfter w:w="14" w:type="pct"/>
        </w:trPr>
        <w:tc>
          <w:tcPr>
            <w:tcW w:w="2135" w:type="pct"/>
            <w:gridSpan w:val="4"/>
            <w:vAlign w:val="center"/>
          </w:tcPr>
          <w:p w:rsidR="00231ADA" w:rsidRPr="00CF709A" w:rsidRDefault="00231ADA" w:rsidP="00231ADA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5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231ADA" w:rsidRPr="00CF709A" w:rsidRDefault="00231ADA" w:rsidP="00231AD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CF709A" w:rsidRDefault="00231ADA" w:rsidP="00231ADA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93,043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48,347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78,194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78,575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22,915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28,161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78,194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top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78,575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115,958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76,508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5" w:type="pct"/>
            <w:gridSpan w:val="3"/>
            <w:tcBorders>
              <w:bottom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(20,932)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4"/>
            <w:tcBorders>
              <w:bottom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(21,113)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(39,408)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(43,056)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57,262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57,462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76,550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33,452</w:t>
            </w: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CF709A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31AD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Pr="001B0B71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31ADA" w:rsidRPr="003334E8" w:rsidTr="000C3249">
        <w:trPr>
          <w:gridAfter w:val="1"/>
          <w:wAfter w:w="14" w:type="pct"/>
        </w:trPr>
        <w:tc>
          <w:tcPr>
            <w:tcW w:w="2135" w:type="pct"/>
            <w:gridSpan w:val="4"/>
          </w:tcPr>
          <w:p w:rsidR="00231ADA" w:rsidRPr="00CF709A" w:rsidRDefault="00231ADA" w:rsidP="00231AD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231ADA" w:rsidRPr="00CF709A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1ADA" w:rsidRPr="003334E8" w:rsidTr="000C3249">
        <w:trPr>
          <w:gridAfter w:val="1"/>
          <w:wAfter w:w="14" w:type="pct"/>
          <w:trHeight w:val="87"/>
        </w:trPr>
        <w:tc>
          <w:tcPr>
            <w:tcW w:w="2135" w:type="pct"/>
            <w:gridSpan w:val="4"/>
          </w:tcPr>
          <w:p w:rsidR="00847B59" w:rsidRDefault="00847B59" w:rsidP="00847B5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231ADA" w:rsidRPr="003334E8" w:rsidRDefault="00847B59" w:rsidP="00847B59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15" w:type="pct"/>
            <w:gridSpan w:val="3"/>
          </w:tcPr>
          <w:p w:rsidR="00231ADA" w:rsidRPr="00247F50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3334E8" w:rsidRDefault="00231ADA" w:rsidP="00231AD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Pr="003334E8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231ADA" w:rsidRPr="003334E8" w:rsidRDefault="00231ADA" w:rsidP="00231ADA">
            <w:pPr>
              <w:pStyle w:val="BodyText"/>
              <w:tabs>
                <w:tab w:val="decimal" w:pos="63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ADA" w:rsidRPr="003334E8" w:rsidTr="00AC0C49">
        <w:trPr>
          <w:gridAfter w:val="1"/>
          <w:wAfter w:w="14" w:type="pct"/>
          <w:trHeight w:val="389"/>
        </w:trPr>
        <w:tc>
          <w:tcPr>
            <w:tcW w:w="2135" w:type="pct"/>
            <w:gridSpan w:val="4"/>
          </w:tcPr>
          <w:p w:rsidR="00231ADA" w:rsidRPr="00945DAE" w:rsidRDefault="00231ADA" w:rsidP="00231AD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231ADA" w:rsidRPr="00B1648D" w:rsidRDefault="00231ADA" w:rsidP="00231ADA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231ADA" w:rsidRPr="00B1648D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231ADA" w:rsidRPr="00B1648D" w:rsidRDefault="00231ADA" w:rsidP="00231ADA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231ADA" w:rsidRPr="00B1648D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231ADA" w:rsidRPr="00AC0C49" w:rsidRDefault="00B64667" w:rsidP="00231ADA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0C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3"/>
          </w:tcPr>
          <w:p w:rsidR="00231ADA" w:rsidRPr="00B1648D" w:rsidRDefault="00231ADA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231ADA" w:rsidRPr="00B1648D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(11,532)</w:t>
            </w:r>
          </w:p>
        </w:tc>
      </w:tr>
      <w:tr w:rsidR="00231ADA" w:rsidRPr="003334E8" w:rsidTr="00AC0C49">
        <w:trPr>
          <w:gridAfter w:val="1"/>
          <w:wAfter w:w="14" w:type="pct"/>
          <w:trHeight w:val="57"/>
        </w:trPr>
        <w:tc>
          <w:tcPr>
            <w:tcW w:w="2135" w:type="pct"/>
            <w:gridSpan w:val="4"/>
          </w:tcPr>
          <w:p w:rsidR="00231ADA" w:rsidRPr="00945DAE" w:rsidRDefault="00231ADA" w:rsidP="00231AD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231ADA" w:rsidRPr="00B1648D" w:rsidRDefault="00231ADA" w:rsidP="00231ADA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231ADA" w:rsidRPr="00B1648D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231ADA" w:rsidRPr="00B1648D" w:rsidRDefault="00231ADA" w:rsidP="00231ADA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231ADA" w:rsidRPr="00B1648D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231ADA" w:rsidRPr="00AC0C49" w:rsidRDefault="00B64667" w:rsidP="00231A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0C49">
              <w:rPr>
                <w:rFonts w:ascii="Angsana New" w:hAnsi="Angsana New"/>
                <w:b/>
                <w:bCs/>
                <w:sz w:val="30"/>
                <w:szCs w:val="30"/>
              </w:rPr>
              <w:t>(3,913)</w:t>
            </w:r>
          </w:p>
        </w:tc>
        <w:tc>
          <w:tcPr>
            <w:tcW w:w="125" w:type="pct"/>
            <w:gridSpan w:val="3"/>
          </w:tcPr>
          <w:p w:rsidR="00231ADA" w:rsidRPr="00B1648D" w:rsidRDefault="00231ADA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231ADA" w:rsidRPr="00B1648D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(9,893)</w:t>
            </w:r>
          </w:p>
        </w:tc>
      </w:tr>
      <w:tr w:rsidR="00231ADA" w:rsidRPr="003334E8" w:rsidTr="00DB00DC">
        <w:trPr>
          <w:gridAfter w:val="1"/>
          <w:wAfter w:w="14" w:type="pct"/>
          <w:trHeight w:val="441"/>
        </w:trPr>
        <w:tc>
          <w:tcPr>
            <w:tcW w:w="2135" w:type="pct"/>
            <w:gridSpan w:val="4"/>
          </w:tcPr>
          <w:p w:rsidR="00231ADA" w:rsidRPr="003334E8" w:rsidRDefault="00231ADA" w:rsidP="00231ADA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247F50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3334E8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ADA" w:rsidRPr="003334E8" w:rsidTr="00DB00DC">
        <w:trPr>
          <w:gridAfter w:val="1"/>
          <w:wAfter w:w="14" w:type="pct"/>
          <w:trHeight w:val="441"/>
        </w:trPr>
        <w:tc>
          <w:tcPr>
            <w:tcW w:w="2135" w:type="pct"/>
            <w:gridSpan w:val="4"/>
          </w:tcPr>
          <w:p w:rsidR="00231ADA" w:rsidRPr="003334E8" w:rsidRDefault="00231ADA" w:rsidP="00231ADA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247F50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3334E8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ADA" w:rsidRPr="003334E8" w:rsidTr="00DB00DC">
        <w:trPr>
          <w:gridAfter w:val="1"/>
          <w:wAfter w:w="14" w:type="pct"/>
          <w:trHeight w:val="441"/>
        </w:trPr>
        <w:tc>
          <w:tcPr>
            <w:tcW w:w="2135" w:type="pct"/>
            <w:gridSpan w:val="4"/>
          </w:tcPr>
          <w:p w:rsidR="00231ADA" w:rsidRPr="003334E8" w:rsidRDefault="00231ADA" w:rsidP="00231ADA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247F50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3334E8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2AB" w:rsidRPr="003334E8" w:rsidTr="00DB00DC">
        <w:trPr>
          <w:gridAfter w:val="1"/>
          <w:wAfter w:w="14" w:type="pct"/>
          <w:trHeight w:val="441"/>
        </w:trPr>
        <w:tc>
          <w:tcPr>
            <w:tcW w:w="2135" w:type="pct"/>
            <w:gridSpan w:val="4"/>
          </w:tcPr>
          <w:p w:rsidR="00FD32AB" w:rsidRPr="003334E8" w:rsidRDefault="00FD32AB" w:rsidP="00231ADA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FD32AB" w:rsidRDefault="00FD32AB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FD32AB" w:rsidRPr="003334E8" w:rsidRDefault="00FD32AB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FD32AB" w:rsidRPr="00247F50" w:rsidRDefault="00FD32AB" w:rsidP="00231AD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:rsidR="00FD32AB" w:rsidRPr="003334E8" w:rsidRDefault="00FD32AB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FD32AB" w:rsidRDefault="00FD32AB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3"/>
          </w:tcPr>
          <w:p w:rsidR="00FD32AB" w:rsidRPr="003334E8" w:rsidRDefault="00FD32AB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FD32AB" w:rsidRPr="003334E8" w:rsidRDefault="00FD32AB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ADA" w:rsidRPr="003334E8" w:rsidTr="00DB00DC">
        <w:trPr>
          <w:gridAfter w:val="1"/>
          <w:wAfter w:w="14" w:type="pct"/>
          <w:trHeight w:val="441"/>
        </w:trPr>
        <w:tc>
          <w:tcPr>
            <w:tcW w:w="2135" w:type="pct"/>
            <w:gridSpan w:val="4"/>
          </w:tcPr>
          <w:p w:rsidR="00231ADA" w:rsidRDefault="00231ADA" w:rsidP="00231ADA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380C9B" w:rsidRPr="003334E8" w:rsidRDefault="00380C9B" w:rsidP="00231ADA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231ADA" w:rsidRPr="00247F50" w:rsidRDefault="00231ADA" w:rsidP="00231AD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231ADA" w:rsidRDefault="00231ADA" w:rsidP="00231ADA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3"/>
          </w:tcPr>
          <w:p w:rsidR="00231ADA" w:rsidRPr="003334E8" w:rsidRDefault="00231ADA" w:rsidP="00231AD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31ADA" w:rsidRPr="003334E8" w:rsidRDefault="00231ADA" w:rsidP="00231AD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ADA" w:rsidRPr="003334E8" w:rsidTr="00435CBD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</w:tcPr>
          <w:p w:rsidR="00231ADA" w:rsidRPr="00673260" w:rsidRDefault="00231ADA" w:rsidP="00231ADA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999" w:type="pct"/>
            <w:gridSpan w:val="4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7" w:type="pct"/>
            <w:gridSpan w:val="7"/>
            <w:shd w:val="clear" w:color="auto" w:fill="auto"/>
            <w:vAlign w:val="bottom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gridSpan w:val="3"/>
            <w:vAlign w:val="bottom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7"/>
            <w:vAlign w:val="bottom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ADA" w:rsidRPr="003334E8" w:rsidTr="00CA2F4A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9" w:type="pct"/>
            <w:gridSpan w:val="4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center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gridSpan w:val="3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33" w:type="pct"/>
            <w:gridSpan w:val="2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31ADA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21" w:type="pct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gridSpan w:val="3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3" w:type="pct"/>
            <w:gridSpan w:val="3"/>
          </w:tcPr>
          <w:p w:rsidR="00231ADA" w:rsidRPr="00673260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231ADA" w:rsidRPr="002762F3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2F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gridSpan w:val="2"/>
          </w:tcPr>
          <w:p w:rsidR="00231ADA" w:rsidRPr="002762F3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231ADA" w:rsidRPr="002762F3" w:rsidRDefault="00231ADA" w:rsidP="00231AD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2F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31ADA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231ADA" w:rsidRPr="00673260" w:rsidRDefault="00231ADA" w:rsidP="00231ADA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9" w:type="pct"/>
            <w:gridSpan w:val="4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:rsidR="00231ADA" w:rsidRPr="00673260" w:rsidRDefault="00231ADA" w:rsidP="00231ADA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8" w:type="pct"/>
            <w:gridSpan w:val="17"/>
            <w:shd w:val="clear" w:color="auto" w:fill="auto"/>
          </w:tcPr>
          <w:p w:rsidR="00231ADA" w:rsidRPr="00673260" w:rsidRDefault="00231ADA" w:rsidP="00231ADA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FDD" w:rsidRPr="003334E8" w:rsidTr="00AC0C49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7D4FDD" w:rsidRPr="00673260" w:rsidRDefault="007D4FDD" w:rsidP="007D4FD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D4FDD" w:rsidRPr="007D4FDD" w:rsidRDefault="00857E91" w:rsidP="007D4FDD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1.9 - </w:t>
            </w:r>
            <w:r w:rsidR="007D4FDD" w:rsidRPr="00673260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bottom"/>
          </w:tcPr>
          <w:p w:rsidR="007D4FDD" w:rsidRPr="00673260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3"/>
            <w:vAlign w:val="bottom"/>
          </w:tcPr>
          <w:p w:rsidR="007D4FDD" w:rsidRPr="00673260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7D4FDD" w:rsidRPr="00673260" w:rsidRDefault="00857E91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2,308,646</w:t>
            </w:r>
          </w:p>
        </w:tc>
        <w:tc>
          <w:tcPr>
            <w:tcW w:w="133" w:type="pct"/>
            <w:gridSpan w:val="2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538,733</w:t>
            </w:r>
          </w:p>
        </w:tc>
      </w:tr>
      <w:tr w:rsidR="007D4FDD" w:rsidRPr="003334E8" w:rsidTr="00AC0C49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7D4FDD" w:rsidRPr="00673260" w:rsidRDefault="007D4FDD" w:rsidP="007D4FD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4 - 6.26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4 - 6.26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60,443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vAlign w:val="center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33" w:type="pct"/>
            <w:gridSpan w:val="3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  <w:vAlign w:val="bottom"/>
          </w:tcPr>
          <w:p w:rsidR="007D4FDD" w:rsidRPr="00673260" w:rsidRDefault="007D4FDD" w:rsidP="007D4FDD">
            <w:pPr>
              <w:pStyle w:val="BodyText"/>
              <w:tabs>
                <w:tab w:val="decimal" w:pos="577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FDD" w:rsidRPr="00673260" w:rsidRDefault="007D4FDD" w:rsidP="007D4FDD">
            <w:pPr>
              <w:pStyle w:val="BodyText"/>
              <w:tabs>
                <w:tab w:val="decimal" w:pos="577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4FDD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</w:tcPr>
          <w:p w:rsidR="007D4FDD" w:rsidRPr="00673260" w:rsidRDefault="007D4FDD" w:rsidP="007D4FDD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60,443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top w:val="single" w:sz="4" w:space="0" w:color="auto"/>
            </w:tcBorders>
            <w:vAlign w:val="center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33" w:type="pct"/>
            <w:gridSpan w:val="3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7D4FDD" w:rsidRPr="00673260" w:rsidRDefault="00857E91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2,308,646</w:t>
            </w:r>
          </w:p>
        </w:tc>
        <w:tc>
          <w:tcPr>
            <w:tcW w:w="133" w:type="pct"/>
            <w:gridSpan w:val="2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538,733</w:t>
            </w:r>
          </w:p>
        </w:tc>
      </w:tr>
      <w:tr w:rsidR="007D4FDD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7D4FDD" w:rsidRPr="00673260" w:rsidRDefault="007D4FDD" w:rsidP="007D4F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21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240" w:lineRule="auto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(60,443)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7D4FDD" w:rsidRPr="00673260" w:rsidRDefault="007D4FDD" w:rsidP="007D4FDD">
            <w:pPr>
              <w:pStyle w:val="BodyText"/>
              <w:spacing w:after="0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bottom w:val="single" w:sz="4" w:space="0" w:color="auto"/>
            </w:tcBorders>
            <w:vAlign w:val="center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(60,965)</w:t>
            </w:r>
          </w:p>
        </w:tc>
        <w:tc>
          <w:tcPr>
            <w:tcW w:w="133" w:type="pct"/>
            <w:gridSpan w:val="3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133" w:type="pct"/>
            <w:gridSpan w:val="2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7D4FDD" w:rsidRPr="00673260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7D4FDD" w:rsidRPr="003334E8" w:rsidTr="00D12167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2251" w:type="pct"/>
            <w:gridSpan w:val="5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4FDD" w:rsidRPr="0028229F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2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tabs>
                <w:tab w:val="decimal" w:pos="51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4FDD" w:rsidRPr="0028229F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2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:rsidR="007D4FDD" w:rsidRPr="00673260" w:rsidRDefault="007D4FDD" w:rsidP="007D4FDD">
            <w:pPr>
              <w:pStyle w:val="BodyText"/>
              <w:tabs>
                <w:tab w:val="decimal" w:pos="51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7D4FDD" w:rsidRPr="00673260" w:rsidRDefault="00857E91" w:rsidP="007D4FDD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2,268,646</w:t>
            </w:r>
          </w:p>
        </w:tc>
        <w:tc>
          <w:tcPr>
            <w:tcW w:w="133" w:type="pct"/>
            <w:gridSpan w:val="2"/>
          </w:tcPr>
          <w:p w:rsidR="007D4FDD" w:rsidRPr="00673260" w:rsidRDefault="007D4FDD" w:rsidP="007D4FDD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7D4FDD" w:rsidRPr="00673260" w:rsidRDefault="007D4FDD" w:rsidP="007D4FDD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498,733</w:t>
            </w:r>
          </w:p>
        </w:tc>
      </w:tr>
      <w:tr w:rsidR="007D4FDD" w:rsidRPr="003334E8" w:rsidTr="00A02AF0">
        <w:trPr>
          <w:gridAfter w:val="2"/>
          <w:wAfter w:w="48" w:type="pct"/>
          <w:trHeight w:val="190"/>
        </w:trPr>
        <w:tc>
          <w:tcPr>
            <w:tcW w:w="2394" w:type="pct"/>
            <w:gridSpan w:val="6"/>
            <w:shd w:val="clear" w:color="auto" w:fill="auto"/>
          </w:tcPr>
          <w:p w:rsidR="007D4FDD" w:rsidRPr="00673260" w:rsidRDefault="007D4FDD" w:rsidP="007D4FDD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top w:val="double" w:sz="4" w:space="0" w:color="auto"/>
            </w:tcBorders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4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4FDD" w:rsidRPr="003334E8" w:rsidTr="00DB00DC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7D4FDD" w:rsidRPr="00673260" w:rsidRDefault="007D4FDD" w:rsidP="007D4FDD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4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" w:type="pct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  <w:gridSpan w:val="3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</w:tcPr>
          <w:p w:rsidR="007D4FDD" w:rsidRPr="00673260" w:rsidRDefault="007D4FDD" w:rsidP="007D4FD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D4FDD" w:rsidRPr="003334E8" w:rsidTr="00DB00DC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7D4FDD" w:rsidRPr="00673260" w:rsidRDefault="007D4FDD" w:rsidP="007D4FDD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8" w:type="pct"/>
            <w:gridSpan w:val="17"/>
            <w:shd w:val="clear" w:color="auto" w:fill="auto"/>
          </w:tcPr>
          <w:p w:rsidR="007D4FDD" w:rsidRPr="00673260" w:rsidRDefault="007D4FDD" w:rsidP="007D4FDD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FDD" w:rsidRPr="003334E8" w:rsidTr="000C3249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847B59" w:rsidRDefault="00847B59" w:rsidP="00847B5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7D4FDD" w:rsidRPr="003334E8" w:rsidRDefault="00847B59" w:rsidP="00847B59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23" w:type="pct"/>
            <w:gridSpan w:val="3"/>
            <w:shd w:val="clear" w:color="auto" w:fill="auto"/>
          </w:tcPr>
          <w:p w:rsidR="007D4FDD" w:rsidRPr="00247F50" w:rsidRDefault="007D4FDD" w:rsidP="007D4FDD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7D4FDD" w:rsidRPr="003334E8" w:rsidRDefault="007D4FDD" w:rsidP="007D4FDD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7D4FDD" w:rsidRPr="003334E8" w:rsidRDefault="007D4FDD" w:rsidP="007D4FDD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4"/>
          </w:tcPr>
          <w:p w:rsidR="007D4FDD" w:rsidRPr="003334E8" w:rsidRDefault="007D4FDD" w:rsidP="007D4FDD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:rsidR="007D4FDD" w:rsidRPr="003334E8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:rsidR="007D4FDD" w:rsidRPr="003334E8" w:rsidRDefault="007D4FDD" w:rsidP="007D4F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:rsidR="007D4FDD" w:rsidRPr="003334E8" w:rsidRDefault="007D4FDD" w:rsidP="007D4FDD">
            <w:pPr>
              <w:pStyle w:val="BodyText"/>
              <w:tabs>
                <w:tab w:val="decimal" w:pos="63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FDD" w:rsidRPr="003334E8" w:rsidTr="00014E90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7D4FDD" w:rsidRPr="00945DAE" w:rsidRDefault="007D4FDD" w:rsidP="007D4FD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2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7D4FDD" w:rsidRPr="00B1648D" w:rsidRDefault="007D4FDD" w:rsidP="007D4FDD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bottom w:val="double" w:sz="4" w:space="0" w:color="auto"/>
            </w:tcBorders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:rsidR="007D4FDD" w:rsidRPr="00B1648D" w:rsidRDefault="007D4FDD" w:rsidP="007D4FDD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</w:tcPr>
          <w:p w:rsidR="007D4FDD" w:rsidRPr="00B1648D" w:rsidRDefault="007D4FDD" w:rsidP="007D4F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(90,</w:t>
            </w:r>
            <w:r w:rsidRPr="002E6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4FDD" w:rsidRPr="003334E8" w:rsidTr="00014E90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7D4FDD" w:rsidRPr="00945DAE" w:rsidRDefault="007D4FDD" w:rsidP="007D4FD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2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7D4FDD" w:rsidRPr="00B1648D" w:rsidRDefault="007D4FDD" w:rsidP="007D4FDD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bottom w:val="double" w:sz="4" w:space="0" w:color="auto"/>
            </w:tcBorders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:rsidR="007D4FDD" w:rsidRPr="00B1648D" w:rsidRDefault="007D4FDD" w:rsidP="007D4FDD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</w:tcPr>
          <w:p w:rsidR="007D4FDD" w:rsidRPr="00B1648D" w:rsidRDefault="007D4FDD" w:rsidP="007D4F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D4FDD" w:rsidRPr="00B1648D" w:rsidRDefault="007D4FDD" w:rsidP="007D4FDD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(90,</w:t>
            </w:r>
            <w:r w:rsidRPr="002E6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bookmarkEnd w:id="2"/>
    </w:tbl>
    <w:p w:rsidR="0028323D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C7CF4" w:rsidRPr="003334E8" w:rsidRDefault="00B77EA1" w:rsidP="002C156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5B4E9A">
        <w:rPr>
          <w:rFonts w:ascii="Angsana New" w:hAnsi="Angsana New" w:hint="cs"/>
          <w:sz w:val="30"/>
          <w:szCs w:val="30"/>
          <w:cs/>
        </w:rPr>
        <w:t>ระยะสั้น</w:t>
      </w:r>
      <w:r w:rsidRPr="003334E8">
        <w:rPr>
          <w:rFonts w:ascii="Angsana New" w:hAnsi="Angsana New"/>
          <w:sz w:val="30"/>
          <w:szCs w:val="30"/>
          <w:cs/>
        </w:rPr>
        <w:t>แก่บุคคลหรือกิจ</w:t>
      </w:r>
      <w:r w:rsidR="00567BAF" w:rsidRPr="003334E8">
        <w:rPr>
          <w:rFonts w:ascii="Angsana New" w:hAnsi="Angsana New"/>
          <w:sz w:val="30"/>
          <w:szCs w:val="30"/>
          <w:cs/>
        </w:rPr>
        <w:t>การที่เกี่ยวข้องกัน</w:t>
      </w:r>
      <w:r w:rsidR="004169C1">
        <w:rPr>
          <w:rFonts w:ascii="Angsana New" w:hAnsi="Angsana New"/>
          <w:sz w:val="30"/>
          <w:szCs w:val="30"/>
          <w:cs/>
        </w:rPr>
        <w:t>สำหรับงวด</w:t>
      </w:r>
      <w:r w:rsidR="00C16240">
        <w:rPr>
          <w:rFonts w:ascii="Angsana New" w:hAnsi="Angsana New" w:hint="cs"/>
          <w:sz w:val="30"/>
          <w:szCs w:val="30"/>
          <w:cs/>
        </w:rPr>
        <w:t>เก้า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1565">
        <w:rPr>
          <w:rFonts w:ascii="Angsana New" w:hAnsi="Angsana New"/>
          <w:sz w:val="30"/>
          <w:szCs w:val="30"/>
        </w:rPr>
        <w:br/>
      </w:r>
      <w:r w:rsidR="000C3249" w:rsidRPr="000C3249">
        <w:rPr>
          <w:rFonts w:ascii="Angsana New" w:hAnsi="Angsana New"/>
          <w:sz w:val="30"/>
          <w:szCs w:val="30"/>
        </w:rPr>
        <w:t xml:space="preserve">30 </w:t>
      </w:r>
      <w:r w:rsidR="00C16240">
        <w:rPr>
          <w:rFonts w:ascii="Angsana New" w:hAnsi="Angsana New"/>
          <w:sz w:val="30"/>
          <w:szCs w:val="30"/>
          <w:cs/>
        </w:rPr>
        <w:t>กันยายน</w:t>
      </w:r>
      <w:r w:rsidR="005B4E9A"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FF139F" w:rsidRPr="00A02AF0" w:rsidRDefault="00FF139F" w:rsidP="00B77EA1">
      <w:pPr>
        <w:ind w:firstLine="432"/>
        <w:rPr>
          <w:rFonts w:asciiTheme="majorBidi" w:hAnsiTheme="majorBidi" w:cstheme="majorBidi"/>
          <w:sz w:val="24"/>
          <w:szCs w:val="24"/>
        </w:rPr>
      </w:pP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262"/>
        <w:gridCol w:w="268"/>
        <w:gridCol w:w="1135"/>
        <w:gridCol w:w="238"/>
        <w:gridCol w:w="1303"/>
        <w:gridCol w:w="238"/>
        <w:gridCol w:w="1198"/>
      </w:tblGrid>
      <w:tr w:rsidR="00C20B34" w:rsidRPr="003334E8" w:rsidTr="00272865">
        <w:trPr>
          <w:trHeight w:val="191"/>
        </w:trPr>
        <w:tc>
          <w:tcPr>
            <w:tcW w:w="1948" w:type="pct"/>
          </w:tcPr>
          <w:p w:rsidR="009138A7" w:rsidRPr="003334E8" w:rsidRDefault="009138A7" w:rsidP="001534F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1" w:type="pct"/>
            <w:gridSpan w:val="3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3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B34" w:rsidRPr="003334E8" w:rsidTr="00272865">
        <w:tc>
          <w:tcPr>
            <w:tcW w:w="1948" w:type="pct"/>
          </w:tcPr>
          <w:p w:rsidR="009138A7" w:rsidRPr="003334E8" w:rsidRDefault="009138A7" w:rsidP="009138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:rsidR="009138A7" w:rsidRPr="003334E8" w:rsidRDefault="00673260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9138A7" w:rsidRPr="003334E8" w:rsidRDefault="00673260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</w:tcPr>
          <w:p w:rsidR="009138A7" w:rsidRPr="003334E8" w:rsidRDefault="00673260" w:rsidP="009138A7">
            <w:pPr>
              <w:pStyle w:val="BodyText"/>
              <w:spacing w:after="0"/>
              <w:ind w:left="-1023" w:right="-110" w:firstLine="9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9138A7" w:rsidRPr="003334E8" w:rsidRDefault="00673260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20B34" w:rsidRPr="003334E8" w:rsidTr="00272865">
        <w:tc>
          <w:tcPr>
            <w:tcW w:w="1948" w:type="pct"/>
          </w:tcPr>
          <w:p w:rsidR="009138A7" w:rsidRPr="003334E8" w:rsidRDefault="009138A7" w:rsidP="009138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7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2A3" w:rsidRPr="003334E8" w:rsidTr="00272865">
        <w:tc>
          <w:tcPr>
            <w:tcW w:w="1948" w:type="pct"/>
          </w:tcPr>
          <w:p w:rsidR="004A52A3" w:rsidRPr="003334E8" w:rsidRDefault="004A52A3" w:rsidP="00F0647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2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0E5E" w:rsidRPr="003334E8" w:rsidTr="00272865">
        <w:tc>
          <w:tcPr>
            <w:tcW w:w="1948" w:type="pct"/>
          </w:tcPr>
          <w:p w:rsidR="00670E5E" w:rsidRPr="003334E8" w:rsidRDefault="00670E5E" w:rsidP="00670E5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</w:tcPr>
          <w:p w:rsidR="00670E5E" w:rsidRPr="003334E8" w:rsidRDefault="00670E5E" w:rsidP="00670E5E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670E5E" w:rsidRPr="003334E8" w:rsidRDefault="00670E5E" w:rsidP="008A4696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538,733</w:t>
            </w:r>
          </w:p>
        </w:tc>
        <w:tc>
          <w:tcPr>
            <w:tcW w:w="129" w:type="pct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670E5E" w:rsidRPr="003334E8" w:rsidRDefault="00670E5E" w:rsidP="00670E5E">
            <w:pPr>
              <w:pStyle w:val="BodyText"/>
              <w:tabs>
                <w:tab w:val="decimal" w:pos="108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1,085,000</w:t>
            </w:r>
          </w:p>
        </w:tc>
      </w:tr>
      <w:tr w:rsidR="002E667F" w:rsidRPr="003334E8" w:rsidTr="00272865">
        <w:tc>
          <w:tcPr>
            <w:tcW w:w="1948" w:type="pct"/>
            <w:shd w:val="clear" w:color="auto" w:fill="auto"/>
          </w:tcPr>
          <w:p w:rsidR="002E667F" w:rsidRPr="003334E8" w:rsidRDefault="002E667F" w:rsidP="002E66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:rsidR="002E667F" w:rsidRPr="00A02FA1" w:rsidRDefault="00A02AF0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5,101,964</w:t>
            </w:r>
          </w:p>
        </w:tc>
        <w:tc>
          <w:tcPr>
            <w:tcW w:w="129" w:type="pct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2E667F" w:rsidRPr="004F6392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2,215,030</w:t>
            </w:r>
          </w:p>
        </w:tc>
      </w:tr>
      <w:tr w:rsidR="002E667F" w:rsidRPr="003334E8" w:rsidTr="00272865">
        <w:tc>
          <w:tcPr>
            <w:tcW w:w="1948" w:type="pct"/>
            <w:shd w:val="clear" w:color="auto" w:fill="auto"/>
          </w:tcPr>
          <w:p w:rsidR="002E667F" w:rsidRPr="003334E8" w:rsidRDefault="002E667F" w:rsidP="002E66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:rsidR="002E667F" w:rsidRPr="00A02FA1" w:rsidRDefault="00A02AF0" w:rsidP="002E667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(3,326,713)</w:t>
            </w:r>
          </w:p>
        </w:tc>
        <w:tc>
          <w:tcPr>
            <w:tcW w:w="129" w:type="pct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2E667F" w:rsidRPr="004F6392" w:rsidRDefault="002E667F" w:rsidP="002E667F">
            <w:pPr>
              <w:pStyle w:val="BodyText"/>
              <w:tabs>
                <w:tab w:val="decimal" w:pos="1244"/>
              </w:tabs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2,599,749</w:t>
            </w: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02AF0" w:rsidRPr="003334E8" w:rsidTr="00272865">
        <w:tc>
          <w:tcPr>
            <w:tcW w:w="1948" w:type="pct"/>
            <w:shd w:val="clear" w:color="auto" w:fill="auto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shd w:val="clear" w:color="auto" w:fill="auto"/>
          </w:tcPr>
          <w:p w:rsidR="00A02AF0" w:rsidRPr="003334E8" w:rsidRDefault="00A02AF0" w:rsidP="00A02AF0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A02AF0" w:rsidRPr="003334E8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A02AF0" w:rsidRPr="003334E8" w:rsidRDefault="00A02AF0" w:rsidP="00A02AF0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:rsidR="00A02AF0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A02AF0" w:rsidRPr="004F6392" w:rsidRDefault="00A02AF0" w:rsidP="00A02AF0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A02AF0" w:rsidRPr="002D1934" w:rsidRDefault="00A02AF0" w:rsidP="00A02AF0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2AF0" w:rsidRPr="003334E8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A02AF0" w:rsidRPr="002D1934" w:rsidRDefault="00A02AF0" w:rsidP="00A02AF0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2,308,646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00,281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2AF0" w:rsidRPr="003334E8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A02AF0" w:rsidRPr="007A2E3A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847B59" w:rsidP="00A02AF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02A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A02A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2D1934" w:rsidRDefault="00A02AF0" w:rsidP="00A02AF0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2AF0" w:rsidRPr="003334E8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2D1934" w:rsidRDefault="00A02AF0" w:rsidP="00A02AF0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2,268,646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660,281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1" w:type="pct"/>
            <w:gridSpan w:val="3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3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7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2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</w:tcPr>
          <w:p w:rsidR="00A02AF0" w:rsidRPr="003334E8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45" w:type="pct"/>
            <w:tcBorders>
              <w:left w:val="nil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A02AF0" w:rsidRPr="003334E8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66,860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</w:tcPr>
          <w:p w:rsidR="00A02AF0" w:rsidRPr="003334E8" w:rsidRDefault="00A02AF0" w:rsidP="006D1D0D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A02AF0" w:rsidRPr="003334E8" w:rsidRDefault="00A02AF0" w:rsidP="00A02AF0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A02AF0" w:rsidRPr="00D6601C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(4,602)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A02AF0" w:rsidRPr="00C917E9" w:rsidRDefault="00A02AF0" w:rsidP="006D1D0D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C917E9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bottom w:val="single" w:sz="4" w:space="0" w:color="000000"/>
            </w:tcBorders>
          </w:tcPr>
          <w:p w:rsidR="00A02AF0" w:rsidRPr="00C917E9" w:rsidRDefault="00A02AF0" w:rsidP="00A02AF0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A02AF0" w:rsidRPr="00D6601C" w:rsidRDefault="00A02AF0" w:rsidP="00A02A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60,443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62,258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A02AF0" w:rsidRPr="003334E8" w:rsidRDefault="00A02AF0" w:rsidP="006D1D0D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000000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A02AF0" w:rsidRPr="00D6601C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(60,443)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62,258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A02AF0" w:rsidRPr="00C917E9" w:rsidRDefault="00A02AF0" w:rsidP="006D1D0D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C917E9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A02AF0" w:rsidRPr="00C917E9" w:rsidRDefault="00A02AF0" w:rsidP="00A02AF0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8A4696" w:rsidRDefault="00A02AF0" w:rsidP="006D1D0D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2AF0" w:rsidRPr="008A4696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8A4696" w:rsidRDefault="00A02AF0" w:rsidP="00A02AF0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8A4696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8A4696" w:rsidRDefault="00A02AF0" w:rsidP="006D1D0D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8A4696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A02AF0" w:rsidRPr="008A4696" w:rsidRDefault="00A02AF0" w:rsidP="00A02AF0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A02AF0" w:rsidRPr="00D6601C" w:rsidRDefault="00A02AF0" w:rsidP="00A02A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682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</w:tcPr>
          <w:p w:rsidR="00A02AF0" w:rsidRPr="003334E8" w:rsidRDefault="00A02AF0" w:rsidP="00A02AF0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A02AF0" w:rsidRPr="003334E8" w:rsidRDefault="00A02AF0" w:rsidP="00A02AF0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</w:tcPr>
          <w:p w:rsidR="00A02AF0" w:rsidRPr="00D6601C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601C"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A02AF0" w:rsidRPr="003334E8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66,860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5E">
              <w:rPr>
                <w:rFonts w:ascii="Angsana New" w:hAnsi="Angsana New"/>
                <w:sz w:val="30"/>
                <w:szCs w:val="30"/>
                <w:lang w:val="en-US"/>
              </w:rPr>
              <w:t>538,733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1,085,000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</w:tcPr>
          <w:p w:rsidR="00A02AF0" w:rsidRPr="003334E8" w:rsidRDefault="00A02AF0" w:rsidP="006D1D0D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A02AF0" w:rsidRPr="003334E8" w:rsidRDefault="00A02AF0" w:rsidP="00A02AF0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A02AF0" w:rsidRPr="00A02FA1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5,101,964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2,215,030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</w:tcPr>
          <w:p w:rsidR="00A02AF0" w:rsidRPr="003334E8" w:rsidRDefault="00A02AF0" w:rsidP="006D1D0D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A02AF0" w:rsidRPr="003334E8" w:rsidRDefault="00A02AF0" w:rsidP="00A02AF0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A02AF0" w:rsidRPr="00A02FA1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(3,326,713)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2,599,749</w:t>
            </w: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02AF0" w:rsidRPr="003334E8" w:rsidTr="00272865">
        <w:trPr>
          <w:trHeight w:val="479"/>
        </w:trPr>
        <w:tc>
          <w:tcPr>
            <w:tcW w:w="1948" w:type="pct"/>
          </w:tcPr>
          <w:p w:rsidR="00A02AF0" w:rsidRPr="003334E8" w:rsidRDefault="00A02AF0" w:rsidP="00A02A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tcBorders>
              <w:bottom w:val="single" w:sz="4" w:space="0" w:color="000000"/>
            </w:tcBorders>
          </w:tcPr>
          <w:p w:rsidR="00A02AF0" w:rsidRPr="00D6601C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(522)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000000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(4,602)</w:t>
            </w:r>
          </w:p>
        </w:tc>
        <w:tc>
          <w:tcPr>
            <w:tcW w:w="129" w:type="pct"/>
          </w:tcPr>
          <w:p w:rsidR="00A02AF0" w:rsidRPr="00B33574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000000"/>
            </w:tcBorders>
          </w:tcPr>
          <w:p w:rsidR="00A02AF0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  <w:tc>
          <w:tcPr>
            <w:tcW w:w="129" w:type="pct"/>
          </w:tcPr>
          <w:p w:rsidR="00A02AF0" w:rsidRPr="00B33574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000000"/>
            </w:tcBorders>
          </w:tcPr>
          <w:p w:rsidR="00A02AF0" w:rsidRPr="004F6392" w:rsidRDefault="00A02AF0" w:rsidP="00A02AF0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single" w:sz="4" w:space="0" w:color="000000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60,443</w:t>
            </w:r>
          </w:p>
        </w:tc>
        <w:tc>
          <w:tcPr>
            <w:tcW w:w="145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000000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62,258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000000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2,308,646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000000"/>
            </w:tcBorders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00,281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(60,443)</w:t>
            </w:r>
          </w:p>
        </w:tc>
        <w:tc>
          <w:tcPr>
            <w:tcW w:w="145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62,258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000000"/>
            </w:tcBorders>
          </w:tcPr>
          <w:p w:rsidR="00A02AF0" w:rsidRPr="007A2E3A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000000"/>
            </w:tcBorders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174700" w:rsidP="00A02AF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C2A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A02AF0" w:rsidRPr="003334E8" w:rsidRDefault="00A02AF0" w:rsidP="006D1D0D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64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000000"/>
              <w:bottom w:val="doub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2,268,646</w:t>
            </w: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000000"/>
              <w:bottom w:val="double" w:sz="4" w:space="0" w:color="auto"/>
            </w:tcBorders>
          </w:tcPr>
          <w:p w:rsidR="00A02AF0" w:rsidRPr="004F6392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660,281</w:t>
            </w:r>
          </w:p>
        </w:tc>
      </w:tr>
      <w:tr w:rsidR="00A02AF0" w:rsidRPr="003334E8" w:rsidTr="00272865">
        <w:tc>
          <w:tcPr>
            <w:tcW w:w="1948" w:type="pct"/>
          </w:tcPr>
          <w:p w:rsidR="00A02AF0" w:rsidRPr="003334E8" w:rsidRDefault="00A02AF0" w:rsidP="00A02AF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64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A02AF0" w:rsidRPr="00D6601C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:rsidR="00A02AF0" w:rsidRPr="003334E8" w:rsidRDefault="00A02AF0" w:rsidP="00A02AF0">
            <w:pPr>
              <w:pStyle w:val="BodyText"/>
              <w:tabs>
                <w:tab w:val="decimal" w:pos="64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</w:tcPr>
          <w:p w:rsidR="00A02AF0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A02AF0" w:rsidRPr="003334E8" w:rsidRDefault="00A02AF0" w:rsidP="00A02A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:rsidR="00A02AF0" w:rsidRDefault="00A02AF0" w:rsidP="00A02AF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72865" w:rsidRPr="003334E8" w:rsidTr="00272865">
        <w:tc>
          <w:tcPr>
            <w:tcW w:w="1948" w:type="pct"/>
          </w:tcPr>
          <w:p w:rsidR="00272865" w:rsidRPr="00673260" w:rsidRDefault="00272865" w:rsidP="009226F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441" w:type="pct"/>
            <w:gridSpan w:val="3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3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865" w:rsidRPr="003334E8" w:rsidTr="00272865">
        <w:tc>
          <w:tcPr>
            <w:tcW w:w="1948" w:type="pct"/>
          </w:tcPr>
          <w:p w:rsidR="00272865" w:rsidRPr="00673260" w:rsidRDefault="00272865" w:rsidP="002728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226F0"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82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272865" w:rsidRPr="003334E8" w:rsidRDefault="00272865" w:rsidP="0027286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2865" w:rsidRPr="003334E8" w:rsidTr="00272865">
        <w:tc>
          <w:tcPr>
            <w:tcW w:w="1948" w:type="pct"/>
          </w:tcPr>
          <w:p w:rsidR="00272865" w:rsidRDefault="00272865" w:rsidP="002728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272865" w:rsidRPr="003334E8" w:rsidRDefault="00272865" w:rsidP="0027286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72865" w:rsidRPr="003334E8" w:rsidTr="00272865">
        <w:tc>
          <w:tcPr>
            <w:tcW w:w="1948" w:type="pct"/>
          </w:tcPr>
          <w:p w:rsidR="00272865" w:rsidRPr="003334E8" w:rsidRDefault="00272865" w:rsidP="0027286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7"/>
          </w:tcPr>
          <w:p w:rsidR="00272865" w:rsidRPr="003334E8" w:rsidRDefault="00272865" w:rsidP="0027286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865" w:rsidRPr="003334E8" w:rsidTr="00272865">
        <w:tc>
          <w:tcPr>
            <w:tcW w:w="1948" w:type="pct"/>
          </w:tcPr>
          <w:p w:rsidR="00272865" w:rsidRPr="00673260" w:rsidRDefault="00272865" w:rsidP="0027286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2" w:type="pct"/>
          </w:tcPr>
          <w:p w:rsidR="00272865" w:rsidRPr="00673260" w:rsidRDefault="00272865" w:rsidP="006D1D0D">
            <w:pPr>
              <w:pStyle w:val="BodyText"/>
              <w:tabs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72865" w:rsidRPr="00673260" w:rsidRDefault="00272865" w:rsidP="00272865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:rsidR="00272865" w:rsidRPr="006D1D0D" w:rsidRDefault="00272865" w:rsidP="006D1D0D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D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:rsidR="00272865" w:rsidRPr="00B33574" w:rsidRDefault="00272865" w:rsidP="0027286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594,895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:rsidR="00272865" w:rsidRPr="00673260" w:rsidRDefault="00272865" w:rsidP="0027286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706,450</w:t>
            </w:r>
          </w:p>
        </w:tc>
      </w:tr>
      <w:tr w:rsidR="00272865" w:rsidRPr="003334E8" w:rsidTr="00272865">
        <w:tc>
          <w:tcPr>
            <w:tcW w:w="1948" w:type="pct"/>
          </w:tcPr>
          <w:p w:rsidR="00272865" w:rsidRPr="00673260" w:rsidRDefault="00272865" w:rsidP="0027286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2" w:type="pct"/>
          </w:tcPr>
          <w:p w:rsidR="00272865" w:rsidRPr="00673260" w:rsidRDefault="00272865" w:rsidP="0027286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869,846</w:t>
            </w:r>
          </w:p>
        </w:tc>
        <w:tc>
          <w:tcPr>
            <w:tcW w:w="145" w:type="pct"/>
          </w:tcPr>
          <w:p w:rsidR="00272865" w:rsidRPr="00673260" w:rsidRDefault="00272865" w:rsidP="0027286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:rsidR="00272865" w:rsidRPr="00673260" w:rsidRDefault="00272865" w:rsidP="0027286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568,595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:rsidR="00272865" w:rsidRPr="00673260" w:rsidRDefault="00272865" w:rsidP="0027286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25,005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88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:rsidR="00272865" w:rsidRPr="00673260" w:rsidRDefault="00272865" w:rsidP="0027286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12,364</w:t>
            </w:r>
          </w:p>
        </w:tc>
      </w:tr>
      <w:tr w:rsidR="00272865" w:rsidRPr="003334E8" w:rsidTr="00272865">
        <w:tc>
          <w:tcPr>
            <w:tcW w:w="1948" w:type="pct"/>
          </w:tcPr>
          <w:p w:rsidR="00272865" w:rsidRPr="00673260" w:rsidRDefault="00272865" w:rsidP="0027286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272865" w:rsidRPr="00673260" w:rsidRDefault="00272865" w:rsidP="0027286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45" w:type="pct"/>
          </w:tcPr>
          <w:p w:rsidR="00272865" w:rsidRPr="00673260" w:rsidRDefault="00272865" w:rsidP="0027286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272865" w:rsidRPr="00673260" w:rsidRDefault="00272865" w:rsidP="006D1D0D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1D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000000"/>
            </w:tcBorders>
          </w:tcPr>
          <w:p w:rsidR="00272865" w:rsidRPr="00673260" w:rsidRDefault="00272865" w:rsidP="006D1D0D">
            <w:pPr>
              <w:pStyle w:val="BodyText"/>
              <w:tabs>
                <w:tab w:val="decimal" w:pos="8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000000"/>
            </w:tcBorders>
          </w:tcPr>
          <w:p w:rsidR="00272865" w:rsidRPr="00673260" w:rsidRDefault="00272865" w:rsidP="006D1D0D">
            <w:pPr>
              <w:pStyle w:val="BodyText"/>
              <w:tabs>
                <w:tab w:val="decimal" w:pos="75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2865" w:rsidRPr="003334E8" w:rsidTr="00272865">
        <w:tc>
          <w:tcPr>
            <w:tcW w:w="1948" w:type="pct"/>
          </w:tcPr>
          <w:p w:rsidR="00272865" w:rsidRPr="00673260" w:rsidRDefault="00272865" w:rsidP="0027286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272865" w:rsidRPr="00673260" w:rsidRDefault="00272865" w:rsidP="0027286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870,564</w:t>
            </w:r>
          </w:p>
        </w:tc>
        <w:tc>
          <w:tcPr>
            <w:tcW w:w="145" w:type="pct"/>
          </w:tcPr>
          <w:p w:rsidR="00272865" w:rsidRPr="00673260" w:rsidRDefault="00272865" w:rsidP="0027286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272865" w:rsidRPr="00673260" w:rsidRDefault="00272865" w:rsidP="0027286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568,595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000000"/>
              <w:bottom w:val="double" w:sz="4" w:space="0" w:color="auto"/>
            </w:tcBorders>
          </w:tcPr>
          <w:p w:rsidR="00272865" w:rsidRPr="00673260" w:rsidRDefault="00272865" w:rsidP="0027286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619,900</w:t>
            </w:r>
          </w:p>
        </w:tc>
        <w:tc>
          <w:tcPr>
            <w:tcW w:w="129" w:type="pct"/>
          </w:tcPr>
          <w:p w:rsidR="00272865" w:rsidRPr="00673260" w:rsidRDefault="00272865" w:rsidP="0027286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000000"/>
              <w:bottom w:val="double" w:sz="4" w:space="0" w:color="auto"/>
            </w:tcBorders>
          </w:tcPr>
          <w:p w:rsidR="00272865" w:rsidRPr="00673260" w:rsidRDefault="00272865" w:rsidP="0027286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718,814</w:t>
            </w:r>
          </w:p>
        </w:tc>
      </w:tr>
    </w:tbl>
    <w:p w:rsidR="00026562" w:rsidRDefault="00026562">
      <w:pPr>
        <w:rPr>
          <w:sz w:val="30"/>
          <w:szCs w:val="30"/>
          <w:lang w:val="en-US"/>
        </w:rPr>
      </w:pPr>
    </w:p>
    <w:p w:rsidR="003E7C19" w:rsidRDefault="003E7C19">
      <w:pPr>
        <w:rPr>
          <w:sz w:val="30"/>
          <w:szCs w:val="3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3334E8" w:rsidTr="00CA2F4A">
        <w:tc>
          <w:tcPr>
            <w:tcW w:w="2037" w:type="pct"/>
          </w:tcPr>
          <w:p w:rsidR="00823573" w:rsidRPr="00673260" w:rsidRDefault="00FB5553" w:rsidP="009226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9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448" w:type="pct"/>
            <w:gridSpan w:val="3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3334E8" w:rsidTr="00CA2F4A">
        <w:tc>
          <w:tcPr>
            <w:tcW w:w="2037" w:type="pct"/>
          </w:tcPr>
          <w:p w:rsidR="00823573" w:rsidRPr="00673260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226F0"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932F68"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56" w:type="pct"/>
          </w:tcPr>
          <w:p w:rsidR="00823573" w:rsidRPr="00673260" w:rsidRDefault="005F0A21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C324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823573" w:rsidRPr="00673260" w:rsidRDefault="003E7C1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23573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23573" w:rsidRPr="00673260" w:rsidRDefault="005F0A21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C324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823573" w:rsidRPr="00673260" w:rsidRDefault="003E7C1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23573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3334E8" w:rsidTr="00823573">
        <w:tc>
          <w:tcPr>
            <w:tcW w:w="2037" w:type="pct"/>
          </w:tcPr>
          <w:p w:rsidR="00673260" w:rsidRPr="00673260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7B356A">
        <w:tc>
          <w:tcPr>
            <w:tcW w:w="2037" w:type="pct"/>
          </w:tcPr>
          <w:p w:rsidR="00673260" w:rsidRPr="00673260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673260" w:rsidRPr="00673260" w:rsidRDefault="00673260" w:rsidP="00673260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7C19" w:rsidRPr="003334E8" w:rsidTr="00823573">
        <w:tc>
          <w:tcPr>
            <w:tcW w:w="2037" w:type="pct"/>
          </w:tcPr>
          <w:p w:rsidR="003E7C19" w:rsidRPr="00673260" w:rsidRDefault="003E7C19" w:rsidP="003E7C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:rsidR="003E7C19" w:rsidRPr="00673260" w:rsidRDefault="003E7C19" w:rsidP="003E7C19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E7C19" w:rsidRPr="00673260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3E7C19" w:rsidRPr="00673260" w:rsidRDefault="003E7C19" w:rsidP="003E7C19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E7C19" w:rsidRPr="00673260" w:rsidRDefault="003E7C19" w:rsidP="003E7C19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E7C19" w:rsidRPr="00673260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29,596</w:t>
            </w:r>
          </w:p>
        </w:tc>
        <w:tc>
          <w:tcPr>
            <w:tcW w:w="129" w:type="pct"/>
          </w:tcPr>
          <w:p w:rsidR="003E7C19" w:rsidRPr="00673260" w:rsidRDefault="003E7C19" w:rsidP="003E7C19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3E7C19" w:rsidRPr="00673260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39,077</w:t>
            </w:r>
          </w:p>
        </w:tc>
      </w:tr>
      <w:tr w:rsidR="003E7C19" w:rsidRPr="003334E8" w:rsidTr="00823573">
        <w:tc>
          <w:tcPr>
            <w:tcW w:w="2037" w:type="pct"/>
          </w:tcPr>
          <w:p w:rsidR="003E7C19" w:rsidRPr="00673260" w:rsidRDefault="003E7C19" w:rsidP="003E7C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:rsidR="003E7C19" w:rsidRPr="00673260" w:rsidRDefault="003E7C19" w:rsidP="003E7C19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E7C19" w:rsidRPr="00964B46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3E7C19" w:rsidRPr="00964B46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4B46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  <w:tc>
          <w:tcPr>
            <w:tcW w:w="129" w:type="pct"/>
          </w:tcPr>
          <w:p w:rsidR="003E7C19" w:rsidRPr="00964B46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E7C19" w:rsidRPr="00673260" w:rsidRDefault="003E7C19" w:rsidP="003E7C19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3E7C19" w:rsidRPr="00673260" w:rsidRDefault="003E7C19" w:rsidP="003E7C19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3E7C19" w:rsidRPr="00673260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</w:tr>
      <w:tr w:rsidR="003E7C19" w:rsidRPr="003334E8" w:rsidTr="00823573">
        <w:tc>
          <w:tcPr>
            <w:tcW w:w="2037" w:type="pct"/>
          </w:tcPr>
          <w:p w:rsidR="003E7C19" w:rsidRPr="00673260" w:rsidRDefault="003E7C19" w:rsidP="003E7C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:rsidR="003E7C19" w:rsidRPr="00B33574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1,084</w:t>
            </w:r>
          </w:p>
        </w:tc>
        <w:tc>
          <w:tcPr>
            <w:tcW w:w="129" w:type="pct"/>
          </w:tcPr>
          <w:p w:rsidR="003E7C19" w:rsidRPr="00673260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3E7C19" w:rsidRPr="00673260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29" w:type="pct"/>
          </w:tcPr>
          <w:p w:rsidR="003E7C19" w:rsidRPr="00673260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E7C19" w:rsidRPr="00673260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  <w:tc>
          <w:tcPr>
            <w:tcW w:w="129" w:type="pct"/>
          </w:tcPr>
          <w:p w:rsidR="003E7C19" w:rsidRPr="00673260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3E7C19" w:rsidRPr="00673260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3E7C19" w:rsidRPr="00CF2DAB" w:rsidTr="00823573">
        <w:tc>
          <w:tcPr>
            <w:tcW w:w="2037" w:type="pct"/>
          </w:tcPr>
          <w:p w:rsidR="003E7C19" w:rsidRPr="00CF2DAB" w:rsidRDefault="003E7C19" w:rsidP="003E7C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6" w:type="pct"/>
          </w:tcPr>
          <w:p w:rsidR="003E7C19" w:rsidRPr="00CF2DAB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29" w:type="pct"/>
          </w:tcPr>
          <w:p w:rsidR="003E7C19" w:rsidRPr="00CF2DAB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3E7C19" w:rsidRPr="00CF2DAB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Pr="00CF2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129" w:type="pct"/>
          </w:tcPr>
          <w:p w:rsidR="003E7C19" w:rsidRPr="00CF2DAB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3E7C19" w:rsidRPr="00CF2DAB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9" w:type="pct"/>
          </w:tcPr>
          <w:p w:rsidR="003E7C19" w:rsidRPr="00CF2DAB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3E7C19" w:rsidRPr="00CF2DAB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Pr="00CF2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3E7C19" w:rsidRPr="003334E8" w:rsidTr="00823573">
        <w:tc>
          <w:tcPr>
            <w:tcW w:w="2037" w:type="pct"/>
          </w:tcPr>
          <w:p w:rsidR="003E7C19" w:rsidRPr="00CF2DAB" w:rsidRDefault="003E7C19" w:rsidP="003E7C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3E7C19" w:rsidRPr="00CF2DAB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</w:t>
            </w:r>
          </w:p>
        </w:tc>
        <w:tc>
          <w:tcPr>
            <w:tcW w:w="129" w:type="pct"/>
          </w:tcPr>
          <w:p w:rsidR="003E7C19" w:rsidRPr="00CF2DAB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3E7C19" w:rsidRPr="00CF2DAB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</w:t>
            </w: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29" w:type="pct"/>
            <w:tcBorders>
              <w:bottom w:val="nil"/>
            </w:tcBorders>
          </w:tcPr>
          <w:p w:rsidR="003E7C19" w:rsidRPr="00CF2DAB" w:rsidRDefault="003E7C19" w:rsidP="003E7C1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3E7C19" w:rsidRPr="00CF2DAB" w:rsidRDefault="003E7C19" w:rsidP="003E7C1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30,705</w:t>
            </w:r>
          </w:p>
        </w:tc>
        <w:tc>
          <w:tcPr>
            <w:tcW w:w="129" w:type="pct"/>
            <w:tcBorders>
              <w:bottom w:val="nil"/>
            </w:tcBorders>
          </w:tcPr>
          <w:p w:rsidR="003E7C19" w:rsidRPr="00CF2DAB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3E7C19" w:rsidRPr="00673260" w:rsidRDefault="003E7C19" w:rsidP="003E7C1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134,845</w:t>
            </w:r>
          </w:p>
        </w:tc>
      </w:tr>
    </w:tbl>
    <w:p w:rsidR="007D3127" w:rsidRDefault="007D3127" w:rsidP="00B67D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4"/>
        <w:gridCol w:w="805"/>
        <w:gridCol w:w="271"/>
        <w:gridCol w:w="810"/>
        <w:gridCol w:w="271"/>
        <w:gridCol w:w="1096"/>
        <w:gridCol w:w="253"/>
        <w:gridCol w:w="1067"/>
        <w:gridCol w:w="253"/>
        <w:gridCol w:w="1038"/>
        <w:gridCol w:w="253"/>
        <w:gridCol w:w="1042"/>
      </w:tblGrid>
      <w:tr w:rsidR="002C124E" w:rsidRPr="003334E8" w:rsidTr="00CA2F4A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2C124E" w:rsidRPr="003334E8" w:rsidRDefault="002C124E" w:rsidP="00CA2F4A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83" w:type="pct"/>
            <w:gridSpan w:val="3"/>
            <w:shd w:val="clear" w:color="auto" w:fill="auto"/>
            <w:vAlign w:val="center"/>
          </w:tcPr>
          <w:p w:rsidR="002C124E" w:rsidRPr="003334E8" w:rsidRDefault="002C124E" w:rsidP="00FB555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pct"/>
            <w:gridSpan w:val="3"/>
            <w:shd w:val="clear" w:color="auto" w:fill="auto"/>
            <w:vAlign w:val="bottom"/>
          </w:tcPr>
          <w:p w:rsidR="002C124E" w:rsidRPr="003334E8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2C124E" w:rsidRPr="003334E8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shd w:val="clear" w:color="auto" w:fill="auto"/>
            <w:vAlign w:val="bottom"/>
          </w:tcPr>
          <w:p w:rsidR="002C124E" w:rsidRPr="003334E8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24E" w:rsidRPr="003334E8" w:rsidTr="00CA2F4A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2C124E" w:rsidRPr="003334E8" w:rsidRDefault="00FB5553" w:rsidP="00A22ED6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3" w:type="pct"/>
            <w:gridSpan w:val="3"/>
            <w:shd w:val="clear" w:color="auto" w:fill="auto"/>
          </w:tcPr>
          <w:p w:rsidR="002C124E" w:rsidRPr="003334E8" w:rsidRDefault="00CA2F4A" w:rsidP="00CA2F4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2C124E" w:rsidRPr="003334E8" w:rsidRDefault="00C53592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C324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:rsidR="002C124E" w:rsidRPr="003334E8" w:rsidRDefault="00C53592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C324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3334E8" w:rsidTr="007B5E27">
        <w:trPr>
          <w:trHeight w:val="446"/>
        </w:trPr>
        <w:tc>
          <w:tcPr>
            <w:tcW w:w="1269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20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2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7B5E27">
        <w:trPr>
          <w:trHeight w:val="446"/>
        </w:trPr>
        <w:tc>
          <w:tcPr>
            <w:tcW w:w="1269" w:type="pct"/>
            <w:shd w:val="clear" w:color="auto" w:fill="auto"/>
          </w:tcPr>
          <w:p w:rsidR="00673260" w:rsidRPr="003334E8" w:rsidRDefault="00673260" w:rsidP="0067326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pct"/>
            <w:gridSpan w:val="3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7" w:type="pct"/>
            <w:gridSpan w:val="7"/>
            <w:shd w:val="clear" w:color="auto" w:fill="auto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3260" w:rsidRPr="003334E8" w:rsidTr="007B5E27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673260" w:rsidRPr="003334E8" w:rsidRDefault="00673260" w:rsidP="00673260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3592" w:rsidRPr="003334E8" w:rsidTr="00AC0C49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C53592" w:rsidRPr="003334E8" w:rsidRDefault="00C53592" w:rsidP="00C53592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C53592" w:rsidRPr="003334E8" w:rsidRDefault="00C53592" w:rsidP="00C5359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35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1 - 1.5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C53592" w:rsidRPr="003334E8" w:rsidRDefault="00C53592" w:rsidP="00C53592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C53592" w:rsidRPr="003334E8" w:rsidRDefault="00C53592" w:rsidP="00C5359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1 - 1.5</w:t>
            </w:r>
          </w:p>
        </w:tc>
        <w:tc>
          <w:tcPr>
            <w:tcW w:w="141" w:type="pct"/>
            <w:shd w:val="clear" w:color="auto" w:fill="auto"/>
          </w:tcPr>
          <w:p w:rsidR="00C53592" w:rsidRPr="003334E8" w:rsidRDefault="00C53592" w:rsidP="00C53592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C53592" w:rsidRPr="003334E8" w:rsidRDefault="00C53592" w:rsidP="00C5359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C53592" w:rsidRPr="003334E8" w:rsidRDefault="00C53592" w:rsidP="00C535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shd w:val="clear" w:color="auto" w:fill="auto"/>
          </w:tcPr>
          <w:p w:rsidR="00C53592" w:rsidRPr="003334E8" w:rsidRDefault="00C53592" w:rsidP="00C5359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C53592" w:rsidRPr="003334E8" w:rsidRDefault="00C53592" w:rsidP="00C535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</w:tcPr>
          <w:p w:rsidR="00C53592" w:rsidRPr="003334E8" w:rsidRDefault="00C53592" w:rsidP="00C535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1,501,847</w:t>
            </w:r>
          </w:p>
        </w:tc>
        <w:tc>
          <w:tcPr>
            <w:tcW w:w="132" w:type="pct"/>
          </w:tcPr>
          <w:p w:rsidR="00C53592" w:rsidRPr="003334E8" w:rsidRDefault="00C53592" w:rsidP="00C535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:rsidR="00C53592" w:rsidRPr="003334E8" w:rsidRDefault="00C53592" w:rsidP="00C535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629,825</w:t>
            </w:r>
          </w:p>
        </w:tc>
      </w:tr>
      <w:tr w:rsidR="00C53592" w:rsidRPr="003334E8" w:rsidTr="00D12167">
        <w:trPr>
          <w:trHeight w:val="446"/>
        </w:trPr>
        <w:tc>
          <w:tcPr>
            <w:tcW w:w="2252" w:type="pct"/>
            <w:gridSpan w:val="4"/>
            <w:shd w:val="clear" w:color="auto" w:fill="auto"/>
            <w:vAlign w:val="center"/>
          </w:tcPr>
          <w:p w:rsidR="00C53592" w:rsidRPr="003334E8" w:rsidRDefault="00C53592" w:rsidP="00C53592">
            <w:pPr>
              <w:pStyle w:val="BodyText"/>
              <w:spacing w:after="0" w:line="240" w:lineRule="auto"/>
              <w:ind w:left="-18" w:right="-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ระยะสั้น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41" w:type="pct"/>
            <w:shd w:val="clear" w:color="auto" w:fill="auto"/>
          </w:tcPr>
          <w:p w:rsidR="00C53592" w:rsidRPr="003334E8" w:rsidRDefault="00C53592" w:rsidP="00C53592">
            <w:pPr>
              <w:pStyle w:val="BodyText"/>
              <w:spacing w:after="0" w:line="240" w:lineRule="auto"/>
              <w:ind w:righ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592" w:rsidRPr="003334E8" w:rsidRDefault="00C53592" w:rsidP="00C5359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C53592" w:rsidRPr="003334E8" w:rsidRDefault="00C53592" w:rsidP="00C5359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592" w:rsidRPr="003334E8" w:rsidRDefault="00C53592" w:rsidP="00C5359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C53592" w:rsidRPr="003334E8" w:rsidRDefault="00C53592" w:rsidP="00C5359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:rsidR="00C53592" w:rsidRPr="003334E8" w:rsidRDefault="00C53592" w:rsidP="00C5359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1,501,847</w:t>
            </w:r>
          </w:p>
        </w:tc>
        <w:tc>
          <w:tcPr>
            <w:tcW w:w="132" w:type="pct"/>
            <w:vAlign w:val="center"/>
          </w:tcPr>
          <w:p w:rsidR="00C53592" w:rsidRPr="003334E8" w:rsidRDefault="00C53592" w:rsidP="00C53592">
            <w:pPr>
              <w:pStyle w:val="BodyText"/>
              <w:tabs>
                <w:tab w:val="decimal" w:pos="96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:rsidR="00C53592" w:rsidRPr="003334E8" w:rsidRDefault="00C53592" w:rsidP="00C535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629,825</w:t>
            </w:r>
          </w:p>
        </w:tc>
      </w:tr>
    </w:tbl>
    <w:p w:rsidR="00FB14BA" w:rsidRDefault="00FB14BA" w:rsidP="0013608A">
      <w:pPr>
        <w:ind w:firstLine="432"/>
        <w:rPr>
          <w:rFonts w:ascii="Angsana New" w:hAnsi="Angsana New"/>
          <w:sz w:val="30"/>
          <w:szCs w:val="30"/>
        </w:rPr>
      </w:pPr>
    </w:p>
    <w:p w:rsidR="0013608A" w:rsidRPr="003334E8" w:rsidRDefault="0013608A" w:rsidP="002011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2A451D" w:rsidRPr="003334E8">
        <w:rPr>
          <w:rFonts w:ascii="Angsana New" w:hAnsi="Angsana New"/>
          <w:sz w:val="30"/>
          <w:szCs w:val="30"/>
          <w:cs/>
        </w:rPr>
        <w:t>ของเงิน</w:t>
      </w:r>
      <w:r w:rsidRPr="003334E8">
        <w:rPr>
          <w:rFonts w:ascii="Angsana New" w:hAnsi="Angsana New"/>
          <w:sz w:val="30"/>
          <w:szCs w:val="30"/>
          <w:cs/>
        </w:rPr>
        <w:t>กู้ยืม</w:t>
      </w:r>
      <w:r w:rsidR="00BB668B" w:rsidRPr="003334E8">
        <w:rPr>
          <w:rFonts w:ascii="Angsana New" w:hAnsi="Angsana New" w:hint="cs"/>
          <w:sz w:val="30"/>
          <w:szCs w:val="30"/>
          <w:cs/>
        </w:rPr>
        <w:t>ระยะสั้น</w:t>
      </w:r>
      <w:r w:rsidR="002A451D" w:rsidRPr="003334E8">
        <w:rPr>
          <w:rFonts w:ascii="Angsana New" w:hAnsi="Angsana New" w:hint="cs"/>
          <w:sz w:val="30"/>
          <w:szCs w:val="30"/>
          <w:cs/>
        </w:rPr>
        <w:t>จาก</w:t>
      </w:r>
      <w:r w:rsidRPr="003334E8">
        <w:rPr>
          <w:rFonts w:ascii="Angsana New" w:hAnsi="Angsana New"/>
          <w:sz w:val="30"/>
          <w:szCs w:val="30"/>
          <w:cs/>
        </w:rPr>
        <w:t>บุคคลหรือกิจ</w:t>
      </w:r>
      <w:r w:rsidR="00E44DDD" w:rsidRPr="003334E8">
        <w:rPr>
          <w:rFonts w:ascii="Angsana New" w:hAnsi="Angsana New"/>
          <w:sz w:val="30"/>
          <w:szCs w:val="30"/>
          <w:cs/>
        </w:rPr>
        <w:t>การที่เกี่ยวข้องกัน</w:t>
      </w:r>
      <w:r w:rsidR="00C16240">
        <w:rPr>
          <w:rFonts w:ascii="Angsana New" w:hAnsi="Angsana New"/>
          <w:sz w:val="30"/>
          <w:szCs w:val="30"/>
          <w:cs/>
        </w:rPr>
        <w:t>สำหรับงวดเก้า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877B1">
        <w:rPr>
          <w:rFonts w:ascii="Angsana New" w:hAnsi="Angsana New"/>
          <w:sz w:val="30"/>
          <w:szCs w:val="30"/>
        </w:rPr>
        <w:br/>
      </w:r>
      <w:r w:rsidR="000C3249">
        <w:rPr>
          <w:rFonts w:ascii="Angsana New" w:hAnsi="Angsana New"/>
          <w:sz w:val="30"/>
          <w:szCs w:val="30"/>
          <w:lang w:val="en-US"/>
        </w:rPr>
        <w:t>30</w:t>
      </w:r>
      <w:r w:rsidR="000C3249" w:rsidRPr="003334E8">
        <w:rPr>
          <w:rFonts w:ascii="Angsana New" w:hAnsi="Angsana New"/>
          <w:sz w:val="30"/>
          <w:szCs w:val="30"/>
        </w:rPr>
        <w:t xml:space="preserve"> </w:t>
      </w:r>
      <w:r w:rsidR="00C16240">
        <w:rPr>
          <w:rFonts w:ascii="Angsana New" w:hAnsi="Angsana New" w:hint="cs"/>
          <w:sz w:val="30"/>
          <w:szCs w:val="30"/>
          <w:cs/>
        </w:rPr>
        <w:t>กันยายน</w:t>
      </w:r>
      <w:r w:rsidR="000C3249" w:rsidRPr="003334E8">
        <w:rPr>
          <w:rFonts w:ascii="Angsana New" w:hAnsi="Angsana New"/>
          <w:sz w:val="30"/>
          <w:szCs w:val="30"/>
          <w:cs/>
        </w:rPr>
        <w:t xml:space="preserve"> </w:t>
      </w:r>
      <w:r w:rsidR="002C124E"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13608A" w:rsidRPr="003334E8" w:rsidRDefault="0013608A" w:rsidP="00B712D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29"/>
        <w:gridCol w:w="1135"/>
        <w:gridCol w:w="89"/>
        <w:gridCol w:w="182"/>
        <w:gridCol w:w="56"/>
        <w:gridCol w:w="1125"/>
        <w:gridCol w:w="85"/>
        <w:gridCol w:w="187"/>
        <w:gridCol w:w="52"/>
        <w:gridCol w:w="1110"/>
        <w:gridCol w:w="96"/>
        <w:gridCol w:w="142"/>
        <w:gridCol w:w="94"/>
        <w:gridCol w:w="1108"/>
        <w:gridCol w:w="72"/>
        <w:gridCol w:w="13"/>
      </w:tblGrid>
      <w:tr w:rsidR="00E44DDD" w:rsidRPr="003334E8" w:rsidTr="00B727C2">
        <w:trPr>
          <w:gridAfter w:val="1"/>
          <w:wAfter w:w="7" w:type="pct"/>
        </w:trPr>
        <w:tc>
          <w:tcPr>
            <w:tcW w:w="1991" w:type="pct"/>
          </w:tcPr>
          <w:p w:rsidR="00E44DDD" w:rsidRPr="003334E8" w:rsidRDefault="00E44DDD" w:rsidP="00E44DD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2" w:type="pct"/>
            <w:gridSpan w:val="6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7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260" w:rsidRPr="003334E8" w:rsidTr="00C53592">
        <w:tc>
          <w:tcPr>
            <w:tcW w:w="1991" w:type="pct"/>
          </w:tcPr>
          <w:p w:rsidR="00673260" w:rsidRPr="003334E8" w:rsidRDefault="00673260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3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B727C2">
        <w:trPr>
          <w:gridAfter w:val="1"/>
          <w:wAfter w:w="7" w:type="pct"/>
          <w:trHeight w:val="80"/>
        </w:trPr>
        <w:tc>
          <w:tcPr>
            <w:tcW w:w="1991" w:type="pct"/>
          </w:tcPr>
          <w:p w:rsidR="00673260" w:rsidRPr="003334E8" w:rsidRDefault="00673260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2" w:type="pct"/>
            <w:gridSpan w:val="15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260" w:rsidRPr="003334E8" w:rsidTr="00B727C2">
        <w:tc>
          <w:tcPr>
            <w:tcW w:w="1991" w:type="pct"/>
          </w:tcPr>
          <w:p w:rsidR="00673260" w:rsidRPr="003334E8" w:rsidRDefault="00673260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2" w:type="pct"/>
            <w:gridSpan w:val="6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  <w:gridSpan w:val="3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3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C3249" w:rsidRPr="003334E8" w:rsidTr="00C53592">
        <w:tc>
          <w:tcPr>
            <w:tcW w:w="1991" w:type="pct"/>
          </w:tcPr>
          <w:p w:rsidR="000C3249" w:rsidRPr="003334E8" w:rsidRDefault="000C3249" w:rsidP="000C324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9" w:type="pct"/>
            <w:gridSpan w:val="2"/>
            <w:shd w:val="clear" w:color="auto" w:fill="auto"/>
          </w:tcPr>
          <w:p w:rsidR="000C3249" w:rsidRPr="003334E8" w:rsidRDefault="002F62CD" w:rsidP="000C3249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</w:tcPr>
          <w:p w:rsidR="000C3249" w:rsidRPr="003334E8" w:rsidRDefault="002F62CD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629,825</w:t>
            </w:r>
          </w:p>
        </w:tc>
        <w:tc>
          <w:tcPr>
            <w:tcW w:w="12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455,000</w:t>
            </w:r>
          </w:p>
        </w:tc>
      </w:tr>
      <w:tr w:rsidR="002E667F" w:rsidRPr="003334E8" w:rsidTr="00B712DC">
        <w:tc>
          <w:tcPr>
            <w:tcW w:w="1991" w:type="pct"/>
          </w:tcPr>
          <w:p w:rsidR="002E667F" w:rsidRPr="003334E8" w:rsidRDefault="002E667F" w:rsidP="002E66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9" w:type="pct"/>
            <w:gridSpan w:val="2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  <w:shd w:val="clear" w:color="auto" w:fill="auto"/>
          </w:tcPr>
          <w:p w:rsidR="002E667F" w:rsidRPr="00A02FA1" w:rsidRDefault="00B712DC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8,272,360</w:t>
            </w:r>
          </w:p>
        </w:tc>
        <w:tc>
          <w:tcPr>
            <w:tcW w:w="127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</w:tcPr>
          <w:p w:rsidR="002E667F" w:rsidRPr="002E667F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667F">
              <w:rPr>
                <w:rFonts w:ascii="Angsana New" w:hAnsi="Angsana New"/>
                <w:sz w:val="30"/>
                <w:szCs w:val="30"/>
                <w:lang w:val="en-US"/>
              </w:rPr>
              <w:t>7,538,588</w:t>
            </w:r>
          </w:p>
        </w:tc>
      </w:tr>
      <w:tr w:rsidR="002E667F" w:rsidRPr="003334E8" w:rsidTr="00B712DC">
        <w:trPr>
          <w:trHeight w:val="81"/>
        </w:trPr>
        <w:tc>
          <w:tcPr>
            <w:tcW w:w="1991" w:type="pct"/>
          </w:tcPr>
          <w:p w:rsidR="002E667F" w:rsidRPr="003334E8" w:rsidRDefault="002E667F" w:rsidP="002E66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29" w:type="pct"/>
            <w:gridSpan w:val="2"/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  <w:shd w:val="clear" w:color="auto" w:fill="auto"/>
          </w:tcPr>
          <w:p w:rsidR="002E667F" w:rsidRPr="00A02FA1" w:rsidRDefault="00B712DC" w:rsidP="002E667F">
            <w:pPr>
              <w:pStyle w:val="BodyText"/>
              <w:tabs>
                <w:tab w:val="decimal" w:pos="1244"/>
              </w:tabs>
              <w:spacing w:after="0"/>
              <w:ind w:left="-108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(7,400,338)</w:t>
            </w:r>
          </w:p>
        </w:tc>
        <w:tc>
          <w:tcPr>
            <w:tcW w:w="127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</w:tcPr>
          <w:p w:rsidR="002E667F" w:rsidRPr="002E667F" w:rsidRDefault="002E667F" w:rsidP="00525C0F">
            <w:pPr>
              <w:pStyle w:val="BodyText"/>
              <w:tabs>
                <w:tab w:val="decimal" w:pos="1244"/>
              </w:tabs>
              <w:spacing w:after="0"/>
              <w:ind w:left="-108" w:right="-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667F">
              <w:rPr>
                <w:rFonts w:ascii="Angsana New" w:hAnsi="Angsana New"/>
                <w:sz w:val="30"/>
                <w:szCs w:val="30"/>
                <w:lang w:val="en-US"/>
              </w:rPr>
              <w:t>(6,961,416)</w:t>
            </w:r>
          </w:p>
        </w:tc>
      </w:tr>
      <w:tr w:rsidR="002E667F" w:rsidRPr="003334E8" w:rsidTr="00C53592">
        <w:tc>
          <w:tcPr>
            <w:tcW w:w="1991" w:type="pct"/>
          </w:tcPr>
          <w:p w:rsidR="002E667F" w:rsidRPr="004169C1" w:rsidRDefault="002E667F" w:rsidP="002E66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667F" w:rsidRPr="003334E8" w:rsidRDefault="002E667F" w:rsidP="002E667F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E667F" w:rsidRPr="003334E8" w:rsidRDefault="002E667F" w:rsidP="002E667F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E667F" w:rsidRPr="003334E8" w:rsidRDefault="00C53592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1,501,847</w:t>
            </w:r>
          </w:p>
        </w:tc>
        <w:tc>
          <w:tcPr>
            <w:tcW w:w="127" w:type="pct"/>
            <w:gridSpan w:val="2"/>
          </w:tcPr>
          <w:p w:rsidR="002E667F" w:rsidRPr="003334E8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E667F" w:rsidRPr="002E667F" w:rsidRDefault="002E667F" w:rsidP="002E66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66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1,032,172</w:t>
            </w:r>
          </w:p>
        </w:tc>
      </w:tr>
      <w:tr w:rsidR="008061C1" w:rsidRPr="00673260" w:rsidTr="00C53592">
        <w:trPr>
          <w:gridAfter w:val="2"/>
          <w:wAfter w:w="46" w:type="pct"/>
        </w:trPr>
        <w:tc>
          <w:tcPr>
            <w:tcW w:w="2007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42" w:type="pct"/>
            <w:gridSpan w:val="6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6" w:type="pct"/>
            <w:gridSpan w:val="5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673260" w:rsidTr="00C53592">
        <w:trPr>
          <w:gridAfter w:val="2"/>
          <w:wAfter w:w="46" w:type="pct"/>
        </w:trPr>
        <w:tc>
          <w:tcPr>
            <w:tcW w:w="2007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:rsidR="008061C1" w:rsidRPr="00673260" w:rsidRDefault="005F0A2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C324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8061C1" w:rsidRPr="00673260" w:rsidRDefault="005F0A2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C324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61C1" w:rsidRPr="00673260" w:rsidTr="00C53592">
        <w:trPr>
          <w:gridAfter w:val="2"/>
          <w:wAfter w:w="46" w:type="pct"/>
        </w:trPr>
        <w:tc>
          <w:tcPr>
            <w:tcW w:w="2007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061C1" w:rsidRPr="00673260" w:rsidTr="00C53592">
        <w:trPr>
          <w:gridAfter w:val="2"/>
          <w:wAfter w:w="46" w:type="pct"/>
        </w:trPr>
        <w:tc>
          <w:tcPr>
            <w:tcW w:w="2007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7" w:type="pct"/>
            <w:gridSpan w:val="13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61C1" w:rsidRPr="00673260" w:rsidTr="00C53592">
        <w:trPr>
          <w:gridAfter w:val="2"/>
          <w:wAfter w:w="46" w:type="pct"/>
          <w:trHeight w:val="433"/>
        </w:trPr>
        <w:tc>
          <w:tcPr>
            <w:tcW w:w="2007" w:type="pct"/>
            <w:gridSpan w:val="2"/>
          </w:tcPr>
          <w:p w:rsidR="008061C1" w:rsidRPr="00730A95" w:rsidRDefault="008061C1" w:rsidP="00AC423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gridSpan w:val="2"/>
            <w:tcBorders>
              <w:bottom w:val="double" w:sz="4" w:space="0" w:color="auto"/>
            </w:tcBorders>
          </w:tcPr>
          <w:p w:rsidR="008061C1" w:rsidRPr="002D6FE3" w:rsidRDefault="002F62CD" w:rsidP="00DE18A0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bottom w:val="double" w:sz="4" w:space="0" w:color="auto"/>
            </w:tcBorders>
          </w:tcPr>
          <w:p w:rsidR="008061C1" w:rsidRPr="00673260" w:rsidRDefault="002D6FE3" w:rsidP="00DE18A0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F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8061C1" w:rsidRPr="00673260" w:rsidRDefault="008061C1" w:rsidP="00AC42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8061C1" w:rsidRPr="00673260" w:rsidRDefault="00C53592" w:rsidP="00AC4233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3,026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double" w:sz="4" w:space="0" w:color="auto"/>
            </w:tcBorders>
          </w:tcPr>
          <w:p w:rsidR="008061C1" w:rsidRPr="00673260" w:rsidRDefault="002D6FE3" w:rsidP="00AC4233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1,134</w:t>
            </w:r>
          </w:p>
        </w:tc>
      </w:tr>
    </w:tbl>
    <w:p w:rsidR="007D3127" w:rsidRDefault="007D3127" w:rsidP="0013608A">
      <w:pPr>
        <w:rPr>
          <w:rFonts w:asciiTheme="majorBidi" w:hAnsiTheme="majorBidi" w:cstheme="majorBidi"/>
          <w:sz w:val="30"/>
          <w:szCs w:val="30"/>
        </w:rPr>
      </w:pPr>
    </w:p>
    <w:p w:rsidR="006D2747" w:rsidRPr="003334E8" w:rsidRDefault="006D2747" w:rsidP="00D64ED1">
      <w:pPr>
        <w:spacing w:after="240" w:line="240" w:lineRule="auto"/>
        <w:ind w:left="540" w:hanging="18"/>
        <w:rPr>
          <w:rFonts w:ascii="Angsana New" w:hAnsi="Angsana New"/>
          <w:b/>
          <w:bCs/>
          <w:sz w:val="30"/>
          <w:szCs w:val="30"/>
        </w:rPr>
      </w:pPr>
      <w:r w:rsidRPr="003334E8">
        <w:rPr>
          <w:rFonts w:ascii="Angsana New" w:hAnsi="Angsana New" w:hint="cs"/>
          <w:b/>
          <w:bCs/>
          <w:sz w:val="30"/>
          <w:szCs w:val="30"/>
          <w:cs/>
        </w:rPr>
        <w:t>สัญญาบริหารจัดการโรงงาน</w:t>
      </w:r>
    </w:p>
    <w:p w:rsidR="00137135" w:rsidRDefault="006D2747" w:rsidP="00D64ED1">
      <w:pPr>
        <w:tabs>
          <w:tab w:val="left" w:pos="360"/>
        </w:tabs>
        <w:spacing w:after="24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3334E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3334E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3334E8">
        <w:rPr>
          <w:rFonts w:asciiTheme="majorBidi" w:hAnsiTheme="majorBidi" w:cstheme="majorBidi" w:hint="cs"/>
          <w:spacing w:val="-4"/>
          <w:sz w:val="30"/>
          <w:szCs w:val="30"/>
          <w:cs/>
        </w:rPr>
        <w:t>ให้บริหารงานการผลิตขวดแก้ว ให้คำปรึกษาแนะนำด้านการบริหารโรงงานผลิตขวด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แก้ว โดยสัญญาเริ่มตั้งแต่วันที่ </w:t>
      </w:r>
      <w:r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CF36E2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="00BB668B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D1502E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CF36E2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และบริษัทตกลงที่จะจ่ายค่าบริการเดือนละ </w:t>
      </w:r>
      <w:r w:rsidR="00D1502E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1F24CF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.3</w:t>
      </w:r>
      <w:r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:rsidR="00F8469A" w:rsidRPr="00D57AF2" w:rsidRDefault="00F8469A" w:rsidP="0064437D">
      <w:pPr>
        <w:tabs>
          <w:tab w:val="left" w:pos="360"/>
        </w:tabs>
        <w:spacing w:after="240"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D57AF2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:rsidR="00F8469A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57AF2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ดอกเบี้ยรับและดอกเบี้ยจ่ายที่เกิดจากการ</w:t>
      </w:r>
      <w:r w:rsidR="00A87A5F">
        <w:rPr>
          <w:rFonts w:asciiTheme="majorBidi" w:hAnsiTheme="majorBidi"/>
          <w:spacing w:val="-4"/>
          <w:sz w:val="30"/>
          <w:szCs w:val="30"/>
        </w:rPr>
        <w:br/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บริหารคำนวณจากอัตราดอกเบี้ยเงินกู้ยืมจากธนาคารพาณิชย์เฉลี่ยบวกร้อยละ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0.5 </w:t>
      </w:r>
      <w:r w:rsidRPr="00D57AF2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อัตราดอกเบี้ยธุรกรรมซื้อคืนพันธบัตรหักร้อยละ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0.5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สำหรับเงินให้กู้ยืมและเงินกู้ยืมตามลำดับ ยอดเงินต้นคงเหลือ ณ วันที่รายงานที่เกิดจากระบบการบริหารดังกล่าวแสดงเป็น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:rsidR="00ED6DB7" w:rsidRDefault="00ED6DB7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:rsidR="00ED6DB7" w:rsidRPr="00ED6DB7" w:rsidRDefault="00ED6DB7" w:rsidP="00ED6DB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</w:t>
      </w: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:rsidR="00ED6DB7" w:rsidRDefault="00ED6DB7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71"/>
        <w:gridCol w:w="99"/>
        <w:gridCol w:w="271"/>
        <w:gridCol w:w="1173"/>
        <w:gridCol w:w="271"/>
        <w:gridCol w:w="1170"/>
        <w:gridCol w:w="238"/>
        <w:gridCol w:w="1198"/>
      </w:tblGrid>
      <w:tr w:rsidR="00ED6DB7" w:rsidRPr="003334E8" w:rsidTr="00441B3B">
        <w:trPr>
          <w:tblHeader/>
        </w:trPr>
        <w:tc>
          <w:tcPr>
            <w:tcW w:w="2066" w:type="pct"/>
          </w:tcPr>
          <w:p w:rsidR="00ED6DB7" w:rsidRPr="00673260" w:rsidRDefault="00ED6DB7" w:rsidP="00441B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7" w:type="pct"/>
            <w:gridSpan w:val="4"/>
            <w:vAlign w:val="bottom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DB7" w:rsidRPr="003334E8" w:rsidTr="00441B3B">
        <w:trPr>
          <w:tblHeader/>
        </w:trPr>
        <w:tc>
          <w:tcPr>
            <w:tcW w:w="2066" w:type="pct"/>
          </w:tcPr>
          <w:p w:rsidR="00ED6DB7" w:rsidRPr="00673260" w:rsidRDefault="00ED6DB7" w:rsidP="00441B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6DB7" w:rsidRPr="003334E8" w:rsidTr="00441B3B">
        <w:trPr>
          <w:tblHeader/>
        </w:trPr>
        <w:tc>
          <w:tcPr>
            <w:tcW w:w="2066" w:type="pct"/>
          </w:tcPr>
          <w:p w:rsidR="00ED6DB7" w:rsidRPr="00673260" w:rsidRDefault="00ED6DB7" w:rsidP="00441B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ED6DB7" w:rsidRPr="00673260" w:rsidRDefault="00ED6DB7" w:rsidP="00441B3B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D6DB7" w:rsidRPr="00673260" w:rsidRDefault="00ED6DB7" w:rsidP="00441B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ED6DB7" w:rsidRPr="00673260" w:rsidRDefault="00ED6DB7" w:rsidP="00441B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ED6DB7" w:rsidRPr="00673260" w:rsidRDefault="00ED6DB7" w:rsidP="00441B3B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ED6DB7" w:rsidRPr="00673260" w:rsidRDefault="00ED6DB7" w:rsidP="00441B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DB7" w:rsidRPr="00673260" w:rsidRDefault="00ED6DB7" w:rsidP="00441B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D6DB7" w:rsidRPr="003334E8" w:rsidTr="00441B3B">
        <w:trPr>
          <w:tblHeader/>
        </w:trPr>
        <w:tc>
          <w:tcPr>
            <w:tcW w:w="2066" w:type="pct"/>
          </w:tcPr>
          <w:p w:rsidR="00ED6DB7" w:rsidRPr="00673260" w:rsidRDefault="00ED6DB7" w:rsidP="00441B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8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6DB7" w:rsidRPr="003334E8" w:rsidTr="00441B3B">
        <w:trPr>
          <w:tblHeader/>
        </w:trPr>
        <w:tc>
          <w:tcPr>
            <w:tcW w:w="2066" w:type="pct"/>
          </w:tcPr>
          <w:p w:rsidR="00ED6DB7" w:rsidRPr="00673260" w:rsidRDefault="00ED6DB7" w:rsidP="00441B3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572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" w:type="pct"/>
            <w:gridSpan w:val="2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ED6DB7" w:rsidRPr="00673260" w:rsidRDefault="00ED6DB7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ED6DB7" w:rsidRPr="00673260" w:rsidRDefault="00ED6DB7" w:rsidP="00441B3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ED6DB7" w:rsidRPr="00673260" w:rsidRDefault="00ED6DB7" w:rsidP="00441B3B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DB7" w:rsidRPr="003334E8" w:rsidTr="00441B3B">
        <w:trPr>
          <w:tblHeader/>
        </w:trPr>
        <w:tc>
          <w:tcPr>
            <w:tcW w:w="2066" w:type="pct"/>
          </w:tcPr>
          <w:p w:rsidR="00ED6DB7" w:rsidRPr="00673260" w:rsidRDefault="00ED6DB7" w:rsidP="00441B3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572" w:type="pct"/>
          </w:tcPr>
          <w:p w:rsidR="00ED6DB7" w:rsidRPr="00673260" w:rsidRDefault="00ED6DB7" w:rsidP="00441B3B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7,195</w:t>
            </w:r>
          </w:p>
        </w:tc>
        <w:tc>
          <w:tcPr>
            <w:tcW w:w="198" w:type="pct"/>
            <w:gridSpan w:val="2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ED6DB7" w:rsidRPr="00673260" w:rsidRDefault="00ED6DB7" w:rsidP="00441B3B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9,047</w:t>
            </w:r>
          </w:p>
        </w:tc>
        <w:tc>
          <w:tcPr>
            <w:tcW w:w="145" w:type="pct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ED6DB7" w:rsidRPr="00673260" w:rsidRDefault="00ED6DB7" w:rsidP="00441B3B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ED6DB7" w:rsidRPr="00673260" w:rsidRDefault="00ED6DB7" w:rsidP="00441B3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ED6DB7" w:rsidRPr="00673260" w:rsidRDefault="00ED6DB7" w:rsidP="00441B3B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6DB7" w:rsidRPr="003334E8" w:rsidTr="00441B3B">
        <w:trPr>
          <w:tblHeader/>
        </w:trPr>
        <w:tc>
          <w:tcPr>
            <w:tcW w:w="2066" w:type="pct"/>
          </w:tcPr>
          <w:p w:rsidR="00ED6DB7" w:rsidRPr="00673260" w:rsidRDefault="00ED6DB7" w:rsidP="00441B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ED6DB7" w:rsidRPr="00673260" w:rsidRDefault="00ED6DB7" w:rsidP="00441B3B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1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7,195</w:t>
            </w:r>
          </w:p>
        </w:tc>
        <w:tc>
          <w:tcPr>
            <w:tcW w:w="198" w:type="pct"/>
            <w:gridSpan w:val="2"/>
          </w:tcPr>
          <w:p w:rsidR="00ED6DB7" w:rsidRPr="00673260" w:rsidRDefault="00ED6DB7" w:rsidP="00441B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ED6DB7" w:rsidRPr="00673260" w:rsidRDefault="00ED6DB7" w:rsidP="00441B3B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9,047</w:t>
            </w:r>
          </w:p>
        </w:tc>
        <w:tc>
          <w:tcPr>
            <w:tcW w:w="145" w:type="pct"/>
          </w:tcPr>
          <w:p w:rsidR="00ED6DB7" w:rsidRPr="00673260" w:rsidRDefault="00ED6DB7" w:rsidP="00441B3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ED6DB7" w:rsidRPr="00673260" w:rsidRDefault="00ED6DB7" w:rsidP="00441B3B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ED6DB7" w:rsidRPr="00673260" w:rsidRDefault="00ED6DB7" w:rsidP="00441B3B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ED6DB7" w:rsidRPr="00673260" w:rsidRDefault="00ED6DB7" w:rsidP="00441B3B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ED6DB7" w:rsidRDefault="00ED6DB7">
      <w:pPr>
        <w:spacing w:line="240" w:lineRule="auto"/>
        <w:rPr>
          <w:rFonts w:asciiTheme="majorBidi" w:hAnsiTheme="majorBidi"/>
          <w:spacing w:val="-4"/>
          <w:sz w:val="30"/>
          <w:szCs w:val="30"/>
          <w:lang w:val="en-US"/>
        </w:rPr>
      </w:pPr>
    </w:p>
    <w:p w:rsidR="00ED6DB7" w:rsidRDefault="00ED6DB7" w:rsidP="00ED6DB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71"/>
        <w:gridCol w:w="99"/>
        <w:gridCol w:w="271"/>
        <w:gridCol w:w="1173"/>
        <w:gridCol w:w="271"/>
        <w:gridCol w:w="1170"/>
        <w:gridCol w:w="238"/>
        <w:gridCol w:w="1198"/>
      </w:tblGrid>
      <w:tr w:rsidR="00B62D0E" w:rsidRPr="003334E8" w:rsidTr="00673260">
        <w:trPr>
          <w:tblHeader/>
        </w:trPr>
        <w:tc>
          <w:tcPr>
            <w:tcW w:w="2066" w:type="pct"/>
          </w:tcPr>
          <w:p w:rsidR="00B62D0E" w:rsidRPr="00673260" w:rsidRDefault="00B62D0E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7" w:type="pct"/>
            <w:gridSpan w:val="4"/>
            <w:vAlign w:val="bottom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D0E" w:rsidRPr="003334E8" w:rsidTr="00673260">
        <w:trPr>
          <w:tblHeader/>
        </w:trPr>
        <w:tc>
          <w:tcPr>
            <w:tcW w:w="2066" w:type="pct"/>
          </w:tcPr>
          <w:p w:rsidR="00B62D0E" w:rsidRPr="00673260" w:rsidRDefault="00B62D0E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B62D0E" w:rsidRPr="00673260" w:rsidRDefault="00B2104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F637B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B62D0E" w:rsidRPr="00673260" w:rsidRDefault="00B2104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F637B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3334E8" w:rsidTr="00673260">
        <w:trPr>
          <w:tblHeader/>
        </w:trPr>
        <w:tc>
          <w:tcPr>
            <w:tcW w:w="2066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6B1E46">
        <w:trPr>
          <w:tblHeader/>
        </w:trPr>
        <w:tc>
          <w:tcPr>
            <w:tcW w:w="2066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8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044" w:rsidRPr="00F04CE7" w:rsidTr="0013374B">
        <w:trPr>
          <w:tblHeader/>
        </w:trPr>
        <w:tc>
          <w:tcPr>
            <w:tcW w:w="2066" w:type="pct"/>
          </w:tcPr>
          <w:p w:rsidR="00B21044" w:rsidRPr="00673260" w:rsidRDefault="00B21044" w:rsidP="00B2104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72" w:type="pct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" w:type="pct"/>
            <w:gridSpan w:val="2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B21044" w:rsidRPr="00673260" w:rsidRDefault="00B21044" w:rsidP="00B2104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21044" w:rsidRPr="00673260" w:rsidRDefault="00B21044" w:rsidP="00B21044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21044" w:rsidRPr="003334E8" w:rsidTr="0013374B">
        <w:trPr>
          <w:tblHeader/>
        </w:trPr>
        <w:tc>
          <w:tcPr>
            <w:tcW w:w="2066" w:type="pct"/>
          </w:tcPr>
          <w:p w:rsidR="00B21044" w:rsidRPr="00673260" w:rsidRDefault="00B21044" w:rsidP="00B2104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572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8,693</w:t>
            </w:r>
          </w:p>
        </w:tc>
        <w:tc>
          <w:tcPr>
            <w:tcW w:w="198" w:type="pct"/>
            <w:gridSpan w:val="2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11,880</w:t>
            </w:r>
          </w:p>
        </w:tc>
        <w:tc>
          <w:tcPr>
            <w:tcW w:w="145" w:type="pct"/>
          </w:tcPr>
          <w:p w:rsidR="00B21044" w:rsidRPr="00673260" w:rsidRDefault="00B21044" w:rsidP="00B2104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8,693</w:t>
            </w:r>
          </w:p>
        </w:tc>
        <w:tc>
          <w:tcPr>
            <w:tcW w:w="127" w:type="pct"/>
          </w:tcPr>
          <w:p w:rsidR="00B21044" w:rsidRPr="00673260" w:rsidRDefault="00B21044" w:rsidP="00B2104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11,880</w:t>
            </w:r>
          </w:p>
        </w:tc>
      </w:tr>
      <w:tr w:rsidR="00B21044" w:rsidRPr="003334E8" w:rsidTr="0013374B">
        <w:trPr>
          <w:tblHeader/>
        </w:trPr>
        <w:tc>
          <w:tcPr>
            <w:tcW w:w="2066" w:type="pct"/>
          </w:tcPr>
          <w:p w:rsidR="00B21044" w:rsidRPr="00673260" w:rsidRDefault="00B21044" w:rsidP="00B21044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572" w:type="pct"/>
            <w:vAlign w:val="bottom"/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  <w:tc>
          <w:tcPr>
            <w:tcW w:w="198" w:type="pct"/>
            <w:gridSpan w:val="2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vAlign w:val="bottom"/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  <w:tc>
          <w:tcPr>
            <w:tcW w:w="145" w:type="pct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  <w:tc>
          <w:tcPr>
            <w:tcW w:w="127" w:type="pct"/>
            <w:vAlign w:val="bottom"/>
          </w:tcPr>
          <w:p w:rsidR="00B21044" w:rsidRPr="00673260" w:rsidRDefault="00B21044" w:rsidP="00B21044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vAlign w:val="bottom"/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</w:tr>
      <w:tr w:rsidR="00B21044" w:rsidRPr="003334E8" w:rsidTr="00E914A6">
        <w:trPr>
          <w:tblHeader/>
        </w:trPr>
        <w:tc>
          <w:tcPr>
            <w:tcW w:w="2066" w:type="pct"/>
            <w:shd w:val="clear" w:color="auto" w:fill="auto"/>
          </w:tcPr>
          <w:p w:rsidR="00B21044" w:rsidRPr="00673260" w:rsidRDefault="00B21044" w:rsidP="00B21044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25C0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เงินให้กู้</w:t>
            </w:r>
            <w:r w:rsidR="00525C0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ยืม</w:t>
            </w:r>
            <w:r w:rsidRPr="00525C0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แปลงสภาพ</w:t>
            </w:r>
          </w:p>
        </w:tc>
        <w:tc>
          <w:tcPr>
            <w:tcW w:w="572" w:type="pct"/>
            <w:shd w:val="clear" w:color="auto" w:fill="auto"/>
            <w:vAlign w:val="bottom"/>
          </w:tcPr>
          <w:p w:rsidR="00B21044" w:rsidRPr="00B21044" w:rsidRDefault="00B21044" w:rsidP="00B21044">
            <w:pPr>
              <w:pStyle w:val="BodyText"/>
              <w:tabs>
                <w:tab w:val="decimal" w:pos="1329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131,910</w:t>
            </w:r>
          </w:p>
        </w:tc>
        <w:tc>
          <w:tcPr>
            <w:tcW w:w="198" w:type="pct"/>
            <w:gridSpan w:val="2"/>
            <w:shd w:val="clear" w:color="auto" w:fill="auto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:rsidR="00B21044" w:rsidRPr="00673260" w:rsidRDefault="00B21044" w:rsidP="00B21044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21044" w:rsidRPr="00673260" w:rsidRDefault="00B21044" w:rsidP="00B2104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B21044" w:rsidRPr="00673260" w:rsidRDefault="00B21044" w:rsidP="00B21044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21044" w:rsidRPr="00673260" w:rsidRDefault="00B21044" w:rsidP="00B2104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B21044" w:rsidRPr="00673260" w:rsidRDefault="00B21044" w:rsidP="00B21044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044" w:rsidRPr="003334E8" w:rsidTr="0013374B">
        <w:trPr>
          <w:tblHeader/>
        </w:trPr>
        <w:tc>
          <w:tcPr>
            <w:tcW w:w="2066" w:type="pct"/>
          </w:tcPr>
          <w:p w:rsidR="00B21044" w:rsidRPr="00673260" w:rsidRDefault="00B21044" w:rsidP="00B2104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572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  <w:tc>
          <w:tcPr>
            <w:tcW w:w="198" w:type="pct"/>
            <w:gridSpan w:val="2"/>
          </w:tcPr>
          <w:p w:rsidR="00B21044" w:rsidRPr="00673260" w:rsidRDefault="00B21044" w:rsidP="00B21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  <w:tc>
          <w:tcPr>
            <w:tcW w:w="145" w:type="pct"/>
          </w:tcPr>
          <w:p w:rsidR="00B21044" w:rsidRPr="00673260" w:rsidRDefault="00B21044" w:rsidP="00B21044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  <w:tc>
          <w:tcPr>
            <w:tcW w:w="127" w:type="pct"/>
          </w:tcPr>
          <w:p w:rsidR="00B21044" w:rsidRPr="00673260" w:rsidRDefault="00B21044" w:rsidP="00B21044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B21044" w:rsidRPr="00673260" w:rsidRDefault="00B21044" w:rsidP="00B21044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</w:tr>
      <w:tr w:rsidR="00B21044" w:rsidRPr="003334E8" w:rsidTr="0013374B">
        <w:trPr>
          <w:tblHeader/>
        </w:trPr>
        <w:tc>
          <w:tcPr>
            <w:tcW w:w="2066" w:type="pct"/>
          </w:tcPr>
          <w:p w:rsidR="00B21044" w:rsidRPr="00673260" w:rsidRDefault="00B21044" w:rsidP="00B2104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184,574</w:t>
            </w:r>
          </w:p>
        </w:tc>
        <w:tc>
          <w:tcPr>
            <w:tcW w:w="198" w:type="pct"/>
            <w:gridSpan w:val="2"/>
          </w:tcPr>
          <w:p w:rsidR="00B21044" w:rsidRPr="00673260" w:rsidRDefault="00B21044" w:rsidP="00B2104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55,851</w:t>
            </w:r>
          </w:p>
        </w:tc>
        <w:tc>
          <w:tcPr>
            <w:tcW w:w="145" w:type="pct"/>
          </w:tcPr>
          <w:p w:rsidR="00B21044" w:rsidRPr="00673260" w:rsidRDefault="00B21044" w:rsidP="00B2104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52,664</w:t>
            </w:r>
          </w:p>
        </w:tc>
        <w:tc>
          <w:tcPr>
            <w:tcW w:w="127" w:type="pct"/>
          </w:tcPr>
          <w:p w:rsidR="00B21044" w:rsidRPr="00673260" w:rsidRDefault="00B21044" w:rsidP="00B2104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B21044" w:rsidRPr="00673260" w:rsidRDefault="00B21044" w:rsidP="00B2104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55,851</w:t>
            </w:r>
          </w:p>
        </w:tc>
      </w:tr>
    </w:tbl>
    <w:p w:rsidR="00320A81" w:rsidRDefault="00320A81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</w:rPr>
      </w:pPr>
    </w:p>
    <w:p w:rsidR="00525C0F" w:rsidRPr="00525C0F" w:rsidRDefault="00525C0F" w:rsidP="00525C0F">
      <w:pPr>
        <w:tabs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25C0F">
        <w:rPr>
          <w:rFonts w:ascii="Angsana New" w:hAnsi="Angsana New" w:hint="cs"/>
          <w:i/>
          <w:iCs/>
          <w:sz w:val="30"/>
          <w:szCs w:val="30"/>
          <w:cs/>
        </w:rPr>
        <w:t>เงินให้กู้ยืมแปลงสภาพ</w:t>
      </w:r>
    </w:p>
    <w:p w:rsidR="00525C0F" w:rsidRDefault="00525C0F" w:rsidP="00525C0F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916461" w:rsidRDefault="00525C0F" w:rsidP="00525C0F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25C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25C0F">
        <w:rPr>
          <w:rFonts w:ascii="Angsana New" w:hAnsi="Angsana New"/>
          <w:sz w:val="30"/>
          <w:szCs w:val="30"/>
        </w:rPr>
        <w:t xml:space="preserve">24 </w:t>
      </w:r>
      <w:r w:rsidRPr="00525C0F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25C0F">
        <w:rPr>
          <w:rFonts w:ascii="Angsana New" w:hAnsi="Angsana New"/>
          <w:sz w:val="30"/>
          <w:szCs w:val="30"/>
        </w:rPr>
        <w:t xml:space="preserve">2561 </w:t>
      </w:r>
      <w:r w:rsidRPr="00525C0F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บริษัทย่อยแห่งหนึ่งได้ทำสัญญาเงินให้กู้ยืมแก่บริษัทในต่างประเทศแห่งหนึ่ง เป็นจำนวนเงิน </w:t>
      </w:r>
      <w:r w:rsidRPr="00525C0F">
        <w:rPr>
          <w:rFonts w:ascii="Angsana New" w:hAnsi="Angsana New"/>
          <w:sz w:val="30"/>
          <w:szCs w:val="30"/>
        </w:rPr>
        <w:t xml:space="preserve">3 </w:t>
      </w:r>
      <w:r w:rsidRPr="00525C0F">
        <w:rPr>
          <w:rFonts w:ascii="Angsana New" w:hAnsi="Angsana New"/>
          <w:sz w:val="30"/>
          <w:szCs w:val="30"/>
          <w:cs/>
        </w:rPr>
        <w:t xml:space="preserve">ล้านปอนด์สเตอร์ลิง โดยมีอัตราดอกเบี้ยร้อยละ </w:t>
      </w:r>
      <w:r w:rsidRPr="00525C0F">
        <w:rPr>
          <w:rFonts w:ascii="Angsana New" w:hAnsi="Angsana New"/>
          <w:sz w:val="30"/>
          <w:szCs w:val="30"/>
        </w:rPr>
        <w:t xml:space="preserve">2.4 </w:t>
      </w:r>
      <w:r w:rsidRPr="00525C0F">
        <w:rPr>
          <w:rFonts w:ascii="Angsana New" w:hAnsi="Angsana New"/>
          <w:sz w:val="30"/>
          <w:szCs w:val="30"/>
          <w:cs/>
        </w:rPr>
        <w:t>ต่อปี ทั้งสองฝ่ายตกลงว่าเงินให้กู้ยืมดังกล่าวรวมถึงดอกเบี้ยค้างรับที่เกิดขึ้นจะได้รับชำระในรูปแบบของหุ้น</w:t>
      </w:r>
      <w:r w:rsidR="00D42861">
        <w:rPr>
          <w:rFonts w:ascii="Angsana New" w:hAnsi="Angsana New" w:hint="cs"/>
          <w:sz w:val="30"/>
          <w:szCs w:val="30"/>
          <w:cs/>
        </w:rPr>
        <w:t>สามัญ</w:t>
      </w:r>
      <w:r w:rsidRPr="00525C0F">
        <w:rPr>
          <w:rFonts w:ascii="Angsana New" w:hAnsi="Angsana New"/>
          <w:sz w:val="30"/>
          <w:szCs w:val="30"/>
          <w:cs/>
        </w:rPr>
        <w:t xml:space="preserve">ที่ออกใหม่ ซึ่งเทียบเท่าร้อยละ </w:t>
      </w:r>
      <w:r w:rsidRPr="00525C0F">
        <w:rPr>
          <w:rFonts w:ascii="Angsana New" w:hAnsi="Angsana New"/>
          <w:sz w:val="30"/>
          <w:szCs w:val="30"/>
        </w:rPr>
        <w:t xml:space="preserve">10 </w:t>
      </w:r>
      <w:r w:rsidRPr="00525C0F">
        <w:rPr>
          <w:rFonts w:ascii="Angsana New" w:hAnsi="Angsana New"/>
          <w:sz w:val="30"/>
          <w:szCs w:val="30"/>
          <w:cs/>
        </w:rPr>
        <w:t xml:space="preserve">ของจำนวนหุ้นที่ออกทั้งหมด  วันที่ครบกำหนดชำระเงินให้กู้ยืมดังกล่าวคือวันที่ </w:t>
      </w:r>
      <w:r w:rsidR="004B7E36">
        <w:rPr>
          <w:rFonts w:ascii="Angsana New" w:hAnsi="Angsana New"/>
          <w:sz w:val="30"/>
          <w:szCs w:val="30"/>
        </w:rPr>
        <w:t>28</w:t>
      </w:r>
      <w:r w:rsidRPr="00525C0F">
        <w:rPr>
          <w:rFonts w:ascii="Angsana New" w:hAnsi="Angsana New"/>
          <w:sz w:val="30"/>
          <w:szCs w:val="30"/>
        </w:rPr>
        <w:t xml:space="preserve"> </w:t>
      </w:r>
      <w:r w:rsidRPr="00525C0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25C0F">
        <w:rPr>
          <w:rFonts w:ascii="Angsana New" w:hAnsi="Angsana New"/>
          <w:sz w:val="30"/>
          <w:szCs w:val="30"/>
        </w:rPr>
        <w:t xml:space="preserve">2562 </w:t>
      </w:r>
      <w:r w:rsidRPr="00525C0F">
        <w:rPr>
          <w:rFonts w:ascii="Angsana New" w:hAnsi="Angsana New"/>
          <w:sz w:val="30"/>
          <w:szCs w:val="30"/>
          <w:cs/>
        </w:rPr>
        <w:t>หรือวันที่ก่อนหน้าตามที่สองฝ่ายตกลงกัน</w:t>
      </w:r>
    </w:p>
    <w:p w:rsidR="00201536" w:rsidRPr="00F04CE7" w:rsidRDefault="00201536" w:rsidP="00ED6DB7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20A81" w:rsidRPr="003334E8" w:rsidRDefault="00EF583B" w:rsidP="007776F1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 w:hint="cs"/>
          <w:sz w:val="30"/>
          <w:szCs w:val="30"/>
          <w:cs/>
        </w:rPr>
        <w:t>ร</w:t>
      </w:r>
      <w:r w:rsidRPr="003334E8">
        <w:rPr>
          <w:rFonts w:ascii="Angsana New" w:hAnsi="Angsana New"/>
          <w:sz w:val="30"/>
          <w:szCs w:val="30"/>
          <w:cs/>
        </w:rPr>
        <w:t>ายการเคลื่อนไหวในระหว่าง</w:t>
      </w:r>
      <w:r w:rsidR="00F000AE">
        <w:rPr>
          <w:rFonts w:ascii="Angsana New" w:hAnsi="Angsana New"/>
          <w:sz w:val="30"/>
          <w:szCs w:val="30"/>
          <w:cs/>
        </w:rPr>
        <w:t>งวด</w:t>
      </w:r>
      <w:r w:rsidR="00C16240">
        <w:rPr>
          <w:rFonts w:ascii="Angsana New" w:hAnsi="Angsana New" w:hint="cs"/>
          <w:sz w:val="30"/>
          <w:szCs w:val="30"/>
          <w:cs/>
        </w:rPr>
        <w:t>เก้า</w:t>
      </w:r>
      <w:r w:rsidR="0032110B"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F0A21">
        <w:rPr>
          <w:rFonts w:ascii="Angsana New" w:hAnsi="Angsana New"/>
          <w:sz w:val="30"/>
          <w:szCs w:val="30"/>
          <w:lang w:val="en-US"/>
        </w:rPr>
        <w:t>30</w:t>
      </w:r>
      <w:r w:rsidR="003F637B" w:rsidRPr="00945DA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1624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3F637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110B" w:rsidRPr="003334E8">
        <w:rPr>
          <w:rFonts w:ascii="Angsana New" w:hAnsi="Angsana New"/>
          <w:sz w:val="30"/>
          <w:szCs w:val="30"/>
          <w:cs/>
        </w:rPr>
        <w:t>ของตราสารทุนที่อยู่ในความต้องการของตลาด</w:t>
      </w:r>
      <w:r w:rsidR="005877B1">
        <w:rPr>
          <w:rFonts w:ascii="Angsana New" w:hAnsi="Angsana New"/>
          <w:sz w:val="30"/>
          <w:szCs w:val="30"/>
        </w:rPr>
        <w:br/>
      </w:r>
      <w:r w:rsidR="0032110B"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32110B" w:rsidRPr="00916461" w:rsidRDefault="0032110B" w:rsidP="0032110B">
      <w:pPr>
        <w:ind w:firstLine="432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4"/>
        <w:gridCol w:w="1305"/>
        <w:gridCol w:w="273"/>
        <w:gridCol w:w="1170"/>
        <w:gridCol w:w="240"/>
        <w:gridCol w:w="1200"/>
        <w:gridCol w:w="240"/>
        <w:gridCol w:w="1198"/>
      </w:tblGrid>
      <w:tr w:rsidR="0032110B" w:rsidRPr="003334E8" w:rsidTr="006B1E46">
        <w:trPr>
          <w:tblHeader/>
        </w:trPr>
        <w:tc>
          <w:tcPr>
            <w:tcW w:w="1995" w:type="pct"/>
          </w:tcPr>
          <w:p w:rsidR="0032110B" w:rsidRPr="003334E8" w:rsidRDefault="0032110B" w:rsidP="00F0647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:rsidR="0032110B" w:rsidRPr="003334E8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32110B" w:rsidRPr="003334E8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:rsidR="0032110B" w:rsidRPr="001A4517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4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E46" w:rsidRPr="003334E8" w:rsidTr="006B1E46">
        <w:trPr>
          <w:tblHeader/>
        </w:trPr>
        <w:tc>
          <w:tcPr>
            <w:tcW w:w="1995" w:type="pct"/>
          </w:tcPr>
          <w:p w:rsidR="00ED1460" w:rsidRPr="003334E8" w:rsidRDefault="00ED1460" w:rsidP="00ED14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:rsidR="00ED1460" w:rsidRPr="003334E8" w:rsidRDefault="00B21044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D1460" w:rsidRPr="003334E8" w:rsidRDefault="006732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1460" w:rsidRPr="001A4517" w:rsidRDefault="00B21044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D1460" w:rsidRPr="001A4517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1460" w:rsidRPr="001A4517" w:rsidRDefault="006732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51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1460" w:rsidRPr="003334E8" w:rsidTr="006B1E46">
        <w:trPr>
          <w:tblHeader/>
        </w:trPr>
        <w:tc>
          <w:tcPr>
            <w:tcW w:w="1995" w:type="pct"/>
          </w:tcPr>
          <w:p w:rsidR="00ED1460" w:rsidRPr="003334E8" w:rsidRDefault="00ED1460" w:rsidP="00ED14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5" w:type="pct"/>
            <w:gridSpan w:val="7"/>
          </w:tcPr>
          <w:p w:rsidR="00ED1460" w:rsidRPr="001A4517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4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E46" w:rsidRPr="003334E8" w:rsidTr="006B1E46">
        <w:tc>
          <w:tcPr>
            <w:tcW w:w="1995" w:type="pct"/>
          </w:tcPr>
          <w:p w:rsidR="00ED1460" w:rsidRPr="003334E8" w:rsidRDefault="00ED1460" w:rsidP="00ED146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Pr="003334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97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1460" w:rsidRPr="003334E8" w:rsidRDefault="00ED1460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3334E8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E46" w:rsidRPr="003334E8" w:rsidTr="006B1E46">
        <w:tc>
          <w:tcPr>
            <w:tcW w:w="1995" w:type="pct"/>
          </w:tcPr>
          <w:p w:rsidR="00ED1460" w:rsidRPr="003334E8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</w:t>
            </w: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697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1460" w:rsidRPr="003334E8" w:rsidRDefault="00ED1460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3334E8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33E" w:rsidRPr="003334E8" w:rsidTr="006B1E46">
        <w:tc>
          <w:tcPr>
            <w:tcW w:w="1995" w:type="pct"/>
          </w:tcPr>
          <w:p w:rsidR="0063133E" w:rsidRPr="003334E8" w:rsidRDefault="0063133E" w:rsidP="006313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97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11,880</w:t>
            </w:r>
          </w:p>
        </w:tc>
        <w:tc>
          <w:tcPr>
            <w:tcW w:w="146" w:type="pct"/>
          </w:tcPr>
          <w:p w:rsidR="0063133E" w:rsidRPr="003334E8" w:rsidRDefault="0063133E" w:rsidP="006313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63133E" w:rsidRPr="003334E8" w:rsidRDefault="0063133E" w:rsidP="0063133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20,155</w:t>
            </w:r>
          </w:p>
        </w:tc>
        <w:tc>
          <w:tcPr>
            <w:tcW w:w="128" w:type="pct"/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11,880</w:t>
            </w:r>
          </w:p>
        </w:tc>
        <w:tc>
          <w:tcPr>
            <w:tcW w:w="128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4517">
              <w:rPr>
                <w:rFonts w:ascii="Angsana New" w:hAnsi="Angsana New"/>
                <w:sz w:val="30"/>
                <w:szCs w:val="30"/>
              </w:rPr>
              <w:t>20,155</w:t>
            </w:r>
          </w:p>
        </w:tc>
      </w:tr>
      <w:tr w:rsidR="00B712DC" w:rsidRPr="003334E8" w:rsidTr="00B712DC">
        <w:tc>
          <w:tcPr>
            <w:tcW w:w="1995" w:type="pct"/>
          </w:tcPr>
          <w:p w:rsidR="00B712DC" w:rsidRPr="003334E8" w:rsidRDefault="00B712DC" w:rsidP="00B712D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2DD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697" w:type="pct"/>
            <w:shd w:val="clear" w:color="auto" w:fill="auto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46" w:type="pct"/>
          </w:tcPr>
          <w:p w:rsidR="00B712DC" w:rsidRPr="003334E8" w:rsidRDefault="00B712DC" w:rsidP="00B712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3,861</w:t>
            </w:r>
            <w:r w:rsidRPr="003334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B712DC" w:rsidRPr="003334E8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28" w:type="pct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3,861</w:t>
            </w:r>
            <w:r w:rsidRPr="003334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12DC" w:rsidRPr="003334E8" w:rsidTr="00916461">
        <w:tc>
          <w:tcPr>
            <w:tcW w:w="1995" w:type="pct"/>
          </w:tcPr>
          <w:p w:rsidR="00B712DC" w:rsidRPr="003334E8" w:rsidRDefault="00B712DC" w:rsidP="00B712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(3,123)</w:t>
            </w:r>
          </w:p>
        </w:tc>
        <w:tc>
          <w:tcPr>
            <w:tcW w:w="146" w:type="pct"/>
          </w:tcPr>
          <w:p w:rsidR="00B712DC" w:rsidRPr="003334E8" w:rsidRDefault="00B712DC" w:rsidP="00B712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B712DC" w:rsidRPr="003334E8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1,654</w:t>
            </w:r>
            <w:r w:rsidRPr="003334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B712DC" w:rsidRPr="003334E8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(3,123)</w:t>
            </w:r>
          </w:p>
        </w:tc>
        <w:tc>
          <w:tcPr>
            <w:tcW w:w="128" w:type="pct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B712DC" w:rsidRPr="003334E8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1,654</w:t>
            </w:r>
            <w:r w:rsidRPr="003334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12DC" w:rsidRPr="003334E8" w:rsidTr="00916461">
        <w:tc>
          <w:tcPr>
            <w:tcW w:w="1995" w:type="pct"/>
          </w:tcPr>
          <w:p w:rsidR="00B712DC" w:rsidRPr="003334E8" w:rsidRDefault="00B712DC" w:rsidP="00B712D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8,693</w:t>
            </w:r>
          </w:p>
        </w:tc>
        <w:tc>
          <w:tcPr>
            <w:tcW w:w="146" w:type="pct"/>
          </w:tcPr>
          <w:p w:rsidR="00B712DC" w:rsidRPr="003334E8" w:rsidRDefault="00B712DC" w:rsidP="00B712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B712DC" w:rsidRPr="003334E8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14,640</w:t>
            </w:r>
          </w:p>
        </w:tc>
        <w:tc>
          <w:tcPr>
            <w:tcW w:w="128" w:type="pct"/>
          </w:tcPr>
          <w:p w:rsidR="00B712DC" w:rsidRPr="003334E8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8,693</w:t>
            </w:r>
          </w:p>
        </w:tc>
        <w:tc>
          <w:tcPr>
            <w:tcW w:w="128" w:type="pct"/>
          </w:tcPr>
          <w:p w:rsidR="00B712DC" w:rsidRPr="001A4517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B712DC" w:rsidRPr="003334E8" w:rsidRDefault="00B712DC" w:rsidP="00B712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14,640</w:t>
            </w:r>
          </w:p>
        </w:tc>
      </w:tr>
    </w:tbl>
    <w:p w:rsidR="00320A81" w:rsidRPr="003334E8" w:rsidRDefault="00320A81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:rsidR="00320A81" w:rsidRPr="00916461" w:rsidRDefault="00320A81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90"/>
        <w:gridCol w:w="1264"/>
        <w:gridCol w:w="238"/>
        <w:gridCol w:w="1207"/>
        <w:gridCol w:w="238"/>
        <w:gridCol w:w="1200"/>
        <w:gridCol w:w="238"/>
        <w:gridCol w:w="1200"/>
      </w:tblGrid>
      <w:tr w:rsidR="00F06474" w:rsidRPr="00673260" w:rsidTr="006E5262">
        <w:trPr>
          <w:tblHeader/>
        </w:trPr>
        <w:tc>
          <w:tcPr>
            <w:tcW w:w="1488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OLE_LINK1"/>
          </w:p>
        </w:tc>
        <w:tc>
          <w:tcPr>
            <w:tcW w:w="529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C38" w:rsidRPr="00673260" w:rsidTr="00F71EB7">
        <w:trPr>
          <w:tblHeader/>
        </w:trPr>
        <w:tc>
          <w:tcPr>
            <w:tcW w:w="1488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F06474" w:rsidRPr="00673260" w:rsidRDefault="005F0A21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F637B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06474" w:rsidRPr="00673260" w:rsidRDefault="005F0A21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F637B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673260" w:rsidTr="00F71EB7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673260" w:rsidTr="006E5262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3" w:type="pct"/>
            <w:gridSpan w:val="7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0D5" w:rsidRPr="00673260" w:rsidTr="00F71EB7">
        <w:tc>
          <w:tcPr>
            <w:tcW w:w="1488" w:type="pct"/>
          </w:tcPr>
          <w:p w:rsidR="00FB00D5" w:rsidRPr="00673260" w:rsidRDefault="00FB00D5" w:rsidP="00FB00D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529" w:type="pct"/>
          </w:tcPr>
          <w:p w:rsidR="00FB00D5" w:rsidRPr="00673260" w:rsidRDefault="00FB00D5" w:rsidP="00FB00D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75" w:type="pct"/>
          </w:tcPr>
          <w:p w:rsidR="00FB00D5" w:rsidRPr="00FB00D5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0D5">
              <w:rPr>
                <w:rFonts w:asciiTheme="majorBidi" w:hAnsiTheme="majorBidi" w:cstheme="majorBidi"/>
                <w:sz w:val="30"/>
                <w:szCs w:val="30"/>
              </w:rPr>
              <w:t xml:space="preserve"> 730,264 </w:t>
            </w:r>
          </w:p>
        </w:tc>
        <w:tc>
          <w:tcPr>
            <w:tcW w:w="127" w:type="pct"/>
          </w:tcPr>
          <w:p w:rsidR="00FB00D5" w:rsidRPr="00DF732E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FB00D5" w:rsidRPr="00DF732E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509,533</w:t>
            </w:r>
          </w:p>
        </w:tc>
        <w:tc>
          <w:tcPr>
            <w:tcW w:w="127" w:type="pct"/>
          </w:tcPr>
          <w:p w:rsidR="00FB00D5" w:rsidRPr="00DF732E" w:rsidRDefault="00FB00D5" w:rsidP="00FB00D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B00D5" w:rsidRPr="00DF732E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0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1,369,489</w:t>
            </w:r>
          </w:p>
        </w:tc>
        <w:tc>
          <w:tcPr>
            <w:tcW w:w="127" w:type="pct"/>
          </w:tcPr>
          <w:p w:rsidR="00FB00D5" w:rsidRPr="00DF732E" w:rsidRDefault="00FB00D5" w:rsidP="00FB00D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B00D5" w:rsidRPr="00DF732E" w:rsidRDefault="00FB00D5" w:rsidP="00FB00D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774,777</w:t>
            </w:r>
          </w:p>
        </w:tc>
      </w:tr>
      <w:tr w:rsidR="00FB00D5" w:rsidRPr="00673260" w:rsidTr="00F71EB7">
        <w:tc>
          <w:tcPr>
            <w:tcW w:w="1488" w:type="pct"/>
          </w:tcPr>
          <w:p w:rsidR="00FB00D5" w:rsidRPr="00673260" w:rsidRDefault="00FB00D5" w:rsidP="00FB00D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29" w:type="pct"/>
          </w:tcPr>
          <w:p w:rsidR="00FB00D5" w:rsidRPr="00673260" w:rsidRDefault="00FB00D5" w:rsidP="00FB00D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FB00D5" w:rsidRPr="00FB00D5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0D5">
              <w:rPr>
                <w:rFonts w:asciiTheme="majorBidi" w:hAnsiTheme="majorBidi" w:cstheme="majorBidi"/>
                <w:sz w:val="30"/>
                <w:szCs w:val="30"/>
              </w:rPr>
              <w:t xml:space="preserve"> 2,173,569 </w:t>
            </w:r>
          </w:p>
        </w:tc>
        <w:tc>
          <w:tcPr>
            <w:tcW w:w="127" w:type="pct"/>
          </w:tcPr>
          <w:p w:rsidR="00FB00D5" w:rsidRPr="00DF732E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FB00D5" w:rsidRPr="00DF732E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2,458,025</w:t>
            </w:r>
          </w:p>
        </w:tc>
        <w:tc>
          <w:tcPr>
            <w:tcW w:w="127" w:type="pct"/>
          </w:tcPr>
          <w:p w:rsidR="00FB00D5" w:rsidRPr="00DF732E" w:rsidRDefault="00FB00D5" w:rsidP="00FB00D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FB00D5" w:rsidRPr="00DF732E" w:rsidRDefault="00FB00D5" w:rsidP="00FB00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0D5">
              <w:rPr>
                <w:rFonts w:asciiTheme="majorBidi" w:hAnsiTheme="majorBidi" w:cstheme="majorBidi"/>
                <w:sz w:val="30"/>
                <w:szCs w:val="30"/>
              </w:rPr>
              <w:t>748,557</w:t>
            </w:r>
          </w:p>
        </w:tc>
        <w:tc>
          <w:tcPr>
            <w:tcW w:w="127" w:type="pct"/>
          </w:tcPr>
          <w:p w:rsidR="00FB00D5" w:rsidRPr="00DF732E" w:rsidRDefault="00FB00D5" w:rsidP="00FB00D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FB00D5" w:rsidRPr="00DF732E" w:rsidRDefault="00FB00D5" w:rsidP="00FB00D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794,004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673260" w:rsidRPr="00D9359F" w:rsidRDefault="009B55FF" w:rsidP="00D9359F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2,903,833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2,967,558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673260" w:rsidRPr="00DF732E" w:rsidRDefault="009B55FF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2,118,046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1,568,781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:rsidR="00673260" w:rsidRPr="00D9359F" w:rsidRDefault="009B55FF" w:rsidP="007B309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5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(441,548)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73260" w:rsidRPr="00DF732E" w:rsidRDefault="00673260" w:rsidP="0067326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(465,070)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DF732E" w:rsidRDefault="009B55FF" w:rsidP="0067326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(11,183)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DF732E" w:rsidRDefault="00673260" w:rsidP="0067326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(11,722)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D9359F" w:rsidRDefault="009B55FF" w:rsidP="007B30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5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2,462,285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8061C1" w:rsidRDefault="009B55FF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5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2,106,863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1,557,059</w:t>
            </w:r>
          </w:p>
        </w:tc>
      </w:tr>
      <w:bookmarkEnd w:id="3"/>
    </w:tbl>
    <w:p w:rsidR="00F06474" w:rsidRPr="00F000AE" w:rsidRDefault="00F06474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3"/>
        <w:gridCol w:w="238"/>
        <w:gridCol w:w="1206"/>
        <w:gridCol w:w="238"/>
        <w:gridCol w:w="1202"/>
        <w:gridCol w:w="238"/>
        <w:gridCol w:w="1204"/>
      </w:tblGrid>
      <w:tr w:rsidR="00673260" w:rsidRPr="00673260" w:rsidTr="003F637B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673260" w:rsidTr="003F637B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37B" w:rsidRPr="00673260" w:rsidTr="003F637B">
        <w:tc>
          <w:tcPr>
            <w:tcW w:w="2014" w:type="pct"/>
            <w:gridSpan w:val="2"/>
          </w:tcPr>
          <w:p w:rsidR="003F637B" w:rsidRPr="003334E8" w:rsidRDefault="00964B46" w:rsidP="003F637B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3F637B"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="003F637B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3F63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สำหรับ</w:t>
            </w:r>
            <w:r w:rsidR="003F637B"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5" w:type="pct"/>
          </w:tcPr>
          <w:p w:rsidR="003F637B" w:rsidRPr="003334E8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3F637B" w:rsidRPr="003334E8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3F637B" w:rsidRPr="002E58A8" w:rsidRDefault="003F637B" w:rsidP="003F637B">
            <w:pPr>
              <w:pStyle w:val="BodyText"/>
              <w:tabs>
                <w:tab w:val="decimal" w:pos="90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3F637B" w:rsidRPr="003334E8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3F637B" w:rsidRPr="003334E8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3F637B" w:rsidRPr="003334E8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2E58A8" w:rsidRDefault="003F637B" w:rsidP="003F637B">
            <w:pPr>
              <w:pStyle w:val="BodyText"/>
              <w:tabs>
                <w:tab w:val="decimal" w:pos="1027"/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37B" w:rsidRPr="00673260" w:rsidTr="003F637B">
        <w:tc>
          <w:tcPr>
            <w:tcW w:w="2014" w:type="pct"/>
            <w:gridSpan w:val="2"/>
          </w:tcPr>
          <w:p w:rsidR="003F637B" w:rsidRPr="00945DAE" w:rsidRDefault="003F637B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3F637B" w:rsidRPr="0062479F" w:rsidRDefault="004E6328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(906)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3F637B" w:rsidRPr="0062479F" w:rsidRDefault="00891136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(3,733</w:t>
            </w:r>
            <w:r w:rsidR="003F637B" w:rsidRPr="0062479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3F637B" w:rsidRPr="0062479F" w:rsidRDefault="003C1807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(69)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F637B" w:rsidRPr="0062479F" w:rsidRDefault="00891136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(17,137</w:t>
            </w:r>
            <w:r w:rsidR="003F637B" w:rsidRPr="0062479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F637B" w:rsidRPr="00673260" w:rsidTr="003F637B">
        <w:tc>
          <w:tcPr>
            <w:tcW w:w="2014" w:type="pct"/>
            <w:gridSpan w:val="2"/>
          </w:tcPr>
          <w:p w:rsidR="003F637B" w:rsidRPr="00945DAE" w:rsidRDefault="003F637B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3F637B" w:rsidRPr="0062479F" w:rsidRDefault="004E6328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328">
              <w:rPr>
                <w:rFonts w:ascii="Angsana New" w:hAnsi="Angsana New"/>
                <w:b/>
                <w:bCs/>
                <w:sz w:val="30"/>
                <w:szCs w:val="30"/>
              </w:rPr>
              <w:t>(2,160)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3F637B" w:rsidRPr="0062479F" w:rsidRDefault="00891136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(22,698</w:t>
            </w:r>
            <w:r w:rsidR="003F637B" w:rsidRPr="0062479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3F637B" w:rsidRPr="0062479F" w:rsidRDefault="004E6328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328">
              <w:rPr>
                <w:rFonts w:ascii="Angsana New" w:hAnsi="Angsana New"/>
                <w:b/>
                <w:bCs/>
                <w:sz w:val="30"/>
                <w:szCs w:val="30"/>
              </w:rPr>
              <w:t>(162)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F637B" w:rsidRPr="0062479F" w:rsidRDefault="00891136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(238,777</w:t>
            </w:r>
            <w:r w:rsidR="003F637B" w:rsidRPr="0062479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201536" w:rsidRDefault="00201536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760B7" w:rsidRDefault="00A760B7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D76E64" w:rsidRDefault="00320A81" w:rsidP="00A760B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A760B7" w:rsidRPr="00A760B7" w:rsidRDefault="00A760B7" w:rsidP="00A760B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673260" w:rsidTr="00673260">
        <w:trPr>
          <w:tblHeader/>
        </w:trPr>
        <w:tc>
          <w:tcPr>
            <w:tcW w:w="1488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OLE_LINK2"/>
          </w:p>
        </w:tc>
        <w:tc>
          <w:tcPr>
            <w:tcW w:w="527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37B" w:rsidRPr="00673260" w:rsidTr="00673260">
        <w:trPr>
          <w:tblHeader/>
        </w:trPr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3F637B" w:rsidRPr="003334E8" w:rsidRDefault="008A23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3334E8" w:rsidRDefault="008A23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37B" w:rsidRPr="00673260" w:rsidTr="00673260">
        <w:trPr>
          <w:tblHeader/>
        </w:trPr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F637B" w:rsidRPr="00673260" w:rsidTr="00673260">
        <w:trPr>
          <w:tblHeader/>
        </w:trPr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37B" w:rsidRPr="00673260" w:rsidTr="00673260"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27" w:type="pct"/>
          </w:tcPr>
          <w:p w:rsidR="003F637B" w:rsidRPr="00673260" w:rsidRDefault="003F637B" w:rsidP="003F637B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723" w:rsidRPr="00673260" w:rsidTr="00673260">
        <w:tc>
          <w:tcPr>
            <w:tcW w:w="1488" w:type="pct"/>
          </w:tcPr>
          <w:p w:rsidR="000B4723" w:rsidRPr="00673260" w:rsidRDefault="000B4723" w:rsidP="000B472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0B4723" w:rsidRPr="00673260" w:rsidRDefault="000B4723" w:rsidP="000B472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0B4723" w:rsidRPr="00673260" w:rsidRDefault="00E846E0" w:rsidP="000B47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4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730,264</w:t>
            </w:r>
          </w:p>
        </w:tc>
        <w:tc>
          <w:tcPr>
            <w:tcW w:w="126" w:type="pct"/>
          </w:tcPr>
          <w:p w:rsidR="000B4723" w:rsidRPr="00673260" w:rsidRDefault="000B4723" w:rsidP="000B47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B4723" w:rsidRPr="00673260" w:rsidRDefault="000B4723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509,533</w:t>
            </w:r>
          </w:p>
        </w:tc>
        <w:tc>
          <w:tcPr>
            <w:tcW w:w="126" w:type="pct"/>
          </w:tcPr>
          <w:p w:rsidR="000B4723" w:rsidRPr="00673260" w:rsidRDefault="000B4723" w:rsidP="000B47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B4723" w:rsidRPr="000B4723" w:rsidRDefault="000B4723" w:rsidP="000B47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723">
              <w:rPr>
                <w:rFonts w:asciiTheme="majorBidi" w:hAnsiTheme="majorBidi" w:cstheme="majorBidi"/>
                <w:sz w:val="30"/>
                <w:szCs w:val="30"/>
              </w:rPr>
              <w:t xml:space="preserve"> 1,284,555 </w:t>
            </w:r>
          </w:p>
        </w:tc>
        <w:tc>
          <w:tcPr>
            <w:tcW w:w="126" w:type="pct"/>
          </w:tcPr>
          <w:p w:rsidR="000B4723" w:rsidRPr="00673260" w:rsidRDefault="000B4723" w:rsidP="000B47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B4723" w:rsidRPr="00673260" w:rsidRDefault="000B4723" w:rsidP="000B47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679,242</w:t>
            </w:r>
          </w:p>
        </w:tc>
      </w:tr>
      <w:tr w:rsidR="000B4723" w:rsidRPr="00673260" w:rsidTr="00673260">
        <w:tc>
          <w:tcPr>
            <w:tcW w:w="1488" w:type="pct"/>
          </w:tcPr>
          <w:p w:rsidR="000B4723" w:rsidRPr="00673260" w:rsidRDefault="000B4723" w:rsidP="000B472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0B4723" w:rsidRPr="00673260" w:rsidRDefault="000B4723" w:rsidP="000B4723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0B4723" w:rsidRPr="00441B3B" w:rsidRDefault="000B4723" w:rsidP="00441B3B">
            <w:pPr>
              <w:pStyle w:val="BodyText"/>
              <w:tabs>
                <w:tab w:val="decimal" w:pos="80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0B4723" w:rsidRPr="00673260" w:rsidRDefault="000B4723" w:rsidP="000B47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B4723" w:rsidRPr="00673260" w:rsidRDefault="000B4723" w:rsidP="000B472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0B4723" w:rsidRPr="00673260" w:rsidRDefault="000B4723" w:rsidP="000B47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B4723" w:rsidRPr="000B4723" w:rsidRDefault="000B4723" w:rsidP="000B47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0B4723" w:rsidRPr="00673260" w:rsidRDefault="000B4723" w:rsidP="000B47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B4723" w:rsidRPr="00673260" w:rsidRDefault="000B4723" w:rsidP="000B472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6E0" w:rsidRPr="00673260" w:rsidTr="00673260">
        <w:tc>
          <w:tcPr>
            <w:tcW w:w="1488" w:type="pct"/>
          </w:tcPr>
          <w:p w:rsidR="00E846E0" w:rsidRPr="00673260" w:rsidRDefault="00E846E0" w:rsidP="00E846E0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E846E0" w:rsidRPr="00673260" w:rsidRDefault="00E846E0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E846E0" w:rsidRPr="00441B3B" w:rsidRDefault="00E846E0" w:rsidP="00441B3B">
            <w:pPr>
              <w:pStyle w:val="BodyText"/>
              <w:tabs>
                <w:tab w:val="decimal" w:pos="80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E846E0" w:rsidRPr="00673260" w:rsidRDefault="00E846E0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E846E0" w:rsidRPr="00673260" w:rsidRDefault="00E846E0" w:rsidP="00E846E0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E846E0" w:rsidRPr="00673260" w:rsidRDefault="00E846E0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E846E0" w:rsidRPr="000B4723" w:rsidRDefault="00E846E0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723">
              <w:rPr>
                <w:rFonts w:asciiTheme="majorBidi" w:hAnsiTheme="majorBidi" w:cstheme="majorBidi"/>
                <w:sz w:val="30"/>
                <w:szCs w:val="30"/>
              </w:rPr>
              <w:t xml:space="preserve"> 38,987 </w:t>
            </w:r>
          </w:p>
        </w:tc>
        <w:tc>
          <w:tcPr>
            <w:tcW w:w="126" w:type="pct"/>
          </w:tcPr>
          <w:p w:rsidR="00E846E0" w:rsidRPr="00673260" w:rsidRDefault="00E846E0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E846E0" w:rsidRPr="00673260" w:rsidRDefault="00E846E0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53,351</w:t>
            </w:r>
          </w:p>
        </w:tc>
      </w:tr>
      <w:tr w:rsidR="00E846E0" w:rsidRPr="00673260" w:rsidTr="00673260">
        <w:tc>
          <w:tcPr>
            <w:tcW w:w="1488" w:type="pct"/>
          </w:tcPr>
          <w:p w:rsidR="00E846E0" w:rsidRPr="00673260" w:rsidRDefault="00E846E0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E846E0" w:rsidRPr="00673260" w:rsidRDefault="00E846E0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E846E0" w:rsidRPr="00441B3B" w:rsidRDefault="00E846E0" w:rsidP="00441B3B">
            <w:pPr>
              <w:pStyle w:val="BodyText"/>
              <w:tabs>
                <w:tab w:val="decimal" w:pos="80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E846E0" w:rsidRPr="00673260" w:rsidRDefault="00E846E0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E846E0" w:rsidRPr="00673260" w:rsidRDefault="00E846E0" w:rsidP="00E846E0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E846E0" w:rsidRPr="00673260" w:rsidRDefault="00E846E0" w:rsidP="00E846E0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E846E0" w:rsidRPr="000B4723" w:rsidRDefault="00E846E0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723">
              <w:rPr>
                <w:rFonts w:asciiTheme="majorBidi" w:hAnsiTheme="majorBidi" w:cstheme="majorBidi"/>
                <w:sz w:val="30"/>
                <w:szCs w:val="30"/>
              </w:rPr>
              <w:t xml:space="preserve"> 35,194 </w:t>
            </w:r>
          </w:p>
        </w:tc>
        <w:tc>
          <w:tcPr>
            <w:tcW w:w="126" w:type="pct"/>
          </w:tcPr>
          <w:p w:rsidR="00E846E0" w:rsidRPr="00673260" w:rsidRDefault="00E846E0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E846E0" w:rsidRPr="00673260" w:rsidRDefault="00E846E0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31,054</w:t>
            </w:r>
          </w:p>
        </w:tc>
      </w:tr>
      <w:tr w:rsidR="00A760B7" w:rsidRPr="00673260" w:rsidTr="00673260">
        <w:tc>
          <w:tcPr>
            <w:tcW w:w="1488" w:type="pct"/>
          </w:tcPr>
          <w:p w:rsidR="00A760B7" w:rsidRPr="00673260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441B3B" w:rsidRDefault="00A760B7" w:rsidP="00441B3B">
            <w:pPr>
              <w:pStyle w:val="BodyText"/>
              <w:tabs>
                <w:tab w:val="decimal" w:pos="80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A760B7" w:rsidRPr="00441B3B" w:rsidRDefault="00A760B7" w:rsidP="00441B3B">
            <w:pPr>
              <w:pStyle w:val="BodyText"/>
              <w:tabs>
                <w:tab w:val="decimal" w:pos="80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E846E0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9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723">
              <w:rPr>
                <w:rFonts w:asciiTheme="majorBidi" w:hAnsiTheme="majorBidi" w:cstheme="majorBidi"/>
                <w:sz w:val="30"/>
                <w:szCs w:val="30"/>
              </w:rPr>
              <w:t xml:space="preserve"> 10,753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7,504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673260" w:rsidRDefault="00A760B7" w:rsidP="00441B3B">
            <w:pPr>
              <w:pStyle w:val="BodyText"/>
              <w:tabs>
                <w:tab w:val="decimal" w:pos="105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730,264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0B4723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4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1,369,489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774,777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0B472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A760B7" w:rsidRPr="00673260" w:rsidRDefault="00A760B7" w:rsidP="000B4723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80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760B7" w:rsidRPr="00673260" w:rsidRDefault="00A760B7" w:rsidP="000B47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760B7" w:rsidRPr="00673260" w:rsidRDefault="00A760B7" w:rsidP="000B472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80651A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4723">
              <w:rPr>
                <w:rFonts w:asciiTheme="majorBidi" w:hAnsiTheme="majorBidi" w:cstheme="majorBidi"/>
                <w:sz w:val="30"/>
                <w:szCs w:val="30"/>
              </w:rPr>
              <w:t>(10,753)</w:t>
            </w:r>
          </w:p>
        </w:tc>
        <w:tc>
          <w:tcPr>
            <w:tcW w:w="126" w:type="pct"/>
          </w:tcPr>
          <w:p w:rsidR="00A760B7" w:rsidRPr="00673260" w:rsidRDefault="00A760B7" w:rsidP="000B472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(11,130)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441B3B" w:rsidRDefault="00A760B7" w:rsidP="00441B3B">
            <w:pPr>
              <w:pStyle w:val="BodyText"/>
              <w:tabs>
                <w:tab w:val="decimal" w:pos="105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730,264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80651A" w:rsidRDefault="00A760B7" w:rsidP="00441B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1,358</w:t>
            </w:r>
            <w:r w:rsidRPr="00441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,736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441B3B" w:rsidRDefault="00A760B7" w:rsidP="00441B3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763,647</w:t>
            </w:r>
          </w:p>
        </w:tc>
      </w:tr>
      <w:tr w:rsidR="00A760B7" w:rsidRPr="00A760B7" w:rsidTr="00441B3B">
        <w:tc>
          <w:tcPr>
            <w:tcW w:w="1488" w:type="pct"/>
          </w:tcPr>
          <w:p w:rsidR="00A760B7" w:rsidRPr="00A760B7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27" w:type="pct"/>
          </w:tcPr>
          <w:p w:rsidR="00A760B7" w:rsidRPr="00A760B7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A760B7" w:rsidRPr="00A760B7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:rsidR="00A760B7" w:rsidRPr="00A760B7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A760B7" w:rsidRPr="00A760B7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:rsidR="00A760B7" w:rsidRPr="00A760B7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A760B7" w:rsidRPr="00A760B7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:rsidR="00A760B7" w:rsidRPr="00A760B7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A760B7" w:rsidRPr="00A760B7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60B7" w:rsidRPr="00673260" w:rsidTr="00441B3B">
        <w:tc>
          <w:tcPr>
            <w:tcW w:w="1488" w:type="pct"/>
            <w:vAlign w:val="bottom"/>
          </w:tcPr>
          <w:p w:rsidR="00A760B7" w:rsidRPr="00673260" w:rsidRDefault="00A760B7" w:rsidP="0007342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673260" w:rsidRDefault="00A760B7" w:rsidP="00E846E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673260" w:rsidRDefault="00A760B7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sz w:val="30"/>
                <w:szCs w:val="30"/>
              </w:rPr>
              <w:t xml:space="preserve"> 1,568,556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A760B7" w:rsidRPr="00673260" w:rsidRDefault="00A760B7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1,744,929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A760B7" w:rsidRPr="00673260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136F">
              <w:rPr>
                <w:rFonts w:asciiTheme="majorBidi" w:hAnsiTheme="majorBidi" w:cstheme="majorBidi"/>
                <w:sz w:val="30"/>
                <w:szCs w:val="30"/>
              </w:rPr>
              <w:t xml:space="preserve"> 684,368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A760B7" w:rsidRPr="00673260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757,415</w:t>
            </w:r>
          </w:p>
        </w:tc>
      </w:tr>
      <w:tr w:rsidR="00A760B7" w:rsidRPr="00673260" w:rsidTr="00150C3A">
        <w:tc>
          <w:tcPr>
            <w:tcW w:w="1488" w:type="pct"/>
          </w:tcPr>
          <w:p w:rsidR="00A760B7" w:rsidRPr="00673260" w:rsidRDefault="00A760B7" w:rsidP="00E846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E846E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A760B7" w:rsidRPr="0067326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DD136F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0B7" w:rsidRPr="00673260" w:rsidTr="00150C3A">
        <w:tc>
          <w:tcPr>
            <w:tcW w:w="1488" w:type="pct"/>
          </w:tcPr>
          <w:p w:rsidR="00A760B7" w:rsidRPr="00673260" w:rsidRDefault="00A760B7" w:rsidP="00E846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E846E0" w:rsidRDefault="00A760B7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sz w:val="30"/>
                <w:szCs w:val="30"/>
              </w:rPr>
              <w:t xml:space="preserve"> 137,529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A760B7" w:rsidRPr="0067326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219,475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DD136F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36F">
              <w:rPr>
                <w:rFonts w:asciiTheme="majorBidi" w:hAnsiTheme="majorBidi" w:cstheme="majorBidi"/>
                <w:sz w:val="30"/>
                <w:szCs w:val="30"/>
              </w:rPr>
              <w:t xml:space="preserve"> 63,179 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34,335</w:t>
            </w:r>
          </w:p>
        </w:tc>
      </w:tr>
      <w:tr w:rsidR="00A760B7" w:rsidRPr="00760B3F" w:rsidTr="00150C3A">
        <w:tc>
          <w:tcPr>
            <w:tcW w:w="1488" w:type="pct"/>
          </w:tcPr>
          <w:p w:rsidR="00A760B7" w:rsidRPr="00673260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E846E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sz w:val="30"/>
                <w:szCs w:val="30"/>
              </w:rPr>
              <w:t xml:space="preserve"> 3,111 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A760B7" w:rsidRPr="0067326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DD136F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36F">
              <w:rPr>
                <w:rFonts w:asciiTheme="majorBidi" w:hAnsiTheme="majorBidi" w:cstheme="majorBidi"/>
                <w:sz w:val="30"/>
                <w:szCs w:val="30"/>
              </w:rPr>
              <w:t xml:space="preserve"> 93 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</w:tr>
      <w:tr w:rsidR="00A760B7" w:rsidRPr="00673260" w:rsidTr="00150C3A">
        <w:tc>
          <w:tcPr>
            <w:tcW w:w="1488" w:type="pct"/>
          </w:tcPr>
          <w:p w:rsidR="00A760B7" w:rsidRPr="00673260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A760B7" w:rsidRPr="00E846E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sz w:val="30"/>
                <w:szCs w:val="30"/>
              </w:rPr>
              <w:t xml:space="preserve"> 793 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A760B7" w:rsidRPr="0067326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DD136F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36F">
              <w:rPr>
                <w:rFonts w:asciiTheme="majorBidi" w:hAnsiTheme="majorBidi" w:cstheme="majorBidi"/>
                <w:sz w:val="30"/>
                <w:szCs w:val="30"/>
              </w:rPr>
              <w:t xml:space="preserve"> 844 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A760B7" w:rsidRPr="00E846E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sz w:val="30"/>
                <w:szCs w:val="30"/>
              </w:rPr>
              <w:t xml:space="preserve"> 463,580 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A760B7" w:rsidRPr="0067326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488,138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DD136F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73</w:t>
            </w:r>
            <w:r w:rsidRPr="00DD13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A760B7" w:rsidRPr="00E846E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2,173,569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A760B7" w:rsidRPr="0067326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2,458,025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A760B7" w:rsidRPr="00DD136F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794,004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A760B7" w:rsidRPr="00DD0C24" w:rsidRDefault="00A760B7" w:rsidP="00441B3B">
            <w:pPr>
              <w:pStyle w:val="BodyText"/>
              <w:tabs>
                <w:tab w:val="decimal" w:pos="1329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(441,548)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(465,070)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DD0C24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136F">
              <w:rPr>
                <w:rFonts w:asciiTheme="majorBidi" w:hAnsiTheme="majorBidi" w:cstheme="majorBidi"/>
                <w:sz w:val="30"/>
                <w:szCs w:val="30"/>
              </w:rPr>
              <w:t>(430)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(592)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7553F9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1,732,021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441B3B" w:rsidRDefault="00A760B7" w:rsidP="00441B3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1,992,955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748,127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A760B7" w:rsidRPr="00673260" w:rsidRDefault="00A760B7" w:rsidP="00441B3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793,412</w:t>
            </w:r>
          </w:p>
        </w:tc>
      </w:tr>
      <w:tr w:rsidR="00A760B7" w:rsidRPr="00673260" w:rsidTr="00441B3B">
        <w:tc>
          <w:tcPr>
            <w:tcW w:w="1488" w:type="pct"/>
          </w:tcPr>
          <w:p w:rsidR="00A760B7" w:rsidRPr="00673260" w:rsidRDefault="00A760B7" w:rsidP="00E846E0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:rsidR="00A760B7" w:rsidRPr="00673260" w:rsidRDefault="00A760B7" w:rsidP="00E846E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A760B7" w:rsidRPr="00E846E0" w:rsidRDefault="00A760B7" w:rsidP="00E846E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4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2,462,285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A760B7" w:rsidRPr="00CF2DAB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1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2,106,863</w:t>
            </w:r>
          </w:p>
        </w:tc>
        <w:tc>
          <w:tcPr>
            <w:tcW w:w="126" w:type="pct"/>
          </w:tcPr>
          <w:p w:rsidR="00A760B7" w:rsidRPr="00673260" w:rsidRDefault="00A760B7" w:rsidP="00E846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A760B7" w:rsidRPr="00673260" w:rsidRDefault="00A760B7" w:rsidP="00E846E0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1,557,059</w:t>
            </w:r>
          </w:p>
        </w:tc>
      </w:tr>
      <w:bookmarkEnd w:id="4"/>
    </w:tbl>
    <w:p w:rsidR="00376804" w:rsidRPr="003334E8" w:rsidRDefault="00376804" w:rsidP="00376804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201536" w:rsidRDefault="00697F53" w:rsidP="001817A1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</w:t>
      </w:r>
      <w:r w:rsidRPr="00E20EF4">
        <w:rPr>
          <w:rFonts w:ascii="Angsana New" w:hAnsi="Angsana New"/>
          <w:sz w:val="30"/>
          <w:szCs w:val="30"/>
          <w:cs/>
        </w:rPr>
        <w:t xml:space="preserve">ระยะเวลาตั้งแต่ </w:t>
      </w:r>
      <w:r w:rsidR="00882EFD">
        <w:rPr>
          <w:rFonts w:ascii="Angsana New" w:hAnsi="Angsana New"/>
          <w:sz w:val="30"/>
          <w:szCs w:val="30"/>
        </w:rPr>
        <w:t>1</w:t>
      </w:r>
      <w:r w:rsidR="00BA7AC8">
        <w:rPr>
          <w:rFonts w:ascii="Angsana New" w:hAnsi="Angsana New"/>
          <w:sz w:val="30"/>
          <w:szCs w:val="30"/>
        </w:rPr>
        <w:t>0</w:t>
      </w:r>
      <w:r w:rsidRPr="00E20EF4">
        <w:rPr>
          <w:rFonts w:ascii="Angsana New" w:hAnsi="Angsana New"/>
          <w:sz w:val="30"/>
          <w:szCs w:val="30"/>
          <w:cs/>
        </w:rPr>
        <w:t xml:space="preserve"> วัน ถึง </w:t>
      </w:r>
      <w:r w:rsidR="0066786A" w:rsidRPr="00E20EF4">
        <w:rPr>
          <w:rFonts w:ascii="Angsana New" w:hAnsi="Angsana New"/>
          <w:sz w:val="30"/>
          <w:szCs w:val="30"/>
        </w:rPr>
        <w:t>10</w:t>
      </w:r>
      <w:r w:rsidR="000562AD" w:rsidRPr="00E20EF4">
        <w:rPr>
          <w:rFonts w:ascii="Angsana New" w:hAnsi="Angsana New"/>
          <w:sz w:val="30"/>
          <w:szCs w:val="30"/>
        </w:rPr>
        <w:t>0</w:t>
      </w:r>
      <w:r w:rsidRPr="00E20EF4">
        <w:rPr>
          <w:rFonts w:ascii="Angsana New" w:hAnsi="Angsana New"/>
          <w:sz w:val="30"/>
          <w:szCs w:val="30"/>
          <w:cs/>
        </w:rPr>
        <w:t xml:space="preserve"> วัน</w:t>
      </w:r>
    </w:p>
    <w:p w:rsidR="00A516F8" w:rsidRPr="00A9212F" w:rsidRDefault="00A516F8" w:rsidP="00A516F8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9212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:rsidR="00A516F8" w:rsidRPr="00A9212F" w:rsidRDefault="00A516F8" w:rsidP="00A516F8">
      <w:pPr>
        <w:tabs>
          <w:tab w:val="left" w:pos="540"/>
        </w:tabs>
        <w:spacing w:line="240" w:lineRule="auto"/>
        <w:ind w:left="547"/>
        <w:rPr>
          <w:rFonts w:ascii="Angsana New" w:hAnsi="Angsana New"/>
          <w:cs/>
        </w:rPr>
      </w:pPr>
    </w:p>
    <w:p w:rsidR="003A58A4" w:rsidRPr="00A9212F" w:rsidRDefault="00A516F8" w:rsidP="0020153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921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9212F">
        <w:rPr>
          <w:rFonts w:ascii="Angsana New" w:hAnsi="Angsana New"/>
          <w:sz w:val="30"/>
          <w:szCs w:val="30"/>
        </w:rPr>
        <w:t xml:space="preserve">31 </w:t>
      </w:r>
      <w:r w:rsidRPr="00A9212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9212F">
        <w:rPr>
          <w:rFonts w:ascii="Angsana New" w:hAnsi="Angsana New"/>
          <w:sz w:val="30"/>
          <w:szCs w:val="30"/>
        </w:rPr>
        <w:t xml:space="preserve">2561 </w:t>
      </w:r>
      <w:r w:rsidRPr="00A9212F">
        <w:rPr>
          <w:rFonts w:ascii="Angsana New" w:hAnsi="Angsana New" w:hint="cs"/>
          <w:sz w:val="30"/>
          <w:szCs w:val="30"/>
          <w:cs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ให้กับบริษัท ฮาคูโฮโด แคปปิตอล (ไทยแลนด์) จำกัด และบริษัท ฮาคูโฮโด เอเชียแปซิฟิค จำกัด </w:t>
      </w:r>
      <w:r w:rsidR="006276BB" w:rsidRPr="00A9212F">
        <w:rPr>
          <w:rFonts w:ascii="Angsana New" w:hAnsi="Angsana New" w:hint="cs"/>
          <w:sz w:val="30"/>
          <w:szCs w:val="30"/>
          <w:cs/>
        </w:rPr>
        <w:t>โดย</w:t>
      </w:r>
      <w:r w:rsidR="0049494A" w:rsidRPr="00A9212F">
        <w:rPr>
          <w:rFonts w:ascii="Angsana New" w:hAnsi="Angsana New" w:hint="cs"/>
          <w:sz w:val="30"/>
          <w:szCs w:val="30"/>
          <w:cs/>
        </w:rPr>
        <w:t>ตกลง</w:t>
      </w:r>
      <w:r w:rsidR="006276BB" w:rsidRPr="00A9212F">
        <w:rPr>
          <w:rFonts w:ascii="Angsana New" w:hAnsi="Angsana New" w:hint="cs"/>
          <w:sz w:val="30"/>
          <w:szCs w:val="30"/>
          <w:cs/>
        </w:rPr>
        <w:t>ราคา</w:t>
      </w:r>
      <w:r w:rsidR="0049494A" w:rsidRPr="00A9212F">
        <w:rPr>
          <w:rFonts w:ascii="Angsana New" w:hAnsi="Angsana New" w:hint="cs"/>
          <w:sz w:val="30"/>
          <w:szCs w:val="30"/>
          <w:cs/>
        </w:rPr>
        <w:t>ซื้อขายเบื้องต้น</w:t>
      </w:r>
      <w:r w:rsidRPr="00A9212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A9212F">
        <w:rPr>
          <w:rFonts w:ascii="Angsana New" w:hAnsi="Angsana New"/>
          <w:sz w:val="30"/>
          <w:szCs w:val="30"/>
        </w:rPr>
        <w:t xml:space="preserve">947.5 </w:t>
      </w:r>
      <w:r w:rsidRPr="00A9212F">
        <w:rPr>
          <w:rFonts w:ascii="Angsana New" w:hAnsi="Angsana New" w:hint="cs"/>
          <w:sz w:val="30"/>
          <w:szCs w:val="30"/>
          <w:cs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Pr="00A9212F">
        <w:rPr>
          <w:rFonts w:ascii="Angsana New" w:hAnsi="Angsana New"/>
          <w:sz w:val="30"/>
          <w:szCs w:val="30"/>
        </w:rPr>
        <w:t xml:space="preserve">19 </w:t>
      </w:r>
      <w:r w:rsidRPr="00A921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9212F">
        <w:rPr>
          <w:rFonts w:ascii="Angsana New" w:hAnsi="Angsana New"/>
          <w:sz w:val="30"/>
          <w:szCs w:val="30"/>
        </w:rPr>
        <w:t>2560</w:t>
      </w:r>
    </w:p>
    <w:p w:rsidR="001817A1" w:rsidRDefault="001817A1" w:rsidP="0049494A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516F8" w:rsidRPr="00A9212F" w:rsidRDefault="00A516F8" w:rsidP="0049494A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9212F">
        <w:rPr>
          <w:rFonts w:ascii="Angsana New" w:hAnsi="Angsana New" w:hint="cs"/>
          <w:sz w:val="30"/>
          <w:szCs w:val="30"/>
          <w:cs/>
        </w:rPr>
        <w:t>รายการ</w:t>
      </w:r>
      <w:r w:rsidRPr="0063133E">
        <w:rPr>
          <w:rFonts w:ascii="Angsana New" w:hAnsi="Angsana New" w:hint="cs"/>
          <w:sz w:val="30"/>
          <w:szCs w:val="30"/>
          <w:cs/>
        </w:rPr>
        <w:t>เคลื่อนไหวในระหว่างงวด</w:t>
      </w:r>
      <w:r w:rsidR="00C16240">
        <w:rPr>
          <w:rFonts w:ascii="Angsana New" w:hAnsi="Angsana New" w:hint="cs"/>
          <w:sz w:val="30"/>
          <w:szCs w:val="30"/>
          <w:cs/>
        </w:rPr>
        <w:t>เก้า</w:t>
      </w:r>
      <w:r w:rsidRPr="006313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009C9" w:rsidRPr="0063133E">
        <w:rPr>
          <w:rFonts w:ascii="Angsana New" w:hAnsi="Angsana New"/>
          <w:sz w:val="30"/>
          <w:szCs w:val="30"/>
        </w:rPr>
        <w:t>30</w:t>
      </w:r>
      <w:r w:rsidRPr="0063133E">
        <w:rPr>
          <w:rFonts w:ascii="Angsana New" w:hAnsi="Angsana New"/>
          <w:sz w:val="30"/>
          <w:szCs w:val="30"/>
        </w:rPr>
        <w:t xml:space="preserve"> </w:t>
      </w:r>
      <w:r w:rsidR="00E26D89">
        <w:rPr>
          <w:rFonts w:ascii="Angsana New" w:hAnsi="Angsana New" w:hint="cs"/>
          <w:sz w:val="30"/>
          <w:szCs w:val="30"/>
          <w:cs/>
        </w:rPr>
        <w:t>กันยายน</w:t>
      </w:r>
      <w:r w:rsidRPr="0063133E">
        <w:rPr>
          <w:rFonts w:ascii="Angsana New" w:hAnsi="Angsana New"/>
          <w:sz w:val="30"/>
          <w:szCs w:val="30"/>
        </w:rPr>
        <w:t xml:space="preserve"> 2561</w:t>
      </w:r>
      <w:r w:rsidRPr="0063133E">
        <w:rPr>
          <w:rFonts w:ascii="Angsana New" w:hAnsi="Angsana New" w:hint="cs"/>
          <w:sz w:val="30"/>
          <w:szCs w:val="30"/>
          <w:cs/>
        </w:rPr>
        <w:t xml:space="preserve"> ของ</w:t>
      </w:r>
      <w:r w:rsidRPr="00A9212F">
        <w:rPr>
          <w:rFonts w:ascii="Angsana New" w:hAnsi="Angsana New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สินทรัพย์ไม่หมุนเวียนที่จัดประเภทเป็นสินทรัพย์ที่ถือไว้เพื่อขายมีดังนี้</w:t>
      </w:r>
    </w:p>
    <w:p w:rsidR="00993F02" w:rsidRPr="00A9212F" w:rsidRDefault="00993F02" w:rsidP="0049494A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042"/>
        <w:gridCol w:w="236"/>
        <w:gridCol w:w="1952"/>
      </w:tblGrid>
      <w:tr w:rsidR="00535576" w:rsidTr="00535576">
        <w:tc>
          <w:tcPr>
            <w:tcW w:w="4770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:rsidR="00535576" w:rsidRDefault="00535576" w:rsidP="0053557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Default="00535576" w:rsidP="005355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576" w:rsidTr="00535576">
        <w:tc>
          <w:tcPr>
            <w:tcW w:w="4770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:rsidR="00535576" w:rsidRDefault="00535576" w:rsidP="005355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576" w:rsidTr="00535576">
        <w:tc>
          <w:tcPr>
            <w:tcW w:w="4770" w:type="dxa"/>
          </w:tcPr>
          <w:p w:rsidR="00535576" w:rsidRDefault="005355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สินทรัพย์ไม่หมุนเวียนที่จัดประเภทเป็น</w:t>
            </w:r>
          </w:p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2042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Pr="00A9212F" w:rsidRDefault="00535576" w:rsidP="005355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1,186,079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A921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535576" w:rsidTr="00535576">
        <w:tc>
          <w:tcPr>
            <w:tcW w:w="4770" w:type="dxa"/>
          </w:tcPr>
          <w:p w:rsidR="00535576" w:rsidRPr="00A9212F" w:rsidRDefault="00535576" w:rsidP="005355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42" w:type="dxa"/>
            <w:vAlign w:val="center"/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(26,425)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A9212F" w:rsidRDefault="00535576" w:rsidP="005355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1,159,654</w:t>
            </w: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(100,000)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หนี้สินที่รวมในกลุ่มสินทรัพย์ไม่หมุนเวียนที่จัดประเภทเป็นสินทรัพย์ที่ถือไว้เพื่อขาย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13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63133E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393,953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(35,217)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21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358,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736)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D915BD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15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535576" w:rsidRPr="00D915BD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D915BD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15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double" w:sz="4" w:space="0" w:color="auto"/>
            </w:tcBorders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C58D3" w:rsidRPr="00A9212F" w:rsidRDefault="00EC58D3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:rsidR="00EC58D3" w:rsidRPr="00AB3BE9" w:rsidRDefault="00EC58D3">
      <w:pPr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AB3BE9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:rsidR="00EC58D3" w:rsidRPr="004009C9" w:rsidRDefault="00EC58D3" w:rsidP="00EC58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9C9">
        <w:rPr>
          <w:sz w:val="30"/>
          <w:szCs w:val="30"/>
          <w:cs/>
        </w:rPr>
        <w:t>มูลค่าตามบัญชีของสินทรัพย์และหนี้สินสุทธิของ</w:t>
      </w:r>
      <w:r w:rsidRPr="004009C9">
        <w:rPr>
          <w:rFonts w:ascii="Angsana New" w:hAnsi="Angsana New" w:hint="cs"/>
          <w:sz w:val="30"/>
          <w:szCs w:val="30"/>
          <w:cs/>
        </w:rPr>
        <w:t>บริษัท ฟิวเจอร์ มาร์เก็ตติ้ง คอมมิวนิเคชั่นส์ กรุ๊ป จำกัดและบริษัทย่อย</w:t>
      </w:r>
      <w:r w:rsidRPr="004009C9">
        <w:rPr>
          <w:sz w:val="30"/>
          <w:szCs w:val="30"/>
          <w:cs/>
        </w:rPr>
        <w:t xml:space="preserve"> ณ วันที่</w:t>
      </w:r>
      <w:r w:rsidRPr="004009C9">
        <w:rPr>
          <w:rFonts w:hint="cs"/>
          <w:sz w:val="30"/>
          <w:szCs w:val="30"/>
          <w:cs/>
        </w:rPr>
        <w:t>สูญเสียการควบคุม</w:t>
      </w:r>
      <w:r w:rsidRPr="004009C9">
        <w:rPr>
          <w:sz w:val="30"/>
          <w:szCs w:val="30"/>
          <w:cs/>
        </w:rPr>
        <w:t xml:space="preserve"> ประกอบด้วยรายการต่อไปนี้</w:t>
      </w:r>
    </w:p>
    <w:p w:rsidR="00EC58D3" w:rsidRPr="004009C9" w:rsidRDefault="00EC58D3" w:rsidP="00EC58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088" w:type="dxa"/>
        <w:tblLook w:val="01E0" w:firstRow="1" w:lastRow="1" w:firstColumn="1" w:lastColumn="1" w:noHBand="0" w:noVBand="0"/>
      </w:tblPr>
      <w:tblGrid>
        <w:gridCol w:w="4253"/>
        <w:gridCol w:w="425"/>
        <w:gridCol w:w="540"/>
        <w:gridCol w:w="1800"/>
        <w:gridCol w:w="270"/>
        <w:gridCol w:w="1800"/>
      </w:tblGrid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009C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009C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115,452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262,625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3E19D5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94B31" w:rsidRPr="00400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="00EC58D3"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25,467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15,161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13,900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F5014F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645,531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9,855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10,171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14,628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46,864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1,159,654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235,037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3E19D5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494B31" w:rsidRPr="00400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="00EC58D3"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396F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44,866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15,127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F818AA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C58D3" w:rsidRPr="004009C9" w:rsidRDefault="00F5014F" w:rsidP="00396F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63,505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AB3BE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358,736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EC58D3" w:rsidRPr="0083755A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B00DC" w:rsidRPr="00AB3BE9" w:rsidRDefault="00DB00DC">
      <w:pPr>
        <w:spacing w:line="240" w:lineRule="auto"/>
        <w:rPr>
          <w:rFonts w:asciiTheme="majorBidi" w:hAnsiTheme="majorBidi"/>
          <w:b/>
          <w:bCs/>
          <w:sz w:val="30"/>
          <w:szCs w:val="30"/>
          <w:highlight w:val="yellow"/>
          <w:cs/>
          <w:lang w:val="th-TH"/>
        </w:rPr>
      </w:pPr>
      <w:r w:rsidRPr="00AB3BE9">
        <w:rPr>
          <w:rFonts w:asciiTheme="majorBidi" w:hAnsiTheme="majorBidi"/>
          <w:b/>
          <w:bCs/>
          <w:sz w:val="30"/>
          <w:szCs w:val="30"/>
          <w:highlight w:val="yellow"/>
          <w:cs/>
          <w:lang w:val="th-TH"/>
        </w:rPr>
        <w:br w:type="page"/>
      </w:r>
    </w:p>
    <w:p w:rsidR="00EC58D3" w:rsidRPr="0063133E" w:rsidRDefault="00EC58D3" w:rsidP="00EC58D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3133E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กลุ่มบริษัทและบริษัทรับรู้กำไรจากการขายเงินลงทุนเป็นจำนวนเงิน </w:t>
      </w:r>
      <w:r w:rsidR="004009C9" w:rsidRPr="0063133E">
        <w:rPr>
          <w:rFonts w:ascii="Angsana New" w:hAnsi="Angsana New"/>
          <w:sz w:val="30"/>
          <w:szCs w:val="30"/>
          <w:lang w:val="en-US"/>
        </w:rPr>
        <w:t>61.6</w:t>
      </w:r>
      <w:r w:rsidRPr="0063133E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009C9" w:rsidRPr="0063133E">
        <w:rPr>
          <w:rFonts w:ascii="Angsana New" w:hAnsi="Angsana New"/>
          <w:sz w:val="30"/>
          <w:szCs w:val="30"/>
          <w:lang w:val="en-US"/>
        </w:rPr>
        <w:t>725.2</w:t>
      </w:r>
      <w:r w:rsidRPr="0063133E">
        <w:rPr>
          <w:rFonts w:ascii="Angsana New" w:hAnsi="Angsana New" w:hint="cs"/>
          <w:sz w:val="30"/>
          <w:szCs w:val="30"/>
          <w:cs/>
        </w:rPr>
        <w:t xml:space="preserve"> ล้านบาท ตามลำดับ ซึ่งสรุปได้ดังนี้</w:t>
      </w:r>
    </w:p>
    <w:p w:rsidR="00EC58D3" w:rsidRPr="0063133E" w:rsidRDefault="00EC58D3" w:rsidP="00EC58D3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486" w:tblpY="46"/>
        <w:tblW w:w="8910" w:type="dxa"/>
        <w:tblLook w:val="01E0" w:firstRow="1" w:lastRow="1" w:firstColumn="1" w:lastColumn="1" w:noHBand="0" w:noVBand="0"/>
      </w:tblPr>
      <w:tblGrid>
        <w:gridCol w:w="3870"/>
        <w:gridCol w:w="630"/>
        <w:gridCol w:w="540"/>
        <w:gridCol w:w="1800"/>
        <w:gridCol w:w="270"/>
        <w:gridCol w:w="1800"/>
      </w:tblGrid>
      <w:tr w:rsidR="00EC58D3" w:rsidRPr="0063133E" w:rsidTr="00E35544">
        <w:tc>
          <w:tcPr>
            <w:tcW w:w="387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3133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8D3" w:rsidRPr="0063133E" w:rsidTr="00E35544">
        <w:tc>
          <w:tcPr>
            <w:tcW w:w="387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6313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C58D3" w:rsidRPr="0063133E" w:rsidTr="004009C9">
        <w:tc>
          <w:tcPr>
            <w:tcW w:w="5040" w:type="dxa"/>
            <w:gridSpan w:val="3"/>
            <w:vAlign w:val="center"/>
          </w:tcPr>
          <w:p w:rsidR="00EC58D3" w:rsidRPr="0063133E" w:rsidRDefault="00DF2FE5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ราคาซื้อขายเบื้องต้น</w:t>
            </w:r>
            <w:r w:rsidR="00A05C6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800" w:type="dxa"/>
          </w:tcPr>
          <w:p w:rsidR="00EC58D3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947,498</w:t>
            </w:r>
          </w:p>
        </w:tc>
        <w:tc>
          <w:tcPr>
            <w:tcW w:w="270" w:type="dxa"/>
          </w:tcPr>
          <w:p w:rsidR="00EC58D3" w:rsidRPr="0063133E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947,498</w:t>
            </w:r>
          </w:p>
        </w:tc>
      </w:tr>
      <w:tr w:rsidR="00DF2FE5" w:rsidRPr="0063133E" w:rsidTr="004009C9">
        <w:tc>
          <w:tcPr>
            <w:tcW w:w="5040" w:type="dxa"/>
            <w:gridSpan w:val="3"/>
            <w:vAlign w:val="center"/>
          </w:tcPr>
          <w:p w:rsidR="00DF2FE5" w:rsidRPr="0063133E" w:rsidRDefault="00DF2FE5" w:rsidP="00A164A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318" w:hanging="3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ปรับปรุงมูลค่าที่จะได้รับตามสัญญา</w:t>
            </w:r>
            <w:r w:rsidR="00B57F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และค่าใช้จ่าย</w:t>
            </w:r>
            <w:r w:rsidR="00A164A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       </w:t>
            </w:r>
            <w:r w:rsidR="00B57F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ในการจำหน่ายเงินลงทุนในบริษัทย่อย</w:t>
            </w:r>
          </w:p>
        </w:tc>
        <w:tc>
          <w:tcPr>
            <w:tcW w:w="1800" w:type="dxa"/>
          </w:tcPr>
          <w:p w:rsidR="00B57F10" w:rsidRDefault="00B57F10" w:rsidP="004009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F2FE5" w:rsidRPr="0063133E" w:rsidRDefault="00DF2FE5" w:rsidP="004009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57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122,304</w:t>
            </w: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F2FE5" w:rsidRPr="0063133E" w:rsidRDefault="00DF2FE5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57F10" w:rsidRDefault="00B57F10" w:rsidP="004009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F2FE5" w:rsidRPr="0063133E" w:rsidRDefault="00DF2FE5" w:rsidP="00B57F1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57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122,304</w:t>
            </w: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F2FE5" w:rsidRPr="0063133E" w:rsidTr="00DF2FE5">
        <w:tc>
          <w:tcPr>
            <w:tcW w:w="5040" w:type="dxa"/>
            <w:gridSpan w:val="3"/>
            <w:vAlign w:val="center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F2FE5" w:rsidRPr="0063133E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825,194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F2FE5" w:rsidRPr="0063133E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825,194</w:t>
            </w:r>
          </w:p>
        </w:tc>
      </w:tr>
      <w:tr w:rsidR="00DF2FE5" w:rsidRPr="0063133E" w:rsidTr="00E35544">
        <w:tc>
          <w:tcPr>
            <w:tcW w:w="5040" w:type="dxa"/>
            <w:gridSpan w:val="3"/>
            <w:vAlign w:val="center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(800,918)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(100,000)</w:t>
            </w:r>
          </w:p>
        </w:tc>
      </w:tr>
      <w:tr w:rsidR="00DF2FE5" w:rsidRPr="0063133E" w:rsidTr="00E35544">
        <w:tc>
          <w:tcPr>
            <w:tcW w:w="5040" w:type="dxa"/>
            <w:gridSpan w:val="3"/>
            <w:vAlign w:val="center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37,287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2FE5" w:rsidRPr="0042665D" w:rsidTr="00E35544">
        <w:tc>
          <w:tcPr>
            <w:tcW w:w="5040" w:type="dxa"/>
            <w:gridSpan w:val="3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F2FE5" w:rsidRPr="0063133E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61,563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F2FE5" w:rsidRPr="004009C9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725,194</w:t>
            </w:r>
          </w:p>
        </w:tc>
      </w:tr>
    </w:tbl>
    <w:p w:rsidR="00EC58D3" w:rsidRDefault="00EC58D3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5D1B56" w:rsidRPr="002A07CF" w:rsidRDefault="006F66D8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2A07C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การจำหน่ายบริษัทย่อยและ</w:t>
      </w:r>
      <w:r w:rsidR="005D1B56" w:rsidRPr="002A07C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="005D1B56" w:rsidRPr="002A07C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ดำเนินงานที่ยกเลิก</w:t>
      </w:r>
    </w:p>
    <w:p w:rsidR="005D1B56" w:rsidRDefault="005D1B56" w:rsidP="005D1B56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8CD" w:rsidRDefault="003A58A4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 xml:space="preserve">ในเดือนกันยายน </w:t>
      </w:r>
      <w:r>
        <w:rPr>
          <w:rFonts w:asciiTheme="majorBidi" w:hAnsiTheme="majorBidi"/>
          <w:sz w:val="30"/>
          <w:szCs w:val="30"/>
          <w:lang w:val="en-US"/>
        </w:rPr>
        <w:t>2561</w:t>
      </w:r>
      <w:r w:rsidR="006F66D8" w:rsidRPr="006F66D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F66D8" w:rsidRPr="006F66D8">
        <w:rPr>
          <w:rFonts w:asciiTheme="majorBidi" w:hAnsiTheme="majorBidi"/>
          <w:sz w:val="30"/>
          <w:szCs w:val="30"/>
          <w:cs/>
          <w:lang w:val="en-US"/>
        </w:rPr>
        <w:t xml:space="preserve">กลุ่มบริษัทได้จำหน่ายส่วนได้เสียร้อยละ </w:t>
      </w:r>
      <w:r>
        <w:rPr>
          <w:rFonts w:asciiTheme="majorBidi" w:hAnsiTheme="majorBidi"/>
          <w:sz w:val="30"/>
          <w:szCs w:val="30"/>
          <w:lang w:val="en-US"/>
        </w:rPr>
        <w:t>100</w:t>
      </w:r>
      <w:r w:rsidR="006F66D8" w:rsidRPr="006F66D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F66D8" w:rsidRPr="006F66D8">
        <w:rPr>
          <w:rFonts w:asciiTheme="majorBidi" w:hAnsiTheme="majorBidi"/>
          <w:sz w:val="30"/>
          <w:szCs w:val="30"/>
          <w:cs/>
          <w:lang w:val="en-US"/>
        </w:rPr>
        <w:t>ใน</w:t>
      </w:r>
      <w:r w:rsidR="008A2314">
        <w:rPr>
          <w:rFonts w:asciiTheme="majorBidi" w:hAnsiTheme="majorBidi"/>
          <w:sz w:val="30"/>
          <w:szCs w:val="30"/>
          <w:cs/>
          <w:lang w:val="en-US"/>
        </w:rPr>
        <w:t xml:space="preserve">บริษัท อินเตอร์แอคทีฟ คอมมิวนิเคชั่นส์ </w:t>
      </w:r>
      <w:r w:rsidR="008A2314" w:rsidRPr="00A51872">
        <w:rPr>
          <w:rFonts w:asciiTheme="majorBidi" w:hAnsiTheme="majorBidi"/>
          <w:sz w:val="30"/>
          <w:szCs w:val="30"/>
          <w:cs/>
          <w:lang w:val="en-US"/>
        </w:rPr>
        <w:t>จำกัด</w:t>
      </w:r>
      <w:r w:rsidR="006F66D8" w:rsidRPr="00A5187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>ซึ่งเป็นบริษัทย่อยแห่งหนึ่ง</w:t>
      </w:r>
      <w:r w:rsidR="00371AF3" w:rsidRPr="00A51872">
        <w:rPr>
          <w:rFonts w:asciiTheme="majorBidi" w:hAnsiTheme="majorBidi" w:hint="cs"/>
          <w:sz w:val="30"/>
          <w:szCs w:val="30"/>
          <w:cs/>
          <w:lang w:val="en-US"/>
        </w:rPr>
        <w:t>ในกลุ่มบริษัท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 xml:space="preserve"> เป็นเงินสดจำนวน </w:t>
      </w:r>
      <w:r w:rsidR="000378AC" w:rsidRPr="00A51872">
        <w:rPr>
          <w:rFonts w:asciiTheme="majorBidi" w:hAnsiTheme="majorBidi"/>
          <w:sz w:val="30"/>
          <w:szCs w:val="30"/>
          <w:lang w:val="en-US"/>
        </w:rPr>
        <w:t>20.0</w:t>
      </w:r>
      <w:r w:rsidR="006F66D8" w:rsidRPr="00A5187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>ล้านบาท ณ วันที่จำหน่ายมูลค่าตามบัญชีของสินทรัพย์สุทธิของ</w:t>
      </w:r>
      <w:r w:rsidR="008A2314" w:rsidRPr="00A51872">
        <w:rPr>
          <w:rFonts w:asciiTheme="majorBidi" w:hAnsiTheme="majorBidi"/>
          <w:sz w:val="30"/>
          <w:szCs w:val="30"/>
          <w:cs/>
          <w:lang w:val="en-US"/>
        </w:rPr>
        <w:t>บริษัท อินเตอร์แอคทีฟ คอมมิวนิเคชั่นส์ จำกัด</w:t>
      </w:r>
      <w:r w:rsidRPr="00A5187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>ในงบการเงิน</w:t>
      </w:r>
      <w:r w:rsidR="008A2314" w:rsidRPr="00A51872">
        <w:rPr>
          <w:rFonts w:asciiTheme="majorBidi" w:hAnsiTheme="majorBidi" w:hint="cs"/>
          <w:sz w:val="30"/>
          <w:szCs w:val="30"/>
          <w:cs/>
          <w:lang w:val="en-US"/>
        </w:rPr>
        <w:t>รวม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 xml:space="preserve">ของกลุ่มบริษัทมีจำนวน </w:t>
      </w:r>
      <w:r w:rsidR="000378AC" w:rsidRPr="00A51872">
        <w:rPr>
          <w:rFonts w:asciiTheme="majorBidi" w:hAnsiTheme="majorBidi"/>
          <w:sz w:val="30"/>
          <w:szCs w:val="30"/>
          <w:lang w:val="en-US"/>
        </w:rPr>
        <w:t>7.</w:t>
      </w:r>
      <w:r w:rsidR="002A07CF" w:rsidRPr="00A51872">
        <w:rPr>
          <w:rFonts w:asciiTheme="majorBidi" w:hAnsiTheme="majorBidi"/>
          <w:sz w:val="30"/>
          <w:szCs w:val="30"/>
          <w:lang w:val="en-US"/>
        </w:rPr>
        <w:t>7</w:t>
      </w:r>
      <w:r w:rsidR="006F66D8" w:rsidRPr="00A5187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 xml:space="preserve">ล้านบาท </w:t>
      </w:r>
      <w:r w:rsidR="00760B3F" w:rsidRPr="00A51872">
        <w:rPr>
          <w:rFonts w:asciiTheme="majorBidi" w:hAnsiTheme="majorBidi"/>
          <w:sz w:val="30"/>
          <w:szCs w:val="30"/>
          <w:cs/>
          <w:lang w:val="en-US"/>
        </w:rPr>
        <w:t>กลุ่มบริษัทรับรู้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 xml:space="preserve">กำไรจากการขายเป็นจำนวน </w:t>
      </w:r>
      <w:r w:rsidR="000378AC" w:rsidRPr="00A51872">
        <w:rPr>
          <w:rFonts w:asciiTheme="majorBidi" w:hAnsiTheme="majorBidi"/>
          <w:sz w:val="30"/>
          <w:szCs w:val="30"/>
          <w:lang w:val="en-US"/>
        </w:rPr>
        <w:t xml:space="preserve">12.3 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>ล้านบาท ซึ่งรวมอยู่ใน</w:t>
      </w:r>
      <w:r w:rsidR="000378AC" w:rsidRPr="00A51872">
        <w:rPr>
          <w:rFonts w:asciiTheme="majorBidi" w:hAnsiTheme="majorBidi" w:hint="cs"/>
          <w:sz w:val="30"/>
          <w:szCs w:val="30"/>
          <w:cs/>
          <w:lang w:val="en-US"/>
        </w:rPr>
        <w:t>กำไรจากการจำหน่ายเงินลงทุน</w:t>
      </w:r>
      <w:r w:rsidR="006F66D8" w:rsidRPr="00A51872">
        <w:rPr>
          <w:rFonts w:asciiTheme="majorBidi" w:hAnsiTheme="majorBidi"/>
          <w:sz w:val="30"/>
          <w:szCs w:val="30"/>
          <w:cs/>
          <w:lang w:val="en-US"/>
        </w:rPr>
        <w:t>ในงบกำไรขาดทุน</w:t>
      </w:r>
      <w:r w:rsidR="008A2314" w:rsidRPr="00A51872">
        <w:rPr>
          <w:rFonts w:asciiTheme="majorBidi" w:hAnsiTheme="majorBidi" w:hint="cs"/>
          <w:sz w:val="30"/>
          <w:szCs w:val="30"/>
          <w:cs/>
          <w:lang w:val="en-US"/>
        </w:rPr>
        <w:t>รวม</w:t>
      </w:r>
    </w:p>
    <w:p w:rsidR="001A58CD" w:rsidRDefault="001A58CD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378AC" w:rsidRDefault="000378AC" w:rsidP="006F66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6F66D8" w:rsidRPr="004009C9" w:rsidRDefault="006F66D8" w:rsidP="006F66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9C9">
        <w:rPr>
          <w:sz w:val="30"/>
          <w:szCs w:val="30"/>
          <w:cs/>
        </w:rPr>
        <w:t>มูลค่าตามบัญชีของสินทรัพย์และหนี้สินสุทธิของ</w:t>
      </w:r>
      <w:r w:rsidR="008A2314">
        <w:rPr>
          <w:rFonts w:asciiTheme="majorBidi" w:hAnsiTheme="majorBidi"/>
          <w:sz w:val="30"/>
          <w:szCs w:val="30"/>
          <w:cs/>
          <w:lang w:val="en-US"/>
        </w:rPr>
        <w:t>บริษัท อินเตอร์แอคทีฟ คอมมิวนิเคชั่นส์ จำกัด</w:t>
      </w:r>
      <w:r w:rsidR="001A58CD" w:rsidRPr="006F66D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009C9">
        <w:rPr>
          <w:sz w:val="30"/>
          <w:szCs w:val="30"/>
          <w:cs/>
        </w:rPr>
        <w:t>ณ วันที่</w:t>
      </w:r>
      <w:r w:rsidRPr="004009C9">
        <w:rPr>
          <w:rFonts w:hint="cs"/>
          <w:sz w:val="30"/>
          <w:szCs w:val="30"/>
          <w:cs/>
        </w:rPr>
        <w:t>สูญเสียการควบคุม</w:t>
      </w:r>
      <w:r w:rsidRPr="004009C9">
        <w:rPr>
          <w:sz w:val="30"/>
          <w:szCs w:val="30"/>
          <w:cs/>
        </w:rPr>
        <w:t xml:space="preserve"> ประกอบด้วยรายการต่อไปนี้</w:t>
      </w:r>
    </w:p>
    <w:p w:rsidR="006F66D8" w:rsidRDefault="006F66D8" w:rsidP="005D1B56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pPr w:leftFromText="180" w:rightFromText="180" w:vertAnchor="text" w:horzAnchor="margin" w:tblpX="486" w:tblpY="46"/>
        <w:tblW w:w="9000" w:type="dxa"/>
        <w:tblLook w:val="01E0" w:firstRow="1" w:lastRow="1" w:firstColumn="1" w:lastColumn="1" w:noHBand="0" w:noVBand="0"/>
      </w:tblPr>
      <w:tblGrid>
        <w:gridCol w:w="4253"/>
        <w:gridCol w:w="425"/>
        <w:gridCol w:w="2612"/>
        <w:gridCol w:w="1710"/>
      </w:tblGrid>
      <w:tr w:rsidR="006F66D8" w:rsidRPr="004009C9" w:rsidTr="005B4FC9">
        <w:tc>
          <w:tcPr>
            <w:tcW w:w="7290" w:type="dxa"/>
            <w:gridSpan w:val="3"/>
          </w:tcPr>
          <w:p w:rsidR="006F66D8" w:rsidRPr="004009C9" w:rsidRDefault="006F66D8" w:rsidP="006F66D8">
            <w:pPr>
              <w:pStyle w:val="BodyText"/>
              <w:tabs>
                <w:tab w:val="center" w:pos="4536"/>
                <w:tab w:val="right" w:pos="9072"/>
              </w:tabs>
              <w:spacing w:after="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009C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009C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6F66D8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14,670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25,609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00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9,387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12,124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65,369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6F66D8" w:rsidRPr="004009C9" w:rsidRDefault="006F66D8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6F66D8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38,567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400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9,028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1A58CD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1A58CD" w:rsidRDefault="001A58CD" w:rsidP="001A58C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9,133</w:t>
            </w:r>
          </w:p>
        </w:tc>
      </w:tr>
      <w:tr w:rsidR="006F66D8" w:rsidRPr="004009C9" w:rsidTr="006F66D8">
        <w:tc>
          <w:tcPr>
            <w:tcW w:w="4253" w:type="dxa"/>
          </w:tcPr>
          <w:p w:rsidR="006F66D8" w:rsidRPr="004009C9" w:rsidRDefault="006F66D8" w:rsidP="005B4FC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6F66D8" w:rsidRPr="004009C9" w:rsidRDefault="006F66D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66D8" w:rsidRPr="004009C9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57,656</w:t>
            </w:r>
          </w:p>
        </w:tc>
      </w:tr>
    </w:tbl>
    <w:p w:rsidR="006F66D8" w:rsidRDefault="006F66D8" w:rsidP="005D1B56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pPr w:leftFromText="180" w:rightFromText="180" w:vertAnchor="text" w:horzAnchor="margin" w:tblpX="486" w:tblpY="46"/>
        <w:tblW w:w="9000" w:type="dxa"/>
        <w:tblLook w:val="01E0" w:firstRow="1" w:lastRow="1" w:firstColumn="1" w:lastColumn="1" w:noHBand="0" w:noVBand="0"/>
      </w:tblPr>
      <w:tblGrid>
        <w:gridCol w:w="4253"/>
        <w:gridCol w:w="425"/>
        <w:gridCol w:w="2612"/>
        <w:gridCol w:w="1710"/>
      </w:tblGrid>
      <w:tr w:rsidR="00701988" w:rsidRPr="004009C9" w:rsidTr="005B4FC9">
        <w:tc>
          <w:tcPr>
            <w:tcW w:w="4253" w:type="dxa"/>
          </w:tcPr>
          <w:p w:rsidR="00701988" w:rsidRPr="00A51872" w:rsidRDefault="001A58CD" w:rsidP="00701988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72">
              <w:rPr>
                <w:rFonts w:ascii="Angsana New" w:hAnsi="Angsana New" w:hint="cs"/>
                <w:sz w:val="30"/>
                <w:szCs w:val="30"/>
                <w:cs/>
              </w:rPr>
              <w:t>มูล</w:t>
            </w:r>
            <w:r w:rsidR="00882EFD" w:rsidRPr="00A51872">
              <w:rPr>
                <w:rFonts w:ascii="Angsana New" w:hAnsi="Angsana New" w:hint="cs"/>
                <w:sz w:val="30"/>
                <w:szCs w:val="30"/>
                <w:cs/>
              </w:rPr>
              <w:t>ค่าที่ได้รับสุทธิจากการจำหน่าย</w:t>
            </w:r>
            <w:r w:rsidRPr="00A5187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5" w:type="dxa"/>
          </w:tcPr>
          <w:p w:rsidR="00701988" w:rsidRPr="004009C9" w:rsidRDefault="0070198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701988" w:rsidRPr="004009C9" w:rsidRDefault="0070198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701988" w:rsidRPr="001A58CD" w:rsidRDefault="001A58CD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19,979</w:t>
            </w:r>
          </w:p>
        </w:tc>
      </w:tr>
      <w:tr w:rsidR="00701988" w:rsidRPr="004009C9" w:rsidTr="00701988">
        <w:tc>
          <w:tcPr>
            <w:tcW w:w="4253" w:type="dxa"/>
          </w:tcPr>
          <w:p w:rsidR="00701988" w:rsidRPr="00A51872" w:rsidRDefault="00701988" w:rsidP="00882EFD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51872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มูลค่าตามบัญชีของ</w:t>
            </w:r>
            <w:r w:rsidR="00882EFD" w:rsidRPr="00A51872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สินทรัพย์และหนี้สินสุทธิ</w:t>
            </w:r>
          </w:p>
        </w:tc>
        <w:tc>
          <w:tcPr>
            <w:tcW w:w="425" w:type="dxa"/>
          </w:tcPr>
          <w:p w:rsidR="00701988" w:rsidRPr="004009C9" w:rsidRDefault="0070198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701988" w:rsidRPr="004009C9" w:rsidRDefault="0070198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01988" w:rsidRPr="004009C9" w:rsidRDefault="001A58CD" w:rsidP="001817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(7,713)</w:t>
            </w:r>
          </w:p>
        </w:tc>
      </w:tr>
      <w:tr w:rsidR="00701988" w:rsidRPr="004009C9" w:rsidTr="00701988">
        <w:tc>
          <w:tcPr>
            <w:tcW w:w="4253" w:type="dxa"/>
          </w:tcPr>
          <w:p w:rsidR="00701988" w:rsidRPr="007F3359" w:rsidRDefault="00701988" w:rsidP="005B4FC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3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กำไรจากการจำหน่ายบริษัทย่อย</w:t>
            </w:r>
          </w:p>
        </w:tc>
        <w:tc>
          <w:tcPr>
            <w:tcW w:w="425" w:type="dxa"/>
          </w:tcPr>
          <w:p w:rsidR="00701988" w:rsidRPr="007F3359" w:rsidRDefault="0070198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:rsidR="00701988" w:rsidRPr="007F3359" w:rsidRDefault="00701988" w:rsidP="005B4FC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01988" w:rsidRPr="007F3359" w:rsidRDefault="00CD0B72" w:rsidP="005B4F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12,266</w:t>
            </w:r>
          </w:p>
        </w:tc>
      </w:tr>
    </w:tbl>
    <w:p w:rsidR="00AC0C49" w:rsidRDefault="00AC0C49" w:rsidP="00B6314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B6314D" w:rsidRPr="00CD0B72" w:rsidRDefault="001544FD" w:rsidP="00B6314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D0B72">
        <w:rPr>
          <w:rFonts w:ascii="Angsana New" w:hAnsi="Angsana New" w:hint="cs"/>
          <w:sz w:val="30"/>
          <w:szCs w:val="30"/>
          <w:cs/>
        </w:rPr>
        <w:t>จากการที่</w:t>
      </w:r>
      <w:r w:rsidR="00B6314D" w:rsidRPr="00CD0B72">
        <w:rPr>
          <w:rFonts w:ascii="Angsana New" w:hAnsi="Angsana New"/>
          <w:sz w:val="30"/>
          <w:szCs w:val="30"/>
          <w:cs/>
        </w:rPr>
        <w:t>กลุ่มบริษัทขายบริษัทย่อย</w:t>
      </w:r>
      <w:r w:rsidR="00B6314D" w:rsidRPr="00CD0B72">
        <w:rPr>
          <w:rFonts w:ascii="Angsana New" w:hAnsi="Angsana New"/>
          <w:sz w:val="30"/>
          <w:szCs w:val="30"/>
        </w:rPr>
        <w:t xml:space="preserve"> </w:t>
      </w:r>
      <w:r w:rsidR="00882EFD">
        <w:rPr>
          <w:rFonts w:ascii="Angsana New" w:hAnsi="Angsana New"/>
          <w:sz w:val="30"/>
          <w:szCs w:val="30"/>
          <w:cs/>
        </w:rPr>
        <w:t>ซึ่งประกอบด้วยธุรกิจ</w:t>
      </w:r>
      <w:r w:rsidR="00CD0B72" w:rsidRPr="00CD0B72">
        <w:rPr>
          <w:rFonts w:ascii="Angsana New" w:hAnsi="Angsana New" w:hint="cs"/>
          <w:sz w:val="30"/>
          <w:szCs w:val="30"/>
          <w:cs/>
          <w:lang w:val="en-US"/>
        </w:rPr>
        <w:t>ที่ให้บริการทางด้านสื่อโฆษณา</w:t>
      </w:r>
      <w:r w:rsidR="001817A1">
        <w:rPr>
          <w:rFonts w:ascii="Angsana New" w:hAnsi="Angsana New"/>
          <w:sz w:val="30"/>
          <w:szCs w:val="30"/>
          <w:cs/>
        </w:rPr>
        <w:t xml:space="preserve">ทั้งหมด </w:t>
      </w:r>
      <w:r w:rsidR="00E0566E">
        <w:rPr>
          <w:rFonts w:ascii="Angsana New" w:hAnsi="Angsana New" w:hint="cs"/>
          <w:sz w:val="30"/>
          <w:szCs w:val="30"/>
          <w:cs/>
        </w:rPr>
        <w:t>ธุรกิจ</w:t>
      </w:r>
      <w:r w:rsidR="00B6314D" w:rsidRPr="00CD0B72">
        <w:rPr>
          <w:rFonts w:ascii="Angsana New" w:hAnsi="Angsana New"/>
          <w:sz w:val="30"/>
          <w:szCs w:val="30"/>
          <w:cs/>
        </w:rPr>
        <w:t>นี้ไม่ได้เป็นการดำเนินงานที่ยกเลิก ณ</w:t>
      </w:r>
      <w:r w:rsidR="00B6314D" w:rsidRPr="00CD0B72">
        <w:rPr>
          <w:rFonts w:ascii="Angsana New" w:hAnsi="Angsana New"/>
          <w:sz w:val="30"/>
          <w:szCs w:val="30"/>
        </w:rPr>
        <w:t xml:space="preserve"> </w:t>
      </w:r>
      <w:r w:rsidR="00B6314D" w:rsidRPr="00CD0B72">
        <w:rPr>
          <w:rFonts w:ascii="Angsana New" w:hAnsi="Angsana New"/>
          <w:sz w:val="30"/>
          <w:szCs w:val="30"/>
          <w:cs/>
        </w:rPr>
        <w:t xml:space="preserve">วันที่ </w:t>
      </w:r>
      <w:r w:rsidR="00B6314D" w:rsidRPr="00CD0B72">
        <w:rPr>
          <w:rFonts w:ascii="Angsana New" w:hAnsi="Angsana New"/>
          <w:sz w:val="30"/>
          <w:szCs w:val="30"/>
        </w:rPr>
        <w:t xml:space="preserve">31 </w:t>
      </w:r>
      <w:r w:rsidR="00B6314D" w:rsidRPr="00CD0B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B6314D" w:rsidRPr="00CD0B72">
        <w:rPr>
          <w:rFonts w:ascii="Angsana New" w:hAnsi="Angsana New"/>
          <w:sz w:val="30"/>
          <w:szCs w:val="30"/>
        </w:rPr>
        <w:t xml:space="preserve">2560 </w:t>
      </w:r>
      <w:r w:rsidR="001817A1">
        <w:rPr>
          <w:rFonts w:ascii="Angsana New" w:hAnsi="Angsana New"/>
          <w:sz w:val="30"/>
          <w:szCs w:val="30"/>
          <w:cs/>
        </w:rPr>
        <w:t>งบกำไรขาดทุน</w:t>
      </w:r>
      <w:r w:rsidR="00B6314D" w:rsidRPr="00CD0B72">
        <w:rPr>
          <w:rFonts w:ascii="Angsana New" w:hAnsi="Angsana New"/>
          <w:sz w:val="30"/>
          <w:szCs w:val="30"/>
          <w:cs/>
        </w:rPr>
        <w:t>ที่แสดงเปรียบเทียบได้ถูกจัดประเภทใหม่เพื่อนำเสนอการดำเนินงานที่ยกเลิกเป็นรายการแยก</w:t>
      </w:r>
      <w:r w:rsidR="00E0566E">
        <w:rPr>
          <w:rFonts w:ascii="Angsana New" w:hAnsi="Angsana New"/>
          <w:sz w:val="30"/>
          <w:szCs w:val="30"/>
          <w:cs/>
        </w:rPr>
        <w:t>ต่างหากจากการดำเนินงานต่อเนื่อง</w:t>
      </w:r>
    </w:p>
    <w:p w:rsidR="005D1B56" w:rsidRPr="00E26D89" w:rsidRDefault="005D1B56" w:rsidP="005D1B56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6354"/>
        <w:gridCol w:w="306"/>
        <w:gridCol w:w="990"/>
        <w:gridCol w:w="270"/>
        <w:gridCol w:w="990"/>
      </w:tblGrid>
      <w:tr w:rsidR="00B6314D" w:rsidRPr="00E26D89" w:rsidTr="00B5151C">
        <w:trPr>
          <w:tblHeader/>
        </w:trPr>
        <w:tc>
          <w:tcPr>
            <w:tcW w:w="6354" w:type="dxa"/>
          </w:tcPr>
          <w:p w:rsidR="00B6314D" w:rsidRPr="00E26D89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highlight w:val="yellow"/>
              </w:rPr>
            </w:pPr>
          </w:p>
        </w:tc>
        <w:tc>
          <w:tcPr>
            <w:tcW w:w="306" w:type="dxa"/>
          </w:tcPr>
          <w:p w:rsidR="00B6314D" w:rsidRPr="00E26D89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6314D" w:rsidRPr="00CD0B72" w:rsidRDefault="00B6314D" w:rsidP="00D4243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0B7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314D" w:rsidRPr="00E26D89" w:rsidTr="00B5151C">
        <w:trPr>
          <w:tblHeader/>
        </w:trPr>
        <w:tc>
          <w:tcPr>
            <w:tcW w:w="6354" w:type="dxa"/>
          </w:tcPr>
          <w:p w:rsidR="00B6314D" w:rsidRPr="008A2314" w:rsidRDefault="00B6314D" w:rsidP="00CD0B7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A231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</w:t>
            </w:r>
            <w:r w:rsidR="008A2314" w:rsidRPr="008A231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="008A231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2314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D0B72" w:rsidRPr="008A231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06" w:type="dxa"/>
          </w:tcPr>
          <w:p w:rsidR="00B6314D" w:rsidRPr="00E26D89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B6314D" w:rsidRPr="00CD0B72" w:rsidRDefault="00B6314D" w:rsidP="00102F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D0B72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B6314D" w:rsidRPr="00CD0B72" w:rsidRDefault="00B6314D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6314D" w:rsidRPr="00CD0B72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0B72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B6314D" w:rsidRPr="00E26D89" w:rsidTr="00B5151C">
        <w:trPr>
          <w:tblHeader/>
        </w:trPr>
        <w:tc>
          <w:tcPr>
            <w:tcW w:w="6354" w:type="dxa"/>
          </w:tcPr>
          <w:p w:rsidR="00B6314D" w:rsidRPr="00CD0B72" w:rsidRDefault="00B6314D" w:rsidP="00D424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dxa"/>
          </w:tcPr>
          <w:p w:rsidR="00B6314D" w:rsidRPr="00E26D89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6314D" w:rsidRPr="00CD0B72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D0B7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CD0B72" w:rsidRPr="00CD0B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0B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6314D" w:rsidRPr="00E26D89" w:rsidTr="00B5151C">
        <w:tc>
          <w:tcPr>
            <w:tcW w:w="6354" w:type="dxa"/>
            <w:vAlign w:val="bottom"/>
          </w:tcPr>
          <w:p w:rsidR="00B6314D" w:rsidRPr="00CD0B72" w:rsidRDefault="00B6314D" w:rsidP="00D424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0B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CD0B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:rsidR="00B6314D" w:rsidRPr="00E26D89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B6314D" w:rsidRPr="00E26D89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B6314D" w:rsidRPr="00E26D89" w:rsidRDefault="00B6314D" w:rsidP="00D4243C">
            <w:pPr>
              <w:tabs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B6314D" w:rsidRPr="00E26D89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6314D" w:rsidRPr="00E26D89" w:rsidTr="00B5151C">
        <w:tc>
          <w:tcPr>
            <w:tcW w:w="6354" w:type="dxa"/>
            <w:vAlign w:val="bottom"/>
          </w:tcPr>
          <w:p w:rsidR="00B6314D" w:rsidRPr="00C73800" w:rsidRDefault="00B6314D" w:rsidP="00B6314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BE6A48" w:rsidRPr="00C73800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306" w:type="dxa"/>
          </w:tcPr>
          <w:p w:rsidR="00B6314D" w:rsidRPr="00C73800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6314D" w:rsidRPr="00121C9E" w:rsidRDefault="00A81517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46,156</w:t>
            </w:r>
          </w:p>
        </w:tc>
        <w:tc>
          <w:tcPr>
            <w:tcW w:w="270" w:type="dxa"/>
          </w:tcPr>
          <w:p w:rsidR="00B6314D" w:rsidRPr="00C73800" w:rsidRDefault="00B6314D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6314D" w:rsidRPr="00C73800" w:rsidRDefault="00CD0B72" w:rsidP="00CD0B7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3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  <w:r w:rsidR="00C73800" w:rsidRPr="00C738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,095</w:t>
            </w:r>
          </w:p>
        </w:tc>
      </w:tr>
      <w:tr w:rsidR="00AB60A1" w:rsidRPr="00E26D89" w:rsidTr="008A2314">
        <w:tc>
          <w:tcPr>
            <w:tcW w:w="6354" w:type="dxa"/>
            <w:vAlign w:val="bottom"/>
          </w:tcPr>
          <w:p w:rsidR="00AB60A1" w:rsidRPr="00C73800" w:rsidRDefault="00AB60A1" w:rsidP="00AB60A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6" w:type="dxa"/>
          </w:tcPr>
          <w:p w:rsidR="00AB60A1" w:rsidRPr="00C73800" w:rsidRDefault="00AB60A1" w:rsidP="00AB60A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B60A1" w:rsidRPr="00AA7DF5" w:rsidRDefault="00A81517" w:rsidP="00AA7DF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A7D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</w:tcPr>
          <w:p w:rsidR="00AB60A1" w:rsidRPr="00C73800" w:rsidRDefault="00AB60A1" w:rsidP="00AB60A1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B60A1" w:rsidRPr="00C73800" w:rsidRDefault="00AA7DF5" w:rsidP="00AB60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2,016</w:t>
            </w:r>
          </w:p>
        </w:tc>
      </w:tr>
      <w:tr w:rsidR="00AB60A1" w:rsidRPr="00E26D89" w:rsidTr="008A2314">
        <w:tc>
          <w:tcPr>
            <w:tcW w:w="6354" w:type="dxa"/>
            <w:vAlign w:val="bottom"/>
          </w:tcPr>
          <w:p w:rsidR="00AB60A1" w:rsidRPr="007815C2" w:rsidRDefault="00AB60A1" w:rsidP="00B6314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5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06" w:type="dxa"/>
          </w:tcPr>
          <w:p w:rsidR="00AB60A1" w:rsidRPr="007815C2" w:rsidRDefault="00AB60A1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60A1" w:rsidRPr="007815C2" w:rsidRDefault="00A81517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46,507</w:t>
            </w:r>
          </w:p>
        </w:tc>
        <w:tc>
          <w:tcPr>
            <w:tcW w:w="270" w:type="dxa"/>
          </w:tcPr>
          <w:p w:rsidR="00AB60A1" w:rsidRPr="007815C2" w:rsidRDefault="00AB60A1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60A1" w:rsidRPr="007815C2" w:rsidRDefault="00C73800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197,111</w:t>
            </w:r>
          </w:p>
        </w:tc>
      </w:tr>
      <w:tr w:rsidR="00BE6A48" w:rsidRPr="00E26D89" w:rsidTr="008A2314">
        <w:tc>
          <w:tcPr>
            <w:tcW w:w="6354" w:type="dxa"/>
            <w:vAlign w:val="bottom"/>
          </w:tcPr>
          <w:p w:rsidR="00BE6A48" w:rsidRPr="00C73800" w:rsidRDefault="00BE6A48" w:rsidP="00B6314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:rsidR="00BE6A48" w:rsidRPr="00C73800" w:rsidRDefault="00BE6A48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E6A48" w:rsidRPr="00C73800" w:rsidRDefault="00BE6A48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E6A48" w:rsidRPr="00C73800" w:rsidRDefault="00BE6A48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E6A48" w:rsidRPr="00C73800" w:rsidRDefault="00BE6A48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E6A48" w:rsidRPr="00E26D89" w:rsidTr="00B5151C">
        <w:tc>
          <w:tcPr>
            <w:tcW w:w="6354" w:type="dxa"/>
            <w:vAlign w:val="bottom"/>
          </w:tcPr>
          <w:p w:rsidR="00BE6A48" w:rsidRPr="00C73800" w:rsidRDefault="00BE6A48" w:rsidP="00BE6A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306" w:type="dxa"/>
          </w:tcPr>
          <w:p w:rsidR="00BE6A48" w:rsidRPr="00C73800" w:rsidRDefault="00BE6A48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E6A48" w:rsidRPr="00C73800" w:rsidRDefault="00A81517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27,453</w:t>
            </w:r>
          </w:p>
        </w:tc>
        <w:tc>
          <w:tcPr>
            <w:tcW w:w="270" w:type="dxa"/>
          </w:tcPr>
          <w:p w:rsidR="00BE6A48" w:rsidRPr="00C73800" w:rsidRDefault="00BE6A48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E6A48" w:rsidRPr="00C73800" w:rsidRDefault="00C73800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146,527</w:t>
            </w:r>
          </w:p>
        </w:tc>
      </w:tr>
      <w:tr w:rsidR="00BE6A48" w:rsidRPr="00E26D89" w:rsidTr="00B5151C">
        <w:tc>
          <w:tcPr>
            <w:tcW w:w="6354" w:type="dxa"/>
            <w:vAlign w:val="bottom"/>
          </w:tcPr>
          <w:p w:rsidR="00BE6A48" w:rsidRPr="00C73800" w:rsidRDefault="00BE6A48" w:rsidP="00AA7D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</w:t>
            </w:r>
            <w:r w:rsidR="00D600FD" w:rsidRPr="00C73800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306" w:type="dxa"/>
          </w:tcPr>
          <w:p w:rsidR="00BE6A48" w:rsidRPr="00C73800" w:rsidRDefault="00BE6A48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E6A48" w:rsidRPr="00C73800" w:rsidRDefault="00D600FD" w:rsidP="00D600F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10,650</w:t>
            </w:r>
          </w:p>
        </w:tc>
        <w:tc>
          <w:tcPr>
            <w:tcW w:w="270" w:type="dxa"/>
          </w:tcPr>
          <w:p w:rsidR="00BE6A48" w:rsidRPr="00637914" w:rsidRDefault="00BE6A48" w:rsidP="00637914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E6A48" w:rsidRPr="00C73800" w:rsidRDefault="00D600FD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54,794</w:t>
            </w:r>
          </w:p>
        </w:tc>
      </w:tr>
      <w:tr w:rsidR="00637914" w:rsidRPr="00E26D89" w:rsidTr="00B5151C">
        <w:tc>
          <w:tcPr>
            <w:tcW w:w="6354" w:type="dxa"/>
            <w:vAlign w:val="bottom"/>
          </w:tcPr>
          <w:p w:rsidR="00637914" w:rsidRPr="00C73800" w:rsidRDefault="00637914" w:rsidP="0063791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06" w:type="dxa"/>
          </w:tcPr>
          <w:p w:rsidR="00637914" w:rsidRPr="00C73800" w:rsidRDefault="00637914" w:rsidP="0063791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7914" w:rsidRPr="00C73800" w:rsidRDefault="00637914" w:rsidP="00637914">
            <w:pPr>
              <w:pStyle w:val="BodyText"/>
              <w:tabs>
                <w:tab w:val="decimal" w:pos="57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914" w:rsidRPr="00637914" w:rsidRDefault="00637914" w:rsidP="00637914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7914" w:rsidRPr="00C73800" w:rsidRDefault="00637914" w:rsidP="0063791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31AEA" w:rsidRPr="00E26D89" w:rsidTr="008A2314">
        <w:tc>
          <w:tcPr>
            <w:tcW w:w="6354" w:type="dxa"/>
            <w:vAlign w:val="bottom"/>
          </w:tcPr>
          <w:p w:rsidR="00431AEA" w:rsidRPr="007815C2" w:rsidRDefault="00431AEA" w:rsidP="00431A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5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815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7815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:rsidR="00431AEA" w:rsidRPr="007815C2" w:rsidRDefault="00431AEA" w:rsidP="00431A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1AEA" w:rsidRPr="007815C2" w:rsidRDefault="00A81517" w:rsidP="00431A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38,103</w:t>
            </w:r>
          </w:p>
        </w:tc>
        <w:tc>
          <w:tcPr>
            <w:tcW w:w="270" w:type="dxa"/>
          </w:tcPr>
          <w:p w:rsidR="00431AEA" w:rsidRPr="007815C2" w:rsidRDefault="00431AEA" w:rsidP="00431AEA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1AEA" w:rsidRPr="007815C2" w:rsidRDefault="0030398D" w:rsidP="00431A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201,324</w:t>
            </w:r>
          </w:p>
        </w:tc>
      </w:tr>
      <w:tr w:rsidR="00431AEA" w:rsidRPr="00E26D89" w:rsidTr="008A2314">
        <w:tc>
          <w:tcPr>
            <w:tcW w:w="6354" w:type="dxa"/>
            <w:vAlign w:val="bottom"/>
          </w:tcPr>
          <w:p w:rsidR="00431AEA" w:rsidRPr="00C73800" w:rsidRDefault="00431AEA" w:rsidP="00BE6A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:rsidR="00431AEA" w:rsidRPr="00C73800" w:rsidRDefault="00431AEA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31AEA" w:rsidRPr="00C73800" w:rsidRDefault="00431AEA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1AEA" w:rsidRPr="00C73800" w:rsidRDefault="00431AEA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31AEA" w:rsidRPr="00C73800" w:rsidRDefault="00431AEA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37914" w:rsidRPr="00E26D89" w:rsidTr="00B5151C">
        <w:tc>
          <w:tcPr>
            <w:tcW w:w="6354" w:type="dxa"/>
            <w:vAlign w:val="bottom"/>
          </w:tcPr>
          <w:p w:rsidR="00637914" w:rsidRPr="00C73800" w:rsidRDefault="00637914" w:rsidP="0063791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306" w:type="dxa"/>
          </w:tcPr>
          <w:p w:rsidR="00637914" w:rsidRPr="00C73800" w:rsidRDefault="00637914" w:rsidP="0063791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37914" w:rsidRPr="00C73800" w:rsidRDefault="00637914" w:rsidP="00637914">
            <w:pPr>
              <w:pStyle w:val="BodyText"/>
              <w:tabs>
                <w:tab w:val="decimal" w:pos="57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914" w:rsidRPr="00637914" w:rsidRDefault="00637914" w:rsidP="00637914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37914" w:rsidRPr="00C73800" w:rsidRDefault="00637914" w:rsidP="0063791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33,132</w:t>
            </w:r>
          </w:p>
        </w:tc>
      </w:tr>
      <w:tr w:rsidR="00BE6A48" w:rsidRPr="00E26D89" w:rsidTr="00B5151C">
        <w:tc>
          <w:tcPr>
            <w:tcW w:w="6354" w:type="dxa"/>
            <w:vAlign w:val="bottom"/>
          </w:tcPr>
          <w:p w:rsidR="00BE6A48" w:rsidRPr="00C73800" w:rsidRDefault="00BE6A48" w:rsidP="00386CE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</w:t>
            </w:r>
            <w:r w:rsidRPr="00386CE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ดำเนินงานจากกิจกรรม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:rsidR="00BE6A48" w:rsidRPr="00C73800" w:rsidRDefault="00BE6A48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E6A48" w:rsidRPr="00C73800" w:rsidRDefault="00B5151C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8,404</w:t>
            </w:r>
          </w:p>
        </w:tc>
        <w:tc>
          <w:tcPr>
            <w:tcW w:w="270" w:type="dxa"/>
          </w:tcPr>
          <w:p w:rsidR="00BE6A48" w:rsidRPr="00C73800" w:rsidRDefault="00BE6A48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E6A48" w:rsidRPr="00C73800" w:rsidRDefault="0030398D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28,919</w:t>
            </w:r>
          </w:p>
        </w:tc>
      </w:tr>
      <w:tr w:rsidR="00BE6A48" w:rsidRPr="00474634" w:rsidTr="00B5151C">
        <w:tc>
          <w:tcPr>
            <w:tcW w:w="6354" w:type="dxa"/>
            <w:vAlign w:val="bottom"/>
          </w:tcPr>
          <w:p w:rsidR="00BE6A48" w:rsidRPr="00C73800" w:rsidRDefault="00BE6A48" w:rsidP="00BE6A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7380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:rsidR="00BE6A48" w:rsidRPr="00C73800" w:rsidRDefault="00BE6A48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E6A48" w:rsidRPr="00C73800" w:rsidRDefault="00B5151C" w:rsidP="001817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(1,682)</w:t>
            </w:r>
          </w:p>
        </w:tc>
        <w:tc>
          <w:tcPr>
            <w:tcW w:w="270" w:type="dxa"/>
          </w:tcPr>
          <w:p w:rsidR="00BE6A48" w:rsidRPr="00C73800" w:rsidRDefault="00BE6A48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E6A48" w:rsidRPr="00C73800" w:rsidRDefault="0030398D" w:rsidP="001817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(862)</w:t>
            </w:r>
          </w:p>
        </w:tc>
      </w:tr>
      <w:tr w:rsidR="00BE6A48" w:rsidRPr="00474634" w:rsidTr="00B5151C">
        <w:tc>
          <w:tcPr>
            <w:tcW w:w="6354" w:type="dxa"/>
            <w:vAlign w:val="bottom"/>
          </w:tcPr>
          <w:p w:rsidR="00BE6A48" w:rsidRPr="00C73800" w:rsidRDefault="00BE6A48" w:rsidP="00386CE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386CE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:rsidR="00BE6A48" w:rsidRPr="00C73800" w:rsidRDefault="00BE6A48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6A48" w:rsidRPr="00C73800" w:rsidRDefault="00B5151C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6,722</w:t>
            </w:r>
          </w:p>
        </w:tc>
        <w:tc>
          <w:tcPr>
            <w:tcW w:w="270" w:type="dxa"/>
          </w:tcPr>
          <w:p w:rsidR="00BE6A48" w:rsidRPr="00C73800" w:rsidRDefault="00BE6A48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6A48" w:rsidRPr="00C73800" w:rsidRDefault="0030398D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28,057</w:t>
            </w:r>
          </w:p>
        </w:tc>
      </w:tr>
      <w:tr w:rsidR="009E6B6C" w:rsidRPr="00474634" w:rsidTr="009E6B6C">
        <w:tc>
          <w:tcPr>
            <w:tcW w:w="6354" w:type="dxa"/>
            <w:vAlign w:val="bottom"/>
          </w:tcPr>
          <w:p w:rsidR="009E6B6C" w:rsidRPr="00C73800" w:rsidRDefault="009E6B6C" w:rsidP="00386CE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:rsidR="009E6B6C" w:rsidRPr="00C73800" w:rsidRDefault="009E6B6C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E6B6C" w:rsidRDefault="009E6B6C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6B6C" w:rsidRPr="00C73800" w:rsidRDefault="009E6B6C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E6B6C" w:rsidRDefault="009E6B6C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E6B6C" w:rsidRPr="00474634" w:rsidTr="009E6B6C">
        <w:tc>
          <w:tcPr>
            <w:tcW w:w="6354" w:type="dxa"/>
            <w:vAlign w:val="bottom"/>
          </w:tcPr>
          <w:p w:rsidR="009E6B6C" w:rsidRPr="00C73800" w:rsidRDefault="009E6B6C" w:rsidP="00386CE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6B6C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306" w:type="dxa"/>
          </w:tcPr>
          <w:p w:rsidR="009E6B6C" w:rsidRPr="00C73800" w:rsidRDefault="009E6B6C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E6B6C" w:rsidRDefault="009E6B6C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E6B6C" w:rsidRPr="00C73800" w:rsidRDefault="009E6B6C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E6B6C" w:rsidRDefault="009E6B6C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E6B6C" w:rsidRPr="00E26D89" w:rsidTr="00073427">
        <w:tc>
          <w:tcPr>
            <w:tcW w:w="6354" w:type="dxa"/>
            <w:vAlign w:val="bottom"/>
          </w:tcPr>
          <w:p w:rsidR="009E6B6C" w:rsidRPr="00C73800" w:rsidRDefault="009E6B6C" w:rsidP="009E6B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306" w:type="dxa"/>
          </w:tcPr>
          <w:p w:rsidR="009E6B6C" w:rsidRPr="00C73800" w:rsidRDefault="009E6B6C" w:rsidP="0007342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E6B6C" w:rsidRPr="009E6B6C" w:rsidRDefault="009E6B6C" w:rsidP="009E6B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6,722</w:t>
            </w:r>
          </w:p>
        </w:tc>
        <w:tc>
          <w:tcPr>
            <w:tcW w:w="270" w:type="dxa"/>
          </w:tcPr>
          <w:p w:rsidR="009E6B6C" w:rsidRPr="00C73800" w:rsidRDefault="009E6B6C" w:rsidP="00073427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E6B6C" w:rsidRPr="009E13EA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3EA">
              <w:rPr>
                <w:rFonts w:ascii="Angsana New" w:hAnsi="Angsana New" w:cs="Angsana New"/>
                <w:sz w:val="30"/>
                <w:szCs w:val="30"/>
              </w:rPr>
              <w:t>27,287</w:t>
            </w:r>
          </w:p>
        </w:tc>
      </w:tr>
      <w:tr w:rsidR="009E6B6C" w:rsidRPr="00E26D89" w:rsidTr="009E13EA">
        <w:tc>
          <w:tcPr>
            <w:tcW w:w="6354" w:type="dxa"/>
            <w:vAlign w:val="bottom"/>
          </w:tcPr>
          <w:p w:rsidR="009E6B6C" w:rsidRPr="00C73800" w:rsidRDefault="009E6B6C" w:rsidP="000734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306" w:type="dxa"/>
          </w:tcPr>
          <w:p w:rsidR="009E6B6C" w:rsidRPr="00C73800" w:rsidRDefault="009E6B6C" w:rsidP="0007342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E6B6C" w:rsidRPr="00C73800" w:rsidRDefault="009E6B6C" w:rsidP="009E6B6C">
            <w:pPr>
              <w:pStyle w:val="BodyText"/>
              <w:tabs>
                <w:tab w:val="decimal" w:pos="57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6B6C" w:rsidRPr="00637914" w:rsidRDefault="009E6B6C" w:rsidP="00073427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E6B6C" w:rsidRPr="009E13EA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3EA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</w:tr>
      <w:tr w:rsidR="009E6B6C" w:rsidRPr="00E26D89" w:rsidTr="009E13EA">
        <w:tc>
          <w:tcPr>
            <w:tcW w:w="6354" w:type="dxa"/>
            <w:vAlign w:val="bottom"/>
          </w:tcPr>
          <w:p w:rsidR="009E6B6C" w:rsidRPr="009E6B6C" w:rsidRDefault="009E6B6C" w:rsidP="000734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6B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ุ</w:t>
            </w:r>
            <w:r w:rsidRPr="009E6B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ทธิ จากการดำเนินงานที่ยกเลิก</w:t>
            </w:r>
          </w:p>
        </w:tc>
        <w:tc>
          <w:tcPr>
            <w:tcW w:w="306" w:type="dxa"/>
          </w:tcPr>
          <w:p w:rsidR="009E6B6C" w:rsidRPr="00C73800" w:rsidRDefault="009E6B6C" w:rsidP="0007342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6B6C" w:rsidRPr="009E6B6C" w:rsidRDefault="009E6B6C" w:rsidP="0007342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6B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6,722</w:t>
            </w:r>
          </w:p>
        </w:tc>
        <w:tc>
          <w:tcPr>
            <w:tcW w:w="270" w:type="dxa"/>
          </w:tcPr>
          <w:p w:rsidR="009E6B6C" w:rsidRPr="009E6B6C" w:rsidRDefault="009E6B6C" w:rsidP="00073427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6B6C" w:rsidRPr="009E6B6C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28,057</w:t>
            </w:r>
          </w:p>
        </w:tc>
      </w:tr>
      <w:tr w:rsidR="009E6B6C" w:rsidRPr="00E26D89" w:rsidTr="009E13EA">
        <w:tc>
          <w:tcPr>
            <w:tcW w:w="6354" w:type="dxa"/>
            <w:vAlign w:val="bottom"/>
          </w:tcPr>
          <w:p w:rsidR="009E6B6C" w:rsidRPr="009E6B6C" w:rsidRDefault="009E6B6C" w:rsidP="000734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:rsidR="009E6B6C" w:rsidRPr="00C73800" w:rsidRDefault="009E6B6C" w:rsidP="0007342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E6B6C" w:rsidRDefault="009E6B6C" w:rsidP="0007342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6B6C" w:rsidRPr="00637914" w:rsidRDefault="009E6B6C" w:rsidP="00073427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E6B6C" w:rsidRDefault="009E6B6C" w:rsidP="0007342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C2A" w:rsidRPr="00474634" w:rsidTr="00676C2A">
        <w:tc>
          <w:tcPr>
            <w:tcW w:w="6354" w:type="dxa"/>
            <w:vAlign w:val="bottom"/>
          </w:tcPr>
          <w:p w:rsidR="00676C2A" w:rsidRPr="00EC2ABD" w:rsidRDefault="00EC2ABD" w:rsidP="00676C2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C2A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676C2A" w:rsidRPr="00EC2A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EC2A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C2A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306" w:type="dxa"/>
          </w:tcPr>
          <w:p w:rsidR="00676C2A" w:rsidRPr="00EC2ABD" w:rsidRDefault="00676C2A" w:rsidP="00676C2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6C2A" w:rsidRPr="00EC2ABD" w:rsidRDefault="00676C2A" w:rsidP="00676C2A">
            <w:pPr>
              <w:pStyle w:val="BodyText"/>
              <w:tabs>
                <w:tab w:val="decimal" w:pos="57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A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6C2A" w:rsidRPr="00EC2ABD" w:rsidRDefault="00676C2A" w:rsidP="00676C2A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76C2A" w:rsidRPr="00EC2ABD" w:rsidRDefault="00676C2A" w:rsidP="00676C2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2A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0.12</w:t>
            </w:r>
          </w:p>
        </w:tc>
      </w:tr>
    </w:tbl>
    <w:p w:rsidR="00E0566E" w:rsidRDefault="00E0566E">
      <w:pPr>
        <w:rPr>
          <w:cs/>
        </w:rPr>
      </w:pPr>
    </w:p>
    <w:p w:rsidR="00DD39A1" w:rsidRPr="009E6B6C" w:rsidRDefault="00DD39A1" w:rsidP="009E6B6C">
      <w:pPr>
        <w:pStyle w:val="ListParagraph"/>
        <w:numPr>
          <w:ilvl w:val="0"/>
          <w:numId w:val="33"/>
        </w:numPr>
        <w:rPr>
          <w:lang w:val="en-US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6354"/>
        <w:gridCol w:w="284"/>
        <w:gridCol w:w="992"/>
        <w:gridCol w:w="309"/>
        <w:gridCol w:w="971"/>
      </w:tblGrid>
      <w:tr w:rsidR="00102F53" w:rsidRPr="0030398D" w:rsidTr="00391C8F">
        <w:tc>
          <w:tcPr>
            <w:tcW w:w="6354" w:type="dxa"/>
          </w:tcPr>
          <w:p w:rsidR="00102F53" w:rsidRPr="00E26D89" w:rsidRDefault="00102F53" w:rsidP="00102F5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102F53" w:rsidRPr="00C73800" w:rsidRDefault="00102F53" w:rsidP="00102F5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vAlign w:val="bottom"/>
          </w:tcPr>
          <w:p w:rsidR="00102F53" w:rsidRPr="00CD0B72" w:rsidRDefault="00102F53" w:rsidP="00102F5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0B7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2F53" w:rsidRPr="0030398D" w:rsidTr="00391C8F">
        <w:tc>
          <w:tcPr>
            <w:tcW w:w="6354" w:type="dxa"/>
          </w:tcPr>
          <w:p w:rsidR="00102F53" w:rsidRPr="00CD0B72" w:rsidRDefault="00102F53" w:rsidP="00102F5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919F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D0B7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</w:t>
            </w:r>
            <w:r w:rsidRPr="00CD0B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ที่ </w:t>
            </w:r>
            <w:r w:rsidRPr="008A2314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CD0B7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D0B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:rsidR="00102F53" w:rsidRPr="00C73800" w:rsidRDefault="00102F53" w:rsidP="00102F5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102F53" w:rsidRPr="00CD0B72" w:rsidRDefault="00102F53" w:rsidP="00102F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D0B72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309" w:type="dxa"/>
          </w:tcPr>
          <w:p w:rsidR="00102F53" w:rsidRPr="00CD0B72" w:rsidRDefault="00102F53" w:rsidP="00102F53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102F53" w:rsidRPr="00CD0B72" w:rsidRDefault="00102F53" w:rsidP="00102F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0B72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102F53" w:rsidRPr="0030398D" w:rsidTr="00391C8F">
        <w:tc>
          <w:tcPr>
            <w:tcW w:w="6354" w:type="dxa"/>
          </w:tcPr>
          <w:p w:rsidR="00102F53" w:rsidRPr="00CD0B72" w:rsidRDefault="00102F53" w:rsidP="00102F5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102F53" w:rsidRPr="00C73800" w:rsidRDefault="00102F53" w:rsidP="00102F5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vAlign w:val="bottom"/>
          </w:tcPr>
          <w:p w:rsidR="00102F53" w:rsidRPr="00CD0B72" w:rsidRDefault="00102F53" w:rsidP="00102F5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D0B7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D0B7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0B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A48" w:rsidRPr="00FE1240" w:rsidTr="00391C8F">
        <w:tc>
          <w:tcPr>
            <w:tcW w:w="6354" w:type="dxa"/>
            <w:vAlign w:val="bottom"/>
          </w:tcPr>
          <w:p w:rsidR="00BE6A48" w:rsidRPr="00C73800" w:rsidRDefault="00BE6A48" w:rsidP="00BE6A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38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C738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BE6A48" w:rsidRPr="00C73800" w:rsidRDefault="00BE6A48" w:rsidP="00BE6A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E6A48" w:rsidRPr="00C73800" w:rsidRDefault="00BE6A48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9" w:type="dxa"/>
          </w:tcPr>
          <w:p w:rsidR="00BE6A48" w:rsidRPr="00102F53" w:rsidRDefault="00BE6A48" w:rsidP="00BE6A48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971" w:type="dxa"/>
            <w:vAlign w:val="bottom"/>
          </w:tcPr>
          <w:p w:rsidR="00BE6A48" w:rsidRPr="00C73800" w:rsidRDefault="00BE6A48" w:rsidP="00BE6A4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C73800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B5151C" w:rsidRPr="00B5151C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15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197,594 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B5151C" w:rsidRPr="00A919F2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605,425</w:t>
            </w: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5151C" w:rsidRPr="00B5151C" w:rsidRDefault="00B5151C" w:rsidP="00AA7DF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15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AA7D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B5151C" w:rsidRPr="00C73800" w:rsidRDefault="00AA7DF5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25,801</w:t>
            </w:r>
          </w:p>
        </w:tc>
      </w:tr>
      <w:tr w:rsidR="00B5151C" w:rsidRPr="00474634" w:rsidTr="008A2314">
        <w:tc>
          <w:tcPr>
            <w:tcW w:w="6354" w:type="dxa"/>
            <w:vAlign w:val="bottom"/>
          </w:tcPr>
          <w:p w:rsidR="00B5151C" w:rsidRPr="007815C2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5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84" w:type="dxa"/>
          </w:tcPr>
          <w:p w:rsidR="00B5151C" w:rsidRPr="007815C2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1C" w:rsidRPr="007815C2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200,701</w:t>
            </w:r>
          </w:p>
        </w:tc>
        <w:tc>
          <w:tcPr>
            <w:tcW w:w="309" w:type="dxa"/>
          </w:tcPr>
          <w:p w:rsidR="00B5151C" w:rsidRPr="007815C2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1C" w:rsidRPr="007815C2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631,226</w:t>
            </w:r>
          </w:p>
        </w:tc>
      </w:tr>
      <w:tr w:rsidR="00B5151C" w:rsidRPr="00474634" w:rsidTr="008A2314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C73800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5151C" w:rsidRPr="00C73800" w:rsidRDefault="004B3709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37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120,925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463,697</w:t>
            </w: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B5151C" w:rsidP="00AA7D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</w:t>
            </w:r>
            <w:r w:rsidR="00D600FD" w:rsidRPr="00C73800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5151C" w:rsidRPr="00D600FD" w:rsidRDefault="00D600FD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41,041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B5151C" w:rsidRPr="00C73800" w:rsidRDefault="00D600FD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200,655</w:t>
            </w: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5151C" w:rsidRPr="00C73800" w:rsidRDefault="004B3709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370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B5151C" w:rsidRPr="00474634" w:rsidTr="008A2314">
        <w:tc>
          <w:tcPr>
            <w:tcW w:w="6354" w:type="dxa"/>
            <w:vAlign w:val="bottom"/>
          </w:tcPr>
          <w:p w:rsidR="00B5151C" w:rsidRPr="007815C2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5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815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7815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B5151C" w:rsidRPr="007815C2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1C" w:rsidRPr="007815C2" w:rsidRDefault="004B3709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161,975</w:t>
            </w:r>
          </w:p>
        </w:tc>
        <w:tc>
          <w:tcPr>
            <w:tcW w:w="309" w:type="dxa"/>
          </w:tcPr>
          <w:p w:rsidR="00B5151C" w:rsidRPr="007815C2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1C" w:rsidRPr="007815C2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5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664,362</w:t>
            </w:r>
          </w:p>
        </w:tc>
      </w:tr>
      <w:tr w:rsidR="00B5151C" w:rsidRPr="00474634" w:rsidTr="008A2314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ขาดทุน) </w:t>
            </w:r>
            <w:r w:rsidRPr="00C73800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5151C" w:rsidRPr="00C73800" w:rsidRDefault="004B3709" w:rsidP="001817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3709">
              <w:rPr>
                <w:rFonts w:ascii="Angsana New" w:hAnsi="Angsana New" w:cs="Angsana New"/>
                <w:sz w:val="30"/>
                <w:szCs w:val="30"/>
              </w:rPr>
              <w:t>(4,526)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93,288</w:t>
            </w: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AB6CCD" w:rsidP="00386CE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386CE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จากกิจกรรมการ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5151C" w:rsidRPr="00C73800" w:rsidRDefault="004B3709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37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34,200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60,152</w:t>
            </w: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B5151C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380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7380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5151C" w:rsidRPr="001817A1" w:rsidRDefault="004B3709" w:rsidP="001817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7A1">
              <w:rPr>
                <w:rFonts w:ascii="Angsana New" w:hAnsi="Angsana New" w:cs="Angsana New"/>
                <w:sz w:val="30"/>
                <w:szCs w:val="30"/>
              </w:rPr>
              <w:t>(7,648)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2,133</w:t>
            </w:r>
          </w:p>
        </w:tc>
      </w:tr>
      <w:tr w:rsidR="00B5151C" w:rsidRPr="00474634" w:rsidTr="00391C8F">
        <w:tc>
          <w:tcPr>
            <w:tcW w:w="6354" w:type="dxa"/>
            <w:vAlign w:val="bottom"/>
          </w:tcPr>
          <w:p w:rsidR="00B5151C" w:rsidRPr="00C73800" w:rsidRDefault="00AB6CCD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386CE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73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84" w:type="dxa"/>
          </w:tcPr>
          <w:p w:rsidR="00B5151C" w:rsidRPr="00C73800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151C" w:rsidRPr="00C73800" w:rsidRDefault="004B3709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37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26,552</w:t>
            </w:r>
          </w:p>
        </w:tc>
        <w:tc>
          <w:tcPr>
            <w:tcW w:w="309" w:type="dxa"/>
          </w:tcPr>
          <w:p w:rsidR="00B5151C" w:rsidRPr="00C73800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151C" w:rsidRPr="00C73800" w:rsidRDefault="00B5151C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62,285</w:t>
            </w:r>
          </w:p>
        </w:tc>
      </w:tr>
      <w:tr w:rsidR="009E13EA" w:rsidRPr="00474634" w:rsidTr="009E13EA">
        <w:tc>
          <w:tcPr>
            <w:tcW w:w="6354" w:type="dxa"/>
            <w:vAlign w:val="bottom"/>
          </w:tcPr>
          <w:p w:rsidR="009E13EA" w:rsidRPr="00C73800" w:rsidRDefault="009E13EA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E13EA" w:rsidRPr="00C73800" w:rsidRDefault="009E13EA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E13EA" w:rsidRPr="004B3709" w:rsidRDefault="009E13EA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09" w:type="dxa"/>
          </w:tcPr>
          <w:p w:rsidR="009E13EA" w:rsidRPr="00C73800" w:rsidRDefault="009E13EA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9E13EA" w:rsidRDefault="009E13EA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E13EA" w:rsidRPr="00474634" w:rsidTr="009E13EA">
        <w:tc>
          <w:tcPr>
            <w:tcW w:w="6354" w:type="dxa"/>
            <w:vAlign w:val="bottom"/>
          </w:tcPr>
          <w:p w:rsidR="009E13EA" w:rsidRPr="00C73800" w:rsidRDefault="009E13EA" w:rsidP="009E1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6B6C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การแบ่งปันกำไร (ขาดทุน)</w:t>
            </w:r>
          </w:p>
        </w:tc>
        <w:tc>
          <w:tcPr>
            <w:tcW w:w="284" w:type="dxa"/>
          </w:tcPr>
          <w:p w:rsidR="009E13EA" w:rsidRPr="00C73800" w:rsidRDefault="009E13EA" w:rsidP="009E1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E13EA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:rsidR="009E13EA" w:rsidRPr="00C73800" w:rsidRDefault="009E13EA" w:rsidP="009E13EA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9E13EA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E13EA" w:rsidRPr="00474634" w:rsidTr="009E13EA">
        <w:tc>
          <w:tcPr>
            <w:tcW w:w="6354" w:type="dxa"/>
            <w:vAlign w:val="bottom"/>
          </w:tcPr>
          <w:p w:rsidR="009E13EA" w:rsidRPr="00C73800" w:rsidRDefault="009E13EA" w:rsidP="009E1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284" w:type="dxa"/>
          </w:tcPr>
          <w:p w:rsidR="009E13EA" w:rsidRPr="00C73800" w:rsidRDefault="009E13EA" w:rsidP="009E1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E13EA" w:rsidRPr="009E6B6C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24,613</w:t>
            </w:r>
          </w:p>
        </w:tc>
        <w:tc>
          <w:tcPr>
            <w:tcW w:w="309" w:type="dxa"/>
          </w:tcPr>
          <w:p w:rsidR="009E13EA" w:rsidRPr="00C73800" w:rsidRDefault="009E13EA" w:rsidP="009E13EA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:rsidR="009E13EA" w:rsidRPr="009E13EA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3EA">
              <w:rPr>
                <w:rFonts w:ascii="Angsana New" w:hAnsi="Angsana New" w:cs="Angsana New"/>
                <w:sz w:val="30"/>
                <w:szCs w:val="30"/>
              </w:rPr>
              <w:t>65,839</w:t>
            </w:r>
          </w:p>
        </w:tc>
      </w:tr>
      <w:tr w:rsidR="009E13EA" w:rsidRPr="00474634" w:rsidTr="009E13EA">
        <w:tc>
          <w:tcPr>
            <w:tcW w:w="6354" w:type="dxa"/>
            <w:vAlign w:val="bottom"/>
          </w:tcPr>
          <w:p w:rsidR="009E13EA" w:rsidRPr="00C73800" w:rsidRDefault="009E13EA" w:rsidP="009E1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284" w:type="dxa"/>
          </w:tcPr>
          <w:p w:rsidR="009E13EA" w:rsidRPr="00C73800" w:rsidRDefault="009E13EA" w:rsidP="009E1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E13EA" w:rsidRPr="00C73800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1,939</w:t>
            </w:r>
          </w:p>
        </w:tc>
        <w:tc>
          <w:tcPr>
            <w:tcW w:w="309" w:type="dxa"/>
          </w:tcPr>
          <w:p w:rsidR="009E13EA" w:rsidRPr="00637914" w:rsidRDefault="009E13EA" w:rsidP="009E13EA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9E13EA" w:rsidRPr="009E13EA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3EA">
              <w:rPr>
                <w:rFonts w:ascii="Angsana New" w:hAnsi="Angsana New" w:cs="Angsana New"/>
                <w:sz w:val="30"/>
                <w:szCs w:val="30"/>
              </w:rPr>
              <w:t>(3,554)</w:t>
            </w:r>
          </w:p>
        </w:tc>
      </w:tr>
      <w:tr w:rsidR="009E13EA" w:rsidRPr="00474634" w:rsidTr="009E13EA">
        <w:tc>
          <w:tcPr>
            <w:tcW w:w="6354" w:type="dxa"/>
            <w:vAlign w:val="bottom"/>
          </w:tcPr>
          <w:p w:rsidR="009E13EA" w:rsidRPr="009E6B6C" w:rsidRDefault="009E13EA" w:rsidP="009E1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6B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ุ</w:t>
            </w:r>
            <w:r w:rsidRPr="009E6B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ทธิ จากการดำเนินงานที่ยกเลิก</w:t>
            </w:r>
          </w:p>
        </w:tc>
        <w:tc>
          <w:tcPr>
            <w:tcW w:w="284" w:type="dxa"/>
          </w:tcPr>
          <w:p w:rsidR="009E13EA" w:rsidRPr="00C73800" w:rsidRDefault="009E13EA" w:rsidP="009E1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3EA" w:rsidRPr="009E6B6C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26,552</w:t>
            </w:r>
          </w:p>
        </w:tc>
        <w:tc>
          <w:tcPr>
            <w:tcW w:w="309" w:type="dxa"/>
          </w:tcPr>
          <w:p w:rsidR="009E13EA" w:rsidRPr="009E6B6C" w:rsidRDefault="009E13EA" w:rsidP="009E13EA">
            <w:pPr>
              <w:keepNext/>
              <w:tabs>
                <w:tab w:val="decimal" w:pos="760"/>
                <w:tab w:val="center" w:pos="4536"/>
                <w:tab w:val="right" w:pos="9072"/>
              </w:tabs>
              <w:jc w:val="both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3EA" w:rsidRPr="009E6B6C" w:rsidRDefault="009E13EA" w:rsidP="009E13E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62,285</w:t>
            </w:r>
          </w:p>
        </w:tc>
      </w:tr>
      <w:tr w:rsidR="009E13EA" w:rsidRPr="00474634" w:rsidTr="009E13EA">
        <w:tc>
          <w:tcPr>
            <w:tcW w:w="6354" w:type="dxa"/>
            <w:vAlign w:val="bottom"/>
          </w:tcPr>
          <w:p w:rsidR="009E13EA" w:rsidRPr="00C73800" w:rsidRDefault="009E13EA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E13EA" w:rsidRPr="00C73800" w:rsidRDefault="009E13EA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9E13EA" w:rsidRPr="004B3709" w:rsidRDefault="009E13EA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09" w:type="dxa"/>
          </w:tcPr>
          <w:p w:rsidR="009E13EA" w:rsidRPr="00C73800" w:rsidRDefault="009E13EA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vAlign w:val="bottom"/>
          </w:tcPr>
          <w:p w:rsidR="009E13EA" w:rsidRDefault="009E13EA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5151C" w:rsidRPr="00474634" w:rsidTr="009E13EA">
        <w:tc>
          <w:tcPr>
            <w:tcW w:w="6354" w:type="dxa"/>
            <w:vAlign w:val="bottom"/>
          </w:tcPr>
          <w:p w:rsidR="00B5151C" w:rsidRPr="00EC2ABD" w:rsidRDefault="00EC2ABD" w:rsidP="00B515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C2A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B5151C" w:rsidRPr="00EC2A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C2A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84" w:type="dxa"/>
          </w:tcPr>
          <w:p w:rsidR="00B5151C" w:rsidRPr="00EC2ABD" w:rsidRDefault="00B5151C" w:rsidP="00B515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5151C" w:rsidRPr="00EC2ABD" w:rsidRDefault="004B3709" w:rsidP="00B515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2A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309" w:type="dxa"/>
          </w:tcPr>
          <w:p w:rsidR="00B5151C" w:rsidRPr="00EC2ABD" w:rsidRDefault="00B5151C" w:rsidP="00B5151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:rsidR="00B5151C" w:rsidRPr="00EC2ABD" w:rsidRDefault="00B5151C" w:rsidP="008A231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2A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</w:t>
            </w:r>
            <w:r w:rsidR="008A2314" w:rsidRPr="00EC2A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5D1B56" w:rsidRDefault="005D1B56" w:rsidP="005D1B56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5D1B56" w:rsidRDefault="005D1B56" w:rsidP="001817A1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5725"/>
        <w:gridCol w:w="897"/>
        <w:gridCol w:w="1009"/>
        <w:gridCol w:w="270"/>
        <w:gridCol w:w="1009"/>
      </w:tblGrid>
      <w:tr w:rsidR="00B6314D" w:rsidRPr="00A919F2" w:rsidTr="00D4243C">
        <w:trPr>
          <w:tblHeader/>
        </w:trPr>
        <w:tc>
          <w:tcPr>
            <w:tcW w:w="5725" w:type="dxa"/>
          </w:tcPr>
          <w:p w:rsidR="00B6314D" w:rsidRPr="00A919F2" w:rsidRDefault="00B6314D" w:rsidP="00D424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B6314D" w:rsidRPr="00A919F2" w:rsidRDefault="00B6314D" w:rsidP="00D4243C">
            <w:pPr>
              <w:pStyle w:val="BodyText"/>
              <w:keepNext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outlineLvl w:val="1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vAlign w:val="bottom"/>
          </w:tcPr>
          <w:p w:rsidR="00B6314D" w:rsidRPr="00A919F2" w:rsidRDefault="00B6314D" w:rsidP="00A919F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19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314D" w:rsidRPr="00A919F2" w:rsidTr="00D4243C">
        <w:trPr>
          <w:tblHeader/>
        </w:trPr>
        <w:tc>
          <w:tcPr>
            <w:tcW w:w="5725" w:type="dxa"/>
          </w:tcPr>
          <w:p w:rsidR="00B6314D" w:rsidRPr="00A919F2" w:rsidRDefault="00A919F2" w:rsidP="00A919F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919F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919F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6314D" w:rsidRPr="00A919F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6314D" w:rsidRPr="00A919F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 w:rsidRPr="00A919F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97" w:type="dxa"/>
          </w:tcPr>
          <w:p w:rsidR="00B6314D" w:rsidRPr="00A919F2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B6314D" w:rsidRPr="00F074B0" w:rsidRDefault="00F074B0" w:rsidP="00D4243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B6314D" w:rsidRPr="00A919F2" w:rsidRDefault="00B6314D" w:rsidP="00D4243C">
            <w:pPr>
              <w:keepNext/>
              <w:shd w:val="solid" w:color="FFFFFF" w:fill="FFFFFF"/>
              <w:tabs>
                <w:tab w:val="center" w:pos="4536"/>
                <w:tab w:val="right" w:pos="9072"/>
              </w:tabs>
              <w:jc w:val="center"/>
              <w:outlineLvl w:val="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B6314D" w:rsidRPr="00F074B0" w:rsidRDefault="00F074B0" w:rsidP="00D4243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B6314D" w:rsidRPr="00A919F2" w:rsidTr="00D4243C">
        <w:trPr>
          <w:tblHeader/>
        </w:trPr>
        <w:tc>
          <w:tcPr>
            <w:tcW w:w="5725" w:type="dxa"/>
          </w:tcPr>
          <w:p w:rsidR="00B6314D" w:rsidRPr="00A919F2" w:rsidRDefault="00B6314D" w:rsidP="00D424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B6314D" w:rsidRPr="00A919F2" w:rsidRDefault="00B6314D" w:rsidP="00D4243C">
            <w:pPr>
              <w:pStyle w:val="BodyText"/>
              <w:keepNext/>
              <w:shd w:val="solid" w:color="FFFFFF" w:fill="FFFFFF"/>
              <w:tabs>
                <w:tab w:val="center" w:pos="4536"/>
                <w:tab w:val="right" w:pos="9072"/>
              </w:tabs>
              <w:spacing w:after="0"/>
              <w:ind w:left="54" w:right="-108"/>
              <w:jc w:val="center"/>
              <w:outlineLvl w:val="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vAlign w:val="bottom"/>
          </w:tcPr>
          <w:p w:rsidR="00B6314D" w:rsidRPr="00A919F2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919F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4B433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919F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6314D" w:rsidRPr="00A919F2" w:rsidTr="00D4243C">
        <w:tc>
          <w:tcPr>
            <w:tcW w:w="6622" w:type="dxa"/>
            <w:gridSpan w:val="2"/>
            <w:vAlign w:val="bottom"/>
          </w:tcPr>
          <w:p w:rsidR="00B6314D" w:rsidRPr="00A919F2" w:rsidRDefault="00B6314D" w:rsidP="00A919F2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1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</w:t>
            </w:r>
            <w:r w:rsidR="00A919F2" w:rsidRPr="00A91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สเงินสดได้มาจาก</w:t>
            </w:r>
            <w:r w:rsidR="00F074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(ใช้ไปใน) </w:t>
            </w:r>
            <w:r w:rsidRPr="00A91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09" w:type="dxa"/>
            <w:vAlign w:val="bottom"/>
          </w:tcPr>
          <w:p w:rsidR="00B6314D" w:rsidRPr="00A919F2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314D" w:rsidRPr="00A919F2" w:rsidRDefault="00B6314D" w:rsidP="00D4243C">
            <w:pPr>
              <w:tabs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B6314D" w:rsidRPr="00A919F2" w:rsidRDefault="00B6314D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6314D" w:rsidRPr="00A919F2" w:rsidTr="00AC0C49">
        <w:tc>
          <w:tcPr>
            <w:tcW w:w="5725" w:type="dxa"/>
            <w:vAlign w:val="bottom"/>
          </w:tcPr>
          <w:p w:rsidR="00B6314D" w:rsidRPr="00A919F2" w:rsidRDefault="00B6314D" w:rsidP="00A919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919F2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A919F2" w:rsidRPr="00A919F2"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Pr="00A919F2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897" w:type="dxa"/>
          </w:tcPr>
          <w:p w:rsidR="00B6314D" w:rsidRPr="00A919F2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6314D" w:rsidRPr="002B4D02" w:rsidRDefault="002B4D02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57,421</w:t>
            </w:r>
          </w:p>
        </w:tc>
        <w:tc>
          <w:tcPr>
            <w:tcW w:w="270" w:type="dxa"/>
          </w:tcPr>
          <w:p w:rsidR="00B6314D" w:rsidRPr="00A919F2" w:rsidRDefault="00B6314D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B6314D" w:rsidRPr="00A919F2" w:rsidRDefault="00A919F2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3,012</w:t>
            </w:r>
          </w:p>
        </w:tc>
      </w:tr>
      <w:tr w:rsidR="00B6314D" w:rsidRPr="00A919F2" w:rsidTr="00AC0C49">
        <w:tc>
          <w:tcPr>
            <w:tcW w:w="5725" w:type="dxa"/>
            <w:vAlign w:val="bottom"/>
          </w:tcPr>
          <w:p w:rsidR="00B6314D" w:rsidRPr="00A919F2" w:rsidRDefault="00B6314D" w:rsidP="00D424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919F2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897" w:type="dxa"/>
          </w:tcPr>
          <w:p w:rsidR="00B6314D" w:rsidRPr="00A919F2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B6314D" w:rsidRPr="00A919F2" w:rsidRDefault="002B4D02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B6314D" w:rsidRPr="00A919F2" w:rsidRDefault="00B6314D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B6314D" w:rsidRPr="00A919F2" w:rsidRDefault="00A919F2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106,903</w:t>
            </w:r>
          </w:p>
        </w:tc>
      </w:tr>
      <w:tr w:rsidR="00B6314D" w:rsidRPr="00A919F2" w:rsidTr="00AC0C49">
        <w:tc>
          <w:tcPr>
            <w:tcW w:w="5725" w:type="dxa"/>
            <w:vAlign w:val="bottom"/>
          </w:tcPr>
          <w:p w:rsidR="00B6314D" w:rsidRPr="00A919F2" w:rsidRDefault="00B6314D" w:rsidP="00A919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A919F2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A919F2" w:rsidRPr="00A919F2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A919F2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897" w:type="dxa"/>
          </w:tcPr>
          <w:p w:rsidR="00B6314D" w:rsidRPr="00A919F2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14D" w:rsidRPr="00A919F2" w:rsidRDefault="002B4D02" w:rsidP="001817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(13,505)</w:t>
            </w:r>
          </w:p>
        </w:tc>
        <w:tc>
          <w:tcPr>
            <w:tcW w:w="270" w:type="dxa"/>
          </w:tcPr>
          <w:p w:rsidR="00B6314D" w:rsidRPr="00A919F2" w:rsidRDefault="00B6314D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B6314D" w:rsidRPr="00A919F2" w:rsidRDefault="00A919F2" w:rsidP="001817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(21,433)</w:t>
            </w:r>
          </w:p>
        </w:tc>
      </w:tr>
      <w:tr w:rsidR="00B6314D" w:rsidRPr="007436C9" w:rsidTr="00AC0C49">
        <w:tc>
          <w:tcPr>
            <w:tcW w:w="5725" w:type="dxa"/>
            <w:vAlign w:val="bottom"/>
          </w:tcPr>
          <w:p w:rsidR="00B6314D" w:rsidRPr="00A919F2" w:rsidRDefault="00B6314D" w:rsidP="00A919F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897" w:type="dxa"/>
          </w:tcPr>
          <w:p w:rsidR="00B6314D" w:rsidRPr="00A919F2" w:rsidRDefault="00B6314D" w:rsidP="00D4243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314D" w:rsidRPr="00A919F2" w:rsidRDefault="002B4D02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43,943</w:t>
            </w:r>
          </w:p>
        </w:tc>
        <w:tc>
          <w:tcPr>
            <w:tcW w:w="270" w:type="dxa"/>
          </w:tcPr>
          <w:p w:rsidR="00B6314D" w:rsidRPr="00A919F2" w:rsidRDefault="00B6314D" w:rsidP="00D4243C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314D" w:rsidRPr="00A919F2" w:rsidRDefault="00A919F2" w:rsidP="00D4243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88,482</w:t>
            </w:r>
          </w:p>
        </w:tc>
      </w:tr>
    </w:tbl>
    <w:p w:rsidR="005D1B56" w:rsidRDefault="005D1B56" w:rsidP="005D1B56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0A2CC0" w:rsidRPr="003334E8" w:rsidRDefault="000A2CC0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A30680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:rsidR="002C0F04" w:rsidRDefault="002C0F04" w:rsidP="00986373">
      <w:pPr>
        <w:spacing w:line="240" w:lineRule="auto"/>
        <w:ind w:left="432"/>
        <w:contextualSpacing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1"/>
        <w:gridCol w:w="1396"/>
        <w:gridCol w:w="239"/>
        <w:gridCol w:w="1208"/>
        <w:gridCol w:w="239"/>
        <w:gridCol w:w="1202"/>
        <w:gridCol w:w="239"/>
        <w:gridCol w:w="1286"/>
      </w:tblGrid>
      <w:tr w:rsidR="005B1EF5" w:rsidRPr="003334E8" w:rsidTr="00E52C00">
        <w:trPr>
          <w:tblHeader/>
        </w:trPr>
        <w:tc>
          <w:tcPr>
            <w:tcW w:w="1956" w:type="pct"/>
          </w:tcPr>
          <w:p w:rsidR="005B1EF5" w:rsidRPr="003334E8" w:rsidRDefault="005B1EF5" w:rsidP="001023B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pct"/>
            <w:gridSpan w:val="3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EF5" w:rsidRPr="003334E8" w:rsidTr="00E52C00">
        <w:trPr>
          <w:tblHeader/>
        </w:trPr>
        <w:tc>
          <w:tcPr>
            <w:tcW w:w="1956" w:type="pct"/>
          </w:tcPr>
          <w:p w:rsidR="005B1EF5" w:rsidRPr="003334E8" w:rsidRDefault="00C16240" w:rsidP="005B1EF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5B1EF5"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B1E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5B1EF5"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32" w:type="pct"/>
          </w:tcPr>
          <w:p w:rsidR="005B1EF5" w:rsidRPr="005B1EF5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5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B1EF5" w:rsidRPr="005B1EF5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5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B1EF5" w:rsidRPr="003334E8" w:rsidTr="00E52C00">
        <w:trPr>
          <w:tblHeader/>
        </w:trPr>
        <w:tc>
          <w:tcPr>
            <w:tcW w:w="1956" w:type="pct"/>
          </w:tcPr>
          <w:p w:rsidR="005B1EF5" w:rsidRPr="003334E8" w:rsidRDefault="005B1EF5" w:rsidP="001023B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4" w:type="pct"/>
            <w:gridSpan w:val="7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EF5" w:rsidRPr="003334E8" w:rsidTr="00E52C00">
        <w:tc>
          <w:tcPr>
            <w:tcW w:w="1956" w:type="pct"/>
          </w:tcPr>
          <w:p w:rsidR="005B1EF5" w:rsidRPr="003334E8" w:rsidRDefault="005B1EF5" w:rsidP="001023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32" w:type="pct"/>
          </w:tcPr>
          <w:p w:rsidR="005B1EF5" w:rsidRPr="003334E8" w:rsidRDefault="005B1EF5" w:rsidP="001023B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B1EF5" w:rsidRPr="003334E8" w:rsidRDefault="005B1EF5" w:rsidP="001023B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5B1EF5" w:rsidRPr="003334E8" w:rsidRDefault="005B1EF5" w:rsidP="001023BC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B1EF5" w:rsidRPr="003334E8" w:rsidRDefault="005B1EF5" w:rsidP="001023B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5B1EF5" w:rsidRPr="003334E8" w:rsidRDefault="005B1EF5" w:rsidP="001023B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5B1EF5" w:rsidRPr="003334E8" w:rsidRDefault="005B1EF5" w:rsidP="001023B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5B1EF5" w:rsidRPr="003334E8" w:rsidRDefault="005B1EF5" w:rsidP="001023B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FA1" w:rsidRPr="003334E8" w:rsidTr="00E52C00">
        <w:tc>
          <w:tcPr>
            <w:tcW w:w="1956" w:type="pct"/>
          </w:tcPr>
          <w:p w:rsidR="00A02FA1" w:rsidRPr="003334E8" w:rsidRDefault="00A02FA1" w:rsidP="00A02FA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2" w:type="pct"/>
          </w:tcPr>
          <w:p w:rsidR="00A02FA1" w:rsidRPr="003334E8" w:rsidRDefault="00A02FA1" w:rsidP="00A02FA1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621,497</w:t>
            </w:r>
          </w:p>
        </w:tc>
        <w:tc>
          <w:tcPr>
            <w:tcW w:w="125" w:type="pct"/>
          </w:tcPr>
          <w:p w:rsidR="00A02FA1" w:rsidRPr="003334E8" w:rsidRDefault="00A02FA1" w:rsidP="00A02FA1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A02FA1" w:rsidRPr="003334E8" w:rsidRDefault="00A02FA1" w:rsidP="00A02FA1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653,792</w:t>
            </w:r>
          </w:p>
        </w:tc>
        <w:tc>
          <w:tcPr>
            <w:tcW w:w="125" w:type="pct"/>
          </w:tcPr>
          <w:p w:rsidR="00A02FA1" w:rsidRPr="003334E8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A02FA1" w:rsidRPr="003334E8" w:rsidRDefault="00A02FA1" w:rsidP="00A02FA1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306,694</w:t>
            </w:r>
          </w:p>
        </w:tc>
        <w:tc>
          <w:tcPr>
            <w:tcW w:w="125" w:type="pct"/>
          </w:tcPr>
          <w:p w:rsidR="00A02FA1" w:rsidRPr="003334E8" w:rsidRDefault="00A02FA1" w:rsidP="00A02FA1">
            <w:pPr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:rsidR="00A02FA1" w:rsidRPr="003334E8" w:rsidRDefault="00A02FA1" w:rsidP="00E52C00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306,694</w:t>
            </w:r>
          </w:p>
        </w:tc>
      </w:tr>
      <w:tr w:rsidR="006A2E6C" w:rsidRPr="003334E8" w:rsidTr="00E52C00">
        <w:tc>
          <w:tcPr>
            <w:tcW w:w="1956" w:type="pct"/>
          </w:tcPr>
          <w:p w:rsidR="006A2E6C" w:rsidRDefault="006A2E6C" w:rsidP="006A2E6C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  <w:p w:rsidR="00A06E4B" w:rsidRDefault="006A2E6C" w:rsidP="006A2E6C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  <w:p w:rsidR="006A2E6C" w:rsidRPr="003334E8" w:rsidRDefault="006A2E6C" w:rsidP="006A2E6C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732" w:type="pct"/>
            <w:vAlign w:val="bottom"/>
          </w:tcPr>
          <w:p w:rsidR="006A2E6C" w:rsidRPr="00F1366F" w:rsidRDefault="006A2E6C" w:rsidP="006A2E6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22,929</w:t>
            </w:r>
          </w:p>
        </w:tc>
        <w:tc>
          <w:tcPr>
            <w:tcW w:w="125" w:type="pct"/>
          </w:tcPr>
          <w:p w:rsidR="006A2E6C" w:rsidRPr="006A2E6C" w:rsidRDefault="006A2E6C" w:rsidP="006A2E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6A2E6C" w:rsidRPr="00F1366F" w:rsidRDefault="00B5151C" w:rsidP="00996ABC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</w:t>
            </w:r>
            <w:r w:rsidR="00996AB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5" w:type="pct"/>
          </w:tcPr>
          <w:p w:rsidR="006A2E6C" w:rsidRPr="003334E8" w:rsidRDefault="006A2E6C" w:rsidP="006A2E6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A2E6C" w:rsidRPr="003334E8" w:rsidRDefault="006A2E6C" w:rsidP="006A2E6C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A2E6C" w:rsidRDefault="006A2E6C" w:rsidP="006A2E6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A2E6C" w:rsidRPr="003334E8" w:rsidRDefault="006A2E6C" w:rsidP="006A2E6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6A2E6C" w:rsidRPr="003334E8" w:rsidRDefault="006A2E6C" w:rsidP="006A2E6C">
            <w:pPr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:rsidR="006A2E6C" w:rsidRPr="003334E8" w:rsidRDefault="006A2E6C" w:rsidP="00E52C00">
            <w:pPr>
              <w:pStyle w:val="BodyText"/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A2E6C" w:rsidRDefault="006A2E6C" w:rsidP="00E52C00">
            <w:pPr>
              <w:pStyle w:val="BodyText"/>
              <w:tabs>
                <w:tab w:val="decimal" w:pos="727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A2E6C" w:rsidRPr="003334E8" w:rsidRDefault="006A2E6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0BFC" w:rsidRPr="003334E8" w:rsidTr="00E52C00">
        <w:tc>
          <w:tcPr>
            <w:tcW w:w="1956" w:type="pct"/>
          </w:tcPr>
          <w:p w:rsidR="00A06E4B" w:rsidRDefault="00420BFC" w:rsidP="00420BFC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B5151C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5151C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</w:t>
            </w:r>
          </w:p>
          <w:p w:rsidR="00A06E4B" w:rsidRDefault="00420BFC" w:rsidP="00A06E4B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  <w:p w:rsidR="00420BFC" w:rsidRPr="003334E8" w:rsidRDefault="00420BFC" w:rsidP="00A06E4B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732" w:type="pct"/>
            <w:vAlign w:val="bottom"/>
          </w:tcPr>
          <w:p w:rsidR="00420BFC" w:rsidRDefault="00420BFC" w:rsidP="00420BF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(104)</w:t>
            </w:r>
          </w:p>
        </w:tc>
        <w:tc>
          <w:tcPr>
            <w:tcW w:w="125" w:type="pct"/>
          </w:tcPr>
          <w:p w:rsidR="00420BFC" w:rsidRPr="006A2E6C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420BFC" w:rsidRPr="003334E8" w:rsidRDefault="00420BFC" w:rsidP="00420BFC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Pr="00B5151C" w:rsidRDefault="00B5151C" w:rsidP="00B5151C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:rsidR="00420BFC" w:rsidRPr="003334E8" w:rsidRDefault="00420BFC" w:rsidP="00420BFC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Pr="003334E8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420BFC" w:rsidRPr="00E52C00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420BFC" w:rsidRPr="003334E8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Pr="003334E8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0BFC" w:rsidRPr="003334E8" w:rsidTr="00E52C00">
        <w:tc>
          <w:tcPr>
            <w:tcW w:w="1956" w:type="pct"/>
          </w:tcPr>
          <w:p w:rsidR="00420BFC" w:rsidRPr="003334E8" w:rsidRDefault="00420BFC" w:rsidP="00420B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A8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32" w:type="pct"/>
          </w:tcPr>
          <w:p w:rsidR="00420BFC" w:rsidRPr="00BA0018" w:rsidRDefault="00420BFC" w:rsidP="00420BFC">
            <w:pPr>
              <w:pStyle w:val="BodyText"/>
              <w:tabs>
                <w:tab w:val="decimal" w:pos="110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(18,770)</w:t>
            </w:r>
          </w:p>
        </w:tc>
        <w:tc>
          <w:tcPr>
            <w:tcW w:w="125" w:type="pct"/>
          </w:tcPr>
          <w:p w:rsidR="00420BFC" w:rsidRPr="006A2E6C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420BFC" w:rsidRPr="00DD1A74" w:rsidRDefault="00420BFC" w:rsidP="00420BFC">
            <w:pPr>
              <w:pStyle w:val="BodyText"/>
              <w:tabs>
                <w:tab w:val="decimal" w:pos="1108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(23,254)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420BFC" w:rsidRPr="000B5711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:rsidR="00420BFC" w:rsidRPr="000B5711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0BFC" w:rsidRPr="003334E8" w:rsidTr="00E52C00">
        <w:tc>
          <w:tcPr>
            <w:tcW w:w="1956" w:type="pct"/>
          </w:tcPr>
          <w:p w:rsidR="00420BFC" w:rsidRDefault="00420BFC" w:rsidP="00420B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  <w:p w:rsidR="00420BFC" w:rsidRPr="00CC1CA8" w:rsidRDefault="00420BFC" w:rsidP="00420BFC">
            <w:pPr>
              <w:ind w:firstLine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732" w:type="pct"/>
          </w:tcPr>
          <w:p w:rsidR="00420BFC" w:rsidRPr="006A2E6C" w:rsidRDefault="00420BFC" w:rsidP="00420BFC">
            <w:pPr>
              <w:pStyle w:val="BodyText"/>
              <w:tabs>
                <w:tab w:val="decimal" w:pos="110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20BFC" w:rsidRPr="006A2E6C" w:rsidRDefault="00420BFC" w:rsidP="00420BFC">
            <w:pPr>
              <w:pStyle w:val="BodyText"/>
              <w:tabs>
                <w:tab w:val="decimal" w:pos="110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E6C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25" w:type="pct"/>
          </w:tcPr>
          <w:p w:rsidR="00420BFC" w:rsidRPr="006A2E6C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420BFC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Pr="000B5711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420BFC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Pr="000B5711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:rsidR="00420BFC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20BFC" w:rsidRPr="000B5711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0BFC" w:rsidRPr="003334E8" w:rsidTr="00E52C00">
        <w:tc>
          <w:tcPr>
            <w:tcW w:w="1956" w:type="pct"/>
          </w:tcPr>
          <w:p w:rsidR="00420BFC" w:rsidRPr="003334E8" w:rsidRDefault="00420BFC" w:rsidP="00420B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:rsidR="00420BFC" w:rsidRPr="00014E90" w:rsidRDefault="00420BFC" w:rsidP="00420BF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28,518</w:t>
            </w:r>
          </w:p>
        </w:tc>
        <w:tc>
          <w:tcPr>
            <w:tcW w:w="125" w:type="pct"/>
          </w:tcPr>
          <w:p w:rsidR="00420BFC" w:rsidRPr="006A2E6C" w:rsidRDefault="00420BFC" w:rsidP="00420BFC">
            <w:pPr>
              <w:pStyle w:val="BodyText"/>
              <w:tabs>
                <w:tab w:val="decimal" w:pos="10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420BFC" w:rsidRPr="000B5711" w:rsidRDefault="00420BFC" w:rsidP="00420BFC">
            <w:pPr>
              <w:pStyle w:val="BodyText"/>
              <w:tabs>
                <w:tab w:val="decimal" w:pos="1181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(26,624)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420BFC" w:rsidRPr="000B5711" w:rsidRDefault="00420BFC" w:rsidP="00420BFC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420BFC" w:rsidRPr="000B5711" w:rsidRDefault="00420BFC" w:rsidP="00E52C00">
            <w:pPr>
              <w:pStyle w:val="BodyText"/>
              <w:tabs>
                <w:tab w:val="decimal" w:pos="81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0BFC" w:rsidRPr="003334E8" w:rsidTr="00E52C00">
        <w:tc>
          <w:tcPr>
            <w:tcW w:w="1956" w:type="pct"/>
          </w:tcPr>
          <w:p w:rsidR="00420BFC" w:rsidRPr="00A14DF8" w:rsidRDefault="00420BFC" w:rsidP="00420B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:rsidR="00420BFC" w:rsidRPr="003334E8" w:rsidRDefault="00420BFC" w:rsidP="00420BF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654,174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420BFC" w:rsidRPr="003334E8" w:rsidRDefault="00420BFC" w:rsidP="00420BF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635,515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420BFC" w:rsidRPr="000B5711" w:rsidRDefault="00420BFC" w:rsidP="00420BFC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306,694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420BFC" w:rsidRPr="000B5711" w:rsidRDefault="00420BFC" w:rsidP="00420BFC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306,694</w:t>
            </w:r>
          </w:p>
        </w:tc>
      </w:tr>
      <w:tr w:rsidR="00420BFC" w:rsidRPr="003334E8" w:rsidTr="00E52C00">
        <w:tc>
          <w:tcPr>
            <w:tcW w:w="1956" w:type="pct"/>
          </w:tcPr>
          <w:p w:rsidR="00420BFC" w:rsidRPr="003334E8" w:rsidRDefault="00420BFC" w:rsidP="00420BFC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</w:tcPr>
          <w:p w:rsidR="00420BFC" w:rsidRPr="003334E8" w:rsidRDefault="00420BFC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420BFC" w:rsidRPr="003334E8" w:rsidRDefault="00420BFC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BFC" w:rsidRPr="003334E8" w:rsidTr="00E52C00">
        <w:tc>
          <w:tcPr>
            <w:tcW w:w="1956" w:type="pct"/>
          </w:tcPr>
          <w:p w:rsidR="00420BFC" w:rsidRPr="003334E8" w:rsidRDefault="00420BFC" w:rsidP="00420BFC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:rsidR="00420BFC" w:rsidRPr="003334E8" w:rsidRDefault="00420BFC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20BFC" w:rsidRPr="003334E8" w:rsidRDefault="00420BFC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062" w:rsidRPr="003334E8" w:rsidTr="00E52C00">
        <w:tc>
          <w:tcPr>
            <w:tcW w:w="1956" w:type="pct"/>
          </w:tcPr>
          <w:p w:rsidR="00C83062" w:rsidRPr="003334E8" w:rsidRDefault="00C83062" w:rsidP="00420BFC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:rsidR="00C83062" w:rsidRPr="003334E8" w:rsidRDefault="00C83062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C83062" w:rsidRPr="003334E8" w:rsidRDefault="00C83062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C83062" w:rsidRPr="003334E8" w:rsidRDefault="00C83062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C83062" w:rsidRPr="003334E8" w:rsidRDefault="00C83062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C83062" w:rsidRPr="003334E8" w:rsidRDefault="00C83062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C83062" w:rsidRPr="003334E8" w:rsidRDefault="00C83062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C83062" w:rsidRPr="003334E8" w:rsidRDefault="00C83062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BFC" w:rsidRPr="003334E8" w:rsidTr="00E52C00">
        <w:tc>
          <w:tcPr>
            <w:tcW w:w="1956" w:type="pct"/>
          </w:tcPr>
          <w:p w:rsidR="00420BFC" w:rsidRPr="003334E8" w:rsidRDefault="00420BFC" w:rsidP="00420B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32" w:type="pct"/>
          </w:tcPr>
          <w:p w:rsidR="00420BFC" w:rsidRPr="003334E8" w:rsidRDefault="00420BFC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20BFC" w:rsidRPr="003334E8" w:rsidRDefault="00420BFC" w:rsidP="00420BF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BFC" w:rsidRPr="003334E8" w:rsidTr="00E52C00">
        <w:tc>
          <w:tcPr>
            <w:tcW w:w="1956" w:type="pct"/>
          </w:tcPr>
          <w:p w:rsidR="00420BFC" w:rsidRPr="003334E8" w:rsidRDefault="00420BFC" w:rsidP="00420B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2" w:type="pct"/>
          </w:tcPr>
          <w:p w:rsidR="00420BFC" w:rsidRPr="003334E8" w:rsidRDefault="00420BFC" w:rsidP="00420BF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544,839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420BFC" w:rsidRPr="003334E8" w:rsidRDefault="00420BFC" w:rsidP="00420BF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1,172,637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159,330</w:t>
            </w:r>
          </w:p>
        </w:tc>
        <w:tc>
          <w:tcPr>
            <w:tcW w:w="125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420BFC" w:rsidRPr="003334E8" w:rsidRDefault="00420BFC" w:rsidP="00420BF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212,901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Default="00A06E4B" w:rsidP="00A06E4B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  <w:p w:rsidR="00A06E4B" w:rsidRDefault="00A06E4B" w:rsidP="00A06E4B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63791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  <w:p w:rsidR="00A06E4B" w:rsidRPr="003334E8" w:rsidRDefault="00A06E4B" w:rsidP="00A06E4B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732" w:type="pct"/>
            <w:vAlign w:val="bottom"/>
          </w:tcPr>
          <w:p w:rsidR="00A06E4B" w:rsidRPr="00014E90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132,920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A06E4B" w:rsidRPr="003334E8" w:rsidRDefault="00B5151C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111,840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06E4B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A06E4B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6E4B" w:rsidRPr="003334E8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A06E4B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A06E4B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6E4B" w:rsidRPr="003334E8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Default="00A06E4B" w:rsidP="00A06E4B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B5151C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  <w:p w:rsidR="00A06E4B" w:rsidRDefault="00A06E4B" w:rsidP="00A06E4B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ตามวิธีส่วนได้เสียใน</w:t>
            </w:r>
            <w:r w:rsidR="0063791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  <w:p w:rsidR="00A06E4B" w:rsidRPr="003334E8" w:rsidRDefault="00A06E4B" w:rsidP="00A06E4B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732" w:type="pct"/>
            <w:vAlign w:val="bottom"/>
          </w:tcPr>
          <w:p w:rsidR="00A06E4B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(4,422)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A06E4B" w:rsidRDefault="00A06E4B" w:rsidP="00B5151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A06E4B" w:rsidRDefault="00A06E4B" w:rsidP="00B5151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A06E4B" w:rsidRPr="003334E8" w:rsidRDefault="00B5151C" w:rsidP="00B5151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92,364</w:t>
            </w:r>
          </w:p>
        </w:tc>
        <w:tc>
          <w:tcPr>
            <w:tcW w:w="125" w:type="pct"/>
          </w:tcPr>
          <w:p w:rsidR="00A06E4B" w:rsidRPr="00B5151C" w:rsidRDefault="00A06E4B" w:rsidP="00B5151C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06E4B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A06E4B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6E4B" w:rsidRPr="003334E8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A06E4B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A06E4B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6E4B" w:rsidRPr="003334E8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Pr="003334E8" w:rsidRDefault="00A06E4B" w:rsidP="00A06E4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36D4"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732" w:type="pct"/>
          </w:tcPr>
          <w:p w:rsidR="00A06E4B" w:rsidRPr="003334E8" w:rsidRDefault="00A06E4B" w:rsidP="0006079D">
            <w:pPr>
              <w:pStyle w:val="BodyText"/>
              <w:tabs>
                <w:tab w:val="decimal" w:pos="84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A06E4B" w:rsidRPr="00137F9F" w:rsidRDefault="00A06E4B" w:rsidP="00A06E4B">
            <w:pPr>
              <w:pStyle w:val="BodyText"/>
              <w:tabs>
                <w:tab w:val="decimal" w:pos="1181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7F9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15,345</w:t>
            </w:r>
            <w:r w:rsidRPr="00137F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06E4B" w:rsidRPr="003334E8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A06E4B" w:rsidRPr="003334E8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Default="00A06E4B" w:rsidP="00A06E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  <w:p w:rsidR="00A06E4B" w:rsidRPr="00F936D4" w:rsidRDefault="00A06E4B" w:rsidP="00A06E4B">
            <w:pPr>
              <w:ind w:firstLine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732" w:type="pct"/>
          </w:tcPr>
          <w:p w:rsidR="00A06E4B" w:rsidRPr="00A06E4B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06E4B" w:rsidRPr="00A06E4B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125" w:type="pct"/>
          </w:tcPr>
          <w:p w:rsidR="00A06E4B" w:rsidRPr="00A06E4B" w:rsidRDefault="00A06E4B" w:rsidP="00A06E4B">
            <w:pPr>
              <w:pStyle w:val="BodyText"/>
              <w:tabs>
                <w:tab w:val="decimal" w:pos="892"/>
                <w:tab w:val="decimal" w:pos="10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A06E4B" w:rsidRPr="00137F9F" w:rsidRDefault="00A06E4B" w:rsidP="0006079D">
            <w:pPr>
              <w:pStyle w:val="BodyText"/>
              <w:tabs>
                <w:tab w:val="decimal" w:pos="736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06E4B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6E4B" w:rsidRPr="000B5711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A06E4B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6E4B" w:rsidRPr="000B5711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Pr="003334E8" w:rsidRDefault="00A06E4B" w:rsidP="00A06E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32" w:type="pct"/>
            <w:vAlign w:val="bottom"/>
          </w:tcPr>
          <w:p w:rsidR="00A06E4B" w:rsidRPr="00A06E4B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(120,000)</w:t>
            </w:r>
          </w:p>
        </w:tc>
        <w:tc>
          <w:tcPr>
            <w:tcW w:w="125" w:type="pct"/>
          </w:tcPr>
          <w:p w:rsidR="00A06E4B" w:rsidRPr="00A06E4B" w:rsidRDefault="00A06E4B" w:rsidP="00A06E4B">
            <w:pPr>
              <w:pStyle w:val="BodyText"/>
              <w:tabs>
                <w:tab w:val="decimal" w:pos="892"/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A06E4B" w:rsidRPr="003334E8" w:rsidRDefault="00A06E4B" w:rsidP="00A06E4B">
            <w:pPr>
              <w:pStyle w:val="BodyText"/>
              <w:tabs>
                <w:tab w:val="decimal" w:pos="1181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(226,552)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A06E4B" w:rsidRPr="003334E8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</w:tcPr>
          <w:p w:rsidR="00A06E4B" w:rsidRPr="003334E8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Pr="003334E8" w:rsidRDefault="00A06E4B" w:rsidP="00A06E4B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:rsidR="00A06E4B" w:rsidRPr="00A06E4B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(477)</w:t>
            </w:r>
          </w:p>
        </w:tc>
        <w:tc>
          <w:tcPr>
            <w:tcW w:w="125" w:type="pct"/>
          </w:tcPr>
          <w:p w:rsidR="00A06E4B" w:rsidRPr="00A06E4B" w:rsidRDefault="00A06E4B" w:rsidP="00A06E4B">
            <w:pPr>
              <w:pStyle w:val="BodyText"/>
              <w:tabs>
                <w:tab w:val="decimal" w:pos="892"/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A06E4B" w:rsidRPr="003334E8" w:rsidRDefault="00A06E4B" w:rsidP="00A06E4B">
            <w:pPr>
              <w:pStyle w:val="BodyText"/>
              <w:tabs>
                <w:tab w:val="decimal" w:pos="1181"/>
              </w:tabs>
              <w:spacing w:after="0"/>
              <w:ind w:left="-108" w:right="-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(896)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06E4B" w:rsidRPr="003334E8" w:rsidRDefault="00A06E4B" w:rsidP="00A06E4B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A06E4B" w:rsidRPr="003334E8" w:rsidRDefault="00A06E4B" w:rsidP="0006079D">
            <w:pPr>
              <w:pStyle w:val="BodyText"/>
              <w:tabs>
                <w:tab w:val="decimal" w:pos="81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Pr="003334E8" w:rsidRDefault="00A06E4B" w:rsidP="00A06E4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E4B" w:rsidRPr="003334E8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557,759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E4B" w:rsidRPr="003334E8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1,134,048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06E4B" w:rsidRPr="000B5711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6E4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159</w:t>
            </w:r>
            <w:r w:rsidRPr="00A06E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06E4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330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A06E4B" w:rsidRPr="000B5711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212,901</w:t>
            </w:r>
          </w:p>
        </w:tc>
      </w:tr>
      <w:tr w:rsidR="00A06E4B" w:rsidRPr="003334E8" w:rsidTr="00E52C00">
        <w:tc>
          <w:tcPr>
            <w:tcW w:w="1956" w:type="pct"/>
          </w:tcPr>
          <w:p w:rsidR="00A06E4B" w:rsidRPr="003334E8" w:rsidRDefault="00A06E4B" w:rsidP="00A06E4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</w:tcPr>
          <w:p w:rsidR="00A06E4B" w:rsidRPr="003334E8" w:rsidRDefault="00A06E4B" w:rsidP="00A06E4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A06E4B" w:rsidRPr="003334E8" w:rsidRDefault="00A06E4B" w:rsidP="00A06E4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E4B" w:rsidRPr="003334E8" w:rsidTr="00E52C00">
        <w:tc>
          <w:tcPr>
            <w:tcW w:w="1956" w:type="pct"/>
          </w:tcPr>
          <w:p w:rsidR="00A06E4B" w:rsidRPr="003334E8" w:rsidRDefault="00A06E4B" w:rsidP="00A06E4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732" w:type="pct"/>
            <w:tcBorders>
              <w:bottom w:val="double" w:sz="4" w:space="0" w:color="auto"/>
            </w:tcBorders>
            <w:vAlign w:val="bottom"/>
          </w:tcPr>
          <w:p w:rsidR="00A06E4B" w:rsidRPr="003334E8" w:rsidRDefault="00A06E4B" w:rsidP="00A06E4B">
            <w:pPr>
              <w:pStyle w:val="BodyText"/>
              <w:tabs>
                <w:tab w:val="decimal" w:pos="111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1,211,933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:rsidR="00A06E4B" w:rsidRPr="003334E8" w:rsidRDefault="00A06E4B" w:rsidP="00A06E4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1,769,563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A06E4B" w:rsidRPr="00A06E4B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466,024</w:t>
            </w:r>
          </w:p>
        </w:tc>
        <w:tc>
          <w:tcPr>
            <w:tcW w:w="125" w:type="pct"/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:rsidR="00A06E4B" w:rsidRPr="003334E8" w:rsidRDefault="00A06E4B" w:rsidP="00A06E4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519,595</w:t>
            </w:r>
          </w:p>
        </w:tc>
      </w:tr>
    </w:tbl>
    <w:p w:rsidR="005B1EF5" w:rsidRPr="003334E8" w:rsidRDefault="005B1EF5" w:rsidP="004D02E7">
      <w:pPr>
        <w:spacing w:line="240" w:lineRule="auto"/>
        <w:contextualSpacing/>
        <w:rPr>
          <w:rFonts w:asciiTheme="majorBidi" w:hAnsiTheme="majorBidi" w:cstheme="majorBidi"/>
          <w:sz w:val="30"/>
          <w:szCs w:val="30"/>
        </w:rPr>
      </w:pPr>
    </w:p>
    <w:p w:rsidR="00792025" w:rsidRPr="003334E8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3334E8" w:rsidSect="00BF15D9">
          <w:headerReference w:type="default" r:id="rId8"/>
          <w:footerReference w:type="default" r:id="rId9"/>
          <w:pgSz w:w="11909" w:h="16834" w:code="9"/>
          <w:pgMar w:top="691" w:right="1109" w:bottom="450" w:left="1152" w:header="720" w:footer="576" w:gutter="0"/>
          <w:paperSrc w:first="15" w:other="15"/>
          <w:pgNumType w:start="17"/>
          <w:cols w:space="737"/>
          <w:docGrid w:linePitch="299"/>
        </w:sectPr>
      </w:pPr>
    </w:p>
    <w:p w:rsidR="00792025" w:rsidRPr="003334E8" w:rsidRDefault="0079202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3334E8">
        <w:rPr>
          <w:rFonts w:ascii="Angsana New" w:hAnsi="Angsana New" w:cs="Angsana New"/>
          <w:cs/>
        </w:rPr>
        <w:t>เงินลงทุนใน</w:t>
      </w:r>
      <w:r w:rsidR="00357BBA" w:rsidRPr="003334E8">
        <w:rPr>
          <w:rFonts w:ascii="Angsana New" w:hAnsi="Angsana New" w:cs="Angsana New" w:hint="cs"/>
          <w:cs/>
        </w:rPr>
        <w:t>บริษัทร่วมและการร่วมค้า</w:t>
      </w:r>
      <w:r w:rsidRPr="003334E8">
        <w:rPr>
          <w:rFonts w:ascii="Angsana New" w:hAnsi="Angsana New" w:cs="Angsana New"/>
          <w:spacing w:val="-6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ณ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วันที่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4009C9">
        <w:rPr>
          <w:rFonts w:ascii="Angsana New" w:hAnsi="Angsana New" w:cs="Angsana New"/>
          <w:lang w:val="en-US"/>
        </w:rPr>
        <w:t>30</w:t>
      </w:r>
      <w:r w:rsidR="005B1EF5">
        <w:rPr>
          <w:rFonts w:ascii="Angsana New" w:hAnsi="Angsana New" w:cs="Angsana New" w:hint="cs"/>
          <w:cs/>
        </w:rPr>
        <w:t xml:space="preserve"> </w:t>
      </w:r>
      <w:r w:rsidR="00C16240">
        <w:rPr>
          <w:rFonts w:ascii="Angsana New" w:hAnsi="Angsana New" w:cs="Angsana New" w:hint="cs"/>
          <w:cs/>
        </w:rPr>
        <w:t>กันยายน</w:t>
      </w:r>
      <w:r w:rsidR="004009C9">
        <w:rPr>
          <w:rFonts w:ascii="Angsana New" w:hAnsi="Angsana New" w:cs="Angsana New"/>
          <w:cs/>
        </w:rPr>
        <w:t xml:space="preserve"> </w:t>
      </w:r>
      <w:r w:rsidR="004009C9">
        <w:rPr>
          <w:rFonts w:ascii="Angsana New" w:hAnsi="Angsana New" w:cs="Angsana New"/>
          <w:lang w:val="en-US"/>
        </w:rPr>
        <w:t>2561</w:t>
      </w:r>
      <w:r w:rsidR="00673260">
        <w:rPr>
          <w:rFonts w:ascii="Angsana New" w:hAnsi="Angsana New" w:cs="Angsana New" w:hint="cs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และ</w:t>
      </w:r>
      <w:r w:rsidR="00494B31">
        <w:rPr>
          <w:rFonts w:ascii="Angsana New" w:hAnsi="Angsana New" w:cs="Angsana New"/>
          <w:rtl/>
          <w:cs/>
        </w:rPr>
        <w:t xml:space="preserve"> </w:t>
      </w:r>
      <w:r w:rsidR="004009C9">
        <w:rPr>
          <w:rFonts w:ascii="Angsana New" w:hAnsi="Angsana New" w:cs="Angsana New"/>
          <w:lang w:val="en-US"/>
        </w:rPr>
        <w:t>31</w:t>
      </w:r>
      <w:r w:rsidR="00494B31">
        <w:rPr>
          <w:rFonts w:ascii="Angsana New" w:hAnsi="Angsana New" w:cs="Angsana New"/>
          <w:lang w:val="en-US"/>
        </w:rPr>
        <w:t xml:space="preserve"> </w:t>
      </w:r>
      <w:r w:rsidR="00494B31">
        <w:rPr>
          <w:rFonts w:ascii="Angsana New" w:hAnsi="Angsana New" w:cs="Angsana New" w:hint="cs"/>
          <w:cs/>
          <w:lang w:val="en-US"/>
        </w:rPr>
        <w:t>ธั</w:t>
      </w:r>
      <w:r w:rsidR="007467D0" w:rsidRPr="003334E8">
        <w:rPr>
          <w:rFonts w:ascii="Angsana New" w:hAnsi="Angsana New" w:cs="Angsana New"/>
          <w:cs/>
        </w:rPr>
        <w:t>นวาคม</w:t>
      </w:r>
      <w:r w:rsidR="00C13F18">
        <w:rPr>
          <w:rFonts w:ascii="Angsana New" w:hAnsi="Angsana New" w:cs="Angsana New" w:hint="cs"/>
          <w:cs/>
        </w:rPr>
        <w:t xml:space="preserve"> </w:t>
      </w:r>
      <w:r w:rsidR="00C13F18">
        <w:rPr>
          <w:rFonts w:ascii="Angsana New" w:hAnsi="Angsana New" w:cs="Angsana New"/>
          <w:lang w:val="en-US"/>
        </w:rPr>
        <w:t>2560</w:t>
      </w:r>
      <w:r w:rsidR="00673260">
        <w:rPr>
          <w:rFonts w:ascii="Angsana New" w:hAnsi="Angsana New" w:cs="Angsana New" w:hint="cs"/>
          <w:cs/>
        </w:rPr>
        <w:t xml:space="preserve"> </w:t>
      </w:r>
      <w:r w:rsidR="005B1EF5">
        <w:rPr>
          <w:rFonts w:ascii="Angsana New" w:hAnsi="Angsana New" w:cs="Angsana New"/>
          <w:cs/>
        </w:rPr>
        <w:t>และเงินปันผลรับสำหรับงว</w:t>
      </w:r>
      <w:r w:rsidR="00C16240">
        <w:rPr>
          <w:rFonts w:ascii="Angsana New" w:hAnsi="Angsana New" w:cs="Angsana New" w:hint="cs"/>
          <w:cs/>
        </w:rPr>
        <w:t>ดเก้า</w:t>
      </w:r>
      <w:r w:rsidR="007467D0" w:rsidRPr="003334E8">
        <w:rPr>
          <w:rFonts w:ascii="Angsana New" w:hAnsi="Angsana New" w:cs="Angsana New"/>
          <w:cs/>
        </w:rPr>
        <w:t>เดือนสิ้นสุดวันที่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5B1EF5">
        <w:rPr>
          <w:rFonts w:ascii="Angsana New" w:hAnsi="Angsana New" w:cs="Angsana New"/>
          <w:lang w:val="en-US"/>
        </w:rPr>
        <w:t xml:space="preserve">30 </w:t>
      </w:r>
      <w:r w:rsidR="00C16240">
        <w:rPr>
          <w:rFonts w:ascii="Angsana New" w:hAnsi="Angsana New" w:cs="Angsana New" w:hint="cs"/>
          <w:cs/>
          <w:lang w:val="en-US"/>
        </w:rPr>
        <w:t>กันยายน</w:t>
      </w:r>
      <w:r w:rsidR="00673260">
        <w:rPr>
          <w:rFonts w:ascii="Angsana New" w:hAnsi="Angsana New" w:cs="Angsana New" w:hint="cs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มีดังนี้</w:t>
      </w:r>
    </w:p>
    <w:p w:rsidR="00792025" w:rsidRPr="003334E8" w:rsidRDefault="00792025" w:rsidP="00792025">
      <w:pPr>
        <w:rPr>
          <w:rFonts w:cstheme="minorBidi"/>
        </w:rPr>
      </w:pPr>
    </w:p>
    <w:tbl>
      <w:tblPr>
        <w:tblW w:w="15338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2514"/>
        <w:gridCol w:w="1779"/>
        <w:gridCol w:w="759"/>
        <w:gridCol w:w="870"/>
        <w:gridCol w:w="819"/>
        <w:gridCol w:w="896"/>
        <w:gridCol w:w="888"/>
        <w:gridCol w:w="236"/>
        <w:gridCol w:w="941"/>
        <w:gridCol w:w="236"/>
        <w:gridCol w:w="889"/>
        <w:gridCol w:w="236"/>
        <w:gridCol w:w="922"/>
        <w:gridCol w:w="245"/>
        <w:gridCol w:w="890"/>
        <w:gridCol w:w="236"/>
        <w:gridCol w:w="889"/>
        <w:gridCol w:w="245"/>
        <w:gridCol w:w="848"/>
      </w:tblGrid>
      <w:tr w:rsidR="007467D0" w:rsidRPr="003334E8" w:rsidTr="00913C47">
        <w:trPr>
          <w:trHeight w:val="188"/>
          <w:tblHeader/>
        </w:trPr>
        <w:tc>
          <w:tcPr>
            <w:tcW w:w="15338" w:type="dxa"/>
            <w:gridSpan w:val="19"/>
          </w:tcPr>
          <w:p w:rsidR="007467D0" w:rsidRPr="003334E8" w:rsidRDefault="007467D0" w:rsidP="00A84B7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6197" w:rsidRPr="003334E8" w:rsidTr="00913C47">
        <w:trPr>
          <w:trHeight w:val="447"/>
          <w:tblHeader/>
        </w:trPr>
        <w:tc>
          <w:tcPr>
            <w:tcW w:w="2514" w:type="dxa"/>
          </w:tcPr>
          <w:p w:rsidR="00CF6857" w:rsidRPr="003334E8" w:rsidRDefault="00CF6857" w:rsidP="002D149A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9" w:type="dxa"/>
            <w:vAlign w:val="bottom"/>
          </w:tcPr>
          <w:p w:rsidR="00CF6857" w:rsidRPr="003334E8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759" w:type="dxa"/>
          </w:tcPr>
          <w:p w:rsidR="002D149A" w:rsidRPr="003334E8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:rsidR="00CF6857" w:rsidRPr="003334E8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1689" w:type="dxa"/>
            <w:gridSpan w:val="2"/>
            <w:vAlign w:val="bottom"/>
          </w:tcPr>
          <w:p w:rsidR="002D149A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4" w:type="dxa"/>
            <w:gridSpan w:val="2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F6857" w:rsidRPr="003334E8" w:rsidRDefault="00CF6857" w:rsidP="008266EC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6" w:type="dxa"/>
            <w:gridSpan w:val="3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7" w:type="dxa"/>
            <w:gridSpan w:val="3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:rsidR="00CF6857" w:rsidRPr="003334E8" w:rsidRDefault="007467D0" w:rsidP="00C360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3334E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1624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C1624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3334E8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673260" w:rsidRPr="003334E8" w:rsidTr="00913C47">
        <w:trPr>
          <w:trHeight w:val="79"/>
          <w:tblHeader/>
        </w:trPr>
        <w:tc>
          <w:tcPr>
            <w:tcW w:w="2514" w:type="dxa"/>
          </w:tcPr>
          <w:p w:rsidR="00673260" w:rsidRPr="003334E8" w:rsidRDefault="00673260" w:rsidP="0067326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5B1EF5" w:rsidRPr="004E5F72" w:rsidRDefault="00E23591" w:rsidP="005B1E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E23591" w:rsidRPr="004E5F72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E23591" w:rsidRPr="004E5F72" w:rsidRDefault="001C58A6" w:rsidP="001C58A6">
            <w:pPr>
              <w:spacing w:line="240" w:lineRule="auto"/>
              <w:ind w:left="-108" w:right="-164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E2359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E2359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E23591" w:rsidRPr="004E5F72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E23591" w:rsidRPr="004E5F72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C360AA" w:rsidRPr="004E5F72" w:rsidRDefault="00C360AA" w:rsidP="00C360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673260" w:rsidRPr="003334E8" w:rsidTr="00913C47">
        <w:trPr>
          <w:trHeight w:val="79"/>
          <w:tblHeader/>
        </w:trPr>
        <w:tc>
          <w:tcPr>
            <w:tcW w:w="2514" w:type="dxa"/>
          </w:tcPr>
          <w:p w:rsidR="00673260" w:rsidRPr="003334E8" w:rsidRDefault="00673260" w:rsidP="0067326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89" w:type="dxa"/>
            <w:gridSpan w:val="2"/>
          </w:tcPr>
          <w:p w:rsidR="00673260" w:rsidRPr="003334E8" w:rsidRDefault="00673260" w:rsidP="00673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97" w:type="dxa"/>
            <w:gridSpan w:val="14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3260" w:rsidRPr="003334E8" w:rsidTr="00913C47">
        <w:trPr>
          <w:trHeight w:val="79"/>
        </w:trPr>
        <w:tc>
          <w:tcPr>
            <w:tcW w:w="2514" w:type="dxa"/>
          </w:tcPr>
          <w:p w:rsidR="00673260" w:rsidRPr="003334E8" w:rsidRDefault="00673260" w:rsidP="0067326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79" w:type="dxa"/>
            <w:vAlign w:val="bottom"/>
          </w:tcPr>
          <w:p w:rsidR="00673260" w:rsidRPr="003334E8" w:rsidRDefault="00673260" w:rsidP="00673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673260" w:rsidRPr="003334E8" w:rsidRDefault="00673260" w:rsidP="00673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673260" w:rsidRPr="003334E8" w:rsidRDefault="00673260" w:rsidP="00673260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673260" w:rsidRPr="003334E8" w:rsidRDefault="00673260" w:rsidP="00673260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:rsidR="00673260" w:rsidRPr="003334E8" w:rsidRDefault="00673260" w:rsidP="00673260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</w:tcPr>
          <w:p w:rsidR="00673260" w:rsidRPr="003334E8" w:rsidRDefault="00673260" w:rsidP="00673260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:rsidR="00673260" w:rsidRPr="003334E8" w:rsidRDefault="00673260" w:rsidP="00673260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</w:tcPr>
          <w:p w:rsidR="00673260" w:rsidRPr="003334E8" w:rsidRDefault="00673260" w:rsidP="00673260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ไทม์ บรอดคาสท์ จำกัด</w:t>
            </w:r>
          </w:p>
        </w:tc>
        <w:tc>
          <w:tcPr>
            <w:tcW w:w="1779" w:type="dxa"/>
          </w:tcPr>
          <w:p w:rsidR="004E6529" w:rsidRPr="003334E8" w:rsidRDefault="004E6529" w:rsidP="004E652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:rsidR="004E6529" w:rsidRPr="003334E8" w:rsidRDefault="004E6529" w:rsidP="00097C48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:rsidR="004E6529" w:rsidRPr="003334E8" w:rsidRDefault="004E6529" w:rsidP="00097C48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:rsidR="004E6529" w:rsidRPr="003334E8" w:rsidRDefault="004E6529" w:rsidP="00097C48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center"/>
          </w:tcPr>
          <w:p w:rsidR="004E6529" w:rsidRPr="003334E8" w:rsidRDefault="004E6529" w:rsidP="00097C48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E6529" w:rsidRPr="003334E8" w:rsidRDefault="004E6529" w:rsidP="00097C48">
            <w:pPr>
              <w:tabs>
                <w:tab w:val="decimal" w:pos="684"/>
              </w:tabs>
              <w:spacing w:line="240" w:lineRule="auto"/>
              <w:ind w:left="-85" w:right="-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center"/>
          </w:tcPr>
          <w:p w:rsidR="004E6529" w:rsidRPr="003334E8" w:rsidRDefault="004E6529" w:rsidP="00097C48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4E6529" w:rsidRPr="003334E8" w:rsidRDefault="004E6529" w:rsidP="00097C48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(2,399)</w:t>
            </w:r>
          </w:p>
        </w:tc>
      </w:tr>
      <w:tr w:rsidR="004009C9" w:rsidRPr="003334E8" w:rsidTr="00913C47">
        <w:trPr>
          <w:trHeight w:val="483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1779" w:type="dxa"/>
            <w:shd w:val="clear" w:color="auto" w:fill="auto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นำเข้าและจัดจำหน่ายเคมีภัณฑ์</w:t>
            </w: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009C9" w:rsidRPr="004D3DBF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:rsidR="004009C9" w:rsidRPr="004D3DBF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236" w:type="dxa"/>
            <w:vAlign w:val="bottom"/>
          </w:tcPr>
          <w:p w:rsidR="004009C9" w:rsidRPr="004D3DBF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009C9" w:rsidRPr="004D3DBF" w:rsidRDefault="004E652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654,174</w:t>
            </w: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:rsidR="004009C9" w:rsidRPr="00D9359F" w:rsidRDefault="004009C9" w:rsidP="004009C9">
            <w:pPr>
              <w:tabs>
                <w:tab w:val="decimal" w:pos="684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121CE0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009C9" w:rsidRPr="004009C9" w:rsidRDefault="004E6529" w:rsidP="004009C9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(18,770)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(20,855</w:t>
            </w:r>
            <w:r w:rsidRPr="00AB6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09C9" w:rsidRPr="003334E8" w:rsidTr="00913C47">
        <w:trPr>
          <w:trHeight w:val="79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09C9" w:rsidRPr="004E6529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65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9C9" w:rsidRPr="004E6529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  <w:r w:rsidRPr="004E65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,694</w:t>
            </w:r>
          </w:p>
        </w:tc>
        <w:tc>
          <w:tcPr>
            <w:tcW w:w="236" w:type="dxa"/>
            <w:vAlign w:val="bottom"/>
          </w:tcPr>
          <w:p w:rsidR="004009C9" w:rsidRPr="004E6529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09C9" w:rsidRPr="004D3DBF" w:rsidRDefault="004E652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654,174</w:t>
            </w: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9C9" w:rsidRPr="00D9359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621,497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09C9" w:rsidRPr="00DF60D8" w:rsidRDefault="004E6529" w:rsidP="00657A5D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(18,770)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DF60D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09C9" w:rsidRPr="00C360AA" w:rsidRDefault="004009C9" w:rsidP="004009C9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(23,254)</w:t>
            </w:r>
          </w:p>
        </w:tc>
      </w:tr>
      <w:tr w:rsidR="004009C9" w:rsidRPr="003334E8" w:rsidTr="00913C47">
        <w:trPr>
          <w:trHeight w:val="79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009C9" w:rsidRPr="004D3DBF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09C9" w:rsidRPr="003334E8" w:rsidTr="00913C47">
        <w:trPr>
          <w:trHeight w:val="79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009C9" w:rsidRPr="004D3DBF" w:rsidRDefault="004009C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6529" w:rsidRPr="003334E8" w:rsidTr="00921998">
        <w:trPr>
          <w:trHeight w:val="259"/>
        </w:trPr>
        <w:tc>
          <w:tcPr>
            <w:tcW w:w="2514" w:type="dxa"/>
          </w:tcPr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1779" w:type="dxa"/>
            <w:shd w:val="clear" w:color="auto" w:fill="auto"/>
          </w:tcPr>
          <w:p w:rsidR="004E6529" w:rsidRPr="003334E8" w:rsidRDefault="004E6529" w:rsidP="004E6529">
            <w:pPr>
              <w:ind w:left="120" w:hanging="120"/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จัดจำหน่าย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ผลิตภัณฑ์อาหารและ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เครื่องดื่ม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888" w:type="dxa"/>
            <w:vAlign w:val="bottom"/>
          </w:tcPr>
          <w:p w:rsidR="004E6529" w:rsidRPr="003334E8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63,996</w:t>
            </w:r>
          </w:p>
        </w:tc>
        <w:tc>
          <w:tcPr>
            <w:tcW w:w="245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75,055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center"/>
          </w:tcPr>
          <w:p w:rsidR="004E6529" w:rsidRDefault="004E6529" w:rsidP="004E652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E6529" w:rsidRPr="003334E8" w:rsidRDefault="004E6529" w:rsidP="004E652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6529" w:rsidRPr="003334E8" w:rsidTr="00921998">
        <w:trPr>
          <w:trHeight w:val="79"/>
        </w:trPr>
        <w:tc>
          <w:tcPr>
            <w:tcW w:w="2514" w:type="dxa"/>
          </w:tcPr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79" w:type="dxa"/>
            <w:shd w:val="clear" w:color="auto" w:fill="auto"/>
          </w:tcPr>
          <w:p w:rsidR="004E6529" w:rsidRPr="003334E8" w:rsidRDefault="004E6529" w:rsidP="004E6529">
            <w:pPr>
              <w:ind w:left="120" w:hanging="120"/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จัดจำหน่าย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ผลิตภัณฑ์อาหารและ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เครื่องดื่ม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888" w:type="dxa"/>
            <w:vAlign w:val="bottom"/>
          </w:tcPr>
          <w:p w:rsidR="004E6529" w:rsidRPr="003334E8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179,387</w:t>
            </w:r>
          </w:p>
        </w:tc>
        <w:tc>
          <w:tcPr>
            <w:tcW w:w="245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113,162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center"/>
          </w:tcPr>
          <w:p w:rsidR="004E6529" w:rsidRDefault="004E6529" w:rsidP="004E652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E6529" w:rsidRPr="003334E8" w:rsidRDefault="004E6529" w:rsidP="004E652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ฟาร์มา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ซูติคอล จำกัด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888" w:type="dxa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4D3DBF" w:rsidRDefault="00657A5D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4D3DBF" w:rsidRDefault="00657A5D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4D3DBF" w:rsidRDefault="004E6529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308,051</w:t>
            </w:r>
          </w:p>
        </w:tc>
        <w:tc>
          <w:tcPr>
            <w:tcW w:w="245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351,019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4D3DBF" w:rsidRDefault="004E6529" w:rsidP="00657A5D">
            <w:pPr>
              <w:tabs>
                <w:tab w:val="decimal" w:pos="65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(120,000)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5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(156,000)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F231F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</w:p>
          <w:p w:rsidR="004E6529" w:rsidRPr="003334E8" w:rsidRDefault="004E6529" w:rsidP="004E6529">
            <w:pPr>
              <w:spacing w:line="240" w:lineRule="auto"/>
              <w:ind w:right="-23" w:firstLine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4E6529" w:rsidRPr="003334E8" w:rsidRDefault="004E6529" w:rsidP="004E652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4D3DBF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4D3DBF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888" w:type="dxa"/>
            <w:vAlign w:val="bottom"/>
          </w:tcPr>
          <w:p w:rsidR="004E6529" w:rsidRPr="004D3DBF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6,325</w:t>
            </w:r>
          </w:p>
        </w:tc>
        <w:tc>
          <w:tcPr>
            <w:tcW w:w="245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4D3DBF" w:rsidRDefault="004E6529" w:rsidP="0048432B">
            <w:pPr>
              <w:tabs>
                <w:tab w:val="decimal" w:pos="396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="Angsana New" w:hAnsi="Angsana New"/>
                <w:sz w:val="26"/>
                <w:szCs w:val="26"/>
              </w:rPr>
              <w:t>PT Osotspa ABC Indonesia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4E6529" w:rsidRPr="003334E8" w:rsidRDefault="004E6529" w:rsidP="004E652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นำเข้าและจัดจำหน่ายเครื่องดื่ม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อินโด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นีเซีย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4D3DBF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4D3DBF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888" w:type="dxa"/>
            <w:vAlign w:val="bottom"/>
          </w:tcPr>
          <w:p w:rsidR="004E6529" w:rsidRPr="004D3DBF" w:rsidRDefault="004E6529" w:rsidP="004E652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36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477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4D3DBF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4D3DBF" w:rsidRDefault="004E6529" w:rsidP="0048432B">
            <w:pPr>
              <w:tabs>
                <w:tab w:val="decimal" w:pos="396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เดลฟิส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ฮาคูโฮโด </w:t>
            </w:r>
          </w:p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779" w:type="dxa"/>
            <w:shd w:val="clear" w:color="auto" w:fill="auto"/>
          </w:tcPr>
          <w:p w:rsidR="004E6529" w:rsidRPr="003334E8" w:rsidRDefault="004E6529" w:rsidP="004E652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4E6529" w:rsidRPr="003334E8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2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3334E8" w:rsidRDefault="004E6529" w:rsidP="004E6529">
            <w:pPr>
              <w:tabs>
                <w:tab w:val="decimal" w:pos="477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3334E8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(20,500)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FC1C29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Myanmar Spa Today Far East Advertising Limited</w:t>
            </w:r>
          </w:p>
        </w:tc>
        <w:tc>
          <w:tcPr>
            <w:tcW w:w="1779" w:type="dxa"/>
          </w:tcPr>
          <w:p w:rsidR="004E6529" w:rsidRPr="00FC1C29" w:rsidRDefault="004E6529" w:rsidP="004E6529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E6529" w:rsidRPr="00FC1C29" w:rsidRDefault="004E6529" w:rsidP="004E6529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รับจ้างทำโฆษณา</w:t>
            </w:r>
          </w:p>
        </w:tc>
        <w:tc>
          <w:tcPr>
            <w:tcW w:w="759" w:type="dxa"/>
            <w:vAlign w:val="bottom"/>
          </w:tcPr>
          <w:p w:rsidR="004E6529" w:rsidRPr="00FC1C29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4E6529" w:rsidRPr="00FC1C29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FC1C29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FC1C29" w:rsidRDefault="004E6529" w:rsidP="004E6529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FC1C29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FC1C29" w:rsidRDefault="004E6529" w:rsidP="004E6529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FC1C29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E6529" w:rsidRPr="004D3DBF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342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(3,240)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FC1C29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9" w:type="dxa"/>
          </w:tcPr>
          <w:p w:rsidR="004E6529" w:rsidRPr="00FC1C29" w:rsidRDefault="004E6529" w:rsidP="004E6529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4E6529" w:rsidRPr="00FC1C29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4E6529" w:rsidRPr="00FC1C29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FC1C29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E6529" w:rsidRPr="00FC1C29" w:rsidRDefault="004E6529" w:rsidP="004E6529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FC1C29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FC1C29" w:rsidRDefault="004E6529" w:rsidP="004E6529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FC1C29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E6529" w:rsidRDefault="004E6529" w:rsidP="004E6529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FC1C29" w:rsidRDefault="004E6529" w:rsidP="004E6529">
            <w:pPr>
              <w:tabs>
                <w:tab w:val="decimal" w:pos="342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มีเดีย อินเทลลิเจ้นซ์ จำกัด</w:t>
            </w:r>
          </w:p>
        </w:tc>
        <w:tc>
          <w:tcPr>
            <w:tcW w:w="1779" w:type="dxa"/>
            <w:vAlign w:val="bottom"/>
          </w:tcPr>
          <w:p w:rsidR="004E6529" w:rsidRPr="003334E8" w:rsidRDefault="004E6529" w:rsidP="004E652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4E6529" w:rsidRPr="003334E8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0D7C5E" w:rsidRDefault="004E6529" w:rsidP="004E6529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0D7C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3334E8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E6529" w:rsidRPr="003334E8" w:rsidRDefault="001817A1" w:rsidP="004E6529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(18,000)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3334E8" w:rsidRDefault="004E6529" w:rsidP="004E6529">
            <w:pPr>
              <w:tabs>
                <w:tab w:val="left" w:pos="3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ฮาคูโฮโด (กรุงเทพ) จำกัด</w:t>
            </w:r>
          </w:p>
        </w:tc>
        <w:tc>
          <w:tcPr>
            <w:tcW w:w="1779" w:type="dxa"/>
          </w:tcPr>
          <w:p w:rsidR="004E6529" w:rsidRPr="003334E8" w:rsidRDefault="004E6529" w:rsidP="004E652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759" w:type="dxa"/>
            <w:vAlign w:val="bottom"/>
          </w:tcPr>
          <w:p w:rsidR="004E6529" w:rsidRPr="003334E8" w:rsidRDefault="004E6529" w:rsidP="004E652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4E6529" w:rsidRPr="003334E8" w:rsidRDefault="004E6529" w:rsidP="004E6529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:rsidR="004E6529" w:rsidRPr="003334E8" w:rsidRDefault="004E6529" w:rsidP="004E6529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E6529" w:rsidRPr="003334E8" w:rsidRDefault="004E6529" w:rsidP="004E6529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E6529" w:rsidRPr="003334E8" w:rsidRDefault="004E6529" w:rsidP="004E6529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E6529" w:rsidRPr="003334E8" w:rsidRDefault="001817A1" w:rsidP="004E6529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E6529" w:rsidRPr="003334E8" w:rsidRDefault="004E6529" w:rsidP="004E6529">
            <w:pPr>
              <w:tabs>
                <w:tab w:val="decimal" w:pos="398"/>
              </w:tabs>
              <w:spacing w:line="240" w:lineRule="auto"/>
              <w:ind w:left="-86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(28,812)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3334E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9" w:type="dxa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</w:tcPr>
          <w:p w:rsidR="004E6529" w:rsidRPr="003334E8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:rsidR="004E6529" w:rsidRPr="004D3DBF" w:rsidRDefault="004E6529" w:rsidP="004E6529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:rsidR="004E6529" w:rsidRPr="004D3DBF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:rsidR="004E6529" w:rsidRPr="004D3DBF" w:rsidRDefault="004E6529" w:rsidP="004E6529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529" w:rsidRPr="004D3DBF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415,938</w:t>
            </w:r>
          </w:p>
        </w:tc>
        <w:tc>
          <w:tcPr>
            <w:tcW w:w="236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4E6529" w:rsidRPr="004D3DBF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415,938</w:t>
            </w:r>
          </w:p>
        </w:tc>
        <w:tc>
          <w:tcPr>
            <w:tcW w:w="236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557,759</w:t>
            </w:r>
          </w:p>
        </w:tc>
        <w:tc>
          <w:tcPr>
            <w:tcW w:w="245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544,839</w:t>
            </w:r>
          </w:p>
        </w:tc>
        <w:tc>
          <w:tcPr>
            <w:tcW w:w="236" w:type="dxa"/>
            <w:shd w:val="clear" w:color="auto" w:fill="auto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529" w:rsidRPr="0055549D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(120,000)</w:t>
            </w:r>
          </w:p>
        </w:tc>
        <w:tc>
          <w:tcPr>
            <w:tcW w:w="245" w:type="dxa"/>
            <w:shd w:val="clear" w:color="auto" w:fill="auto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226,552</w:t>
            </w: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4E6529" w:rsidRPr="003334E8" w:rsidTr="00913C47">
        <w:trPr>
          <w:trHeight w:val="79"/>
        </w:trPr>
        <w:tc>
          <w:tcPr>
            <w:tcW w:w="2514" w:type="dxa"/>
          </w:tcPr>
          <w:p w:rsidR="004E6529" w:rsidRPr="00F231F8" w:rsidRDefault="004E6529" w:rsidP="004E652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79" w:type="dxa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4E6529" w:rsidRPr="003334E8" w:rsidRDefault="004E6529" w:rsidP="004E652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</w:tcPr>
          <w:p w:rsidR="004E6529" w:rsidRPr="003334E8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:rsidR="004E6529" w:rsidRPr="004D3DBF" w:rsidRDefault="004E6529" w:rsidP="004E6529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:rsidR="004E6529" w:rsidRPr="004D3DBF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:rsidR="004E6529" w:rsidRPr="004D3DBF" w:rsidRDefault="004E6529" w:rsidP="004E6529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FFFFFF"/>
          </w:tcPr>
          <w:p w:rsidR="004E6529" w:rsidRPr="004D3DBF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722,632</w:t>
            </w:r>
          </w:p>
        </w:tc>
        <w:tc>
          <w:tcPr>
            <w:tcW w:w="236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:rsidR="004E6529" w:rsidRPr="004D3DBF" w:rsidRDefault="004E6529" w:rsidP="004E6529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722,632</w:t>
            </w:r>
          </w:p>
        </w:tc>
        <w:tc>
          <w:tcPr>
            <w:tcW w:w="236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FFFFFF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1,211,933</w:t>
            </w:r>
          </w:p>
        </w:tc>
        <w:tc>
          <w:tcPr>
            <w:tcW w:w="245" w:type="dxa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1,166,336</w:t>
            </w:r>
          </w:p>
        </w:tc>
        <w:tc>
          <w:tcPr>
            <w:tcW w:w="236" w:type="dxa"/>
            <w:shd w:val="clear" w:color="auto" w:fill="auto"/>
          </w:tcPr>
          <w:p w:rsidR="004E6529" w:rsidRPr="004D3DBF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shd w:val="clear" w:color="auto" w:fill="FFFFFF"/>
          </w:tcPr>
          <w:p w:rsidR="004E6529" w:rsidRPr="0063133E" w:rsidRDefault="00B73894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(138,770</w:t>
            </w:r>
            <w:r w:rsidR="004E65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:rsidR="004E6529" w:rsidRPr="0063133E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shd w:val="clear" w:color="auto" w:fill="auto"/>
          </w:tcPr>
          <w:p w:rsidR="004E6529" w:rsidRPr="0063133E" w:rsidRDefault="004E6529" w:rsidP="004E652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(249,806)</w:t>
            </w:r>
          </w:p>
        </w:tc>
      </w:tr>
    </w:tbl>
    <w:p w:rsidR="0066786A" w:rsidRDefault="0066786A">
      <w:pPr>
        <w:spacing w:line="240" w:lineRule="auto"/>
        <w:rPr>
          <w:rFonts w:ascii="Angsana New" w:hAnsi="Angsana New"/>
          <w:cs/>
        </w:rPr>
        <w:sectPr w:rsidR="0066786A" w:rsidSect="00081E91">
          <w:pgSz w:w="16834" w:h="11909" w:orient="landscape" w:code="9"/>
          <w:pgMar w:top="1152" w:right="1174" w:bottom="936" w:left="1170" w:header="720" w:footer="720" w:gutter="0"/>
          <w:paperSrc w:first="15" w:other="15"/>
          <w:cols w:space="737"/>
        </w:sect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81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7"/>
        <w:gridCol w:w="803"/>
        <w:gridCol w:w="180"/>
        <w:gridCol w:w="901"/>
      </w:tblGrid>
      <w:tr w:rsidR="001023BC" w:rsidRPr="003334E8" w:rsidTr="001023BC">
        <w:trPr>
          <w:cantSplit/>
          <w:tblHeader/>
        </w:trPr>
        <w:tc>
          <w:tcPr>
            <w:tcW w:w="15030" w:type="dxa"/>
            <w:gridSpan w:val="25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334E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023BC" w:rsidRPr="003334E8" w:rsidTr="001023BC">
        <w:trPr>
          <w:cantSplit/>
          <w:tblHeader/>
        </w:trPr>
        <w:tc>
          <w:tcPr>
            <w:tcW w:w="2699" w:type="dxa"/>
          </w:tcPr>
          <w:p w:rsidR="001023BC" w:rsidRPr="003334E8" w:rsidRDefault="001023BC" w:rsidP="001023B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23BC" w:rsidRPr="003334E8" w:rsidRDefault="001023BC" w:rsidP="001023B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34E8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Merge w:val="restart"/>
            <w:vAlign w:val="bottom"/>
          </w:tcPr>
          <w:p w:rsidR="001023BC" w:rsidRPr="003334E8" w:rsidRDefault="001023BC" w:rsidP="001023B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023BC" w:rsidRPr="003334E8" w:rsidRDefault="001023BC" w:rsidP="001023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023BC" w:rsidRPr="003334E8" w:rsidRDefault="001023BC" w:rsidP="001023BC">
            <w:pPr>
              <w:jc w:val="center"/>
              <w:rPr>
                <w:sz w:val="26"/>
                <w:szCs w:val="26"/>
              </w:rPr>
            </w:pPr>
            <w:r w:rsidRPr="003334E8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023BC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7" w:type="dxa"/>
            <w:gridSpan w:val="2"/>
            <w:vAlign w:val="bottom"/>
          </w:tcPr>
          <w:p w:rsidR="001023BC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884" w:type="dxa"/>
            <w:gridSpan w:val="3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เงินปันผลสำหรับงวด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br/>
            </w:r>
            <w:r w:rsidR="00C162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เก้า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1023BC" w:rsidRPr="003334E8" w:rsidTr="001023BC">
        <w:trPr>
          <w:cantSplit/>
          <w:tblHeader/>
        </w:trPr>
        <w:tc>
          <w:tcPr>
            <w:tcW w:w="2699" w:type="dxa"/>
          </w:tcPr>
          <w:p w:rsidR="001023BC" w:rsidRPr="003334E8" w:rsidRDefault="001023BC" w:rsidP="001023BC">
            <w:pPr>
              <w:pStyle w:val="acctfourfigures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  <w:vMerge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="00C1624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1023BC" w:rsidRPr="003334E8" w:rsidTr="001023BC">
        <w:trPr>
          <w:cantSplit/>
          <w:trHeight w:val="405"/>
        </w:trPr>
        <w:tc>
          <w:tcPr>
            <w:tcW w:w="2699" w:type="dxa"/>
          </w:tcPr>
          <w:p w:rsidR="001023BC" w:rsidRPr="003334E8" w:rsidRDefault="001023BC" w:rsidP="001023BC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3334E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1" w:type="dxa"/>
            <w:gridSpan w:val="20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023BC" w:rsidRPr="003334E8" w:rsidTr="001023BC">
        <w:trPr>
          <w:cantSplit/>
        </w:trPr>
        <w:tc>
          <w:tcPr>
            <w:tcW w:w="2699" w:type="dxa"/>
          </w:tcPr>
          <w:p w:rsidR="001023BC" w:rsidRPr="003334E8" w:rsidRDefault="001023BC" w:rsidP="001023BC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46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1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657A5D" w:rsidRPr="00721670" w:rsidRDefault="00721670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(18,770)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(20,855</w:t>
            </w:r>
            <w:r w:rsidRPr="00AB6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B0237F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0237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B0237F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B0237F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0237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5272A5" w:rsidRDefault="00721670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(18,770)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5272A5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(20,855)</w:t>
            </w:r>
          </w:p>
        </w:tc>
      </w:tr>
      <w:tr w:rsidR="00657A5D" w:rsidRPr="003334E8" w:rsidTr="00C27D63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21670" w:rsidRPr="003334E8" w:rsidTr="001023BC">
        <w:trPr>
          <w:cantSplit/>
        </w:trPr>
        <w:tc>
          <w:tcPr>
            <w:tcW w:w="2699" w:type="dxa"/>
          </w:tcPr>
          <w:p w:rsidR="00721670" w:rsidRPr="003334E8" w:rsidRDefault="00721670" w:rsidP="00721670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810" w:type="dxa"/>
            <w:vAlign w:val="center"/>
          </w:tcPr>
          <w:p w:rsidR="00721670" w:rsidRPr="003334E8" w:rsidRDefault="00721670" w:rsidP="0072167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721670" w:rsidRPr="003334E8" w:rsidRDefault="00721670" w:rsidP="0072167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212,184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212,184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75,816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75,816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vAlign w:val="center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21670" w:rsidRPr="003334E8" w:rsidTr="001023BC">
        <w:trPr>
          <w:cantSplit/>
        </w:trPr>
        <w:tc>
          <w:tcPr>
            <w:tcW w:w="2699" w:type="dxa"/>
          </w:tcPr>
          <w:p w:rsidR="00721670" w:rsidRPr="003334E8" w:rsidRDefault="00721670" w:rsidP="0072167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10" w:type="dxa"/>
            <w:vAlign w:val="center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721670" w:rsidRPr="003334E8" w:rsidRDefault="00721670" w:rsidP="0072167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21670" w:rsidRPr="003334E8" w:rsidTr="007F6B2F">
        <w:trPr>
          <w:cantSplit/>
        </w:trPr>
        <w:tc>
          <w:tcPr>
            <w:tcW w:w="2699" w:type="dxa"/>
          </w:tcPr>
          <w:p w:rsidR="00721670" w:rsidRPr="003334E8" w:rsidRDefault="00721670" w:rsidP="0072167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ซูติคอล จำกัด</w:t>
            </w: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21670" w:rsidRDefault="00721670" w:rsidP="0072167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721670" w:rsidRDefault="00721670" w:rsidP="0072167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721670" w:rsidRPr="003334E8" w:rsidRDefault="00721670" w:rsidP="00721670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(120,000)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721670" w:rsidRPr="003334E8" w:rsidRDefault="00721670" w:rsidP="00721670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(156,000)</w:t>
            </w:r>
          </w:p>
        </w:tc>
      </w:tr>
      <w:tr w:rsidR="00721670" w:rsidRPr="003334E8" w:rsidTr="001023BC">
        <w:trPr>
          <w:cantSplit/>
        </w:trPr>
        <w:tc>
          <w:tcPr>
            <w:tcW w:w="2699" w:type="dxa"/>
          </w:tcPr>
          <w:p w:rsidR="00721670" w:rsidRPr="003334E8" w:rsidRDefault="00721670" w:rsidP="0072167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21670" w:rsidRPr="003334E8" w:rsidRDefault="00721670" w:rsidP="0072167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721670" w:rsidRPr="003334E8" w:rsidRDefault="00721670" w:rsidP="0072167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21670" w:rsidRPr="003334E8" w:rsidTr="001023BC">
        <w:trPr>
          <w:cantSplit/>
        </w:trPr>
        <w:tc>
          <w:tcPr>
            <w:tcW w:w="2699" w:type="dxa"/>
          </w:tcPr>
          <w:p w:rsidR="00721670" w:rsidRPr="003334E8" w:rsidRDefault="00721670" w:rsidP="0072167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1670" w:rsidRPr="003334E8" w:rsidRDefault="00721670" w:rsidP="00721670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1670" w:rsidRPr="003334E8" w:rsidRDefault="00721670" w:rsidP="00721670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159,330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159,330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1670" w:rsidRPr="005272A5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(120,000)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721670" w:rsidRPr="005272A5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(156,000)</w:t>
            </w:r>
          </w:p>
        </w:tc>
      </w:tr>
      <w:tr w:rsidR="00721670" w:rsidRPr="003334E8" w:rsidTr="001023BC">
        <w:trPr>
          <w:cantSplit/>
        </w:trPr>
        <w:tc>
          <w:tcPr>
            <w:tcW w:w="2699" w:type="dxa"/>
          </w:tcPr>
          <w:p w:rsidR="00721670" w:rsidRPr="003334E8" w:rsidRDefault="00721670" w:rsidP="00721670">
            <w:pPr>
              <w:rPr>
                <w:b/>
                <w:bCs/>
                <w:sz w:val="26"/>
                <w:szCs w:val="26"/>
              </w:rPr>
            </w:pPr>
            <w:r w:rsidRPr="003334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721670" w:rsidRPr="003334E8" w:rsidRDefault="00721670" w:rsidP="00721670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1670" w:rsidRPr="003334E8" w:rsidRDefault="00721670" w:rsidP="00721670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705,394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705,394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466,024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466,024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E772F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(138,770</w:t>
            </w:r>
            <w:r w:rsidR="007216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:rsidR="00721670" w:rsidRPr="003334E8" w:rsidRDefault="00721670" w:rsidP="0072167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176,855</w:t>
            </w: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:rsidR="00F40635" w:rsidRPr="003334E8" w:rsidRDefault="00F40635" w:rsidP="00574B86">
      <w:pPr>
        <w:pStyle w:val="block"/>
        <w:spacing w:before="120" w:after="120" w:line="240" w:lineRule="auto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sectPr w:rsidR="00F40635" w:rsidRPr="003334E8" w:rsidSect="00081E91">
          <w:pgSz w:w="16834" w:h="11909" w:orient="landscape" w:code="9"/>
          <w:pgMar w:top="1152" w:right="1174" w:bottom="936" w:left="1170" w:header="720" w:footer="720" w:gutter="0"/>
          <w:paperSrc w:first="15" w:other="15"/>
          <w:cols w:space="737"/>
        </w:sectPr>
      </w:pPr>
      <w:r w:rsidRPr="003334E8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</w:p>
    <w:p w:rsidR="00574B86" w:rsidRDefault="00574B86" w:rsidP="0063133E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74B86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</w:t>
      </w:r>
      <w:r w:rsidR="00895E25">
        <w:rPr>
          <w:rFonts w:ascii="Angsana New" w:hAnsi="Angsana New"/>
          <w:sz w:val="30"/>
          <w:szCs w:val="30"/>
          <w:cs/>
        </w:rPr>
        <w:t xml:space="preserve">น ยกเว้นบริษัท ไว้ท์กรุ๊ป จำกัด (มหาชน) </w:t>
      </w:r>
      <w:r w:rsidRPr="00574B86">
        <w:rPr>
          <w:rFonts w:ascii="Angsana New" w:hAnsi="Angsana New"/>
          <w:sz w:val="30"/>
          <w:szCs w:val="30"/>
          <w:cs/>
        </w:rPr>
        <w:t>ซึ่งเป็นบริษัทจดทะเบียนในตลาดหลักทรัพย์แห่งประเทศไทย มูลค่ายุติธรรมของเงินลงทุนในบริษัท ไว้ท์กรุ๊ป จำกัด (มห</w:t>
      </w:r>
      <w:r w:rsidR="00895E25">
        <w:rPr>
          <w:rFonts w:ascii="Angsana New" w:hAnsi="Angsana New"/>
          <w:sz w:val="30"/>
          <w:szCs w:val="30"/>
          <w:cs/>
        </w:rPr>
        <w:t xml:space="preserve">าชน) ณ วันที่ </w:t>
      </w:r>
      <w:r w:rsidR="00895E25">
        <w:rPr>
          <w:rFonts w:ascii="Angsana New" w:hAnsi="Angsana New"/>
          <w:sz w:val="30"/>
          <w:szCs w:val="30"/>
          <w:lang w:val="en-US"/>
        </w:rPr>
        <w:t>30</w:t>
      </w:r>
      <w:r w:rsidR="00895E25">
        <w:rPr>
          <w:rFonts w:ascii="Angsana New" w:hAnsi="Angsana New"/>
          <w:sz w:val="30"/>
          <w:szCs w:val="30"/>
          <w:cs/>
        </w:rPr>
        <w:t xml:space="preserve"> </w:t>
      </w:r>
      <w:r w:rsidR="00C16240">
        <w:rPr>
          <w:rFonts w:ascii="Angsana New" w:hAnsi="Angsana New"/>
          <w:sz w:val="30"/>
          <w:szCs w:val="30"/>
          <w:cs/>
        </w:rPr>
        <w:t>กันยายน</w:t>
      </w:r>
      <w:r w:rsidR="00895E25">
        <w:rPr>
          <w:rFonts w:ascii="Angsana New" w:hAnsi="Angsana New"/>
          <w:sz w:val="30"/>
          <w:szCs w:val="30"/>
          <w:cs/>
        </w:rPr>
        <w:t xml:space="preserve"> </w:t>
      </w:r>
      <w:r w:rsidR="00895E25">
        <w:rPr>
          <w:rFonts w:ascii="Angsana New" w:hAnsi="Angsana New"/>
          <w:sz w:val="30"/>
          <w:szCs w:val="30"/>
          <w:lang w:val="en-US"/>
        </w:rPr>
        <w:t>2561</w:t>
      </w:r>
      <w:r w:rsidRPr="00574B86">
        <w:rPr>
          <w:rFonts w:ascii="Angsana New" w:hAnsi="Angsana New"/>
          <w:sz w:val="30"/>
          <w:szCs w:val="30"/>
          <w:cs/>
        </w:rPr>
        <w:t xml:space="preserve"> คือ </w:t>
      </w:r>
      <w:r w:rsidR="00C83062">
        <w:rPr>
          <w:rFonts w:ascii="Angsana New" w:hAnsi="Angsana New"/>
          <w:sz w:val="30"/>
          <w:szCs w:val="30"/>
          <w:lang w:val="en-US"/>
        </w:rPr>
        <w:t>709.1</w:t>
      </w:r>
      <w:r w:rsidRPr="00574B86">
        <w:rPr>
          <w:rFonts w:ascii="Angsana New" w:hAnsi="Angsana New"/>
          <w:sz w:val="30"/>
          <w:szCs w:val="30"/>
        </w:rPr>
        <w:t xml:space="preserve"> </w:t>
      </w:r>
      <w:r w:rsidR="00895E25">
        <w:rPr>
          <w:rFonts w:ascii="Angsana New" w:hAnsi="Angsana New"/>
          <w:sz w:val="30"/>
          <w:szCs w:val="30"/>
          <w:cs/>
        </w:rPr>
        <w:t>ล้านบาท</w:t>
      </w:r>
      <w:r w:rsidR="0063133E">
        <w:rPr>
          <w:rFonts w:ascii="Angsana New" w:hAnsi="Angsana New" w:hint="cs"/>
          <w:sz w:val="30"/>
          <w:szCs w:val="30"/>
          <w:cs/>
        </w:rPr>
        <w:t xml:space="preserve">           </w:t>
      </w:r>
      <w:r w:rsidR="00895E25">
        <w:rPr>
          <w:rFonts w:ascii="Angsana New" w:hAnsi="Angsana New"/>
          <w:sz w:val="30"/>
          <w:szCs w:val="30"/>
          <w:cs/>
        </w:rPr>
        <w:t xml:space="preserve"> </w:t>
      </w:r>
      <w:r w:rsidR="00895E25" w:rsidRPr="008B3132">
        <w:rPr>
          <w:rFonts w:ascii="Angsana New" w:hAnsi="Angsana New"/>
          <w:i/>
          <w:iCs/>
          <w:sz w:val="30"/>
          <w:szCs w:val="30"/>
          <w:cs/>
        </w:rPr>
        <w:t>(</w:t>
      </w:r>
      <w:r w:rsidR="00895E25" w:rsidRPr="008B3132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895E25" w:rsidRPr="008B3132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95E25" w:rsidRPr="008B3132">
        <w:rPr>
          <w:rFonts w:ascii="Angsana New" w:hAnsi="Angsana New"/>
          <w:i/>
          <w:iCs/>
          <w:sz w:val="30"/>
          <w:szCs w:val="30"/>
          <w:lang w:val="en-US"/>
        </w:rPr>
        <w:t>2560</w:t>
      </w:r>
      <w:r w:rsidR="00895E25" w:rsidRPr="008B313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95E25" w:rsidRPr="008B3132">
        <w:rPr>
          <w:rFonts w:ascii="Angsana New" w:hAnsi="Angsana New"/>
          <w:i/>
          <w:iCs/>
          <w:sz w:val="30"/>
          <w:szCs w:val="30"/>
          <w:lang w:val="en-US"/>
        </w:rPr>
        <w:t>621.5</w:t>
      </w:r>
      <w:r w:rsidRPr="008B3132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574B86">
        <w:rPr>
          <w:rFonts w:ascii="Angsana New" w:hAnsi="Angsana New"/>
          <w:sz w:val="30"/>
          <w:szCs w:val="30"/>
          <w:cs/>
        </w:rPr>
        <w:t xml:space="preserve">   </w:t>
      </w:r>
    </w:p>
    <w:p w:rsidR="00574B86" w:rsidRPr="00574B86" w:rsidRDefault="00574B86" w:rsidP="00DF60D8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01F6F" w:rsidRPr="003218B6" w:rsidRDefault="00201F6F" w:rsidP="00DF60D8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218B6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การจำหน่ายเงินลงทุนในการร่วมค้า</w:t>
      </w:r>
    </w:p>
    <w:p w:rsidR="00121CE0" w:rsidRPr="003218B6" w:rsidRDefault="00121CE0" w:rsidP="00297B29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:rsidR="00F71EB7" w:rsidRPr="0063133E" w:rsidRDefault="00F71EB7" w:rsidP="0063133E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218B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E28EA" w:rsidRPr="0063133E">
        <w:rPr>
          <w:rFonts w:ascii="Angsana New" w:hAnsi="Angsana New"/>
          <w:sz w:val="30"/>
          <w:szCs w:val="30"/>
        </w:rPr>
        <w:t>1</w:t>
      </w:r>
      <w:r w:rsidR="00763526" w:rsidRPr="0063133E">
        <w:rPr>
          <w:rFonts w:ascii="Angsana New" w:hAnsi="Angsana New"/>
          <w:sz w:val="30"/>
          <w:szCs w:val="30"/>
        </w:rPr>
        <w:t xml:space="preserve">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63526" w:rsidRPr="0063133E">
        <w:rPr>
          <w:rFonts w:ascii="Angsana New" w:hAnsi="Angsana New"/>
          <w:sz w:val="30"/>
          <w:szCs w:val="30"/>
        </w:rPr>
        <w:t xml:space="preserve">2560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763526" w:rsidRPr="0063133E">
        <w:rPr>
          <w:rFonts w:ascii="Angsana New" w:hAnsi="Angsana New"/>
          <w:sz w:val="30"/>
          <w:szCs w:val="30"/>
          <w:cs/>
        </w:rPr>
        <w:t>ฟิวเจอร์ มาร์เก็ตติ้ง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 </w:t>
      </w:r>
      <w:r w:rsidR="00763526" w:rsidRPr="0063133E">
        <w:rPr>
          <w:rFonts w:ascii="Angsana New" w:hAnsi="Angsana New"/>
          <w:sz w:val="30"/>
          <w:szCs w:val="30"/>
          <w:cs/>
        </w:rPr>
        <w:t xml:space="preserve">คอมมิวนิเคชั่นส์ กรุ๊ป จำกัด ได้ขายหุ้นร้อยละ </w:t>
      </w:r>
      <w:r w:rsidR="00763526" w:rsidRPr="0063133E">
        <w:rPr>
          <w:rFonts w:ascii="Angsana New" w:hAnsi="Angsana New"/>
          <w:sz w:val="30"/>
          <w:szCs w:val="30"/>
        </w:rPr>
        <w:t xml:space="preserve">3.33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ของทุนที่ออกและชำระแล้วของบริษัท </w:t>
      </w:r>
      <w:r w:rsidR="00763526" w:rsidRPr="0063133E">
        <w:rPr>
          <w:rFonts w:ascii="Angsana New" w:hAnsi="Angsana New"/>
          <w:sz w:val="30"/>
          <w:szCs w:val="30"/>
          <w:cs/>
        </w:rPr>
        <w:t>มีเดีย อินเทลลิเจ้นซ์ จำกัด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ซึ่งเป็นการร่วมค้าของกลุ่มบริษัทออกไป เป็นจำนวนเงิน </w:t>
      </w:r>
      <w:r w:rsidR="00763526" w:rsidRPr="0063133E">
        <w:rPr>
          <w:rFonts w:ascii="Angsana New" w:hAnsi="Angsana New"/>
          <w:sz w:val="30"/>
          <w:szCs w:val="30"/>
        </w:rPr>
        <w:t xml:space="preserve">33.3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ล้านบาท กลุ่มบริษัทรับรู้กำไรจากการขายจำนวน </w:t>
      </w:r>
      <w:r w:rsidR="00763526" w:rsidRPr="0063133E">
        <w:rPr>
          <w:rFonts w:ascii="Angsana New" w:hAnsi="Angsana New"/>
          <w:sz w:val="30"/>
          <w:szCs w:val="30"/>
        </w:rPr>
        <w:t xml:space="preserve">18.0 </w:t>
      </w:r>
      <w:r w:rsidR="00E35544" w:rsidRPr="0063133E">
        <w:rPr>
          <w:rFonts w:ascii="Angsana New" w:hAnsi="Angsana New" w:hint="cs"/>
          <w:sz w:val="30"/>
          <w:szCs w:val="30"/>
          <w:cs/>
        </w:rPr>
        <w:t>ล้านบาท ในงบกำไรขาดทุน</w:t>
      </w:r>
      <w:r w:rsidR="00823573" w:rsidRPr="0063133E">
        <w:rPr>
          <w:rFonts w:ascii="Angsana New" w:hAnsi="Angsana New" w:hint="cs"/>
          <w:sz w:val="30"/>
          <w:szCs w:val="30"/>
          <w:cs/>
        </w:rPr>
        <w:t>ของงบการเงินรวม</w:t>
      </w:r>
      <w:r w:rsidR="00763526" w:rsidRPr="0063133E">
        <w:rPr>
          <w:rFonts w:ascii="Angsana New" w:hAnsi="Angsana New" w:hint="cs"/>
          <w:sz w:val="30"/>
          <w:szCs w:val="30"/>
          <w:cs/>
        </w:rPr>
        <w:t>สำหรับงวด</w:t>
      </w:r>
      <w:r w:rsidR="00E35544" w:rsidRPr="0063133E">
        <w:rPr>
          <w:rFonts w:ascii="Angsana New" w:hAnsi="Angsana New"/>
          <w:sz w:val="30"/>
          <w:szCs w:val="30"/>
          <w:cs/>
        </w:rPr>
        <w:br/>
      </w:r>
      <w:r w:rsidR="00996ABC">
        <w:rPr>
          <w:rFonts w:ascii="Angsana New" w:hAnsi="Angsana New" w:hint="cs"/>
          <w:sz w:val="30"/>
          <w:szCs w:val="30"/>
          <w:cs/>
        </w:rPr>
        <w:t>เก้า</w:t>
      </w:r>
      <w:r w:rsidR="00E35544" w:rsidRPr="0063133E">
        <w:rPr>
          <w:rFonts w:ascii="Angsana New" w:hAnsi="Angsana New" w:hint="cs"/>
          <w:sz w:val="30"/>
          <w:szCs w:val="30"/>
          <w:cs/>
        </w:rPr>
        <w:t>เดือน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B631D" w:rsidRPr="0063133E">
        <w:rPr>
          <w:rFonts w:ascii="Angsana New" w:hAnsi="Angsana New"/>
          <w:sz w:val="30"/>
          <w:szCs w:val="30"/>
        </w:rPr>
        <w:t xml:space="preserve">30 </w:t>
      </w:r>
      <w:r w:rsidR="00996ABC">
        <w:rPr>
          <w:rFonts w:ascii="Angsana New" w:hAnsi="Angsana New" w:hint="cs"/>
          <w:sz w:val="30"/>
          <w:szCs w:val="30"/>
          <w:cs/>
        </w:rPr>
        <w:t>กันยายน</w:t>
      </w:r>
      <w:r w:rsidR="004B631D" w:rsidRPr="0063133E">
        <w:rPr>
          <w:rFonts w:ascii="Angsana New" w:hAnsi="Angsana New" w:hint="cs"/>
          <w:sz w:val="30"/>
          <w:szCs w:val="30"/>
          <w:cs/>
        </w:rPr>
        <w:t xml:space="preserve"> </w:t>
      </w:r>
      <w:r w:rsidR="004B631D" w:rsidRPr="0063133E">
        <w:rPr>
          <w:rFonts w:ascii="Angsana New" w:hAnsi="Angsana New"/>
          <w:sz w:val="30"/>
          <w:szCs w:val="30"/>
        </w:rPr>
        <w:t>2560</w:t>
      </w:r>
    </w:p>
    <w:p w:rsidR="00F40635" w:rsidRPr="003334E8" w:rsidRDefault="00F40635" w:rsidP="00F4063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B46AB2" w:rsidRPr="003334E8" w:rsidRDefault="00B46AB2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B46AB2" w:rsidRPr="003334E8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3334E8" w:rsidTr="00CC1CA8">
        <w:tc>
          <w:tcPr>
            <w:tcW w:w="2797" w:type="pct"/>
          </w:tcPr>
          <w:p w:rsidR="00B46AB2" w:rsidRPr="003334E8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B46AB2" w:rsidRPr="003334E8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3334E8" w:rsidTr="00CC1CA8">
        <w:tc>
          <w:tcPr>
            <w:tcW w:w="2797" w:type="pct"/>
          </w:tcPr>
          <w:p w:rsidR="00B46AB2" w:rsidRPr="003334E8" w:rsidRDefault="00C16240" w:rsidP="00471655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716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4716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1655" w:rsidRPr="00471655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471655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B46AB2" w:rsidRPr="003218B6" w:rsidRDefault="00673260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18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7B29" w:rsidRPr="003218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B46AB2" w:rsidRPr="003218B6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B46AB2" w:rsidRPr="003218B6" w:rsidRDefault="00673260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8B6">
              <w:rPr>
                <w:rFonts w:ascii="Angsana New" w:hAnsi="Angsana New"/>
                <w:sz w:val="30"/>
                <w:szCs w:val="30"/>
              </w:rPr>
              <w:t>25</w:t>
            </w:r>
            <w:r w:rsidR="00297B29" w:rsidRPr="003218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20DC9" w:rsidRPr="003334E8" w:rsidTr="00CC1CA8">
        <w:tc>
          <w:tcPr>
            <w:tcW w:w="2797" w:type="pct"/>
          </w:tcPr>
          <w:p w:rsidR="00C20DC9" w:rsidRPr="003334E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C20DC9" w:rsidRPr="003334E8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C20DC9" w:rsidRPr="003334E8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31D" w:rsidRPr="003334E8" w:rsidTr="00CC1CA8">
        <w:tc>
          <w:tcPr>
            <w:tcW w:w="2797" w:type="pct"/>
          </w:tcPr>
          <w:p w:rsidR="004B631D" w:rsidRPr="003334E8" w:rsidRDefault="004B631D" w:rsidP="004B631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4B631D" w:rsidRPr="003334E8" w:rsidRDefault="00730E1E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1,384,388</w:t>
            </w:r>
          </w:p>
        </w:tc>
        <w:tc>
          <w:tcPr>
            <w:tcW w:w="147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4B631D" w:rsidRPr="000272C8" w:rsidRDefault="004B631D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72C8">
              <w:rPr>
                <w:rFonts w:ascii="Angsana New" w:hAnsi="Angsana New"/>
                <w:sz w:val="30"/>
                <w:szCs w:val="30"/>
              </w:rPr>
              <w:t>1,487,765</w:t>
            </w:r>
          </w:p>
        </w:tc>
      </w:tr>
      <w:tr w:rsidR="004B631D" w:rsidRPr="003334E8" w:rsidTr="00993F02">
        <w:tc>
          <w:tcPr>
            <w:tcW w:w="2797" w:type="pct"/>
            <w:shd w:val="clear" w:color="auto" w:fill="auto"/>
          </w:tcPr>
          <w:p w:rsidR="004B631D" w:rsidRPr="003334E8" w:rsidRDefault="00D42631" w:rsidP="004B631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9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4B631D" w:rsidRPr="003334E8" w:rsidRDefault="00721670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147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4B631D" w:rsidRPr="000272C8" w:rsidRDefault="008B4E6D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577,268</w:t>
            </w:r>
          </w:p>
        </w:tc>
      </w:tr>
      <w:tr w:rsidR="0063133E" w:rsidRPr="003334E8" w:rsidTr="00993F02">
        <w:tc>
          <w:tcPr>
            <w:tcW w:w="2797" w:type="pct"/>
            <w:shd w:val="clear" w:color="auto" w:fill="auto"/>
          </w:tcPr>
          <w:p w:rsidR="0063133E" w:rsidRPr="003334E8" w:rsidRDefault="0063133E" w:rsidP="006313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 (</w:t>
            </w:r>
            <w:r w:rsidRPr="003334E8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63133E" w:rsidRPr="00621437" w:rsidRDefault="00721670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4,837</w:t>
            </w:r>
          </w:p>
        </w:tc>
        <w:tc>
          <w:tcPr>
            <w:tcW w:w="147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63133E" w:rsidRPr="000272C8" w:rsidRDefault="008B4E6D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(522,617</w:t>
            </w:r>
            <w:r w:rsidR="0063133E" w:rsidRPr="000272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33E" w:rsidRPr="003334E8" w:rsidTr="00CC1CA8">
        <w:tc>
          <w:tcPr>
            <w:tcW w:w="2797" w:type="pct"/>
          </w:tcPr>
          <w:p w:rsidR="0063133E" w:rsidRPr="003334E8" w:rsidRDefault="0063133E" w:rsidP="006313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9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63133E" w:rsidRPr="00621437" w:rsidRDefault="00721670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(4,837)</w:t>
            </w:r>
          </w:p>
        </w:tc>
        <w:tc>
          <w:tcPr>
            <w:tcW w:w="147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63133E" w:rsidRPr="0063133E" w:rsidRDefault="008B4E6D" w:rsidP="008B4E6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(59,028</w:t>
            </w:r>
            <w:r w:rsidRPr="000272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33E" w:rsidRPr="003334E8" w:rsidTr="00CC1CA8">
        <w:tc>
          <w:tcPr>
            <w:tcW w:w="2797" w:type="pct"/>
          </w:tcPr>
          <w:p w:rsidR="0063133E" w:rsidRPr="003334E8" w:rsidRDefault="0063133E" w:rsidP="0063133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B63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162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3334E8" w:rsidRDefault="00721670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1,684,388</w:t>
            </w:r>
          </w:p>
        </w:tc>
        <w:tc>
          <w:tcPr>
            <w:tcW w:w="147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0272C8" w:rsidRDefault="008B4E6D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1,483,388</w:t>
            </w:r>
          </w:p>
        </w:tc>
      </w:tr>
    </w:tbl>
    <w:p w:rsidR="00C15961" w:rsidRPr="003334E8" w:rsidRDefault="00C1596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C20DC9" w:rsidRPr="003334E8" w:rsidRDefault="00C20DC9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C20DC9" w:rsidRPr="003334E8" w:rsidSect="00081E91">
          <w:headerReference w:type="even" r:id="rId10"/>
          <w:headerReference w:type="first" r:id="rId11"/>
          <w:footerReference w:type="first" r:id="rId12"/>
          <w:pgSz w:w="11909" w:h="16834" w:code="9"/>
          <w:pgMar w:top="691" w:right="929" w:bottom="576" w:left="1152" w:header="720" w:footer="720" w:gutter="0"/>
          <w:paperSrc w:first="15" w:other="15"/>
          <w:cols w:space="737"/>
        </w:sectPr>
      </w:pPr>
    </w:p>
    <w:p w:rsidR="00C20DC9" w:rsidRPr="003334E8" w:rsidRDefault="00C20DC9" w:rsidP="007D2CB6">
      <w:pPr>
        <w:spacing w:line="240" w:lineRule="auto"/>
        <w:ind w:left="806" w:right="-43" w:hanging="536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4B631D">
        <w:rPr>
          <w:rFonts w:ascii="Angsana New" w:hAnsi="Angsana New"/>
          <w:sz w:val="30"/>
          <w:szCs w:val="30"/>
          <w:lang w:val="en-US"/>
        </w:rPr>
        <w:t xml:space="preserve">30 </w:t>
      </w:r>
      <w:r w:rsidR="00C1624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334E8"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</w:rPr>
        <w:t>25</w:t>
      </w:r>
      <w:r w:rsidR="00A70C85" w:rsidRPr="003334E8">
        <w:rPr>
          <w:rFonts w:ascii="Angsana New" w:hAnsi="Angsana New"/>
          <w:sz w:val="30"/>
          <w:szCs w:val="30"/>
        </w:rPr>
        <w:t>6</w:t>
      </w:r>
      <w:r w:rsidR="00673260">
        <w:rPr>
          <w:rFonts w:ascii="Angsana New" w:hAnsi="Angsana New"/>
          <w:sz w:val="30"/>
          <w:szCs w:val="30"/>
        </w:rPr>
        <w:t xml:space="preserve">1 </w:t>
      </w:r>
      <w:r w:rsidRPr="003334E8">
        <w:rPr>
          <w:rFonts w:ascii="Angsana New" w:hAnsi="Angsana New"/>
          <w:sz w:val="30"/>
          <w:szCs w:val="30"/>
          <w:cs/>
        </w:rPr>
        <w:t xml:space="preserve">และ </w:t>
      </w:r>
      <w:r w:rsidRPr="003334E8">
        <w:rPr>
          <w:rFonts w:ascii="Angsana New" w:hAnsi="Angsana New"/>
          <w:sz w:val="30"/>
          <w:szCs w:val="30"/>
        </w:rPr>
        <w:t xml:space="preserve">31 </w:t>
      </w:r>
      <w:r w:rsidRPr="003334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334E8">
        <w:rPr>
          <w:rFonts w:ascii="Angsana New" w:hAnsi="Angsana New"/>
          <w:sz w:val="30"/>
          <w:szCs w:val="30"/>
        </w:rPr>
        <w:t>25</w:t>
      </w:r>
      <w:r w:rsidR="00673260">
        <w:rPr>
          <w:rFonts w:ascii="Angsana New" w:hAnsi="Angsana New"/>
          <w:sz w:val="30"/>
          <w:szCs w:val="30"/>
        </w:rPr>
        <w:t xml:space="preserve">60 </w:t>
      </w:r>
      <w:r w:rsidRPr="003334E8">
        <w:rPr>
          <w:rFonts w:ascii="Angsana New" w:hAnsi="Angsana New"/>
          <w:sz w:val="30"/>
          <w:szCs w:val="30"/>
          <w:cs/>
        </w:rPr>
        <w:t>และเงิน</w:t>
      </w:r>
      <w:r w:rsidR="004B631D">
        <w:rPr>
          <w:rFonts w:ascii="Angsana New" w:hAnsi="Angsana New"/>
          <w:sz w:val="30"/>
          <w:szCs w:val="30"/>
          <w:cs/>
        </w:rPr>
        <w:t>ปันผลรับจากเงินลงทุนสำหรับงวด</w:t>
      </w:r>
      <w:r w:rsidR="00C1624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334E8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="004B631D">
        <w:rPr>
          <w:rFonts w:ascii="Angsana New" w:hAnsi="Angsana New"/>
          <w:sz w:val="30"/>
          <w:szCs w:val="30"/>
        </w:rPr>
        <w:t xml:space="preserve">30 </w:t>
      </w:r>
      <w:r w:rsidR="00C16240">
        <w:rPr>
          <w:rFonts w:ascii="Angsana New" w:hAnsi="Angsana New" w:hint="cs"/>
          <w:sz w:val="30"/>
          <w:szCs w:val="30"/>
          <w:cs/>
        </w:rPr>
        <w:t>กันยายน</w:t>
      </w:r>
      <w:r w:rsidR="00673260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194DEE" w:rsidRPr="00730E1E" w:rsidRDefault="00194DEE" w:rsidP="00C20DC9">
      <w:pPr>
        <w:spacing w:line="240" w:lineRule="auto"/>
        <w:ind w:left="806" w:right="-43"/>
        <w:rPr>
          <w:rFonts w:asciiTheme="majorBidi" w:hAnsiTheme="majorBidi"/>
          <w:b/>
          <w:bCs/>
          <w:sz w:val="18"/>
          <w:szCs w:val="18"/>
          <w:cs/>
          <w:lang w:val="th-TH"/>
        </w:rPr>
      </w:pPr>
    </w:p>
    <w:tbl>
      <w:tblPr>
        <w:tblpPr w:leftFromText="180" w:rightFromText="180" w:vertAnchor="text" w:horzAnchor="margin" w:tblpX="158" w:tblpY="47"/>
        <w:tblW w:w="154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807"/>
        <w:gridCol w:w="774"/>
        <w:gridCol w:w="808"/>
        <w:gridCol w:w="808"/>
        <w:gridCol w:w="808"/>
        <w:gridCol w:w="180"/>
        <w:gridCol w:w="808"/>
        <w:gridCol w:w="180"/>
        <w:gridCol w:w="808"/>
        <w:gridCol w:w="180"/>
        <w:gridCol w:w="820"/>
        <w:gridCol w:w="180"/>
        <w:gridCol w:w="808"/>
        <w:gridCol w:w="180"/>
        <w:gridCol w:w="808"/>
        <w:gridCol w:w="180"/>
        <w:gridCol w:w="808"/>
        <w:gridCol w:w="180"/>
        <w:gridCol w:w="897"/>
      </w:tblGrid>
      <w:tr w:rsidR="009071E7" w:rsidRPr="003334E8" w:rsidTr="005020BB">
        <w:trPr>
          <w:cantSplit/>
        </w:trPr>
        <w:tc>
          <w:tcPr>
            <w:tcW w:w="15417" w:type="dxa"/>
            <w:gridSpan w:val="21"/>
          </w:tcPr>
          <w:p w:rsidR="009071E7" w:rsidRPr="003334E8" w:rsidRDefault="009071E7" w:rsidP="00194D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94DEE" w:rsidRPr="003334E8" w:rsidTr="005E6207">
        <w:trPr>
          <w:cantSplit/>
        </w:trPr>
        <w:tc>
          <w:tcPr>
            <w:tcW w:w="2268" w:type="dxa"/>
          </w:tcPr>
          <w:p w:rsidR="00194DEE" w:rsidRPr="003334E8" w:rsidRDefault="00194DEE" w:rsidP="00C20DC9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5" w:type="dxa"/>
            <w:gridSpan w:val="3"/>
            <w:vMerge w:val="restart"/>
          </w:tcPr>
          <w:p w:rsidR="00194DEE" w:rsidRPr="003334E8" w:rsidRDefault="00194DEE" w:rsidP="00194D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194DEE" w:rsidRPr="003334E8" w:rsidRDefault="00C16240" w:rsidP="00194D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งวดเก้า</w:t>
            </w:r>
            <w:r w:rsidR="00194DEE" w:rsidRPr="006313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</w:t>
            </w:r>
            <w:r w:rsidR="00194DEE"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94DEE" w:rsidRPr="003334E8" w:rsidTr="005E6207">
        <w:trPr>
          <w:cantSplit/>
        </w:trPr>
        <w:tc>
          <w:tcPr>
            <w:tcW w:w="2268" w:type="dxa"/>
          </w:tcPr>
          <w:p w:rsidR="00194DEE" w:rsidRPr="003334E8" w:rsidRDefault="00194DEE" w:rsidP="00C20DC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27" w:type="dxa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1" w:type="dxa"/>
            <w:gridSpan w:val="2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616" w:type="dxa"/>
            <w:gridSpan w:val="2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96" w:type="dxa"/>
            <w:gridSpan w:val="3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3334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– 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5" w:type="dxa"/>
            <w:gridSpan w:val="3"/>
            <w:vMerge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D6281D" w:rsidRPr="003334E8" w:rsidTr="005E6207">
        <w:trPr>
          <w:cantSplit/>
          <w:trHeight w:val="361"/>
        </w:trPr>
        <w:tc>
          <w:tcPr>
            <w:tcW w:w="2268" w:type="dxa"/>
          </w:tcPr>
          <w:p w:rsidR="00D6281D" w:rsidRPr="003334E8" w:rsidRDefault="00D6281D" w:rsidP="00D6281D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16240" w:rsidRPr="004716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74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7165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16240" w:rsidRPr="004716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7165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16240" w:rsidRPr="004716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7165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16240" w:rsidRPr="004716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7165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16240" w:rsidRPr="004716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7165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16240" w:rsidRPr="004716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:rsidR="00D6281D" w:rsidRPr="00471655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716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16240" w:rsidRPr="0047165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673260" w:rsidRPr="003334E8" w:rsidTr="005E6207">
        <w:trPr>
          <w:cantSplit/>
        </w:trPr>
        <w:tc>
          <w:tcPr>
            <w:tcW w:w="2268" w:type="dxa"/>
          </w:tcPr>
          <w:p w:rsidR="00673260" w:rsidRPr="003334E8" w:rsidRDefault="00673260" w:rsidP="00673260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774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</w:tr>
      <w:tr w:rsidR="00673260" w:rsidRPr="003334E8" w:rsidTr="005E6207">
        <w:trPr>
          <w:cantSplit/>
          <w:trHeight w:val="80"/>
        </w:trPr>
        <w:tc>
          <w:tcPr>
            <w:tcW w:w="2268" w:type="dxa"/>
          </w:tcPr>
          <w:p w:rsidR="00673260" w:rsidRPr="003334E8" w:rsidRDefault="00673260" w:rsidP="00673260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9441" w:type="dxa"/>
            <w:gridSpan w:val="17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</w:tcPr>
          <w:p w:rsidR="00721670" w:rsidRDefault="00721670" w:rsidP="002C5634">
            <w:pPr>
              <w:spacing w:line="300" w:lineRule="exact"/>
              <w:ind w:right="-2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Myanmar Osotspa </w:t>
            </w:r>
            <w:r w:rsidRPr="003334E8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:rsidR="00721670" w:rsidRPr="005020BB" w:rsidRDefault="00721670" w:rsidP="002C5634">
            <w:pPr>
              <w:spacing w:line="300" w:lineRule="exact"/>
              <w:ind w:right="-261" w:firstLine="96"/>
              <w:rPr>
                <w:rFonts w:ascii="Angsana New" w:hAnsi="Angsana New"/>
                <w:sz w:val="24"/>
                <w:szCs w:val="24"/>
                <w:cs/>
              </w:rPr>
            </w:pPr>
            <w:r w:rsidRPr="005020B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2127" w:type="dxa"/>
          </w:tcPr>
          <w:p w:rsidR="00721670" w:rsidRPr="002762F3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21670" w:rsidRPr="002762F3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49494A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9,771</w:t>
            </w:r>
          </w:p>
        </w:tc>
        <w:tc>
          <w:tcPr>
            <w:tcW w:w="808" w:type="dxa"/>
            <w:vAlign w:val="bottom"/>
          </w:tcPr>
          <w:p w:rsidR="00721670" w:rsidRPr="0049494A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9,771</w:t>
            </w:r>
          </w:p>
        </w:tc>
        <w:tc>
          <w:tcPr>
            <w:tcW w:w="808" w:type="dxa"/>
            <w:vAlign w:val="bottom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8,23</w:t>
            </w:r>
            <w:r w:rsidRPr="00694BE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8,23</w:t>
            </w:r>
            <w:r w:rsidRPr="00694BE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(8,232)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(8,232)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  <w:vAlign w:val="bottom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="Angsana New" w:hAnsi="Angsana New"/>
                <w:sz w:val="24"/>
                <w:szCs w:val="24"/>
                <w:lang w:val="en-US"/>
              </w:rPr>
              <w:t>OSOTSPA USA, INC.</w:t>
            </w:r>
          </w:p>
        </w:tc>
        <w:tc>
          <w:tcPr>
            <w:tcW w:w="2127" w:type="dxa"/>
          </w:tcPr>
          <w:p w:rsidR="00721670" w:rsidRPr="002762F3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807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49494A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105,162</w:t>
            </w:r>
          </w:p>
        </w:tc>
        <w:tc>
          <w:tcPr>
            <w:tcW w:w="808" w:type="dxa"/>
            <w:vAlign w:val="bottom"/>
          </w:tcPr>
          <w:p w:rsidR="00721670" w:rsidRPr="0049494A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105,162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160,644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160,644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(160,644)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(160,644)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34E8">
              <w:rPr>
                <w:rFonts w:ascii="Angsana New" w:hAnsi="Angsana New"/>
                <w:sz w:val="24"/>
                <w:szCs w:val="24"/>
              </w:rPr>
              <w:t>LIZU Trading Handels GmbH</w:t>
            </w:r>
          </w:p>
        </w:tc>
        <w:tc>
          <w:tcPr>
            <w:tcW w:w="2127" w:type="dxa"/>
          </w:tcPr>
          <w:p w:rsidR="00721670" w:rsidRPr="002762F3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324,105</w:t>
            </w:r>
          </w:p>
        </w:tc>
        <w:tc>
          <w:tcPr>
            <w:tcW w:w="808" w:type="dxa"/>
            <w:vAlign w:val="bottom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324,105</w:t>
            </w:r>
          </w:p>
        </w:tc>
        <w:tc>
          <w:tcPr>
            <w:tcW w:w="808" w:type="dxa"/>
            <w:vAlign w:val="bottom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324,570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324,570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(324,570)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(324,570)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แดรี่ 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127" w:type="dxa"/>
          </w:tcPr>
          <w:p w:rsidR="00721670" w:rsidRPr="003334E8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07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463,567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463,567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วีวอง (ประเทศ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7" w:type="dxa"/>
          </w:tcPr>
          <w:p w:rsidR="00721670" w:rsidRPr="00E17029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หยุดดำเนินกิจการ 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</w:t>
            </w:r>
            <w:r w:rsidRPr="00694BEC">
              <w:rPr>
                <w:rFonts w:asciiTheme="majorBidi" w:hAnsiTheme="majorBidi" w:cstheme="majorBidi"/>
                <w:sz w:val="24"/>
                <w:szCs w:val="24"/>
                <w:cs/>
              </w:rPr>
              <w:t>ชำระบัญชีเสร็จ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</w:t>
            </w:r>
            <w:r w:rsidRPr="00694BEC">
              <w:rPr>
                <w:rFonts w:asciiTheme="majorBidi" w:hAnsiTheme="majorBidi" w:cstheme="majorBidi"/>
                <w:sz w:val="24"/>
                <w:szCs w:val="24"/>
                <w:cs/>
              </w:rPr>
              <w:t>แล้ว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ในเดือน</w:t>
            </w:r>
            <w:r w:rsidRPr="00694B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กุมภาพันธ์</w:t>
            </w:r>
            <w:r w:rsidRPr="00694BE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94B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07" w:type="dxa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721670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721670" w:rsidRPr="008D4AD0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A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74" w:type="dxa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21670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265819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581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21670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721670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721670" w:rsidRPr="00621437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(50,000)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2626BF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2127" w:type="dxa"/>
          </w:tcPr>
          <w:p w:rsidR="00721670" w:rsidRPr="002762F3" w:rsidRDefault="00721670" w:rsidP="002C5634">
            <w:pPr>
              <w:spacing w:line="300" w:lineRule="exact"/>
              <w:ind w:right="-6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2127" w:type="dxa"/>
          </w:tcPr>
          <w:p w:rsidR="00721670" w:rsidRPr="002762F3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:rsidR="00721670" w:rsidRPr="002762F3" w:rsidRDefault="00721670" w:rsidP="002C5634">
            <w:pPr>
              <w:tabs>
                <w:tab w:val="left" w:pos="62"/>
              </w:tabs>
              <w:spacing w:line="300" w:lineRule="exact"/>
              <w:ind w:right="-68" w:firstLine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ผ</w:t>
            </w: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ลิตภัณฑ์ส่วนบุคคล</w:t>
            </w:r>
          </w:p>
        </w:tc>
        <w:tc>
          <w:tcPr>
            <w:tcW w:w="807" w:type="dxa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21670" w:rsidRPr="00694BEC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6,5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6,5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730A95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0A95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721670" w:rsidRPr="00730A95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730A95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477,735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6E114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149,495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  <w:vAlign w:val="bottom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3334E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7" w:type="dxa"/>
            <w:vAlign w:val="bottom"/>
          </w:tcPr>
          <w:p w:rsidR="00721670" w:rsidRPr="002762F3" w:rsidRDefault="00721670" w:rsidP="002C5634">
            <w:pPr>
              <w:spacing w:line="300" w:lineRule="exact"/>
              <w:ind w:left="119" w:right="-6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07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31"/>
              </w:tabs>
              <w:spacing w:line="30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730A95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0A95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721670" w:rsidRPr="00730A95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730A95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139,999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  <w:vAlign w:val="bottom"/>
          </w:tcPr>
          <w:p w:rsidR="00721670" w:rsidRPr="009A2DC6" w:rsidRDefault="00721670" w:rsidP="002C5634">
            <w:pPr>
              <w:spacing w:line="300" w:lineRule="exact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เบฟเวอเรจ จำกัด</w:t>
            </w:r>
            <w:r w:rsidRPr="003334E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21670" w:rsidRPr="002762F3" w:rsidRDefault="00721670" w:rsidP="002C5634">
            <w:pPr>
              <w:spacing w:line="300" w:lineRule="exact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807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6E114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144,110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6E114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60,342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  <w:vAlign w:val="bottom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เอสเอบี เอาว์ซอส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7" w:type="dxa"/>
          </w:tcPr>
          <w:p w:rsidR="00721670" w:rsidRPr="002762F3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15,997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670" w:rsidRPr="003334E8" w:rsidTr="005E6207">
        <w:trPr>
          <w:cantSplit/>
        </w:trPr>
        <w:tc>
          <w:tcPr>
            <w:tcW w:w="2268" w:type="dxa"/>
            <w:vAlign w:val="bottom"/>
          </w:tcPr>
          <w:p w:rsidR="00721670" w:rsidRPr="003334E8" w:rsidRDefault="00721670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วอลล์กรีน จำกัด</w:t>
            </w:r>
          </w:p>
        </w:tc>
        <w:tc>
          <w:tcPr>
            <w:tcW w:w="2127" w:type="dxa"/>
            <w:vAlign w:val="bottom"/>
          </w:tcPr>
          <w:p w:rsidR="00721670" w:rsidRPr="003334E8" w:rsidRDefault="00721670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64229E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807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2762F3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721670" w:rsidRPr="00273C41" w:rsidRDefault="00721670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18,896</w:t>
            </w:r>
          </w:p>
        </w:tc>
        <w:tc>
          <w:tcPr>
            <w:tcW w:w="180" w:type="dxa"/>
            <w:vAlign w:val="bottom"/>
          </w:tcPr>
          <w:p w:rsidR="00721670" w:rsidRPr="003334E8" w:rsidRDefault="00721670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721670" w:rsidRPr="003334E8" w:rsidRDefault="00721670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3334E8" w:rsidTr="00EC5282">
        <w:trPr>
          <w:cantSplit/>
        </w:trPr>
        <w:tc>
          <w:tcPr>
            <w:tcW w:w="2268" w:type="dxa"/>
          </w:tcPr>
          <w:p w:rsidR="002C5634" w:rsidRPr="003334E8" w:rsidRDefault="002C5634" w:rsidP="002C5634">
            <w:pPr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2127" w:type="dxa"/>
            <w:vAlign w:val="bottom"/>
          </w:tcPr>
          <w:p w:rsidR="002C5634" w:rsidRPr="003334E8" w:rsidRDefault="002C5634" w:rsidP="002C5634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07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480,000</w:t>
            </w: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180" w:type="dxa"/>
            <w:vAlign w:val="bottom"/>
          </w:tcPr>
          <w:p w:rsidR="002C5634" w:rsidRPr="002762F3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480,000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334E8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480,000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273C41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651,300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3D3E57">
            <w:pPr>
              <w:pStyle w:val="acctfourfigures"/>
              <w:tabs>
                <w:tab w:val="clear" w:pos="765"/>
                <w:tab w:val="decimal" w:pos="2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3334E8" w:rsidTr="005020BB">
        <w:trPr>
          <w:cantSplit/>
        </w:trPr>
        <w:tc>
          <w:tcPr>
            <w:tcW w:w="15417" w:type="dxa"/>
            <w:gridSpan w:val="21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334E8" w:rsidRDefault="002C5634" w:rsidP="002C5634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Merge w:val="restart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งวดเก้า</w:t>
            </w:r>
            <w:r w:rsidRPr="006313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334E8" w:rsidRDefault="002C5634" w:rsidP="002C5634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27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1" w:type="dxa"/>
            <w:gridSpan w:val="2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616" w:type="dxa"/>
            <w:gridSpan w:val="2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96" w:type="dxa"/>
            <w:gridSpan w:val="3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3334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– 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Merge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334E8" w:rsidRDefault="002C5634" w:rsidP="002C5634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</w:tcPr>
          <w:p w:rsidR="002C5634" w:rsidRPr="00CF56BF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74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</w:t>
            </w:r>
            <w:r w:rsidRPr="003334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วาคม</w:t>
            </w:r>
          </w:p>
        </w:tc>
        <w:tc>
          <w:tcPr>
            <w:tcW w:w="808" w:type="dxa"/>
          </w:tcPr>
          <w:p w:rsidR="002C5634" w:rsidRPr="00CF56BF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08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08" w:type="dxa"/>
          </w:tcPr>
          <w:p w:rsidR="002C5634" w:rsidRPr="00CF56BF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2C5634" w:rsidRPr="00CF56BF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2C5634" w:rsidRPr="00CF56BF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2C5634" w:rsidRPr="00CF56BF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:rsidR="002C5634" w:rsidRPr="00CF56BF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334E8" w:rsidRDefault="002C5634" w:rsidP="002C5634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774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334E8" w:rsidRDefault="002C5634" w:rsidP="002C5634">
            <w:pPr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  <w:vAlign w:val="bottom"/>
          </w:tcPr>
          <w:p w:rsidR="002C5634" w:rsidRPr="003334E8" w:rsidRDefault="002C5634" w:rsidP="002C5634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9441" w:type="dxa"/>
            <w:gridSpan w:val="17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  <w:vAlign w:val="bottom"/>
          </w:tcPr>
          <w:p w:rsidR="002C5634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ตอร์ไพร์ซ</w:t>
            </w:r>
          </w:p>
          <w:p w:rsidR="002C5634" w:rsidRPr="003334E8" w:rsidRDefault="002C5634" w:rsidP="002C5634">
            <w:pPr>
              <w:spacing w:line="300" w:lineRule="exact"/>
              <w:ind w:right="-261" w:firstLine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7" w:type="dxa"/>
          </w:tcPr>
          <w:p w:rsidR="002C5634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C5634" w:rsidRPr="003334E8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807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2762F3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2762F3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273C41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105,479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79,984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218B6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2127" w:type="dxa"/>
            <w:vAlign w:val="bottom"/>
          </w:tcPr>
          <w:p w:rsidR="002C5634" w:rsidRPr="003218B6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273C41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62,387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218B6" w:rsidRDefault="002C5634" w:rsidP="002C5634">
            <w:pPr>
              <w:spacing w:line="300" w:lineRule="exact"/>
              <w:ind w:right="-259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18B6">
              <w:rPr>
                <w:rFonts w:ascii="Angsana New" w:hAnsi="Angsana New"/>
                <w:sz w:val="24"/>
                <w:szCs w:val="24"/>
              </w:rPr>
              <w:t>Osotspa Europe Limited</w:t>
            </w:r>
          </w:p>
        </w:tc>
        <w:tc>
          <w:tcPr>
            <w:tcW w:w="2127" w:type="dxa"/>
          </w:tcPr>
          <w:p w:rsidR="002C5634" w:rsidRPr="003218B6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266,237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266,237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307,119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307,119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(307,119)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(307,119)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OSOTSPA LOI HEIN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:rsidR="002C5634" w:rsidRPr="003218B6" w:rsidRDefault="002C5634" w:rsidP="002C5634">
            <w:pPr>
              <w:spacing w:line="300" w:lineRule="exact"/>
              <w:ind w:right="-261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COMPANY LIMITED</w:t>
            </w:r>
          </w:p>
        </w:tc>
        <w:tc>
          <w:tcPr>
            <w:tcW w:w="2127" w:type="dxa"/>
          </w:tcPr>
          <w:p w:rsidR="002C5634" w:rsidRDefault="002C5634" w:rsidP="002C5634">
            <w:pPr>
              <w:spacing w:line="300" w:lineRule="exact"/>
              <w:ind w:left="119" w:right="-68"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C5634" w:rsidRPr="003218B6" w:rsidRDefault="002C5634" w:rsidP="002C5634">
            <w:pPr>
              <w:spacing w:line="300" w:lineRule="exact"/>
              <w:ind w:left="119" w:right="-6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33,907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33,907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36,067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25,040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ลอยเฮง </w:t>
            </w:r>
          </w:p>
          <w:p w:rsidR="002C5634" w:rsidRPr="003218B6" w:rsidRDefault="002C5634" w:rsidP="002C5634">
            <w:pPr>
              <w:spacing w:line="300" w:lineRule="exact"/>
              <w:ind w:right="-261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(ประเทศไทย)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2127" w:type="dxa"/>
          </w:tcPr>
          <w:p w:rsidR="002C5634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C5634" w:rsidRPr="003218B6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50.99</w:t>
            </w: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50.99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30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32,787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</w:t>
            </w:r>
            <w:r w:rsidRPr="008B4E6D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</w:tr>
      <w:tr w:rsidR="002C5634" w:rsidRPr="003334E8" w:rsidTr="006F2FFC">
        <w:trPr>
          <w:cantSplit/>
        </w:trPr>
        <w:tc>
          <w:tcPr>
            <w:tcW w:w="2268" w:type="dxa"/>
          </w:tcPr>
          <w:p w:rsidR="002C5634" w:rsidRPr="003218B6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 xml:space="preserve">Edelpure de Beauté Sàrl  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127" w:type="dxa"/>
            <w:vAlign w:val="bottom"/>
          </w:tcPr>
          <w:p w:rsidR="002C5634" w:rsidRPr="003218B6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</w:t>
            </w:r>
            <w:r w:rsidRPr="00694BEC">
              <w:rPr>
                <w:rFonts w:asciiTheme="majorBidi" w:hAnsiTheme="majorBidi" w:cstheme="majorBidi"/>
                <w:sz w:val="24"/>
                <w:szCs w:val="24"/>
                <w:cs/>
              </w:rPr>
              <w:t>ชำระบัญชีเสร็จ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</w:t>
            </w:r>
            <w:r w:rsidRPr="00694BEC">
              <w:rPr>
                <w:rFonts w:asciiTheme="majorBidi" w:hAnsiTheme="majorBidi" w:cstheme="majorBidi"/>
                <w:sz w:val="24"/>
                <w:szCs w:val="24"/>
                <w:cs/>
              </w:rPr>
              <w:t>แล้ว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ในเดือน</w:t>
            </w:r>
            <w:r w:rsidRPr="00694B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ันยายน</w:t>
            </w:r>
            <w:r w:rsidRPr="00694BE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94B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07" w:type="dxa"/>
            <w:vAlign w:val="bottom"/>
          </w:tcPr>
          <w:p w:rsidR="002C5634" w:rsidRPr="005E6207" w:rsidRDefault="002C5634" w:rsidP="006F2FFC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20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74" w:type="dxa"/>
            <w:vAlign w:val="bottom"/>
          </w:tcPr>
          <w:p w:rsidR="002C5634" w:rsidRPr="00273C41" w:rsidRDefault="002C5634" w:rsidP="006F2FF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3C41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C5634" w:rsidRPr="005E6207" w:rsidRDefault="002C5634" w:rsidP="006F2FFC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20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6F2FF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808" w:type="dxa"/>
            <w:vAlign w:val="bottom"/>
          </w:tcPr>
          <w:p w:rsidR="002C5634" w:rsidRPr="005E6207" w:rsidRDefault="002C5634" w:rsidP="006F2FFC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20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6F2FF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5E6207" w:rsidRDefault="002C5634" w:rsidP="006F2FFC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20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C5634" w:rsidRPr="005E6207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6F2FF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(709)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6F2FFC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6F2FFC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6F2FFC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6F2FFC">
            <w:pPr>
              <w:pStyle w:val="acctfourfigures"/>
              <w:tabs>
                <w:tab w:val="clear" w:pos="765"/>
                <w:tab w:val="decimal" w:pos="22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218B6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เอฟซี </w:t>
            </w:r>
            <w:r w:rsidRPr="003218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(2017)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7" w:type="dxa"/>
          </w:tcPr>
          <w:p w:rsidR="002C5634" w:rsidRPr="003218B6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(50)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(50)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A0321F" w:rsidTr="002C5634">
        <w:trPr>
          <w:cantSplit/>
        </w:trPr>
        <w:tc>
          <w:tcPr>
            <w:tcW w:w="2268" w:type="dxa"/>
          </w:tcPr>
          <w:p w:rsidR="002C5634" w:rsidRPr="003218B6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PT. M-150 INDONESIA</w:t>
            </w:r>
          </w:p>
        </w:tc>
        <w:tc>
          <w:tcPr>
            <w:tcW w:w="2127" w:type="dxa"/>
            <w:vAlign w:val="bottom"/>
          </w:tcPr>
          <w:p w:rsidR="002C5634" w:rsidRPr="003218B6" w:rsidRDefault="002C5634" w:rsidP="002C5634">
            <w:pPr>
              <w:spacing w:line="300" w:lineRule="exact"/>
              <w:ind w:left="119" w:right="-6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4,071</w:t>
            </w:r>
          </w:p>
        </w:tc>
        <w:tc>
          <w:tcPr>
            <w:tcW w:w="808" w:type="dxa"/>
            <w:vAlign w:val="bottom"/>
          </w:tcPr>
          <w:p w:rsidR="002C5634" w:rsidRPr="00334A97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4,071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5,384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5,384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(5,384)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(5,384)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3334E8" w:rsidTr="002C5634">
        <w:trPr>
          <w:cantSplit/>
        </w:trPr>
        <w:tc>
          <w:tcPr>
            <w:tcW w:w="2268" w:type="dxa"/>
          </w:tcPr>
          <w:p w:rsidR="002C5634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เอ็นเตอร์ไพรซ์ </w:t>
            </w:r>
          </w:p>
          <w:p w:rsidR="002C5634" w:rsidRPr="003218B6" w:rsidRDefault="002C5634" w:rsidP="002C5634">
            <w:pPr>
              <w:spacing w:line="300" w:lineRule="exact"/>
              <w:ind w:right="-261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127" w:type="dxa"/>
            <w:vAlign w:val="bottom"/>
          </w:tcPr>
          <w:p w:rsidR="002C5634" w:rsidRPr="003218B6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 xml:space="preserve">  99.98</w:t>
            </w: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 xml:space="preserve">  99.98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4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A0321F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22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C5634" w:rsidRPr="003334E8" w:rsidTr="002C5634">
        <w:trPr>
          <w:cantSplit/>
        </w:trPr>
        <w:tc>
          <w:tcPr>
            <w:tcW w:w="2268" w:type="dxa"/>
          </w:tcPr>
          <w:p w:rsidR="002C5634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ฟิวเจอร์ มาร์เก็ตติ้ง                 </w:t>
            </w:r>
          </w:p>
          <w:p w:rsidR="002C5634" w:rsidRPr="003218B6" w:rsidRDefault="002C5634" w:rsidP="002C5634">
            <w:pPr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คอมมิวนิเคชั่นส์ กรุ๊ป จำกัด</w:t>
            </w:r>
          </w:p>
        </w:tc>
        <w:tc>
          <w:tcPr>
            <w:tcW w:w="2127" w:type="dxa"/>
            <w:vAlign w:val="bottom"/>
          </w:tcPr>
          <w:p w:rsidR="002C5634" w:rsidRPr="003218B6" w:rsidRDefault="002C5634" w:rsidP="002C5634">
            <w:pPr>
              <w:spacing w:line="300" w:lineRule="exact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ให้คำปรึกษาทางด้านการตลาด</w:t>
            </w:r>
          </w:p>
        </w:tc>
        <w:tc>
          <w:tcPr>
            <w:tcW w:w="807" w:type="dxa"/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74" w:type="dxa"/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08" w:type="dxa"/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08" w:type="dxa"/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01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4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2C5634" w:rsidRPr="002C5634" w:rsidRDefault="002C5634" w:rsidP="002C5634">
            <w:pPr>
              <w:pStyle w:val="acctfourfigures"/>
              <w:tabs>
                <w:tab w:val="clear" w:pos="765"/>
                <w:tab w:val="decimal" w:pos="134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C563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C5634" w:rsidRPr="00A0321F" w:rsidRDefault="002C5634" w:rsidP="002C5634">
            <w:pPr>
              <w:pStyle w:val="acctfourfigures"/>
              <w:tabs>
                <w:tab w:val="clear" w:pos="765"/>
                <w:tab w:val="decimal" w:pos="373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2C5634" w:rsidRPr="003334E8" w:rsidRDefault="002C5634" w:rsidP="002C563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149,600</w:t>
            </w:r>
          </w:p>
        </w:tc>
      </w:tr>
      <w:tr w:rsidR="002C5634" w:rsidRPr="003334E8" w:rsidTr="005E6207">
        <w:trPr>
          <w:cantSplit/>
        </w:trPr>
        <w:tc>
          <w:tcPr>
            <w:tcW w:w="2268" w:type="dxa"/>
          </w:tcPr>
          <w:p w:rsidR="002C5634" w:rsidRPr="003218B6" w:rsidRDefault="002C5634" w:rsidP="002C5634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C5634" w:rsidRPr="003218B6" w:rsidRDefault="002C5634" w:rsidP="002C563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4274A0" w:rsidRDefault="002C5634" w:rsidP="002C56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2,490,387</w:t>
            </w:r>
          </w:p>
        </w:tc>
        <w:tc>
          <w:tcPr>
            <w:tcW w:w="180" w:type="dxa"/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4274A0" w:rsidRDefault="002C5634" w:rsidP="002C56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4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2,241,096</w:t>
            </w:r>
          </w:p>
        </w:tc>
        <w:tc>
          <w:tcPr>
            <w:tcW w:w="180" w:type="dxa"/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(805,999)</w:t>
            </w:r>
          </w:p>
        </w:tc>
        <w:tc>
          <w:tcPr>
            <w:tcW w:w="180" w:type="dxa"/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74A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(856,708)</w:t>
            </w:r>
          </w:p>
        </w:tc>
        <w:tc>
          <w:tcPr>
            <w:tcW w:w="180" w:type="dxa"/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4274A0" w:rsidRDefault="002C5634" w:rsidP="002C56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1,684,388</w:t>
            </w:r>
          </w:p>
        </w:tc>
        <w:tc>
          <w:tcPr>
            <w:tcW w:w="180" w:type="dxa"/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4274A0" w:rsidRDefault="002C5634" w:rsidP="002C56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4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1,384,388</w:t>
            </w:r>
          </w:p>
        </w:tc>
        <w:tc>
          <w:tcPr>
            <w:tcW w:w="180" w:type="dxa"/>
            <w:vAlign w:val="bottom"/>
          </w:tcPr>
          <w:p w:rsidR="002C5634" w:rsidRPr="004274A0" w:rsidRDefault="002C5634" w:rsidP="002C563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5E6207" w:rsidRDefault="002C5634" w:rsidP="002C56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62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1,684,757</w:t>
            </w:r>
          </w:p>
        </w:tc>
        <w:tc>
          <w:tcPr>
            <w:tcW w:w="180" w:type="dxa"/>
            <w:vAlign w:val="bottom"/>
          </w:tcPr>
          <w:p w:rsidR="002C5634" w:rsidRPr="003334E8" w:rsidRDefault="002C5634" w:rsidP="002C5634">
            <w:pPr>
              <w:pStyle w:val="acctfourfigures"/>
              <w:tabs>
                <w:tab w:val="clear" w:pos="765"/>
                <w:tab w:val="decimal" w:pos="373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5634" w:rsidRPr="003334E8" w:rsidRDefault="002C5634" w:rsidP="002C56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E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,136</w:t>
            </w:r>
          </w:p>
        </w:tc>
      </w:tr>
    </w:tbl>
    <w:p w:rsidR="00730E1E" w:rsidRPr="00917186" w:rsidRDefault="00730E1E" w:rsidP="00730E1E">
      <w:pPr>
        <w:tabs>
          <w:tab w:val="left" w:pos="8400"/>
        </w:tabs>
        <w:rPr>
          <w:rFonts w:asciiTheme="majorBidi" w:hAnsiTheme="majorBidi" w:cstheme="majorBidi"/>
          <w:sz w:val="30"/>
          <w:szCs w:val="30"/>
          <w:lang w:val="en-US"/>
        </w:rPr>
        <w:sectPr w:rsidR="00730E1E" w:rsidRPr="00917186" w:rsidSect="00C20DC9">
          <w:pgSz w:w="16834" w:h="11909" w:orient="landscape" w:code="9"/>
          <w:pgMar w:top="1152" w:right="691" w:bottom="929" w:left="576" w:header="720" w:footer="720" w:gutter="0"/>
          <w:paperSrc w:first="15" w:other="15"/>
          <w:cols w:space="737"/>
          <w:docGrid w:linePitch="299"/>
        </w:sectPr>
      </w:pPr>
    </w:p>
    <w:p w:rsidR="006501E4" w:rsidRPr="003334E8" w:rsidRDefault="006501E4" w:rsidP="001817A1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 w:hint="cs"/>
          <w:sz w:val="30"/>
          <w:szCs w:val="30"/>
          <w:cs/>
        </w:rPr>
        <w:t xml:space="preserve">บริษัทย่อยทั้งหมดดำเนินธุรกิจในประเทศไทยยกเว้นบริษัท ดังต่อไปนี้  </w:t>
      </w:r>
    </w:p>
    <w:p w:rsidR="006501E4" w:rsidRPr="003334E8" w:rsidRDefault="006501E4" w:rsidP="006501E4">
      <w:pPr>
        <w:spacing w:line="240" w:lineRule="auto"/>
        <w:ind w:left="810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473"/>
      </w:tblGrid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Myanmar Osotspa Company Limited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OSOTSPA USA, INC.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ดำเนินธุรกิจในประเทศสหรัฐอเมริกา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LIZU Trading Handels GmbH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ดำเนินธุรกิจในประเทศออสเตรีย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OSOTSPA LOI HEIN COMPANY LIMITED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Osotspa Europe Limited 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ดำเนินธุรกิจในประเทศไซปรัส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3F5293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Edelpure de Beauté Sàrl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ดำเนินธุรกิจในประเทศสวิตเซอร์แลนด์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PT. M-150 INDONESIA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ดำเนินธุรกิจในประเทศอินโดนีเซีย</w:t>
            </w:r>
          </w:p>
        </w:tc>
      </w:tr>
    </w:tbl>
    <w:p w:rsidR="006501E4" w:rsidRPr="003334E8" w:rsidRDefault="006501E4" w:rsidP="006501E4">
      <w:pPr>
        <w:pStyle w:val="block"/>
        <w:spacing w:after="0" w:line="240" w:lineRule="atLeast"/>
        <w:ind w:left="81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E0435" w:rsidRDefault="006501E4" w:rsidP="001817A1">
      <w:pPr>
        <w:spacing w:line="240" w:lineRule="auto"/>
        <w:ind w:left="540" w:right="47"/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lang w:val="en-US"/>
        </w:rPr>
      </w:pPr>
      <w:r w:rsidRPr="003334E8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297B29" w:rsidRPr="008E0435" w:rsidRDefault="00297B29" w:rsidP="006501E4">
      <w:pPr>
        <w:pStyle w:val="block"/>
        <w:spacing w:after="0"/>
        <w:ind w:left="450"/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cs/>
          <w:lang w:val="en-US" w:bidi="th-TH"/>
        </w:rPr>
      </w:pPr>
    </w:p>
    <w:p w:rsidR="00C825EE" w:rsidRPr="00AC4233" w:rsidRDefault="008E0435" w:rsidP="001817A1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C423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การซื้อและจำหน่ายเงินลงทุน</w:t>
      </w:r>
    </w:p>
    <w:p w:rsidR="00C64F6D" w:rsidRPr="00AC4233" w:rsidRDefault="00C64F6D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6F490D" w:rsidRPr="00A06E2F" w:rsidRDefault="006F490D" w:rsidP="001817A1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06E2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1817A1">
        <w:rPr>
          <w:rFonts w:ascii="Angsana New" w:hAnsi="Angsana New" w:cs="Angsana New"/>
          <w:i/>
          <w:iCs/>
          <w:sz w:val="30"/>
          <w:szCs w:val="30"/>
          <w:lang w:bidi="th-TH"/>
        </w:rPr>
        <w:t>2561</w:t>
      </w:r>
    </w:p>
    <w:p w:rsidR="006F490D" w:rsidRPr="00AC4233" w:rsidRDefault="006F490D" w:rsidP="006F490D">
      <w:pPr>
        <w:pStyle w:val="block"/>
        <w:spacing w:after="0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F490D" w:rsidRPr="00273C41" w:rsidRDefault="0051076F" w:rsidP="001817A1">
      <w:pPr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D4AD0">
        <w:rPr>
          <w:rFonts w:asciiTheme="majorBidi" w:hAnsiTheme="majorBidi" w:hint="cs"/>
          <w:sz w:val="30"/>
          <w:szCs w:val="30"/>
          <w:cs/>
          <w:lang w:val="en-US"/>
        </w:rPr>
        <w:t>เมื่อ</w:t>
      </w:r>
      <w:r w:rsidRPr="001817A1">
        <w:rPr>
          <w:rFonts w:ascii="Angsana New" w:hAnsi="Angsana New" w:hint="cs"/>
          <w:sz w:val="30"/>
          <w:szCs w:val="30"/>
          <w:cs/>
        </w:rPr>
        <w:t>วันที่</w:t>
      </w:r>
      <w:r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31 </w:t>
      </w:r>
      <w:r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มกราคม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2561 </w:t>
      </w:r>
      <w:r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</w:t>
      </w:r>
      <w:r w:rsidR="00402287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ตามมติที่ประชุมคณะกรรมการบริษัท เมื่อวันที่ </w:t>
      </w:r>
      <w:r w:rsidR="00402287" w:rsidRPr="008D4AD0">
        <w:rPr>
          <w:rFonts w:asciiTheme="majorBidi" w:hAnsiTheme="majorBidi"/>
          <w:sz w:val="30"/>
          <w:szCs w:val="30"/>
          <w:lang w:val="en-US"/>
        </w:rPr>
        <w:t xml:space="preserve">19 </w:t>
      </w:r>
      <w:r w:rsidR="00402287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ธันวาคม </w:t>
      </w:r>
      <w:r w:rsidR="00A06E2F" w:rsidRPr="008D4AD0">
        <w:rPr>
          <w:rFonts w:asciiTheme="majorBidi" w:hAnsiTheme="majorBidi"/>
          <w:sz w:val="30"/>
          <w:szCs w:val="30"/>
          <w:lang w:val="en-US"/>
        </w:rPr>
        <w:t xml:space="preserve">2560 </w:t>
      </w:r>
      <w:r w:rsidR="00402287" w:rsidRPr="008D4AD0">
        <w:rPr>
          <w:rFonts w:asciiTheme="majorBidi" w:hAnsiTheme="majorBidi" w:hint="cs"/>
          <w:sz w:val="30"/>
          <w:szCs w:val="30"/>
          <w:cs/>
          <w:lang w:val="en-US"/>
        </w:rPr>
        <w:t>ซึ่งได้จัดประเภทเป็นสินทรัพย์</w:t>
      </w:r>
      <w:r w:rsidR="00AC3E77">
        <w:rPr>
          <w:rFonts w:asciiTheme="majorBidi" w:hAnsiTheme="majorBidi"/>
          <w:sz w:val="30"/>
          <w:szCs w:val="30"/>
          <w:lang w:val="en-US"/>
        </w:rPr>
        <w:br/>
      </w:r>
      <w:r w:rsidR="00402287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ไม่หมุนเวียนที่จัดประเภทเป็นสินทรัพย์ที่ถือไว้เพื่อขายในปี </w:t>
      </w:r>
      <w:r w:rsidR="00402287" w:rsidRPr="008D4AD0">
        <w:rPr>
          <w:rFonts w:asciiTheme="majorBidi" w:hAnsiTheme="majorBidi"/>
          <w:sz w:val="30"/>
          <w:szCs w:val="30"/>
          <w:lang w:val="en-US"/>
        </w:rPr>
        <w:t xml:space="preserve">2560 </w:t>
      </w:r>
      <w:r w:rsidRPr="008D4AD0">
        <w:rPr>
          <w:rFonts w:asciiTheme="majorBidi" w:hAnsiTheme="majorBidi" w:hint="cs"/>
          <w:sz w:val="30"/>
          <w:szCs w:val="30"/>
          <w:cs/>
          <w:lang w:val="en-US"/>
        </w:rPr>
        <w:t>(รายละเอียดตาม</w:t>
      </w:r>
      <w:r w:rsidR="006F490D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หมายเหตุ </w:t>
      </w:r>
      <w:r w:rsidR="00917186">
        <w:rPr>
          <w:rFonts w:asciiTheme="majorBidi" w:hAnsiTheme="majorBidi"/>
          <w:sz w:val="30"/>
          <w:szCs w:val="30"/>
          <w:lang w:val="en-US"/>
        </w:rPr>
        <w:t>6</w:t>
      </w:r>
      <w:r w:rsidR="006F490D" w:rsidRPr="008D4AD0">
        <w:rPr>
          <w:rFonts w:asciiTheme="majorBidi" w:hAnsiTheme="majorBidi" w:hint="cs"/>
          <w:sz w:val="30"/>
          <w:szCs w:val="30"/>
          <w:cs/>
          <w:lang w:val="en-US"/>
        </w:rPr>
        <w:t>)</w:t>
      </w:r>
      <w:r w:rsidR="006F490D" w:rsidRPr="00273C4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</w:p>
    <w:p w:rsidR="00B248A7" w:rsidRPr="00273C41" w:rsidRDefault="00B248A7" w:rsidP="006F490D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</w:p>
    <w:p w:rsidR="00B117C0" w:rsidRPr="00535DFA" w:rsidRDefault="00B117C0" w:rsidP="001817A1">
      <w:pPr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B117C0">
        <w:rPr>
          <w:rFonts w:asciiTheme="majorBidi" w:hAnsiTheme="majorBidi"/>
          <w:sz w:val="30"/>
          <w:szCs w:val="30"/>
          <w:lang w:val="en-US"/>
        </w:rPr>
        <w:t>25</w:t>
      </w: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 มกราคม </w:t>
      </w:r>
      <w:r w:rsidRPr="00B117C0">
        <w:rPr>
          <w:rFonts w:asciiTheme="majorBidi" w:hAnsiTheme="majorBidi"/>
          <w:sz w:val="30"/>
          <w:szCs w:val="30"/>
          <w:lang w:val="en-US"/>
        </w:rPr>
        <w:t>2561</w:t>
      </w: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 ที่ประชุมคณะกรรมการของบริษัท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Pr="00B117C0">
        <w:rPr>
          <w:rFonts w:asciiTheme="majorBidi" w:hAnsiTheme="majorBidi"/>
          <w:sz w:val="30"/>
          <w:szCs w:val="30"/>
          <w:lang w:val="en-US"/>
        </w:rPr>
        <w:t>300</w:t>
      </w: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Pr="00B117C0">
        <w:rPr>
          <w:rFonts w:asciiTheme="majorBidi" w:hAnsiTheme="majorBidi" w:hint="cs"/>
          <w:sz w:val="30"/>
          <w:szCs w:val="30"/>
          <w:cs/>
          <w:lang w:val="en-US"/>
        </w:rPr>
        <w:t>โดยเรียกชำระค่าหุ้นเพิ่มเติมในเดือนเมษายน</w:t>
      </w:r>
      <w:r w:rsidRPr="00B117C0">
        <w:rPr>
          <w:rFonts w:asciiTheme="majorBidi" w:hAnsiTheme="majorBidi"/>
          <w:sz w:val="30"/>
          <w:szCs w:val="30"/>
          <w:lang w:val="en-US"/>
        </w:rPr>
        <w:t xml:space="preserve"> 2561</w:t>
      </w:r>
      <w:r w:rsidR="00535DF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35DFA">
        <w:rPr>
          <w:rFonts w:asciiTheme="majorBidi" w:hAnsiTheme="majorBidi" w:hint="cs"/>
          <w:sz w:val="30"/>
          <w:szCs w:val="30"/>
          <w:cs/>
          <w:lang w:val="en-US"/>
        </w:rPr>
        <w:t xml:space="preserve">บริษัท สยามกลาสอยุธยา จำกัด ได้รับชำระค่าหุ้นทั้งหมดในเดือนเมษายน </w:t>
      </w:r>
      <w:r w:rsidR="00535DFA">
        <w:rPr>
          <w:rFonts w:asciiTheme="majorBidi" w:hAnsiTheme="majorBidi"/>
          <w:sz w:val="30"/>
          <w:szCs w:val="30"/>
          <w:lang w:val="en-US"/>
        </w:rPr>
        <w:t>2561</w:t>
      </w:r>
    </w:p>
    <w:p w:rsidR="00C27378" w:rsidRDefault="00C27378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:rsidR="00C64F6D" w:rsidRPr="00A06E2F" w:rsidRDefault="00C64F6D" w:rsidP="001817A1">
      <w:pPr>
        <w:pStyle w:val="block"/>
        <w:spacing w:after="0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A06E2F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ปี </w:t>
      </w:r>
      <w:r w:rsidRPr="001817A1">
        <w:rPr>
          <w:rFonts w:ascii="Angsana New" w:hAnsi="Angsana New" w:cs="Angsana New"/>
          <w:i/>
          <w:iCs/>
          <w:sz w:val="30"/>
          <w:szCs w:val="30"/>
          <w:lang w:bidi="th-TH"/>
        </w:rPr>
        <w:t>2560</w:t>
      </w:r>
    </w:p>
    <w:p w:rsidR="00C64F6D" w:rsidRPr="00AC4233" w:rsidRDefault="00C64F6D" w:rsidP="00C64F6D">
      <w:pPr>
        <w:pStyle w:val="block"/>
        <w:spacing w:after="0" w:line="240" w:lineRule="auto"/>
        <w:ind w:left="450" w:right="-45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:rsidR="007D2944" w:rsidRPr="00A82C20" w:rsidRDefault="007D2944" w:rsidP="001817A1">
      <w:pPr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2C20">
        <w:rPr>
          <w:rFonts w:asciiTheme="majorBidi" w:hAnsiTheme="majorBidi" w:cstheme="majorBidi"/>
          <w:sz w:val="30"/>
          <w:szCs w:val="30"/>
          <w:cs/>
        </w:rPr>
        <w:t>ใน</w:t>
      </w:r>
      <w:r w:rsidRPr="001817A1">
        <w:rPr>
          <w:rFonts w:asciiTheme="majorBidi" w:hAnsiTheme="majorBidi"/>
          <w:sz w:val="30"/>
          <w:szCs w:val="30"/>
          <w:cs/>
          <w:lang w:val="en-US"/>
        </w:rPr>
        <w:t>ระหว่าง</w:t>
      </w:r>
      <w:r w:rsidRPr="00A82C20">
        <w:rPr>
          <w:rFonts w:asciiTheme="majorBidi" w:hAnsiTheme="majorBidi" w:cstheme="majorBidi"/>
          <w:sz w:val="30"/>
          <w:szCs w:val="30"/>
          <w:cs/>
        </w:rPr>
        <w:t xml:space="preserve">ไตรมาสที่ </w:t>
      </w:r>
      <w:r w:rsidRPr="00A82C20">
        <w:rPr>
          <w:rFonts w:asciiTheme="majorBidi" w:hAnsiTheme="majorBidi" w:cstheme="majorBidi"/>
          <w:sz w:val="30"/>
          <w:szCs w:val="30"/>
        </w:rPr>
        <w:t xml:space="preserve">1 </w:t>
      </w:r>
      <w:r w:rsidRPr="00A82C20">
        <w:rPr>
          <w:rFonts w:asciiTheme="majorBidi" w:hAnsiTheme="majorBidi" w:cstheme="majorBidi"/>
          <w:sz w:val="30"/>
          <w:szCs w:val="30"/>
          <w:cs/>
        </w:rPr>
        <w:t xml:space="preserve">และไตรมาสที่ </w:t>
      </w:r>
      <w:r w:rsidRPr="00A82C20">
        <w:rPr>
          <w:rFonts w:asciiTheme="majorBidi" w:hAnsiTheme="majorBidi" w:cstheme="majorBidi"/>
          <w:sz w:val="30"/>
          <w:szCs w:val="30"/>
        </w:rPr>
        <w:t xml:space="preserve">3 </w:t>
      </w:r>
      <w:r w:rsidRPr="00A82C20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A82C20">
        <w:rPr>
          <w:rFonts w:asciiTheme="majorBidi" w:hAnsiTheme="majorBidi" w:cstheme="majorBidi"/>
          <w:sz w:val="30"/>
          <w:szCs w:val="30"/>
        </w:rPr>
        <w:t xml:space="preserve">2560 </w:t>
      </w:r>
      <w:r w:rsidRPr="00A82C20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บริษัทได้ชำระค่าหุ้นเพิ่มทุนใน </w:t>
      </w:r>
      <w:r w:rsidRPr="00A82C20">
        <w:rPr>
          <w:rFonts w:asciiTheme="majorBidi" w:hAnsiTheme="majorBidi" w:cstheme="majorBidi"/>
          <w:sz w:val="30"/>
          <w:szCs w:val="30"/>
        </w:rPr>
        <w:t xml:space="preserve">LIZU Trading Handels GmbH </w:t>
      </w:r>
      <w:r w:rsidRPr="00A82C2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A82C20">
        <w:rPr>
          <w:rFonts w:asciiTheme="majorBidi" w:hAnsiTheme="majorBidi" w:cstheme="majorBidi"/>
          <w:sz w:val="30"/>
          <w:szCs w:val="30"/>
        </w:rPr>
        <w:t xml:space="preserve">700,000 </w:t>
      </w:r>
      <w:r w:rsidRPr="00A82C20">
        <w:rPr>
          <w:rFonts w:asciiTheme="majorBidi" w:hAnsiTheme="majorBidi" w:cstheme="majorBidi"/>
          <w:sz w:val="30"/>
          <w:szCs w:val="30"/>
          <w:cs/>
        </w:rPr>
        <w:t xml:space="preserve">ยูโรและ </w:t>
      </w:r>
      <w:r w:rsidRPr="00A82C20">
        <w:rPr>
          <w:rFonts w:asciiTheme="majorBidi" w:hAnsiTheme="majorBidi" w:cstheme="majorBidi"/>
          <w:sz w:val="30"/>
          <w:szCs w:val="30"/>
        </w:rPr>
        <w:t xml:space="preserve">7,600,000 </w:t>
      </w:r>
      <w:r w:rsidRPr="00A82C20">
        <w:rPr>
          <w:rFonts w:asciiTheme="majorBidi" w:hAnsiTheme="majorBidi" w:cstheme="majorBidi"/>
          <w:sz w:val="30"/>
          <w:szCs w:val="30"/>
          <w:cs/>
        </w:rPr>
        <w:t>ยูโร</w:t>
      </w:r>
      <w:r w:rsidR="003A2C35">
        <w:rPr>
          <w:rFonts w:asciiTheme="majorBidi" w:hAnsiTheme="majorBidi" w:cstheme="majorBidi"/>
          <w:sz w:val="30"/>
          <w:szCs w:val="30"/>
        </w:rPr>
        <w:t xml:space="preserve"> </w:t>
      </w:r>
      <w:r w:rsidRPr="00A82C20">
        <w:rPr>
          <w:rFonts w:asciiTheme="majorBidi" w:hAnsiTheme="majorBidi" w:cstheme="majorBidi"/>
          <w:sz w:val="30"/>
          <w:szCs w:val="30"/>
          <w:cs/>
        </w:rPr>
        <w:t xml:space="preserve">ตามลำดับ รวมเป็นจำนวนเงินทั้งสิ้น </w:t>
      </w:r>
      <w:r w:rsidRPr="00A82C20">
        <w:rPr>
          <w:rFonts w:asciiTheme="majorBidi" w:hAnsiTheme="majorBidi" w:cstheme="majorBidi"/>
          <w:sz w:val="30"/>
          <w:szCs w:val="30"/>
        </w:rPr>
        <w:t xml:space="preserve">8,300,000 </w:t>
      </w:r>
      <w:r w:rsidRPr="00A82C20">
        <w:rPr>
          <w:rFonts w:asciiTheme="majorBidi" w:hAnsiTheme="majorBidi" w:cstheme="majorBidi"/>
          <w:sz w:val="30"/>
          <w:szCs w:val="30"/>
          <w:cs/>
        </w:rPr>
        <w:t>ยูโร ทั้งนี้เป็นไปตามมติที่ประชุมผู้ถือหุ้นของบริษัทย่อยดังกล่าว</w:t>
      </w:r>
      <w:r w:rsidRPr="00A82C20">
        <w:rPr>
          <w:rFonts w:asciiTheme="majorBidi" w:hAnsiTheme="majorBidi" w:cstheme="majorBidi"/>
          <w:sz w:val="30"/>
          <w:szCs w:val="30"/>
        </w:rPr>
        <w:t xml:space="preserve"> </w:t>
      </w:r>
      <w:r w:rsidRPr="00A82C20">
        <w:rPr>
          <w:rFonts w:asciiTheme="majorBidi" w:hAnsiTheme="majorBidi" w:cstheme="majorBidi" w:hint="cs"/>
          <w:sz w:val="30"/>
          <w:szCs w:val="30"/>
          <w:cs/>
        </w:rPr>
        <w:t>นอกจากนี้ใน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A82C20">
        <w:rPr>
          <w:rFonts w:asciiTheme="majorBidi" w:hAnsiTheme="majorBidi" w:cstheme="majorBidi" w:hint="cs"/>
          <w:sz w:val="30"/>
          <w:szCs w:val="30"/>
          <w:cs/>
        </w:rPr>
        <w:t xml:space="preserve">ไตรมาสที่ </w:t>
      </w:r>
      <w:r w:rsidRPr="00A82C20">
        <w:rPr>
          <w:rFonts w:asciiTheme="majorBidi" w:hAnsiTheme="majorBidi" w:cstheme="majorBidi"/>
          <w:sz w:val="30"/>
          <w:szCs w:val="30"/>
        </w:rPr>
        <w:t xml:space="preserve">3 </w:t>
      </w:r>
      <w:r w:rsidRPr="00A82C20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Pr="00A82C20">
        <w:rPr>
          <w:rFonts w:asciiTheme="majorBidi" w:hAnsiTheme="majorBidi" w:cstheme="majorBidi"/>
          <w:sz w:val="30"/>
          <w:szCs w:val="30"/>
        </w:rPr>
        <w:t xml:space="preserve">2560 </w:t>
      </w:r>
      <w:r w:rsidRPr="00A82C20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บริษัทได้รับคืนเงินลงทุนใน </w:t>
      </w:r>
      <w:r w:rsidRPr="00A82C20">
        <w:rPr>
          <w:rFonts w:asciiTheme="majorBidi" w:hAnsiTheme="majorBidi" w:cstheme="majorBidi"/>
          <w:sz w:val="30"/>
          <w:szCs w:val="30"/>
        </w:rPr>
        <w:t>LIZU Trading Handels GmbH</w:t>
      </w:r>
      <w:r w:rsidRPr="00A82C20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A82C20">
        <w:rPr>
          <w:rFonts w:asciiTheme="majorBidi" w:hAnsiTheme="majorBidi" w:cstheme="majorBidi"/>
          <w:sz w:val="30"/>
          <w:szCs w:val="30"/>
        </w:rPr>
        <w:t xml:space="preserve">1,363,213 </w:t>
      </w:r>
      <w:r w:rsidRPr="00A82C20">
        <w:rPr>
          <w:rFonts w:asciiTheme="majorBidi" w:hAnsiTheme="majorBidi" w:cstheme="majorBidi" w:hint="cs"/>
          <w:sz w:val="30"/>
          <w:szCs w:val="30"/>
          <w:cs/>
        </w:rPr>
        <w:t>ยูโร</w:t>
      </w:r>
    </w:p>
    <w:p w:rsidR="008D4AD0" w:rsidRPr="00AC4233" w:rsidRDefault="008D4AD0" w:rsidP="00C64F6D">
      <w:pPr>
        <w:ind w:left="432" w:right="198" w:hanging="6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:rsidR="008D4AD0" w:rsidRDefault="008D4AD0" w:rsidP="001817A1">
      <w:pPr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93ED2">
        <w:rPr>
          <w:rFonts w:asciiTheme="majorBidi" w:hAnsiTheme="majorBidi"/>
          <w:sz w:val="30"/>
          <w:szCs w:val="30"/>
          <w:cs/>
          <w:lang w:val="en-US"/>
        </w:rPr>
        <w:t>ใน</w:t>
      </w:r>
      <w:r w:rsidRPr="001817A1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ไตรมาสที่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2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ของปี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2560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>บริษัทได้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>ชำระค่าหุ้น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>เพิ่มทุน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Osotspa Europe Limited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ซึ่งเป็นบริษัทย่อยของบริษัท 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 xml:space="preserve">โดยการแปลงหนี้เป็นทุนเป็นจำนวนเงิน </w:t>
      </w:r>
      <w:r w:rsidRPr="00E93ED2">
        <w:rPr>
          <w:rFonts w:asciiTheme="majorBidi" w:hAnsiTheme="majorBidi"/>
          <w:sz w:val="30"/>
          <w:szCs w:val="30"/>
          <w:lang w:val="en-US"/>
        </w:rPr>
        <w:t xml:space="preserve">6,297,809 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 xml:space="preserve">ยูโร และจ่ายเงินค่าหุ้นเป็นจำนวนเงิน </w:t>
      </w:r>
      <w:r w:rsidRPr="00E93ED2">
        <w:rPr>
          <w:rFonts w:asciiTheme="majorBidi" w:hAnsiTheme="majorBidi"/>
          <w:sz w:val="30"/>
          <w:szCs w:val="30"/>
          <w:lang w:val="en-US"/>
        </w:rPr>
        <w:t xml:space="preserve">452,191 </w:t>
      </w:r>
      <w:r>
        <w:rPr>
          <w:rFonts w:asciiTheme="majorBidi" w:hAnsiTheme="majorBidi"/>
          <w:sz w:val="30"/>
          <w:szCs w:val="30"/>
          <w:lang w:val="en-US"/>
        </w:rPr>
        <w:t xml:space="preserve">   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ยูโร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รวมจำนวนเงินทั้งสิ้น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6,750,000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>ยูโร ทั้งนี้เป็นไปตามมติที่ประชุมผู้ถือหุ้นของบริษัทย่อยดังกล่าว</w:t>
      </w:r>
    </w:p>
    <w:p w:rsidR="007F6B2F" w:rsidRPr="008D4AD0" w:rsidRDefault="007F6B2F" w:rsidP="008D4AD0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</w:p>
    <w:p w:rsidR="00404239" w:rsidRPr="00ED6DB7" w:rsidRDefault="00404239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D6DB7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สิทธิการเช่า</w:t>
      </w:r>
    </w:p>
    <w:p w:rsidR="00404239" w:rsidRPr="00ED6DB7" w:rsidRDefault="00404239" w:rsidP="0040423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917186" w:rsidRPr="00E557F3" w:rsidRDefault="00FD28AD" w:rsidP="001817A1">
      <w:pPr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D6DB7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Pr="001817A1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ไตรมาสที่ </w:t>
      </w:r>
      <w:r w:rsidRPr="00ED6DB7">
        <w:rPr>
          <w:rFonts w:asciiTheme="majorBidi" w:hAnsiTheme="majorBidi"/>
          <w:sz w:val="30"/>
          <w:szCs w:val="30"/>
          <w:lang w:val="en-US"/>
        </w:rPr>
        <w:t xml:space="preserve">3 </w:t>
      </w:r>
      <w:r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ของปี </w:t>
      </w:r>
      <w:r w:rsidRPr="00ED6DB7">
        <w:rPr>
          <w:rFonts w:asciiTheme="majorBidi" w:hAnsiTheme="majorBidi"/>
          <w:sz w:val="30"/>
          <w:szCs w:val="30"/>
          <w:lang w:val="en-US"/>
        </w:rPr>
        <w:t xml:space="preserve">2561 </w:t>
      </w:r>
      <w:r w:rsidR="00917186" w:rsidRPr="00ED6DB7">
        <w:rPr>
          <w:rFonts w:asciiTheme="majorBidi" w:hAnsiTheme="majorBidi"/>
          <w:sz w:val="30"/>
          <w:szCs w:val="30"/>
          <w:cs/>
          <w:lang w:val="en-US"/>
        </w:rPr>
        <w:t>บริษัท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>ย่อยแห่งหนึ่ง</w:t>
      </w:r>
      <w:r w:rsidR="00917186" w:rsidRPr="00ED6DB7">
        <w:rPr>
          <w:rFonts w:asciiTheme="majorBidi" w:hAnsiTheme="majorBidi"/>
          <w:sz w:val="30"/>
          <w:szCs w:val="30"/>
          <w:cs/>
          <w:lang w:val="en-US"/>
        </w:rPr>
        <w:t>ได้ทำสัญญา</w:t>
      </w:r>
      <w:r w:rsidR="00917186" w:rsidRPr="001817A1">
        <w:rPr>
          <w:rFonts w:asciiTheme="majorBidi" w:hAnsiTheme="majorBidi" w:hint="cs"/>
          <w:sz w:val="30"/>
          <w:szCs w:val="30"/>
          <w:cs/>
          <w:lang w:val="en-US"/>
        </w:rPr>
        <w:t>เช่า</w:t>
      </w:r>
      <w:r w:rsidR="00F71E8F" w:rsidRPr="001817A1">
        <w:rPr>
          <w:rFonts w:asciiTheme="majorBidi" w:hAnsiTheme="majorBidi" w:hint="cs"/>
          <w:sz w:val="30"/>
          <w:szCs w:val="30"/>
          <w:cs/>
          <w:lang w:val="en-US"/>
        </w:rPr>
        <w:t>ช่วง</w:t>
      </w:r>
      <w:r w:rsidR="00917186" w:rsidRPr="001817A1">
        <w:rPr>
          <w:rFonts w:asciiTheme="majorBidi" w:hAnsiTheme="majorBidi" w:hint="cs"/>
          <w:sz w:val="30"/>
          <w:szCs w:val="30"/>
          <w:cs/>
          <w:lang w:val="en-US"/>
        </w:rPr>
        <w:t>ที่ดิน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>ระยะยาว</w:t>
      </w:r>
      <w:r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 </w:t>
      </w:r>
      <w:r w:rsidRPr="00ED6DB7">
        <w:rPr>
          <w:rFonts w:asciiTheme="majorBidi" w:hAnsiTheme="majorBidi"/>
          <w:sz w:val="30"/>
          <w:szCs w:val="30"/>
          <w:lang w:val="en-US"/>
        </w:rPr>
        <w:t xml:space="preserve">11 </w:t>
      </w:r>
      <w:r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ล้านเหรียญสหรัฐอเมริกา </w:t>
      </w:r>
      <w:r w:rsidR="00917186" w:rsidRPr="00ED6DB7">
        <w:rPr>
          <w:rFonts w:asciiTheme="majorBidi" w:hAnsiTheme="majorBidi"/>
          <w:sz w:val="30"/>
          <w:szCs w:val="30"/>
          <w:cs/>
          <w:lang w:val="en-US"/>
        </w:rPr>
        <w:t>กับ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13F18" w:rsidRPr="00ED6DB7">
        <w:rPr>
          <w:rFonts w:asciiTheme="majorBidi" w:hAnsiTheme="majorBidi"/>
          <w:sz w:val="30"/>
          <w:szCs w:val="30"/>
          <w:lang w:val="en-US"/>
        </w:rPr>
        <w:t>Myanma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>r Japan Thilawa Development Ltd.</w:t>
      </w:r>
      <w:r w:rsidR="00917186" w:rsidRPr="00ED6DB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>ภายในเขต</w:t>
      </w:r>
      <w:r w:rsidR="00ED6DB7" w:rsidRPr="00ED6DB7">
        <w:rPr>
          <w:rFonts w:asciiTheme="majorBidi" w:hAnsiTheme="majorBidi" w:hint="cs"/>
          <w:sz w:val="30"/>
          <w:szCs w:val="30"/>
          <w:cs/>
          <w:lang w:val="en-US"/>
        </w:rPr>
        <w:t>เศรษฐกิจพิเศษทิลาวา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D6DB7" w:rsidRPr="00ED6DB7">
        <w:rPr>
          <w:rFonts w:asciiTheme="majorBidi" w:hAnsiTheme="majorBidi" w:hint="cs"/>
          <w:sz w:val="30"/>
          <w:szCs w:val="30"/>
          <w:cs/>
          <w:lang w:val="en-US"/>
        </w:rPr>
        <w:t>(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>Thilawa Special Economic Zone</w:t>
      </w:r>
      <w:r w:rsidR="00ED6DB7" w:rsidRPr="00ED6DB7">
        <w:rPr>
          <w:rFonts w:asciiTheme="majorBidi" w:hAnsiTheme="majorBidi" w:hint="cs"/>
          <w:sz w:val="30"/>
          <w:szCs w:val="30"/>
          <w:cs/>
          <w:lang w:val="en-US"/>
        </w:rPr>
        <w:t>)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ED6DB7">
        <w:rPr>
          <w:rFonts w:asciiTheme="majorBidi" w:hAnsiTheme="majorBidi" w:hint="cs"/>
          <w:sz w:val="30"/>
          <w:szCs w:val="30"/>
          <w:cs/>
          <w:lang w:val="en-US"/>
        </w:rPr>
        <w:t>เพื่อการก่อสร้างโรงงานและดำเนินงาน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="00917186" w:rsidRPr="00ED6DB7">
        <w:rPr>
          <w:rFonts w:asciiTheme="majorBidi" w:hAnsiTheme="majorBidi"/>
          <w:sz w:val="30"/>
          <w:szCs w:val="30"/>
          <w:cs/>
          <w:lang w:val="en-US"/>
        </w:rPr>
        <w:t>สาธารณรัฐแห่งสหภาพเ</w:t>
      </w:r>
      <w:r w:rsidR="00ED6DB7" w:rsidRPr="00ED6DB7">
        <w:rPr>
          <w:rFonts w:asciiTheme="majorBidi" w:hAnsiTheme="majorBidi"/>
          <w:sz w:val="30"/>
          <w:szCs w:val="30"/>
          <w:cs/>
          <w:lang w:val="en-US"/>
        </w:rPr>
        <w:t>มียนมาร์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โดยสัญญาเช่ามีอายุ 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>48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ปี 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>7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เดือน </w:t>
      </w:r>
      <w:r w:rsidRPr="00ED6DB7">
        <w:rPr>
          <w:rFonts w:asciiTheme="majorBidi" w:hAnsiTheme="majorBidi" w:hint="cs"/>
          <w:sz w:val="30"/>
          <w:szCs w:val="30"/>
          <w:cs/>
          <w:lang w:val="en-US"/>
        </w:rPr>
        <w:t>นับ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ตั้งแต่วันที่ 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>3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กรกฎาคม 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 xml:space="preserve">2561 </w:t>
      </w:r>
      <w:r w:rsidR="00917186" w:rsidRPr="00ED6DB7">
        <w:rPr>
          <w:rFonts w:asciiTheme="majorBidi" w:hAnsiTheme="majorBidi"/>
          <w:sz w:val="30"/>
          <w:szCs w:val="30"/>
          <w:cs/>
          <w:lang w:val="en-US"/>
        </w:rPr>
        <w:t>และ</w:t>
      </w:r>
      <w:r w:rsidRPr="00ED6DB7">
        <w:rPr>
          <w:rFonts w:asciiTheme="majorBidi" w:hAnsiTheme="majorBidi"/>
          <w:sz w:val="30"/>
          <w:szCs w:val="30"/>
          <w:cs/>
          <w:lang w:val="en-US"/>
        </w:rPr>
        <w:t>จะสิ้นสุด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ในวันที่ 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>9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กุมภาพันธ์ </w:t>
      </w:r>
      <w:r w:rsidR="00C13F18" w:rsidRPr="00ED6DB7">
        <w:rPr>
          <w:rFonts w:asciiTheme="majorBidi" w:hAnsiTheme="majorBidi"/>
          <w:sz w:val="30"/>
          <w:szCs w:val="30"/>
          <w:lang w:val="en-US"/>
        </w:rPr>
        <w:t>2610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ทั้งนี้บริษัทมีสิทธิ์ที่จะต่ออายุสัญญาไปได้อีก </w:t>
      </w:r>
      <w:r w:rsidR="00917186" w:rsidRPr="00ED6DB7">
        <w:rPr>
          <w:rFonts w:asciiTheme="majorBidi" w:hAnsiTheme="majorBidi"/>
          <w:sz w:val="30"/>
          <w:szCs w:val="30"/>
          <w:lang w:val="en-US"/>
        </w:rPr>
        <w:t>25</w:t>
      </w:r>
      <w:r w:rsidR="00917186" w:rsidRPr="00ED6DB7">
        <w:rPr>
          <w:rFonts w:asciiTheme="majorBidi" w:hAnsiTheme="majorBidi" w:hint="cs"/>
          <w:sz w:val="30"/>
          <w:szCs w:val="30"/>
          <w:cs/>
          <w:lang w:val="en-US"/>
        </w:rPr>
        <w:t xml:space="preserve"> ปีตามเงื่อนไขที่ระบุในสัญญา </w:t>
      </w:r>
    </w:p>
    <w:p w:rsidR="00C27378" w:rsidRDefault="00C27378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:rsidR="00C15961" w:rsidRPr="00660361" w:rsidRDefault="00B24FE8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660361" w:rsidRPr="00232755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C15961" w:rsidRPr="003334E8" w:rsidRDefault="00B24FE8" w:rsidP="00660361">
      <w:pPr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b/>
          <w:sz w:val="30"/>
          <w:szCs w:val="30"/>
          <w:cs/>
        </w:rPr>
        <w:t>ก</w:t>
      </w:r>
      <w:r w:rsidRPr="003334E8">
        <w:rPr>
          <w:rFonts w:ascii="Angsana New" w:hAnsi="Angsana New"/>
          <w:sz w:val="30"/>
          <w:szCs w:val="30"/>
          <w:cs/>
        </w:rPr>
        <w:t>ารซื้อ จำหน่าย และโอนที่</w:t>
      </w:r>
      <w:r w:rsidR="00C16240">
        <w:rPr>
          <w:rFonts w:ascii="Angsana New" w:hAnsi="Angsana New"/>
          <w:sz w:val="30"/>
          <w:szCs w:val="30"/>
          <w:cs/>
        </w:rPr>
        <w:t>ดิน อาคารและอุปกรณ์ระหว่างงวดเก้า</w:t>
      </w:r>
      <w:r w:rsidR="0067311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B2B9A">
        <w:rPr>
          <w:rFonts w:ascii="Angsana New" w:hAnsi="Angsana New"/>
          <w:sz w:val="30"/>
          <w:szCs w:val="30"/>
          <w:lang w:val="en-US"/>
        </w:rPr>
        <w:t xml:space="preserve">30 </w:t>
      </w:r>
      <w:r w:rsidR="00C1624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E63406"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7E126D" w:rsidRPr="001817A1" w:rsidRDefault="007E126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01"/>
        <w:gridCol w:w="253"/>
        <w:gridCol w:w="1203"/>
        <w:gridCol w:w="237"/>
        <w:gridCol w:w="1300"/>
        <w:gridCol w:w="237"/>
        <w:gridCol w:w="1179"/>
      </w:tblGrid>
      <w:tr w:rsidR="006717E6" w:rsidRPr="007D5AD2" w:rsidTr="00C27378">
        <w:trPr>
          <w:tblHeader/>
        </w:trPr>
        <w:tc>
          <w:tcPr>
            <w:tcW w:w="1894" w:type="pct"/>
          </w:tcPr>
          <w:p w:rsidR="006717E6" w:rsidRPr="007D5AD2" w:rsidRDefault="006717E6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06" w:type="pct"/>
            <w:gridSpan w:val="7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7E6" w:rsidRPr="007D5AD2" w:rsidTr="00C27378">
        <w:trPr>
          <w:tblHeader/>
        </w:trPr>
        <w:tc>
          <w:tcPr>
            <w:tcW w:w="1894" w:type="pct"/>
          </w:tcPr>
          <w:p w:rsidR="006717E6" w:rsidRPr="007D5AD2" w:rsidRDefault="00C16240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สำหรับงวดเก้า</w:t>
            </w:r>
            <w:r w:rsidR="006717E6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6717E6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023BC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0" w:type="pct"/>
            <w:gridSpan w:val="3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1" w:type="pct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pct"/>
            <w:gridSpan w:val="3"/>
          </w:tcPr>
          <w:p w:rsidR="006717E6" w:rsidRPr="007D5AD2" w:rsidRDefault="006717E6" w:rsidP="00AC423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717E6" w:rsidRPr="007D5AD2" w:rsidTr="00C27378">
        <w:trPr>
          <w:tblHeader/>
        </w:trPr>
        <w:tc>
          <w:tcPr>
            <w:tcW w:w="1894" w:type="pct"/>
          </w:tcPr>
          <w:p w:rsidR="006717E6" w:rsidRPr="007D5AD2" w:rsidRDefault="006717E6" w:rsidP="00AC423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5" w:type="pct"/>
            <w:vAlign w:val="bottom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7D5AD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D5AD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" w:type="pct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6717E6" w:rsidRPr="00535DFA" w:rsidRDefault="007D5AD2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 การตัดจำหน่าย</w:t>
            </w:r>
          </w:p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1" w:type="pct"/>
          </w:tcPr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35DF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0012BF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 การตัดจำหน่าย</w:t>
            </w:r>
          </w:p>
          <w:p w:rsidR="006717E6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717E6" w:rsidRPr="007D5AD2" w:rsidTr="00C27378">
        <w:trPr>
          <w:tblHeader/>
        </w:trPr>
        <w:tc>
          <w:tcPr>
            <w:tcW w:w="1894" w:type="pct"/>
          </w:tcPr>
          <w:p w:rsidR="006717E6" w:rsidRPr="007D5AD2" w:rsidRDefault="006717E6" w:rsidP="00AC423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06" w:type="pct"/>
            <w:gridSpan w:val="7"/>
          </w:tcPr>
          <w:p w:rsidR="006717E6" w:rsidRPr="007D5AD2" w:rsidRDefault="006717E6" w:rsidP="00AC4233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(2,649)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:rsidR="00925912" w:rsidRPr="007D5AD2" w:rsidRDefault="00925912" w:rsidP="00925912">
            <w:pPr>
              <w:pStyle w:val="BodyText"/>
              <w:tabs>
                <w:tab w:val="decimal" w:pos="792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7D5AD2" w:rsidRDefault="00925912" w:rsidP="00925912">
            <w:pPr>
              <w:pStyle w:val="BodyText"/>
              <w:tabs>
                <w:tab w:val="decimal" w:pos="689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1,626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7D5AD2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139,188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7D5AD2" w:rsidRDefault="00925912" w:rsidP="00925912">
            <w:pPr>
              <w:pStyle w:val="BodyText"/>
              <w:tabs>
                <w:tab w:val="decimal" w:pos="689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372,037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(166)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 w:hint="cs"/>
                <w:sz w:val="28"/>
                <w:szCs w:val="28"/>
                <w:cs/>
              </w:rPr>
              <w:t>265</w:t>
            </w:r>
            <w:r w:rsidRPr="008B4E6D">
              <w:rPr>
                <w:rFonts w:ascii="Angsana New" w:hAnsi="Angsana New"/>
                <w:sz w:val="28"/>
                <w:szCs w:val="28"/>
              </w:rPr>
              <w:t>,021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(119,299)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364,394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333,381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(39,385)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65" w:type="pct"/>
          </w:tcPr>
          <w:p w:rsidR="00925912" w:rsidRPr="00925912" w:rsidRDefault="00925912" w:rsidP="00F860B0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60B0">
              <w:rPr>
                <w:rFonts w:ascii="Angsana New" w:hAnsi="Angsana New"/>
                <w:sz w:val="28"/>
                <w:szCs w:val="28"/>
              </w:rPr>
              <w:t>876,599</w:t>
            </w:r>
            <w:r w:rsidRPr="009259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(8,674)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8B4E6D">
              <w:rPr>
                <w:rFonts w:ascii="Angsana New" w:hAnsi="Angsana New"/>
                <w:sz w:val="28"/>
                <w:szCs w:val="28"/>
              </w:rPr>
              <w:t>,</w:t>
            </w:r>
            <w:r w:rsidRPr="008B4E6D">
              <w:rPr>
                <w:rFonts w:ascii="Angsana New" w:hAnsi="Angsana New"/>
                <w:sz w:val="28"/>
                <w:szCs w:val="28"/>
                <w:cs/>
              </w:rPr>
              <w:t>789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(44,066)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56,058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(59,882)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 w:hint="cs"/>
                <w:sz w:val="28"/>
                <w:szCs w:val="28"/>
                <w:cs/>
              </w:rPr>
              <w:t>23,189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(23,036)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113,872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(544)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 w:hint="cs"/>
                <w:sz w:val="28"/>
                <w:szCs w:val="28"/>
                <w:cs/>
              </w:rPr>
              <w:t>138,729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(8,212)</w:t>
            </w:r>
          </w:p>
        </w:tc>
      </w:tr>
      <w:tr w:rsidR="00925912" w:rsidRPr="007D5AD2" w:rsidTr="00C27378">
        <w:trPr>
          <w:trHeight w:val="329"/>
        </w:trPr>
        <w:tc>
          <w:tcPr>
            <w:tcW w:w="1894" w:type="pct"/>
          </w:tcPr>
          <w:p w:rsidR="00925912" w:rsidRPr="007D5AD2" w:rsidRDefault="00925912" w:rsidP="00925912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54,472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(22,345)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Pr="008B4E6D">
              <w:rPr>
                <w:rFonts w:ascii="Angsana New" w:hAnsi="Angsana New"/>
                <w:sz w:val="28"/>
                <w:szCs w:val="28"/>
              </w:rPr>
              <w:t>,</w:t>
            </w:r>
            <w:r w:rsidRPr="008B4E6D">
              <w:rPr>
                <w:rFonts w:ascii="Angsana New" w:hAnsi="Angsana New"/>
                <w:sz w:val="28"/>
                <w:szCs w:val="28"/>
                <w:cs/>
              </w:rPr>
              <w:t>954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(19,922)</w:t>
            </w:r>
          </w:p>
        </w:tc>
      </w:tr>
      <w:tr w:rsidR="00925912" w:rsidRPr="007D5AD2" w:rsidTr="00C27378">
        <w:trPr>
          <w:trHeight w:val="307"/>
        </w:trPr>
        <w:tc>
          <w:tcPr>
            <w:tcW w:w="1894" w:type="pct"/>
          </w:tcPr>
          <w:p w:rsidR="00925912" w:rsidRPr="007D5AD2" w:rsidRDefault="00925912" w:rsidP="00925912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65" w:type="pct"/>
          </w:tcPr>
          <w:p w:rsidR="00925912" w:rsidRPr="00925912" w:rsidRDefault="00925912" w:rsidP="00F860B0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669,</w:t>
            </w:r>
            <w:r w:rsidR="00F860B0">
              <w:rPr>
                <w:rFonts w:ascii="Angsana New" w:hAnsi="Angsana New"/>
                <w:sz w:val="28"/>
                <w:szCs w:val="28"/>
              </w:rPr>
              <w:t>613</w:t>
            </w:r>
            <w:r w:rsidRPr="009259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F860B0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(1,</w:t>
            </w:r>
            <w:r w:rsidR="00F860B0">
              <w:rPr>
                <w:rFonts w:ascii="Angsana New" w:hAnsi="Angsana New"/>
                <w:sz w:val="28"/>
                <w:szCs w:val="28"/>
              </w:rPr>
              <w:t>631,902</w:t>
            </w:r>
            <w:r w:rsidRPr="009259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  <w:vAlign w:val="bottom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  <w:cs/>
              </w:rPr>
              <w:t>244</w:t>
            </w:r>
            <w:r w:rsidRPr="008B4E6D">
              <w:rPr>
                <w:rFonts w:ascii="Angsana New" w:hAnsi="Angsana New"/>
                <w:sz w:val="28"/>
                <w:szCs w:val="28"/>
              </w:rPr>
              <w:t>,</w:t>
            </w:r>
            <w:r w:rsidRPr="008B4E6D">
              <w:rPr>
                <w:rFonts w:ascii="Angsana New" w:hAnsi="Angsana New"/>
                <w:sz w:val="28"/>
                <w:szCs w:val="28"/>
                <w:cs/>
              </w:rPr>
              <w:t>741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vAlign w:val="bottom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(654,420)</w:t>
            </w:r>
          </w:p>
        </w:tc>
      </w:tr>
      <w:tr w:rsidR="00925912" w:rsidRPr="007D5AD2" w:rsidTr="00C27378">
        <w:trPr>
          <w:trHeight w:val="260"/>
        </w:trPr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925912" w:rsidRPr="00730A95" w:rsidRDefault="00925912" w:rsidP="00F860B0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591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9259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860B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508,671</w:t>
            </w:r>
          </w:p>
        </w:tc>
        <w:tc>
          <w:tcPr>
            <w:tcW w:w="140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:rsidR="00925912" w:rsidRPr="007D5AD2" w:rsidRDefault="00F860B0" w:rsidP="00F860B0">
            <w:pPr>
              <w:pStyle w:val="BodyText"/>
              <w:tabs>
                <w:tab w:val="decimal" w:pos="91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(1,726,162</w:t>
            </w:r>
            <w:r w:rsidR="00925912" w:rsidRPr="009259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5912" w:rsidRPr="008B4E6D" w:rsidRDefault="00925912" w:rsidP="0092591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E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8B4E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B4E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221</w:t>
            </w:r>
            <w:r w:rsidRPr="008B4E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B4E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992</w:t>
            </w:r>
          </w:p>
        </w:tc>
        <w:tc>
          <w:tcPr>
            <w:tcW w:w="131" w:type="pct"/>
          </w:tcPr>
          <w:p w:rsidR="00925912" w:rsidRPr="008B4E6D" w:rsidRDefault="00925912" w:rsidP="00925912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E6D">
              <w:rPr>
                <w:rFonts w:ascii="Angsana New" w:hAnsi="Angsana New"/>
                <w:b/>
                <w:bCs/>
                <w:sz w:val="28"/>
                <w:szCs w:val="28"/>
              </w:rPr>
              <w:t>(908,340)</w:t>
            </w:r>
          </w:p>
        </w:tc>
      </w:tr>
    </w:tbl>
    <w:p w:rsidR="00C27378" w:rsidRDefault="00C27378" w:rsidP="00ED6DB7">
      <w:pPr>
        <w:ind w:right="28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C27378" w:rsidRDefault="00C2737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01"/>
        <w:gridCol w:w="253"/>
        <w:gridCol w:w="1203"/>
        <w:gridCol w:w="237"/>
        <w:gridCol w:w="1300"/>
        <w:gridCol w:w="237"/>
        <w:gridCol w:w="1179"/>
      </w:tblGrid>
      <w:tr w:rsidR="00B24FE8" w:rsidRPr="007D5AD2" w:rsidTr="00C27378">
        <w:trPr>
          <w:tblHeader/>
        </w:trPr>
        <w:tc>
          <w:tcPr>
            <w:tcW w:w="1894" w:type="pct"/>
          </w:tcPr>
          <w:p w:rsidR="00B24FE8" w:rsidRPr="007D5AD2" w:rsidRDefault="00B24FE8" w:rsidP="009763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06" w:type="pct"/>
            <w:gridSpan w:val="7"/>
          </w:tcPr>
          <w:p w:rsidR="00B24FE8" w:rsidRPr="007D5AD2" w:rsidRDefault="00B24FE8" w:rsidP="00B24FE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260" w:rsidRPr="007D5AD2" w:rsidTr="00C27378">
        <w:trPr>
          <w:tblHeader/>
        </w:trPr>
        <w:tc>
          <w:tcPr>
            <w:tcW w:w="1894" w:type="pct"/>
          </w:tcPr>
          <w:p w:rsidR="00673260" w:rsidRPr="007D5AD2" w:rsidRDefault="00C16240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สำหรับงวดเก้า</w:t>
            </w:r>
            <w:r w:rsidR="00673260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673260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E6F13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0" w:type="pct"/>
            <w:gridSpan w:val="3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1" w:type="pct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pct"/>
            <w:gridSpan w:val="3"/>
          </w:tcPr>
          <w:p w:rsidR="00673260" w:rsidRPr="007D5AD2" w:rsidRDefault="00673260" w:rsidP="00673260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73260" w:rsidRPr="007D5AD2" w:rsidTr="00C27378">
        <w:tc>
          <w:tcPr>
            <w:tcW w:w="1894" w:type="pct"/>
          </w:tcPr>
          <w:p w:rsidR="00673260" w:rsidRPr="007D5AD2" w:rsidRDefault="00673260" w:rsidP="00673260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5" w:type="pct"/>
            <w:vAlign w:val="bottom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7D5AD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D5AD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" w:type="pct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="007D5AD2" w:rsidRPr="00535DFA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การตัดจำหน่าย</w:t>
            </w:r>
          </w:p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1" w:type="pct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35DF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0012BF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 การตัดจำหน่าย</w:t>
            </w:r>
          </w:p>
          <w:p w:rsidR="00673260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73260" w:rsidRPr="007D5AD2" w:rsidTr="00C27378">
        <w:tc>
          <w:tcPr>
            <w:tcW w:w="1894" w:type="pct"/>
          </w:tcPr>
          <w:p w:rsidR="00673260" w:rsidRPr="007D5AD2" w:rsidRDefault="00673260" w:rsidP="00673260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06" w:type="pct"/>
            <w:gridSpan w:val="7"/>
          </w:tcPr>
          <w:p w:rsidR="00673260" w:rsidRPr="007D5AD2" w:rsidRDefault="00673260" w:rsidP="00673260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(2,649)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7D5AD2" w:rsidRDefault="00925912" w:rsidP="00925912">
            <w:pPr>
              <w:pStyle w:val="BodyText"/>
              <w:tabs>
                <w:tab w:val="left" w:pos="634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138,698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7D5AD2" w:rsidRDefault="00925912" w:rsidP="00925912">
            <w:pPr>
              <w:pStyle w:val="BodyText"/>
              <w:tabs>
                <w:tab w:val="left" w:pos="614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371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917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551"/>
                <w:tab w:val="decimal" w:pos="892"/>
                <w:tab w:val="decimal" w:pos="100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8B4E6D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(116,310)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360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358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329,423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(38,926)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65" w:type="pct"/>
          </w:tcPr>
          <w:p w:rsidR="00925912" w:rsidRPr="00925912" w:rsidRDefault="00BA3897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815,948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431)</w:t>
            </w:r>
          </w:p>
        </w:tc>
        <w:tc>
          <w:tcPr>
            <w:tcW w:w="131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30,387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4E6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B4E6D">
              <w:rPr>
                <w:rFonts w:ascii="Angsana New" w:hAnsi="Angsana New"/>
                <w:sz w:val="28"/>
                <w:szCs w:val="28"/>
              </w:rPr>
              <w:t>43,741</w:t>
            </w:r>
            <w:r w:rsidRPr="008B4E6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075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(20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933)</w:t>
            </w:r>
          </w:p>
        </w:tc>
        <w:tc>
          <w:tcPr>
            <w:tcW w:w="131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22,339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(7,807)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110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960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(487)</w:t>
            </w:r>
          </w:p>
        </w:tc>
        <w:tc>
          <w:tcPr>
            <w:tcW w:w="131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center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137,060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(8,025)</w:t>
            </w:r>
          </w:p>
        </w:tc>
      </w:tr>
      <w:tr w:rsidR="00925912" w:rsidRPr="007D5AD2" w:rsidTr="00C27378">
        <w:trPr>
          <w:trHeight w:val="263"/>
        </w:trPr>
        <w:tc>
          <w:tcPr>
            <w:tcW w:w="1894" w:type="pct"/>
          </w:tcPr>
          <w:p w:rsidR="00925912" w:rsidRPr="007D5AD2" w:rsidRDefault="00925912" w:rsidP="00925912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665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201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(13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416)</w:t>
            </w:r>
          </w:p>
        </w:tc>
        <w:tc>
          <w:tcPr>
            <w:tcW w:w="131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36,954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(19,922)</w:t>
            </w:r>
          </w:p>
        </w:tc>
      </w:tr>
      <w:tr w:rsidR="00925912" w:rsidRPr="007D5AD2" w:rsidTr="00C27378">
        <w:trPr>
          <w:trHeight w:val="311"/>
        </w:trPr>
        <w:tc>
          <w:tcPr>
            <w:tcW w:w="1894" w:type="pct"/>
          </w:tcPr>
          <w:p w:rsidR="00925912" w:rsidRPr="007D5AD2" w:rsidRDefault="00925912" w:rsidP="00925912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65" w:type="pct"/>
          </w:tcPr>
          <w:p w:rsidR="00925912" w:rsidRPr="00BA3897" w:rsidRDefault="00925912" w:rsidP="00BA3897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452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="00BA3897">
              <w:rPr>
                <w:rFonts w:ascii="Angsana New" w:hAnsi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40" w:type="pct"/>
          </w:tcPr>
          <w:p w:rsidR="00925912" w:rsidRPr="00925912" w:rsidRDefault="00925912" w:rsidP="00925912">
            <w:pPr>
              <w:pStyle w:val="BodyText"/>
              <w:tabs>
                <w:tab w:val="decimal" w:pos="790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:rsidR="00925912" w:rsidRPr="00925912" w:rsidRDefault="00925912" w:rsidP="00BA3897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5912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925912">
              <w:rPr>
                <w:rFonts w:ascii="Angsana New" w:hAnsi="Angsana New"/>
                <w:sz w:val="28"/>
                <w:szCs w:val="28"/>
              </w:rPr>
              <w:t>,</w:t>
            </w:r>
            <w:r w:rsidR="00BA3897">
              <w:rPr>
                <w:rFonts w:ascii="Angsana New" w:hAnsi="Angsana New"/>
                <w:sz w:val="28"/>
                <w:szCs w:val="28"/>
              </w:rPr>
              <w:t>590,244</w:t>
            </w:r>
            <w:r w:rsidRPr="009259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" w:type="pct"/>
          </w:tcPr>
          <w:p w:rsidR="00925912" w:rsidRPr="00925912" w:rsidRDefault="00925912" w:rsidP="00925912">
            <w:pPr>
              <w:pStyle w:val="BodyText"/>
              <w:tabs>
                <w:tab w:val="decimal" w:pos="1003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 xml:space="preserve"> 210,583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vAlign w:val="bottom"/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4E6D">
              <w:rPr>
                <w:rFonts w:ascii="Angsana New" w:hAnsi="Angsana New"/>
                <w:sz w:val="28"/>
                <w:szCs w:val="28"/>
              </w:rPr>
              <w:t>(646,622)</w:t>
            </w:r>
          </w:p>
        </w:tc>
      </w:tr>
      <w:tr w:rsidR="00925912" w:rsidRPr="007D5AD2" w:rsidTr="00C27378">
        <w:tc>
          <w:tcPr>
            <w:tcW w:w="1894" w:type="pct"/>
          </w:tcPr>
          <w:p w:rsidR="00925912" w:rsidRPr="007D5AD2" w:rsidRDefault="00925912" w:rsidP="0092591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925912" w:rsidRPr="00730A95" w:rsidRDefault="00925912" w:rsidP="00BA3897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591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="00BA38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,160,400</w:t>
            </w:r>
          </w:p>
        </w:tc>
        <w:tc>
          <w:tcPr>
            <w:tcW w:w="140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:rsidR="00925912" w:rsidRPr="007D5AD2" w:rsidRDefault="00925912" w:rsidP="00BA3897">
            <w:pPr>
              <w:pStyle w:val="BodyText"/>
              <w:tabs>
                <w:tab w:val="decimal" w:pos="91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591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(1</w:t>
            </w:r>
            <w:r w:rsidRPr="009259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BA38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636,160</w:t>
            </w:r>
            <w:r w:rsidRPr="0092591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E6D">
              <w:rPr>
                <w:rFonts w:ascii="Angsana New" w:hAnsi="Angsana New"/>
                <w:b/>
                <w:bCs/>
                <w:sz w:val="28"/>
                <w:szCs w:val="28"/>
              </w:rPr>
              <w:t>1,170,137</w:t>
            </w:r>
          </w:p>
        </w:tc>
        <w:tc>
          <w:tcPr>
            <w:tcW w:w="131" w:type="pct"/>
          </w:tcPr>
          <w:p w:rsidR="00925912" w:rsidRPr="007D5AD2" w:rsidRDefault="00925912" w:rsidP="0092591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925912" w:rsidRPr="008B4E6D" w:rsidRDefault="00925912" w:rsidP="00925912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E6D">
              <w:rPr>
                <w:rFonts w:ascii="Angsana New" w:hAnsi="Angsana New"/>
                <w:b/>
                <w:bCs/>
                <w:sz w:val="28"/>
                <w:szCs w:val="28"/>
              </w:rPr>
              <w:t>(881,353)</w:t>
            </w:r>
          </w:p>
        </w:tc>
      </w:tr>
    </w:tbl>
    <w:p w:rsidR="006520E1" w:rsidRDefault="006520E1" w:rsidP="008A0BD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lang w:val="en-US"/>
        </w:rPr>
      </w:pPr>
    </w:p>
    <w:p w:rsidR="000A415B" w:rsidRDefault="000A415B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/>
          <w:b/>
          <w:bCs/>
          <w:sz w:val="30"/>
          <w:szCs w:val="30"/>
          <w:cs/>
          <w:lang w:val="en-US"/>
        </w:rPr>
        <w:br w:type="page"/>
      </w:r>
    </w:p>
    <w:p w:rsidR="00553337" w:rsidRDefault="00553337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49494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:rsidR="008679EE" w:rsidRPr="0049494A" w:rsidRDefault="008679EE" w:rsidP="008679EE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FA754D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:rsidR="00402287" w:rsidRPr="00402287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</w:rPr>
      </w:pPr>
    </w:p>
    <w:p w:rsidR="00FA754D" w:rsidRPr="0049494A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9494A">
        <w:rPr>
          <w:rFonts w:asciiTheme="majorBidi" w:hAnsiTheme="majorBidi"/>
          <w:spacing w:val="-6"/>
          <w:sz w:val="30"/>
          <w:szCs w:val="30"/>
        </w:rPr>
        <w:t xml:space="preserve">22 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มีนาคม </w:t>
      </w:r>
      <w:r w:rsidRPr="0049494A">
        <w:rPr>
          <w:rFonts w:asciiTheme="majorBidi" w:hAnsiTheme="majorBidi"/>
          <w:spacing w:val="-6"/>
          <w:sz w:val="30"/>
          <w:szCs w:val="30"/>
        </w:rPr>
        <w:t>2561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ผู้ถือหุ้นมีมติอนุมัติการเปลี่ยนแปลงมูลค่าหุ้นที่ตราไว้จากเดิมมูลค่าห</w:t>
      </w:r>
      <w:r w:rsidR="005B3ECA">
        <w:rPr>
          <w:rFonts w:asciiTheme="majorBidi" w:hAnsiTheme="majorBidi" w:hint="cs"/>
          <w:spacing w:val="-6"/>
          <w:sz w:val="30"/>
          <w:szCs w:val="30"/>
          <w:cs/>
        </w:rPr>
        <w:t xml:space="preserve">ุ้นละ </w:t>
      </w:r>
      <w:r w:rsidR="005B3ECA">
        <w:rPr>
          <w:rFonts w:asciiTheme="majorBidi" w:hAnsiTheme="majorBidi"/>
          <w:spacing w:val="-6"/>
          <w:sz w:val="30"/>
          <w:szCs w:val="30"/>
          <w:lang w:val="en-US"/>
        </w:rPr>
        <w:t>100</w:t>
      </w:r>
      <w:r w:rsidR="005B3ECA"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เป็นมูลค่าหุ้นละ </w:t>
      </w:r>
      <w:r w:rsidR="005B3ECA">
        <w:rPr>
          <w:rFonts w:asciiTheme="majorBidi" w:hAnsiTheme="majorBidi"/>
          <w:spacing w:val="-6"/>
          <w:sz w:val="30"/>
          <w:szCs w:val="30"/>
          <w:lang w:val="en-US"/>
        </w:rPr>
        <w:t>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เป็นผลให้จำนวนหุ้นจดทะเบียนเพิ่มขึ้นเป็น </w:t>
      </w:r>
      <w:r w:rsidR="005B3ECA">
        <w:rPr>
          <w:rFonts w:asciiTheme="majorBidi" w:hAnsiTheme="majorBidi"/>
          <w:spacing w:val="-6"/>
          <w:sz w:val="30"/>
          <w:szCs w:val="30"/>
        </w:rPr>
        <w:t>231,000,000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หุ้น ซึ่งบริษัทได้จดทะเบียนกับกระทรวงพาณิชย์แล้วเมื่อวันที่ </w:t>
      </w:r>
      <w:r w:rsidRPr="0049494A">
        <w:rPr>
          <w:rFonts w:asciiTheme="majorBidi" w:hAnsiTheme="majorBidi"/>
          <w:spacing w:val="-6"/>
          <w:sz w:val="30"/>
          <w:szCs w:val="30"/>
        </w:rPr>
        <w:t>2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เมษายน </w:t>
      </w:r>
      <w:r w:rsidRPr="0049494A">
        <w:rPr>
          <w:rFonts w:asciiTheme="majorBidi" w:hAnsiTheme="majorBidi"/>
          <w:spacing w:val="-6"/>
          <w:sz w:val="30"/>
          <w:szCs w:val="30"/>
        </w:rPr>
        <w:t>2561</w:t>
      </w:r>
    </w:p>
    <w:p w:rsidR="000A415B" w:rsidRDefault="000A415B">
      <w:pPr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</w:p>
    <w:p w:rsidR="00FA754D" w:rsidRPr="00402287" w:rsidRDefault="00FA754D" w:rsidP="000A415B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การออกหุ้นสามัญ</w:t>
      </w:r>
    </w:p>
    <w:p w:rsidR="00402287" w:rsidRPr="00402287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BD209F" w:rsidRPr="00564CD2" w:rsidRDefault="00FA754D" w:rsidP="004F3693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94B31">
        <w:rPr>
          <w:rFonts w:asciiTheme="majorBidi" w:hAnsiTheme="majorBidi" w:hint="cs"/>
          <w:sz w:val="30"/>
          <w:szCs w:val="30"/>
          <w:cs/>
        </w:rPr>
        <w:t>ใน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</w:t>
      </w:r>
      <w:r w:rsidRPr="00952458">
        <w:rPr>
          <w:rFonts w:asciiTheme="majorBidi" w:hAnsiTheme="majorBidi"/>
          <w:sz w:val="30"/>
          <w:szCs w:val="30"/>
        </w:rPr>
        <w:t xml:space="preserve">22 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952458">
        <w:rPr>
          <w:rFonts w:asciiTheme="majorBidi" w:hAnsiTheme="majorBidi"/>
          <w:sz w:val="30"/>
          <w:szCs w:val="30"/>
        </w:rPr>
        <w:t>2561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ผู้ถือหุ้นมีมติอนุมัต</w:t>
      </w:r>
      <w:r w:rsidR="00673112" w:rsidRPr="00952458">
        <w:rPr>
          <w:rFonts w:asciiTheme="majorBidi" w:hAnsiTheme="majorBidi" w:hint="cs"/>
          <w:sz w:val="30"/>
          <w:szCs w:val="30"/>
          <w:cs/>
        </w:rPr>
        <w:t xml:space="preserve">ิการเพิ่มทุนจดทะเบียนจำนวนเงิน </w:t>
      </w:r>
      <w:r w:rsidR="00673112" w:rsidRPr="00952458">
        <w:rPr>
          <w:rFonts w:asciiTheme="majorBidi" w:hAnsiTheme="majorBidi"/>
          <w:sz w:val="30"/>
          <w:szCs w:val="30"/>
          <w:lang w:val="en-US"/>
        </w:rPr>
        <w:t>2</w:t>
      </w:r>
      <w:r w:rsidRPr="00952458">
        <w:rPr>
          <w:rFonts w:asciiTheme="majorBidi" w:hAnsiTheme="majorBidi" w:hint="cs"/>
          <w:sz w:val="30"/>
          <w:szCs w:val="30"/>
        </w:rPr>
        <w:t>,</w:t>
      </w:r>
      <w:r w:rsidR="00E651B6" w:rsidRPr="00952458">
        <w:rPr>
          <w:rFonts w:asciiTheme="majorBidi" w:hAnsiTheme="majorBidi"/>
          <w:sz w:val="30"/>
          <w:szCs w:val="30"/>
        </w:rPr>
        <w:t>77</w:t>
      </w:r>
      <w:r w:rsidRPr="00952458">
        <w:rPr>
          <w:rFonts w:asciiTheme="majorBidi" w:hAnsiTheme="majorBidi"/>
          <w:sz w:val="30"/>
          <w:szCs w:val="30"/>
        </w:rPr>
        <w:t xml:space="preserve">2,750,000 </w:t>
      </w:r>
      <w:r w:rsidRPr="00952458">
        <w:rPr>
          <w:rFonts w:asciiTheme="majorBidi" w:hAnsiTheme="majorBidi" w:hint="cs"/>
          <w:sz w:val="30"/>
          <w:szCs w:val="30"/>
          <w:cs/>
        </w:rPr>
        <w:t>บาท โดยกา</w:t>
      </w:r>
      <w:r w:rsidR="00673112" w:rsidRPr="00952458">
        <w:rPr>
          <w:rFonts w:asciiTheme="majorBidi" w:hAnsiTheme="majorBidi" w:hint="cs"/>
          <w:sz w:val="30"/>
          <w:szCs w:val="30"/>
          <w:cs/>
        </w:rPr>
        <w:t xml:space="preserve">รออกหุ้นใหม่เป็นหุ้นสามัญจำนวน </w:t>
      </w:r>
      <w:r w:rsidR="00673112" w:rsidRPr="00952458">
        <w:rPr>
          <w:rFonts w:asciiTheme="majorBidi" w:hAnsiTheme="majorBidi"/>
          <w:sz w:val="30"/>
          <w:szCs w:val="30"/>
          <w:lang w:val="en-US"/>
        </w:rPr>
        <w:t>2</w:t>
      </w:r>
      <w:r w:rsidRPr="00952458">
        <w:rPr>
          <w:rFonts w:asciiTheme="majorBidi" w:hAnsiTheme="majorBidi" w:hint="cs"/>
          <w:sz w:val="30"/>
          <w:szCs w:val="30"/>
        </w:rPr>
        <w:t>,</w:t>
      </w:r>
      <w:r w:rsidRPr="00952458">
        <w:rPr>
          <w:rFonts w:asciiTheme="majorBidi" w:hAnsiTheme="majorBidi"/>
          <w:sz w:val="30"/>
          <w:szCs w:val="30"/>
        </w:rPr>
        <w:t>7</w:t>
      </w:r>
      <w:r w:rsidR="00E651B6" w:rsidRPr="00952458">
        <w:rPr>
          <w:rFonts w:asciiTheme="majorBidi" w:hAnsiTheme="majorBidi"/>
          <w:sz w:val="30"/>
          <w:szCs w:val="30"/>
        </w:rPr>
        <w:t>7</w:t>
      </w:r>
      <w:r w:rsidRPr="00952458">
        <w:rPr>
          <w:rFonts w:asciiTheme="majorBidi" w:hAnsiTheme="majorBidi"/>
          <w:sz w:val="30"/>
          <w:szCs w:val="30"/>
        </w:rPr>
        <w:t xml:space="preserve">2,750,000 </w:t>
      </w:r>
      <w:r w:rsidR="00673112" w:rsidRPr="00952458">
        <w:rPr>
          <w:rFonts w:asciiTheme="majorBidi" w:hAnsiTheme="majorBidi" w:hint="cs"/>
          <w:sz w:val="30"/>
          <w:szCs w:val="30"/>
          <w:cs/>
        </w:rPr>
        <w:t>หุ้น มูลค่า</w:t>
      </w:r>
      <w:r w:rsidR="00116522" w:rsidRPr="00952458">
        <w:rPr>
          <w:rFonts w:asciiTheme="majorBidi" w:hAnsiTheme="majorBidi"/>
          <w:sz w:val="30"/>
          <w:szCs w:val="30"/>
          <w:cs/>
        </w:rPr>
        <w:br/>
      </w:r>
      <w:r w:rsidR="00673112" w:rsidRPr="00952458">
        <w:rPr>
          <w:rFonts w:asciiTheme="majorBidi" w:hAnsiTheme="majorBidi" w:hint="cs"/>
          <w:sz w:val="30"/>
          <w:szCs w:val="30"/>
          <w:cs/>
        </w:rPr>
        <w:t xml:space="preserve">หุ้นละ </w:t>
      </w:r>
      <w:r w:rsidR="00673112" w:rsidRPr="00952458">
        <w:rPr>
          <w:rFonts w:asciiTheme="majorBidi" w:hAnsiTheme="majorBidi"/>
          <w:sz w:val="30"/>
          <w:szCs w:val="30"/>
          <w:lang w:val="en-US"/>
        </w:rPr>
        <w:t>1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</w:t>
      </w:r>
      <w:r w:rsidRPr="00952458">
        <w:rPr>
          <w:rFonts w:asciiTheme="majorBidi" w:hAnsiTheme="majorBidi"/>
          <w:sz w:val="30"/>
          <w:szCs w:val="30"/>
        </w:rPr>
        <w:t xml:space="preserve"> 2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Pr="00952458">
        <w:rPr>
          <w:rFonts w:asciiTheme="majorBidi" w:hAnsiTheme="majorBidi"/>
          <w:sz w:val="30"/>
          <w:szCs w:val="30"/>
        </w:rPr>
        <w:t>2561</w:t>
      </w:r>
      <w:r w:rsidR="00E651B6" w:rsidRPr="00952458">
        <w:rPr>
          <w:rFonts w:asciiTheme="majorBidi" w:hAnsiTheme="majorBidi"/>
          <w:sz w:val="30"/>
          <w:szCs w:val="30"/>
        </w:rPr>
        <w:t xml:space="preserve"> 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>และบริษัท</w:t>
      </w:r>
      <w:r w:rsidR="0017064E" w:rsidRPr="00952458">
        <w:rPr>
          <w:rFonts w:asciiTheme="majorBidi" w:hAnsiTheme="majorBidi" w:hint="cs"/>
          <w:sz w:val="30"/>
          <w:szCs w:val="30"/>
          <w:cs/>
          <w:lang w:val="en-US"/>
        </w:rPr>
        <w:t>ได้เรียกชำระ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>เงินค่าหุ้นเพิ</w:t>
      </w:r>
      <w:r w:rsidR="00564CD2" w:rsidRPr="00952458">
        <w:rPr>
          <w:rFonts w:asciiTheme="majorBidi" w:hAnsiTheme="majorBidi"/>
          <w:sz w:val="30"/>
          <w:szCs w:val="30"/>
          <w:cs/>
          <w:lang w:val="en-US"/>
        </w:rPr>
        <w:t>่มทุนจากผู้ถือหุ้นเดิมของบริษัท</w:t>
      </w:r>
      <w:r w:rsidR="0017064E" w:rsidRPr="00952458">
        <w:rPr>
          <w:rFonts w:asciiTheme="majorBidi" w:hAnsiTheme="majorBidi" w:hint="cs"/>
          <w:sz w:val="30"/>
          <w:szCs w:val="30"/>
          <w:cs/>
          <w:lang w:val="en-US"/>
        </w:rPr>
        <w:t>แล้วเป็น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 xml:space="preserve">จำนวน </w:t>
      </w:r>
      <w:r w:rsidR="00564CD2" w:rsidRPr="00952458">
        <w:rPr>
          <w:rFonts w:asciiTheme="majorBidi" w:hAnsiTheme="majorBidi"/>
          <w:sz w:val="30"/>
          <w:szCs w:val="30"/>
          <w:lang w:val="en-US"/>
        </w:rPr>
        <w:t>2,266,000,000</w:t>
      </w:r>
      <w:r w:rsidR="00E651B6" w:rsidRPr="0095245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17064E" w:rsidRPr="00952458">
        <w:rPr>
          <w:rFonts w:asciiTheme="majorBidi" w:hAnsiTheme="majorBidi"/>
          <w:sz w:val="30"/>
          <w:szCs w:val="30"/>
          <w:cs/>
          <w:lang w:val="en-US"/>
        </w:rPr>
        <w:t xml:space="preserve">บาท 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564CD2" w:rsidRPr="00952458">
        <w:rPr>
          <w:rFonts w:asciiTheme="majorBidi" w:hAnsiTheme="majorBidi"/>
          <w:sz w:val="30"/>
          <w:szCs w:val="30"/>
          <w:lang w:val="en-US"/>
        </w:rPr>
        <w:t xml:space="preserve">4 </w:t>
      </w:r>
      <w:r w:rsidR="00564CD2" w:rsidRPr="00952458">
        <w:rPr>
          <w:rFonts w:asciiTheme="majorBidi" w:hAnsiTheme="majorBidi" w:hint="cs"/>
          <w:sz w:val="30"/>
          <w:szCs w:val="30"/>
          <w:cs/>
          <w:lang w:val="en-US"/>
        </w:rPr>
        <w:t xml:space="preserve">เมษายน </w:t>
      </w:r>
      <w:r w:rsidR="00564CD2" w:rsidRPr="00952458">
        <w:rPr>
          <w:rFonts w:asciiTheme="majorBidi" w:hAnsiTheme="majorBidi"/>
          <w:sz w:val="30"/>
          <w:szCs w:val="30"/>
          <w:lang w:val="en-US"/>
        </w:rPr>
        <w:t>2561</w:t>
      </w:r>
    </w:p>
    <w:p w:rsidR="004F3693" w:rsidRDefault="004F3693" w:rsidP="004F369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226832" w:rsidRPr="00BF076E" w:rsidRDefault="00226832" w:rsidP="004F3693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/>
        </w:rPr>
      </w:pPr>
      <w:r w:rsidRPr="00BF076E">
        <w:rPr>
          <w:rFonts w:asciiTheme="majorBidi" w:hAnsiTheme="majorBidi"/>
          <w:i/>
          <w:iCs/>
          <w:spacing w:val="-6"/>
          <w:sz w:val="30"/>
          <w:szCs w:val="30"/>
          <w:cs/>
          <w:lang w:val="en-US"/>
        </w:rPr>
        <w:t>การเสนอขายหุ้นใหม่แก่ประชาชนทั่วไปเป็นครั้งแรก</w:t>
      </w:r>
    </w:p>
    <w:p w:rsidR="00226832" w:rsidRPr="00BF076E" w:rsidRDefault="00226832" w:rsidP="004F369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226832" w:rsidRDefault="004B7E36" w:rsidP="00226832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4B7E36">
        <w:rPr>
          <w:rFonts w:asciiTheme="majorBidi" w:hAnsiTheme="majorBidi"/>
          <w:spacing w:val="-6"/>
          <w:sz w:val="30"/>
          <w:szCs w:val="30"/>
          <w:cs/>
          <w:lang w:val="en-US"/>
        </w:rPr>
        <w:t>ในเดือนตุลาคม 2561 บริษัทได้เสนอขายหุ้น</w:t>
      </w:r>
      <w:r w:rsidR="00344BAC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สามัญ</w:t>
      </w:r>
      <w:r w:rsidRPr="004B7E36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แก่ประชาชนทั่วไปเป็นครั้งแรกจำนวน 603.75 ล้านหุ้น (มาจากผู้ถือหุ้นเดิมจำนวน 97.0 ล้านหุ้น และจากหุ้นสามัญที่ออกใหม่จำนวน 506.75 ล้านหุ้น) โดยเสนอขายในราคาหุ้นละ 25 บาท </w:t>
      </w:r>
      <w:r>
        <w:rPr>
          <w:rFonts w:asciiTheme="majorBidi" w:hAnsiTheme="majorBidi"/>
          <w:spacing w:val="-6"/>
          <w:sz w:val="30"/>
          <w:szCs w:val="30"/>
          <w:lang w:val="en-US"/>
        </w:rPr>
        <w:br/>
      </w:r>
      <w:r w:rsidRPr="004B7E36">
        <w:rPr>
          <w:rFonts w:asciiTheme="majorBidi" w:hAnsiTheme="majorBidi"/>
          <w:spacing w:val="-6"/>
          <w:sz w:val="30"/>
          <w:szCs w:val="30"/>
          <w:cs/>
          <w:lang w:val="en-US"/>
        </w:rPr>
        <w:t>(มูลค่าที่ตราไว้ 1 บาท และส่วนเกินมูลค่าหุ้น 24 บาท) บริษัทได้รับเงินจากการขายหุ้น</w:t>
      </w:r>
      <w:r w:rsidR="00D42861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สามัญที่ออก</w:t>
      </w:r>
      <w:r w:rsidRPr="004B7E36">
        <w:rPr>
          <w:rFonts w:asciiTheme="majorBidi" w:hAnsiTheme="majorBidi"/>
          <w:spacing w:val="-6"/>
          <w:sz w:val="30"/>
          <w:szCs w:val="30"/>
          <w:cs/>
          <w:lang w:val="en-US"/>
        </w:rPr>
        <w:t>ใหม่เป็นจำนวนเงินรวม 12</w:t>
      </w:r>
      <w:r w:rsidRPr="004B7E36">
        <w:rPr>
          <w:rFonts w:asciiTheme="majorBidi" w:hAnsiTheme="majorBidi"/>
          <w:spacing w:val="-6"/>
          <w:sz w:val="30"/>
          <w:szCs w:val="30"/>
          <w:lang w:val="en-US"/>
        </w:rPr>
        <w:t>,</w:t>
      </w:r>
      <w:r w:rsidRPr="004B7E36">
        <w:rPr>
          <w:rFonts w:asciiTheme="majorBidi" w:hAnsiTheme="majorBidi"/>
          <w:spacing w:val="-6"/>
          <w:sz w:val="30"/>
          <w:szCs w:val="30"/>
          <w:cs/>
          <w:lang w:val="en-US"/>
        </w:rPr>
        <w:t>668.75 ล้านบาท ทั้งนี้ บริษัทได้จดทะเบียนเพิ่มทุนที่ชำระแล้วกับกระทรวงพาณิชย์เมื่อวันที่ 12 ตุลาคม 2561 และหุ้นของบริษัทเริ่มการซื้อขายในตลาดหลักทรัพย์ในวันที่ 17 ตุลาคม 2561</w:t>
      </w:r>
    </w:p>
    <w:p w:rsidR="004B7E36" w:rsidRPr="00226832" w:rsidRDefault="004B7E36" w:rsidP="00226832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highlight w:val="yellow"/>
          <w:lang w:val="en-US"/>
        </w:rPr>
      </w:pPr>
    </w:p>
    <w:p w:rsidR="00226832" w:rsidRDefault="00C52277" w:rsidP="00226832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/>
        </w:rPr>
      </w:pPr>
      <w:r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/>
        </w:rPr>
        <w:t>การเสนอ</w:t>
      </w:r>
      <w:r>
        <w:rPr>
          <w:rFonts w:asciiTheme="majorBidi" w:hAnsiTheme="majorBidi"/>
          <w:i/>
          <w:iCs/>
          <w:spacing w:val="-6"/>
          <w:sz w:val="30"/>
          <w:szCs w:val="30"/>
          <w:cs/>
          <w:lang w:val="en-US"/>
        </w:rPr>
        <w:t>ขายหุ้น</w:t>
      </w:r>
      <w:r w:rsidRPr="00C52277">
        <w:rPr>
          <w:rFonts w:asciiTheme="majorBidi" w:hAnsiTheme="majorBidi"/>
          <w:i/>
          <w:iCs/>
          <w:spacing w:val="-6"/>
          <w:sz w:val="30"/>
          <w:szCs w:val="30"/>
          <w:cs/>
          <w:lang w:val="en-US"/>
        </w:rPr>
        <w:t>ให้แก่กรรมการ ผู้บริหารและพนักงานของบริษัท</w:t>
      </w:r>
    </w:p>
    <w:p w:rsidR="00C52277" w:rsidRPr="00BF076E" w:rsidRDefault="00C52277" w:rsidP="00226832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226832" w:rsidRDefault="004B7E36" w:rsidP="00BF076E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F0517B">
        <w:rPr>
          <w:rFonts w:asciiTheme="majorBidi" w:hAnsiTheme="majorBidi"/>
          <w:spacing w:val="-6"/>
          <w:sz w:val="30"/>
          <w:szCs w:val="30"/>
          <w:cs/>
          <w:lang w:val="en-US"/>
        </w:rPr>
        <w:t>ในเดือนกันยายน 2561 บริษัทได้เสนอขายหุ้นสามัญเพิ่มทุนให้แก่กรรมการ ผู้บริหารและพนักงานของบริษัทจำนวน</w:t>
      </w:r>
      <w:r w:rsidRPr="00F0517B">
        <w:rPr>
          <w:rFonts w:asciiTheme="majorBidi" w:hAnsiTheme="majorBidi"/>
          <w:spacing w:val="-6"/>
          <w:sz w:val="30"/>
          <w:szCs w:val="30"/>
          <w:lang w:val="en-US"/>
        </w:rPr>
        <w:br/>
      </w:r>
      <w:r w:rsidRPr="00F0517B">
        <w:rPr>
          <w:rFonts w:asciiTheme="majorBidi" w:hAnsiTheme="majorBidi"/>
          <w:spacing w:val="-6"/>
          <w:sz w:val="30"/>
          <w:szCs w:val="30"/>
          <w:cs/>
          <w:lang w:val="en-US"/>
        </w:rPr>
        <w:t>ไม่เกิน 19</w:t>
      </w:r>
      <w:r w:rsidR="00F0517B" w:rsidRPr="00F0517B">
        <w:rPr>
          <w:rFonts w:asciiTheme="majorBidi" w:hAnsiTheme="majorBidi"/>
          <w:spacing w:val="-6"/>
          <w:sz w:val="30"/>
          <w:szCs w:val="30"/>
          <w:lang w:val="en-US"/>
        </w:rPr>
        <w:t>,</w:t>
      </w:r>
      <w:r w:rsidR="001D4F70" w:rsidRPr="00F0517B">
        <w:rPr>
          <w:rFonts w:asciiTheme="majorBidi" w:hAnsiTheme="majorBidi"/>
          <w:spacing w:val="-6"/>
          <w:sz w:val="30"/>
          <w:szCs w:val="30"/>
          <w:lang w:val="en-US"/>
        </w:rPr>
        <w:t>53</w:t>
      </w:r>
      <w:r w:rsidR="00F0517B" w:rsidRPr="00F0517B">
        <w:rPr>
          <w:rFonts w:asciiTheme="majorBidi" w:hAnsiTheme="majorBidi"/>
          <w:spacing w:val="-6"/>
          <w:sz w:val="30"/>
          <w:szCs w:val="30"/>
          <w:lang w:val="en-US"/>
        </w:rPr>
        <w:t>1,200</w:t>
      </w:r>
      <w:r w:rsidR="001D4F70" w:rsidRPr="00F0517B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F0517B">
        <w:rPr>
          <w:rFonts w:asciiTheme="majorBidi" w:hAnsiTheme="majorBidi"/>
          <w:spacing w:val="-6"/>
          <w:sz w:val="30"/>
          <w:szCs w:val="30"/>
          <w:cs/>
          <w:lang w:val="en-US"/>
        </w:rPr>
        <w:t>หุ้น (มูลค่าที่ตราไว้หุ้นละ 1 บาท) ในราคาหุ้นละ 25 บาท</w:t>
      </w:r>
      <w:r w:rsidR="00A23220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A2322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โดยถือเป็นราคายุติธรรมของหุ้นที่ประมาณได้อย่างน่าเชื่อถือ ซึ่ง</w:t>
      </w:r>
      <w:r w:rsidRPr="00F0517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อ้างอิงตามราคาของหุ้นที่บริษัทได้ออกจำหน่ายแก่ประชาชนทั่วไปเป็นครั้งแรก </w:t>
      </w:r>
      <w:r w:rsidR="00226832" w:rsidRPr="00BF076E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สำหรับหุ้นที่เสนอขายต่อกรรมการ ผู้บริหารและพนักงานของบริษัท </w:t>
      </w:r>
      <w:r w:rsidR="00226832" w:rsidRPr="000A415B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ดังกล่าว </w:t>
      </w:r>
      <w:r w:rsidR="005248C8" w:rsidRPr="005248C8">
        <w:rPr>
          <w:rFonts w:asciiTheme="majorBidi" w:hAnsiTheme="majorBidi"/>
          <w:spacing w:val="-6"/>
          <w:sz w:val="30"/>
          <w:szCs w:val="30"/>
          <w:cs/>
          <w:lang w:val="en-US"/>
        </w:rPr>
        <w:t>ไม่อยู่ภายใต้ข้อจำกัดการโอนใด ๆ</w:t>
      </w:r>
    </w:p>
    <w:p w:rsidR="000A415B" w:rsidRDefault="000A415B" w:rsidP="00BF076E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C0237B" w:rsidRDefault="00C0237B" w:rsidP="00BF076E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A47F31" w:rsidRPr="00553337" w:rsidRDefault="00554098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33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A47F31" w:rsidRPr="003334E8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7B4D41" w:rsidRPr="003334E8" w:rsidRDefault="007B4D41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Pr="003334E8">
        <w:rPr>
          <w:rFonts w:asciiTheme="majorBidi" w:hAnsiTheme="majorBidi" w:cstheme="majorBidi"/>
          <w:sz w:val="30"/>
          <w:szCs w:val="30"/>
        </w:rPr>
        <w:t xml:space="preserve">4 </w:t>
      </w:r>
      <w:r w:rsidRPr="003334E8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ED3713" w:rsidRPr="003334E8">
        <w:rPr>
          <w:rFonts w:asciiTheme="majorBidi" w:hAnsiTheme="majorBidi" w:cstheme="majorBidi"/>
          <w:sz w:val="30"/>
          <w:szCs w:val="30"/>
          <w:cs/>
        </w:rPr>
        <w:br/>
      </w:r>
      <w:r w:rsidRPr="003334E8">
        <w:rPr>
          <w:rFonts w:asciiTheme="majorBidi" w:hAnsiTheme="majorBidi" w:cstheme="majorBidi"/>
          <w:sz w:val="30"/>
          <w:szCs w:val="30"/>
          <w:cs/>
        </w:rPr>
        <w:t xml:space="preserve">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การดำเนินงานของแต่ละส่วนงานที่รายงานของกลุ่มบริษัทสรุปมีดังนี้ </w:t>
      </w:r>
    </w:p>
    <w:p w:rsidR="00B659E9" w:rsidRPr="003334E8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3334E8">
        <w:rPr>
          <w:rFonts w:asciiTheme="majorBidi" w:hAnsiTheme="majorBidi"/>
          <w:b w:val="0"/>
          <w:bCs w:val="0"/>
          <w:cs/>
        </w:rPr>
        <w:t>1</w:t>
      </w:r>
      <w:r w:rsidRPr="003334E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3334E8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3334E8">
        <w:rPr>
          <w:rFonts w:asciiTheme="majorBidi" w:hAnsiTheme="majorBidi"/>
          <w:b w:val="0"/>
          <w:bCs w:val="0"/>
          <w:cs/>
        </w:rPr>
        <w:t>2</w:t>
      </w:r>
      <w:r w:rsidRPr="003334E8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3334E8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3334E8">
        <w:rPr>
          <w:rFonts w:asciiTheme="majorBidi" w:hAnsiTheme="majorBidi"/>
          <w:b w:val="0"/>
          <w:bCs w:val="0"/>
          <w:cs/>
        </w:rPr>
        <w:t xml:space="preserve"> 3 </w:t>
      </w:r>
      <w:r w:rsidR="009D0E2A" w:rsidRPr="003334E8">
        <w:rPr>
          <w:rFonts w:asciiTheme="majorBidi" w:hAnsiTheme="majorBidi" w:cstheme="majorBidi" w:hint="cs"/>
          <w:b w:val="0"/>
          <w:bCs w:val="0"/>
          <w:cs/>
        </w:rPr>
        <w:t>บริการผลิตสินค้า บรรจุภัณฑ์ และจัดจำหน่าย</w:t>
      </w: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3334E8">
        <w:rPr>
          <w:rFonts w:asciiTheme="majorBidi" w:hAnsiTheme="majorBidi"/>
          <w:b w:val="0"/>
          <w:bCs w:val="0"/>
          <w:cs/>
        </w:rPr>
        <w:t xml:space="preserve">4 </w:t>
      </w:r>
      <w:r w:rsidRPr="003334E8">
        <w:rPr>
          <w:rFonts w:asciiTheme="majorBidi" w:hAnsiTheme="majorBidi" w:cstheme="majorBidi"/>
          <w:b w:val="0"/>
          <w:bCs w:val="0"/>
          <w:cs/>
        </w:rPr>
        <w:t>อื่นๆ</w:t>
      </w:r>
    </w:p>
    <w:p w:rsidR="007B4D41" w:rsidRPr="003334E8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7E71D3" w:rsidRDefault="007B4D41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3334E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334E8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3334E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3334E8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3334E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334E8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3334E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3334E8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8A0BD7" w:rsidRPr="003334E8" w:rsidRDefault="008A0BD7" w:rsidP="00D92ED7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8A0BD7" w:rsidRPr="003334E8" w:rsidSect="00CC6197">
          <w:footerReference w:type="default" r:id="rId13"/>
          <w:pgSz w:w="11907" w:h="16840" w:code="9"/>
          <w:pgMar w:top="691" w:right="1287" w:bottom="576" w:left="1170" w:header="720" w:footer="720" w:gutter="0"/>
          <w:cols w:space="720"/>
          <w:docGrid w:linePitch="326"/>
        </w:sectPr>
      </w:pPr>
    </w:p>
    <w:p w:rsidR="00AB7A6F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F11B07" w:rsidRPr="00F11B07" w:rsidRDefault="00F11B07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5194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1"/>
        <w:gridCol w:w="688"/>
        <w:gridCol w:w="182"/>
        <w:gridCol w:w="712"/>
        <w:gridCol w:w="185"/>
        <w:gridCol w:w="688"/>
        <w:gridCol w:w="182"/>
        <w:gridCol w:w="706"/>
        <w:gridCol w:w="182"/>
        <w:gridCol w:w="691"/>
        <w:gridCol w:w="182"/>
        <w:gridCol w:w="703"/>
        <w:gridCol w:w="182"/>
        <w:gridCol w:w="679"/>
        <w:gridCol w:w="182"/>
        <w:gridCol w:w="703"/>
        <w:gridCol w:w="182"/>
        <w:gridCol w:w="697"/>
        <w:gridCol w:w="185"/>
        <w:gridCol w:w="688"/>
        <w:gridCol w:w="182"/>
        <w:gridCol w:w="694"/>
        <w:gridCol w:w="182"/>
        <w:gridCol w:w="679"/>
        <w:gridCol w:w="185"/>
        <w:gridCol w:w="691"/>
        <w:gridCol w:w="185"/>
        <w:gridCol w:w="712"/>
      </w:tblGrid>
      <w:tr w:rsidR="005E6F13" w:rsidRPr="00DF37CC" w:rsidTr="008A0B25">
        <w:trPr>
          <w:cantSplit/>
          <w:tblHeader/>
        </w:trPr>
        <w:tc>
          <w:tcPr>
            <w:tcW w:w="950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7" w:type="pct"/>
            <w:gridSpan w:val="3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7" w:type="pct"/>
            <w:gridSpan w:val="3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5" w:type="pct"/>
            <w:gridSpan w:val="3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0" w:type="pct"/>
            <w:gridSpan w:val="3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1" w:type="pct"/>
            <w:gridSpan w:val="3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5E6F13" w:rsidRPr="00DF37CC" w:rsidTr="00A267A6">
        <w:trPr>
          <w:cantSplit/>
          <w:trHeight w:val="189"/>
          <w:tblHeader/>
        </w:trPr>
        <w:tc>
          <w:tcPr>
            <w:tcW w:w="950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0"/>
                <w:rtl/>
                <w:cs/>
              </w:rPr>
              <w:t xml:space="preserve">   </w:t>
            </w:r>
            <w:r w:rsidRPr="00DF37C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0"/>
              </w:rPr>
              <w:t xml:space="preserve">30 </w:t>
            </w:r>
            <w:r w:rsidR="00C16240" w:rsidRPr="00DF37C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230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</w:t>
            </w:r>
            <w:r w:rsidRPr="00DF37CC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62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2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</w:tr>
      <w:tr w:rsidR="005E6F13" w:rsidRPr="00DF37CC" w:rsidTr="008A0B25">
        <w:trPr>
          <w:cantSplit/>
          <w:tblHeader/>
        </w:trPr>
        <w:tc>
          <w:tcPr>
            <w:tcW w:w="950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050" w:type="pct"/>
            <w:gridSpan w:val="27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A12558" w:rsidRPr="00DF37CC" w:rsidTr="00DD1A74">
        <w:trPr>
          <w:cantSplit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30" w:type="pct"/>
            <w:shd w:val="clear" w:color="auto" w:fill="auto"/>
            <w:tcMar>
              <w:left w:w="0" w:type="dxa"/>
            </w:tcMar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4,398,771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A12558" w:rsidRPr="0080078F" w:rsidRDefault="00C13F1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4,675,600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596,540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626,823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855,532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  <w:rtl/>
                <w:cs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812,373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50,532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53,401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5,901,375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6,168,197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shd w:val="clear" w:color="auto" w:fill="auto"/>
          </w:tcPr>
          <w:p w:rsidR="00A12558" w:rsidRPr="0080078F" w:rsidRDefault="00EC5282" w:rsidP="003034E0">
            <w:pPr>
              <w:pStyle w:val="acctfourfigures"/>
              <w:tabs>
                <w:tab w:val="clear" w:pos="765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3034E0">
            <w:pPr>
              <w:pStyle w:val="acctfourfigures"/>
              <w:tabs>
                <w:tab w:val="left" w:pos="544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A12558" w:rsidRPr="0080078F" w:rsidRDefault="00A12558" w:rsidP="003034E0">
            <w:pPr>
              <w:pStyle w:val="acctfourfigures"/>
              <w:tabs>
                <w:tab w:val="clear" w:pos="765"/>
                <w:tab w:val="left" w:pos="231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5,901,375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shd w:val="clear" w:color="auto" w:fill="auto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6,</w:t>
            </w:r>
            <w:r w:rsidR="00027CF2" w:rsidRPr="0080078F">
              <w:rPr>
                <w:rFonts w:asciiTheme="majorBidi" w:hAnsiTheme="majorBidi" w:cstheme="majorBidi"/>
                <w:sz w:val="19"/>
                <w:szCs w:val="19"/>
              </w:rPr>
              <w:t>168,197</w:t>
            </w:r>
          </w:p>
        </w:tc>
      </w:tr>
      <w:tr w:rsidR="00A12558" w:rsidRPr="00DF37CC" w:rsidTr="00DD1A74">
        <w:trPr>
          <w:cantSplit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20,015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2,198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10,266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11,116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1,278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3,694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31,708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44"/>
                <w:tab w:val="decimal" w:pos="641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17,661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44"/>
                <w:tab w:val="decimal" w:pos="641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(31,708)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(17,661)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44"/>
              </w:tabs>
              <w:spacing w:line="240" w:lineRule="auto"/>
              <w:ind w:lef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EC5282" w:rsidP="003034E0">
            <w:pPr>
              <w:pStyle w:val="acctfourfigures"/>
              <w:tabs>
                <w:tab w:val="clear" w:pos="765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3034E0">
            <w:pPr>
              <w:pStyle w:val="acctfourfigures"/>
              <w:tabs>
                <w:tab w:val="left" w:pos="544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3034E0">
            <w:pPr>
              <w:pStyle w:val="acctfourfigures"/>
              <w:tabs>
                <w:tab w:val="clear" w:pos="765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</w:tr>
      <w:tr w:rsidR="00A12558" w:rsidRPr="00DF37CC" w:rsidTr="00DD1A74">
        <w:trPr>
          <w:cantSplit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4,418,786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C13F1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4,677,798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596,689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627,476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865,798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823,489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09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51,810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09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57,095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09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5,933,083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09"/>
                <w:tab w:val="decimal" w:pos="641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6,185,858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09"/>
                <w:tab w:val="decimal" w:pos="641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(31,708)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09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(17,661)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09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5,901,375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09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6,168,197</w:t>
            </w:r>
          </w:p>
        </w:tc>
      </w:tr>
      <w:tr w:rsidR="00A12558" w:rsidRPr="00DF37CC" w:rsidTr="00DD1A74">
        <w:trPr>
          <w:cantSplit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="Angsana New" w:hAnsi="Angsana New"/>
                <w:sz w:val="20"/>
              </w:rPr>
            </w:pP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30" w:type="pct"/>
            <w:shd w:val="clear" w:color="auto" w:fill="auto"/>
            <w:tcMar>
              <w:left w:w="0" w:type="dxa"/>
            </w:tcMar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(212,754)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80078F" w:rsidRDefault="00A12558" w:rsidP="00A12558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(197,333)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</w:tcPr>
          <w:p w:rsidR="00A12558" w:rsidRPr="0080078F" w:rsidRDefault="00EC5282" w:rsidP="009065D0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(18,735)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A12558" w:rsidRPr="0080078F" w:rsidRDefault="00A12558" w:rsidP="00A12558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(16,812)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231" w:type="pct"/>
            <w:shd w:val="clear" w:color="auto" w:fill="auto"/>
          </w:tcPr>
          <w:p w:rsidR="00A12558" w:rsidRPr="0080078F" w:rsidRDefault="00EC5282" w:rsidP="009065D0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(45,777)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80078F" w:rsidRDefault="00A12558" w:rsidP="00A12558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(54,058)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</w:tcPr>
          <w:p w:rsidR="00A12558" w:rsidRPr="0080078F" w:rsidRDefault="00EC5282" w:rsidP="009065D0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(1,833)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80078F" w:rsidRDefault="00027CF2" w:rsidP="00A12558">
            <w:pPr>
              <w:tabs>
                <w:tab w:val="decimal" w:pos="541"/>
              </w:tabs>
              <w:spacing w:line="280" w:lineRule="exact"/>
              <w:ind w:right="-94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(1,394)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shd w:val="clear" w:color="auto" w:fill="auto"/>
          </w:tcPr>
          <w:p w:rsidR="00A12558" w:rsidRPr="0080078F" w:rsidRDefault="00EC5282" w:rsidP="009065D0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(279,099)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  <w:tab w:val="left" w:pos="460"/>
                <w:tab w:val="decimal" w:pos="652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80078F" w:rsidRDefault="00027CF2" w:rsidP="00A12558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(269,597)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  <w:tab w:val="left" w:pos="460"/>
                <w:tab w:val="decimal" w:pos="652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shd w:val="clear" w:color="auto" w:fill="auto"/>
          </w:tcPr>
          <w:p w:rsidR="00A12558" w:rsidRPr="0080078F" w:rsidRDefault="00EC5282" w:rsidP="003034E0">
            <w:pPr>
              <w:pStyle w:val="acctfourfigures"/>
              <w:tabs>
                <w:tab w:val="clear" w:pos="765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A12558" w:rsidRPr="0080078F" w:rsidRDefault="00A12558" w:rsidP="003034E0">
            <w:pPr>
              <w:pStyle w:val="acctfourfigures"/>
              <w:tabs>
                <w:tab w:val="clear" w:pos="765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A12558" w:rsidRPr="0080078F" w:rsidRDefault="00EC5282" w:rsidP="009065D0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(279,099)</w:t>
            </w:r>
          </w:p>
        </w:tc>
        <w:tc>
          <w:tcPr>
            <w:tcW w:w="62" w:type="pct"/>
            <w:shd w:val="clear" w:color="auto" w:fill="auto"/>
            <w:vAlign w:val="center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  <w:tab w:val="left" w:pos="460"/>
                <w:tab w:val="decimal" w:pos="652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80078F" w:rsidRDefault="00A12558" w:rsidP="00027CF2">
            <w:pPr>
              <w:tabs>
                <w:tab w:val="decimal" w:pos="652"/>
              </w:tabs>
              <w:spacing w:line="280" w:lineRule="exact"/>
              <w:ind w:right="-3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027CF2" w:rsidRPr="0080078F">
              <w:rPr>
                <w:rFonts w:asciiTheme="majorBidi" w:hAnsiTheme="majorBidi" w:cstheme="majorBidi"/>
                <w:sz w:val="19"/>
                <w:szCs w:val="19"/>
              </w:rPr>
              <w:t>269,597</w:t>
            </w:r>
            <w:r w:rsidRPr="0080078F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A12558" w:rsidRPr="00DF37CC" w:rsidTr="00DD1A74">
        <w:trPr>
          <w:cantSplit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F37CC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30" w:type="pct"/>
            <w:tcBorders>
              <w:bottom w:val="double" w:sz="4" w:space="0" w:color="auto"/>
            </w:tcBorders>
            <w:shd w:val="clear" w:color="auto" w:fill="auto"/>
            <w:tcMar>
              <w:left w:w="0" w:type="dxa"/>
            </w:tcMar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576,148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12558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551,820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0" w:type="pct"/>
            <w:tcBorders>
              <w:bottom w:val="doub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95,60</w:t>
            </w:r>
            <w:r w:rsidR="009065D0"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161,718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52,165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280,593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15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bottom w:val="double" w:sz="4" w:space="0" w:color="auto"/>
            </w:tcBorders>
            <w:shd w:val="clear" w:color="auto" w:fill="auto"/>
          </w:tcPr>
          <w:p w:rsidR="00A12558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104,606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15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54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38,332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15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</w:tcPr>
          <w:p w:rsidR="00A12558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828,528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15"/>
                <w:tab w:val="decimal" w:pos="652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1,032,463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clear" w:pos="765"/>
                <w:tab w:val="left" w:pos="515"/>
                <w:tab w:val="decimal" w:pos="652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(4,859)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tabs>
                <w:tab w:val="left" w:pos="515"/>
              </w:tabs>
              <w:spacing w:line="240" w:lineRule="auto"/>
              <w:ind w:left="-78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2558" w:rsidRPr="0080078F" w:rsidRDefault="00A12558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2,792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shd w:val="clear" w:color="auto" w:fill="auto"/>
          </w:tcPr>
          <w:p w:rsidR="00A12558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823,669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267A6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65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1,035,255</w:t>
            </w:r>
          </w:p>
        </w:tc>
      </w:tr>
      <w:tr w:rsidR="00A12558" w:rsidRPr="00DF37CC" w:rsidTr="009742E1">
        <w:trPr>
          <w:cantSplit/>
          <w:trHeight w:val="123"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spacing w:line="240" w:lineRule="auto"/>
              <w:ind w:left="112" w:right="74" w:hanging="11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12558" w:rsidRPr="00DF37CC" w:rsidTr="008A0B25">
        <w:trPr>
          <w:cantSplit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37C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80078F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12558" w:rsidRPr="00DF37CC" w:rsidTr="006723D1">
        <w:trPr>
          <w:cantSplit/>
          <w:trHeight w:val="230"/>
        </w:trPr>
        <w:tc>
          <w:tcPr>
            <w:tcW w:w="950" w:type="pct"/>
            <w:shd w:val="clear" w:color="auto" w:fill="auto"/>
          </w:tcPr>
          <w:p w:rsidR="00A12558" w:rsidRPr="00DF37CC" w:rsidRDefault="00A12558" w:rsidP="00A12558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37CC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DF37CC" w:rsidRDefault="00A12558" w:rsidP="00A1255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A12558" w:rsidRPr="0080078F" w:rsidRDefault="00EC528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2,458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A12558" w:rsidRPr="0080078F" w:rsidRDefault="00A12558" w:rsidP="006723D1">
            <w:pPr>
              <w:pStyle w:val="acctfourfigures"/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A12558" w:rsidRPr="0080078F" w:rsidRDefault="00027CF2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2,410</w:t>
            </w:r>
          </w:p>
        </w:tc>
      </w:tr>
      <w:tr w:rsidR="00DF37CC" w:rsidRPr="00DF37CC" w:rsidTr="00DF37CC">
        <w:trPr>
          <w:cantSplit/>
          <w:trHeight w:val="230"/>
        </w:trPr>
        <w:tc>
          <w:tcPr>
            <w:tcW w:w="1180" w:type="pct"/>
            <w:gridSpan w:val="2"/>
            <w:shd w:val="clear" w:color="auto" w:fill="auto"/>
            <w:vAlign w:val="center"/>
          </w:tcPr>
          <w:p w:rsidR="00DF37CC" w:rsidRPr="00DF37CC" w:rsidRDefault="00DF37CC" w:rsidP="00DF37C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DF37CC" w:rsidRPr="0080078F" w:rsidRDefault="00DF37CC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4,552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80078F" w:rsidRDefault="00DF37CC" w:rsidP="006723D1">
            <w:pPr>
              <w:pStyle w:val="acctfourfigures"/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DF37CC" w:rsidRPr="0080078F" w:rsidRDefault="00DF37CC" w:rsidP="003034E0">
            <w:pPr>
              <w:pStyle w:val="acctfourfigures"/>
              <w:tabs>
                <w:tab w:val="clear" w:pos="765"/>
              </w:tabs>
              <w:spacing w:line="240" w:lineRule="auto"/>
              <w:ind w:left="-72" w:right="-21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</w:tr>
      <w:tr w:rsidR="00DF37CC" w:rsidRPr="00DF37CC" w:rsidTr="00DF37CC">
        <w:trPr>
          <w:cantSplit/>
          <w:trHeight w:val="230"/>
        </w:trPr>
        <w:tc>
          <w:tcPr>
            <w:tcW w:w="1479" w:type="pct"/>
            <w:gridSpan w:val="4"/>
            <w:shd w:val="clear" w:color="auto" w:fill="auto"/>
          </w:tcPr>
          <w:p w:rsidR="00DF37CC" w:rsidRPr="00DF37CC" w:rsidRDefault="00DF37CC" w:rsidP="00DF37C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กำไรจากการจำหน่ายและตัดจำหน่ายที่ด</w:t>
            </w: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ิน</w:t>
            </w:r>
            <w:r w:rsidRPr="00DF37CC">
              <w:rPr>
                <w:rFonts w:asciiTheme="majorBidi" w:hAnsiTheme="majorBidi" w:cstheme="majorBidi" w:hint="cs"/>
                <w:sz w:val="20"/>
                <w:rtl/>
                <w:cs/>
                <w:lang w:val="en-US"/>
              </w:rPr>
              <w:t xml:space="preserve"> </w:t>
            </w: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อาคาร และอุปกรณ์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DF37CC" w:rsidRPr="0080078F" w:rsidRDefault="00DF37CC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12,561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80078F" w:rsidRDefault="00DF37CC" w:rsidP="006723D1">
            <w:pPr>
              <w:pStyle w:val="acctfourfigures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DF37CC" w:rsidRPr="0080078F" w:rsidRDefault="00DF37CC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2,722</w:t>
            </w:r>
          </w:p>
        </w:tc>
      </w:tr>
      <w:tr w:rsidR="00371AF3" w:rsidRPr="00DF37CC" w:rsidTr="00371AF3">
        <w:trPr>
          <w:cantSplit/>
          <w:trHeight w:val="230"/>
        </w:trPr>
        <w:tc>
          <w:tcPr>
            <w:tcW w:w="1479" w:type="pct"/>
            <w:gridSpan w:val="4"/>
            <w:shd w:val="clear" w:color="auto" w:fill="auto"/>
            <w:vAlign w:val="center"/>
          </w:tcPr>
          <w:p w:rsidR="00371AF3" w:rsidRPr="00DF37CC" w:rsidRDefault="007F3359" w:rsidP="007F3359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(</w:t>
            </w: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กลับรายการ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="00371AF3"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ขาดทุนจากการด้อยค่าของที่ดิน อาคาร และอุปกรณ์</w:t>
            </w:r>
            <w:r w:rsidR="00371AF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371AF3" w:rsidRPr="00DF37CC" w:rsidRDefault="00371AF3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371AF3" w:rsidRPr="0080078F" w:rsidRDefault="00371AF3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(5,238)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371AF3" w:rsidRPr="0080078F" w:rsidRDefault="00371AF3" w:rsidP="006723D1">
            <w:pPr>
              <w:pStyle w:val="acctfourfigures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371AF3" w:rsidRPr="0080078F" w:rsidRDefault="00371AF3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6,001</w:t>
            </w:r>
          </w:p>
        </w:tc>
      </w:tr>
      <w:tr w:rsidR="009065D0" w:rsidRPr="00DF37CC" w:rsidTr="006723D1">
        <w:trPr>
          <w:cantSplit/>
          <w:trHeight w:val="230"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กำไรจากอัตราแลกเปลี่ยน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71,531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6723D1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743</w:t>
            </w:r>
          </w:p>
        </w:tc>
      </w:tr>
      <w:tr w:rsidR="009065D0" w:rsidRPr="00DF37CC" w:rsidTr="006723D1">
        <w:trPr>
          <w:cantSplit/>
          <w:trHeight w:val="230"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รายได้อื่น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32,037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6723D1">
            <w:pPr>
              <w:pStyle w:val="acctfourfigures"/>
              <w:tabs>
                <w:tab w:val="decimal" w:pos="577"/>
              </w:tabs>
              <w:spacing w:line="240" w:lineRule="auto"/>
              <w:ind w:left="-72" w:right="-79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31,814</w:t>
            </w:r>
          </w:p>
        </w:tc>
      </w:tr>
      <w:tr w:rsidR="009065D0" w:rsidRPr="00DF37CC" w:rsidTr="006723D1">
        <w:trPr>
          <w:cantSplit/>
          <w:trHeight w:val="230"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30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(25,791)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8A2FBC">
            <w:pPr>
              <w:pStyle w:val="acctfourfigures"/>
              <w:spacing w:line="240" w:lineRule="auto"/>
              <w:ind w:left="-79" w:right="-51"/>
              <w:contextualSpacing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(24,688)</w:t>
            </w:r>
          </w:p>
        </w:tc>
      </w:tr>
      <w:tr w:rsidR="009065D0" w:rsidRPr="00DF37CC" w:rsidTr="006723D1">
        <w:trPr>
          <w:cantSplit/>
          <w:trHeight w:val="230"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(128,797)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8A2FBC">
            <w:pPr>
              <w:pStyle w:val="acctfourfigures"/>
              <w:spacing w:line="240" w:lineRule="auto"/>
              <w:ind w:left="-79" w:right="-51"/>
              <w:contextualSpacing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(176,727)</w:t>
            </w:r>
          </w:p>
        </w:tc>
      </w:tr>
      <w:tr w:rsidR="009065D0" w:rsidRPr="00DF37CC" w:rsidTr="006723D1">
        <w:trPr>
          <w:cantSplit/>
          <w:trHeight w:val="230"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กำไรสุทธิจากการดำเนินงานต่อเนื่อง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786,982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A267A6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877,530</w:t>
            </w:r>
          </w:p>
        </w:tc>
      </w:tr>
      <w:tr w:rsidR="009065D0" w:rsidRPr="00DF37CC" w:rsidTr="006723D1">
        <w:trPr>
          <w:cantSplit/>
          <w:trHeight w:val="230"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 xml:space="preserve">บวก </w:t>
            </w: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กำไรสุทธิจากการดำเนินงานที่ยกเลิก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*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6,722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28,057</w:t>
            </w:r>
          </w:p>
        </w:tc>
      </w:tr>
      <w:tr w:rsidR="009065D0" w:rsidRPr="00DF37CC" w:rsidTr="006723D1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หัก</w:t>
            </w:r>
            <w:r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ส่วนของผู้ถือหุ้นที่ไม่มีอำนาจควบคุม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(21,780)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ind w:right="-51"/>
              <w:rPr>
                <w:rFonts w:asciiTheme="majorBidi" w:hAnsiTheme="majorBidi" w:cstheme="majorBidi"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sz w:val="19"/>
                <w:szCs w:val="19"/>
              </w:rPr>
              <w:t>(19,187)</w:t>
            </w:r>
          </w:p>
        </w:tc>
      </w:tr>
      <w:tr w:rsidR="009065D0" w:rsidRPr="00DF37CC" w:rsidTr="006723D1">
        <w:trPr>
          <w:cantSplit/>
          <w:trHeight w:val="295"/>
        </w:trPr>
        <w:tc>
          <w:tcPr>
            <w:tcW w:w="950" w:type="pct"/>
            <w:shd w:val="clear" w:color="auto" w:fill="auto"/>
            <w:vAlign w:val="center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F37CC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DF37CC" w:rsidRDefault="009065D0" w:rsidP="009065D0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771,924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65D0" w:rsidRPr="0080078F" w:rsidRDefault="009065D0" w:rsidP="008A2FBC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886,400</w:t>
            </w:r>
          </w:p>
        </w:tc>
      </w:tr>
    </w:tbl>
    <w:p w:rsidR="005E6F13" w:rsidRPr="003334E8" w:rsidRDefault="005E6F13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</w:p>
    <w:tbl>
      <w:tblPr>
        <w:tblW w:w="5228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5"/>
        <w:gridCol w:w="754"/>
        <w:gridCol w:w="190"/>
        <w:gridCol w:w="722"/>
        <w:gridCol w:w="190"/>
        <w:gridCol w:w="677"/>
        <w:gridCol w:w="190"/>
        <w:gridCol w:w="701"/>
        <w:gridCol w:w="187"/>
        <w:gridCol w:w="701"/>
        <w:gridCol w:w="187"/>
        <w:gridCol w:w="683"/>
        <w:gridCol w:w="187"/>
        <w:gridCol w:w="674"/>
        <w:gridCol w:w="187"/>
        <w:gridCol w:w="707"/>
        <w:gridCol w:w="187"/>
        <w:gridCol w:w="695"/>
        <w:gridCol w:w="193"/>
        <w:gridCol w:w="716"/>
        <w:gridCol w:w="184"/>
        <w:gridCol w:w="680"/>
        <w:gridCol w:w="193"/>
        <w:gridCol w:w="674"/>
        <w:gridCol w:w="193"/>
        <w:gridCol w:w="701"/>
        <w:gridCol w:w="187"/>
        <w:gridCol w:w="713"/>
      </w:tblGrid>
      <w:tr w:rsidR="006F2FFC" w:rsidRPr="00DF37CC" w:rsidTr="006F2FFC">
        <w:trPr>
          <w:cantSplit/>
          <w:tblHeader/>
        </w:trPr>
        <w:tc>
          <w:tcPr>
            <w:tcW w:w="929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sz w:val="20"/>
              </w:rPr>
              <w:t xml:space="preserve"> </w:t>
            </w:r>
            <w:r w:rsidRPr="00DF3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สำหรับงวดเก้าเดือนสิ้นสุดวันที่</w:t>
            </w:r>
          </w:p>
        </w:tc>
        <w:tc>
          <w:tcPr>
            <w:tcW w:w="553" w:type="pct"/>
            <w:gridSpan w:val="3"/>
            <w:shd w:val="clear" w:color="auto" w:fill="auto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1" w:type="pct"/>
            <w:gridSpan w:val="3"/>
            <w:shd w:val="clear" w:color="auto" w:fill="auto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62" w:type="pct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2" w:type="pct"/>
            <w:gridSpan w:val="3"/>
            <w:shd w:val="clear" w:color="auto" w:fill="auto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</w:p>
        </w:tc>
        <w:tc>
          <w:tcPr>
            <w:tcW w:w="62" w:type="pct"/>
            <w:vAlign w:val="bottom"/>
          </w:tcPr>
          <w:p w:rsidR="006F2FFC" w:rsidRPr="00DF37CC" w:rsidRDefault="006F2FFC" w:rsidP="006F2FF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21" w:type="pct"/>
            <w:gridSpan w:val="3"/>
            <w:shd w:val="clear" w:color="auto" w:fill="auto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6F2FFC" w:rsidRPr="00DF37CC" w:rsidRDefault="006F2FFC" w:rsidP="006F2FF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3" w:type="pct"/>
            <w:gridSpan w:val="3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4" w:type="pct"/>
            <w:gridSpan w:val="3"/>
            <w:shd w:val="clear" w:color="auto" w:fill="auto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64" w:type="pct"/>
            <w:vAlign w:val="bottom"/>
          </w:tcPr>
          <w:p w:rsidR="006F2FFC" w:rsidRPr="00DF37CC" w:rsidRDefault="006F2FFC" w:rsidP="006F2FF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6" w:type="pct"/>
            <w:gridSpan w:val="3"/>
            <w:vAlign w:val="bottom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6F2FFC" w:rsidRPr="00DF37CC" w:rsidTr="006F2FFC">
        <w:trPr>
          <w:cantSplit/>
          <w:tblHeader/>
        </w:trPr>
        <w:tc>
          <w:tcPr>
            <w:tcW w:w="929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rtl/>
                <w:cs/>
              </w:rPr>
              <w:t xml:space="preserve">   </w:t>
            </w:r>
            <w:r w:rsidRPr="00DF3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</w:rPr>
              <w:t>3</w:t>
            </w:r>
            <w:r w:rsidRPr="00DF3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lang w:val="en-US"/>
              </w:rPr>
              <w:t xml:space="preserve">0 </w:t>
            </w:r>
            <w:r w:rsidRPr="00DF3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250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3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3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3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2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2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2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4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4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4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pct"/>
            <w:shd w:val="clear" w:color="auto" w:fill="auto"/>
          </w:tcPr>
          <w:p w:rsidR="006F2FFC" w:rsidRPr="00DF37CC" w:rsidRDefault="006F2FFC" w:rsidP="006F2FF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</w:rPr>
              <w:t>2560</w:t>
            </w:r>
          </w:p>
        </w:tc>
      </w:tr>
      <w:tr w:rsidR="006F2FFC" w:rsidRPr="00DF37CC" w:rsidTr="006F2FFC">
        <w:trPr>
          <w:cantSplit/>
          <w:tblHeader/>
        </w:trPr>
        <w:tc>
          <w:tcPr>
            <w:tcW w:w="929" w:type="pct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071" w:type="pct"/>
            <w:gridSpan w:val="27"/>
            <w:shd w:val="clear" w:color="auto" w:fill="auto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2369F6" w:rsidRPr="00DF37CC" w:rsidRDefault="002369F6" w:rsidP="002369F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13,885,310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14,146,269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1,776,696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1,584,109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2,151,633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2,785,426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150,630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146,871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17,964,269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18,662,675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369F6" w:rsidRPr="0080078F" w:rsidRDefault="001B6B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17,964,269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18,662,675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2369F6" w:rsidRPr="00DF37CC" w:rsidRDefault="002369F6" w:rsidP="002369F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26,422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8,979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8007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11,363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653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38,514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30,778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5,695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8,640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81,994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49,050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(81,994)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</w:rPr>
              <w:t>(49,050)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BF2AFB">
            <w:pPr>
              <w:pStyle w:val="acctfourfigures"/>
              <w:tabs>
                <w:tab w:val="clear" w:pos="765"/>
              </w:tabs>
              <w:spacing w:line="240" w:lineRule="auto"/>
              <w:ind w:left="-72" w:right="-24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BF2AFB">
            <w:pPr>
              <w:pStyle w:val="acctfourfigures"/>
              <w:tabs>
                <w:tab w:val="clear" w:pos="765"/>
              </w:tabs>
              <w:spacing w:line="240" w:lineRule="auto"/>
              <w:ind w:left="-72" w:right="-24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0078F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2369F6" w:rsidRPr="00DF37CC" w:rsidRDefault="002369F6" w:rsidP="002369F6">
            <w:pPr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13,911,732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14,155,248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1,788,059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1,584,762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2,190,147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2,816,204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156,325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155,511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18,046,263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18,711,725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(81,994)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(49,050)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1B6B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17,964,269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18,662,675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2369F6" w:rsidRPr="00DF37CC" w:rsidRDefault="002369F6" w:rsidP="002369F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20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2369F6" w:rsidRPr="00EA04E2" w:rsidRDefault="00D560D2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(628,073)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EA04E2" w:rsidRDefault="002369F6" w:rsidP="00EA04E2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(578,057)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2369F6" w:rsidRPr="00EA04E2" w:rsidRDefault="00D560D2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(54,225)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(48,410)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369F6" w:rsidRPr="00EA04E2" w:rsidRDefault="00D560D2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(116,110)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(162,205)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369F6" w:rsidRPr="00EA04E2" w:rsidRDefault="00C72589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(5,542)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(4,128)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2369F6" w:rsidRPr="00EA04E2" w:rsidRDefault="00C72589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(803,950)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(792,800)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2369F6" w:rsidRPr="00EA04E2" w:rsidRDefault="00C72589" w:rsidP="00EA04E2">
            <w:pPr>
              <w:pStyle w:val="acctfourfigures"/>
              <w:tabs>
                <w:tab w:val="clear" w:pos="765"/>
              </w:tabs>
              <w:spacing w:line="240" w:lineRule="auto"/>
              <w:ind w:left="-72" w:right="-35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EA04E2" w:rsidRDefault="002369F6" w:rsidP="00EA04E2">
            <w:pPr>
              <w:pStyle w:val="acctfourfigures"/>
              <w:tabs>
                <w:tab w:val="clear" w:pos="765"/>
              </w:tabs>
              <w:spacing w:line="240" w:lineRule="auto"/>
              <w:ind w:left="-72" w:right="-35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369F6" w:rsidRPr="00EA04E2" w:rsidRDefault="002369F6" w:rsidP="00EA04E2">
            <w:pPr>
              <w:pStyle w:val="acctfourfigures"/>
              <w:tabs>
                <w:tab w:val="clear" w:pos="765"/>
              </w:tabs>
              <w:spacing w:line="240" w:lineRule="auto"/>
              <w:ind w:left="-72" w:right="-35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369F6" w:rsidRPr="00EA04E2" w:rsidRDefault="00C72589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(803,950)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2369F6" w:rsidRPr="00EA04E2" w:rsidRDefault="002369F6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(792,800)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2369F6" w:rsidRPr="00DF37CC" w:rsidRDefault="002369F6" w:rsidP="002369F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5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80078F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1,706,875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2,108,823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326,218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2369F6" w:rsidRPr="0080078F" w:rsidRDefault="002369F6" w:rsidP="002369F6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316,529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D560D2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143,769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2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469,911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255,741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115,012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2,432,603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3,010,275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C72589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(39,561)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69F6" w:rsidRPr="0080078F" w:rsidRDefault="002369F6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35,716</w:t>
            </w:r>
          </w:p>
        </w:tc>
        <w:tc>
          <w:tcPr>
            <w:tcW w:w="64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369F6" w:rsidRPr="0080078F" w:rsidRDefault="00C72589" w:rsidP="00EA04E2">
            <w:pPr>
              <w:tabs>
                <w:tab w:val="decimal" w:pos="644"/>
              </w:tabs>
              <w:spacing w:line="280" w:lineRule="exact"/>
              <w:ind w:left="-67" w:hanging="1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2,393,042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369F6" w:rsidRPr="0080078F" w:rsidRDefault="002369F6" w:rsidP="00EA04E2">
            <w:pPr>
              <w:pStyle w:val="acctfourfigures"/>
              <w:spacing w:line="240" w:lineRule="auto"/>
              <w:ind w:left="-7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2369F6" w:rsidRPr="0080078F" w:rsidRDefault="002369F6" w:rsidP="00EA04E2">
            <w:pPr>
              <w:tabs>
                <w:tab w:val="decimal" w:pos="644"/>
              </w:tabs>
              <w:spacing w:line="280" w:lineRule="exact"/>
              <w:ind w:left="-67" w:hanging="1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0078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3,045,991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5E6F13" w:rsidRPr="00DF37CC" w:rsidRDefault="005E6F13" w:rsidP="001023BC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5E6F13" w:rsidRPr="00DF37CC" w:rsidRDefault="005E6F13" w:rsidP="001023BC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DF37CC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</w:tcPr>
          <w:p w:rsidR="00703D6A" w:rsidRPr="00DF37CC" w:rsidRDefault="00703D6A" w:rsidP="00703D6A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37CC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EA04E2" w:rsidRDefault="006723D1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5,258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703D6A" w:rsidRPr="00EA04E2" w:rsidRDefault="00273F9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7,538</w:t>
            </w:r>
          </w:p>
        </w:tc>
      </w:tr>
      <w:tr w:rsidR="006F2FFC" w:rsidRPr="00DF37CC" w:rsidTr="00BF2AFB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DF37CC">
              <w:rPr>
                <w:rFonts w:asciiTheme="majorBidi" w:hAnsiTheme="majorBidi" w:cstheme="majorBidi"/>
                <w:spacing w:val="-4"/>
                <w:sz w:val="20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EA04E2" w:rsidRDefault="006723D1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26,149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703D6A" w:rsidRPr="00EA04E2" w:rsidRDefault="00703D6A" w:rsidP="00BF2AFB">
            <w:pPr>
              <w:pStyle w:val="acctfourfigures"/>
              <w:tabs>
                <w:tab w:val="clear" w:pos="765"/>
              </w:tabs>
              <w:spacing w:line="240" w:lineRule="auto"/>
              <w:ind w:left="-72" w:right="-24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6F2FFC" w:rsidRPr="00DF37CC" w:rsidTr="006F2FFC">
        <w:trPr>
          <w:cantSplit/>
        </w:trPr>
        <w:tc>
          <w:tcPr>
            <w:tcW w:w="1180" w:type="pct"/>
            <w:gridSpan w:val="2"/>
            <w:shd w:val="clear" w:color="auto" w:fill="auto"/>
          </w:tcPr>
          <w:p w:rsidR="00DF37CC" w:rsidRPr="00DF37CC" w:rsidRDefault="00DF37CC" w:rsidP="00DF37C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pacing w:val="-4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pacing w:val="-4"/>
                <w:sz w:val="20"/>
                <w:cs/>
                <w:lang w:val="en-US" w:bidi="th-TH"/>
              </w:rPr>
              <w:t>กำไรจากการจำหน่ายและตัดจำหน่ายที่ดิ</w:t>
            </w:r>
            <w:r w:rsidRPr="00DF37CC">
              <w:rPr>
                <w:rFonts w:asciiTheme="majorBidi" w:hAnsiTheme="majorBidi" w:cstheme="majorBidi"/>
                <w:spacing w:val="-4"/>
                <w:sz w:val="20"/>
                <w:rtl/>
                <w:cs/>
                <w:lang w:val="en-US" w:bidi="th-TH"/>
              </w:rPr>
              <w:t>น</w:t>
            </w:r>
            <w:r w:rsidRPr="00DF37CC">
              <w:rPr>
                <w:rFonts w:asciiTheme="majorBidi" w:hAnsiTheme="majorBidi" w:cstheme="majorBidi" w:hint="cs"/>
                <w:spacing w:val="-4"/>
                <w:sz w:val="20"/>
                <w:cs/>
                <w:lang w:val="en-US" w:bidi="th-TH"/>
              </w:rPr>
              <w:t xml:space="preserve"> </w:t>
            </w:r>
            <w:r w:rsidRPr="00DF37CC">
              <w:rPr>
                <w:rFonts w:asciiTheme="majorBidi" w:hAnsiTheme="majorBidi" w:cstheme="majorBidi"/>
                <w:spacing w:val="-4"/>
                <w:sz w:val="20"/>
                <w:cs/>
                <w:lang w:val="en-US" w:bidi="th-TH"/>
              </w:rPr>
              <w:t>อาคาร และอุปกรณ์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106,242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59,604</w:t>
            </w:r>
          </w:p>
        </w:tc>
      </w:tr>
      <w:tr w:rsidR="006F2FFC" w:rsidRPr="00DF37CC" w:rsidTr="006F2FFC">
        <w:trPr>
          <w:cantSplit/>
        </w:trPr>
        <w:tc>
          <w:tcPr>
            <w:tcW w:w="1482" w:type="pct"/>
            <w:gridSpan w:val="4"/>
            <w:shd w:val="clear" w:color="auto" w:fill="auto"/>
          </w:tcPr>
          <w:p w:rsidR="00DF37CC" w:rsidRPr="00DF37CC" w:rsidRDefault="00DF37CC" w:rsidP="00DF37C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pacing w:val="-4"/>
                <w:sz w:val="20"/>
                <w:cs/>
                <w:lang w:val="en-US" w:bidi="th-TH"/>
              </w:rPr>
              <w:t>กลับรายการขาดทุนจากการด้อยค่าของอสังหาริมทรัพย์เพื่อการลงทุน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8,314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DF37CC" w:rsidRPr="00EA04E2" w:rsidRDefault="00DF37CC" w:rsidP="00BF2AFB">
            <w:pPr>
              <w:pStyle w:val="acctfourfigures"/>
              <w:tabs>
                <w:tab w:val="clear" w:pos="765"/>
              </w:tabs>
              <w:spacing w:line="240" w:lineRule="auto"/>
              <w:ind w:left="-72" w:right="-24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F2FFC" w:rsidRPr="00DF37CC" w:rsidTr="006F2FFC">
        <w:trPr>
          <w:cantSplit/>
        </w:trPr>
        <w:tc>
          <w:tcPr>
            <w:tcW w:w="1180" w:type="pct"/>
            <w:gridSpan w:val="2"/>
            <w:shd w:val="clear" w:color="auto" w:fill="auto"/>
            <w:vAlign w:val="center"/>
          </w:tcPr>
          <w:p w:rsidR="00DF37CC" w:rsidRPr="00DF37CC" w:rsidRDefault="00DF37CC" w:rsidP="00DF37C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pacing w:val="-4"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pacing w:val="-4"/>
                <w:sz w:val="20"/>
                <w:cs/>
                <w:lang w:val="en-US" w:bidi="th-TH"/>
              </w:rPr>
              <w:t>กลับรายการขาดทุนจากการด้อยค่าของที่ดิน อาคาร และอุปกรณ์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DF37CC" w:rsidRPr="00DF37CC" w:rsidRDefault="00DF37CC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16,651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DF37CC" w:rsidRPr="00EA04E2" w:rsidRDefault="00DF37C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9,814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กำไรจากอัตราแลกเปลี่ยน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EA04E2" w:rsidRDefault="006723D1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79,316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</w:tcPr>
          <w:p w:rsidR="00703D6A" w:rsidRPr="00EA04E2" w:rsidRDefault="00273F9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891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รายได้อื่น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EA04E2" w:rsidRDefault="006723D1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94,665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</w:tcPr>
          <w:p w:rsidR="00703D6A" w:rsidRPr="00EA04E2" w:rsidRDefault="00273F9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125,961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EA04E2" w:rsidRDefault="006C6348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(76,044)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(72,1</w:t>
            </w:r>
            <w:r w:rsidR="00273F9C" w:rsidRPr="00EA04E2">
              <w:rPr>
                <w:rFonts w:asciiTheme="majorBidi" w:hAnsiTheme="majorBidi" w:cstheme="majorBidi"/>
                <w:sz w:val="18"/>
                <w:szCs w:val="18"/>
              </w:rPr>
              <w:t>91</w:t>
            </w:r>
            <w:r w:rsidRPr="00EA04E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703D6A" w:rsidRPr="00DF37CC" w:rsidRDefault="00703D6A" w:rsidP="00703D6A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D6A" w:rsidRPr="00EA04E2" w:rsidRDefault="006C6348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(414,544)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D6A" w:rsidRPr="00EA04E2" w:rsidRDefault="00703D6A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(53</w:t>
            </w:r>
            <w:r w:rsidR="00273F9C" w:rsidRPr="00EA04E2">
              <w:rPr>
                <w:rFonts w:asciiTheme="majorBidi" w:hAnsiTheme="majorBidi" w:cstheme="majorBidi"/>
                <w:sz w:val="18"/>
                <w:szCs w:val="18"/>
              </w:rPr>
              <w:t>8,935</w:t>
            </w:r>
            <w:r w:rsidRPr="00EA04E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กำไรสุทธิ</w:t>
            </w:r>
            <w:r w:rsidR="004D1CFD" w:rsidRPr="00DF37CC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จากการดำเนินงานต่อเนื่อง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C121CB" w:rsidRPr="00DF37CC" w:rsidRDefault="00C121CB" w:rsidP="00C121CB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21CB" w:rsidRPr="00EA04E2" w:rsidRDefault="006C6348" w:rsidP="00EA04E2">
            <w:pPr>
              <w:spacing w:line="280" w:lineRule="exact"/>
              <w:ind w:left="-67" w:hanging="1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2,239,049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C121CB" w:rsidRPr="00EA04E2" w:rsidRDefault="00C121CB" w:rsidP="00EA04E2">
            <w:pPr>
              <w:pStyle w:val="acctfourfigures"/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21CB" w:rsidRPr="00EA04E2" w:rsidRDefault="00C121CB" w:rsidP="00EA04E2">
            <w:pPr>
              <w:tabs>
                <w:tab w:val="decimal" w:pos="644"/>
              </w:tabs>
              <w:spacing w:line="280" w:lineRule="exact"/>
              <w:ind w:left="-67" w:hanging="1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</w:t>
            </w:r>
            <w:r w:rsidR="00273F9C" w:rsidRPr="00EA04E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638,673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 xml:space="preserve">บวก </w:t>
            </w: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กำไร</w:t>
            </w:r>
            <w:r w:rsidR="00C13F18" w:rsidRPr="00DF37CC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สุทธิ</w:t>
            </w: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จากการดำเนินงานที่ยกเลิก</w:t>
            </w:r>
            <w:r w:rsidR="004D1CFD" w:rsidRPr="00DF37C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*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73F9C" w:rsidRPr="00EA04E2" w:rsidRDefault="006C6348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26,552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EA04E2" w:rsidRDefault="00273F9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273F9C" w:rsidRPr="00EA04E2" w:rsidRDefault="00273F9C" w:rsidP="00EA04E2">
            <w:pPr>
              <w:tabs>
                <w:tab w:val="decimal" w:pos="1091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62,285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F37CC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หัก</w:t>
            </w:r>
            <w:r w:rsidRPr="00DF37C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ส่วนของผู้ถือหุ้นที่ไม่มีอำนาจควบคุม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F9C" w:rsidRPr="00EA04E2" w:rsidRDefault="006C6348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(49,286)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EA04E2" w:rsidRDefault="00273F9C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F9C" w:rsidRPr="00EA04E2" w:rsidRDefault="00273F9C" w:rsidP="00EA04E2">
            <w:pPr>
              <w:tabs>
                <w:tab w:val="decimal" w:pos="1091"/>
              </w:tabs>
              <w:spacing w:line="280" w:lineRule="exact"/>
              <w:ind w:right="-35"/>
              <w:rPr>
                <w:rFonts w:asciiTheme="majorBidi" w:hAnsiTheme="majorBidi" w:cstheme="majorBidi"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sz w:val="18"/>
                <w:szCs w:val="18"/>
              </w:rPr>
              <w:t>(80,790)</w:t>
            </w:r>
          </w:p>
        </w:tc>
      </w:tr>
      <w:tr w:rsidR="006F2FFC" w:rsidRPr="00DF37CC" w:rsidTr="006F2FFC">
        <w:trPr>
          <w:cantSplit/>
        </w:trPr>
        <w:tc>
          <w:tcPr>
            <w:tcW w:w="929" w:type="pct"/>
            <w:shd w:val="clear" w:color="auto" w:fill="auto"/>
            <w:vAlign w:val="center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F37C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50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:rsidR="00273F9C" w:rsidRPr="00DF37CC" w:rsidRDefault="00273F9C" w:rsidP="00273F9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3F9C" w:rsidRPr="00EA04E2" w:rsidRDefault="006C6348" w:rsidP="00EA04E2">
            <w:pPr>
              <w:spacing w:line="280" w:lineRule="exact"/>
              <w:ind w:left="-67" w:hanging="1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2,216,315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273F9C" w:rsidRPr="00EA04E2" w:rsidRDefault="00273F9C" w:rsidP="00EA04E2">
            <w:pPr>
              <w:pStyle w:val="acctfourfigures"/>
              <w:spacing w:line="240" w:lineRule="auto"/>
              <w:ind w:left="-67" w:hanging="12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3F9C" w:rsidRPr="00EA04E2" w:rsidRDefault="00273F9C" w:rsidP="00EA04E2">
            <w:pPr>
              <w:spacing w:line="280" w:lineRule="exact"/>
              <w:ind w:left="-67" w:hanging="1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A04E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2,620,168</w:t>
            </w:r>
          </w:p>
        </w:tc>
      </w:tr>
    </w:tbl>
    <w:p w:rsidR="008A0BD7" w:rsidRPr="00DF37CC" w:rsidRDefault="004D1CFD" w:rsidP="00EA4719">
      <w:pPr>
        <w:ind w:left="540"/>
        <w:contextualSpacing/>
        <w:rPr>
          <w:rFonts w:asciiTheme="majorBidi" w:hAnsiTheme="majorBidi"/>
          <w:sz w:val="20"/>
          <w:szCs w:val="20"/>
          <w:lang w:val="en-US"/>
        </w:rPr>
      </w:pPr>
      <w:r w:rsidRPr="00DF37CC">
        <w:rPr>
          <w:rFonts w:asciiTheme="majorBidi" w:hAnsiTheme="majorBidi"/>
          <w:sz w:val="20"/>
          <w:szCs w:val="20"/>
          <w:lang w:val="en-US"/>
        </w:rPr>
        <w:t xml:space="preserve">* </w:t>
      </w:r>
      <w:r w:rsidRPr="00DF37CC">
        <w:rPr>
          <w:rFonts w:asciiTheme="majorBidi" w:hAnsiTheme="majorBidi" w:hint="cs"/>
          <w:sz w:val="20"/>
          <w:szCs w:val="20"/>
          <w:cs/>
          <w:lang w:val="en-US"/>
        </w:rPr>
        <w:t>กำไร</w:t>
      </w:r>
      <w:r w:rsidR="00C13F18" w:rsidRPr="00DF37CC">
        <w:rPr>
          <w:rFonts w:asciiTheme="majorBidi" w:hAnsiTheme="majorBidi" w:hint="cs"/>
          <w:sz w:val="20"/>
          <w:szCs w:val="20"/>
          <w:cs/>
          <w:lang w:val="en-US"/>
        </w:rPr>
        <w:t>สุทธิ</w:t>
      </w:r>
      <w:r w:rsidRPr="00DF37CC">
        <w:rPr>
          <w:rFonts w:asciiTheme="majorBidi" w:hAnsiTheme="majorBidi" w:hint="cs"/>
          <w:sz w:val="20"/>
          <w:szCs w:val="20"/>
          <w:cs/>
          <w:lang w:val="en-US"/>
        </w:rPr>
        <w:t>จา</w:t>
      </w:r>
      <w:r w:rsidR="006E2C8C">
        <w:rPr>
          <w:rFonts w:asciiTheme="majorBidi" w:hAnsiTheme="majorBidi" w:hint="cs"/>
          <w:sz w:val="20"/>
          <w:szCs w:val="20"/>
          <w:cs/>
          <w:lang w:val="en-US"/>
        </w:rPr>
        <w:t>กการดำเนินงานที่ยกเลิกของธุรกิจ</w:t>
      </w:r>
      <w:r w:rsidRPr="00DF37CC">
        <w:rPr>
          <w:rFonts w:asciiTheme="majorBidi" w:hAnsiTheme="majorBidi" w:hint="cs"/>
          <w:sz w:val="20"/>
          <w:szCs w:val="20"/>
          <w:cs/>
          <w:lang w:val="en-US"/>
        </w:rPr>
        <w:t xml:space="preserve">ที่ให้บริการทางด้านสื่อโฆษณาตามหมายเหตุ </w:t>
      </w:r>
      <w:r w:rsidRPr="00DF37CC">
        <w:rPr>
          <w:rFonts w:asciiTheme="majorBidi" w:hAnsiTheme="majorBidi"/>
          <w:sz w:val="20"/>
          <w:szCs w:val="20"/>
          <w:lang w:val="en-US"/>
        </w:rPr>
        <w:t>7</w:t>
      </w:r>
    </w:p>
    <w:p w:rsidR="004D1CFD" w:rsidRPr="004D1CFD" w:rsidRDefault="004D1CFD" w:rsidP="008A0BD7">
      <w:pPr>
        <w:contextualSpacing/>
        <w:rPr>
          <w:rFonts w:asciiTheme="majorBidi" w:hAnsiTheme="majorBidi"/>
          <w:sz w:val="19"/>
          <w:szCs w:val="19"/>
          <w:cs/>
          <w:lang w:val="en-US"/>
        </w:rPr>
      </w:pPr>
    </w:p>
    <w:p w:rsidR="008A0BD7" w:rsidRPr="008A0BD7" w:rsidRDefault="008A0BD7" w:rsidP="008A0BD7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spacing w:val="-6"/>
          <w:sz w:val="30"/>
          <w:szCs w:val="30"/>
          <w:lang w:val="en-US"/>
        </w:rPr>
      </w:pPr>
      <w:r w:rsidRPr="008A0BD7">
        <w:rPr>
          <w:rFonts w:asciiTheme="majorBidi" w:hAnsiTheme="majorBidi"/>
          <w:b/>
          <w:bCs/>
          <w:spacing w:val="-6"/>
          <w:sz w:val="30"/>
          <w:szCs w:val="30"/>
          <w:cs/>
          <w:lang w:val="en-US"/>
        </w:rPr>
        <w:t>ส่วนงานภูมิศาสตร์</w:t>
      </w:r>
    </w:p>
    <w:p w:rsidR="005E6F13" w:rsidRPr="008A0BD7" w:rsidRDefault="008A0BD7" w:rsidP="008A0BD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  <w:sectPr w:rsidR="005E6F13" w:rsidRPr="008A0BD7" w:rsidSect="00081E91">
          <w:headerReference w:type="default" r:id="rId14"/>
          <w:footerReference w:type="default" r:id="rId15"/>
          <w:pgSz w:w="16840" w:h="11907" w:orient="landscape" w:code="9"/>
          <w:pgMar w:top="720" w:right="1152" w:bottom="576" w:left="1296" w:header="720" w:footer="720" w:gutter="0"/>
          <w:cols w:space="720"/>
          <w:docGrid w:linePitch="326"/>
        </w:sectPr>
      </w:pPr>
      <w:r w:rsidRPr="008A0BD7">
        <w:rPr>
          <w:rFonts w:asciiTheme="majorBidi" w:hAnsiTheme="majorBidi"/>
          <w:spacing w:val="-6"/>
          <w:sz w:val="30"/>
          <w:szCs w:val="30"/>
          <w:cs/>
          <w:lang w:val="en-US"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:rsidR="00017888" w:rsidRPr="00553337" w:rsidRDefault="00017888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</w:t>
      </w:r>
      <w:r w:rsidR="00EE5219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ขั้นพื้นฐาน</w:t>
      </w:r>
    </w:p>
    <w:p w:rsidR="00CF4616" w:rsidRPr="00D4243C" w:rsidRDefault="00CF4616" w:rsidP="00CF4616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  <w:lang w:val="en-US"/>
        </w:rPr>
      </w:pPr>
    </w:p>
    <w:p w:rsidR="00976329" w:rsidRPr="003334E8" w:rsidRDefault="00976329" w:rsidP="00CD32E5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กำไรต่อหุ้นขั้นพื้นฐานสำหรับงวดสามเดือน</w:t>
      </w:r>
      <w:r w:rsidR="00C16240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และเก้า</w:t>
      </w:r>
      <w:r w:rsidR="00D21574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เดือน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สิ้นสุดวันที่</w:t>
      </w:r>
      <w:r w:rsidRPr="003334E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</w:t>
      </w:r>
      <w:r w:rsidR="00D21574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30 </w:t>
      </w:r>
      <w:r w:rsidR="00C16240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กันยายน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25</w:t>
      </w:r>
      <w:r w:rsidR="00A70C85"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6</w:t>
      </w:r>
      <w:r w:rsidR="00673260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และ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A7449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25</w:t>
      </w:r>
      <w:r w:rsidR="00673260" w:rsidRPr="00A7449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60</w:t>
      </w:r>
      <w:r w:rsidR="00673260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1964B1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วิธีถัวเฉลี่ยถ่วงน้ำหนัก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แสดงการคำนวณดังนี้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 </w:t>
      </w:r>
    </w:p>
    <w:p w:rsidR="006E7D25" w:rsidRPr="00D4243C" w:rsidRDefault="006E7D25" w:rsidP="00CD32E5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  <w:lang w:val="en-US"/>
        </w:rPr>
      </w:pPr>
    </w:p>
    <w:tbl>
      <w:tblPr>
        <w:tblW w:w="14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530"/>
        <w:gridCol w:w="270"/>
        <w:gridCol w:w="1530"/>
        <w:gridCol w:w="270"/>
        <w:gridCol w:w="1440"/>
        <w:gridCol w:w="236"/>
        <w:gridCol w:w="1564"/>
        <w:gridCol w:w="270"/>
        <w:gridCol w:w="1530"/>
        <w:gridCol w:w="270"/>
        <w:gridCol w:w="1440"/>
      </w:tblGrid>
      <w:tr w:rsidR="00D4243C" w:rsidRPr="003334E8" w:rsidTr="00D4243C">
        <w:trPr>
          <w:trHeight w:val="252"/>
        </w:trPr>
        <w:tc>
          <w:tcPr>
            <w:tcW w:w="4392" w:type="dxa"/>
          </w:tcPr>
          <w:p w:rsidR="00D4243C" w:rsidRPr="003334E8" w:rsidRDefault="00D4243C" w:rsidP="00B27CA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D4243C" w:rsidRPr="003334E8" w:rsidRDefault="00D4243C" w:rsidP="00B27CA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243C" w:rsidRPr="003334E8" w:rsidTr="00D4243C">
        <w:tc>
          <w:tcPr>
            <w:tcW w:w="4392" w:type="dxa"/>
          </w:tcPr>
          <w:p w:rsidR="00D4243C" w:rsidRPr="003334E8" w:rsidRDefault="00D4243C" w:rsidP="00A70C85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040" w:type="dxa"/>
            <w:gridSpan w:val="5"/>
          </w:tcPr>
          <w:p w:rsidR="00D4243C" w:rsidRPr="003334E8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4243C" w:rsidRPr="003334E8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4" w:type="dxa"/>
            <w:gridSpan w:val="5"/>
          </w:tcPr>
          <w:p w:rsidR="00D4243C" w:rsidRP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D4243C" w:rsidRPr="003334E8" w:rsidTr="00D4243C">
        <w:tc>
          <w:tcPr>
            <w:tcW w:w="4392" w:type="dxa"/>
          </w:tcPr>
          <w:p w:rsidR="00D4243C" w:rsidRPr="003334E8" w:rsidRDefault="00D4243C" w:rsidP="00A70C85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D4243C" w:rsidRPr="003334E8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D4243C" w:rsidRPr="003334E8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D4243C" w:rsidRPr="003334E8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243C" w:rsidRDefault="00D4243C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4243C" w:rsidRPr="003334E8" w:rsidTr="00D4243C">
        <w:tc>
          <w:tcPr>
            <w:tcW w:w="4392" w:type="dxa"/>
          </w:tcPr>
          <w:p w:rsidR="00D4243C" w:rsidRPr="003334E8" w:rsidRDefault="00D4243C" w:rsidP="00A70C85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D4243C" w:rsidRPr="001F7930" w:rsidRDefault="00D4243C" w:rsidP="00A70C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D4243C" w:rsidRPr="003334E8" w:rsidTr="008E1334">
        <w:trPr>
          <w:cantSplit/>
        </w:trPr>
        <w:tc>
          <w:tcPr>
            <w:tcW w:w="4392" w:type="dxa"/>
          </w:tcPr>
          <w:p w:rsidR="00D4243C" w:rsidRPr="001964B1" w:rsidRDefault="00D4243C" w:rsidP="001964B1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2263D4" w:rsidP="000852E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765,202</w:t>
            </w:r>
          </w:p>
        </w:tc>
        <w:tc>
          <w:tcPr>
            <w:tcW w:w="270" w:type="dxa"/>
            <w:vAlign w:val="bottom"/>
          </w:tcPr>
          <w:p w:rsidR="00D4243C" w:rsidRPr="003334E8" w:rsidRDefault="00D4243C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2263D4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6,722</w:t>
            </w:r>
          </w:p>
        </w:tc>
        <w:tc>
          <w:tcPr>
            <w:tcW w:w="270" w:type="dxa"/>
            <w:vAlign w:val="bottom"/>
          </w:tcPr>
          <w:p w:rsidR="00D4243C" w:rsidRPr="00CA436D" w:rsidRDefault="00D4243C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2263D4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771,924</w:t>
            </w:r>
          </w:p>
        </w:tc>
        <w:tc>
          <w:tcPr>
            <w:tcW w:w="236" w:type="dxa"/>
            <w:vAlign w:val="bottom"/>
          </w:tcPr>
          <w:p w:rsidR="00D4243C" w:rsidRPr="00CA436D" w:rsidRDefault="00D4243C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:rsidR="00D4243C" w:rsidRPr="003334E8" w:rsidRDefault="002263D4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859,113</w:t>
            </w:r>
          </w:p>
        </w:tc>
        <w:tc>
          <w:tcPr>
            <w:tcW w:w="270" w:type="dxa"/>
          </w:tcPr>
          <w:p w:rsidR="00D4243C" w:rsidRPr="003334E8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4243C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263D4" w:rsidRPr="003334E8" w:rsidRDefault="002263D4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27,287</w:t>
            </w:r>
          </w:p>
        </w:tc>
        <w:tc>
          <w:tcPr>
            <w:tcW w:w="270" w:type="dxa"/>
          </w:tcPr>
          <w:p w:rsidR="00D4243C" w:rsidRPr="003334E8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4243C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263D4" w:rsidRPr="003334E8" w:rsidRDefault="002263D4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886,400</w:t>
            </w:r>
          </w:p>
        </w:tc>
      </w:tr>
      <w:tr w:rsidR="00D4243C" w:rsidRPr="003334E8" w:rsidTr="00D4243C">
        <w:trPr>
          <w:cantSplit/>
        </w:trPr>
        <w:tc>
          <w:tcPr>
            <w:tcW w:w="4392" w:type="dxa"/>
          </w:tcPr>
          <w:p w:rsidR="00D4243C" w:rsidRPr="001F7930" w:rsidRDefault="00D4243C" w:rsidP="001964B1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D4243C" w:rsidRPr="00FC1C29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D4243C" w:rsidRPr="00FC1C29" w:rsidRDefault="00D4243C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4243C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Pr="00FC1C29" w:rsidRDefault="00D4243C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4243C" w:rsidRPr="00FC1C29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D4243C" w:rsidRPr="003334E8" w:rsidRDefault="00D4243C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D4243C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4243C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D4243C" w:rsidRDefault="00D4243C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A436D" w:rsidRPr="003334E8" w:rsidTr="00D4243C">
        <w:trPr>
          <w:cantSplit/>
        </w:trPr>
        <w:tc>
          <w:tcPr>
            <w:tcW w:w="4392" w:type="dxa"/>
          </w:tcPr>
          <w:p w:rsidR="00CA436D" w:rsidRPr="001F7930" w:rsidRDefault="00CA436D" w:rsidP="00C13F1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13F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กรกฎาคม</w:t>
            </w:r>
          </w:p>
        </w:tc>
        <w:tc>
          <w:tcPr>
            <w:tcW w:w="1530" w:type="dxa"/>
          </w:tcPr>
          <w:p w:rsidR="00CA436D" w:rsidRPr="000852E3" w:rsidRDefault="00AE5D56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A436D" w:rsidRPr="000852E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A436D" w:rsidRPr="000852E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A436D" w:rsidRPr="000852E3" w:rsidRDefault="00AE5D56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A436D" w:rsidRPr="000852E3" w:rsidRDefault="00AE5D56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CA436D" w:rsidRPr="003334E8" w:rsidTr="00272865">
        <w:trPr>
          <w:cantSplit/>
        </w:trPr>
        <w:tc>
          <w:tcPr>
            <w:tcW w:w="4392" w:type="dxa"/>
          </w:tcPr>
          <w:p w:rsidR="00CA436D" w:rsidRPr="001F7930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530" w:type="dxa"/>
            <w:vAlign w:val="bottom"/>
          </w:tcPr>
          <w:p w:rsidR="00CA436D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CA436D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A436D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CA436D" w:rsidRPr="003334E8" w:rsidTr="00272865">
        <w:trPr>
          <w:cantSplit/>
        </w:trPr>
        <w:tc>
          <w:tcPr>
            <w:tcW w:w="4392" w:type="dxa"/>
          </w:tcPr>
          <w:p w:rsidR="00CA436D" w:rsidRPr="00B64B69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0852E3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2,266,000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0852E3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2,266,000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0852E3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2,266,000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2,497,000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2,497,000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2,497,000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CA436D" w:rsidRPr="003334E8" w:rsidTr="006C7CC7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36D" w:rsidRPr="003334E8" w:rsidTr="006C7CC7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0.31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0852E3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0.31</w:t>
            </w: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3.72</w:t>
            </w:r>
          </w:p>
        </w:tc>
        <w:tc>
          <w:tcPr>
            <w:tcW w:w="27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0.12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3.84</w:t>
            </w:r>
          </w:p>
        </w:tc>
      </w:tr>
      <w:tr w:rsidR="00CA436D" w:rsidRPr="003334E8" w:rsidTr="00D4243C">
        <w:trPr>
          <w:trHeight w:val="252"/>
        </w:trPr>
        <w:tc>
          <w:tcPr>
            <w:tcW w:w="4392" w:type="dxa"/>
          </w:tcPr>
          <w:p w:rsidR="00CA436D" w:rsidRPr="003334E8" w:rsidRDefault="00CA436D" w:rsidP="00CA436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CA436D" w:rsidRPr="003334E8" w:rsidRDefault="00CA436D" w:rsidP="00CA436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436D" w:rsidRPr="003334E8" w:rsidTr="00D4243C">
        <w:tc>
          <w:tcPr>
            <w:tcW w:w="4392" w:type="dxa"/>
          </w:tcPr>
          <w:p w:rsidR="00CA436D" w:rsidRPr="003334E8" w:rsidRDefault="00CA436D" w:rsidP="00CA436D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040" w:type="dxa"/>
            <w:gridSpan w:val="5"/>
          </w:tcPr>
          <w:p w:rsidR="00CA436D" w:rsidRPr="003334E8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CA436D" w:rsidRPr="003334E8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4" w:type="dxa"/>
            <w:gridSpan w:val="5"/>
          </w:tcPr>
          <w:p w:rsidR="00CA436D" w:rsidRPr="00D4243C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CA436D" w:rsidRPr="003334E8" w:rsidTr="00D4243C">
        <w:tc>
          <w:tcPr>
            <w:tcW w:w="4392" w:type="dxa"/>
          </w:tcPr>
          <w:p w:rsidR="00CA436D" w:rsidRPr="003334E8" w:rsidRDefault="00CA436D" w:rsidP="00CA436D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CA436D" w:rsidRPr="003334E8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A436D" w:rsidRDefault="00CA436D" w:rsidP="00CA4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A436D" w:rsidRPr="003334E8" w:rsidTr="00D4243C">
        <w:tc>
          <w:tcPr>
            <w:tcW w:w="4392" w:type="dxa"/>
          </w:tcPr>
          <w:p w:rsidR="00CA436D" w:rsidRPr="003334E8" w:rsidRDefault="00CA436D" w:rsidP="00CA436D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CA436D" w:rsidRPr="001F7930" w:rsidRDefault="00CA436D" w:rsidP="00CA436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CA436D" w:rsidRPr="003334E8" w:rsidTr="00272865">
        <w:trPr>
          <w:cantSplit/>
        </w:trPr>
        <w:tc>
          <w:tcPr>
            <w:tcW w:w="4392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358,295</w:t>
            </w:r>
          </w:p>
        </w:tc>
        <w:tc>
          <w:tcPr>
            <w:tcW w:w="27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CA436D" w:rsidRPr="003334E8" w:rsidRDefault="00CA436D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358,295</w:t>
            </w:r>
          </w:p>
        </w:tc>
        <w:tc>
          <w:tcPr>
            <w:tcW w:w="236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1,116,832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943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CA436D" w:rsidRPr="00801B11" w:rsidRDefault="00CA436D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1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1,116,832</w:t>
            </w:r>
          </w:p>
        </w:tc>
      </w:tr>
      <w:tr w:rsidR="00CA436D" w:rsidRPr="003334E8" w:rsidTr="00D4243C">
        <w:trPr>
          <w:cantSplit/>
        </w:trPr>
        <w:tc>
          <w:tcPr>
            <w:tcW w:w="4392" w:type="dxa"/>
          </w:tcPr>
          <w:p w:rsidR="00CA436D" w:rsidRPr="001F7930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5D56" w:rsidRPr="003334E8" w:rsidTr="00D4243C">
        <w:trPr>
          <w:cantSplit/>
        </w:trPr>
        <w:tc>
          <w:tcPr>
            <w:tcW w:w="4392" w:type="dxa"/>
          </w:tcPr>
          <w:p w:rsidR="00AE5D56" w:rsidRPr="001F7930" w:rsidRDefault="00AE5D56" w:rsidP="00AE5D56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กรกฎาคม</w:t>
            </w:r>
          </w:p>
        </w:tc>
        <w:tc>
          <w:tcPr>
            <w:tcW w:w="1530" w:type="dxa"/>
          </w:tcPr>
          <w:p w:rsidR="00AE5D56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:rsidR="00AE5D56" w:rsidRPr="00FC1C29" w:rsidRDefault="00AE5D56" w:rsidP="00AE5D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AE5D56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:rsidR="00AE5D56" w:rsidRPr="001964B1" w:rsidRDefault="00AE5D56" w:rsidP="00AE5D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E5D56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:rsidR="00AE5D56" w:rsidRPr="001964B1" w:rsidRDefault="00AE5D56" w:rsidP="00AE5D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AE5D56" w:rsidRPr="001964B1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AE5D56" w:rsidRPr="001964B1" w:rsidRDefault="00AE5D56" w:rsidP="00AE5D5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AE5D56" w:rsidRPr="001964B1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AE5D56" w:rsidRPr="001964B1" w:rsidRDefault="00AE5D56" w:rsidP="00AE5D5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AE5D56" w:rsidRPr="001964B1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AE5D56" w:rsidRPr="003334E8" w:rsidTr="00272865">
        <w:trPr>
          <w:cantSplit/>
        </w:trPr>
        <w:tc>
          <w:tcPr>
            <w:tcW w:w="4392" w:type="dxa"/>
          </w:tcPr>
          <w:p w:rsidR="00AE5D56" w:rsidRPr="001F7930" w:rsidRDefault="00AE5D56" w:rsidP="00AE5D56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530" w:type="dxa"/>
            <w:vAlign w:val="bottom"/>
          </w:tcPr>
          <w:p w:rsidR="00AE5D56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AE5D56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AE5D56" w:rsidRPr="000852E3" w:rsidRDefault="00AE5D56" w:rsidP="00AE5D56">
            <w:pPr>
              <w:pStyle w:val="31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E5D56" w:rsidRPr="008F3432" w:rsidRDefault="00AE5D56" w:rsidP="00AE5D56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CA436D" w:rsidRPr="003334E8" w:rsidTr="00272865">
        <w:trPr>
          <w:cantSplit/>
        </w:trPr>
        <w:tc>
          <w:tcPr>
            <w:tcW w:w="4392" w:type="dxa"/>
          </w:tcPr>
          <w:p w:rsidR="00CA436D" w:rsidRPr="00B64B69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0852E3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2,266,000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0852E3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2,266,000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0852E3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2E3">
              <w:rPr>
                <w:rFonts w:ascii="Angsana New" w:hAnsi="Angsana New"/>
                <w:sz w:val="30"/>
                <w:szCs w:val="30"/>
                <w:lang w:val="en-US"/>
              </w:rPr>
              <w:t>2,266,000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2,497,000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2,497,000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2,497,000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0.14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0.14</w:t>
            </w: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4.83</w:t>
            </w:r>
          </w:p>
        </w:tc>
        <w:tc>
          <w:tcPr>
            <w:tcW w:w="270" w:type="dxa"/>
            <w:tcBorders>
              <w:bottom w:val="nil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4.83</w:t>
            </w:r>
          </w:p>
        </w:tc>
      </w:tr>
    </w:tbl>
    <w:p w:rsidR="00017888" w:rsidRDefault="00017888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D4243C" w:rsidRPr="00083DEC" w:rsidRDefault="00D4243C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  <w:lang w:val="en-US"/>
        </w:rPr>
      </w:pPr>
    </w:p>
    <w:p w:rsidR="00D4243C" w:rsidRDefault="00D4243C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D4243C" w:rsidRDefault="00D4243C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tbl>
      <w:tblPr>
        <w:tblW w:w="14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530"/>
        <w:gridCol w:w="270"/>
        <w:gridCol w:w="1530"/>
        <w:gridCol w:w="270"/>
        <w:gridCol w:w="1440"/>
        <w:gridCol w:w="236"/>
        <w:gridCol w:w="1564"/>
        <w:gridCol w:w="270"/>
        <w:gridCol w:w="1530"/>
        <w:gridCol w:w="270"/>
        <w:gridCol w:w="1440"/>
      </w:tblGrid>
      <w:tr w:rsidR="00D4243C" w:rsidRPr="003334E8" w:rsidTr="00D4243C">
        <w:trPr>
          <w:trHeight w:val="252"/>
        </w:trPr>
        <w:tc>
          <w:tcPr>
            <w:tcW w:w="4392" w:type="dxa"/>
          </w:tcPr>
          <w:p w:rsidR="00D4243C" w:rsidRPr="003334E8" w:rsidRDefault="00D4243C" w:rsidP="00D4243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243C" w:rsidRPr="00D4243C" w:rsidTr="00D4243C">
        <w:tc>
          <w:tcPr>
            <w:tcW w:w="4392" w:type="dxa"/>
          </w:tcPr>
          <w:p w:rsidR="00D4243C" w:rsidRPr="003334E8" w:rsidRDefault="000444C2" w:rsidP="00D4243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="00D4243C"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="00D4243C"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424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D424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040" w:type="dxa"/>
            <w:gridSpan w:val="5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4" w:type="dxa"/>
            <w:gridSpan w:val="5"/>
          </w:tcPr>
          <w:p w:rsidR="00D4243C" w:rsidRP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D4243C" w:rsidTr="00D4243C">
        <w:tc>
          <w:tcPr>
            <w:tcW w:w="4392" w:type="dxa"/>
          </w:tcPr>
          <w:p w:rsidR="00D4243C" w:rsidRPr="003334E8" w:rsidRDefault="00D4243C" w:rsidP="00D4243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4243C" w:rsidRPr="001F7930" w:rsidTr="00D4243C">
        <w:tc>
          <w:tcPr>
            <w:tcW w:w="4392" w:type="dxa"/>
          </w:tcPr>
          <w:p w:rsidR="00D4243C" w:rsidRPr="003334E8" w:rsidRDefault="00D4243C" w:rsidP="00D4243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D4243C" w:rsidRPr="001F7930" w:rsidRDefault="00D4243C" w:rsidP="00D4243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D4243C" w:rsidRPr="003334E8" w:rsidTr="008E1334">
        <w:trPr>
          <w:cantSplit/>
        </w:trPr>
        <w:tc>
          <w:tcPr>
            <w:tcW w:w="4392" w:type="dxa"/>
          </w:tcPr>
          <w:p w:rsidR="00D4243C" w:rsidRPr="001964B1" w:rsidRDefault="00D4243C" w:rsidP="00D4243C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0852E3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2,191,702</w:t>
            </w:r>
          </w:p>
        </w:tc>
        <w:tc>
          <w:tcPr>
            <w:tcW w:w="270" w:type="dxa"/>
            <w:vAlign w:val="bottom"/>
          </w:tcPr>
          <w:p w:rsidR="00D4243C" w:rsidRPr="003334E8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0852E3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24,613</w:t>
            </w:r>
          </w:p>
        </w:tc>
        <w:tc>
          <w:tcPr>
            <w:tcW w:w="270" w:type="dxa"/>
            <w:vAlign w:val="bottom"/>
          </w:tcPr>
          <w:p w:rsidR="00D4243C" w:rsidRPr="00CA436D" w:rsidRDefault="00D4243C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0852E3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2,216,315</w:t>
            </w:r>
          </w:p>
        </w:tc>
        <w:tc>
          <w:tcPr>
            <w:tcW w:w="236" w:type="dxa"/>
            <w:vAlign w:val="bottom"/>
          </w:tcPr>
          <w:p w:rsidR="00D4243C" w:rsidRPr="00CA436D" w:rsidRDefault="00D4243C" w:rsidP="00CA436D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:rsidR="00D4243C" w:rsidRPr="003334E8" w:rsidRDefault="000852E3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2,554,329</w:t>
            </w:r>
          </w:p>
        </w:tc>
        <w:tc>
          <w:tcPr>
            <w:tcW w:w="270" w:type="dxa"/>
          </w:tcPr>
          <w:p w:rsidR="00D4243C" w:rsidRPr="003334E8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4243C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852E3" w:rsidRPr="003334E8" w:rsidRDefault="000852E3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65,839</w:t>
            </w:r>
          </w:p>
        </w:tc>
        <w:tc>
          <w:tcPr>
            <w:tcW w:w="270" w:type="dxa"/>
          </w:tcPr>
          <w:p w:rsidR="00D4243C" w:rsidRPr="003334E8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4243C" w:rsidRDefault="00D4243C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852E3" w:rsidRPr="003334E8" w:rsidRDefault="000852E3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2,620,168</w:t>
            </w:r>
          </w:p>
        </w:tc>
      </w:tr>
      <w:tr w:rsidR="00D4243C" w:rsidTr="00D4243C">
        <w:trPr>
          <w:cantSplit/>
        </w:trPr>
        <w:tc>
          <w:tcPr>
            <w:tcW w:w="4392" w:type="dxa"/>
          </w:tcPr>
          <w:p w:rsidR="00D4243C" w:rsidRPr="001F7930" w:rsidRDefault="00D4243C" w:rsidP="00D4243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D4243C" w:rsidRPr="003334E8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A436D" w:rsidRPr="001964B1" w:rsidTr="00D4243C">
        <w:trPr>
          <w:cantSplit/>
        </w:trPr>
        <w:tc>
          <w:tcPr>
            <w:tcW w:w="4392" w:type="dxa"/>
          </w:tcPr>
          <w:p w:rsidR="00CA436D" w:rsidRPr="001F7930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53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36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CA436D" w:rsidRPr="008F3432" w:rsidTr="00272865">
        <w:trPr>
          <w:cantSplit/>
        </w:trPr>
        <w:tc>
          <w:tcPr>
            <w:tcW w:w="4392" w:type="dxa"/>
          </w:tcPr>
          <w:p w:rsidR="00CA436D" w:rsidRPr="001F7930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53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CA436D" w:rsidRPr="008F3432" w:rsidTr="00272865">
        <w:trPr>
          <w:cantSplit/>
        </w:trPr>
        <w:tc>
          <w:tcPr>
            <w:tcW w:w="4392" w:type="dxa"/>
          </w:tcPr>
          <w:p w:rsidR="00CA436D" w:rsidRPr="00B64B69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1,494,066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1,494,066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1,494,066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436D" w:rsidRPr="008F3432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1,725,066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1,725,066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1,725,066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1.27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</w:t>
            </w: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1.28</w:t>
            </w: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11.06</w:t>
            </w:r>
          </w:p>
        </w:tc>
        <w:tc>
          <w:tcPr>
            <w:tcW w:w="270" w:type="dxa"/>
            <w:tcBorders>
              <w:bottom w:val="nil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</w:t>
            </w:r>
            <w:r w:rsidR="00C13F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11.34</w:t>
            </w:r>
          </w:p>
        </w:tc>
      </w:tr>
    </w:tbl>
    <w:p w:rsidR="00D4243C" w:rsidRDefault="00D4243C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  <w:lang w:val="en-US"/>
        </w:rPr>
      </w:pPr>
    </w:p>
    <w:p w:rsidR="00D4243C" w:rsidRDefault="00D4243C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  <w:lang w:val="en-US"/>
        </w:rPr>
      </w:pPr>
    </w:p>
    <w:p w:rsidR="00D4243C" w:rsidRDefault="00D4243C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  <w:lang w:val="en-US"/>
        </w:rPr>
      </w:pPr>
    </w:p>
    <w:p w:rsidR="00D4243C" w:rsidRDefault="00D4243C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  <w:lang w:val="en-US"/>
        </w:rPr>
      </w:pPr>
    </w:p>
    <w:tbl>
      <w:tblPr>
        <w:tblW w:w="14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530"/>
        <w:gridCol w:w="270"/>
        <w:gridCol w:w="1530"/>
        <w:gridCol w:w="270"/>
        <w:gridCol w:w="1440"/>
        <w:gridCol w:w="236"/>
        <w:gridCol w:w="1564"/>
        <w:gridCol w:w="270"/>
        <w:gridCol w:w="1530"/>
        <w:gridCol w:w="270"/>
        <w:gridCol w:w="1440"/>
      </w:tblGrid>
      <w:tr w:rsidR="00D4243C" w:rsidRPr="003334E8" w:rsidTr="00D4243C">
        <w:trPr>
          <w:trHeight w:val="252"/>
        </w:trPr>
        <w:tc>
          <w:tcPr>
            <w:tcW w:w="4392" w:type="dxa"/>
          </w:tcPr>
          <w:p w:rsidR="00D4243C" w:rsidRPr="003334E8" w:rsidRDefault="00D4243C" w:rsidP="00D4243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4243C" w:rsidRPr="00D4243C" w:rsidTr="00D4243C">
        <w:tc>
          <w:tcPr>
            <w:tcW w:w="4392" w:type="dxa"/>
          </w:tcPr>
          <w:p w:rsidR="00D4243C" w:rsidRPr="003334E8" w:rsidRDefault="000444C2" w:rsidP="00D4243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="00D4243C"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="00D4243C"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424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D424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040" w:type="dxa"/>
            <w:gridSpan w:val="5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4" w:type="dxa"/>
            <w:gridSpan w:val="5"/>
          </w:tcPr>
          <w:p w:rsidR="00D4243C" w:rsidRP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D4243C" w:rsidTr="00D4243C">
        <w:tc>
          <w:tcPr>
            <w:tcW w:w="4392" w:type="dxa"/>
          </w:tcPr>
          <w:p w:rsidR="00D4243C" w:rsidRPr="003334E8" w:rsidRDefault="00D4243C" w:rsidP="00D4243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D4243C" w:rsidRPr="003334E8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6A72">
              <w:rPr>
                <w:rFonts w:ascii="Angsana New" w:hAnsi="Angsana New"/>
                <w:b/>
                <w:sz w:val="30"/>
                <w:szCs w:val="30"/>
                <w:cs/>
              </w:rPr>
              <w:t>การดำเนิน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4243C" w:rsidRDefault="00D4243C" w:rsidP="00D42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4243C" w:rsidRPr="001F7930" w:rsidTr="00D4243C">
        <w:tc>
          <w:tcPr>
            <w:tcW w:w="4392" w:type="dxa"/>
          </w:tcPr>
          <w:p w:rsidR="00D4243C" w:rsidRPr="003334E8" w:rsidRDefault="00D4243C" w:rsidP="00D4243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350" w:type="dxa"/>
            <w:gridSpan w:val="11"/>
          </w:tcPr>
          <w:p w:rsidR="00D4243C" w:rsidRPr="001F7930" w:rsidRDefault="00D4243C" w:rsidP="00D4243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D4243C" w:rsidRPr="003334E8" w:rsidTr="008E1334">
        <w:trPr>
          <w:cantSplit/>
        </w:trPr>
        <w:tc>
          <w:tcPr>
            <w:tcW w:w="4392" w:type="dxa"/>
          </w:tcPr>
          <w:p w:rsidR="00D4243C" w:rsidRPr="001964B1" w:rsidRDefault="00D4243C" w:rsidP="00D4243C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0852E3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3,424,914</w:t>
            </w:r>
          </w:p>
        </w:tc>
        <w:tc>
          <w:tcPr>
            <w:tcW w:w="270" w:type="dxa"/>
            <w:vAlign w:val="bottom"/>
          </w:tcPr>
          <w:p w:rsidR="00D4243C" w:rsidRPr="003334E8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CA436D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D4243C" w:rsidRPr="003334E8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D4243C" w:rsidRPr="003334E8" w:rsidRDefault="00CA436D" w:rsidP="00801B11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3,424,914</w:t>
            </w:r>
          </w:p>
        </w:tc>
        <w:tc>
          <w:tcPr>
            <w:tcW w:w="236" w:type="dxa"/>
            <w:vAlign w:val="bottom"/>
          </w:tcPr>
          <w:p w:rsidR="00D4243C" w:rsidRPr="00801B11" w:rsidRDefault="00D4243C" w:rsidP="00801B11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:rsidR="00D4243C" w:rsidRPr="003334E8" w:rsidRDefault="000852E3" w:rsidP="00801B11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2,406,651</w:t>
            </w:r>
          </w:p>
        </w:tc>
        <w:tc>
          <w:tcPr>
            <w:tcW w:w="270" w:type="dxa"/>
          </w:tcPr>
          <w:p w:rsidR="00D4243C" w:rsidRPr="003334E8" w:rsidRDefault="00D4243C" w:rsidP="00D4243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801B11" w:rsidRPr="003334E8" w:rsidRDefault="00801B11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4243C" w:rsidRPr="003334E8" w:rsidRDefault="00D4243C" w:rsidP="00D4243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A436D" w:rsidRPr="003334E8" w:rsidRDefault="00CA436D" w:rsidP="00C93622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2,406,651</w:t>
            </w:r>
          </w:p>
        </w:tc>
      </w:tr>
      <w:tr w:rsidR="00D4243C" w:rsidTr="00D4243C">
        <w:trPr>
          <w:cantSplit/>
        </w:trPr>
        <w:tc>
          <w:tcPr>
            <w:tcW w:w="4392" w:type="dxa"/>
          </w:tcPr>
          <w:p w:rsidR="00D4243C" w:rsidRPr="001F7930" w:rsidRDefault="00D4243C" w:rsidP="00D4243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4243C" w:rsidRPr="00FC1C29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D4243C" w:rsidRPr="003334E8" w:rsidRDefault="00D4243C" w:rsidP="00D4243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D4243C" w:rsidRDefault="00D4243C" w:rsidP="00D4243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A436D" w:rsidRPr="001964B1" w:rsidTr="00D4243C">
        <w:trPr>
          <w:cantSplit/>
        </w:trPr>
        <w:tc>
          <w:tcPr>
            <w:tcW w:w="4392" w:type="dxa"/>
          </w:tcPr>
          <w:p w:rsidR="00CA436D" w:rsidRPr="001F7930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53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36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7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A436D" w:rsidRPr="001964B1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CA436D" w:rsidRPr="008F3432" w:rsidTr="00272865">
        <w:trPr>
          <w:cantSplit/>
        </w:trPr>
        <w:tc>
          <w:tcPr>
            <w:tcW w:w="4392" w:type="dxa"/>
          </w:tcPr>
          <w:p w:rsidR="00CA436D" w:rsidRPr="001F7930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53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CA436D" w:rsidRPr="008F3432" w:rsidTr="00272865">
        <w:trPr>
          <w:cantSplit/>
        </w:trPr>
        <w:tc>
          <w:tcPr>
            <w:tcW w:w="4392" w:type="dxa"/>
          </w:tcPr>
          <w:p w:rsidR="00CA436D" w:rsidRPr="00B64B69" w:rsidRDefault="00CA436D" w:rsidP="00CA436D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1,494,066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1,494,066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436D">
              <w:rPr>
                <w:rFonts w:ascii="Angsana New" w:hAnsi="Angsana New"/>
                <w:sz w:val="30"/>
                <w:szCs w:val="30"/>
                <w:lang w:val="en-US"/>
              </w:rPr>
              <w:t>1,494,066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436D" w:rsidRPr="008F3432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1,725,066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1,725,066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1,725,066</w:t>
            </w:r>
          </w:p>
        </w:tc>
        <w:tc>
          <w:tcPr>
            <w:tcW w:w="236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70" w:type="dxa"/>
          </w:tcPr>
          <w:p w:rsidR="00CA436D" w:rsidRPr="008F3432" w:rsidRDefault="00CA436D" w:rsidP="00CA436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4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FC1C29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36D" w:rsidRPr="003334E8" w:rsidTr="008E1334">
        <w:trPr>
          <w:cantSplit/>
        </w:trPr>
        <w:tc>
          <w:tcPr>
            <w:tcW w:w="4392" w:type="dxa"/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1.99</w:t>
            </w:r>
          </w:p>
        </w:tc>
        <w:tc>
          <w:tcPr>
            <w:tcW w:w="27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1.99</w:t>
            </w:r>
          </w:p>
        </w:tc>
        <w:tc>
          <w:tcPr>
            <w:tcW w:w="236" w:type="dxa"/>
          </w:tcPr>
          <w:p w:rsidR="00CA436D" w:rsidRPr="00CA436D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10.42</w:t>
            </w:r>
          </w:p>
        </w:tc>
        <w:tc>
          <w:tcPr>
            <w:tcW w:w="270" w:type="dxa"/>
            <w:tcBorders>
              <w:bottom w:val="nil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A436D" w:rsidRPr="003334E8" w:rsidRDefault="00CA436D" w:rsidP="00801B11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A436D" w:rsidRPr="003334E8" w:rsidRDefault="00CA436D" w:rsidP="00CA436D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10.42</w:t>
            </w:r>
          </w:p>
        </w:tc>
      </w:tr>
    </w:tbl>
    <w:p w:rsidR="000444C2" w:rsidRDefault="000444C2" w:rsidP="00CE14B3">
      <w:pPr>
        <w:ind w:left="540" w:right="-45"/>
        <w:jc w:val="thaiDistribute"/>
        <w:rPr>
          <w:rFonts w:asciiTheme="majorBidi" w:hAnsiTheme="majorBidi" w:cstheme="majorBidi"/>
          <w:szCs w:val="30"/>
        </w:rPr>
      </w:pPr>
    </w:p>
    <w:p w:rsidR="00730A95" w:rsidRDefault="00CE14B3" w:rsidP="000444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C3444">
        <w:rPr>
          <w:rFonts w:asciiTheme="majorBidi" w:hAnsiTheme="majorBidi" w:cstheme="majorBidi" w:hint="cs"/>
          <w:szCs w:val="30"/>
          <w:cs/>
        </w:rPr>
        <w:t>เ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มื่อวันที่</w:t>
      </w:r>
      <w:r w:rsidR="000C34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444">
        <w:rPr>
          <w:rFonts w:asciiTheme="majorBidi" w:hAnsiTheme="majorBidi" w:cstheme="majorBidi"/>
          <w:sz w:val="30"/>
          <w:szCs w:val="30"/>
        </w:rPr>
        <w:t xml:space="preserve">2 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1C3444">
        <w:rPr>
          <w:rFonts w:asciiTheme="majorBidi" w:hAnsiTheme="majorBidi" w:cstheme="majorBidi"/>
          <w:sz w:val="30"/>
          <w:szCs w:val="30"/>
        </w:rPr>
        <w:t xml:space="preserve">2561 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มูลค่าหุ้นที่ตราไว้ของหุ้นของบริษัท (ดูหมายเหตุ </w:t>
      </w:r>
      <w:r w:rsidR="00801B11">
        <w:rPr>
          <w:rFonts w:asciiTheme="majorBidi" w:hAnsiTheme="majorBidi" w:cstheme="majorBidi"/>
          <w:sz w:val="30"/>
          <w:szCs w:val="30"/>
        </w:rPr>
        <w:t>12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) การ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มูลค่านี้มีผลทำให้จำนวนหุ้นสามัญถัวเฉลี่ยถ่วงเฉลี่ยถ่วงน้ำหนักที่ใช้ในการคำนวณกำไรต่อหุ้นขั้นพื้นฐานสำหรับ</w:t>
      </w:r>
      <w:r w:rsidRPr="001C3444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C16240">
        <w:rPr>
          <w:rFonts w:asciiTheme="majorBidi" w:hAnsiTheme="majorBidi" w:cstheme="majorBidi" w:hint="cs"/>
          <w:sz w:val="30"/>
          <w:szCs w:val="30"/>
          <w:cs/>
        </w:rPr>
        <w:t>และเก้า</w:t>
      </w:r>
      <w:r w:rsidR="0067398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1C344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1C3444">
        <w:rPr>
          <w:rFonts w:asciiTheme="majorBidi" w:hAnsiTheme="majorBidi" w:cstheme="majorBidi"/>
          <w:sz w:val="30"/>
          <w:szCs w:val="30"/>
        </w:rPr>
        <w:t xml:space="preserve"> </w:t>
      </w:r>
      <w:r w:rsidR="0067398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1624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444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:rsidR="006520E1" w:rsidRDefault="006520E1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6520E1" w:rsidSect="000444C2">
          <w:footerReference w:type="default" r:id="rId16"/>
          <w:pgSz w:w="16834" w:h="11909" w:orient="landscape" w:code="9"/>
          <w:pgMar w:top="1152" w:right="994" w:bottom="1199" w:left="576" w:header="720" w:footer="720" w:gutter="0"/>
          <w:cols w:space="737"/>
          <w:docGrid w:linePitch="360"/>
        </w:sectPr>
      </w:pPr>
    </w:p>
    <w:p w:rsidR="00927FFE" w:rsidRPr="003334E8" w:rsidRDefault="00927FFE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:rsidR="00927FFE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:rsidR="00027A5B" w:rsidRPr="00FC1C29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C1C2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A74492" w:rsidRPr="00FC1C29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</w:p>
    <w:p w:rsidR="00027A5B" w:rsidRPr="00FC1C29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AE0CB1" w:rsidRDefault="00AE0CB1" w:rsidP="00AE0CB1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C1C29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FC1C29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="00093F67" w:rsidRPr="00FC1C29">
        <w:rPr>
          <w:rFonts w:asciiTheme="majorBidi" w:hAnsiTheme="majorBidi" w:cstheme="majorBidi"/>
          <w:sz w:val="30"/>
          <w:szCs w:val="30"/>
          <w:lang w:val="en-US"/>
        </w:rPr>
        <w:t xml:space="preserve"> 15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FC1C29">
        <w:rPr>
          <w:rFonts w:asciiTheme="majorBidi" w:hAnsiTheme="majorBidi" w:cstheme="majorBidi"/>
          <w:sz w:val="30"/>
          <w:szCs w:val="30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 w:rsidRPr="00FC1C2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C1C2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FC1C29">
        <w:rPr>
          <w:rFonts w:asciiTheme="majorBidi" w:hAnsiTheme="majorBidi" w:cstheme="majorBidi"/>
          <w:sz w:val="30"/>
          <w:szCs w:val="30"/>
        </w:rPr>
        <w:t>1,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025</w:t>
      </w:r>
      <w:r w:rsidR="008C63E8" w:rsidRPr="00FC1C29">
        <w:rPr>
          <w:rFonts w:asciiTheme="majorBidi" w:hAnsiTheme="majorBidi" w:cstheme="majorBidi"/>
          <w:sz w:val="30"/>
          <w:szCs w:val="30"/>
          <w:lang w:val="en-US"/>
        </w:rPr>
        <w:t>.00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FC1C29">
        <w:rPr>
          <w:rFonts w:asciiTheme="majorBidi" w:hAnsiTheme="majorBidi" w:cstheme="majorBidi"/>
          <w:sz w:val="30"/>
          <w:szCs w:val="30"/>
        </w:rPr>
        <w:t>2,367.75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="005349F8" w:rsidRPr="00FC1C29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FC1C29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C951F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:rsidR="007F6B2F" w:rsidRDefault="007F6B2F" w:rsidP="00AE0CB1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7F6B2F" w:rsidRPr="00AE0CB1" w:rsidRDefault="007F6B2F" w:rsidP="007F6B2F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245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952458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 xml:space="preserve"> 7 </w:t>
      </w:r>
      <w:r w:rsidRPr="009524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9524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9524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0.15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5B09EF" w:rsidRPr="00952458">
        <w:rPr>
          <w:rFonts w:asciiTheme="majorBidi" w:hAnsiTheme="majorBidi" w:cstheme="majorBidi"/>
          <w:sz w:val="30"/>
          <w:szCs w:val="30"/>
          <w:lang w:val="en-US"/>
        </w:rPr>
        <w:t>374.55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952458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5B09EF" w:rsidRPr="0095245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:rsidR="007F6B2F" w:rsidRPr="00AE0CB1" w:rsidRDefault="007F6B2F" w:rsidP="00AE0CB1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AE0CB1" w:rsidRPr="00921A7E" w:rsidRDefault="00AE0CB1" w:rsidP="00AE0CB1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21A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921A7E">
        <w:rPr>
          <w:rFonts w:asciiTheme="majorBidi" w:hAnsiTheme="majorBidi" w:cstheme="majorBidi"/>
          <w:i/>
          <w:iCs/>
          <w:sz w:val="30"/>
          <w:szCs w:val="30"/>
          <w:lang w:val="en-US"/>
        </w:rPr>
        <w:t>2560</w:t>
      </w:r>
    </w:p>
    <w:p w:rsidR="00AE0CB1" w:rsidRDefault="00AE0CB1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927FFE" w:rsidRDefault="00226BCB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ในการประชุม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>สามัญประจำปีของผู้ถือหุ้นของบริษัท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>ผู้ถือหุ้น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มีมติอนุมัติการจัดสรรกำไรเป็นเงินปันผลจากกำไรสะสม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ในอัตราหุ้นละ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>779.2</w:t>
      </w:r>
      <w:r w:rsidR="00E32F1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รวมเป็นจำนวนเงินทั้งสิ้น </w:t>
      </w:r>
      <w:r w:rsidRPr="00E32F16">
        <w:rPr>
          <w:rFonts w:asciiTheme="majorBidi" w:hAnsiTheme="majorBidi" w:cstheme="majorBidi"/>
          <w:sz w:val="30"/>
          <w:szCs w:val="30"/>
          <w:lang w:val="en-US"/>
        </w:rPr>
        <w:t>1,800</w:t>
      </w:r>
      <w:r w:rsidR="001B6BF6">
        <w:rPr>
          <w:rFonts w:asciiTheme="majorBidi" w:hAnsiTheme="majorBidi" w:cstheme="majorBidi"/>
          <w:sz w:val="30"/>
          <w:szCs w:val="30"/>
          <w:lang w:val="en-US"/>
        </w:rPr>
        <w:t>.00</w:t>
      </w:r>
      <w:r w:rsidR="00346354" w:rsidRPr="00E32F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เงิน</w:t>
      </w:r>
      <w:r w:rsidR="00346354">
        <w:rPr>
          <w:rFonts w:asciiTheme="majorBidi" w:hAnsiTheme="majorBidi" w:cstheme="majorBidi"/>
          <w:sz w:val="30"/>
          <w:szCs w:val="30"/>
          <w:cs/>
          <w:lang w:val="en-US"/>
        </w:rPr>
        <w:t>ปันผลดังกล่าว</w:t>
      </w:r>
      <w:r w:rsidR="00AD16EB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จ่ายให้แก่ผู้ถือหุ้นใน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เดือนมีนาคม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>2560</w:t>
      </w:r>
    </w:p>
    <w:p w:rsidR="006C7CC7" w:rsidRDefault="006C7CC7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6C7CC7" w:rsidRPr="006C7CC7" w:rsidRDefault="006C7CC7" w:rsidP="006C7CC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D24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E30D24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</w:rPr>
        <w:t>25</w:t>
      </w:r>
      <w:r w:rsidRPr="00E30D24">
        <w:rPr>
          <w:rFonts w:asciiTheme="majorBidi" w:hAnsiTheme="majorBidi" w:cstheme="majorBidi"/>
          <w:sz w:val="30"/>
          <w:szCs w:val="30"/>
        </w:rPr>
        <w:t>60</w:t>
      </w:r>
      <w:r w:rsidRPr="00E30D24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ระหว่างกาลจากกำไรสุทธิสำหรับงวดหกเดือนสิ้นสุดวันที่ </w:t>
      </w:r>
      <w:r w:rsidRPr="00E30D24">
        <w:rPr>
          <w:rFonts w:asciiTheme="majorBidi" w:hAnsiTheme="majorBidi" w:cstheme="majorBidi"/>
          <w:sz w:val="30"/>
          <w:szCs w:val="30"/>
        </w:rPr>
        <w:t>30</w:t>
      </w:r>
      <w:r w:rsidRPr="00E30D2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E30D24">
        <w:rPr>
          <w:rFonts w:asciiTheme="majorBidi" w:hAnsiTheme="majorBidi" w:cstheme="majorBidi"/>
          <w:sz w:val="30"/>
          <w:szCs w:val="30"/>
        </w:rPr>
        <w:t>2560</w:t>
      </w:r>
      <w:r w:rsidRPr="00E30D24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E30D24">
        <w:rPr>
          <w:rFonts w:asciiTheme="majorBidi" w:hAnsiTheme="majorBidi" w:cstheme="majorBidi"/>
          <w:sz w:val="30"/>
          <w:szCs w:val="30"/>
        </w:rPr>
        <w:t>520</w:t>
      </w:r>
      <w:r w:rsidR="00CA5505">
        <w:rPr>
          <w:rFonts w:asciiTheme="majorBidi" w:hAnsiTheme="majorBidi" w:cstheme="majorBidi"/>
          <w:sz w:val="30"/>
          <w:szCs w:val="30"/>
        </w:rPr>
        <w:t>.00</w:t>
      </w:r>
      <w:r w:rsidRPr="00E30D24">
        <w:rPr>
          <w:rFonts w:asciiTheme="majorBidi" w:hAnsiTheme="majorBidi" w:cstheme="majorBidi"/>
          <w:sz w:val="30"/>
          <w:szCs w:val="30"/>
        </w:rPr>
        <w:t xml:space="preserve"> </w:t>
      </w:r>
      <w:r w:rsidRPr="00E30D24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Pr="00E30D24">
        <w:rPr>
          <w:rFonts w:asciiTheme="majorBidi" w:hAnsiTheme="majorBidi" w:cstheme="majorBidi"/>
          <w:sz w:val="30"/>
          <w:szCs w:val="30"/>
        </w:rPr>
        <w:t>1,201.2</w:t>
      </w:r>
      <w:r w:rsidR="001B6BF6">
        <w:rPr>
          <w:rFonts w:asciiTheme="majorBidi" w:hAnsiTheme="majorBidi" w:cstheme="majorBidi"/>
          <w:sz w:val="30"/>
          <w:szCs w:val="30"/>
        </w:rPr>
        <w:t>0</w:t>
      </w:r>
      <w:r w:rsidRPr="00E30D24">
        <w:rPr>
          <w:rFonts w:asciiTheme="majorBidi" w:hAnsiTheme="majorBidi" w:cstheme="majorBidi"/>
          <w:sz w:val="30"/>
          <w:szCs w:val="30"/>
        </w:rPr>
        <w:t xml:space="preserve"> </w:t>
      </w:r>
      <w:r w:rsidRPr="00E30D24">
        <w:rPr>
          <w:rFonts w:asciiTheme="majorBidi" w:hAnsiTheme="majorBidi" w:cstheme="majorBidi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เงินปันผลดังกล่าวได้จ่ายให้แก่ผู้ถือหุ้นในเดือนสิงหาคม </w:t>
      </w:r>
      <w:r w:rsidRPr="00E30D24">
        <w:rPr>
          <w:rFonts w:asciiTheme="majorBidi" w:hAnsiTheme="majorBidi" w:cstheme="majorBidi"/>
          <w:sz w:val="30"/>
          <w:szCs w:val="30"/>
        </w:rPr>
        <w:t>2560</w:t>
      </w:r>
    </w:p>
    <w:p w:rsidR="00AA383E" w:rsidRDefault="00AA383E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962B9E" w:rsidRPr="00553337" w:rsidRDefault="00962B9E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962B9E" w:rsidRPr="003334E8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6329" w:rsidRPr="003334E8" w:rsidRDefault="00976329" w:rsidP="009763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334E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976329" w:rsidRPr="003334E8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76329" w:rsidRPr="003334E8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730A95" w:rsidRDefault="00730A95"/>
    <w:p w:rsidR="00730A95" w:rsidRDefault="00730A95"/>
    <w:p w:rsidR="00730A95" w:rsidRPr="003334E8" w:rsidRDefault="00730A95"/>
    <w:tbl>
      <w:tblPr>
        <w:tblpPr w:leftFromText="180" w:rightFromText="180" w:vertAnchor="text" w:horzAnchor="margin" w:tblpX="417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4"/>
        <w:gridCol w:w="180"/>
        <w:gridCol w:w="900"/>
        <w:gridCol w:w="180"/>
        <w:gridCol w:w="984"/>
        <w:gridCol w:w="180"/>
        <w:gridCol w:w="906"/>
        <w:gridCol w:w="178"/>
        <w:gridCol w:w="958"/>
      </w:tblGrid>
      <w:tr w:rsidR="00976329" w:rsidRPr="003334E8" w:rsidTr="007A27C9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760" w:type="dxa"/>
            <w:gridSpan w:val="9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3334E8" w:rsidTr="007A27C9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3334E8" w:rsidTr="007A27C9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4187" w:rsidRPr="003334E8" w:rsidTr="007A27C9">
        <w:tc>
          <w:tcPr>
            <w:tcW w:w="3510" w:type="dxa"/>
            <w:shd w:val="clear" w:color="auto" w:fill="auto"/>
          </w:tcPr>
          <w:p w:rsidR="00BA4187" w:rsidRPr="003334E8" w:rsidRDefault="00BA4187" w:rsidP="0086528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976329" w:rsidRPr="003334E8" w:rsidRDefault="00976329" w:rsidP="00976329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="00A1053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C1624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กันยายน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A70C85"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256</w:t>
            </w:r>
            <w:r w:rsidR="00673260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329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976329" w:rsidRPr="003334E8" w:rsidRDefault="00976329" w:rsidP="00976329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0C6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4C10C6" w:rsidRPr="003334E8" w:rsidRDefault="004C10C6" w:rsidP="004C10C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:rsidR="004C10C6" w:rsidRPr="008E0C8B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8,693</w:t>
            </w:r>
          </w:p>
        </w:tc>
        <w:tc>
          <w:tcPr>
            <w:tcW w:w="180" w:type="dxa"/>
            <w:vAlign w:val="bottom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8,693</w:t>
            </w:r>
          </w:p>
        </w:tc>
        <w:tc>
          <w:tcPr>
            <w:tcW w:w="180" w:type="dxa"/>
            <w:shd w:val="clear" w:color="auto" w:fill="auto"/>
          </w:tcPr>
          <w:p w:rsidR="004C10C6" w:rsidRPr="003334E8" w:rsidRDefault="004C10C6" w:rsidP="004C10C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C10C6" w:rsidRPr="003334E8" w:rsidRDefault="004C10C6" w:rsidP="004C10C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8,693</w:t>
            </w:r>
          </w:p>
        </w:tc>
      </w:tr>
      <w:tr w:rsidR="004C10C6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4C10C6" w:rsidRPr="003334E8" w:rsidRDefault="004C10C6" w:rsidP="004C10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C10C6" w:rsidRPr="003334E8" w:rsidRDefault="004C10C6" w:rsidP="004C10C6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C10C6" w:rsidRPr="003334E8" w:rsidRDefault="004C10C6" w:rsidP="004C10C6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C10C6" w:rsidRPr="003334E8" w:rsidRDefault="004C10C6" w:rsidP="004C10C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C10C6" w:rsidRPr="003334E8" w:rsidRDefault="004C10C6" w:rsidP="004C10C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4C10C6" w:rsidRPr="003334E8" w:rsidRDefault="004C10C6" w:rsidP="004C10C6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0C6" w:rsidRPr="003334E8" w:rsidTr="00C27D63">
        <w:tc>
          <w:tcPr>
            <w:tcW w:w="3510" w:type="dxa"/>
            <w:shd w:val="clear" w:color="auto" w:fill="auto"/>
          </w:tcPr>
          <w:p w:rsidR="004C10C6" w:rsidRPr="007A27C9" w:rsidRDefault="004C10C6" w:rsidP="004C10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60</w:t>
            </w:r>
          </w:p>
        </w:tc>
        <w:tc>
          <w:tcPr>
            <w:tcW w:w="1294" w:type="dxa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shd w:val="clear" w:color="auto" w:fill="auto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10C6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4C10C6" w:rsidRPr="003334E8" w:rsidRDefault="004C10C6" w:rsidP="004C10C6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</w:tcPr>
          <w:p w:rsidR="004C10C6" w:rsidRPr="00472EE2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4C10C6" w:rsidRPr="003334E8" w:rsidRDefault="004C10C6" w:rsidP="004C10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0C6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4C10C6" w:rsidRPr="003334E8" w:rsidRDefault="004C10C6" w:rsidP="004C10C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:rsidR="004C10C6" w:rsidRPr="003218B6" w:rsidRDefault="004C10C6" w:rsidP="004C10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11,880</w:t>
            </w:r>
          </w:p>
        </w:tc>
        <w:tc>
          <w:tcPr>
            <w:tcW w:w="180" w:type="dxa"/>
            <w:vAlign w:val="bottom"/>
          </w:tcPr>
          <w:p w:rsidR="004C10C6" w:rsidRPr="003218B6" w:rsidRDefault="004C10C6" w:rsidP="004C10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4C10C6" w:rsidRPr="003218B6" w:rsidRDefault="004C10C6" w:rsidP="004C10C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11,880</w:t>
            </w:r>
          </w:p>
        </w:tc>
      </w:tr>
    </w:tbl>
    <w:p w:rsidR="007A27C9" w:rsidRDefault="007A27C9" w:rsidP="007A27C9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9B76AC" w:rsidRPr="003334E8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AE055A" w:rsidRPr="007E0780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9B76AC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3334E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:rsidR="00B2308E" w:rsidRPr="007E0780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9B76AC" w:rsidRPr="003334E8" w:rsidRDefault="009B76AC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ตาราง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ข้างต้น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ของลำดับชั้นมูลค่ายุติธรรมตามข้อมูลที่ใช้ในการประเมินมูลค่า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นิยามของระดับต่างๆ มีดังนี้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3334E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ในตลาด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ที่มีสภาพ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อย่างเดียวกันซึ่ง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กลุ่มบริษัทสามารถเข้าถึงตลาดนั้น ณ วันที่วัด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ค่า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นอกเหนือจากราคาเสนอ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ซึ่งรวมอยู่ใน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ระดับ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ข้อมูลที่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ไม่สามารถ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</w:p>
    <w:p w:rsidR="002C0D06" w:rsidRDefault="002C0D06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Pr="007A27C9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D34FC" w:rsidRPr="00553337" w:rsidRDefault="004D34FC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5533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:rsidR="00AE34CF" w:rsidRPr="007E0780" w:rsidRDefault="00AE34CF" w:rsidP="00AE34CF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2"/>
        <w:gridCol w:w="237"/>
        <w:gridCol w:w="1204"/>
        <w:gridCol w:w="237"/>
        <w:gridCol w:w="1259"/>
        <w:gridCol w:w="237"/>
        <w:gridCol w:w="1243"/>
      </w:tblGrid>
      <w:tr w:rsidR="009B76AC" w:rsidRPr="003334E8" w:rsidTr="00E9385A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6" w:type="pct"/>
            <w:gridSpan w:val="3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6AC" w:rsidRPr="003334E8" w:rsidTr="00E9385A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:rsidR="009B76AC" w:rsidRPr="003334E8" w:rsidRDefault="00A1053F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9B76AC" w:rsidRPr="003334E8" w:rsidRDefault="00A1053F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62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B76AC" w:rsidRPr="003334E8" w:rsidTr="00E9385A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:rsidR="009B76AC" w:rsidRPr="003334E8" w:rsidRDefault="00E9385A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9B76AC" w:rsidRPr="003334E8" w:rsidRDefault="00E9385A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9B76AC" w:rsidRPr="003334E8" w:rsidRDefault="00E9385A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B76AC" w:rsidRPr="003334E8" w:rsidRDefault="00E9385A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B76AC" w:rsidRPr="003334E8" w:rsidTr="00611071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1" w:type="pct"/>
            <w:gridSpan w:val="7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6AC" w:rsidRPr="003334E8" w:rsidTr="00E9385A">
        <w:tc>
          <w:tcPr>
            <w:tcW w:w="1879" w:type="pct"/>
          </w:tcPr>
          <w:p w:rsidR="009B76AC" w:rsidRPr="003334E8" w:rsidRDefault="009B76AC" w:rsidP="009B76A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94" w:type="pct"/>
          </w:tcPr>
          <w:p w:rsidR="009B76AC" w:rsidRPr="00730A95" w:rsidRDefault="009B76AC" w:rsidP="009B76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:rsidR="009B76AC" w:rsidRPr="00730A95" w:rsidRDefault="009B76AC" w:rsidP="009B76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pct"/>
          </w:tcPr>
          <w:p w:rsidR="009B76AC" w:rsidRPr="00730A95" w:rsidRDefault="009B76AC" w:rsidP="009B76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:rsidR="009B76AC" w:rsidRPr="003334E8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</w:tcPr>
          <w:p w:rsidR="009B76AC" w:rsidRPr="003334E8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:rsidR="009B76AC" w:rsidRPr="003334E8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3" w:type="pct"/>
          </w:tcPr>
          <w:p w:rsidR="009B76AC" w:rsidRPr="003334E8" w:rsidRDefault="009B76AC" w:rsidP="009B76A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C70" w:rsidRPr="003334E8" w:rsidTr="00E9385A">
        <w:tc>
          <w:tcPr>
            <w:tcW w:w="1879" w:type="pct"/>
          </w:tcPr>
          <w:p w:rsidR="005B5C70" w:rsidRPr="003334E8" w:rsidRDefault="005B5C70" w:rsidP="005B5C7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694" w:type="pct"/>
          </w:tcPr>
          <w:p w:rsidR="005B5C70" w:rsidRPr="00C07BD2" w:rsidRDefault="00C07BD2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65,687</w:t>
            </w:r>
          </w:p>
        </w:tc>
        <w:tc>
          <w:tcPr>
            <w:tcW w:w="130" w:type="pct"/>
          </w:tcPr>
          <w:p w:rsidR="005B5C70" w:rsidRPr="00730A95" w:rsidRDefault="005B5C70" w:rsidP="005B5C7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5B5C70" w:rsidRPr="00730A95" w:rsidRDefault="005B5C70" w:rsidP="005B5C7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100,880</w:t>
            </w:r>
          </w:p>
        </w:tc>
        <w:tc>
          <w:tcPr>
            <w:tcW w:w="130" w:type="pct"/>
          </w:tcPr>
          <w:p w:rsidR="005B5C70" w:rsidRPr="005C2D3F" w:rsidRDefault="005B5C70" w:rsidP="005B5C7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5B5C70" w:rsidRPr="005B5C70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5C70">
              <w:rPr>
                <w:rFonts w:asciiTheme="majorBidi" w:hAnsiTheme="majorBidi" w:cstheme="majorBidi"/>
                <w:sz w:val="30"/>
                <w:szCs w:val="30"/>
              </w:rPr>
              <w:t xml:space="preserve"> 39,376 </w:t>
            </w:r>
          </w:p>
        </w:tc>
        <w:tc>
          <w:tcPr>
            <w:tcW w:w="130" w:type="pct"/>
          </w:tcPr>
          <w:p w:rsidR="005B5C70" w:rsidRPr="005C2D3F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5B5C70" w:rsidRPr="005C2D3F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95,853</w:t>
            </w:r>
          </w:p>
        </w:tc>
      </w:tr>
      <w:tr w:rsidR="005B5C70" w:rsidRPr="003334E8" w:rsidTr="000A415B">
        <w:tc>
          <w:tcPr>
            <w:tcW w:w="1879" w:type="pct"/>
          </w:tcPr>
          <w:p w:rsidR="005B5C70" w:rsidRPr="00FC1C29" w:rsidRDefault="005B5C70" w:rsidP="005B5C7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1C2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FC1C2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94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898,452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2" w:type="pct"/>
            <w:shd w:val="clear" w:color="auto" w:fill="auto"/>
          </w:tcPr>
          <w:p w:rsidR="005B5C70" w:rsidRPr="000A415B" w:rsidRDefault="00A637B6" w:rsidP="005B5C7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183,663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 xml:space="preserve"> 3,447 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:rsidR="005B5C70" w:rsidRPr="000A415B" w:rsidRDefault="00A637B6" w:rsidP="00A637B6">
            <w:pPr>
              <w:pStyle w:val="BodyText"/>
              <w:tabs>
                <w:tab w:val="decimal" w:pos="1244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171,989</w:t>
            </w:r>
          </w:p>
        </w:tc>
      </w:tr>
      <w:tr w:rsidR="00F579BF" w:rsidRPr="003334E8" w:rsidTr="000A415B">
        <w:tc>
          <w:tcPr>
            <w:tcW w:w="1879" w:type="pct"/>
          </w:tcPr>
          <w:p w:rsidR="00F579BF" w:rsidRPr="00FC1C29" w:rsidRDefault="00F579BF" w:rsidP="00F579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1C2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F579BF" w:rsidRPr="000A415B" w:rsidRDefault="005B5C7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14,510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:rsidR="00F579BF" w:rsidRPr="000A415B" w:rsidRDefault="00C07BD2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14,510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79BF" w:rsidRPr="00F579BF" w:rsidTr="000A415B">
        <w:tc>
          <w:tcPr>
            <w:tcW w:w="1879" w:type="pct"/>
          </w:tcPr>
          <w:p w:rsidR="00F579BF" w:rsidRPr="00F579BF" w:rsidRDefault="00F579BF" w:rsidP="00F579B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5B5C70" w:rsidP="00474B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978,649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A637B6" w:rsidP="00F579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284,543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5B5C7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57,333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A637B6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267,842</w:t>
            </w:r>
          </w:p>
        </w:tc>
      </w:tr>
      <w:tr w:rsidR="00E9385A" w:rsidRPr="003334E8" w:rsidTr="000A415B">
        <w:tc>
          <w:tcPr>
            <w:tcW w:w="1879" w:type="pct"/>
          </w:tcPr>
          <w:p w:rsidR="00E9385A" w:rsidRPr="003334E8" w:rsidRDefault="00E9385A" w:rsidP="00E9385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E9385A" w:rsidRPr="000A415B" w:rsidRDefault="00E9385A" w:rsidP="00E9385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85A" w:rsidRPr="003334E8" w:rsidTr="000A415B">
        <w:tc>
          <w:tcPr>
            <w:tcW w:w="1879" w:type="pct"/>
          </w:tcPr>
          <w:p w:rsidR="00E9385A" w:rsidRPr="003334E8" w:rsidRDefault="00E9385A" w:rsidP="00E9385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3334E8">
              <w:rPr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334E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ทั้งสิ้นภายใต้สัญญาเช่าดำเนินงานที่</w:t>
            </w:r>
            <w:r w:rsidRPr="003334E8">
              <w:rPr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334E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บอกเลิกไม่ได้</w:t>
            </w:r>
          </w:p>
        </w:tc>
        <w:tc>
          <w:tcPr>
            <w:tcW w:w="694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E9385A" w:rsidRPr="000A415B" w:rsidRDefault="00E9385A" w:rsidP="00E9385A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:rsidR="00E9385A" w:rsidRPr="000A415B" w:rsidRDefault="00E9385A" w:rsidP="00E9385A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C70" w:rsidRPr="00730A95" w:rsidTr="000A415B">
        <w:tc>
          <w:tcPr>
            <w:tcW w:w="1879" w:type="pct"/>
          </w:tcPr>
          <w:p w:rsidR="005B5C70" w:rsidRPr="00730A95" w:rsidRDefault="005B5C70" w:rsidP="005B5C7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4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 xml:space="preserve"> 40,977 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 xml:space="preserve">87,397 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 xml:space="preserve"> 33,412 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63,375</w:t>
            </w:r>
          </w:p>
        </w:tc>
      </w:tr>
      <w:tr w:rsidR="005B5C70" w:rsidRPr="00730A95" w:rsidTr="000A415B">
        <w:tc>
          <w:tcPr>
            <w:tcW w:w="1879" w:type="pct"/>
            <w:shd w:val="clear" w:color="auto" w:fill="auto"/>
          </w:tcPr>
          <w:p w:rsidR="005B5C70" w:rsidRPr="00730A95" w:rsidRDefault="005B5C70" w:rsidP="005B5C7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4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 xml:space="preserve"> 34,358 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55,931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 xml:space="preserve"> 34,095 </w:t>
            </w:r>
          </w:p>
        </w:tc>
        <w:tc>
          <w:tcPr>
            <w:tcW w:w="130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:rsidR="005B5C70" w:rsidRPr="000A415B" w:rsidRDefault="005B5C70" w:rsidP="005B5C7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51,523</w:t>
            </w:r>
          </w:p>
        </w:tc>
      </w:tr>
      <w:tr w:rsidR="00F579BF" w:rsidRPr="00730A95" w:rsidTr="000A415B">
        <w:tc>
          <w:tcPr>
            <w:tcW w:w="1879" w:type="pct"/>
            <w:shd w:val="clear" w:color="auto" w:fill="auto"/>
          </w:tcPr>
          <w:p w:rsidR="00F579BF" w:rsidRPr="00730A95" w:rsidRDefault="00F579BF" w:rsidP="00F579B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C07BD2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415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75,335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143,328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C07BD2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415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67,507</w:t>
            </w:r>
          </w:p>
        </w:tc>
        <w:tc>
          <w:tcPr>
            <w:tcW w:w="130" w:type="pct"/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9BF" w:rsidRPr="000A415B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114,898</w:t>
            </w:r>
          </w:p>
        </w:tc>
      </w:tr>
      <w:tr w:rsidR="00AE6930" w:rsidRPr="00730A95" w:rsidTr="000A415B">
        <w:tc>
          <w:tcPr>
            <w:tcW w:w="1879" w:type="pct"/>
            <w:shd w:val="clear" w:color="auto" w:fill="auto"/>
          </w:tcPr>
          <w:p w:rsidR="00AE6930" w:rsidRPr="00730A95" w:rsidRDefault="00AE6930" w:rsidP="00AE693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double" w:sz="4" w:space="0" w:color="auto"/>
            </w:tcBorders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E6930" w:rsidRPr="000A415B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  <w:shd w:val="clear" w:color="auto" w:fill="auto"/>
          </w:tcPr>
          <w:p w:rsidR="00AE6930" w:rsidRPr="000A415B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930" w:rsidRPr="00730A95" w:rsidTr="000A415B">
        <w:tc>
          <w:tcPr>
            <w:tcW w:w="1879" w:type="pct"/>
            <w:shd w:val="clear" w:color="auto" w:fill="auto"/>
          </w:tcPr>
          <w:p w:rsidR="00AE6930" w:rsidRPr="00730A95" w:rsidRDefault="00AE6930" w:rsidP="00AE693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730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94" w:type="pct"/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AE6930" w:rsidRPr="000A415B" w:rsidRDefault="00AE6930" w:rsidP="00F579B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AE6930" w:rsidRPr="000A415B" w:rsidRDefault="00AE6930" w:rsidP="00F579BF">
            <w:pPr>
              <w:tabs>
                <w:tab w:val="decimal" w:pos="906"/>
                <w:tab w:val="decimal" w:pos="1244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E6930" w:rsidRPr="000A415B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:rsidR="00AE6930" w:rsidRPr="000A415B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C59" w:rsidRPr="00730A95" w:rsidTr="000A415B">
        <w:tc>
          <w:tcPr>
            <w:tcW w:w="1879" w:type="pct"/>
            <w:shd w:val="clear" w:color="auto" w:fill="auto"/>
          </w:tcPr>
          <w:p w:rsidR="008A2C59" w:rsidRPr="00730A95" w:rsidRDefault="008A2C59" w:rsidP="008A2C5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94" w:type="pct"/>
            <w:shd w:val="clear" w:color="auto" w:fill="auto"/>
          </w:tcPr>
          <w:p w:rsidR="008A2C59" w:rsidRPr="000A415B" w:rsidRDefault="00A637B6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871,228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8A2C59" w:rsidRPr="000A415B" w:rsidRDefault="00A637B6" w:rsidP="00A637B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8A2C59" w:rsidRPr="000A415B" w:rsidRDefault="00A637B6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:rsidR="008A2C59" w:rsidRPr="000A415B" w:rsidRDefault="00A637B6" w:rsidP="00A637B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</w:tr>
      <w:tr w:rsidR="008A2C59" w:rsidRPr="00730A95" w:rsidTr="000A415B">
        <w:tc>
          <w:tcPr>
            <w:tcW w:w="1879" w:type="pct"/>
            <w:shd w:val="clear" w:color="auto" w:fill="auto"/>
          </w:tcPr>
          <w:p w:rsidR="008A2C59" w:rsidRPr="00730A95" w:rsidRDefault="008A2C59" w:rsidP="008A2C5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730A9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ที่ออกโดย</w:t>
            </w:r>
            <w:r w:rsidRPr="00730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ธนาคาร </w:t>
            </w:r>
          </w:p>
        </w:tc>
        <w:tc>
          <w:tcPr>
            <w:tcW w:w="694" w:type="pct"/>
            <w:shd w:val="clear" w:color="auto" w:fill="auto"/>
          </w:tcPr>
          <w:p w:rsidR="008A2C59" w:rsidRPr="000A415B" w:rsidRDefault="0095399E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71,8</w:t>
            </w:r>
            <w:r w:rsidRPr="000A41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B5C70" w:rsidRPr="000A41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91,139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:rsidR="008A2C59" w:rsidRPr="000A415B" w:rsidRDefault="00C07BD2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415B">
              <w:rPr>
                <w:rFonts w:asciiTheme="majorBidi" w:hAnsiTheme="majorBidi"/>
                <w:sz w:val="30"/>
                <w:szCs w:val="30"/>
                <w:lang w:val="en-US"/>
              </w:rPr>
              <w:t>36,563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15B">
              <w:rPr>
                <w:rFonts w:asciiTheme="majorBidi" w:hAnsiTheme="majorBidi" w:cstheme="majorBidi"/>
                <w:sz w:val="30"/>
                <w:szCs w:val="30"/>
              </w:rPr>
              <w:t>34,483</w:t>
            </w:r>
          </w:p>
        </w:tc>
      </w:tr>
      <w:tr w:rsidR="008A2C59" w:rsidRPr="00730A95" w:rsidTr="000A415B">
        <w:tc>
          <w:tcPr>
            <w:tcW w:w="1879" w:type="pct"/>
            <w:shd w:val="clear" w:color="auto" w:fill="auto"/>
          </w:tcPr>
          <w:p w:rsidR="008A2C59" w:rsidRPr="00730A95" w:rsidRDefault="008A2C59" w:rsidP="008A2C5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C59" w:rsidRPr="000A415B" w:rsidRDefault="00A637B6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943,064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C59" w:rsidRPr="000A415B" w:rsidRDefault="00A637B6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122,839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C59" w:rsidRPr="000A415B" w:rsidRDefault="00A637B6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36,776</w:t>
            </w:r>
          </w:p>
        </w:tc>
        <w:tc>
          <w:tcPr>
            <w:tcW w:w="130" w:type="pct"/>
            <w:shd w:val="clear" w:color="auto" w:fill="auto"/>
          </w:tcPr>
          <w:p w:rsidR="008A2C59" w:rsidRPr="000A415B" w:rsidRDefault="008A2C59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C59" w:rsidRPr="000A415B" w:rsidRDefault="00A637B6" w:rsidP="008A2C5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66,183</w:t>
            </w:r>
          </w:p>
        </w:tc>
      </w:tr>
    </w:tbl>
    <w:p w:rsidR="00ED6DB7" w:rsidRDefault="00ED6DB7" w:rsidP="000A1E2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42861" w:rsidRDefault="00D42861" w:rsidP="000A1E2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28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42861">
        <w:rPr>
          <w:rFonts w:ascii="Angsana New" w:hAnsi="Angsana New"/>
          <w:sz w:val="30"/>
          <w:szCs w:val="30"/>
        </w:rPr>
        <w:t xml:space="preserve">30 </w:t>
      </w:r>
      <w:r w:rsidRPr="00D4286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42861">
        <w:rPr>
          <w:rFonts w:ascii="Angsana New" w:hAnsi="Angsana New"/>
          <w:sz w:val="30"/>
          <w:szCs w:val="30"/>
        </w:rPr>
        <w:t xml:space="preserve">2561 </w:t>
      </w:r>
      <w:r w:rsidRPr="00D42861">
        <w:rPr>
          <w:rFonts w:ascii="Angsana New" w:hAnsi="Angsana New"/>
          <w:sz w:val="30"/>
          <w:szCs w:val="30"/>
          <w:cs/>
        </w:rPr>
        <w:t xml:space="preserve"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 </w:t>
      </w:r>
      <w:r w:rsidRPr="00D42861">
        <w:rPr>
          <w:rFonts w:ascii="Angsana New" w:hAnsi="Angsana New"/>
          <w:sz w:val="30"/>
          <w:szCs w:val="30"/>
        </w:rPr>
        <w:t xml:space="preserve">871.0 </w:t>
      </w:r>
      <w:r w:rsidRPr="00D4286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42861">
        <w:rPr>
          <w:rFonts w:ascii="Angsana New" w:hAnsi="Angsana New"/>
          <w:i/>
          <w:iCs/>
          <w:sz w:val="30"/>
          <w:szCs w:val="30"/>
          <w:cs/>
        </w:rPr>
        <w:t>(</w:t>
      </w:r>
      <w:r w:rsidRPr="00D4286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4286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D42861">
        <w:rPr>
          <w:rFonts w:ascii="Angsana New" w:hAnsi="Angsana New"/>
          <w:i/>
          <w:iCs/>
          <w:sz w:val="30"/>
          <w:szCs w:val="30"/>
        </w:rPr>
        <w:t xml:space="preserve">2560: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D42861">
        <w:rPr>
          <w:rFonts w:ascii="Angsana New" w:hAnsi="Angsana New"/>
          <w:i/>
          <w:iCs/>
          <w:sz w:val="30"/>
          <w:szCs w:val="30"/>
        </w:rPr>
        <w:t xml:space="preserve">22.8 </w:t>
      </w:r>
      <w:r w:rsidRPr="00D4286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D42861">
        <w:rPr>
          <w:rFonts w:ascii="Angsana New" w:hAnsi="Angsana New"/>
          <w:sz w:val="30"/>
          <w:szCs w:val="30"/>
          <w:cs/>
        </w:rPr>
        <w:t xml:space="preserve"> งบการเงินเฉพาะกิจการไม่มีภาระผูกผันตามเลตเตอร์ออฟเครดิตที่ยังไม่ได้ใช้ </w:t>
      </w:r>
      <w:r w:rsidRPr="00D42861">
        <w:rPr>
          <w:rFonts w:ascii="Angsana New" w:hAnsi="Angsana New"/>
          <w:i/>
          <w:iCs/>
          <w:sz w:val="30"/>
          <w:szCs w:val="30"/>
          <w:cs/>
        </w:rPr>
        <w:t>(</w:t>
      </w:r>
      <w:r w:rsidRPr="00D4286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4286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D42861">
        <w:rPr>
          <w:rFonts w:ascii="Angsana New" w:hAnsi="Angsana New"/>
          <w:i/>
          <w:iCs/>
          <w:sz w:val="30"/>
          <w:szCs w:val="30"/>
        </w:rPr>
        <w:t xml:space="preserve">2560: 22.8 </w:t>
      </w:r>
      <w:r w:rsidRPr="00D4286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D42861">
        <w:rPr>
          <w:rFonts w:ascii="Angsana New" w:hAnsi="Angsana New"/>
          <w:sz w:val="30"/>
          <w:szCs w:val="30"/>
          <w:cs/>
        </w:rPr>
        <w:t xml:space="preserve"> ตามลำดับ 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:rsidR="00D42861" w:rsidRDefault="00D42861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D34FC" w:rsidRPr="00730A9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30A9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:rsidR="004D34FC" w:rsidRPr="00730A95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5032CB" w:rsidRPr="00ED6DB7" w:rsidRDefault="00CC1CA8" w:rsidP="00ED6DB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30A9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730A95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วันที่ </w:t>
      </w:r>
      <w:r w:rsidR="005B3ECA" w:rsidRPr="00730A9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1053F" w:rsidRPr="00730A95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C1624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A1053F" w:rsidRPr="00730A9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30A9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990D1E" w:rsidRPr="00730A95">
        <w:rPr>
          <w:rFonts w:asciiTheme="majorBidi" w:hAnsiTheme="majorBidi" w:cstheme="majorBidi"/>
          <w:sz w:val="30"/>
          <w:szCs w:val="30"/>
          <w:lang w:val="en-US"/>
        </w:rPr>
        <w:t>61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30A95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730A95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A1053F" w:rsidRPr="00730A95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C1624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B5C70">
        <w:rPr>
          <w:rFonts w:asciiTheme="majorBidi" w:hAnsiTheme="majorBidi" w:cstheme="majorBidi"/>
          <w:sz w:val="30"/>
          <w:szCs w:val="30"/>
          <w:lang w:val="en-US"/>
        </w:rPr>
        <w:t>2,485.7</w:t>
      </w:r>
      <w:r w:rsidR="00C1624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730A95">
        <w:rPr>
          <w:rFonts w:asciiTheme="majorBidi" w:hAnsiTheme="majorBidi" w:cstheme="majorBidi"/>
          <w:sz w:val="30"/>
          <w:szCs w:val="30"/>
          <w:cs/>
        </w:rPr>
        <w:t>ล้าน</w:t>
      </w:r>
      <w:r w:rsidR="00AE055A" w:rsidRPr="00A164A9">
        <w:rPr>
          <w:rFonts w:asciiTheme="majorBidi" w:hAnsiTheme="majorBidi" w:cstheme="majorBidi"/>
          <w:sz w:val="30"/>
          <w:szCs w:val="30"/>
          <w:cs/>
        </w:rPr>
        <w:t>บาท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5B3ECA" w:rsidRPr="00A164A9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E9385A" w:rsidRPr="00A164A9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AE055A" w:rsidRPr="00A164A9">
        <w:rPr>
          <w:rFonts w:asciiTheme="majorBidi" w:hAnsiTheme="majorBidi" w:cstheme="majorBidi"/>
          <w:sz w:val="30"/>
          <w:szCs w:val="30"/>
        </w:rPr>
        <w:t>:</w:t>
      </w:r>
      <w:r w:rsidR="00AE055A" w:rsidRPr="00A164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72EE2" w:rsidRPr="00A164A9">
        <w:rPr>
          <w:rFonts w:asciiTheme="majorBidi" w:hAnsiTheme="majorBidi" w:cstheme="majorBidi"/>
          <w:i/>
          <w:iCs/>
          <w:sz w:val="30"/>
          <w:szCs w:val="30"/>
        </w:rPr>
        <w:t>2,092.5</w:t>
      </w:r>
      <w:r w:rsidR="00AE055A" w:rsidRPr="00A164A9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A164A9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</w:t>
      </w:r>
      <w:r w:rsidR="00AE055A" w:rsidRPr="00A164A9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5B5C70">
        <w:rPr>
          <w:rFonts w:asciiTheme="majorBidi" w:hAnsiTheme="majorBidi" w:cstheme="majorBidi"/>
          <w:sz w:val="30"/>
          <w:szCs w:val="30"/>
        </w:rPr>
        <w:t>4,965.6</w:t>
      </w:r>
      <w:r w:rsidR="00C630E7" w:rsidRPr="00A164A9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164A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5B3ECA" w:rsidRPr="00A164A9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E9385A" w:rsidRPr="00A164A9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A164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72EE2" w:rsidRPr="00A164A9">
        <w:rPr>
          <w:rFonts w:asciiTheme="majorBidi" w:hAnsiTheme="majorBidi" w:cstheme="majorBidi"/>
          <w:i/>
          <w:iCs/>
          <w:color w:val="000000"/>
          <w:sz w:val="30"/>
          <w:szCs w:val="30"/>
        </w:rPr>
        <w:t>6,173.2</w:t>
      </w:r>
      <w:r w:rsidR="00AE055A" w:rsidRPr="00A164A9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A164A9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:rsidR="000A415B" w:rsidRDefault="000A415B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4D34FC" w:rsidRPr="003334E8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334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9A0135" w:rsidRPr="003334E8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Pr="000A420C">
        <w:rPr>
          <w:rFonts w:asciiTheme="majorBidi" w:hAnsiTheme="majorBidi" w:cstheme="majorBidi"/>
          <w:sz w:val="30"/>
          <w:szCs w:val="30"/>
        </w:rPr>
        <w:t>256</w:t>
      </w:r>
      <w:r w:rsidR="004B3000" w:rsidRPr="000A420C">
        <w:rPr>
          <w:rFonts w:asciiTheme="majorBidi" w:hAnsiTheme="majorBidi" w:cstheme="majorBidi"/>
          <w:sz w:val="30"/>
          <w:szCs w:val="30"/>
        </w:rPr>
        <w:t>4</w:t>
      </w:r>
      <w:r w:rsidRPr="000A420C">
        <w:rPr>
          <w:rFonts w:asciiTheme="majorBidi" w:hAnsiTheme="majorBidi" w:cstheme="majorBidi"/>
          <w:sz w:val="30"/>
          <w:szCs w:val="30"/>
        </w:rPr>
        <w:t xml:space="preserve"> </w:t>
      </w:r>
      <w:r w:rsidRPr="000A420C">
        <w:rPr>
          <w:rFonts w:asciiTheme="majorBidi" w:hAnsiTheme="majorBidi" w:cstheme="majorBidi"/>
          <w:sz w:val="30"/>
          <w:szCs w:val="30"/>
          <w:cs/>
        </w:rPr>
        <w:t>โ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ดยกลุ่มบริษัทผูกพันที่จะจ่ายค่าธรรมเนียมวิชาการเป็นจำนวนเงิน </w:t>
      </w:r>
      <w:r w:rsidRPr="004B3000">
        <w:rPr>
          <w:rFonts w:asciiTheme="majorBidi" w:hAnsiTheme="majorBidi" w:cstheme="majorBidi"/>
          <w:sz w:val="30"/>
          <w:szCs w:val="30"/>
          <w:cs/>
        </w:rPr>
        <w:br/>
      </w:r>
      <w:r w:rsidR="00AA067E" w:rsidRPr="005032CB">
        <w:rPr>
          <w:rFonts w:asciiTheme="majorBidi" w:hAnsiTheme="majorBidi" w:cstheme="majorBidi"/>
          <w:sz w:val="30"/>
          <w:szCs w:val="30"/>
        </w:rPr>
        <w:t>38</w:t>
      </w:r>
      <w:r w:rsidR="000A420C" w:rsidRPr="005032CB">
        <w:rPr>
          <w:rFonts w:asciiTheme="majorBidi" w:hAnsiTheme="majorBidi" w:cstheme="majorBidi"/>
          <w:sz w:val="30"/>
          <w:szCs w:val="30"/>
        </w:rPr>
        <w:t xml:space="preserve"> - 40</w:t>
      </w:r>
      <w:r w:rsidRPr="00334A97">
        <w:rPr>
          <w:rFonts w:asciiTheme="majorBidi" w:hAnsiTheme="majorBidi" w:cstheme="majorBidi"/>
          <w:sz w:val="30"/>
          <w:szCs w:val="30"/>
        </w:rPr>
        <w:t xml:space="preserve"> </w:t>
      </w:r>
      <w:r w:rsidRPr="00334A97">
        <w:rPr>
          <w:rFonts w:asciiTheme="majorBidi" w:hAnsiTheme="majorBidi" w:cstheme="majorBidi"/>
          <w:sz w:val="30"/>
          <w:szCs w:val="30"/>
          <w:cs/>
        </w:rPr>
        <w:t>ล้านเยนต่อปีในงบ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การเงินรวม และจำนวน </w:t>
      </w:r>
      <w:r w:rsidRPr="004B3000">
        <w:rPr>
          <w:rFonts w:asciiTheme="majorBidi" w:hAnsiTheme="majorBidi" w:cstheme="majorBidi"/>
          <w:sz w:val="30"/>
          <w:szCs w:val="30"/>
        </w:rPr>
        <w:t xml:space="preserve">15 </w:t>
      </w:r>
      <w:r w:rsidRPr="004B3000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:rsidR="007A27C9" w:rsidRDefault="007A27C9" w:rsidP="007A27C9">
      <w:pPr>
        <w:spacing w:line="240" w:lineRule="auto"/>
        <w:ind w:right="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A39A6" w:rsidRPr="003334E8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9A0135" w:rsidRDefault="009A0135" w:rsidP="009A0135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334E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Pr="003334E8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7 </w:t>
      </w:r>
      <w:r w:rsidRPr="003334E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3334E8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Pr="003334E8">
        <w:rPr>
          <w:rFonts w:asciiTheme="majorBidi" w:hAnsiTheme="majorBidi" w:cstheme="majorBidi"/>
          <w:sz w:val="30"/>
          <w:szCs w:val="30"/>
        </w:rPr>
        <w:t>2561</w:t>
      </w:r>
      <w:r w:rsidRPr="003334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4E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โดยบริษัทตกลงซื้อก๊าซธรรมชาติเหลวตามระยะเวลาและเงื่อนไขต่างๆ ตามที่ระบุในสัญญา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E6387C" w:rsidRPr="003218B6" w:rsidRDefault="00E6387C" w:rsidP="00E6387C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218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สัญญาค่าเช่าอุปกรณ์รับสัญญาณ (</w:t>
      </w:r>
      <w:r w:rsidRPr="003218B6">
        <w:rPr>
          <w:rFonts w:ascii="Angsana New" w:hAnsi="Angsana New"/>
          <w:b/>
          <w:bCs/>
          <w:i/>
          <w:iCs/>
          <w:sz w:val="30"/>
          <w:szCs w:val="30"/>
        </w:rPr>
        <w:t>GPS)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E6387C" w:rsidRPr="003334E8" w:rsidRDefault="00E6387C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บริษัทย่อยได้ทำสัญญาเช่าอุปกรณ์รับสัญญาณ (</w:t>
      </w:r>
      <w:r w:rsidRPr="003218B6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GPS) 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กับบริษัทในประเทศแห่งหนึ่ง ซึ่งเป็นสัญญาระยะยาว 3 ปีสัญญามีผลบังคับใช้และ</w:t>
      </w:r>
      <w:r w:rsidR="005B09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จะทยอยสิ้นสุดในเดือนกรกฎาคม </w:t>
      </w:r>
      <w:r w:rsidR="005B09EF">
        <w:rPr>
          <w:rFonts w:asciiTheme="majorBidi" w:hAnsiTheme="majorBidi"/>
          <w:snapToGrid w:val="0"/>
          <w:sz w:val="30"/>
          <w:szCs w:val="30"/>
          <w:lang w:val="en-US" w:eastAsia="th-TH"/>
        </w:rPr>
        <w:t>2563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โดยบริษัทตกลงจะจ่ายค่าเช่าตามระยะเวลาและเงื่อนไขต่างๆที่ระบุในสัญญา</w:t>
      </w:r>
    </w:p>
    <w:p w:rsidR="00815C97" w:rsidRDefault="00815C97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:rsidR="00C27058" w:rsidRPr="008E0C8B" w:rsidRDefault="00C27058" w:rsidP="00C2705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0C8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C27058" w:rsidRPr="008E0C8B" w:rsidRDefault="00C27058" w:rsidP="00C2705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27058" w:rsidRDefault="00C27058" w:rsidP="00C27058">
      <w:pPr>
        <w:tabs>
          <w:tab w:val="left" w:pos="851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E0C8B">
        <w:rPr>
          <w:rFonts w:ascii="Angsana New" w:hAnsi="Angsana New"/>
          <w:sz w:val="30"/>
          <w:szCs w:val="30"/>
          <w:cs/>
          <w:lang w:val="en-US"/>
        </w:rPr>
        <w:t>กลุ่มบริษัทได้ทำสัญญาซื้อขายเงินตราต่างประเทศล่วงหน้าคงเหลือดังนี้</w:t>
      </w:r>
    </w:p>
    <w:p w:rsidR="005032CB" w:rsidRPr="008E0C8B" w:rsidRDefault="005032CB" w:rsidP="00C27058">
      <w:pPr>
        <w:tabs>
          <w:tab w:val="left" w:pos="851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27058" w:rsidRPr="008E0C8B" w:rsidRDefault="00C27058" w:rsidP="00C27058">
      <w:pPr>
        <w:tabs>
          <w:tab w:val="left" w:pos="851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  <w:lang w:val="en-US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2430"/>
        <w:gridCol w:w="2790"/>
      </w:tblGrid>
      <w:tr w:rsidR="00C27058" w:rsidRPr="008E0C8B" w:rsidTr="008E0C8B">
        <w:trPr>
          <w:tblHeader/>
        </w:trPr>
        <w:tc>
          <w:tcPr>
            <w:tcW w:w="9000" w:type="dxa"/>
            <w:gridSpan w:val="4"/>
            <w:vAlign w:val="bottom"/>
          </w:tcPr>
          <w:p w:rsidR="00C27058" w:rsidRPr="008E0C8B" w:rsidRDefault="00C27058" w:rsidP="00232755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0C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232755" w:rsidRPr="008E0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8E0C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058" w:rsidRPr="008E0C8B" w:rsidTr="008E0C8B">
        <w:trPr>
          <w:tblHeader/>
        </w:trPr>
        <w:tc>
          <w:tcPr>
            <w:tcW w:w="252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43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279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C27058" w:rsidRPr="008E0C8B" w:rsidTr="008E0C8B">
        <w:trPr>
          <w:tblHeader/>
        </w:trPr>
        <w:tc>
          <w:tcPr>
            <w:tcW w:w="2520" w:type="dxa"/>
          </w:tcPr>
          <w:p w:rsidR="00C27058" w:rsidRPr="008E0C8B" w:rsidRDefault="00C27058" w:rsidP="00247F50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E0C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8E0C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C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7058" w:rsidRPr="008E0C8B" w:rsidTr="00247F50">
        <w:tc>
          <w:tcPr>
            <w:tcW w:w="2520" w:type="dxa"/>
          </w:tcPr>
          <w:p w:rsidR="00C27058" w:rsidRPr="00A1053F" w:rsidRDefault="00A1053F" w:rsidP="00247F5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105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162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A105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1053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7058" w:rsidRPr="008E0C8B" w:rsidTr="00247F50">
        <w:tc>
          <w:tcPr>
            <w:tcW w:w="2520" w:type="dxa"/>
            <w:tcBorders>
              <w:bottom w:val="nil"/>
            </w:tcBorders>
          </w:tcPr>
          <w:p w:rsidR="00C27058" w:rsidRPr="008E0C8B" w:rsidRDefault="009F655A" w:rsidP="009F65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260" w:type="dxa"/>
            <w:tcBorders>
              <w:bottom w:val="nil"/>
            </w:tcBorders>
          </w:tcPr>
          <w:p w:rsidR="00C27058" w:rsidRPr="008E0C8B" w:rsidRDefault="009F655A" w:rsidP="008477AD">
            <w:pPr>
              <w:tabs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70.0</w:t>
            </w:r>
          </w:p>
        </w:tc>
        <w:tc>
          <w:tcPr>
            <w:tcW w:w="2430" w:type="dxa"/>
            <w:tcBorders>
              <w:bottom w:val="nil"/>
            </w:tcBorders>
          </w:tcPr>
          <w:p w:rsidR="00C27058" w:rsidRPr="008E0C8B" w:rsidRDefault="00442CB8" w:rsidP="00247F50">
            <w:pPr>
              <w:tabs>
                <w:tab w:val="left" w:pos="1152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0.2915 -</w:t>
            </w:r>
            <w:r w:rsidR="009F655A">
              <w:rPr>
                <w:rFonts w:ascii="Angsana New" w:hAnsi="Angsana New"/>
                <w:sz w:val="30"/>
                <w:szCs w:val="30"/>
                <w:lang w:val="en-US"/>
              </w:rPr>
              <w:t xml:space="preserve"> 0.2945</w:t>
            </w:r>
          </w:p>
        </w:tc>
        <w:tc>
          <w:tcPr>
            <w:tcW w:w="2790" w:type="dxa"/>
            <w:tcBorders>
              <w:bottom w:val="nil"/>
            </w:tcBorders>
          </w:tcPr>
          <w:p w:rsidR="00C27058" w:rsidRPr="008477AD" w:rsidRDefault="009F655A" w:rsidP="008477AD">
            <w:pPr>
              <w:spacing w:line="240" w:lineRule="auto"/>
              <w:ind w:left="162" w:right="-43" w:hanging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70351C" w:rsidRPr="008E0C8B" w:rsidTr="0070351C">
        <w:tc>
          <w:tcPr>
            <w:tcW w:w="2520" w:type="dxa"/>
            <w:tcBorders>
              <w:bottom w:val="nil"/>
            </w:tcBorders>
          </w:tcPr>
          <w:p w:rsidR="0070351C" w:rsidRPr="008E0C8B" w:rsidRDefault="0070351C" w:rsidP="00E938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0351C" w:rsidRPr="008E0C8B" w:rsidRDefault="0070351C" w:rsidP="00247F50">
            <w:pPr>
              <w:tabs>
                <w:tab w:val="left" w:pos="11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70351C" w:rsidRPr="008E0C8B" w:rsidRDefault="0070351C" w:rsidP="00247F50">
            <w:pPr>
              <w:tabs>
                <w:tab w:val="left" w:pos="1152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:rsidR="0070351C" w:rsidRPr="00A04963" w:rsidRDefault="0070351C" w:rsidP="00247F50">
            <w:pPr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464A" w:rsidRPr="008E0C8B" w:rsidTr="003F464A">
        <w:tc>
          <w:tcPr>
            <w:tcW w:w="2520" w:type="dxa"/>
          </w:tcPr>
          <w:p w:rsidR="003F464A" w:rsidRPr="008E0C8B" w:rsidRDefault="003F464A" w:rsidP="00E938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0C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0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E9385A" w:rsidRPr="008E0C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260" w:type="dxa"/>
          </w:tcPr>
          <w:p w:rsidR="003F464A" w:rsidRPr="008E0C8B" w:rsidRDefault="003F464A" w:rsidP="00247F50">
            <w:pPr>
              <w:tabs>
                <w:tab w:val="left" w:pos="11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F464A" w:rsidRPr="008E0C8B" w:rsidRDefault="003F464A" w:rsidP="00247F50">
            <w:pPr>
              <w:tabs>
                <w:tab w:val="left" w:pos="1152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</w:tcPr>
          <w:p w:rsidR="003F464A" w:rsidRPr="008E0C8B" w:rsidRDefault="003F464A" w:rsidP="00247F50">
            <w:pPr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464A" w:rsidRPr="003334E8" w:rsidTr="003F464A">
        <w:tc>
          <w:tcPr>
            <w:tcW w:w="2520" w:type="dxa"/>
            <w:tcBorders>
              <w:bottom w:val="nil"/>
            </w:tcBorders>
          </w:tcPr>
          <w:p w:rsidR="003F464A" w:rsidRPr="008E0C8B" w:rsidRDefault="003F464A" w:rsidP="00247F5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  <w:tc>
          <w:tcPr>
            <w:tcW w:w="1260" w:type="dxa"/>
            <w:tcBorders>
              <w:bottom w:val="nil"/>
            </w:tcBorders>
          </w:tcPr>
          <w:p w:rsidR="003F464A" w:rsidRPr="003218B6" w:rsidRDefault="003F464A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3F464A" w:rsidRPr="003218B6" w:rsidRDefault="003F464A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:rsidR="003F464A" w:rsidRPr="003218B6" w:rsidRDefault="003F464A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A70C85" w:rsidRDefault="00A70C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2D1934" w:rsidRPr="00553337" w:rsidRDefault="002D1934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:rsidR="002D1934" w:rsidRPr="00D86CD8" w:rsidRDefault="002D1934" w:rsidP="002D1934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2D1934" w:rsidRPr="0022354B" w:rsidRDefault="002D1934" w:rsidP="002D193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ณ </w:t>
      </w:r>
      <w:r w:rsidR="005B3ECA" w:rsidRPr="007E0780">
        <w:rPr>
          <w:rFonts w:asciiTheme="majorBidi" w:hAnsiTheme="majorBidi"/>
          <w:sz w:val="30"/>
          <w:szCs w:val="30"/>
          <w:cs/>
          <w:lang w:val="th-TH"/>
        </w:rPr>
        <w:t xml:space="preserve">วันที่ </w:t>
      </w:r>
      <w:r w:rsidR="007E0780">
        <w:rPr>
          <w:rFonts w:asciiTheme="majorBidi" w:hAnsiTheme="majorBidi"/>
          <w:sz w:val="30"/>
          <w:szCs w:val="30"/>
          <w:lang w:val="en-US"/>
        </w:rPr>
        <w:t>30</w:t>
      </w: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C16240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Pr="007E078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7E0780">
        <w:rPr>
          <w:rFonts w:asciiTheme="majorBidi" w:hAnsiTheme="majorBidi"/>
          <w:sz w:val="30"/>
          <w:szCs w:val="30"/>
          <w:lang w:val="en-US"/>
        </w:rPr>
        <w:t>256</w:t>
      </w:r>
      <w:r w:rsidR="00E9385A" w:rsidRPr="007E0780">
        <w:rPr>
          <w:rFonts w:asciiTheme="majorBidi" w:hAnsiTheme="majorBidi" w:hint="cs"/>
          <w:sz w:val="30"/>
          <w:szCs w:val="30"/>
          <w:cs/>
          <w:lang w:val="en-US"/>
        </w:rPr>
        <w:t>1</w:t>
      </w: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 กลุ่มบริษัทมีหนี้สินที่อาจเกิดขึ้นกับสถาบันการเงินหลายแห่ง จากการค้ำประกันการใช้วงเงินสินเชื่อจากธนาคารของกิจการที่เกี่ยวข้องกันหลายแห่งเป็นจำนวนเงินรวม </w:t>
      </w:r>
      <w:r w:rsidR="009E4F7B">
        <w:rPr>
          <w:rFonts w:asciiTheme="majorBidi" w:hAnsiTheme="majorBidi"/>
          <w:sz w:val="30"/>
          <w:szCs w:val="30"/>
          <w:lang w:val="en-US"/>
        </w:rPr>
        <w:t>220.0</w:t>
      </w: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 ล้านบาท </w:t>
      </w:r>
      <w:r w:rsidRPr="007E0780">
        <w:rPr>
          <w:rFonts w:asciiTheme="majorBidi" w:hAnsiTheme="majorBidi"/>
          <w:i/>
          <w:iCs/>
          <w:sz w:val="30"/>
          <w:szCs w:val="30"/>
          <w:cs/>
          <w:lang w:val="th-TH"/>
        </w:rPr>
        <w:t>(</w:t>
      </w:r>
      <w:r w:rsidR="005B3ECA" w:rsidRPr="007E0780">
        <w:rPr>
          <w:rFonts w:asciiTheme="majorBidi" w:hAnsiTheme="majorBidi"/>
          <w:i/>
          <w:iCs/>
          <w:sz w:val="30"/>
          <w:szCs w:val="30"/>
          <w:lang w:val="en-US"/>
        </w:rPr>
        <w:t>31</w:t>
      </w:r>
      <w:r w:rsidRPr="007E0780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ธันวาคม </w:t>
      </w:r>
      <w:r w:rsidR="005B3ECA" w:rsidRPr="007E0780">
        <w:rPr>
          <w:rFonts w:asciiTheme="majorBidi" w:hAnsiTheme="majorBidi"/>
          <w:i/>
          <w:iCs/>
          <w:sz w:val="30"/>
          <w:szCs w:val="30"/>
          <w:lang w:val="en-US"/>
        </w:rPr>
        <w:t>2560</w:t>
      </w:r>
      <w:r w:rsidRPr="007E0780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: </w:t>
      </w:r>
      <w:r w:rsidR="005A5157" w:rsidRPr="007E0780">
        <w:rPr>
          <w:rFonts w:asciiTheme="majorBidi" w:hAnsiTheme="majorBidi"/>
          <w:i/>
          <w:iCs/>
          <w:sz w:val="30"/>
          <w:szCs w:val="30"/>
          <w:lang w:val="en-US"/>
        </w:rPr>
        <w:t xml:space="preserve">278.0 </w:t>
      </w:r>
      <w:r w:rsidRPr="007E0780">
        <w:rPr>
          <w:rFonts w:asciiTheme="majorBidi" w:hAnsiTheme="majorBidi"/>
          <w:i/>
          <w:iCs/>
          <w:sz w:val="30"/>
          <w:szCs w:val="30"/>
          <w:cs/>
          <w:lang w:val="th-TH"/>
        </w:rPr>
        <w:t>ล้านบาท)</w:t>
      </w:r>
    </w:p>
    <w:p w:rsidR="005A5157" w:rsidRPr="0022354B" w:rsidRDefault="005A5157" w:rsidP="002D193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:rsidR="005A5157" w:rsidRDefault="00B14CA1" w:rsidP="00B27118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  <w:r w:rsidRPr="008A2C59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Pr="008A2C59">
        <w:rPr>
          <w:rFonts w:asciiTheme="majorBidi" w:hAnsiTheme="majorBidi"/>
          <w:sz w:val="30"/>
          <w:szCs w:val="30"/>
          <w:cs/>
          <w:lang w:val="th-TH"/>
        </w:rPr>
        <w:t xml:space="preserve">28 </w:t>
      </w:r>
      <w:r w:rsidRPr="008A2C59">
        <w:rPr>
          <w:rFonts w:asciiTheme="majorBidi" w:hAnsiTheme="majorBidi" w:hint="cs"/>
          <w:sz w:val="30"/>
          <w:szCs w:val="30"/>
          <w:cs/>
          <w:lang w:val="en-US"/>
        </w:rPr>
        <w:t>กรกฎาคม</w:t>
      </w:r>
      <w:r w:rsidRPr="008A2C5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8A2C59">
        <w:rPr>
          <w:rFonts w:asciiTheme="majorBidi" w:hAnsiTheme="majorBidi"/>
          <w:sz w:val="30"/>
          <w:szCs w:val="30"/>
          <w:cs/>
          <w:lang w:val="th-TH"/>
        </w:rPr>
        <w:t xml:space="preserve">2560 </w:t>
      </w:r>
      <w:r w:rsidR="005A5157" w:rsidRPr="008A2C59">
        <w:rPr>
          <w:rFonts w:asciiTheme="majorBidi" w:hAnsiTheme="majorBidi"/>
          <w:sz w:val="30"/>
          <w:szCs w:val="30"/>
          <w:cs/>
          <w:lang w:val="th-TH"/>
        </w:rPr>
        <w:t>บริษัทและบริษัทย่อยแห่งหนึ่ง</w:t>
      </w:r>
      <w:r w:rsidRPr="008A2C59">
        <w:rPr>
          <w:rFonts w:asciiTheme="majorBidi" w:hAnsiTheme="majorBidi"/>
          <w:sz w:val="30"/>
          <w:szCs w:val="30"/>
          <w:cs/>
          <w:lang w:val="th-TH"/>
        </w:rPr>
        <w:t>ในต่างประเทศ</w:t>
      </w:r>
      <w:r w:rsidRPr="008A2C59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8A2C59">
        <w:rPr>
          <w:rFonts w:asciiTheme="majorBidi" w:hAnsiTheme="majorBidi"/>
          <w:sz w:val="30"/>
          <w:szCs w:val="30"/>
          <w:cs/>
          <w:lang w:val="th-TH"/>
        </w:rPr>
        <w:t>แห่งหนึ่ง</w:t>
      </w:r>
      <w:r w:rsidR="005A5157" w:rsidRPr="008A2C59">
        <w:rPr>
          <w:rFonts w:asciiTheme="majorBidi" w:hAnsiTheme="majorBidi"/>
          <w:sz w:val="30"/>
          <w:szCs w:val="30"/>
          <w:cs/>
          <w:lang w:val="th-TH"/>
        </w:rPr>
        <w:t xml:space="preserve">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8A2C59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Pr="008A2C59">
        <w:rPr>
          <w:rFonts w:asciiTheme="majorBidi" w:hAnsiTheme="majorBidi"/>
          <w:sz w:val="30"/>
          <w:szCs w:val="30"/>
          <w:cs/>
          <w:lang w:val="th-TH"/>
        </w:rPr>
        <w:t xml:space="preserve">2561 </w:t>
      </w:r>
      <w:r w:rsidRPr="008A2C59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="005A5157" w:rsidRPr="008A2C59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</w:t>
      </w:r>
      <w:r w:rsidR="005B3ECA" w:rsidRPr="008A2C59">
        <w:rPr>
          <w:rFonts w:asciiTheme="majorBidi" w:hAnsiTheme="majorBidi"/>
          <w:sz w:val="30"/>
          <w:szCs w:val="30"/>
          <w:cs/>
          <w:lang w:val="th-TH"/>
        </w:rPr>
        <w:t>าเสียหายจาก</w:t>
      </w:r>
      <w:r w:rsidRPr="008A2C59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="00154BC1" w:rsidRPr="008A2C59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154BC1" w:rsidRPr="008A2C5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154BC1" w:rsidRPr="008A2C59">
        <w:rPr>
          <w:rFonts w:asciiTheme="majorBidi" w:hAnsiTheme="majorBidi"/>
          <w:sz w:val="30"/>
          <w:szCs w:val="30"/>
          <w:lang w:val="en-US"/>
        </w:rPr>
        <w:t>11</w:t>
      </w:r>
      <w:r w:rsidR="00BF2AFB">
        <w:rPr>
          <w:rFonts w:asciiTheme="majorBidi" w:hAnsiTheme="majorBidi"/>
          <w:sz w:val="30"/>
          <w:szCs w:val="30"/>
          <w:lang w:val="en-US"/>
        </w:rPr>
        <w:t>.0</w:t>
      </w:r>
      <w:r w:rsidR="005A5157" w:rsidRPr="008A2C59">
        <w:rPr>
          <w:rFonts w:asciiTheme="majorBidi" w:hAnsiTheme="majorBidi"/>
          <w:sz w:val="30"/>
          <w:szCs w:val="30"/>
          <w:cs/>
          <w:lang w:val="th-TH"/>
        </w:rPr>
        <w:t xml:space="preserve"> ล้า</w:t>
      </w:r>
      <w:r w:rsidRPr="008A2C59">
        <w:rPr>
          <w:rFonts w:asciiTheme="majorBidi" w:hAnsiTheme="majorBidi"/>
          <w:sz w:val="30"/>
          <w:szCs w:val="30"/>
          <w:cs/>
          <w:lang w:val="th-TH"/>
        </w:rPr>
        <w:t>นยูโร เป็นจำนวน</w:t>
      </w:r>
      <w:r w:rsidR="005B3ECA" w:rsidRPr="008A2C59">
        <w:rPr>
          <w:rFonts w:asciiTheme="majorBidi" w:hAnsiTheme="majorBidi"/>
          <w:sz w:val="30"/>
          <w:szCs w:val="30"/>
          <w:cs/>
          <w:lang w:val="th-TH"/>
        </w:rPr>
        <w:t xml:space="preserve"> 1.5</w:t>
      </w:r>
      <w:r w:rsidRPr="008A2C59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</w:t>
      </w:r>
      <w:r w:rsidR="00C15E6D" w:rsidRPr="008A2C59">
        <w:rPr>
          <w:rFonts w:asciiTheme="majorBidi" w:hAnsiTheme="majorBidi"/>
          <w:sz w:val="30"/>
          <w:szCs w:val="30"/>
          <w:cs/>
          <w:lang w:val="th-TH"/>
        </w:rPr>
        <w:t>เทียบเท่า</w:t>
      </w:r>
      <w:r w:rsidRPr="008A2C59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="005A5157" w:rsidRPr="008A2C5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B3ECA" w:rsidRPr="008A2C59">
        <w:rPr>
          <w:rFonts w:asciiTheme="majorBidi" w:hAnsiTheme="majorBidi"/>
          <w:sz w:val="30"/>
          <w:szCs w:val="30"/>
          <w:cs/>
          <w:lang w:val="th-TH"/>
        </w:rPr>
        <w:t>49.3</w:t>
      </w:r>
      <w:r w:rsidR="005A5157" w:rsidRPr="008A2C59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8A2C59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="005A5157" w:rsidRPr="008A2C59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อย่างไรก็ตามฝ่ายบริหารของบริษัท</w:t>
      </w:r>
      <w:r w:rsidR="005A5157" w:rsidRPr="008A2C59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ประเมินผลของคดีดังกล่าวและได้พิจารณาตั้งประมาณการหนี้สินดังกล่า</w:t>
      </w:r>
      <w:r w:rsidR="00C15E6D" w:rsidRPr="008A2C59">
        <w:rPr>
          <w:rFonts w:asciiTheme="majorBidi" w:hAnsiTheme="majorBidi"/>
          <w:spacing w:val="-4"/>
          <w:sz w:val="30"/>
          <w:szCs w:val="30"/>
          <w:cs/>
          <w:lang w:val="th-TH"/>
        </w:rPr>
        <w:t>วเต็มจำนวนแล้วใน</w:t>
      </w:r>
      <w:r w:rsidR="00242DD1">
        <w:rPr>
          <w:rFonts w:asciiTheme="majorBidi" w:hAnsiTheme="majorBidi"/>
          <w:spacing w:val="-4"/>
          <w:sz w:val="30"/>
          <w:szCs w:val="30"/>
          <w:cs/>
          <w:lang w:val="th-TH"/>
        </w:rPr>
        <w:br/>
      </w:r>
      <w:r w:rsidR="00C15E6D" w:rsidRPr="008A2C59">
        <w:rPr>
          <w:rFonts w:asciiTheme="majorBidi" w:hAnsiTheme="majorBidi"/>
          <w:spacing w:val="-4"/>
          <w:sz w:val="30"/>
          <w:szCs w:val="30"/>
          <w:cs/>
          <w:lang w:val="th-TH"/>
        </w:rPr>
        <w:t>งบการเงิน</w:t>
      </w:r>
      <w:r w:rsidRPr="008A2C59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สำหรับ</w:t>
      </w:r>
      <w:r w:rsidR="00C15E6D" w:rsidRPr="008A2C59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ปี </w:t>
      </w:r>
      <w:r w:rsidR="00154BC1" w:rsidRPr="008A2C59">
        <w:rPr>
          <w:rFonts w:asciiTheme="majorBidi" w:hAnsiTheme="majorBidi"/>
          <w:spacing w:val="-4"/>
          <w:sz w:val="30"/>
          <w:szCs w:val="30"/>
          <w:cs/>
          <w:lang w:val="th-TH"/>
        </w:rPr>
        <w:t>2560</w:t>
      </w:r>
    </w:p>
    <w:bookmarkEnd w:id="0"/>
    <w:p w:rsidR="00815C97" w:rsidRDefault="00815C97">
      <w:pPr>
        <w:spacing w:line="240" w:lineRule="auto"/>
        <w:rPr>
          <w:rFonts w:asciiTheme="majorBidi" w:hAnsiTheme="majorBidi"/>
          <w:spacing w:val="-4"/>
          <w:sz w:val="30"/>
          <w:szCs w:val="30"/>
          <w:cs/>
          <w:lang w:val="th-TH"/>
        </w:rPr>
      </w:pPr>
      <w:r>
        <w:rPr>
          <w:rFonts w:asciiTheme="majorBidi" w:hAnsiTheme="majorBidi"/>
          <w:spacing w:val="-4"/>
          <w:sz w:val="30"/>
          <w:szCs w:val="30"/>
          <w:cs/>
          <w:lang w:val="th-TH"/>
        </w:rPr>
        <w:br w:type="page"/>
      </w:r>
    </w:p>
    <w:p w:rsidR="009D4C8E" w:rsidRDefault="009D4C8E" w:rsidP="009D4C8E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D4C8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9D4C8E" w:rsidRPr="006B0264" w:rsidRDefault="009D4C8E" w:rsidP="009D4C8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:rsidR="006B0264" w:rsidRDefault="006B0264" w:rsidP="00040572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B0264">
        <w:rPr>
          <w:rFonts w:asciiTheme="majorBidi" w:hAnsiTheme="majorBidi"/>
          <w:sz w:val="30"/>
          <w:szCs w:val="30"/>
          <w:cs/>
          <w:lang w:val="th-TH"/>
        </w:rPr>
        <w:t>ในการประชุมคณะกรรมการของบริษัท</w:t>
      </w:r>
      <w:r w:rsidR="00040572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6B0264">
        <w:rPr>
          <w:rFonts w:asciiTheme="majorBidi" w:hAnsiTheme="majorBidi"/>
          <w:sz w:val="30"/>
          <w:szCs w:val="30"/>
          <w:cs/>
          <w:lang w:val="th-TH"/>
        </w:rPr>
        <w:t>เมื่อวันที่ 14 พฤศจิกายน 2561 คณะกรรมการของบริษัทมีมติอนุมัติให้</w:t>
      </w:r>
      <w:r w:rsidR="00040572">
        <w:rPr>
          <w:rFonts w:asciiTheme="majorBidi" w:hAnsiTheme="majorBidi"/>
          <w:sz w:val="30"/>
          <w:szCs w:val="30"/>
          <w:cs/>
          <w:lang w:val="th-TH"/>
        </w:rPr>
        <w:br/>
      </w:r>
      <w:r w:rsidRPr="006B0264">
        <w:rPr>
          <w:rFonts w:asciiTheme="majorBidi" w:hAnsiTheme="majorBidi"/>
          <w:sz w:val="30"/>
          <w:szCs w:val="30"/>
          <w:cs/>
          <w:lang w:val="th-TH"/>
        </w:rPr>
        <w:t>เพิ่มทุนหุ้นสามัญจดทะเบียนในบริษัทย่อย 2 แห่ง ดังต่อไปนี้</w:t>
      </w:r>
    </w:p>
    <w:p w:rsidR="006B0264" w:rsidRDefault="006B0264" w:rsidP="009D4C8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:rsidR="006B0264" w:rsidRPr="006B0264" w:rsidRDefault="006B0264" w:rsidP="006B0264">
      <w:pPr>
        <w:spacing w:line="240" w:lineRule="auto"/>
        <w:ind w:left="900" w:hanging="36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B0264">
        <w:rPr>
          <w:rFonts w:asciiTheme="majorBidi" w:hAnsiTheme="majorBidi"/>
          <w:sz w:val="30"/>
          <w:szCs w:val="30"/>
          <w:cs/>
          <w:lang w:val="th-TH"/>
        </w:rPr>
        <w:t>-</w:t>
      </w:r>
      <w:r w:rsidRPr="006B0264">
        <w:rPr>
          <w:rFonts w:asciiTheme="majorBidi" w:hAnsiTheme="majorBidi"/>
          <w:sz w:val="30"/>
          <w:szCs w:val="30"/>
          <w:cs/>
          <w:lang w:val="th-TH"/>
        </w:rPr>
        <w:tab/>
        <w:t>บริษัท โอสถสภา เอ็นเตอร์</w:t>
      </w:r>
      <w:r w:rsidR="006F3968">
        <w:rPr>
          <w:rFonts w:asciiTheme="majorBidi" w:hAnsiTheme="majorBidi"/>
          <w:sz w:val="30"/>
          <w:szCs w:val="30"/>
          <w:cs/>
          <w:lang w:val="th-TH"/>
        </w:rPr>
        <w:t>ไพรซ์ จำกัด จำนวนเงิน 1,</w:t>
      </w:r>
      <w:r w:rsidR="006F3968">
        <w:rPr>
          <w:rFonts w:asciiTheme="majorBidi" w:hAnsiTheme="majorBidi" w:hint="cs"/>
          <w:sz w:val="30"/>
          <w:szCs w:val="30"/>
          <w:cs/>
          <w:lang w:val="th-TH"/>
        </w:rPr>
        <w:t>499</w:t>
      </w:r>
      <w:r w:rsidR="003D5D0E">
        <w:rPr>
          <w:rFonts w:asciiTheme="majorBidi" w:hAnsiTheme="majorBidi" w:hint="cs"/>
          <w:sz w:val="30"/>
          <w:szCs w:val="30"/>
          <w:cs/>
          <w:lang w:val="th-TH"/>
        </w:rPr>
        <w:t xml:space="preserve"> ล้าน</w:t>
      </w:r>
      <w:r w:rsidRPr="006B0264">
        <w:rPr>
          <w:rFonts w:asciiTheme="majorBidi" w:hAnsiTheme="majorBidi"/>
          <w:sz w:val="30"/>
          <w:szCs w:val="30"/>
          <w:cs/>
          <w:lang w:val="th-TH"/>
        </w:rPr>
        <w:t>บาท โดยการอ</w:t>
      </w:r>
      <w:r w:rsidR="006F3968">
        <w:rPr>
          <w:rFonts w:asciiTheme="majorBidi" w:hAnsiTheme="majorBidi"/>
          <w:sz w:val="30"/>
          <w:szCs w:val="30"/>
          <w:cs/>
          <w:lang w:val="th-TH"/>
        </w:rPr>
        <w:t xml:space="preserve">อกหุ้นสามัญเพิ่มทุนจำนวน </w:t>
      </w:r>
      <w:r w:rsidR="003D5D0E">
        <w:rPr>
          <w:rFonts w:asciiTheme="majorBidi" w:hAnsiTheme="majorBidi"/>
          <w:sz w:val="30"/>
          <w:szCs w:val="30"/>
          <w:cs/>
          <w:lang w:val="th-TH"/>
        </w:rPr>
        <w:br/>
      </w:r>
      <w:r w:rsidR="00D42861">
        <w:rPr>
          <w:rFonts w:asciiTheme="majorBidi" w:hAnsiTheme="majorBidi"/>
          <w:sz w:val="30"/>
          <w:szCs w:val="30"/>
          <w:cs/>
          <w:lang w:val="th-TH"/>
        </w:rPr>
        <w:t>1</w:t>
      </w:r>
      <w:r w:rsidR="00D42861">
        <w:rPr>
          <w:rFonts w:asciiTheme="majorBidi" w:hAnsiTheme="majorBidi"/>
          <w:sz w:val="30"/>
          <w:szCs w:val="30"/>
          <w:lang w:val="en-US"/>
        </w:rPr>
        <w:t>4.99</w:t>
      </w:r>
      <w:r w:rsidR="003D5D0E">
        <w:rPr>
          <w:rFonts w:asciiTheme="majorBidi" w:hAnsiTheme="majorBidi" w:hint="cs"/>
          <w:sz w:val="30"/>
          <w:szCs w:val="30"/>
          <w:cs/>
          <w:lang w:val="th-TH"/>
        </w:rPr>
        <w:t xml:space="preserve"> ล้าน</w:t>
      </w:r>
      <w:r w:rsidRPr="006B0264">
        <w:rPr>
          <w:rFonts w:asciiTheme="majorBidi" w:hAnsiTheme="majorBidi"/>
          <w:sz w:val="30"/>
          <w:szCs w:val="30"/>
          <w:cs/>
          <w:lang w:val="th-TH"/>
        </w:rPr>
        <w:t xml:space="preserve">หุ้น มูลค่าหุ้นละ 100 บาท เพื่อการลงทุนในต่างประเทศ </w:t>
      </w:r>
    </w:p>
    <w:p w:rsidR="006B0264" w:rsidRPr="006B0264" w:rsidRDefault="006B0264" w:rsidP="006B0264">
      <w:pPr>
        <w:spacing w:line="240" w:lineRule="auto"/>
        <w:ind w:left="900" w:hanging="36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B0264">
        <w:rPr>
          <w:rFonts w:asciiTheme="majorBidi" w:hAnsiTheme="majorBidi"/>
          <w:sz w:val="30"/>
          <w:szCs w:val="30"/>
          <w:cs/>
          <w:lang w:val="th-TH"/>
        </w:rPr>
        <w:t>-</w:t>
      </w:r>
      <w:r w:rsidRPr="006B0264">
        <w:rPr>
          <w:rFonts w:asciiTheme="majorBidi" w:hAnsiTheme="majorBidi"/>
          <w:sz w:val="30"/>
          <w:szCs w:val="30"/>
          <w:cs/>
          <w:lang w:val="th-TH"/>
        </w:rPr>
        <w:tab/>
        <w:t>บริษัท</w:t>
      </w:r>
      <w:r w:rsidR="009077F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95521A" w:rsidRPr="0095521A">
        <w:rPr>
          <w:rFonts w:asciiTheme="majorBidi" w:hAnsiTheme="majorBidi"/>
          <w:sz w:val="30"/>
          <w:szCs w:val="30"/>
          <w:cs/>
          <w:lang w:val="th-TH"/>
        </w:rPr>
        <w:t xml:space="preserve">วอลล์กรีน </w:t>
      </w:r>
      <w:r w:rsidR="009077F7">
        <w:rPr>
          <w:rFonts w:asciiTheme="majorBidi" w:hAnsiTheme="majorBidi"/>
          <w:sz w:val="30"/>
          <w:szCs w:val="30"/>
          <w:cs/>
          <w:lang w:val="th-TH"/>
        </w:rPr>
        <w:t xml:space="preserve">จำกัด จำนวนเงิน </w:t>
      </w:r>
      <w:r w:rsidR="009077F7">
        <w:rPr>
          <w:rFonts w:asciiTheme="majorBidi" w:hAnsiTheme="majorBidi" w:hint="cs"/>
          <w:sz w:val="30"/>
          <w:szCs w:val="30"/>
          <w:cs/>
          <w:lang w:val="th-TH"/>
        </w:rPr>
        <w:t xml:space="preserve">101 </w:t>
      </w:r>
      <w:r w:rsidR="003D5D0E">
        <w:rPr>
          <w:rFonts w:asciiTheme="majorBidi" w:hAnsiTheme="majorBidi" w:hint="cs"/>
          <w:sz w:val="30"/>
          <w:szCs w:val="30"/>
          <w:cs/>
          <w:lang w:val="th-TH"/>
        </w:rPr>
        <w:t>ล้าน</w:t>
      </w:r>
      <w:r w:rsidRPr="006B0264">
        <w:rPr>
          <w:rFonts w:asciiTheme="majorBidi" w:hAnsiTheme="majorBidi"/>
          <w:sz w:val="30"/>
          <w:szCs w:val="30"/>
          <w:cs/>
          <w:lang w:val="th-TH"/>
        </w:rPr>
        <w:t>บาท โดยการออกหุ้นสามัญเพิ่มทุน</w:t>
      </w:r>
      <w:r w:rsidR="00D42861">
        <w:rPr>
          <w:rFonts w:asciiTheme="majorBidi" w:hAnsiTheme="majorBidi"/>
          <w:sz w:val="30"/>
          <w:szCs w:val="30"/>
          <w:cs/>
          <w:lang w:val="th-TH"/>
        </w:rPr>
        <w:t xml:space="preserve">จำนวน </w:t>
      </w:r>
      <w:r w:rsidR="009077F7">
        <w:rPr>
          <w:rFonts w:asciiTheme="majorBidi" w:hAnsiTheme="majorBidi"/>
          <w:sz w:val="30"/>
          <w:szCs w:val="30"/>
          <w:lang w:val="en-US"/>
        </w:rPr>
        <w:t>1.01</w:t>
      </w:r>
      <w:r w:rsidR="00D42861">
        <w:rPr>
          <w:rFonts w:asciiTheme="majorBidi" w:hAnsiTheme="majorBidi" w:hint="cs"/>
          <w:sz w:val="30"/>
          <w:szCs w:val="30"/>
          <w:cs/>
          <w:lang w:val="th-TH"/>
        </w:rPr>
        <w:t xml:space="preserve"> ล้าน</w:t>
      </w:r>
      <w:r>
        <w:rPr>
          <w:rFonts w:asciiTheme="majorBidi" w:hAnsiTheme="majorBidi"/>
          <w:sz w:val="30"/>
          <w:szCs w:val="30"/>
          <w:cs/>
          <w:lang w:val="th-TH"/>
        </w:rPr>
        <w:t>หุ้น มูลค่า</w:t>
      </w:r>
      <w:r w:rsidR="00D42861">
        <w:rPr>
          <w:rFonts w:asciiTheme="majorBidi" w:hAnsiTheme="majorBidi"/>
          <w:sz w:val="30"/>
          <w:szCs w:val="30"/>
          <w:cs/>
          <w:lang w:val="th-TH"/>
        </w:rPr>
        <w:br/>
      </w:r>
      <w:r>
        <w:rPr>
          <w:rFonts w:asciiTheme="majorBidi" w:hAnsiTheme="majorBidi"/>
          <w:sz w:val="30"/>
          <w:szCs w:val="30"/>
          <w:cs/>
          <w:lang w:val="th-TH"/>
        </w:rPr>
        <w:t>หุ้นล</w:t>
      </w:r>
      <w:r>
        <w:rPr>
          <w:rFonts w:asciiTheme="majorBidi" w:hAnsiTheme="majorBidi" w:hint="cs"/>
          <w:sz w:val="30"/>
          <w:szCs w:val="30"/>
          <w:cs/>
          <w:lang w:val="th-TH"/>
        </w:rPr>
        <w:t>ะ</w:t>
      </w:r>
      <w:r w:rsidRPr="006B0264">
        <w:rPr>
          <w:rFonts w:asciiTheme="majorBidi" w:hAnsiTheme="majorBidi"/>
          <w:sz w:val="30"/>
          <w:szCs w:val="30"/>
          <w:cs/>
          <w:lang w:val="th-TH"/>
        </w:rPr>
        <w:t>100 บาท เพื่อการวิจัยและพัฒนา</w:t>
      </w:r>
    </w:p>
    <w:p w:rsidR="009D4C8E" w:rsidRPr="009077F7" w:rsidRDefault="009D4C8E" w:rsidP="009D4C8E">
      <w:pPr>
        <w:spacing w:line="240" w:lineRule="auto"/>
        <w:ind w:right="-43"/>
        <w:rPr>
          <w:rFonts w:asciiTheme="majorBidi" w:hAnsiTheme="majorBidi" w:cstheme="majorBidi"/>
          <w:sz w:val="30"/>
          <w:szCs w:val="30"/>
          <w:lang w:val="en-US"/>
        </w:rPr>
      </w:pPr>
    </w:p>
    <w:sectPr w:rsidR="009D4C8E" w:rsidRPr="009077F7" w:rsidSect="00DE7F42">
      <w:pgSz w:w="11909" w:h="16834" w:code="9"/>
      <w:pgMar w:top="691" w:right="1199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D9B" w:rsidRDefault="008A0D9B">
      <w:r>
        <w:separator/>
      </w:r>
    </w:p>
  </w:endnote>
  <w:endnote w:type="continuationSeparator" w:id="0">
    <w:p w:rsidR="008A0D9B" w:rsidRDefault="008A0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Pr="00CC0AE9" w:rsidRDefault="003A2C35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 w:rsidR="00183759">
      <w:rPr>
        <w:rFonts w:asciiTheme="majorBidi" w:hAnsiTheme="majorBidi" w:cstheme="majorBidi"/>
        <w:caps/>
        <w:noProof/>
        <w:sz w:val="30"/>
        <w:szCs w:val="30"/>
      </w:rPr>
      <w:t>17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3A2C35" w:rsidRDefault="003A2C3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Pr="00FB5D89" w:rsidRDefault="003A2C35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A2C35" w:rsidRPr="00960645" w:rsidRDefault="003A2C35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F708E8">
      <w:rPr>
        <w:rFonts w:ascii="Angsana New" w:hAnsi="Angsana New"/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:rsidR="003A2C35" w:rsidRPr="004E4BE4" w:rsidRDefault="003A2C35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-544220384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:rsidR="003A2C35" w:rsidRPr="00B248A7" w:rsidRDefault="003A2C35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 w:rsidR="00F708E8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57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Default="003A2C35" w:rsidP="007D6C10">
    <w:pPr>
      <w:pStyle w:val="Footer"/>
      <w:framePr w:wrap="around" w:vAnchor="text" w:hAnchor="page" w:x="8716" w:y="17"/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708E8">
      <w:rPr>
        <w:rStyle w:val="PageNumber"/>
        <w:rFonts w:ascii="Angsana New" w:hAnsi="Angsana New" w:cs="Angsana New"/>
        <w:noProof/>
        <w:sz w:val="30"/>
        <w:szCs w:val="30"/>
        <w:cs/>
      </w:rPr>
      <w:t>59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A2C35" w:rsidRDefault="003A2C35" w:rsidP="007D6C10">
    <w:pPr>
      <w:pStyle w:val="Footer"/>
      <w:ind w:right="360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Pr="00173BD7" w:rsidRDefault="003A2C3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708E8">
      <w:rPr>
        <w:rStyle w:val="PageNumber"/>
        <w:rFonts w:ascii="Angsana New" w:hAnsi="Angsana New" w:cs="Angsana New"/>
        <w:noProof/>
        <w:sz w:val="30"/>
        <w:szCs w:val="30"/>
      </w:rPr>
      <w:t>69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A2C35" w:rsidRPr="00175C2C" w:rsidRDefault="003A2C3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D9B" w:rsidRDefault="008A0D9B">
      <w:r>
        <w:separator/>
      </w:r>
    </w:p>
  </w:footnote>
  <w:footnote w:type="continuationSeparator" w:id="0">
    <w:p w:rsidR="008A0D9B" w:rsidRDefault="008A0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Default="003A2C35" w:rsidP="00DF3C09">
    <w:pPr>
      <w:ind w:firstLine="14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60653">
      <w:rPr>
        <w:rFonts w:ascii="Angsana New" w:hAnsi="Angsana New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3A2C35" w:rsidRPr="00533336" w:rsidRDefault="003A2C35" w:rsidP="00DF3C09">
    <w:pPr>
      <w:ind w:firstLine="14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เดิมชื่อ บริษัท โอสถสภา จำกัด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:rsidR="003A2C35" w:rsidRDefault="003A2C35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3A2C35" w:rsidRPr="002E7AE7" w:rsidRDefault="003A2C35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 w:rsidRPr="008F19FA">
      <w:rPr>
        <w:rFonts w:ascii="Angsana New" w:hAnsi="Angsana New"/>
        <w:b/>
        <w:bCs/>
        <w:sz w:val="32"/>
        <w:szCs w:val="32"/>
        <w:cs/>
      </w:rPr>
      <w:t>สำหรับงวดสา</w:t>
    </w:r>
    <w:r>
      <w:rPr>
        <w:rFonts w:ascii="Angsana New" w:hAnsi="Angsana New"/>
        <w:b/>
        <w:bCs/>
        <w:sz w:val="32"/>
        <w:szCs w:val="32"/>
        <w:cs/>
      </w:rPr>
      <w:t xml:space="preserve">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8F19F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3A2C35" w:rsidRPr="008266EC" w:rsidRDefault="003A2C35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Default="003A2C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Pr="003C763B" w:rsidRDefault="003A2C3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:rsidR="003A2C35" w:rsidRPr="003C763B" w:rsidRDefault="003A2C3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3A2C35" w:rsidRDefault="003A2C3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3A2C35" w:rsidRDefault="003A2C3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C35" w:rsidRDefault="003A2C35" w:rsidP="009C22F8">
    <w:pPr>
      <w:ind w:firstLine="14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60653">
      <w:rPr>
        <w:rFonts w:ascii="Angsana New" w:hAnsi="Angsana New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3A2C35" w:rsidRPr="00F11B07" w:rsidRDefault="003A2C35" w:rsidP="009C22F8">
    <w:pPr>
      <w:ind w:firstLine="14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เดิมชื่อ บริษัท โอสถสภา จำกัด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:rsidR="003A2C35" w:rsidRDefault="003A2C35" w:rsidP="007D6C1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3A2C35" w:rsidRPr="00AC6416" w:rsidRDefault="003A2C35" w:rsidP="007E126D">
    <w:pPr>
      <w:spacing w:line="240" w:lineRule="atLeast"/>
      <w:ind w:right="360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8F19FA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3A2C35" w:rsidRPr="003C74F0" w:rsidRDefault="003A2C35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D4F4540"/>
    <w:multiLevelType w:val="hybridMultilevel"/>
    <w:tmpl w:val="005079A0"/>
    <w:lvl w:ilvl="0" w:tplc="1AC44D0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F12191"/>
    <w:multiLevelType w:val="hybridMultilevel"/>
    <w:tmpl w:val="A64414C2"/>
    <w:lvl w:ilvl="0" w:tplc="2BEEC0CA"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1"/>
  </w:num>
  <w:num w:numId="5">
    <w:abstractNumId w:val="30"/>
  </w:num>
  <w:num w:numId="6">
    <w:abstractNumId w:val="12"/>
  </w:num>
  <w:num w:numId="7">
    <w:abstractNumId w:val="5"/>
  </w:num>
  <w:num w:numId="8">
    <w:abstractNumId w:val="9"/>
  </w:num>
  <w:num w:numId="9">
    <w:abstractNumId w:val="24"/>
  </w:num>
  <w:num w:numId="10">
    <w:abstractNumId w:val="19"/>
  </w:num>
  <w:num w:numId="11">
    <w:abstractNumId w:val="23"/>
  </w:num>
  <w:num w:numId="12">
    <w:abstractNumId w:val="11"/>
  </w:num>
  <w:num w:numId="13">
    <w:abstractNumId w:val="18"/>
  </w:num>
  <w:num w:numId="14">
    <w:abstractNumId w:val="27"/>
  </w:num>
  <w:num w:numId="15">
    <w:abstractNumId w:val="28"/>
  </w:num>
  <w:num w:numId="16">
    <w:abstractNumId w:val="15"/>
  </w:num>
  <w:num w:numId="17">
    <w:abstractNumId w:val="2"/>
  </w:num>
  <w:num w:numId="18">
    <w:abstractNumId w:val="2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</w:num>
  <w:num w:numId="22">
    <w:abstractNumId w:val="7"/>
  </w:num>
  <w:num w:numId="23">
    <w:abstractNumId w:val="3"/>
  </w:num>
  <w:num w:numId="24">
    <w:abstractNumId w:val="6"/>
  </w:num>
  <w:num w:numId="25">
    <w:abstractNumId w:val="26"/>
  </w:num>
  <w:num w:numId="26">
    <w:abstractNumId w:val="10"/>
  </w:num>
  <w:num w:numId="27">
    <w:abstractNumId w:val="14"/>
  </w:num>
  <w:num w:numId="28">
    <w:abstractNumId w:val="29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7"/>
  </w:num>
  <w:num w:numId="32">
    <w:abstractNumId w:val="16"/>
  </w:num>
  <w:num w:numId="33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AMCSzNTY2NzMwMTSyUdpeDU4uLM/DyQAsNaALd+Li0sAAAA"/>
    <w:docVar w:name="DraftWatermark" w:val="橄凧ﮠແԄ찔劺"/>
  </w:docVars>
  <w:rsids>
    <w:rsidRoot w:val="006C5DCE"/>
    <w:rsid w:val="00000313"/>
    <w:rsid w:val="000006FC"/>
    <w:rsid w:val="000012BF"/>
    <w:rsid w:val="000020DA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9CB"/>
    <w:rsid w:val="00007EA1"/>
    <w:rsid w:val="00011788"/>
    <w:rsid w:val="00012928"/>
    <w:rsid w:val="00012ED5"/>
    <w:rsid w:val="00013080"/>
    <w:rsid w:val="000135DF"/>
    <w:rsid w:val="00013655"/>
    <w:rsid w:val="00013885"/>
    <w:rsid w:val="000142B2"/>
    <w:rsid w:val="00014427"/>
    <w:rsid w:val="00014E90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32DC"/>
    <w:rsid w:val="00023A36"/>
    <w:rsid w:val="000248AC"/>
    <w:rsid w:val="00024DB0"/>
    <w:rsid w:val="000253D5"/>
    <w:rsid w:val="000257C4"/>
    <w:rsid w:val="00026202"/>
    <w:rsid w:val="00026210"/>
    <w:rsid w:val="00026272"/>
    <w:rsid w:val="00026562"/>
    <w:rsid w:val="00026D9A"/>
    <w:rsid w:val="0002751B"/>
    <w:rsid w:val="000277D8"/>
    <w:rsid w:val="00027A5B"/>
    <w:rsid w:val="00027CF2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B0B"/>
    <w:rsid w:val="00036C37"/>
    <w:rsid w:val="00036E56"/>
    <w:rsid w:val="0003712E"/>
    <w:rsid w:val="000378AC"/>
    <w:rsid w:val="00037E58"/>
    <w:rsid w:val="00037FD0"/>
    <w:rsid w:val="0004008B"/>
    <w:rsid w:val="00040169"/>
    <w:rsid w:val="00040572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4C2"/>
    <w:rsid w:val="00044619"/>
    <w:rsid w:val="00044809"/>
    <w:rsid w:val="00044917"/>
    <w:rsid w:val="000464CB"/>
    <w:rsid w:val="0004699B"/>
    <w:rsid w:val="000470C8"/>
    <w:rsid w:val="000474F7"/>
    <w:rsid w:val="00047913"/>
    <w:rsid w:val="000479EE"/>
    <w:rsid w:val="000504F2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62AD"/>
    <w:rsid w:val="0005690A"/>
    <w:rsid w:val="000572FD"/>
    <w:rsid w:val="00060038"/>
    <w:rsid w:val="000603FD"/>
    <w:rsid w:val="0006079D"/>
    <w:rsid w:val="000618AB"/>
    <w:rsid w:val="00063625"/>
    <w:rsid w:val="00063951"/>
    <w:rsid w:val="00064138"/>
    <w:rsid w:val="00064564"/>
    <w:rsid w:val="0006601B"/>
    <w:rsid w:val="000664BF"/>
    <w:rsid w:val="00066560"/>
    <w:rsid w:val="00066B2A"/>
    <w:rsid w:val="0006784C"/>
    <w:rsid w:val="00067EBE"/>
    <w:rsid w:val="00070CB7"/>
    <w:rsid w:val="00070F62"/>
    <w:rsid w:val="00070FF6"/>
    <w:rsid w:val="000710FF"/>
    <w:rsid w:val="000711FB"/>
    <w:rsid w:val="00071228"/>
    <w:rsid w:val="00071569"/>
    <w:rsid w:val="00071B87"/>
    <w:rsid w:val="00072AA3"/>
    <w:rsid w:val="000731C7"/>
    <w:rsid w:val="0007342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ABF"/>
    <w:rsid w:val="00077CE8"/>
    <w:rsid w:val="000800A6"/>
    <w:rsid w:val="00080896"/>
    <w:rsid w:val="00080C1C"/>
    <w:rsid w:val="0008131B"/>
    <w:rsid w:val="00081813"/>
    <w:rsid w:val="00081E91"/>
    <w:rsid w:val="000820A0"/>
    <w:rsid w:val="000833D7"/>
    <w:rsid w:val="000834D2"/>
    <w:rsid w:val="00083875"/>
    <w:rsid w:val="00083DEC"/>
    <w:rsid w:val="00083DFC"/>
    <w:rsid w:val="00084FB4"/>
    <w:rsid w:val="000851CA"/>
    <w:rsid w:val="0008521D"/>
    <w:rsid w:val="000852E3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C88"/>
    <w:rsid w:val="00091FE2"/>
    <w:rsid w:val="000929BF"/>
    <w:rsid w:val="00093269"/>
    <w:rsid w:val="0009369D"/>
    <w:rsid w:val="00093F67"/>
    <w:rsid w:val="0009417A"/>
    <w:rsid w:val="0009420B"/>
    <w:rsid w:val="00095AFE"/>
    <w:rsid w:val="00095DC5"/>
    <w:rsid w:val="00097044"/>
    <w:rsid w:val="00097A97"/>
    <w:rsid w:val="00097C48"/>
    <w:rsid w:val="000A04D4"/>
    <w:rsid w:val="000A0878"/>
    <w:rsid w:val="000A0896"/>
    <w:rsid w:val="000A19A7"/>
    <w:rsid w:val="000A1D3C"/>
    <w:rsid w:val="000A1E2D"/>
    <w:rsid w:val="000A2871"/>
    <w:rsid w:val="000A2CC0"/>
    <w:rsid w:val="000A2EDA"/>
    <w:rsid w:val="000A3897"/>
    <w:rsid w:val="000A415B"/>
    <w:rsid w:val="000A420C"/>
    <w:rsid w:val="000A4494"/>
    <w:rsid w:val="000A44EF"/>
    <w:rsid w:val="000A5D3B"/>
    <w:rsid w:val="000A676A"/>
    <w:rsid w:val="000A6AA2"/>
    <w:rsid w:val="000A72A6"/>
    <w:rsid w:val="000A7BE8"/>
    <w:rsid w:val="000A7C96"/>
    <w:rsid w:val="000A7D08"/>
    <w:rsid w:val="000B0657"/>
    <w:rsid w:val="000B0DA9"/>
    <w:rsid w:val="000B1418"/>
    <w:rsid w:val="000B2254"/>
    <w:rsid w:val="000B2E84"/>
    <w:rsid w:val="000B3694"/>
    <w:rsid w:val="000B448E"/>
    <w:rsid w:val="000B459C"/>
    <w:rsid w:val="000B4723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BA0"/>
    <w:rsid w:val="000C2059"/>
    <w:rsid w:val="000C28A5"/>
    <w:rsid w:val="000C2DF2"/>
    <w:rsid w:val="000C3249"/>
    <w:rsid w:val="000C32E0"/>
    <w:rsid w:val="000C3460"/>
    <w:rsid w:val="000C3A91"/>
    <w:rsid w:val="000C3C78"/>
    <w:rsid w:val="000C3FCC"/>
    <w:rsid w:val="000C4376"/>
    <w:rsid w:val="000C4934"/>
    <w:rsid w:val="000C4AC8"/>
    <w:rsid w:val="000C51CF"/>
    <w:rsid w:val="000C62BA"/>
    <w:rsid w:val="000C7943"/>
    <w:rsid w:val="000C7AE8"/>
    <w:rsid w:val="000C7DC6"/>
    <w:rsid w:val="000D045F"/>
    <w:rsid w:val="000D0A86"/>
    <w:rsid w:val="000D1DEA"/>
    <w:rsid w:val="000D1E32"/>
    <w:rsid w:val="000D2023"/>
    <w:rsid w:val="000D25F2"/>
    <w:rsid w:val="000D2AB0"/>
    <w:rsid w:val="000D3B3A"/>
    <w:rsid w:val="000D3C09"/>
    <w:rsid w:val="000D3F72"/>
    <w:rsid w:val="000D4E83"/>
    <w:rsid w:val="000D5366"/>
    <w:rsid w:val="000D5DB8"/>
    <w:rsid w:val="000D6790"/>
    <w:rsid w:val="000D67D6"/>
    <w:rsid w:val="000D69E8"/>
    <w:rsid w:val="000D7151"/>
    <w:rsid w:val="000D7379"/>
    <w:rsid w:val="000D7770"/>
    <w:rsid w:val="000D77E2"/>
    <w:rsid w:val="000D7AC8"/>
    <w:rsid w:val="000D7C5E"/>
    <w:rsid w:val="000D7E18"/>
    <w:rsid w:val="000E0A77"/>
    <w:rsid w:val="000E1E53"/>
    <w:rsid w:val="000E20DA"/>
    <w:rsid w:val="000E22B1"/>
    <w:rsid w:val="000E22FC"/>
    <w:rsid w:val="000E2329"/>
    <w:rsid w:val="000E3B9F"/>
    <w:rsid w:val="000E5280"/>
    <w:rsid w:val="000E5468"/>
    <w:rsid w:val="000E5678"/>
    <w:rsid w:val="000E5F74"/>
    <w:rsid w:val="000E6046"/>
    <w:rsid w:val="000E641C"/>
    <w:rsid w:val="000E6537"/>
    <w:rsid w:val="000E7004"/>
    <w:rsid w:val="000E7184"/>
    <w:rsid w:val="000E7904"/>
    <w:rsid w:val="000E7C3D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613D"/>
    <w:rsid w:val="000F6788"/>
    <w:rsid w:val="000F7B70"/>
    <w:rsid w:val="00100030"/>
    <w:rsid w:val="00100D04"/>
    <w:rsid w:val="00101474"/>
    <w:rsid w:val="00101A01"/>
    <w:rsid w:val="00101AE5"/>
    <w:rsid w:val="001020E5"/>
    <w:rsid w:val="001023BC"/>
    <w:rsid w:val="00102E3F"/>
    <w:rsid w:val="00102F53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925"/>
    <w:rsid w:val="00111AB5"/>
    <w:rsid w:val="001124A5"/>
    <w:rsid w:val="001135CD"/>
    <w:rsid w:val="00113F9D"/>
    <w:rsid w:val="00114CC5"/>
    <w:rsid w:val="00116472"/>
    <w:rsid w:val="00116522"/>
    <w:rsid w:val="00116C11"/>
    <w:rsid w:val="0011755B"/>
    <w:rsid w:val="00117627"/>
    <w:rsid w:val="00117EC8"/>
    <w:rsid w:val="001207AD"/>
    <w:rsid w:val="001208AA"/>
    <w:rsid w:val="00121042"/>
    <w:rsid w:val="0012135E"/>
    <w:rsid w:val="00121460"/>
    <w:rsid w:val="00121BFC"/>
    <w:rsid w:val="00121C9E"/>
    <w:rsid w:val="00121CE0"/>
    <w:rsid w:val="00122478"/>
    <w:rsid w:val="00123A0A"/>
    <w:rsid w:val="00124CF0"/>
    <w:rsid w:val="001251E6"/>
    <w:rsid w:val="00125A2D"/>
    <w:rsid w:val="00125D44"/>
    <w:rsid w:val="00125E57"/>
    <w:rsid w:val="0012624C"/>
    <w:rsid w:val="001262DF"/>
    <w:rsid w:val="0012672D"/>
    <w:rsid w:val="00126735"/>
    <w:rsid w:val="001268D0"/>
    <w:rsid w:val="00126C4C"/>
    <w:rsid w:val="001271BA"/>
    <w:rsid w:val="00127C3B"/>
    <w:rsid w:val="00130525"/>
    <w:rsid w:val="00130844"/>
    <w:rsid w:val="0013106B"/>
    <w:rsid w:val="00131E71"/>
    <w:rsid w:val="001322DF"/>
    <w:rsid w:val="00133658"/>
    <w:rsid w:val="0013374B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7135"/>
    <w:rsid w:val="001372EF"/>
    <w:rsid w:val="00137456"/>
    <w:rsid w:val="00137B29"/>
    <w:rsid w:val="00137BD2"/>
    <w:rsid w:val="0014011B"/>
    <w:rsid w:val="00140E35"/>
    <w:rsid w:val="00141DDA"/>
    <w:rsid w:val="00141F2E"/>
    <w:rsid w:val="00142AD3"/>
    <w:rsid w:val="00142B86"/>
    <w:rsid w:val="00142C8F"/>
    <w:rsid w:val="00143B0D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C3A"/>
    <w:rsid w:val="00151427"/>
    <w:rsid w:val="001516D7"/>
    <w:rsid w:val="001517F7"/>
    <w:rsid w:val="001524B5"/>
    <w:rsid w:val="00152A7F"/>
    <w:rsid w:val="00152A88"/>
    <w:rsid w:val="001534F9"/>
    <w:rsid w:val="00154136"/>
    <w:rsid w:val="001544FD"/>
    <w:rsid w:val="00154BC1"/>
    <w:rsid w:val="0015640F"/>
    <w:rsid w:val="001566D2"/>
    <w:rsid w:val="001570A7"/>
    <w:rsid w:val="00157288"/>
    <w:rsid w:val="001605DA"/>
    <w:rsid w:val="00160653"/>
    <w:rsid w:val="001606CB"/>
    <w:rsid w:val="001620DE"/>
    <w:rsid w:val="00162555"/>
    <w:rsid w:val="00162C18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64E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BB"/>
    <w:rsid w:val="00173350"/>
    <w:rsid w:val="00173BD7"/>
    <w:rsid w:val="00174028"/>
    <w:rsid w:val="00174700"/>
    <w:rsid w:val="00174B5F"/>
    <w:rsid w:val="00175372"/>
    <w:rsid w:val="001753BB"/>
    <w:rsid w:val="00175C2C"/>
    <w:rsid w:val="00176DFC"/>
    <w:rsid w:val="00177416"/>
    <w:rsid w:val="00177DDD"/>
    <w:rsid w:val="00180202"/>
    <w:rsid w:val="00180230"/>
    <w:rsid w:val="0018101E"/>
    <w:rsid w:val="00181205"/>
    <w:rsid w:val="0018168A"/>
    <w:rsid w:val="001817A1"/>
    <w:rsid w:val="001820B8"/>
    <w:rsid w:val="0018240C"/>
    <w:rsid w:val="00182FA6"/>
    <w:rsid w:val="00183759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32FF"/>
    <w:rsid w:val="001934F2"/>
    <w:rsid w:val="00193B3F"/>
    <w:rsid w:val="00193F89"/>
    <w:rsid w:val="00194358"/>
    <w:rsid w:val="00194DEE"/>
    <w:rsid w:val="00194EAF"/>
    <w:rsid w:val="001958DD"/>
    <w:rsid w:val="001964B1"/>
    <w:rsid w:val="00196AB8"/>
    <w:rsid w:val="001977CA"/>
    <w:rsid w:val="00197807"/>
    <w:rsid w:val="00197877"/>
    <w:rsid w:val="00197E9F"/>
    <w:rsid w:val="001A00DC"/>
    <w:rsid w:val="001A02EB"/>
    <w:rsid w:val="001A0541"/>
    <w:rsid w:val="001A0D9F"/>
    <w:rsid w:val="001A1DA9"/>
    <w:rsid w:val="001A26AB"/>
    <w:rsid w:val="001A2817"/>
    <w:rsid w:val="001A2D26"/>
    <w:rsid w:val="001A3DC1"/>
    <w:rsid w:val="001A4517"/>
    <w:rsid w:val="001A4A21"/>
    <w:rsid w:val="001A5118"/>
    <w:rsid w:val="001A5563"/>
    <w:rsid w:val="001A58CD"/>
    <w:rsid w:val="001A6112"/>
    <w:rsid w:val="001A61A8"/>
    <w:rsid w:val="001A6734"/>
    <w:rsid w:val="001A6E0A"/>
    <w:rsid w:val="001A7027"/>
    <w:rsid w:val="001A7151"/>
    <w:rsid w:val="001A727A"/>
    <w:rsid w:val="001A794B"/>
    <w:rsid w:val="001B00CC"/>
    <w:rsid w:val="001B065A"/>
    <w:rsid w:val="001B0B71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A78"/>
    <w:rsid w:val="001B3FF7"/>
    <w:rsid w:val="001B41A6"/>
    <w:rsid w:val="001B4A79"/>
    <w:rsid w:val="001B6BF6"/>
    <w:rsid w:val="001B6D7B"/>
    <w:rsid w:val="001B7ACD"/>
    <w:rsid w:val="001B7AD0"/>
    <w:rsid w:val="001C0EBD"/>
    <w:rsid w:val="001C0EC5"/>
    <w:rsid w:val="001C16E1"/>
    <w:rsid w:val="001C2344"/>
    <w:rsid w:val="001C2529"/>
    <w:rsid w:val="001C29B3"/>
    <w:rsid w:val="001C32AC"/>
    <w:rsid w:val="001C3FCA"/>
    <w:rsid w:val="001C4A28"/>
    <w:rsid w:val="001C5199"/>
    <w:rsid w:val="001C58A6"/>
    <w:rsid w:val="001C66E6"/>
    <w:rsid w:val="001C6C81"/>
    <w:rsid w:val="001C786D"/>
    <w:rsid w:val="001C7BE1"/>
    <w:rsid w:val="001C7D2B"/>
    <w:rsid w:val="001C7E6C"/>
    <w:rsid w:val="001C7F13"/>
    <w:rsid w:val="001D0753"/>
    <w:rsid w:val="001D0826"/>
    <w:rsid w:val="001D120D"/>
    <w:rsid w:val="001D201A"/>
    <w:rsid w:val="001D2713"/>
    <w:rsid w:val="001D2EBF"/>
    <w:rsid w:val="001D3F37"/>
    <w:rsid w:val="001D4998"/>
    <w:rsid w:val="001D4BC5"/>
    <w:rsid w:val="001D4F70"/>
    <w:rsid w:val="001D5769"/>
    <w:rsid w:val="001D613E"/>
    <w:rsid w:val="001D6305"/>
    <w:rsid w:val="001D67DD"/>
    <w:rsid w:val="001D68C1"/>
    <w:rsid w:val="001D6FE9"/>
    <w:rsid w:val="001D7886"/>
    <w:rsid w:val="001D7DDC"/>
    <w:rsid w:val="001D7FC3"/>
    <w:rsid w:val="001E02AB"/>
    <w:rsid w:val="001E0BB1"/>
    <w:rsid w:val="001E0C5C"/>
    <w:rsid w:val="001E1112"/>
    <w:rsid w:val="001E1271"/>
    <w:rsid w:val="001E13A5"/>
    <w:rsid w:val="001E152B"/>
    <w:rsid w:val="001E2078"/>
    <w:rsid w:val="001E4833"/>
    <w:rsid w:val="001E4BFB"/>
    <w:rsid w:val="001E5D3F"/>
    <w:rsid w:val="001E5E06"/>
    <w:rsid w:val="001E66F1"/>
    <w:rsid w:val="001E6D67"/>
    <w:rsid w:val="001E72AE"/>
    <w:rsid w:val="001F0CFC"/>
    <w:rsid w:val="001F0EF7"/>
    <w:rsid w:val="001F1783"/>
    <w:rsid w:val="001F19A5"/>
    <w:rsid w:val="001F1C4E"/>
    <w:rsid w:val="001F1F55"/>
    <w:rsid w:val="001F24CF"/>
    <w:rsid w:val="001F3786"/>
    <w:rsid w:val="001F4307"/>
    <w:rsid w:val="001F4946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07D1"/>
    <w:rsid w:val="0020114C"/>
    <w:rsid w:val="0020142C"/>
    <w:rsid w:val="0020149B"/>
    <w:rsid w:val="00201536"/>
    <w:rsid w:val="0020167A"/>
    <w:rsid w:val="0020189B"/>
    <w:rsid w:val="00201E7A"/>
    <w:rsid w:val="00201F6F"/>
    <w:rsid w:val="00204A82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1005B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6D78"/>
    <w:rsid w:val="00217CC2"/>
    <w:rsid w:val="00220AC8"/>
    <w:rsid w:val="00221454"/>
    <w:rsid w:val="002220F3"/>
    <w:rsid w:val="00222AE2"/>
    <w:rsid w:val="00222DE5"/>
    <w:rsid w:val="002231ED"/>
    <w:rsid w:val="002233A4"/>
    <w:rsid w:val="0022354B"/>
    <w:rsid w:val="00223714"/>
    <w:rsid w:val="00224485"/>
    <w:rsid w:val="00224ED8"/>
    <w:rsid w:val="0022533E"/>
    <w:rsid w:val="002256E1"/>
    <w:rsid w:val="00225B71"/>
    <w:rsid w:val="002263D4"/>
    <w:rsid w:val="00226445"/>
    <w:rsid w:val="00226832"/>
    <w:rsid w:val="00226B73"/>
    <w:rsid w:val="00226BCB"/>
    <w:rsid w:val="00226F90"/>
    <w:rsid w:val="0022718A"/>
    <w:rsid w:val="00227E9D"/>
    <w:rsid w:val="002305B9"/>
    <w:rsid w:val="00231ADA"/>
    <w:rsid w:val="00231D91"/>
    <w:rsid w:val="00232755"/>
    <w:rsid w:val="00233F40"/>
    <w:rsid w:val="0023413C"/>
    <w:rsid w:val="002353C5"/>
    <w:rsid w:val="002369F6"/>
    <w:rsid w:val="00236B72"/>
    <w:rsid w:val="0023735A"/>
    <w:rsid w:val="00237937"/>
    <w:rsid w:val="00240335"/>
    <w:rsid w:val="00240B71"/>
    <w:rsid w:val="0024112A"/>
    <w:rsid w:val="00241134"/>
    <w:rsid w:val="00241256"/>
    <w:rsid w:val="0024238B"/>
    <w:rsid w:val="00242733"/>
    <w:rsid w:val="00242DD1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11F"/>
    <w:rsid w:val="00250C1C"/>
    <w:rsid w:val="00250E42"/>
    <w:rsid w:val="00251765"/>
    <w:rsid w:val="00251830"/>
    <w:rsid w:val="00251EC4"/>
    <w:rsid w:val="0025223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76E"/>
    <w:rsid w:val="00256FE4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A"/>
    <w:rsid w:val="00263FFD"/>
    <w:rsid w:val="0026439C"/>
    <w:rsid w:val="00264553"/>
    <w:rsid w:val="002647BC"/>
    <w:rsid w:val="00264956"/>
    <w:rsid w:val="00264E0F"/>
    <w:rsid w:val="002655BA"/>
    <w:rsid w:val="00265819"/>
    <w:rsid w:val="0026583F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865"/>
    <w:rsid w:val="00272AC4"/>
    <w:rsid w:val="00272B6B"/>
    <w:rsid w:val="00272DDE"/>
    <w:rsid w:val="00272F1A"/>
    <w:rsid w:val="00273540"/>
    <w:rsid w:val="00273C41"/>
    <w:rsid w:val="00273E7C"/>
    <w:rsid w:val="00273F9C"/>
    <w:rsid w:val="002741D7"/>
    <w:rsid w:val="00274926"/>
    <w:rsid w:val="002751DD"/>
    <w:rsid w:val="00275234"/>
    <w:rsid w:val="0027571A"/>
    <w:rsid w:val="00275744"/>
    <w:rsid w:val="00275BE0"/>
    <w:rsid w:val="002762F3"/>
    <w:rsid w:val="00276388"/>
    <w:rsid w:val="0028066B"/>
    <w:rsid w:val="0028199B"/>
    <w:rsid w:val="0028229F"/>
    <w:rsid w:val="00282310"/>
    <w:rsid w:val="00282A73"/>
    <w:rsid w:val="0028323D"/>
    <w:rsid w:val="002834C9"/>
    <w:rsid w:val="0028389E"/>
    <w:rsid w:val="00283CF0"/>
    <w:rsid w:val="00284B37"/>
    <w:rsid w:val="002853B5"/>
    <w:rsid w:val="0028597E"/>
    <w:rsid w:val="00285D63"/>
    <w:rsid w:val="00285EFC"/>
    <w:rsid w:val="0028783F"/>
    <w:rsid w:val="00287924"/>
    <w:rsid w:val="002902FA"/>
    <w:rsid w:val="00290710"/>
    <w:rsid w:val="00290891"/>
    <w:rsid w:val="0029095A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A"/>
    <w:rsid w:val="00297B29"/>
    <w:rsid w:val="00297CA3"/>
    <w:rsid w:val="002A0579"/>
    <w:rsid w:val="002A07CF"/>
    <w:rsid w:val="002A13E1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466B"/>
    <w:rsid w:val="002A5121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4D02"/>
    <w:rsid w:val="002B52B8"/>
    <w:rsid w:val="002B56A1"/>
    <w:rsid w:val="002B5C76"/>
    <w:rsid w:val="002B5FB0"/>
    <w:rsid w:val="002B60D3"/>
    <w:rsid w:val="002B6741"/>
    <w:rsid w:val="002B69B0"/>
    <w:rsid w:val="002B6C0B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1565"/>
    <w:rsid w:val="002C2337"/>
    <w:rsid w:val="002C2D97"/>
    <w:rsid w:val="002C37D6"/>
    <w:rsid w:val="002C435C"/>
    <w:rsid w:val="002C439C"/>
    <w:rsid w:val="002C4E38"/>
    <w:rsid w:val="002C50FF"/>
    <w:rsid w:val="002C5634"/>
    <w:rsid w:val="002C56FF"/>
    <w:rsid w:val="002C5992"/>
    <w:rsid w:val="002C5B52"/>
    <w:rsid w:val="002C5BA6"/>
    <w:rsid w:val="002C688A"/>
    <w:rsid w:val="002C6BB4"/>
    <w:rsid w:val="002C7164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C2D"/>
    <w:rsid w:val="002D3DA1"/>
    <w:rsid w:val="002D4BFE"/>
    <w:rsid w:val="002D4CFF"/>
    <w:rsid w:val="002D56DB"/>
    <w:rsid w:val="002D59C1"/>
    <w:rsid w:val="002D5E6A"/>
    <w:rsid w:val="002D5F94"/>
    <w:rsid w:val="002D6096"/>
    <w:rsid w:val="002D6FE3"/>
    <w:rsid w:val="002D7A33"/>
    <w:rsid w:val="002D7AE6"/>
    <w:rsid w:val="002E0AE3"/>
    <w:rsid w:val="002E10AF"/>
    <w:rsid w:val="002E178E"/>
    <w:rsid w:val="002E1B46"/>
    <w:rsid w:val="002E2783"/>
    <w:rsid w:val="002E2B51"/>
    <w:rsid w:val="002E2E99"/>
    <w:rsid w:val="002E4DAA"/>
    <w:rsid w:val="002E571C"/>
    <w:rsid w:val="002E58A8"/>
    <w:rsid w:val="002E5B4A"/>
    <w:rsid w:val="002E63CD"/>
    <w:rsid w:val="002E64CE"/>
    <w:rsid w:val="002E652E"/>
    <w:rsid w:val="002E667F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9C5"/>
    <w:rsid w:val="002F4FCF"/>
    <w:rsid w:val="002F5758"/>
    <w:rsid w:val="002F5803"/>
    <w:rsid w:val="002F62CD"/>
    <w:rsid w:val="002F6FFC"/>
    <w:rsid w:val="002F7DDC"/>
    <w:rsid w:val="002F7E5A"/>
    <w:rsid w:val="003003FA"/>
    <w:rsid w:val="003004BE"/>
    <w:rsid w:val="00300CD8"/>
    <w:rsid w:val="00301579"/>
    <w:rsid w:val="00301634"/>
    <w:rsid w:val="003034E0"/>
    <w:rsid w:val="0030398D"/>
    <w:rsid w:val="00303BE7"/>
    <w:rsid w:val="00303DC2"/>
    <w:rsid w:val="00303F62"/>
    <w:rsid w:val="00304049"/>
    <w:rsid w:val="0030442C"/>
    <w:rsid w:val="00304452"/>
    <w:rsid w:val="003044EE"/>
    <w:rsid w:val="00304EFD"/>
    <w:rsid w:val="00305356"/>
    <w:rsid w:val="00305728"/>
    <w:rsid w:val="0030589F"/>
    <w:rsid w:val="00305A0E"/>
    <w:rsid w:val="003063C2"/>
    <w:rsid w:val="00306B5A"/>
    <w:rsid w:val="00307A52"/>
    <w:rsid w:val="00312076"/>
    <w:rsid w:val="00313566"/>
    <w:rsid w:val="00314348"/>
    <w:rsid w:val="003144D8"/>
    <w:rsid w:val="0031469B"/>
    <w:rsid w:val="00315044"/>
    <w:rsid w:val="003152F9"/>
    <w:rsid w:val="0031557C"/>
    <w:rsid w:val="0031688C"/>
    <w:rsid w:val="00316C49"/>
    <w:rsid w:val="00316C56"/>
    <w:rsid w:val="003202F3"/>
    <w:rsid w:val="00320A81"/>
    <w:rsid w:val="0032110B"/>
    <w:rsid w:val="00321467"/>
    <w:rsid w:val="003214B6"/>
    <w:rsid w:val="003218B6"/>
    <w:rsid w:val="00321D96"/>
    <w:rsid w:val="00322711"/>
    <w:rsid w:val="0032299C"/>
    <w:rsid w:val="0032352C"/>
    <w:rsid w:val="003235D2"/>
    <w:rsid w:val="0032386F"/>
    <w:rsid w:val="00323873"/>
    <w:rsid w:val="0032401A"/>
    <w:rsid w:val="00324115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6A6"/>
    <w:rsid w:val="00327C50"/>
    <w:rsid w:val="00330B90"/>
    <w:rsid w:val="00330F8A"/>
    <w:rsid w:val="003313DB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52B3"/>
    <w:rsid w:val="003357A0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3668"/>
    <w:rsid w:val="0034454B"/>
    <w:rsid w:val="003445DF"/>
    <w:rsid w:val="00344726"/>
    <w:rsid w:val="00344BAC"/>
    <w:rsid w:val="00345D7A"/>
    <w:rsid w:val="00346354"/>
    <w:rsid w:val="003464D5"/>
    <w:rsid w:val="00346B0E"/>
    <w:rsid w:val="00346BB0"/>
    <w:rsid w:val="00347131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910"/>
    <w:rsid w:val="00356966"/>
    <w:rsid w:val="00356E9C"/>
    <w:rsid w:val="0035706A"/>
    <w:rsid w:val="00357BBA"/>
    <w:rsid w:val="003602F2"/>
    <w:rsid w:val="00360924"/>
    <w:rsid w:val="00360B56"/>
    <w:rsid w:val="00361A91"/>
    <w:rsid w:val="003624AE"/>
    <w:rsid w:val="00363483"/>
    <w:rsid w:val="003638AF"/>
    <w:rsid w:val="00364FC7"/>
    <w:rsid w:val="00365073"/>
    <w:rsid w:val="003666B2"/>
    <w:rsid w:val="00367764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AF3"/>
    <w:rsid w:val="00371BC3"/>
    <w:rsid w:val="00371ED0"/>
    <w:rsid w:val="00371F90"/>
    <w:rsid w:val="00372095"/>
    <w:rsid w:val="00372BF5"/>
    <w:rsid w:val="003732F3"/>
    <w:rsid w:val="00376804"/>
    <w:rsid w:val="00376829"/>
    <w:rsid w:val="003769BF"/>
    <w:rsid w:val="003807AC"/>
    <w:rsid w:val="0038086B"/>
    <w:rsid w:val="00380C9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3D6"/>
    <w:rsid w:val="00386AAC"/>
    <w:rsid w:val="00386CE7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8F"/>
    <w:rsid w:val="00391CC7"/>
    <w:rsid w:val="003925A4"/>
    <w:rsid w:val="00392937"/>
    <w:rsid w:val="00392D5C"/>
    <w:rsid w:val="00392F41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56"/>
    <w:rsid w:val="003A0683"/>
    <w:rsid w:val="003A0983"/>
    <w:rsid w:val="003A0A2E"/>
    <w:rsid w:val="003A1986"/>
    <w:rsid w:val="003A230C"/>
    <w:rsid w:val="003A2BF5"/>
    <w:rsid w:val="003A2C35"/>
    <w:rsid w:val="003A311A"/>
    <w:rsid w:val="003A3334"/>
    <w:rsid w:val="003A3604"/>
    <w:rsid w:val="003A3D7B"/>
    <w:rsid w:val="003A40C6"/>
    <w:rsid w:val="003A4ACE"/>
    <w:rsid w:val="003A4D26"/>
    <w:rsid w:val="003A58A4"/>
    <w:rsid w:val="003A612C"/>
    <w:rsid w:val="003A61F4"/>
    <w:rsid w:val="003A64AB"/>
    <w:rsid w:val="003A6871"/>
    <w:rsid w:val="003A6D7A"/>
    <w:rsid w:val="003A6E03"/>
    <w:rsid w:val="003A7698"/>
    <w:rsid w:val="003A7F92"/>
    <w:rsid w:val="003B03B6"/>
    <w:rsid w:val="003B07D1"/>
    <w:rsid w:val="003B1ED6"/>
    <w:rsid w:val="003B226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6635"/>
    <w:rsid w:val="003B67F7"/>
    <w:rsid w:val="003B6CE9"/>
    <w:rsid w:val="003B6E6F"/>
    <w:rsid w:val="003B7366"/>
    <w:rsid w:val="003B76F4"/>
    <w:rsid w:val="003C1444"/>
    <w:rsid w:val="003C1807"/>
    <w:rsid w:val="003C1C0D"/>
    <w:rsid w:val="003C1FEB"/>
    <w:rsid w:val="003C21D2"/>
    <w:rsid w:val="003C24F2"/>
    <w:rsid w:val="003C3438"/>
    <w:rsid w:val="003C34B6"/>
    <w:rsid w:val="003C35AA"/>
    <w:rsid w:val="003C3F56"/>
    <w:rsid w:val="003C461C"/>
    <w:rsid w:val="003C4947"/>
    <w:rsid w:val="003C548E"/>
    <w:rsid w:val="003C679A"/>
    <w:rsid w:val="003C6AA4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EAA"/>
    <w:rsid w:val="003D1F60"/>
    <w:rsid w:val="003D291E"/>
    <w:rsid w:val="003D33B7"/>
    <w:rsid w:val="003D3E57"/>
    <w:rsid w:val="003D3FE5"/>
    <w:rsid w:val="003D495A"/>
    <w:rsid w:val="003D5022"/>
    <w:rsid w:val="003D568A"/>
    <w:rsid w:val="003D5845"/>
    <w:rsid w:val="003D5C81"/>
    <w:rsid w:val="003D5D0E"/>
    <w:rsid w:val="003D63E2"/>
    <w:rsid w:val="003D6442"/>
    <w:rsid w:val="003D668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712B"/>
    <w:rsid w:val="003E737E"/>
    <w:rsid w:val="003E7638"/>
    <w:rsid w:val="003E7AEB"/>
    <w:rsid w:val="003E7C17"/>
    <w:rsid w:val="003E7C19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37B"/>
    <w:rsid w:val="003F643A"/>
    <w:rsid w:val="003F64A9"/>
    <w:rsid w:val="003F64B8"/>
    <w:rsid w:val="003F6B63"/>
    <w:rsid w:val="003F79D4"/>
    <w:rsid w:val="004009C9"/>
    <w:rsid w:val="00400C07"/>
    <w:rsid w:val="00400C8A"/>
    <w:rsid w:val="00401486"/>
    <w:rsid w:val="00401544"/>
    <w:rsid w:val="00402287"/>
    <w:rsid w:val="00402C5C"/>
    <w:rsid w:val="00404093"/>
    <w:rsid w:val="00404188"/>
    <w:rsid w:val="00404239"/>
    <w:rsid w:val="004042D7"/>
    <w:rsid w:val="0040607F"/>
    <w:rsid w:val="004063B9"/>
    <w:rsid w:val="004066F1"/>
    <w:rsid w:val="00406D8E"/>
    <w:rsid w:val="00406EE5"/>
    <w:rsid w:val="00406F78"/>
    <w:rsid w:val="00407A4B"/>
    <w:rsid w:val="004100C7"/>
    <w:rsid w:val="0041011E"/>
    <w:rsid w:val="00410A95"/>
    <w:rsid w:val="00410B92"/>
    <w:rsid w:val="00410D15"/>
    <w:rsid w:val="004111ED"/>
    <w:rsid w:val="004125D8"/>
    <w:rsid w:val="0041267B"/>
    <w:rsid w:val="00413833"/>
    <w:rsid w:val="00414D0B"/>
    <w:rsid w:val="00414EA8"/>
    <w:rsid w:val="00415465"/>
    <w:rsid w:val="004156B7"/>
    <w:rsid w:val="004160C4"/>
    <w:rsid w:val="004163F1"/>
    <w:rsid w:val="00416928"/>
    <w:rsid w:val="004169C1"/>
    <w:rsid w:val="00416A08"/>
    <w:rsid w:val="00416B9C"/>
    <w:rsid w:val="00416CDC"/>
    <w:rsid w:val="00416FB4"/>
    <w:rsid w:val="00416FDA"/>
    <w:rsid w:val="00417A99"/>
    <w:rsid w:val="00417C70"/>
    <w:rsid w:val="00417F3E"/>
    <w:rsid w:val="00420870"/>
    <w:rsid w:val="00420BFC"/>
    <w:rsid w:val="00420C0A"/>
    <w:rsid w:val="00421203"/>
    <w:rsid w:val="00421B39"/>
    <w:rsid w:val="00421C07"/>
    <w:rsid w:val="004234FE"/>
    <w:rsid w:val="004245FE"/>
    <w:rsid w:val="00424925"/>
    <w:rsid w:val="004259FB"/>
    <w:rsid w:val="00425B06"/>
    <w:rsid w:val="004260F7"/>
    <w:rsid w:val="004263E0"/>
    <w:rsid w:val="00426D05"/>
    <w:rsid w:val="004274A0"/>
    <w:rsid w:val="004275A6"/>
    <w:rsid w:val="00427AD8"/>
    <w:rsid w:val="00427B96"/>
    <w:rsid w:val="00430082"/>
    <w:rsid w:val="00431191"/>
    <w:rsid w:val="004313F0"/>
    <w:rsid w:val="0043140B"/>
    <w:rsid w:val="00431AEA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1B3B"/>
    <w:rsid w:val="004422AC"/>
    <w:rsid w:val="004422F2"/>
    <w:rsid w:val="00442CB8"/>
    <w:rsid w:val="00443A7A"/>
    <w:rsid w:val="00443AF6"/>
    <w:rsid w:val="00443FC8"/>
    <w:rsid w:val="00444166"/>
    <w:rsid w:val="00446569"/>
    <w:rsid w:val="004469A0"/>
    <w:rsid w:val="00446B55"/>
    <w:rsid w:val="00447074"/>
    <w:rsid w:val="004471CB"/>
    <w:rsid w:val="0044731B"/>
    <w:rsid w:val="00447C5B"/>
    <w:rsid w:val="00450126"/>
    <w:rsid w:val="004503D1"/>
    <w:rsid w:val="0045062B"/>
    <w:rsid w:val="00450A8B"/>
    <w:rsid w:val="0045108E"/>
    <w:rsid w:val="004515AA"/>
    <w:rsid w:val="00451E77"/>
    <w:rsid w:val="00451F58"/>
    <w:rsid w:val="00452F48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A56"/>
    <w:rsid w:val="00462E3B"/>
    <w:rsid w:val="004631A3"/>
    <w:rsid w:val="00463A46"/>
    <w:rsid w:val="00463DF0"/>
    <w:rsid w:val="004640A7"/>
    <w:rsid w:val="004642B8"/>
    <w:rsid w:val="004652A3"/>
    <w:rsid w:val="00465A95"/>
    <w:rsid w:val="004664E7"/>
    <w:rsid w:val="004668F5"/>
    <w:rsid w:val="00467100"/>
    <w:rsid w:val="00467644"/>
    <w:rsid w:val="0046781F"/>
    <w:rsid w:val="00467B02"/>
    <w:rsid w:val="00467DA4"/>
    <w:rsid w:val="00467FBA"/>
    <w:rsid w:val="00470871"/>
    <w:rsid w:val="00470F5E"/>
    <w:rsid w:val="00471655"/>
    <w:rsid w:val="00471C4A"/>
    <w:rsid w:val="00472220"/>
    <w:rsid w:val="004722D3"/>
    <w:rsid w:val="00472D44"/>
    <w:rsid w:val="00472EE2"/>
    <w:rsid w:val="00473589"/>
    <w:rsid w:val="004744E7"/>
    <w:rsid w:val="00474B60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3DB4"/>
    <w:rsid w:val="0048431C"/>
    <w:rsid w:val="0048432B"/>
    <w:rsid w:val="00484840"/>
    <w:rsid w:val="004857D2"/>
    <w:rsid w:val="00486343"/>
    <w:rsid w:val="004867BB"/>
    <w:rsid w:val="004876D2"/>
    <w:rsid w:val="00490931"/>
    <w:rsid w:val="00490B97"/>
    <w:rsid w:val="00490C63"/>
    <w:rsid w:val="0049129C"/>
    <w:rsid w:val="00491545"/>
    <w:rsid w:val="00491642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513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39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09"/>
    <w:rsid w:val="004B37F6"/>
    <w:rsid w:val="004B3BBC"/>
    <w:rsid w:val="004B421B"/>
    <w:rsid w:val="004B4339"/>
    <w:rsid w:val="004B50A2"/>
    <w:rsid w:val="004B5A6B"/>
    <w:rsid w:val="004B5AB8"/>
    <w:rsid w:val="004B631D"/>
    <w:rsid w:val="004B6CC3"/>
    <w:rsid w:val="004B6D85"/>
    <w:rsid w:val="004B6DCF"/>
    <w:rsid w:val="004B6E42"/>
    <w:rsid w:val="004B76A2"/>
    <w:rsid w:val="004B7D29"/>
    <w:rsid w:val="004B7E36"/>
    <w:rsid w:val="004B7F77"/>
    <w:rsid w:val="004C008C"/>
    <w:rsid w:val="004C01B1"/>
    <w:rsid w:val="004C01F2"/>
    <w:rsid w:val="004C0529"/>
    <w:rsid w:val="004C0CD3"/>
    <w:rsid w:val="004C10C6"/>
    <w:rsid w:val="004C122C"/>
    <w:rsid w:val="004C21D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455E"/>
    <w:rsid w:val="004C533F"/>
    <w:rsid w:val="004C6011"/>
    <w:rsid w:val="004C6233"/>
    <w:rsid w:val="004C63E8"/>
    <w:rsid w:val="004C6CCA"/>
    <w:rsid w:val="004C6E64"/>
    <w:rsid w:val="004C7620"/>
    <w:rsid w:val="004D02E7"/>
    <w:rsid w:val="004D09F2"/>
    <w:rsid w:val="004D10A2"/>
    <w:rsid w:val="004D1A13"/>
    <w:rsid w:val="004D1BDD"/>
    <w:rsid w:val="004D1CFD"/>
    <w:rsid w:val="004D24B9"/>
    <w:rsid w:val="004D2837"/>
    <w:rsid w:val="004D2846"/>
    <w:rsid w:val="004D34FC"/>
    <w:rsid w:val="004D3DBF"/>
    <w:rsid w:val="004D5603"/>
    <w:rsid w:val="004D5910"/>
    <w:rsid w:val="004D5BBC"/>
    <w:rsid w:val="004D60B2"/>
    <w:rsid w:val="004D6B12"/>
    <w:rsid w:val="004D6C98"/>
    <w:rsid w:val="004D73F8"/>
    <w:rsid w:val="004D7820"/>
    <w:rsid w:val="004D7BAE"/>
    <w:rsid w:val="004E08A2"/>
    <w:rsid w:val="004E12C6"/>
    <w:rsid w:val="004E1D5B"/>
    <w:rsid w:val="004E246B"/>
    <w:rsid w:val="004E2622"/>
    <w:rsid w:val="004E27E1"/>
    <w:rsid w:val="004E2C94"/>
    <w:rsid w:val="004E35AA"/>
    <w:rsid w:val="004E3660"/>
    <w:rsid w:val="004E3F71"/>
    <w:rsid w:val="004E42C1"/>
    <w:rsid w:val="004E4381"/>
    <w:rsid w:val="004E4B4B"/>
    <w:rsid w:val="004E4ED8"/>
    <w:rsid w:val="004E5227"/>
    <w:rsid w:val="004E6328"/>
    <w:rsid w:val="004E6529"/>
    <w:rsid w:val="004E6BDE"/>
    <w:rsid w:val="004F02C5"/>
    <w:rsid w:val="004F030F"/>
    <w:rsid w:val="004F052F"/>
    <w:rsid w:val="004F07A2"/>
    <w:rsid w:val="004F0EF3"/>
    <w:rsid w:val="004F1207"/>
    <w:rsid w:val="004F1F54"/>
    <w:rsid w:val="004F2AB6"/>
    <w:rsid w:val="004F32EC"/>
    <w:rsid w:val="004F359A"/>
    <w:rsid w:val="004F3693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0BB"/>
    <w:rsid w:val="005027E4"/>
    <w:rsid w:val="00502BCF"/>
    <w:rsid w:val="00502BDC"/>
    <w:rsid w:val="00502C64"/>
    <w:rsid w:val="005032CB"/>
    <w:rsid w:val="00503854"/>
    <w:rsid w:val="00503E40"/>
    <w:rsid w:val="005042AB"/>
    <w:rsid w:val="0050446A"/>
    <w:rsid w:val="005059B2"/>
    <w:rsid w:val="0050638C"/>
    <w:rsid w:val="005074C9"/>
    <w:rsid w:val="005078C2"/>
    <w:rsid w:val="0050790E"/>
    <w:rsid w:val="0051076F"/>
    <w:rsid w:val="00510D34"/>
    <w:rsid w:val="00511453"/>
    <w:rsid w:val="00511793"/>
    <w:rsid w:val="00511931"/>
    <w:rsid w:val="00511A00"/>
    <w:rsid w:val="00511F12"/>
    <w:rsid w:val="00511FFE"/>
    <w:rsid w:val="00512D3E"/>
    <w:rsid w:val="00513433"/>
    <w:rsid w:val="00514714"/>
    <w:rsid w:val="00515459"/>
    <w:rsid w:val="00515477"/>
    <w:rsid w:val="00516279"/>
    <w:rsid w:val="00516307"/>
    <w:rsid w:val="0051678E"/>
    <w:rsid w:val="00516A7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48C8"/>
    <w:rsid w:val="00525117"/>
    <w:rsid w:val="00525432"/>
    <w:rsid w:val="0052571A"/>
    <w:rsid w:val="00525C0F"/>
    <w:rsid w:val="00526AB5"/>
    <w:rsid w:val="00526BFE"/>
    <w:rsid w:val="00527256"/>
    <w:rsid w:val="00527C5F"/>
    <w:rsid w:val="00527EFC"/>
    <w:rsid w:val="0053010F"/>
    <w:rsid w:val="00530BD9"/>
    <w:rsid w:val="005312AC"/>
    <w:rsid w:val="005313B8"/>
    <w:rsid w:val="005314F2"/>
    <w:rsid w:val="005319E5"/>
    <w:rsid w:val="00531CD6"/>
    <w:rsid w:val="00531D34"/>
    <w:rsid w:val="00532007"/>
    <w:rsid w:val="00532736"/>
    <w:rsid w:val="005327E8"/>
    <w:rsid w:val="00532967"/>
    <w:rsid w:val="00532B88"/>
    <w:rsid w:val="00532B93"/>
    <w:rsid w:val="005331C3"/>
    <w:rsid w:val="00533336"/>
    <w:rsid w:val="0053334F"/>
    <w:rsid w:val="0053377A"/>
    <w:rsid w:val="00533A82"/>
    <w:rsid w:val="00534129"/>
    <w:rsid w:val="005341B1"/>
    <w:rsid w:val="005349F8"/>
    <w:rsid w:val="00534D8E"/>
    <w:rsid w:val="00534F69"/>
    <w:rsid w:val="005354EF"/>
    <w:rsid w:val="00535576"/>
    <w:rsid w:val="00535DFA"/>
    <w:rsid w:val="00535F35"/>
    <w:rsid w:val="00536C3D"/>
    <w:rsid w:val="00537585"/>
    <w:rsid w:val="005375A7"/>
    <w:rsid w:val="0053773A"/>
    <w:rsid w:val="00537F29"/>
    <w:rsid w:val="0054005A"/>
    <w:rsid w:val="00540292"/>
    <w:rsid w:val="00540333"/>
    <w:rsid w:val="00541609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4098"/>
    <w:rsid w:val="005546DF"/>
    <w:rsid w:val="00554AE2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CCA"/>
    <w:rsid w:val="00563E4D"/>
    <w:rsid w:val="00564CD2"/>
    <w:rsid w:val="00565B9E"/>
    <w:rsid w:val="00566CA1"/>
    <w:rsid w:val="00567493"/>
    <w:rsid w:val="005679CC"/>
    <w:rsid w:val="005679E2"/>
    <w:rsid w:val="00567BAF"/>
    <w:rsid w:val="00567E80"/>
    <w:rsid w:val="00570BDA"/>
    <w:rsid w:val="00572AE2"/>
    <w:rsid w:val="0057327B"/>
    <w:rsid w:val="0057384D"/>
    <w:rsid w:val="00574521"/>
    <w:rsid w:val="00574794"/>
    <w:rsid w:val="00574B4D"/>
    <w:rsid w:val="00574B86"/>
    <w:rsid w:val="005757B3"/>
    <w:rsid w:val="0057582F"/>
    <w:rsid w:val="005764DE"/>
    <w:rsid w:val="00576ABD"/>
    <w:rsid w:val="00576BC3"/>
    <w:rsid w:val="0057739D"/>
    <w:rsid w:val="00580287"/>
    <w:rsid w:val="0058041F"/>
    <w:rsid w:val="005806E8"/>
    <w:rsid w:val="00580FD4"/>
    <w:rsid w:val="00581A78"/>
    <w:rsid w:val="00581F11"/>
    <w:rsid w:val="00582226"/>
    <w:rsid w:val="0058316A"/>
    <w:rsid w:val="00585022"/>
    <w:rsid w:val="00585390"/>
    <w:rsid w:val="00585699"/>
    <w:rsid w:val="00585862"/>
    <w:rsid w:val="0058689F"/>
    <w:rsid w:val="00587092"/>
    <w:rsid w:val="005877B1"/>
    <w:rsid w:val="00587DCB"/>
    <w:rsid w:val="00587DF6"/>
    <w:rsid w:val="0059050F"/>
    <w:rsid w:val="00590784"/>
    <w:rsid w:val="0059121B"/>
    <w:rsid w:val="00591C12"/>
    <w:rsid w:val="005923AB"/>
    <w:rsid w:val="005937C5"/>
    <w:rsid w:val="0059393E"/>
    <w:rsid w:val="00593DF6"/>
    <w:rsid w:val="00593F0B"/>
    <w:rsid w:val="0059454B"/>
    <w:rsid w:val="00594558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924"/>
    <w:rsid w:val="005A2701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45D"/>
    <w:rsid w:val="005A7572"/>
    <w:rsid w:val="005A7DCD"/>
    <w:rsid w:val="005B018C"/>
    <w:rsid w:val="005B09EF"/>
    <w:rsid w:val="005B1131"/>
    <w:rsid w:val="005B1470"/>
    <w:rsid w:val="005B154D"/>
    <w:rsid w:val="005B1EF5"/>
    <w:rsid w:val="005B1F2D"/>
    <w:rsid w:val="005B20DC"/>
    <w:rsid w:val="005B2B9A"/>
    <w:rsid w:val="005B303C"/>
    <w:rsid w:val="005B30C8"/>
    <w:rsid w:val="005B373C"/>
    <w:rsid w:val="005B3E25"/>
    <w:rsid w:val="005B3ECA"/>
    <w:rsid w:val="005B4A7D"/>
    <w:rsid w:val="005B4E9A"/>
    <w:rsid w:val="005B4ED7"/>
    <w:rsid w:val="005B4FC9"/>
    <w:rsid w:val="005B547E"/>
    <w:rsid w:val="005B55A5"/>
    <w:rsid w:val="005B5B76"/>
    <w:rsid w:val="005B5C70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98C"/>
    <w:rsid w:val="005C4F64"/>
    <w:rsid w:val="005C5196"/>
    <w:rsid w:val="005C571B"/>
    <w:rsid w:val="005C6103"/>
    <w:rsid w:val="005C6C3C"/>
    <w:rsid w:val="005C7476"/>
    <w:rsid w:val="005D03BA"/>
    <w:rsid w:val="005D05DB"/>
    <w:rsid w:val="005D0616"/>
    <w:rsid w:val="005D08DE"/>
    <w:rsid w:val="005D10F5"/>
    <w:rsid w:val="005D1B56"/>
    <w:rsid w:val="005D21C4"/>
    <w:rsid w:val="005D25DB"/>
    <w:rsid w:val="005D3510"/>
    <w:rsid w:val="005D37A3"/>
    <w:rsid w:val="005D4852"/>
    <w:rsid w:val="005D5054"/>
    <w:rsid w:val="005D6019"/>
    <w:rsid w:val="005D6633"/>
    <w:rsid w:val="005D66C0"/>
    <w:rsid w:val="005D6B66"/>
    <w:rsid w:val="005D6D21"/>
    <w:rsid w:val="005D6E52"/>
    <w:rsid w:val="005D717E"/>
    <w:rsid w:val="005D7464"/>
    <w:rsid w:val="005D7721"/>
    <w:rsid w:val="005D7FE7"/>
    <w:rsid w:val="005E0314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07"/>
    <w:rsid w:val="005E62F5"/>
    <w:rsid w:val="005E63C2"/>
    <w:rsid w:val="005E67E1"/>
    <w:rsid w:val="005E6CE5"/>
    <w:rsid w:val="005E6E4E"/>
    <w:rsid w:val="005E6F13"/>
    <w:rsid w:val="005E730A"/>
    <w:rsid w:val="005E79FB"/>
    <w:rsid w:val="005E7EB9"/>
    <w:rsid w:val="005F0871"/>
    <w:rsid w:val="005F0A21"/>
    <w:rsid w:val="005F0F5F"/>
    <w:rsid w:val="005F1054"/>
    <w:rsid w:val="005F2939"/>
    <w:rsid w:val="005F3ADB"/>
    <w:rsid w:val="005F3D5F"/>
    <w:rsid w:val="005F4EAA"/>
    <w:rsid w:val="005F5443"/>
    <w:rsid w:val="005F592E"/>
    <w:rsid w:val="005F6F09"/>
    <w:rsid w:val="005F7C5D"/>
    <w:rsid w:val="005F7E2B"/>
    <w:rsid w:val="0060061C"/>
    <w:rsid w:val="0060091F"/>
    <w:rsid w:val="00600D6B"/>
    <w:rsid w:val="006014D1"/>
    <w:rsid w:val="0060158E"/>
    <w:rsid w:val="00601A92"/>
    <w:rsid w:val="00601D7D"/>
    <w:rsid w:val="0060273B"/>
    <w:rsid w:val="00602A82"/>
    <w:rsid w:val="00603068"/>
    <w:rsid w:val="00603F2B"/>
    <w:rsid w:val="006044D3"/>
    <w:rsid w:val="006050D3"/>
    <w:rsid w:val="006059D8"/>
    <w:rsid w:val="00606133"/>
    <w:rsid w:val="006074B6"/>
    <w:rsid w:val="006105EC"/>
    <w:rsid w:val="00611071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933"/>
    <w:rsid w:val="00623AD0"/>
    <w:rsid w:val="00623B2B"/>
    <w:rsid w:val="00623C69"/>
    <w:rsid w:val="00623F98"/>
    <w:rsid w:val="0062479F"/>
    <w:rsid w:val="0062485A"/>
    <w:rsid w:val="006248A0"/>
    <w:rsid w:val="006250DC"/>
    <w:rsid w:val="00625572"/>
    <w:rsid w:val="00625F42"/>
    <w:rsid w:val="00626E01"/>
    <w:rsid w:val="006271B8"/>
    <w:rsid w:val="006276BB"/>
    <w:rsid w:val="00627D10"/>
    <w:rsid w:val="006303D2"/>
    <w:rsid w:val="00630742"/>
    <w:rsid w:val="0063133E"/>
    <w:rsid w:val="00631A04"/>
    <w:rsid w:val="00631FCF"/>
    <w:rsid w:val="00632298"/>
    <w:rsid w:val="0063281E"/>
    <w:rsid w:val="00632CA3"/>
    <w:rsid w:val="00632CC8"/>
    <w:rsid w:val="00632EAE"/>
    <w:rsid w:val="006336C2"/>
    <w:rsid w:val="00633DE1"/>
    <w:rsid w:val="00634C3F"/>
    <w:rsid w:val="006354ED"/>
    <w:rsid w:val="0063692B"/>
    <w:rsid w:val="00636B0A"/>
    <w:rsid w:val="00637914"/>
    <w:rsid w:val="00640943"/>
    <w:rsid w:val="00641642"/>
    <w:rsid w:val="00641BA1"/>
    <w:rsid w:val="0064201A"/>
    <w:rsid w:val="0064229E"/>
    <w:rsid w:val="00642824"/>
    <w:rsid w:val="006428E8"/>
    <w:rsid w:val="006428F5"/>
    <w:rsid w:val="006432AD"/>
    <w:rsid w:val="00643A4D"/>
    <w:rsid w:val="0064437D"/>
    <w:rsid w:val="006445B1"/>
    <w:rsid w:val="00644AA4"/>
    <w:rsid w:val="006451FA"/>
    <w:rsid w:val="006457E6"/>
    <w:rsid w:val="00645F53"/>
    <w:rsid w:val="00646646"/>
    <w:rsid w:val="00646DC6"/>
    <w:rsid w:val="00647DC2"/>
    <w:rsid w:val="006501E4"/>
    <w:rsid w:val="00650BC9"/>
    <w:rsid w:val="00650E41"/>
    <w:rsid w:val="0065150C"/>
    <w:rsid w:val="006518E1"/>
    <w:rsid w:val="006519F2"/>
    <w:rsid w:val="006520E1"/>
    <w:rsid w:val="00652D80"/>
    <w:rsid w:val="0065313A"/>
    <w:rsid w:val="00653146"/>
    <w:rsid w:val="00653379"/>
    <w:rsid w:val="006535E3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A5D"/>
    <w:rsid w:val="00657FDE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5A1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0E5E"/>
    <w:rsid w:val="0067142A"/>
    <w:rsid w:val="006717E6"/>
    <w:rsid w:val="006723D1"/>
    <w:rsid w:val="006726AD"/>
    <w:rsid w:val="00673112"/>
    <w:rsid w:val="00673260"/>
    <w:rsid w:val="0067398A"/>
    <w:rsid w:val="00674801"/>
    <w:rsid w:val="00674FD6"/>
    <w:rsid w:val="00675E54"/>
    <w:rsid w:val="006765B0"/>
    <w:rsid w:val="00676B8F"/>
    <w:rsid w:val="00676C2A"/>
    <w:rsid w:val="00676E1D"/>
    <w:rsid w:val="006772A5"/>
    <w:rsid w:val="00677879"/>
    <w:rsid w:val="00677D8F"/>
    <w:rsid w:val="00677DF2"/>
    <w:rsid w:val="00677EA3"/>
    <w:rsid w:val="006802A5"/>
    <w:rsid w:val="00680531"/>
    <w:rsid w:val="00680691"/>
    <w:rsid w:val="00680C80"/>
    <w:rsid w:val="00680C96"/>
    <w:rsid w:val="00680D19"/>
    <w:rsid w:val="0068109D"/>
    <w:rsid w:val="00681152"/>
    <w:rsid w:val="0068167C"/>
    <w:rsid w:val="0068192B"/>
    <w:rsid w:val="00681FDE"/>
    <w:rsid w:val="00682024"/>
    <w:rsid w:val="00682771"/>
    <w:rsid w:val="00682BBC"/>
    <w:rsid w:val="00682D39"/>
    <w:rsid w:val="006832C1"/>
    <w:rsid w:val="00683383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7E6"/>
    <w:rsid w:val="00687FE2"/>
    <w:rsid w:val="00690159"/>
    <w:rsid w:val="006903F3"/>
    <w:rsid w:val="00690584"/>
    <w:rsid w:val="00690FA5"/>
    <w:rsid w:val="00691618"/>
    <w:rsid w:val="00691B9D"/>
    <w:rsid w:val="00691D43"/>
    <w:rsid w:val="00692FB3"/>
    <w:rsid w:val="006936A5"/>
    <w:rsid w:val="00693E09"/>
    <w:rsid w:val="00694140"/>
    <w:rsid w:val="00694BEC"/>
    <w:rsid w:val="006956B9"/>
    <w:rsid w:val="0069579C"/>
    <w:rsid w:val="00695808"/>
    <w:rsid w:val="00696D19"/>
    <w:rsid w:val="006971A3"/>
    <w:rsid w:val="00697237"/>
    <w:rsid w:val="00697F53"/>
    <w:rsid w:val="006A0440"/>
    <w:rsid w:val="006A0FF8"/>
    <w:rsid w:val="006A2E6C"/>
    <w:rsid w:val="006A30F8"/>
    <w:rsid w:val="006A40C9"/>
    <w:rsid w:val="006A4367"/>
    <w:rsid w:val="006A45C1"/>
    <w:rsid w:val="006A492B"/>
    <w:rsid w:val="006A4A1B"/>
    <w:rsid w:val="006A517A"/>
    <w:rsid w:val="006A5975"/>
    <w:rsid w:val="006A5AA6"/>
    <w:rsid w:val="006A5CAB"/>
    <w:rsid w:val="006A6353"/>
    <w:rsid w:val="006A6B7F"/>
    <w:rsid w:val="006A6C2B"/>
    <w:rsid w:val="006A6C86"/>
    <w:rsid w:val="006A7172"/>
    <w:rsid w:val="006A76AE"/>
    <w:rsid w:val="006A76BE"/>
    <w:rsid w:val="006B0264"/>
    <w:rsid w:val="006B04E8"/>
    <w:rsid w:val="006B093B"/>
    <w:rsid w:val="006B0ED3"/>
    <w:rsid w:val="006B1D80"/>
    <w:rsid w:val="006B1E46"/>
    <w:rsid w:val="006B23A0"/>
    <w:rsid w:val="006B3DBC"/>
    <w:rsid w:val="006B3EF8"/>
    <w:rsid w:val="006B4492"/>
    <w:rsid w:val="006B460E"/>
    <w:rsid w:val="006B4EA2"/>
    <w:rsid w:val="006B5194"/>
    <w:rsid w:val="006B57F2"/>
    <w:rsid w:val="006B5C94"/>
    <w:rsid w:val="006B600E"/>
    <w:rsid w:val="006B64D1"/>
    <w:rsid w:val="006B7241"/>
    <w:rsid w:val="006B79F1"/>
    <w:rsid w:val="006C04D5"/>
    <w:rsid w:val="006C0F86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348"/>
    <w:rsid w:val="006C6835"/>
    <w:rsid w:val="006C6A94"/>
    <w:rsid w:val="006C720E"/>
    <w:rsid w:val="006C7AA4"/>
    <w:rsid w:val="006C7CC7"/>
    <w:rsid w:val="006D06C2"/>
    <w:rsid w:val="006D092E"/>
    <w:rsid w:val="006D10C7"/>
    <w:rsid w:val="006D1920"/>
    <w:rsid w:val="006D1D0D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B7"/>
    <w:rsid w:val="006D7738"/>
    <w:rsid w:val="006D7CD5"/>
    <w:rsid w:val="006E0074"/>
    <w:rsid w:val="006E0A18"/>
    <w:rsid w:val="006E1148"/>
    <w:rsid w:val="006E2138"/>
    <w:rsid w:val="006E2C8C"/>
    <w:rsid w:val="006E4657"/>
    <w:rsid w:val="006E4B38"/>
    <w:rsid w:val="006E50E1"/>
    <w:rsid w:val="006E5262"/>
    <w:rsid w:val="006E5786"/>
    <w:rsid w:val="006E6D4A"/>
    <w:rsid w:val="006E7447"/>
    <w:rsid w:val="006E7D25"/>
    <w:rsid w:val="006F0096"/>
    <w:rsid w:val="006F0143"/>
    <w:rsid w:val="006F072D"/>
    <w:rsid w:val="006F07B1"/>
    <w:rsid w:val="006F2052"/>
    <w:rsid w:val="006F2565"/>
    <w:rsid w:val="006F2FFC"/>
    <w:rsid w:val="006F3968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6D8"/>
    <w:rsid w:val="006F6703"/>
    <w:rsid w:val="006F69DB"/>
    <w:rsid w:val="006F6E25"/>
    <w:rsid w:val="006F7D20"/>
    <w:rsid w:val="007001B6"/>
    <w:rsid w:val="00700950"/>
    <w:rsid w:val="007015F8"/>
    <w:rsid w:val="00701988"/>
    <w:rsid w:val="00701FD1"/>
    <w:rsid w:val="0070219C"/>
    <w:rsid w:val="007028AA"/>
    <w:rsid w:val="00702EA3"/>
    <w:rsid w:val="0070309E"/>
    <w:rsid w:val="0070351C"/>
    <w:rsid w:val="00703D6A"/>
    <w:rsid w:val="00703EB2"/>
    <w:rsid w:val="00704677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50A2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670"/>
    <w:rsid w:val="00721FBD"/>
    <w:rsid w:val="00722303"/>
    <w:rsid w:val="00722579"/>
    <w:rsid w:val="007227B5"/>
    <w:rsid w:val="007230DE"/>
    <w:rsid w:val="00723406"/>
    <w:rsid w:val="00723A33"/>
    <w:rsid w:val="00723D52"/>
    <w:rsid w:val="00723E60"/>
    <w:rsid w:val="007252D7"/>
    <w:rsid w:val="007265D6"/>
    <w:rsid w:val="0072727E"/>
    <w:rsid w:val="007272D1"/>
    <w:rsid w:val="007278EC"/>
    <w:rsid w:val="00727DEA"/>
    <w:rsid w:val="0073043C"/>
    <w:rsid w:val="007304DD"/>
    <w:rsid w:val="00730A95"/>
    <w:rsid w:val="00730E1E"/>
    <w:rsid w:val="0073134C"/>
    <w:rsid w:val="007313FC"/>
    <w:rsid w:val="0073144A"/>
    <w:rsid w:val="0073184F"/>
    <w:rsid w:val="00731902"/>
    <w:rsid w:val="007325F5"/>
    <w:rsid w:val="0073265D"/>
    <w:rsid w:val="00733038"/>
    <w:rsid w:val="007332CC"/>
    <w:rsid w:val="00733329"/>
    <w:rsid w:val="00733BDC"/>
    <w:rsid w:val="0073493F"/>
    <w:rsid w:val="0073506F"/>
    <w:rsid w:val="00737714"/>
    <w:rsid w:val="007379DE"/>
    <w:rsid w:val="00740296"/>
    <w:rsid w:val="0074078F"/>
    <w:rsid w:val="00740CF7"/>
    <w:rsid w:val="00741555"/>
    <w:rsid w:val="00741603"/>
    <w:rsid w:val="007423C5"/>
    <w:rsid w:val="0074256E"/>
    <w:rsid w:val="00742FF0"/>
    <w:rsid w:val="007430CB"/>
    <w:rsid w:val="00743210"/>
    <w:rsid w:val="00743C89"/>
    <w:rsid w:val="00743D5F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0A1"/>
    <w:rsid w:val="00755181"/>
    <w:rsid w:val="007553F9"/>
    <w:rsid w:val="00755412"/>
    <w:rsid w:val="00755C8B"/>
    <w:rsid w:val="00755DD1"/>
    <w:rsid w:val="007576C7"/>
    <w:rsid w:val="00757A84"/>
    <w:rsid w:val="00757B12"/>
    <w:rsid w:val="00757BF4"/>
    <w:rsid w:val="007602E0"/>
    <w:rsid w:val="00760510"/>
    <w:rsid w:val="00760B3F"/>
    <w:rsid w:val="00760D10"/>
    <w:rsid w:val="007610F6"/>
    <w:rsid w:val="007617A2"/>
    <w:rsid w:val="007618C4"/>
    <w:rsid w:val="00762B09"/>
    <w:rsid w:val="00763526"/>
    <w:rsid w:val="0076388E"/>
    <w:rsid w:val="0076474E"/>
    <w:rsid w:val="00764A10"/>
    <w:rsid w:val="007653F6"/>
    <w:rsid w:val="00765542"/>
    <w:rsid w:val="007656F1"/>
    <w:rsid w:val="0076571B"/>
    <w:rsid w:val="00765A22"/>
    <w:rsid w:val="00766EA9"/>
    <w:rsid w:val="00767353"/>
    <w:rsid w:val="00767974"/>
    <w:rsid w:val="0077027F"/>
    <w:rsid w:val="007703C2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30B"/>
    <w:rsid w:val="00775440"/>
    <w:rsid w:val="00775595"/>
    <w:rsid w:val="007756E2"/>
    <w:rsid w:val="0077580F"/>
    <w:rsid w:val="00776176"/>
    <w:rsid w:val="007763F0"/>
    <w:rsid w:val="0077673D"/>
    <w:rsid w:val="00776D1E"/>
    <w:rsid w:val="00777047"/>
    <w:rsid w:val="007776F1"/>
    <w:rsid w:val="00780B61"/>
    <w:rsid w:val="007815C2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2EA"/>
    <w:rsid w:val="00785730"/>
    <w:rsid w:val="00785739"/>
    <w:rsid w:val="0078581D"/>
    <w:rsid w:val="00786BED"/>
    <w:rsid w:val="00786F37"/>
    <w:rsid w:val="00787C93"/>
    <w:rsid w:val="00787E85"/>
    <w:rsid w:val="007903DB"/>
    <w:rsid w:val="0079051A"/>
    <w:rsid w:val="0079111E"/>
    <w:rsid w:val="00791718"/>
    <w:rsid w:val="0079172E"/>
    <w:rsid w:val="007918A5"/>
    <w:rsid w:val="00791B19"/>
    <w:rsid w:val="00791D9D"/>
    <w:rsid w:val="00792025"/>
    <w:rsid w:val="0079312E"/>
    <w:rsid w:val="00793181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BE8"/>
    <w:rsid w:val="007A1C72"/>
    <w:rsid w:val="007A2302"/>
    <w:rsid w:val="007A2567"/>
    <w:rsid w:val="007A271E"/>
    <w:rsid w:val="007A27C9"/>
    <w:rsid w:val="007A2E3A"/>
    <w:rsid w:val="007A315C"/>
    <w:rsid w:val="007A3243"/>
    <w:rsid w:val="007A39A6"/>
    <w:rsid w:val="007A4989"/>
    <w:rsid w:val="007A4BD2"/>
    <w:rsid w:val="007A4C8C"/>
    <w:rsid w:val="007A4DEC"/>
    <w:rsid w:val="007A560F"/>
    <w:rsid w:val="007A56E8"/>
    <w:rsid w:val="007A5B18"/>
    <w:rsid w:val="007A6AEA"/>
    <w:rsid w:val="007A6E2F"/>
    <w:rsid w:val="007A701E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B6BD3"/>
    <w:rsid w:val="007B6F03"/>
    <w:rsid w:val="007C01B9"/>
    <w:rsid w:val="007C04BB"/>
    <w:rsid w:val="007C1915"/>
    <w:rsid w:val="007C1E96"/>
    <w:rsid w:val="007C209F"/>
    <w:rsid w:val="007C23E9"/>
    <w:rsid w:val="007C2490"/>
    <w:rsid w:val="007C3344"/>
    <w:rsid w:val="007C3528"/>
    <w:rsid w:val="007C3A0B"/>
    <w:rsid w:val="007C447A"/>
    <w:rsid w:val="007C4945"/>
    <w:rsid w:val="007C4D45"/>
    <w:rsid w:val="007C4D6A"/>
    <w:rsid w:val="007C5163"/>
    <w:rsid w:val="007C53AF"/>
    <w:rsid w:val="007C5565"/>
    <w:rsid w:val="007C5B1A"/>
    <w:rsid w:val="007C5E72"/>
    <w:rsid w:val="007C62E5"/>
    <w:rsid w:val="007C6499"/>
    <w:rsid w:val="007C6C70"/>
    <w:rsid w:val="007C6CF7"/>
    <w:rsid w:val="007C6DE1"/>
    <w:rsid w:val="007C7463"/>
    <w:rsid w:val="007C7FFE"/>
    <w:rsid w:val="007D075F"/>
    <w:rsid w:val="007D0B38"/>
    <w:rsid w:val="007D1A24"/>
    <w:rsid w:val="007D1BAC"/>
    <w:rsid w:val="007D2024"/>
    <w:rsid w:val="007D2910"/>
    <w:rsid w:val="007D2944"/>
    <w:rsid w:val="007D2CB6"/>
    <w:rsid w:val="007D2CB9"/>
    <w:rsid w:val="007D2E80"/>
    <w:rsid w:val="007D2E8A"/>
    <w:rsid w:val="007D3127"/>
    <w:rsid w:val="007D376C"/>
    <w:rsid w:val="007D435A"/>
    <w:rsid w:val="007D49E3"/>
    <w:rsid w:val="007D4FDD"/>
    <w:rsid w:val="007D5AD2"/>
    <w:rsid w:val="007D5CC5"/>
    <w:rsid w:val="007D5E61"/>
    <w:rsid w:val="007D6C10"/>
    <w:rsid w:val="007D6E7F"/>
    <w:rsid w:val="007D70C6"/>
    <w:rsid w:val="007D7B52"/>
    <w:rsid w:val="007D7FBA"/>
    <w:rsid w:val="007E0780"/>
    <w:rsid w:val="007E0BE9"/>
    <w:rsid w:val="007E1167"/>
    <w:rsid w:val="007E126D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72F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359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B2F"/>
    <w:rsid w:val="007F6CD9"/>
    <w:rsid w:val="007F774C"/>
    <w:rsid w:val="007F7D4B"/>
    <w:rsid w:val="0080078F"/>
    <w:rsid w:val="00800845"/>
    <w:rsid w:val="00801B11"/>
    <w:rsid w:val="00801B17"/>
    <w:rsid w:val="00801EFE"/>
    <w:rsid w:val="00802585"/>
    <w:rsid w:val="00802709"/>
    <w:rsid w:val="00802CD6"/>
    <w:rsid w:val="00803307"/>
    <w:rsid w:val="00803D2F"/>
    <w:rsid w:val="00803EED"/>
    <w:rsid w:val="008043A9"/>
    <w:rsid w:val="00804402"/>
    <w:rsid w:val="00805AA5"/>
    <w:rsid w:val="00805F44"/>
    <w:rsid w:val="00805FC6"/>
    <w:rsid w:val="008061C1"/>
    <w:rsid w:val="0080651A"/>
    <w:rsid w:val="008065E3"/>
    <w:rsid w:val="0080670F"/>
    <w:rsid w:val="00806906"/>
    <w:rsid w:val="008075C3"/>
    <w:rsid w:val="00807B9E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588B"/>
    <w:rsid w:val="00815A97"/>
    <w:rsid w:val="00815C97"/>
    <w:rsid w:val="008163BE"/>
    <w:rsid w:val="00816439"/>
    <w:rsid w:val="00816A1B"/>
    <w:rsid w:val="00816EA7"/>
    <w:rsid w:val="00816F73"/>
    <w:rsid w:val="00817631"/>
    <w:rsid w:val="00817999"/>
    <w:rsid w:val="00817AA0"/>
    <w:rsid w:val="00817E69"/>
    <w:rsid w:val="008209E5"/>
    <w:rsid w:val="00820A65"/>
    <w:rsid w:val="00820E0E"/>
    <w:rsid w:val="0082188D"/>
    <w:rsid w:val="00822099"/>
    <w:rsid w:val="00822282"/>
    <w:rsid w:val="00822B46"/>
    <w:rsid w:val="00823282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3C1E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55A"/>
    <w:rsid w:val="00837644"/>
    <w:rsid w:val="008404FC"/>
    <w:rsid w:val="00840A83"/>
    <w:rsid w:val="008410CE"/>
    <w:rsid w:val="00841EE1"/>
    <w:rsid w:val="008421A9"/>
    <w:rsid w:val="008428BD"/>
    <w:rsid w:val="008436BE"/>
    <w:rsid w:val="0084426A"/>
    <w:rsid w:val="0084505F"/>
    <w:rsid w:val="00845FFA"/>
    <w:rsid w:val="0084617A"/>
    <w:rsid w:val="00846288"/>
    <w:rsid w:val="008462AD"/>
    <w:rsid w:val="00846429"/>
    <w:rsid w:val="008464AF"/>
    <w:rsid w:val="00846D1F"/>
    <w:rsid w:val="00847386"/>
    <w:rsid w:val="008477AD"/>
    <w:rsid w:val="00847B59"/>
    <w:rsid w:val="00847B6E"/>
    <w:rsid w:val="00847E83"/>
    <w:rsid w:val="008503F7"/>
    <w:rsid w:val="008508B3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57E91"/>
    <w:rsid w:val="00860931"/>
    <w:rsid w:val="00860C21"/>
    <w:rsid w:val="00860FEC"/>
    <w:rsid w:val="0086176C"/>
    <w:rsid w:val="00861A2F"/>
    <w:rsid w:val="00862B15"/>
    <w:rsid w:val="00862FDE"/>
    <w:rsid w:val="0086335B"/>
    <w:rsid w:val="008633DC"/>
    <w:rsid w:val="00863CED"/>
    <w:rsid w:val="00863D3A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BFD"/>
    <w:rsid w:val="00874C40"/>
    <w:rsid w:val="0087512A"/>
    <w:rsid w:val="00875220"/>
    <w:rsid w:val="0087532D"/>
    <w:rsid w:val="0087568A"/>
    <w:rsid w:val="00875AF0"/>
    <w:rsid w:val="008760D0"/>
    <w:rsid w:val="008760DA"/>
    <w:rsid w:val="008766F9"/>
    <w:rsid w:val="00876FC4"/>
    <w:rsid w:val="00877EA1"/>
    <w:rsid w:val="0088080A"/>
    <w:rsid w:val="00880BB5"/>
    <w:rsid w:val="00880DDD"/>
    <w:rsid w:val="00880DE8"/>
    <w:rsid w:val="008812C3"/>
    <w:rsid w:val="00881544"/>
    <w:rsid w:val="0088205D"/>
    <w:rsid w:val="0088268B"/>
    <w:rsid w:val="0088278F"/>
    <w:rsid w:val="00882882"/>
    <w:rsid w:val="00882E22"/>
    <w:rsid w:val="00882EF3"/>
    <w:rsid w:val="00882EFD"/>
    <w:rsid w:val="0088393C"/>
    <w:rsid w:val="00883B41"/>
    <w:rsid w:val="00884415"/>
    <w:rsid w:val="00884E3B"/>
    <w:rsid w:val="0088554C"/>
    <w:rsid w:val="00885C87"/>
    <w:rsid w:val="00885E34"/>
    <w:rsid w:val="008860C7"/>
    <w:rsid w:val="008860D5"/>
    <w:rsid w:val="008874D8"/>
    <w:rsid w:val="008876A8"/>
    <w:rsid w:val="00887F29"/>
    <w:rsid w:val="00890B9E"/>
    <w:rsid w:val="00890D62"/>
    <w:rsid w:val="00890E15"/>
    <w:rsid w:val="00891136"/>
    <w:rsid w:val="00891477"/>
    <w:rsid w:val="00891DC4"/>
    <w:rsid w:val="00892276"/>
    <w:rsid w:val="00892BC6"/>
    <w:rsid w:val="00892E1D"/>
    <w:rsid w:val="00893235"/>
    <w:rsid w:val="00893D43"/>
    <w:rsid w:val="00894553"/>
    <w:rsid w:val="00894A9F"/>
    <w:rsid w:val="00894C31"/>
    <w:rsid w:val="008955E3"/>
    <w:rsid w:val="00895E25"/>
    <w:rsid w:val="008974E8"/>
    <w:rsid w:val="00897ADF"/>
    <w:rsid w:val="00897C1E"/>
    <w:rsid w:val="008A0001"/>
    <w:rsid w:val="008A04F1"/>
    <w:rsid w:val="008A0792"/>
    <w:rsid w:val="008A0944"/>
    <w:rsid w:val="008A0B25"/>
    <w:rsid w:val="008A0BD7"/>
    <w:rsid w:val="008A0D9B"/>
    <w:rsid w:val="008A102B"/>
    <w:rsid w:val="008A22E2"/>
    <w:rsid w:val="008A2314"/>
    <w:rsid w:val="008A24EC"/>
    <w:rsid w:val="008A26B7"/>
    <w:rsid w:val="008A2C59"/>
    <w:rsid w:val="008A2C7D"/>
    <w:rsid w:val="008A2FBC"/>
    <w:rsid w:val="008A45A6"/>
    <w:rsid w:val="008A4696"/>
    <w:rsid w:val="008A48EC"/>
    <w:rsid w:val="008A4E88"/>
    <w:rsid w:val="008A5CAF"/>
    <w:rsid w:val="008A6366"/>
    <w:rsid w:val="008A63FE"/>
    <w:rsid w:val="008A6E2F"/>
    <w:rsid w:val="008A7831"/>
    <w:rsid w:val="008B01E5"/>
    <w:rsid w:val="008B05B9"/>
    <w:rsid w:val="008B0CD3"/>
    <w:rsid w:val="008B0DAF"/>
    <w:rsid w:val="008B0FD2"/>
    <w:rsid w:val="008B12C3"/>
    <w:rsid w:val="008B12F8"/>
    <w:rsid w:val="008B2E4D"/>
    <w:rsid w:val="008B3132"/>
    <w:rsid w:val="008B31B7"/>
    <w:rsid w:val="008B336D"/>
    <w:rsid w:val="008B341D"/>
    <w:rsid w:val="008B3D94"/>
    <w:rsid w:val="008B46C8"/>
    <w:rsid w:val="008B4D46"/>
    <w:rsid w:val="008B4E6D"/>
    <w:rsid w:val="008B5DFF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3B93"/>
    <w:rsid w:val="008C3D3F"/>
    <w:rsid w:val="008C3F7C"/>
    <w:rsid w:val="008C41F4"/>
    <w:rsid w:val="008C425A"/>
    <w:rsid w:val="008C525F"/>
    <w:rsid w:val="008C53F4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33D"/>
    <w:rsid w:val="008D155C"/>
    <w:rsid w:val="008D1711"/>
    <w:rsid w:val="008D1EC3"/>
    <w:rsid w:val="008D2572"/>
    <w:rsid w:val="008D2F4D"/>
    <w:rsid w:val="008D4AD0"/>
    <w:rsid w:val="008D5763"/>
    <w:rsid w:val="008D627D"/>
    <w:rsid w:val="008D64AB"/>
    <w:rsid w:val="008D6D76"/>
    <w:rsid w:val="008D796B"/>
    <w:rsid w:val="008E0435"/>
    <w:rsid w:val="008E0BE6"/>
    <w:rsid w:val="008E0C8B"/>
    <w:rsid w:val="008E0EB4"/>
    <w:rsid w:val="008E119A"/>
    <w:rsid w:val="008E1334"/>
    <w:rsid w:val="008E196B"/>
    <w:rsid w:val="008E1E6F"/>
    <w:rsid w:val="008E1E79"/>
    <w:rsid w:val="008E1F7E"/>
    <w:rsid w:val="008E2434"/>
    <w:rsid w:val="008E2843"/>
    <w:rsid w:val="008E314B"/>
    <w:rsid w:val="008E416A"/>
    <w:rsid w:val="008E4313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F07A2"/>
    <w:rsid w:val="008F1671"/>
    <w:rsid w:val="008F171E"/>
    <w:rsid w:val="008F19FA"/>
    <w:rsid w:val="008F2391"/>
    <w:rsid w:val="008F269A"/>
    <w:rsid w:val="008F286C"/>
    <w:rsid w:val="008F2B95"/>
    <w:rsid w:val="008F2CE7"/>
    <w:rsid w:val="008F3432"/>
    <w:rsid w:val="008F355E"/>
    <w:rsid w:val="008F36E7"/>
    <w:rsid w:val="008F3792"/>
    <w:rsid w:val="008F3D40"/>
    <w:rsid w:val="008F4C65"/>
    <w:rsid w:val="008F5FF2"/>
    <w:rsid w:val="008F68C9"/>
    <w:rsid w:val="008F7379"/>
    <w:rsid w:val="008F7F26"/>
    <w:rsid w:val="00900350"/>
    <w:rsid w:val="009014DB"/>
    <w:rsid w:val="00901A1D"/>
    <w:rsid w:val="0090227B"/>
    <w:rsid w:val="00902928"/>
    <w:rsid w:val="00902E5D"/>
    <w:rsid w:val="00902E5F"/>
    <w:rsid w:val="0090378C"/>
    <w:rsid w:val="00903EF7"/>
    <w:rsid w:val="009040AA"/>
    <w:rsid w:val="009047D8"/>
    <w:rsid w:val="00905F94"/>
    <w:rsid w:val="00905FB7"/>
    <w:rsid w:val="009065C0"/>
    <w:rsid w:val="009065D0"/>
    <w:rsid w:val="0090677B"/>
    <w:rsid w:val="009071E7"/>
    <w:rsid w:val="00907270"/>
    <w:rsid w:val="009076C8"/>
    <w:rsid w:val="009077F7"/>
    <w:rsid w:val="00907BCA"/>
    <w:rsid w:val="00911BE9"/>
    <w:rsid w:val="00912A2C"/>
    <w:rsid w:val="009131BE"/>
    <w:rsid w:val="009138A7"/>
    <w:rsid w:val="009138F6"/>
    <w:rsid w:val="00913994"/>
    <w:rsid w:val="00913C47"/>
    <w:rsid w:val="009141F6"/>
    <w:rsid w:val="00915A0F"/>
    <w:rsid w:val="00916450"/>
    <w:rsid w:val="00916461"/>
    <w:rsid w:val="00916621"/>
    <w:rsid w:val="00917186"/>
    <w:rsid w:val="00917423"/>
    <w:rsid w:val="00917444"/>
    <w:rsid w:val="00920CCC"/>
    <w:rsid w:val="00920EF2"/>
    <w:rsid w:val="0092149D"/>
    <w:rsid w:val="00921510"/>
    <w:rsid w:val="0092183E"/>
    <w:rsid w:val="00921998"/>
    <w:rsid w:val="00921A7E"/>
    <w:rsid w:val="00921C2C"/>
    <w:rsid w:val="00921FA6"/>
    <w:rsid w:val="009226F0"/>
    <w:rsid w:val="00922762"/>
    <w:rsid w:val="00922CA4"/>
    <w:rsid w:val="00922DA5"/>
    <w:rsid w:val="00922DDD"/>
    <w:rsid w:val="00922F7F"/>
    <w:rsid w:val="00923610"/>
    <w:rsid w:val="00924D2B"/>
    <w:rsid w:val="00925912"/>
    <w:rsid w:val="00925B7F"/>
    <w:rsid w:val="00925C6A"/>
    <w:rsid w:val="00926B10"/>
    <w:rsid w:val="00926CB3"/>
    <w:rsid w:val="00926CDE"/>
    <w:rsid w:val="0092787B"/>
    <w:rsid w:val="00927FFE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5DA"/>
    <w:rsid w:val="00935B1C"/>
    <w:rsid w:val="00935D0C"/>
    <w:rsid w:val="0093652C"/>
    <w:rsid w:val="009370FA"/>
    <w:rsid w:val="00937494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458"/>
    <w:rsid w:val="00952E7D"/>
    <w:rsid w:val="0095399E"/>
    <w:rsid w:val="009541C1"/>
    <w:rsid w:val="00954621"/>
    <w:rsid w:val="00954D04"/>
    <w:rsid w:val="00954D61"/>
    <w:rsid w:val="0095521A"/>
    <w:rsid w:val="0095564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4B46"/>
    <w:rsid w:val="0096566D"/>
    <w:rsid w:val="00965AA1"/>
    <w:rsid w:val="0096611E"/>
    <w:rsid w:val="00967095"/>
    <w:rsid w:val="009671EA"/>
    <w:rsid w:val="00967292"/>
    <w:rsid w:val="00967D19"/>
    <w:rsid w:val="00970846"/>
    <w:rsid w:val="00972D2C"/>
    <w:rsid w:val="00972F4F"/>
    <w:rsid w:val="009742E1"/>
    <w:rsid w:val="009743A4"/>
    <w:rsid w:val="0097525C"/>
    <w:rsid w:val="00975EBD"/>
    <w:rsid w:val="00975F82"/>
    <w:rsid w:val="00976329"/>
    <w:rsid w:val="0097737C"/>
    <w:rsid w:val="009773D1"/>
    <w:rsid w:val="0097744C"/>
    <w:rsid w:val="0097759C"/>
    <w:rsid w:val="00977E48"/>
    <w:rsid w:val="00977F03"/>
    <w:rsid w:val="00977F28"/>
    <w:rsid w:val="00981306"/>
    <w:rsid w:val="00981583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41C6"/>
    <w:rsid w:val="009845AB"/>
    <w:rsid w:val="00984BBF"/>
    <w:rsid w:val="00985457"/>
    <w:rsid w:val="009856B9"/>
    <w:rsid w:val="00985964"/>
    <w:rsid w:val="00986373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26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ABC"/>
    <w:rsid w:val="00996C6C"/>
    <w:rsid w:val="0099733B"/>
    <w:rsid w:val="00997AC7"/>
    <w:rsid w:val="009A0135"/>
    <w:rsid w:val="009A0185"/>
    <w:rsid w:val="009A04EF"/>
    <w:rsid w:val="009A0534"/>
    <w:rsid w:val="009A0858"/>
    <w:rsid w:val="009A1493"/>
    <w:rsid w:val="009A2063"/>
    <w:rsid w:val="009A2443"/>
    <w:rsid w:val="009A26E1"/>
    <w:rsid w:val="009A2DC6"/>
    <w:rsid w:val="009A2FA8"/>
    <w:rsid w:val="009A3040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273"/>
    <w:rsid w:val="009A755C"/>
    <w:rsid w:val="009A7D42"/>
    <w:rsid w:val="009A7F46"/>
    <w:rsid w:val="009B097A"/>
    <w:rsid w:val="009B187A"/>
    <w:rsid w:val="009B1FC8"/>
    <w:rsid w:val="009B218B"/>
    <w:rsid w:val="009B2374"/>
    <w:rsid w:val="009B27B8"/>
    <w:rsid w:val="009B2A22"/>
    <w:rsid w:val="009B2AB7"/>
    <w:rsid w:val="009B3534"/>
    <w:rsid w:val="009B356B"/>
    <w:rsid w:val="009B3CC8"/>
    <w:rsid w:val="009B4154"/>
    <w:rsid w:val="009B4A5F"/>
    <w:rsid w:val="009B4CBA"/>
    <w:rsid w:val="009B55FF"/>
    <w:rsid w:val="009B57E4"/>
    <w:rsid w:val="009B69B6"/>
    <w:rsid w:val="009B6A2F"/>
    <w:rsid w:val="009B76AC"/>
    <w:rsid w:val="009B7753"/>
    <w:rsid w:val="009C0140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8AA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2"/>
    <w:rsid w:val="009D2193"/>
    <w:rsid w:val="009D2F0B"/>
    <w:rsid w:val="009D3165"/>
    <w:rsid w:val="009D395E"/>
    <w:rsid w:val="009D3D40"/>
    <w:rsid w:val="009D450C"/>
    <w:rsid w:val="009D49D9"/>
    <w:rsid w:val="009D4B3A"/>
    <w:rsid w:val="009D4C8E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13EA"/>
    <w:rsid w:val="009E2262"/>
    <w:rsid w:val="009E244D"/>
    <w:rsid w:val="009E2716"/>
    <w:rsid w:val="009E28EA"/>
    <w:rsid w:val="009E32F2"/>
    <w:rsid w:val="009E38C9"/>
    <w:rsid w:val="009E3D31"/>
    <w:rsid w:val="009E4074"/>
    <w:rsid w:val="009E4399"/>
    <w:rsid w:val="009E4483"/>
    <w:rsid w:val="009E4577"/>
    <w:rsid w:val="009E4F7B"/>
    <w:rsid w:val="009E51CB"/>
    <w:rsid w:val="009E60FD"/>
    <w:rsid w:val="009E63D7"/>
    <w:rsid w:val="009E63E0"/>
    <w:rsid w:val="009E6663"/>
    <w:rsid w:val="009E6B6C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5008"/>
    <w:rsid w:val="009F56FD"/>
    <w:rsid w:val="009F5ACF"/>
    <w:rsid w:val="009F60C3"/>
    <w:rsid w:val="009F60E0"/>
    <w:rsid w:val="009F6230"/>
    <w:rsid w:val="009F655A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AF0"/>
    <w:rsid w:val="00A02AF2"/>
    <w:rsid w:val="00A02F25"/>
    <w:rsid w:val="00A02FA1"/>
    <w:rsid w:val="00A03005"/>
    <w:rsid w:val="00A0321F"/>
    <w:rsid w:val="00A0374B"/>
    <w:rsid w:val="00A039CD"/>
    <w:rsid w:val="00A04345"/>
    <w:rsid w:val="00A045B5"/>
    <w:rsid w:val="00A0475B"/>
    <w:rsid w:val="00A04963"/>
    <w:rsid w:val="00A04E46"/>
    <w:rsid w:val="00A050F1"/>
    <w:rsid w:val="00A05BDD"/>
    <w:rsid w:val="00A05C60"/>
    <w:rsid w:val="00A06068"/>
    <w:rsid w:val="00A06340"/>
    <w:rsid w:val="00A06AE2"/>
    <w:rsid w:val="00A06C7F"/>
    <w:rsid w:val="00A06E2F"/>
    <w:rsid w:val="00A06E4B"/>
    <w:rsid w:val="00A06F19"/>
    <w:rsid w:val="00A07A6D"/>
    <w:rsid w:val="00A1053F"/>
    <w:rsid w:val="00A1065A"/>
    <w:rsid w:val="00A10AC4"/>
    <w:rsid w:val="00A1165A"/>
    <w:rsid w:val="00A11987"/>
    <w:rsid w:val="00A12126"/>
    <w:rsid w:val="00A1247B"/>
    <w:rsid w:val="00A12558"/>
    <w:rsid w:val="00A129A2"/>
    <w:rsid w:val="00A130EF"/>
    <w:rsid w:val="00A13368"/>
    <w:rsid w:val="00A13DA7"/>
    <w:rsid w:val="00A14486"/>
    <w:rsid w:val="00A1495C"/>
    <w:rsid w:val="00A14FB7"/>
    <w:rsid w:val="00A16194"/>
    <w:rsid w:val="00A164A9"/>
    <w:rsid w:val="00A165FD"/>
    <w:rsid w:val="00A16DBB"/>
    <w:rsid w:val="00A16EC3"/>
    <w:rsid w:val="00A173AF"/>
    <w:rsid w:val="00A2084D"/>
    <w:rsid w:val="00A21FFC"/>
    <w:rsid w:val="00A222B0"/>
    <w:rsid w:val="00A22364"/>
    <w:rsid w:val="00A225F4"/>
    <w:rsid w:val="00A22AE7"/>
    <w:rsid w:val="00A22AF7"/>
    <w:rsid w:val="00A22D0B"/>
    <w:rsid w:val="00A22ED6"/>
    <w:rsid w:val="00A23220"/>
    <w:rsid w:val="00A23463"/>
    <w:rsid w:val="00A24133"/>
    <w:rsid w:val="00A248E1"/>
    <w:rsid w:val="00A249F5"/>
    <w:rsid w:val="00A24BC4"/>
    <w:rsid w:val="00A250FC"/>
    <w:rsid w:val="00A2540E"/>
    <w:rsid w:val="00A2559C"/>
    <w:rsid w:val="00A2599B"/>
    <w:rsid w:val="00A25C45"/>
    <w:rsid w:val="00A25DD7"/>
    <w:rsid w:val="00A260BF"/>
    <w:rsid w:val="00A267A6"/>
    <w:rsid w:val="00A26DAC"/>
    <w:rsid w:val="00A3022F"/>
    <w:rsid w:val="00A3028C"/>
    <w:rsid w:val="00A30680"/>
    <w:rsid w:val="00A311B1"/>
    <w:rsid w:val="00A3137E"/>
    <w:rsid w:val="00A323F3"/>
    <w:rsid w:val="00A3296A"/>
    <w:rsid w:val="00A33623"/>
    <w:rsid w:val="00A33E9F"/>
    <w:rsid w:val="00A33EDC"/>
    <w:rsid w:val="00A353A3"/>
    <w:rsid w:val="00A3549E"/>
    <w:rsid w:val="00A359BF"/>
    <w:rsid w:val="00A36527"/>
    <w:rsid w:val="00A36C75"/>
    <w:rsid w:val="00A36E1A"/>
    <w:rsid w:val="00A373AE"/>
    <w:rsid w:val="00A376D4"/>
    <w:rsid w:val="00A37E63"/>
    <w:rsid w:val="00A40587"/>
    <w:rsid w:val="00A409AE"/>
    <w:rsid w:val="00A40A83"/>
    <w:rsid w:val="00A40C09"/>
    <w:rsid w:val="00A4147F"/>
    <w:rsid w:val="00A417A0"/>
    <w:rsid w:val="00A41E83"/>
    <w:rsid w:val="00A424A5"/>
    <w:rsid w:val="00A424A7"/>
    <w:rsid w:val="00A42E4C"/>
    <w:rsid w:val="00A434EC"/>
    <w:rsid w:val="00A43E8F"/>
    <w:rsid w:val="00A44138"/>
    <w:rsid w:val="00A44326"/>
    <w:rsid w:val="00A448FE"/>
    <w:rsid w:val="00A44F11"/>
    <w:rsid w:val="00A453E3"/>
    <w:rsid w:val="00A4592A"/>
    <w:rsid w:val="00A45B55"/>
    <w:rsid w:val="00A45DED"/>
    <w:rsid w:val="00A45ED9"/>
    <w:rsid w:val="00A46304"/>
    <w:rsid w:val="00A46F2E"/>
    <w:rsid w:val="00A4799A"/>
    <w:rsid w:val="00A47F31"/>
    <w:rsid w:val="00A507A0"/>
    <w:rsid w:val="00A50E7A"/>
    <w:rsid w:val="00A5105C"/>
    <w:rsid w:val="00A516F8"/>
    <w:rsid w:val="00A51872"/>
    <w:rsid w:val="00A51B45"/>
    <w:rsid w:val="00A52612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60BC0"/>
    <w:rsid w:val="00A619E4"/>
    <w:rsid w:val="00A61E35"/>
    <w:rsid w:val="00A627F6"/>
    <w:rsid w:val="00A62D8C"/>
    <w:rsid w:val="00A637B6"/>
    <w:rsid w:val="00A638BB"/>
    <w:rsid w:val="00A641EA"/>
    <w:rsid w:val="00A64BB1"/>
    <w:rsid w:val="00A64E8B"/>
    <w:rsid w:val="00A65055"/>
    <w:rsid w:val="00A65087"/>
    <w:rsid w:val="00A66192"/>
    <w:rsid w:val="00A664E5"/>
    <w:rsid w:val="00A66C5F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B05"/>
    <w:rsid w:val="00A73EC2"/>
    <w:rsid w:val="00A74492"/>
    <w:rsid w:val="00A74607"/>
    <w:rsid w:val="00A74A94"/>
    <w:rsid w:val="00A74F0B"/>
    <w:rsid w:val="00A75587"/>
    <w:rsid w:val="00A7598F"/>
    <w:rsid w:val="00A760B7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517"/>
    <w:rsid w:val="00A817D4"/>
    <w:rsid w:val="00A81F79"/>
    <w:rsid w:val="00A81F7C"/>
    <w:rsid w:val="00A8268F"/>
    <w:rsid w:val="00A829A2"/>
    <w:rsid w:val="00A8389E"/>
    <w:rsid w:val="00A84B7E"/>
    <w:rsid w:val="00A85742"/>
    <w:rsid w:val="00A85A4E"/>
    <w:rsid w:val="00A85F7F"/>
    <w:rsid w:val="00A8667E"/>
    <w:rsid w:val="00A87A5F"/>
    <w:rsid w:val="00A87C35"/>
    <w:rsid w:val="00A90790"/>
    <w:rsid w:val="00A908FB"/>
    <w:rsid w:val="00A90B3D"/>
    <w:rsid w:val="00A919F2"/>
    <w:rsid w:val="00A9212F"/>
    <w:rsid w:val="00A92498"/>
    <w:rsid w:val="00A9292C"/>
    <w:rsid w:val="00A92BBA"/>
    <w:rsid w:val="00A92CBA"/>
    <w:rsid w:val="00A93263"/>
    <w:rsid w:val="00A94485"/>
    <w:rsid w:val="00A946B5"/>
    <w:rsid w:val="00A94CFE"/>
    <w:rsid w:val="00A94FFE"/>
    <w:rsid w:val="00A9508B"/>
    <w:rsid w:val="00A950ED"/>
    <w:rsid w:val="00A9581C"/>
    <w:rsid w:val="00A9612D"/>
    <w:rsid w:val="00A96998"/>
    <w:rsid w:val="00A97415"/>
    <w:rsid w:val="00A974AA"/>
    <w:rsid w:val="00AA043E"/>
    <w:rsid w:val="00AA05C7"/>
    <w:rsid w:val="00AA067E"/>
    <w:rsid w:val="00AA2BFF"/>
    <w:rsid w:val="00AA3032"/>
    <w:rsid w:val="00AA383E"/>
    <w:rsid w:val="00AA459D"/>
    <w:rsid w:val="00AA51F3"/>
    <w:rsid w:val="00AA5691"/>
    <w:rsid w:val="00AA5749"/>
    <w:rsid w:val="00AA66B1"/>
    <w:rsid w:val="00AA7855"/>
    <w:rsid w:val="00AA7DF5"/>
    <w:rsid w:val="00AA7E88"/>
    <w:rsid w:val="00AB04B4"/>
    <w:rsid w:val="00AB06F1"/>
    <w:rsid w:val="00AB112E"/>
    <w:rsid w:val="00AB187B"/>
    <w:rsid w:val="00AB2179"/>
    <w:rsid w:val="00AB2A77"/>
    <w:rsid w:val="00AB2C70"/>
    <w:rsid w:val="00AB2F9B"/>
    <w:rsid w:val="00AB2FB2"/>
    <w:rsid w:val="00AB3BE9"/>
    <w:rsid w:val="00AB3C32"/>
    <w:rsid w:val="00AB3C3D"/>
    <w:rsid w:val="00AB3E88"/>
    <w:rsid w:val="00AB462A"/>
    <w:rsid w:val="00AB4719"/>
    <w:rsid w:val="00AB48B3"/>
    <w:rsid w:val="00AB5107"/>
    <w:rsid w:val="00AB5AAF"/>
    <w:rsid w:val="00AB5DB4"/>
    <w:rsid w:val="00AB5EEF"/>
    <w:rsid w:val="00AB5F0F"/>
    <w:rsid w:val="00AB60A1"/>
    <w:rsid w:val="00AB635B"/>
    <w:rsid w:val="00AB6CCD"/>
    <w:rsid w:val="00AB6D96"/>
    <w:rsid w:val="00AB771E"/>
    <w:rsid w:val="00AB7A6F"/>
    <w:rsid w:val="00AC0027"/>
    <w:rsid w:val="00AC00A2"/>
    <w:rsid w:val="00AC0C49"/>
    <w:rsid w:val="00AC0D64"/>
    <w:rsid w:val="00AC0E2E"/>
    <w:rsid w:val="00AC177B"/>
    <w:rsid w:val="00AC2CB7"/>
    <w:rsid w:val="00AC2D0C"/>
    <w:rsid w:val="00AC30BD"/>
    <w:rsid w:val="00AC3652"/>
    <w:rsid w:val="00AC372C"/>
    <w:rsid w:val="00AC3746"/>
    <w:rsid w:val="00AC3849"/>
    <w:rsid w:val="00AC3E77"/>
    <w:rsid w:val="00AC4233"/>
    <w:rsid w:val="00AC446B"/>
    <w:rsid w:val="00AC5773"/>
    <w:rsid w:val="00AC6416"/>
    <w:rsid w:val="00AC6666"/>
    <w:rsid w:val="00AC7936"/>
    <w:rsid w:val="00AC79F7"/>
    <w:rsid w:val="00AD0162"/>
    <w:rsid w:val="00AD08D5"/>
    <w:rsid w:val="00AD0D49"/>
    <w:rsid w:val="00AD0E6C"/>
    <w:rsid w:val="00AD13B6"/>
    <w:rsid w:val="00AD16EB"/>
    <w:rsid w:val="00AD196F"/>
    <w:rsid w:val="00AD1DB5"/>
    <w:rsid w:val="00AD238D"/>
    <w:rsid w:val="00AD23B1"/>
    <w:rsid w:val="00AD2456"/>
    <w:rsid w:val="00AD30C4"/>
    <w:rsid w:val="00AD3E64"/>
    <w:rsid w:val="00AD4315"/>
    <w:rsid w:val="00AD43BB"/>
    <w:rsid w:val="00AD4706"/>
    <w:rsid w:val="00AD47CC"/>
    <w:rsid w:val="00AD481E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6C6"/>
    <w:rsid w:val="00AE08D1"/>
    <w:rsid w:val="00AE0CB1"/>
    <w:rsid w:val="00AE0F79"/>
    <w:rsid w:val="00AE0F8D"/>
    <w:rsid w:val="00AE1001"/>
    <w:rsid w:val="00AE1596"/>
    <w:rsid w:val="00AE1706"/>
    <w:rsid w:val="00AE2339"/>
    <w:rsid w:val="00AE2A6C"/>
    <w:rsid w:val="00AE30F6"/>
    <w:rsid w:val="00AE34CF"/>
    <w:rsid w:val="00AE3752"/>
    <w:rsid w:val="00AE3C45"/>
    <w:rsid w:val="00AE4520"/>
    <w:rsid w:val="00AE4DC7"/>
    <w:rsid w:val="00AE5681"/>
    <w:rsid w:val="00AE5834"/>
    <w:rsid w:val="00AE5D56"/>
    <w:rsid w:val="00AE6701"/>
    <w:rsid w:val="00AE67EF"/>
    <w:rsid w:val="00AE6930"/>
    <w:rsid w:val="00AE69E3"/>
    <w:rsid w:val="00AE6B12"/>
    <w:rsid w:val="00AE6C0A"/>
    <w:rsid w:val="00AE6DCA"/>
    <w:rsid w:val="00AE7047"/>
    <w:rsid w:val="00AF0D0F"/>
    <w:rsid w:val="00AF1FEC"/>
    <w:rsid w:val="00AF2783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A84"/>
    <w:rsid w:val="00B03105"/>
    <w:rsid w:val="00B031AE"/>
    <w:rsid w:val="00B031C2"/>
    <w:rsid w:val="00B04383"/>
    <w:rsid w:val="00B04A08"/>
    <w:rsid w:val="00B05327"/>
    <w:rsid w:val="00B05A97"/>
    <w:rsid w:val="00B072AD"/>
    <w:rsid w:val="00B10486"/>
    <w:rsid w:val="00B10897"/>
    <w:rsid w:val="00B109AD"/>
    <w:rsid w:val="00B10B35"/>
    <w:rsid w:val="00B11164"/>
    <w:rsid w:val="00B11322"/>
    <w:rsid w:val="00B117C0"/>
    <w:rsid w:val="00B12018"/>
    <w:rsid w:val="00B125F8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48D"/>
    <w:rsid w:val="00B165FF"/>
    <w:rsid w:val="00B16744"/>
    <w:rsid w:val="00B16827"/>
    <w:rsid w:val="00B17005"/>
    <w:rsid w:val="00B1717F"/>
    <w:rsid w:val="00B17529"/>
    <w:rsid w:val="00B17815"/>
    <w:rsid w:val="00B20515"/>
    <w:rsid w:val="00B20759"/>
    <w:rsid w:val="00B20D5E"/>
    <w:rsid w:val="00B20FE0"/>
    <w:rsid w:val="00B21044"/>
    <w:rsid w:val="00B21514"/>
    <w:rsid w:val="00B2164D"/>
    <w:rsid w:val="00B2192F"/>
    <w:rsid w:val="00B21BD8"/>
    <w:rsid w:val="00B21C35"/>
    <w:rsid w:val="00B22000"/>
    <w:rsid w:val="00B229A4"/>
    <w:rsid w:val="00B22D28"/>
    <w:rsid w:val="00B2308E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5A1C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B5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12F"/>
    <w:rsid w:val="00B42913"/>
    <w:rsid w:val="00B42DF6"/>
    <w:rsid w:val="00B4374C"/>
    <w:rsid w:val="00B43C0E"/>
    <w:rsid w:val="00B43F19"/>
    <w:rsid w:val="00B4402B"/>
    <w:rsid w:val="00B44796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50250"/>
    <w:rsid w:val="00B5041C"/>
    <w:rsid w:val="00B5078A"/>
    <w:rsid w:val="00B51039"/>
    <w:rsid w:val="00B51339"/>
    <w:rsid w:val="00B5151C"/>
    <w:rsid w:val="00B53156"/>
    <w:rsid w:val="00B53851"/>
    <w:rsid w:val="00B5393F"/>
    <w:rsid w:val="00B539DC"/>
    <w:rsid w:val="00B5434B"/>
    <w:rsid w:val="00B56153"/>
    <w:rsid w:val="00B5796D"/>
    <w:rsid w:val="00B57A82"/>
    <w:rsid w:val="00B57F10"/>
    <w:rsid w:val="00B6085C"/>
    <w:rsid w:val="00B60B5C"/>
    <w:rsid w:val="00B62D0E"/>
    <w:rsid w:val="00B6314D"/>
    <w:rsid w:val="00B634A6"/>
    <w:rsid w:val="00B638A4"/>
    <w:rsid w:val="00B640AA"/>
    <w:rsid w:val="00B64667"/>
    <w:rsid w:val="00B64816"/>
    <w:rsid w:val="00B64B69"/>
    <w:rsid w:val="00B64CC5"/>
    <w:rsid w:val="00B64D42"/>
    <w:rsid w:val="00B659E9"/>
    <w:rsid w:val="00B65CF1"/>
    <w:rsid w:val="00B6658C"/>
    <w:rsid w:val="00B666A9"/>
    <w:rsid w:val="00B6690F"/>
    <w:rsid w:val="00B67103"/>
    <w:rsid w:val="00B67D8D"/>
    <w:rsid w:val="00B67E8F"/>
    <w:rsid w:val="00B70724"/>
    <w:rsid w:val="00B70CD8"/>
    <w:rsid w:val="00B712DC"/>
    <w:rsid w:val="00B71439"/>
    <w:rsid w:val="00B71768"/>
    <w:rsid w:val="00B7224B"/>
    <w:rsid w:val="00B724F0"/>
    <w:rsid w:val="00B72561"/>
    <w:rsid w:val="00B72715"/>
    <w:rsid w:val="00B727C2"/>
    <w:rsid w:val="00B72D07"/>
    <w:rsid w:val="00B73219"/>
    <w:rsid w:val="00B73894"/>
    <w:rsid w:val="00B74406"/>
    <w:rsid w:val="00B753B1"/>
    <w:rsid w:val="00B7540A"/>
    <w:rsid w:val="00B75BB6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402D"/>
    <w:rsid w:val="00B84B12"/>
    <w:rsid w:val="00B84E18"/>
    <w:rsid w:val="00B85262"/>
    <w:rsid w:val="00B85657"/>
    <w:rsid w:val="00B8573E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974"/>
    <w:rsid w:val="00B93C75"/>
    <w:rsid w:val="00B9524D"/>
    <w:rsid w:val="00B955D4"/>
    <w:rsid w:val="00B95C09"/>
    <w:rsid w:val="00B96303"/>
    <w:rsid w:val="00B97CAC"/>
    <w:rsid w:val="00BA0018"/>
    <w:rsid w:val="00BA01B6"/>
    <w:rsid w:val="00BA0884"/>
    <w:rsid w:val="00BA0BFF"/>
    <w:rsid w:val="00BA0C67"/>
    <w:rsid w:val="00BA147C"/>
    <w:rsid w:val="00BA172D"/>
    <w:rsid w:val="00BA17C1"/>
    <w:rsid w:val="00BA1D89"/>
    <w:rsid w:val="00BA3897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67BC"/>
    <w:rsid w:val="00BA6CC3"/>
    <w:rsid w:val="00BA6EEB"/>
    <w:rsid w:val="00BA7889"/>
    <w:rsid w:val="00BA79FC"/>
    <w:rsid w:val="00BA7AC8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608E"/>
    <w:rsid w:val="00BB668B"/>
    <w:rsid w:val="00BB7024"/>
    <w:rsid w:val="00BB76AE"/>
    <w:rsid w:val="00BC0379"/>
    <w:rsid w:val="00BC043D"/>
    <w:rsid w:val="00BC07A3"/>
    <w:rsid w:val="00BC17DA"/>
    <w:rsid w:val="00BC1A1A"/>
    <w:rsid w:val="00BC222A"/>
    <w:rsid w:val="00BC2660"/>
    <w:rsid w:val="00BC26F8"/>
    <w:rsid w:val="00BC27AD"/>
    <w:rsid w:val="00BC297B"/>
    <w:rsid w:val="00BC3B19"/>
    <w:rsid w:val="00BC4E8D"/>
    <w:rsid w:val="00BC5E13"/>
    <w:rsid w:val="00BC64EA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09F"/>
    <w:rsid w:val="00BD2CD7"/>
    <w:rsid w:val="00BD3866"/>
    <w:rsid w:val="00BD458E"/>
    <w:rsid w:val="00BD6032"/>
    <w:rsid w:val="00BD61BF"/>
    <w:rsid w:val="00BD7085"/>
    <w:rsid w:val="00BD74F4"/>
    <w:rsid w:val="00BD77EA"/>
    <w:rsid w:val="00BD77F2"/>
    <w:rsid w:val="00BD7889"/>
    <w:rsid w:val="00BE00A3"/>
    <w:rsid w:val="00BE0141"/>
    <w:rsid w:val="00BE0B70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6A48"/>
    <w:rsid w:val="00BE7EC7"/>
    <w:rsid w:val="00BF0392"/>
    <w:rsid w:val="00BF05C3"/>
    <w:rsid w:val="00BF076E"/>
    <w:rsid w:val="00BF08F4"/>
    <w:rsid w:val="00BF09F4"/>
    <w:rsid w:val="00BF0A9C"/>
    <w:rsid w:val="00BF0B89"/>
    <w:rsid w:val="00BF0BD5"/>
    <w:rsid w:val="00BF0D12"/>
    <w:rsid w:val="00BF1324"/>
    <w:rsid w:val="00BF15D9"/>
    <w:rsid w:val="00BF16BE"/>
    <w:rsid w:val="00BF24CC"/>
    <w:rsid w:val="00BF24E3"/>
    <w:rsid w:val="00BF267E"/>
    <w:rsid w:val="00BF2AFB"/>
    <w:rsid w:val="00BF3D89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237B"/>
    <w:rsid w:val="00C03B06"/>
    <w:rsid w:val="00C03B92"/>
    <w:rsid w:val="00C03C2A"/>
    <w:rsid w:val="00C03FEB"/>
    <w:rsid w:val="00C048D7"/>
    <w:rsid w:val="00C04ED5"/>
    <w:rsid w:val="00C0579C"/>
    <w:rsid w:val="00C05885"/>
    <w:rsid w:val="00C05AC5"/>
    <w:rsid w:val="00C05AD1"/>
    <w:rsid w:val="00C0601F"/>
    <w:rsid w:val="00C06384"/>
    <w:rsid w:val="00C06D01"/>
    <w:rsid w:val="00C070AE"/>
    <w:rsid w:val="00C07BD2"/>
    <w:rsid w:val="00C100F2"/>
    <w:rsid w:val="00C101BE"/>
    <w:rsid w:val="00C106A3"/>
    <w:rsid w:val="00C11108"/>
    <w:rsid w:val="00C11BE9"/>
    <w:rsid w:val="00C11DA4"/>
    <w:rsid w:val="00C121CB"/>
    <w:rsid w:val="00C124FF"/>
    <w:rsid w:val="00C12743"/>
    <w:rsid w:val="00C12B6B"/>
    <w:rsid w:val="00C12F4B"/>
    <w:rsid w:val="00C130F7"/>
    <w:rsid w:val="00C13F18"/>
    <w:rsid w:val="00C149CB"/>
    <w:rsid w:val="00C150FB"/>
    <w:rsid w:val="00C155C1"/>
    <w:rsid w:val="00C15961"/>
    <w:rsid w:val="00C15E6D"/>
    <w:rsid w:val="00C16240"/>
    <w:rsid w:val="00C16502"/>
    <w:rsid w:val="00C1653F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3950"/>
    <w:rsid w:val="00C2397B"/>
    <w:rsid w:val="00C2692C"/>
    <w:rsid w:val="00C26F4D"/>
    <w:rsid w:val="00C27058"/>
    <w:rsid w:val="00C27366"/>
    <w:rsid w:val="00C27378"/>
    <w:rsid w:val="00C27D63"/>
    <w:rsid w:val="00C30181"/>
    <w:rsid w:val="00C30419"/>
    <w:rsid w:val="00C3140C"/>
    <w:rsid w:val="00C3189D"/>
    <w:rsid w:val="00C31A5A"/>
    <w:rsid w:val="00C31FC2"/>
    <w:rsid w:val="00C32C46"/>
    <w:rsid w:val="00C33845"/>
    <w:rsid w:val="00C33B13"/>
    <w:rsid w:val="00C35510"/>
    <w:rsid w:val="00C35955"/>
    <w:rsid w:val="00C360AA"/>
    <w:rsid w:val="00C36AF8"/>
    <w:rsid w:val="00C37395"/>
    <w:rsid w:val="00C3743D"/>
    <w:rsid w:val="00C3769D"/>
    <w:rsid w:val="00C40BBB"/>
    <w:rsid w:val="00C40C82"/>
    <w:rsid w:val="00C41103"/>
    <w:rsid w:val="00C416A2"/>
    <w:rsid w:val="00C41A60"/>
    <w:rsid w:val="00C429B2"/>
    <w:rsid w:val="00C4300C"/>
    <w:rsid w:val="00C44D21"/>
    <w:rsid w:val="00C45068"/>
    <w:rsid w:val="00C4541F"/>
    <w:rsid w:val="00C45931"/>
    <w:rsid w:val="00C46F6E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277"/>
    <w:rsid w:val="00C52305"/>
    <w:rsid w:val="00C52905"/>
    <w:rsid w:val="00C52AA8"/>
    <w:rsid w:val="00C53592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F4D"/>
    <w:rsid w:val="00C574AB"/>
    <w:rsid w:val="00C575AA"/>
    <w:rsid w:val="00C5788D"/>
    <w:rsid w:val="00C60FF9"/>
    <w:rsid w:val="00C6172C"/>
    <w:rsid w:val="00C623E4"/>
    <w:rsid w:val="00C627E0"/>
    <w:rsid w:val="00C630E7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67B44"/>
    <w:rsid w:val="00C70BB0"/>
    <w:rsid w:val="00C70F29"/>
    <w:rsid w:val="00C71A2F"/>
    <w:rsid w:val="00C71E24"/>
    <w:rsid w:val="00C72010"/>
    <w:rsid w:val="00C7218E"/>
    <w:rsid w:val="00C7229F"/>
    <w:rsid w:val="00C723A1"/>
    <w:rsid w:val="00C72589"/>
    <w:rsid w:val="00C72ABA"/>
    <w:rsid w:val="00C72EAB"/>
    <w:rsid w:val="00C73800"/>
    <w:rsid w:val="00C73C1F"/>
    <w:rsid w:val="00C7578D"/>
    <w:rsid w:val="00C75A02"/>
    <w:rsid w:val="00C75A60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3062"/>
    <w:rsid w:val="00C849E0"/>
    <w:rsid w:val="00C84F8C"/>
    <w:rsid w:val="00C85353"/>
    <w:rsid w:val="00C856EE"/>
    <w:rsid w:val="00C86914"/>
    <w:rsid w:val="00C87329"/>
    <w:rsid w:val="00C874D4"/>
    <w:rsid w:val="00C900BD"/>
    <w:rsid w:val="00C90AB7"/>
    <w:rsid w:val="00C9114B"/>
    <w:rsid w:val="00C912D9"/>
    <w:rsid w:val="00C913E5"/>
    <w:rsid w:val="00C917E9"/>
    <w:rsid w:val="00C91976"/>
    <w:rsid w:val="00C91C3C"/>
    <w:rsid w:val="00C91E82"/>
    <w:rsid w:val="00C91FFE"/>
    <w:rsid w:val="00C92743"/>
    <w:rsid w:val="00C93622"/>
    <w:rsid w:val="00C93636"/>
    <w:rsid w:val="00C93E2D"/>
    <w:rsid w:val="00C951F3"/>
    <w:rsid w:val="00C954AB"/>
    <w:rsid w:val="00C963D7"/>
    <w:rsid w:val="00C965C4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436D"/>
    <w:rsid w:val="00CA4783"/>
    <w:rsid w:val="00CA5376"/>
    <w:rsid w:val="00CA5505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901"/>
    <w:rsid w:val="00CB1D6E"/>
    <w:rsid w:val="00CB1DC4"/>
    <w:rsid w:val="00CB335E"/>
    <w:rsid w:val="00CB3454"/>
    <w:rsid w:val="00CB45E7"/>
    <w:rsid w:val="00CB4989"/>
    <w:rsid w:val="00CB4A9A"/>
    <w:rsid w:val="00CB549E"/>
    <w:rsid w:val="00CB5739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2CE1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B72"/>
    <w:rsid w:val="00CD0E98"/>
    <w:rsid w:val="00CD161B"/>
    <w:rsid w:val="00CD1977"/>
    <w:rsid w:val="00CD205F"/>
    <w:rsid w:val="00CD24E6"/>
    <w:rsid w:val="00CD2805"/>
    <w:rsid w:val="00CD2D25"/>
    <w:rsid w:val="00CD2F2C"/>
    <w:rsid w:val="00CD32E5"/>
    <w:rsid w:val="00CD33E7"/>
    <w:rsid w:val="00CD3506"/>
    <w:rsid w:val="00CD3649"/>
    <w:rsid w:val="00CD3B03"/>
    <w:rsid w:val="00CD499F"/>
    <w:rsid w:val="00CD5065"/>
    <w:rsid w:val="00CD5132"/>
    <w:rsid w:val="00CD789A"/>
    <w:rsid w:val="00CE14B3"/>
    <w:rsid w:val="00CE19AA"/>
    <w:rsid w:val="00CE1B7D"/>
    <w:rsid w:val="00CE1D5E"/>
    <w:rsid w:val="00CE30F6"/>
    <w:rsid w:val="00CE3540"/>
    <w:rsid w:val="00CE3551"/>
    <w:rsid w:val="00CE3A44"/>
    <w:rsid w:val="00CE4135"/>
    <w:rsid w:val="00CE4457"/>
    <w:rsid w:val="00CE448D"/>
    <w:rsid w:val="00CE45AA"/>
    <w:rsid w:val="00CE4C4E"/>
    <w:rsid w:val="00CE5329"/>
    <w:rsid w:val="00CE6BE7"/>
    <w:rsid w:val="00CE6D02"/>
    <w:rsid w:val="00CE721D"/>
    <w:rsid w:val="00CE7775"/>
    <w:rsid w:val="00CE79DB"/>
    <w:rsid w:val="00CF0168"/>
    <w:rsid w:val="00CF0BB7"/>
    <w:rsid w:val="00CF0CA9"/>
    <w:rsid w:val="00CF16D6"/>
    <w:rsid w:val="00CF202E"/>
    <w:rsid w:val="00CF2DAB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9A"/>
    <w:rsid w:val="00CF70A5"/>
    <w:rsid w:val="00CF7697"/>
    <w:rsid w:val="00D0058D"/>
    <w:rsid w:val="00D0209C"/>
    <w:rsid w:val="00D024C3"/>
    <w:rsid w:val="00D02B64"/>
    <w:rsid w:val="00D03C17"/>
    <w:rsid w:val="00D03FD4"/>
    <w:rsid w:val="00D04010"/>
    <w:rsid w:val="00D04701"/>
    <w:rsid w:val="00D0536E"/>
    <w:rsid w:val="00D055CF"/>
    <w:rsid w:val="00D0603B"/>
    <w:rsid w:val="00D06046"/>
    <w:rsid w:val="00D06542"/>
    <w:rsid w:val="00D06766"/>
    <w:rsid w:val="00D07167"/>
    <w:rsid w:val="00D10543"/>
    <w:rsid w:val="00D1061A"/>
    <w:rsid w:val="00D10E4A"/>
    <w:rsid w:val="00D11376"/>
    <w:rsid w:val="00D116B5"/>
    <w:rsid w:val="00D1182B"/>
    <w:rsid w:val="00D12021"/>
    <w:rsid w:val="00D12167"/>
    <w:rsid w:val="00D12370"/>
    <w:rsid w:val="00D13948"/>
    <w:rsid w:val="00D1405C"/>
    <w:rsid w:val="00D14A12"/>
    <w:rsid w:val="00D1502E"/>
    <w:rsid w:val="00D157F4"/>
    <w:rsid w:val="00D15C7F"/>
    <w:rsid w:val="00D15DFF"/>
    <w:rsid w:val="00D1643A"/>
    <w:rsid w:val="00D16671"/>
    <w:rsid w:val="00D176AB"/>
    <w:rsid w:val="00D20309"/>
    <w:rsid w:val="00D20C91"/>
    <w:rsid w:val="00D21105"/>
    <w:rsid w:val="00D21574"/>
    <w:rsid w:val="00D222E9"/>
    <w:rsid w:val="00D227D7"/>
    <w:rsid w:val="00D229A7"/>
    <w:rsid w:val="00D22B68"/>
    <w:rsid w:val="00D238E0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994"/>
    <w:rsid w:val="00D35E91"/>
    <w:rsid w:val="00D36388"/>
    <w:rsid w:val="00D36632"/>
    <w:rsid w:val="00D3785B"/>
    <w:rsid w:val="00D37B99"/>
    <w:rsid w:val="00D40668"/>
    <w:rsid w:val="00D4077D"/>
    <w:rsid w:val="00D414E2"/>
    <w:rsid w:val="00D41932"/>
    <w:rsid w:val="00D41CC2"/>
    <w:rsid w:val="00D4243C"/>
    <w:rsid w:val="00D42631"/>
    <w:rsid w:val="00D42861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D07"/>
    <w:rsid w:val="00D465B3"/>
    <w:rsid w:val="00D465BA"/>
    <w:rsid w:val="00D466AA"/>
    <w:rsid w:val="00D50016"/>
    <w:rsid w:val="00D502D9"/>
    <w:rsid w:val="00D51134"/>
    <w:rsid w:val="00D515CA"/>
    <w:rsid w:val="00D5161D"/>
    <w:rsid w:val="00D5229E"/>
    <w:rsid w:val="00D5240E"/>
    <w:rsid w:val="00D52A21"/>
    <w:rsid w:val="00D52B5C"/>
    <w:rsid w:val="00D53368"/>
    <w:rsid w:val="00D53CC3"/>
    <w:rsid w:val="00D545A5"/>
    <w:rsid w:val="00D55F47"/>
    <w:rsid w:val="00D560D2"/>
    <w:rsid w:val="00D565D9"/>
    <w:rsid w:val="00D56740"/>
    <w:rsid w:val="00D56A2A"/>
    <w:rsid w:val="00D56BD0"/>
    <w:rsid w:val="00D56D53"/>
    <w:rsid w:val="00D573FF"/>
    <w:rsid w:val="00D578DE"/>
    <w:rsid w:val="00D57AF2"/>
    <w:rsid w:val="00D57C79"/>
    <w:rsid w:val="00D600FD"/>
    <w:rsid w:val="00D60185"/>
    <w:rsid w:val="00D602D8"/>
    <w:rsid w:val="00D603FA"/>
    <w:rsid w:val="00D60617"/>
    <w:rsid w:val="00D62410"/>
    <w:rsid w:val="00D624C3"/>
    <w:rsid w:val="00D626F0"/>
    <w:rsid w:val="00D6281D"/>
    <w:rsid w:val="00D62AF3"/>
    <w:rsid w:val="00D62FEA"/>
    <w:rsid w:val="00D63360"/>
    <w:rsid w:val="00D647BE"/>
    <w:rsid w:val="00D64A38"/>
    <w:rsid w:val="00D64ED1"/>
    <w:rsid w:val="00D64FB8"/>
    <w:rsid w:val="00D65078"/>
    <w:rsid w:val="00D651E7"/>
    <w:rsid w:val="00D65775"/>
    <w:rsid w:val="00D65EC0"/>
    <w:rsid w:val="00D6601C"/>
    <w:rsid w:val="00D66AAB"/>
    <w:rsid w:val="00D66AC6"/>
    <w:rsid w:val="00D66D73"/>
    <w:rsid w:val="00D672B4"/>
    <w:rsid w:val="00D6746B"/>
    <w:rsid w:val="00D67ED1"/>
    <w:rsid w:val="00D70063"/>
    <w:rsid w:val="00D700EC"/>
    <w:rsid w:val="00D7012C"/>
    <w:rsid w:val="00D7137B"/>
    <w:rsid w:val="00D71B4D"/>
    <w:rsid w:val="00D72AFA"/>
    <w:rsid w:val="00D7340C"/>
    <w:rsid w:val="00D73B64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560B"/>
    <w:rsid w:val="00D85A80"/>
    <w:rsid w:val="00D85DED"/>
    <w:rsid w:val="00D85E24"/>
    <w:rsid w:val="00D8650C"/>
    <w:rsid w:val="00D86662"/>
    <w:rsid w:val="00D868EF"/>
    <w:rsid w:val="00D86BD8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5BD"/>
    <w:rsid w:val="00D91651"/>
    <w:rsid w:val="00D92ED7"/>
    <w:rsid w:val="00D92FFC"/>
    <w:rsid w:val="00D932DB"/>
    <w:rsid w:val="00D9359F"/>
    <w:rsid w:val="00D935E8"/>
    <w:rsid w:val="00D9432E"/>
    <w:rsid w:val="00D946F5"/>
    <w:rsid w:val="00D953C9"/>
    <w:rsid w:val="00D953D8"/>
    <w:rsid w:val="00D95901"/>
    <w:rsid w:val="00D95B24"/>
    <w:rsid w:val="00D95E47"/>
    <w:rsid w:val="00D96032"/>
    <w:rsid w:val="00D97A2B"/>
    <w:rsid w:val="00D97CD4"/>
    <w:rsid w:val="00D97FB1"/>
    <w:rsid w:val="00DA04BA"/>
    <w:rsid w:val="00DA107B"/>
    <w:rsid w:val="00DA10AF"/>
    <w:rsid w:val="00DA249D"/>
    <w:rsid w:val="00DA2883"/>
    <w:rsid w:val="00DA2B98"/>
    <w:rsid w:val="00DA3C28"/>
    <w:rsid w:val="00DA441A"/>
    <w:rsid w:val="00DA44EE"/>
    <w:rsid w:val="00DA483A"/>
    <w:rsid w:val="00DA4B4F"/>
    <w:rsid w:val="00DA4E3A"/>
    <w:rsid w:val="00DA5474"/>
    <w:rsid w:val="00DA58EF"/>
    <w:rsid w:val="00DA6884"/>
    <w:rsid w:val="00DA6A56"/>
    <w:rsid w:val="00DA6BA0"/>
    <w:rsid w:val="00DA6C21"/>
    <w:rsid w:val="00DA7268"/>
    <w:rsid w:val="00DA7361"/>
    <w:rsid w:val="00DA7E92"/>
    <w:rsid w:val="00DB00DC"/>
    <w:rsid w:val="00DB0112"/>
    <w:rsid w:val="00DB0EB7"/>
    <w:rsid w:val="00DB13C9"/>
    <w:rsid w:val="00DB252B"/>
    <w:rsid w:val="00DB2644"/>
    <w:rsid w:val="00DB2E65"/>
    <w:rsid w:val="00DB2EFC"/>
    <w:rsid w:val="00DB3440"/>
    <w:rsid w:val="00DB3B45"/>
    <w:rsid w:val="00DB3F01"/>
    <w:rsid w:val="00DB4855"/>
    <w:rsid w:val="00DB566B"/>
    <w:rsid w:val="00DB5804"/>
    <w:rsid w:val="00DB5BDA"/>
    <w:rsid w:val="00DB5C48"/>
    <w:rsid w:val="00DB6010"/>
    <w:rsid w:val="00DB6603"/>
    <w:rsid w:val="00DB74A9"/>
    <w:rsid w:val="00DB78FC"/>
    <w:rsid w:val="00DB7A6E"/>
    <w:rsid w:val="00DB7F75"/>
    <w:rsid w:val="00DC0147"/>
    <w:rsid w:val="00DC04CE"/>
    <w:rsid w:val="00DC205A"/>
    <w:rsid w:val="00DC285B"/>
    <w:rsid w:val="00DC2CCA"/>
    <w:rsid w:val="00DC31FF"/>
    <w:rsid w:val="00DC35C6"/>
    <w:rsid w:val="00DC4526"/>
    <w:rsid w:val="00DC4562"/>
    <w:rsid w:val="00DC4D3C"/>
    <w:rsid w:val="00DC4D5F"/>
    <w:rsid w:val="00DC53ED"/>
    <w:rsid w:val="00DC5942"/>
    <w:rsid w:val="00DC59A0"/>
    <w:rsid w:val="00DC5CAF"/>
    <w:rsid w:val="00DC68BA"/>
    <w:rsid w:val="00DC6CBE"/>
    <w:rsid w:val="00DC71E5"/>
    <w:rsid w:val="00DC74AD"/>
    <w:rsid w:val="00DC76D2"/>
    <w:rsid w:val="00DC78FF"/>
    <w:rsid w:val="00DD08D1"/>
    <w:rsid w:val="00DD0C24"/>
    <w:rsid w:val="00DD0E27"/>
    <w:rsid w:val="00DD11C1"/>
    <w:rsid w:val="00DD136F"/>
    <w:rsid w:val="00DD1A74"/>
    <w:rsid w:val="00DD1BDD"/>
    <w:rsid w:val="00DD1C00"/>
    <w:rsid w:val="00DD203D"/>
    <w:rsid w:val="00DD2819"/>
    <w:rsid w:val="00DD39A1"/>
    <w:rsid w:val="00DD42DF"/>
    <w:rsid w:val="00DD5F55"/>
    <w:rsid w:val="00DD5F98"/>
    <w:rsid w:val="00DD638E"/>
    <w:rsid w:val="00DD6921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4666"/>
    <w:rsid w:val="00DE47C3"/>
    <w:rsid w:val="00DE4CB1"/>
    <w:rsid w:val="00DE5298"/>
    <w:rsid w:val="00DE5A64"/>
    <w:rsid w:val="00DE641C"/>
    <w:rsid w:val="00DE6A05"/>
    <w:rsid w:val="00DE6A2D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7CC"/>
    <w:rsid w:val="00DF3C09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BFE"/>
    <w:rsid w:val="00E02D43"/>
    <w:rsid w:val="00E02F1C"/>
    <w:rsid w:val="00E0388B"/>
    <w:rsid w:val="00E03903"/>
    <w:rsid w:val="00E03981"/>
    <w:rsid w:val="00E03DAA"/>
    <w:rsid w:val="00E0459D"/>
    <w:rsid w:val="00E04817"/>
    <w:rsid w:val="00E04C48"/>
    <w:rsid w:val="00E04E40"/>
    <w:rsid w:val="00E055A0"/>
    <w:rsid w:val="00E0566E"/>
    <w:rsid w:val="00E06207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591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D89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EBC"/>
    <w:rsid w:val="00E348B4"/>
    <w:rsid w:val="00E34922"/>
    <w:rsid w:val="00E34ADB"/>
    <w:rsid w:val="00E34BF1"/>
    <w:rsid w:val="00E3512A"/>
    <w:rsid w:val="00E354B9"/>
    <w:rsid w:val="00E35544"/>
    <w:rsid w:val="00E35852"/>
    <w:rsid w:val="00E35F67"/>
    <w:rsid w:val="00E35F6F"/>
    <w:rsid w:val="00E366C2"/>
    <w:rsid w:val="00E36AAC"/>
    <w:rsid w:val="00E40632"/>
    <w:rsid w:val="00E40909"/>
    <w:rsid w:val="00E40D92"/>
    <w:rsid w:val="00E41831"/>
    <w:rsid w:val="00E41B06"/>
    <w:rsid w:val="00E41F3F"/>
    <w:rsid w:val="00E4298C"/>
    <w:rsid w:val="00E43AB1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2C00"/>
    <w:rsid w:val="00E539D8"/>
    <w:rsid w:val="00E541D5"/>
    <w:rsid w:val="00E54236"/>
    <w:rsid w:val="00E54AAF"/>
    <w:rsid w:val="00E557F3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51B6"/>
    <w:rsid w:val="00E6543C"/>
    <w:rsid w:val="00E659DE"/>
    <w:rsid w:val="00E65FAE"/>
    <w:rsid w:val="00E66236"/>
    <w:rsid w:val="00E6667F"/>
    <w:rsid w:val="00E66CDE"/>
    <w:rsid w:val="00E6705C"/>
    <w:rsid w:val="00E67BF3"/>
    <w:rsid w:val="00E7011E"/>
    <w:rsid w:val="00E70E1A"/>
    <w:rsid w:val="00E713C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6E0"/>
    <w:rsid w:val="00E84DF0"/>
    <w:rsid w:val="00E84F33"/>
    <w:rsid w:val="00E8526C"/>
    <w:rsid w:val="00E85458"/>
    <w:rsid w:val="00E861BF"/>
    <w:rsid w:val="00E86612"/>
    <w:rsid w:val="00E86A1A"/>
    <w:rsid w:val="00E86BC0"/>
    <w:rsid w:val="00E87519"/>
    <w:rsid w:val="00E87635"/>
    <w:rsid w:val="00E87B6C"/>
    <w:rsid w:val="00E87E63"/>
    <w:rsid w:val="00E90253"/>
    <w:rsid w:val="00E904EF"/>
    <w:rsid w:val="00E90F32"/>
    <w:rsid w:val="00E914A6"/>
    <w:rsid w:val="00E915D8"/>
    <w:rsid w:val="00E9197E"/>
    <w:rsid w:val="00E9298F"/>
    <w:rsid w:val="00E92D79"/>
    <w:rsid w:val="00E935E0"/>
    <w:rsid w:val="00E936C3"/>
    <w:rsid w:val="00E9385A"/>
    <w:rsid w:val="00E9389B"/>
    <w:rsid w:val="00E93BBF"/>
    <w:rsid w:val="00E93C5A"/>
    <w:rsid w:val="00E95150"/>
    <w:rsid w:val="00E9549B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4E2"/>
    <w:rsid w:val="00EA0C9E"/>
    <w:rsid w:val="00EA22CC"/>
    <w:rsid w:val="00EA3183"/>
    <w:rsid w:val="00EA3E4C"/>
    <w:rsid w:val="00EA4719"/>
    <w:rsid w:val="00EA4A15"/>
    <w:rsid w:val="00EA4BCA"/>
    <w:rsid w:val="00EA6145"/>
    <w:rsid w:val="00EA6FDC"/>
    <w:rsid w:val="00EA7969"/>
    <w:rsid w:val="00EA7B13"/>
    <w:rsid w:val="00EA7C66"/>
    <w:rsid w:val="00EB0508"/>
    <w:rsid w:val="00EB1330"/>
    <w:rsid w:val="00EB2487"/>
    <w:rsid w:val="00EB25DA"/>
    <w:rsid w:val="00EB4EC3"/>
    <w:rsid w:val="00EB59B8"/>
    <w:rsid w:val="00EC0195"/>
    <w:rsid w:val="00EC0A88"/>
    <w:rsid w:val="00EC1A90"/>
    <w:rsid w:val="00EC2204"/>
    <w:rsid w:val="00EC2A3A"/>
    <w:rsid w:val="00EC2AAA"/>
    <w:rsid w:val="00EC2AB4"/>
    <w:rsid w:val="00EC2ABD"/>
    <w:rsid w:val="00EC2BD3"/>
    <w:rsid w:val="00EC2C36"/>
    <w:rsid w:val="00EC34E3"/>
    <w:rsid w:val="00EC3BA4"/>
    <w:rsid w:val="00EC3D31"/>
    <w:rsid w:val="00EC420A"/>
    <w:rsid w:val="00EC4326"/>
    <w:rsid w:val="00EC4B8B"/>
    <w:rsid w:val="00EC5282"/>
    <w:rsid w:val="00EC58D3"/>
    <w:rsid w:val="00EC7820"/>
    <w:rsid w:val="00EC7C34"/>
    <w:rsid w:val="00EC7E8E"/>
    <w:rsid w:val="00ED03E0"/>
    <w:rsid w:val="00ED0BC3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DB7"/>
    <w:rsid w:val="00ED6E71"/>
    <w:rsid w:val="00ED7147"/>
    <w:rsid w:val="00ED795B"/>
    <w:rsid w:val="00ED7AB3"/>
    <w:rsid w:val="00EE01E2"/>
    <w:rsid w:val="00EE0363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4DB9"/>
    <w:rsid w:val="00EF5149"/>
    <w:rsid w:val="00EF558F"/>
    <w:rsid w:val="00EF583B"/>
    <w:rsid w:val="00EF67C6"/>
    <w:rsid w:val="00EF69BB"/>
    <w:rsid w:val="00F000AE"/>
    <w:rsid w:val="00F0050C"/>
    <w:rsid w:val="00F0076B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CE7"/>
    <w:rsid w:val="00F05174"/>
    <w:rsid w:val="00F0517B"/>
    <w:rsid w:val="00F056FF"/>
    <w:rsid w:val="00F05A65"/>
    <w:rsid w:val="00F06474"/>
    <w:rsid w:val="00F06BC4"/>
    <w:rsid w:val="00F06FC7"/>
    <w:rsid w:val="00F07354"/>
    <w:rsid w:val="00F074B0"/>
    <w:rsid w:val="00F07854"/>
    <w:rsid w:val="00F07FF4"/>
    <w:rsid w:val="00F10A44"/>
    <w:rsid w:val="00F10A83"/>
    <w:rsid w:val="00F11AD0"/>
    <w:rsid w:val="00F11B07"/>
    <w:rsid w:val="00F12C7F"/>
    <w:rsid w:val="00F13E8E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2594"/>
    <w:rsid w:val="00F32935"/>
    <w:rsid w:val="00F332E6"/>
    <w:rsid w:val="00F33B0B"/>
    <w:rsid w:val="00F34AA9"/>
    <w:rsid w:val="00F34B82"/>
    <w:rsid w:val="00F34DC8"/>
    <w:rsid w:val="00F3532E"/>
    <w:rsid w:val="00F367D4"/>
    <w:rsid w:val="00F36F0C"/>
    <w:rsid w:val="00F3727D"/>
    <w:rsid w:val="00F37A47"/>
    <w:rsid w:val="00F40329"/>
    <w:rsid w:val="00F40635"/>
    <w:rsid w:val="00F40C15"/>
    <w:rsid w:val="00F40C5D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10"/>
    <w:rsid w:val="00F42B38"/>
    <w:rsid w:val="00F436C5"/>
    <w:rsid w:val="00F4386B"/>
    <w:rsid w:val="00F43CA7"/>
    <w:rsid w:val="00F441C2"/>
    <w:rsid w:val="00F463A0"/>
    <w:rsid w:val="00F465B6"/>
    <w:rsid w:val="00F4677C"/>
    <w:rsid w:val="00F46B1D"/>
    <w:rsid w:val="00F46D1C"/>
    <w:rsid w:val="00F46F4B"/>
    <w:rsid w:val="00F47479"/>
    <w:rsid w:val="00F475E3"/>
    <w:rsid w:val="00F5002C"/>
    <w:rsid w:val="00F5014F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422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3C6"/>
    <w:rsid w:val="00F579BF"/>
    <w:rsid w:val="00F57F2D"/>
    <w:rsid w:val="00F60243"/>
    <w:rsid w:val="00F609E0"/>
    <w:rsid w:val="00F60C09"/>
    <w:rsid w:val="00F60CB5"/>
    <w:rsid w:val="00F611BF"/>
    <w:rsid w:val="00F616D7"/>
    <w:rsid w:val="00F62CF5"/>
    <w:rsid w:val="00F62E32"/>
    <w:rsid w:val="00F6335E"/>
    <w:rsid w:val="00F638B9"/>
    <w:rsid w:val="00F65783"/>
    <w:rsid w:val="00F66077"/>
    <w:rsid w:val="00F66AE8"/>
    <w:rsid w:val="00F66CB5"/>
    <w:rsid w:val="00F6705F"/>
    <w:rsid w:val="00F67B1B"/>
    <w:rsid w:val="00F708E8"/>
    <w:rsid w:val="00F717CF"/>
    <w:rsid w:val="00F71BC1"/>
    <w:rsid w:val="00F71C71"/>
    <w:rsid w:val="00F71E8F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68DF"/>
    <w:rsid w:val="00F76F5E"/>
    <w:rsid w:val="00F778FF"/>
    <w:rsid w:val="00F77E22"/>
    <w:rsid w:val="00F80436"/>
    <w:rsid w:val="00F8085E"/>
    <w:rsid w:val="00F80A11"/>
    <w:rsid w:val="00F810F1"/>
    <w:rsid w:val="00F8182C"/>
    <w:rsid w:val="00F818AA"/>
    <w:rsid w:val="00F82846"/>
    <w:rsid w:val="00F8469A"/>
    <w:rsid w:val="00F85DF7"/>
    <w:rsid w:val="00F860B0"/>
    <w:rsid w:val="00F86397"/>
    <w:rsid w:val="00F864ED"/>
    <w:rsid w:val="00F86AD6"/>
    <w:rsid w:val="00F86B37"/>
    <w:rsid w:val="00F86D7B"/>
    <w:rsid w:val="00F86E21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EEC"/>
    <w:rsid w:val="00F96979"/>
    <w:rsid w:val="00F96E91"/>
    <w:rsid w:val="00F9766E"/>
    <w:rsid w:val="00FA0173"/>
    <w:rsid w:val="00FA0582"/>
    <w:rsid w:val="00FA1262"/>
    <w:rsid w:val="00FA1A45"/>
    <w:rsid w:val="00FA3A01"/>
    <w:rsid w:val="00FA4151"/>
    <w:rsid w:val="00FA4B89"/>
    <w:rsid w:val="00FA502D"/>
    <w:rsid w:val="00FA5433"/>
    <w:rsid w:val="00FA5731"/>
    <w:rsid w:val="00FA57B4"/>
    <w:rsid w:val="00FA5BCF"/>
    <w:rsid w:val="00FA6560"/>
    <w:rsid w:val="00FA6600"/>
    <w:rsid w:val="00FA698C"/>
    <w:rsid w:val="00FA700B"/>
    <w:rsid w:val="00FA754D"/>
    <w:rsid w:val="00FA780C"/>
    <w:rsid w:val="00FB00D5"/>
    <w:rsid w:val="00FB07D3"/>
    <w:rsid w:val="00FB089F"/>
    <w:rsid w:val="00FB0C0F"/>
    <w:rsid w:val="00FB0F67"/>
    <w:rsid w:val="00FB1328"/>
    <w:rsid w:val="00FB14BA"/>
    <w:rsid w:val="00FB1EBE"/>
    <w:rsid w:val="00FB1F35"/>
    <w:rsid w:val="00FB2238"/>
    <w:rsid w:val="00FB29AB"/>
    <w:rsid w:val="00FB3375"/>
    <w:rsid w:val="00FB381C"/>
    <w:rsid w:val="00FB4559"/>
    <w:rsid w:val="00FB5553"/>
    <w:rsid w:val="00FB584A"/>
    <w:rsid w:val="00FB5BB9"/>
    <w:rsid w:val="00FB6D3F"/>
    <w:rsid w:val="00FB6EFC"/>
    <w:rsid w:val="00FB7704"/>
    <w:rsid w:val="00FC061D"/>
    <w:rsid w:val="00FC0A39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39D3"/>
    <w:rsid w:val="00FC445F"/>
    <w:rsid w:val="00FC456D"/>
    <w:rsid w:val="00FC475E"/>
    <w:rsid w:val="00FC4956"/>
    <w:rsid w:val="00FC4ABD"/>
    <w:rsid w:val="00FC5AD2"/>
    <w:rsid w:val="00FC5DDC"/>
    <w:rsid w:val="00FC64F8"/>
    <w:rsid w:val="00FC7DC8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8AD"/>
    <w:rsid w:val="00FD2A83"/>
    <w:rsid w:val="00FD2B22"/>
    <w:rsid w:val="00FD2B63"/>
    <w:rsid w:val="00FD30CC"/>
    <w:rsid w:val="00FD313D"/>
    <w:rsid w:val="00FD3241"/>
    <w:rsid w:val="00FD32AB"/>
    <w:rsid w:val="00FD345B"/>
    <w:rsid w:val="00FD34E1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533"/>
    <w:rsid w:val="00FE6DB3"/>
    <w:rsid w:val="00FF022A"/>
    <w:rsid w:val="00FF0A5B"/>
    <w:rsid w:val="00FF10B4"/>
    <w:rsid w:val="00FF139F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890"/>
    <w:rsid w:val="00FF5CE2"/>
    <w:rsid w:val="00FF5EED"/>
    <w:rsid w:val="00FF6080"/>
    <w:rsid w:val="00FF655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078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CE8EC-7FD4-48B0-8615-E47A5A49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0</TotalTime>
  <Pages>3</Pages>
  <Words>9093</Words>
  <Characters>51836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60808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Wadhana Jetjirawat</cp:lastModifiedBy>
  <cp:revision>2</cp:revision>
  <cp:lastPrinted>2018-11-05T13:36:00Z</cp:lastPrinted>
  <dcterms:created xsi:type="dcterms:W3CDTF">2018-11-14T11:02:00Z</dcterms:created>
  <dcterms:modified xsi:type="dcterms:W3CDTF">2018-11-14T11:02:00Z</dcterms:modified>
</cp:coreProperties>
</file>