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/>
          <w:b/>
          <w:bCs/>
          <w:sz w:val="26"/>
          <w:szCs w:val="26"/>
        </w:rPr>
        <w:t>1.</w:t>
      </w:r>
      <w:r w:rsidRPr="00751714">
        <w:rPr>
          <w:rFonts w:asciiTheme="majorBidi" w:hAnsi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751714">
        <w:rPr>
          <w:rFonts w:asciiTheme="majorBidi" w:hAnsiTheme="majorBidi" w:cstheme="majorBidi"/>
          <w:sz w:val="26"/>
          <w:szCs w:val="26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751714">
        <w:rPr>
          <w:rFonts w:asciiTheme="majorBidi" w:hAnsiTheme="majorBidi" w:cstheme="majorBidi"/>
          <w:sz w:val="26"/>
          <w:szCs w:val="26"/>
        </w:rPr>
        <w:t>4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751714">
        <w:rPr>
          <w:rFonts w:asciiTheme="majorBidi" w:hAnsiTheme="majorBidi" w:cstheme="majorBidi"/>
          <w:sz w:val="26"/>
          <w:szCs w:val="26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26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ก)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535E41">
        <w:rPr>
          <w:rFonts w:asciiTheme="majorBidi" w:hAnsiTheme="majorBidi" w:cstheme="majorBidi"/>
          <w:sz w:val="26"/>
          <w:szCs w:val="26"/>
        </w:rPr>
        <w:t>2557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021B9">
        <w:rPr>
          <w:rFonts w:asciiTheme="majorBidi" w:hAnsiTheme="majorBidi" w:cstheme="majorBidi" w:hint="cs"/>
          <w:sz w:val="26"/>
          <w:szCs w:val="26"/>
          <w:cs/>
        </w:rPr>
        <w:t>บริษัทไม่สามารถดำรง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สินทรัพย์หนุนหลังของบริษัท</w:t>
      </w:r>
      <w:r w:rsidR="000021B9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="000021B9">
        <w:rPr>
          <w:rFonts w:asciiTheme="majorBidi" w:hAnsiTheme="majorBidi" w:cstheme="majorBidi" w:hint="cs"/>
          <w:sz w:val="26"/>
          <w:szCs w:val="26"/>
          <w:cs/>
        </w:rPr>
        <w:t>อย่างต่อเนื่อง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ตามที่กำหนดในพระราชบัญญัติประกันวินาศภัย (ฉบับที่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Pr="00535E41">
        <w:rPr>
          <w:rFonts w:asciiTheme="majorBidi" w:hAnsiTheme="majorBidi" w:cstheme="majorBidi"/>
          <w:sz w:val="26"/>
          <w:szCs w:val="26"/>
        </w:rPr>
        <w:t>2551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บริษัทต้องจ่ายค่าปรับเป็นเงิน </w:t>
      </w:r>
      <w:r w:rsidRPr="00535E41">
        <w:rPr>
          <w:rFonts w:asciiTheme="majorBidi" w:hAnsiTheme="majorBidi" w:cstheme="majorBidi"/>
          <w:sz w:val="26"/>
          <w:szCs w:val="26"/>
        </w:rPr>
        <w:t>7,500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Pr="00535E41">
        <w:rPr>
          <w:rFonts w:asciiTheme="majorBidi" w:hAnsiTheme="majorBidi" w:cstheme="majorBidi"/>
          <w:sz w:val="26"/>
          <w:szCs w:val="26"/>
        </w:rPr>
        <w:t>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Pr="00535E41">
        <w:rPr>
          <w:rFonts w:asciiTheme="majorBidi" w:hAnsiTheme="majorBidi" w:cstheme="majorBidi"/>
          <w:sz w:val="26"/>
          <w:szCs w:val="26"/>
        </w:rPr>
        <w:t>11,250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Pr="00535E41">
        <w:rPr>
          <w:rFonts w:asciiTheme="majorBidi" w:hAnsiTheme="majorBidi" w:cstheme="majorBidi"/>
          <w:sz w:val="26"/>
          <w:szCs w:val="26"/>
        </w:rPr>
        <w:t>2558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="000021B9">
        <w:rPr>
          <w:rFonts w:asciiTheme="majorBidi" w:hAnsiTheme="majorBidi" w:hint="cs"/>
          <w:sz w:val="26"/>
          <w:szCs w:val="26"/>
          <w:cs/>
        </w:rPr>
        <w:t>อย่างสม่ำเสมอ</w:t>
      </w:r>
      <w:r w:rsidRPr="00535E41">
        <w:rPr>
          <w:rFonts w:asciiTheme="majorBidi" w:hAnsiTheme="majorBidi"/>
          <w:sz w:val="26"/>
          <w:szCs w:val="26"/>
          <w:cs/>
        </w:rPr>
        <w:t>ตามที่กฎหมายกำหนด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535E41">
        <w:rPr>
          <w:rFonts w:ascii="Angsana New" w:hAnsi="Angsana New" w:hint="cs"/>
          <w:sz w:val="26"/>
          <w:szCs w:val="26"/>
          <w:cs/>
        </w:rPr>
        <w:t>ต้อง</w:t>
      </w:r>
      <w:r w:rsidRPr="00535E41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535E41">
        <w:rPr>
          <w:rFonts w:ascii="Angsana New" w:hAnsi="Angsana New"/>
          <w:sz w:val="26"/>
          <w:szCs w:val="26"/>
          <w:cs/>
        </w:rPr>
        <w:t>เป็นประจำทุกเดือน</w:t>
      </w:r>
      <w:r w:rsidRPr="00535E41"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 w:rsidRPr="00535E41">
        <w:rPr>
          <w:rFonts w:ascii="Angsana New" w:hAnsi="Angsana New"/>
          <w:sz w:val="26"/>
          <w:szCs w:val="26"/>
        </w:rPr>
        <w:t xml:space="preserve"> 2560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35E41">
        <w:rPr>
          <w:rFonts w:ascii="Angsana New" w:hAnsi="Angsana New"/>
          <w:sz w:val="26"/>
          <w:szCs w:val="26"/>
        </w:rPr>
        <w:t xml:space="preserve">6/2560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35E41">
        <w:rPr>
          <w:rFonts w:ascii="Angsana New" w:hAnsi="Angsana New"/>
          <w:sz w:val="26"/>
          <w:szCs w:val="26"/>
        </w:rPr>
        <w:t xml:space="preserve">2551 </w:t>
      </w:r>
      <w:r w:rsidRPr="00535E41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5F2C5B" w:rsidRPr="00535E41" w:rsidRDefault="00ED3FC8" w:rsidP="0085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br w:type="page"/>
      </w:r>
      <w:bookmarkStart w:id="0" w:name="OLE_LINK3"/>
      <w:r w:rsidR="005F2C5B" w:rsidRPr="00535E41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ในที่ประชุมคณะกรรมการบริษัทครั้งที่ </w:t>
      </w:r>
      <w:r w:rsidR="005F2C5B" w:rsidRPr="00535E41">
        <w:rPr>
          <w:rFonts w:ascii="Angsana New" w:hAnsi="Angsana New"/>
          <w:sz w:val="26"/>
          <w:szCs w:val="26"/>
        </w:rPr>
        <w:t>7/2560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="005F2C5B" w:rsidRPr="00535E41">
        <w:rPr>
          <w:rFonts w:ascii="Angsana New" w:hAnsi="Angsana New"/>
          <w:sz w:val="26"/>
          <w:szCs w:val="26"/>
        </w:rPr>
        <w:t>18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5F2C5B" w:rsidRPr="00535E41">
        <w:rPr>
          <w:rFonts w:ascii="Angsana New" w:hAnsi="Angsana New"/>
          <w:sz w:val="26"/>
          <w:szCs w:val="26"/>
        </w:rPr>
        <w:t>2560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</w:t>
      </w:r>
      <w:bookmarkEnd w:id="0"/>
      <w:r w:rsidR="005F2C5B"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คณะกรรมการบริหารดำเนินการกู้ยืมเงินในจำนวนเงินกู้ไม่เกิน </w:t>
      </w:r>
      <w:r w:rsidR="005F2C5B" w:rsidRPr="00535E41">
        <w:rPr>
          <w:rFonts w:ascii="Angsana New" w:hAnsi="Angsana New"/>
          <w:sz w:val="26"/>
          <w:szCs w:val="26"/>
        </w:rPr>
        <w:t xml:space="preserve">100 </w:t>
      </w:r>
      <w:r w:rsidR="005F2C5B"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="005F2C5B" w:rsidRPr="00535E41">
        <w:rPr>
          <w:rFonts w:ascii="Angsana New" w:hAnsi="Angsana New"/>
          <w:sz w:val="26"/>
          <w:szCs w:val="26"/>
        </w:rPr>
        <w:t xml:space="preserve"> </w:t>
      </w:r>
      <w:r w:rsidR="005F2C5B" w:rsidRPr="00535E41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ED3FC8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>23</w:t>
      </w:r>
      <w:r w:rsidRPr="00535E41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535E41">
        <w:rPr>
          <w:rFonts w:ascii="Angsana New" w:hAnsi="Angsana New"/>
          <w:sz w:val="26"/>
          <w:szCs w:val="26"/>
        </w:rPr>
        <w:t xml:space="preserve">7/2560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และได้แจ้ง คปภ. ว่าจะดำเนินการเพิ่มทุนจดทะเบียนภายในปี </w:t>
      </w:r>
      <w:r w:rsidRPr="00535E41">
        <w:rPr>
          <w:rFonts w:ascii="Angsana New" w:hAnsi="Angsana New"/>
          <w:sz w:val="26"/>
          <w:szCs w:val="26"/>
        </w:rPr>
        <w:t>2561</w:t>
      </w:r>
    </w:p>
    <w:p w:rsidR="00ED3FC8" w:rsidRPr="00535E41" w:rsidRDefault="00ED3FC8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bookmarkStart w:id="1" w:name="OLE_LINK6"/>
      <w:r w:rsidRPr="00535E41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8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 xml:space="preserve">23 </w:t>
      </w:r>
      <w:r w:rsidRPr="00535E41">
        <w:rPr>
          <w:rFonts w:ascii="Angsana New" w:hAnsi="Angsana New" w:hint="cs"/>
          <w:sz w:val="26"/>
          <w:szCs w:val="26"/>
          <w:cs/>
        </w:rPr>
        <w:t>ของ</w:t>
      </w:r>
      <w:bookmarkEnd w:id="1"/>
      <w:r w:rsidRPr="00535E41">
        <w:rPr>
          <w:rFonts w:ascii="Angsana New" w:hAnsi="Angsana New" w:hint="cs"/>
          <w:sz w:val="26"/>
          <w:szCs w:val="26"/>
          <w:cs/>
        </w:rPr>
        <w:t xml:space="preserve">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35E41">
        <w:rPr>
          <w:rFonts w:ascii="Angsana New" w:hAnsi="Angsana New"/>
          <w:sz w:val="26"/>
          <w:szCs w:val="26"/>
        </w:rPr>
        <w:t>2551</w:t>
      </w:r>
      <w:r w:rsidRPr="00535E41">
        <w:rPr>
          <w:rFonts w:ascii="Angsana New" w:hAnsi="Angsana New" w:hint="cs"/>
          <w:sz w:val="26"/>
          <w:szCs w:val="26"/>
          <w:cs/>
        </w:rPr>
        <w:t xml:space="preserve"> (“มาตรา </w:t>
      </w:r>
      <w:r w:rsidRPr="00535E41">
        <w:rPr>
          <w:rFonts w:ascii="Angsana New" w:hAnsi="Angsana New"/>
          <w:sz w:val="26"/>
          <w:szCs w:val="26"/>
        </w:rPr>
        <w:t>23</w:t>
      </w:r>
      <w:r w:rsidRPr="00535E41">
        <w:rPr>
          <w:rFonts w:ascii="Angsana New" w:hAnsi="Angsana New" w:hint="cs"/>
          <w:sz w:val="26"/>
          <w:szCs w:val="26"/>
          <w:cs/>
        </w:rPr>
        <w:t xml:space="preserve">”) ไม่เพียงพอ จึงถือได้ว่าบริษัทกระทำการฝ่าฝืนหรือไม่ปฏิบัติตามกฎหมาย และคณะกรรมการเปรียบเทียบปรับได้มีมติให้เปรียบเทียบปรับบริษัทมาแล้วจำนวนเงินรวม </w:t>
      </w:r>
      <w:r w:rsidRPr="00535E41">
        <w:rPr>
          <w:rFonts w:ascii="Angsana New" w:hAnsi="Angsana New"/>
          <w:sz w:val="26"/>
          <w:szCs w:val="26"/>
        </w:rPr>
        <w:t xml:space="preserve">11.2 </w:t>
      </w:r>
      <w:r w:rsidRPr="00535E41">
        <w:rPr>
          <w:rFonts w:ascii="Angsana New" w:hAnsi="Angsana New" w:hint="cs"/>
          <w:sz w:val="26"/>
          <w:szCs w:val="26"/>
          <w:cs/>
        </w:rPr>
        <w:t xml:space="preserve"> ล้านบาท และยังมีผลต่อเนื่องจนกว่าบริษัทจะสามารถจัดสรรทรัพย์สินตามมาตรา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 xml:space="preserve">23 </w:t>
      </w:r>
      <w:r w:rsidRPr="00535E41">
        <w:rPr>
          <w:rFonts w:ascii="Angsana New" w:hAnsi="Angsana New" w:hint="cs"/>
          <w:sz w:val="26"/>
          <w:szCs w:val="26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535E41">
        <w:rPr>
          <w:rFonts w:ascii="Angsana New" w:hAnsi="Angsana New"/>
          <w:sz w:val="26"/>
          <w:szCs w:val="26"/>
        </w:rPr>
        <w:t>Cashflow</w:t>
      </w:r>
      <w:r w:rsidRPr="00535E41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ถึง </w:t>
      </w:r>
      <w:r w:rsidRPr="00535E41">
        <w:rPr>
          <w:rFonts w:ascii="Angsana New" w:hAnsi="Angsana New"/>
          <w:sz w:val="26"/>
          <w:szCs w:val="26"/>
        </w:rPr>
        <w:t xml:space="preserve">10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ในวันที่ </w:t>
      </w:r>
      <w:r w:rsidRPr="00535E41">
        <w:rPr>
          <w:rFonts w:ascii="Angsana New" w:hAnsi="Angsana New"/>
          <w:sz w:val="26"/>
          <w:szCs w:val="26"/>
        </w:rPr>
        <w:t xml:space="preserve">13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ซึ่งบริษัทได้นำส่งรายงานงวดแรกแล้วเมื่อวันที่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13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>2560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>22</w:t>
      </w:r>
      <w:r w:rsidRPr="00535E41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บริษัทได้รับเงินกู้ยืมจากกรรมการท่านหนึ่งจำนวนเงิน </w:t>
      </w:r>
      <w:r w:rsidRPr="00535E41">
        <w:rPr>
          <w:rFonts w:ascii="Angsana New" w:hAnsi="Angsana New"/>
          <w:sz w:val="26"/>
          <w:szCs w:val="26"/>
        </w:rPr>
        <w:t xml:space="preserve">30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เงินกู้ยืมดังกล่าวมีดอกเบี้ยในอัตราร้อยละ </w:t>
      </w:r>
      <w:r w:rsidRPr="00535E41">
        <w:rPr>
          <w:rFonts w:ascii="Angsana New" w:hAnsi="Angsana New"/>
          <w:sz w:val="26"/>
          <w:szCs w:val="26"/>
        </w:rPr>
        <w:t>1.5</w:t>
      </w:r>
      <w:r w:rsidR="0099772C" w:rsidRPr="00535E41">
        <w:rPr>
          <w:rFonts w:ascii="Angsana New" w:hAnsi="Angsana New"/>
          <w:sz w:val="26"/>
          <w:szCs w:val="26"/>
        </w:rPr>
        <w:t>0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>ต่อปี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และมีกำหนดจ่ายชำระคืนในวันที่ </w:t>
      </w:r>
      <w:r w:rsidRPr="00535E41">
        <w:rPr>
          <w:rFonts w:ascii="Angsana New" w:hAnsi="Angsana New"/>
          <w:sz w:val="26"/>
          <w:szCs w:val="26"/>
        </w:rPr>
        <w:t xml:space="preserve">22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35E41">
        <w:rPr>
          <w:rFonts w:ascii="Angsana New" w:hAnsi="Angsana New"/>
          <w:sz w:val="26"/>
          <w:szCs w:val="26"/>
        </w:rPr>
        <w:t>1</w:t>
      </w:r>
      <w:r w:rsidR="000021B9">
        <w:rPr>
          <w:rFonts w:ascii="Angsana New" w:hAnsi="Angsana New"/>
          <w:sz w:val="26"/>
          <w:szCs w:val="26"/>
        </w:rPr>
        <w:t>4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>ใน</w:t>
      </w:r>
      <w:r w:rsidRPr="00535E41">
        <w:rPr>
          <w:rFonts w:ascii="Angsana New" w:hAnsi="Angsana New"/>
          <w:sz w:val="26"/>
          <w:szCs w:val="26"/>
          <w:cs/>
        </w:rPr>
        <w:t>ที่ประชุมวิสามัญผู้ถือหุ้นครั้งที่</w:t>
      </w:r>
      <w:r w:rsidRPr="00535E41">
        <w:rPr>
          <w:rFonts w:ascii="Angsana New" w:hAnsi="Angsana New"/>
          <w:sz w:val="26"/>
          <w:szCs w:val="26"/>
        </w:rPr>
        <w:t xml:space="preserve"> 1/2560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35E41">
        <w:rPr>
          <w:rFonts w:ascii="Angsana New" w:hAnsi="Angsana New"/>
          <w:sz w:val="26"/>
          <w:szCs w:val="26"/>
        </w:rPr>
        <w:t>28</w:t>
      </w:r>
      <w:r w:rsidRPr="00535E4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ๆ รวมทั้งการจัดสรรหุ้นเพิ่มทุนจำนวน </w:t>
      </w:r>
      <w:r w:rsidRPr="00535E41">
        <w:rPr>
          <w:rFonts w:ascii="Angsana New" w:hAnsi="Angsana New"/>
          <w:sz w:val="26"/>
          <w:szCs w:val="26"/>
        </w:rPr>
        <w:t xml:space="preserve">185.0 </w:t>
      </w:r>
      <w:r w:rsidRPr="00535E41">
        <w:rPr>
          <w:rFonts w:ascii="Angsana New" w:hAnsi="Angsana New" w:hint="cs"/>
          <w:sz w:val="26"/>
          <w:szCs w:val="26"/>
          <w:cs/>
        </w:rPr>
        <w:t>ล้านหุ้น เพื่อเสนอขายให้แก่บุคคลในวงจำกัด (</w:t>
      </w:r>
      <w:r w:rsidRPr="00535E41">
        <w:rPr>
          <w:rFonts w:ascii="Angsana New" w:hAnsi="Angsana New"/>
          <w:sz w:val="26"/>
          <w:szCs w:val="26"/>
        </w:rPr>
        <w:t>Private Placement</w:t>
      </w:r>
      <w:r w:rsidRPr="00535E41">
        <w:rPr>
          <w:rFonts w:ascii="Angsana New" w:hAnsi="Angsana New" w:hint="cs"/>
          <w:sz w:val="26"/>
          <w:szCs w:val="26"/>
          <w:cs/>
        </w:rPr>
        <w:t>)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โดยกำหนดราคาเสนอขายหุ้นละ </w:t>
      </w:r>
      <w:r w:rsidRPr="00535E41">
        <w:rPr>
          <w:rFonts w:ascii="Angsana New" w:hAnsi="Angsana New"/>
          <w:sz w:val="26"/>
          <w:szCs w:val="26"/>
        </w:rPr>
        <w:t xml:space="preserve">0.60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บาท ตามที่กล่าวไว้ในหมายเหตุ </w:t>
      </w:r>
      <w:r w:rsidR="001C7240">
        <w:rPr>
          <w:rFonts w:ascii="Angsana New" w:hAnsi="Angsana New"/>
          <w:sz w:val="26"/>
          <w:szCs w:val="26"/>
        </w:rPr>
        <w:t>20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บริษัทได้รับชำระค่าหุ้นแล้วจำนวนเงิน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ในเดือนธันวาคม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บริษัทได้จดทะเบียนการเพิ่มทุนจำนวน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29 </w:t>
      </w:r>
      <w:r w:rsidRPr="00535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35E41">
        <w:rPr>
          <w:rFonts w:ascii="Angsana New" w:hAnsi="Angsana New"/>
          <w:sz w:val="26"/>
          <w:szCs w:val="26"/>
        </w:rPr>
        <w:t>2560</w:t>
      </w:r>
    </w:p>
    <w:p w:rsidR="0085011C" w:rsidRPr="00535E41" w:rsidRDefault="0085011C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85011C" w:rsidRPr="00535E41" w:rsidRDefault="0085011C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ต่อมาในเดือนมกราคม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และมีนาคม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>บริษัทได้รับชำระค่าหุ้นเพิ่มเติมจำนวน</w:t>
      </w:r>
      <w:r w:rsidR="0099772C" w:rsidRPr="00535E41">
        <w:rPr>
          <w:rFonts w:ascii="Angsana New" w:hAnsi="Angsana New" w:hint="cs"/>
          <w:sz w:val="26"/>
          <w:szCs w:val="26"/>
          <w:cs/>
        </w:rPr>
        <w:t>เงิน</w:t>
      </w:r>
      <w:r w:rsidRPr="00535E41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535E41">
        <w:rPr>
          <w:rFonts w:ascii="Angsana New" w:hAnsi="Angsana New"/>
          <w:sz w:val="26"/>
          <w:szCs w:val="26"/>
        </w:rPr>
        <w:t xml:space="preserve">17.7 </w:t>
      </w:r>
      <w:r w:rsidRPr="00535E41">
        <w:rPr>
          <w:rFonts w:ascii="Angsana New" w:hAnsi="Angsana New" w:hint="cs"/>
          <w:sz w:val="26"/>
          <w:szCs w:val="26"/>
          <w:cs/>
        </w:rPr>
        <w:t>ล้านบาท ซึ่ง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บริษัทได้จดทะเบียนกับกระทรวงพาณิชย์เมื่อวันที่ </w:t>
      </w:r>
      <w:r w:rsidR="0099772C" w:rsidRPr="00535E41">
        <w:rPr>
          <w:rFonts w:ascii="Angsana New" w:hAnsi="Angsana New"/>
          <w:sz w:val="26"/>
          <w:szCs w:val="26"/>
        </w:rPr>
        <w:t xml:space="preserve">27 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99772C" w:rsidRPr="00535E41">
        <w:rPr>
          <w:rFonts w:ascii="Angsana New" w:hAnsi="Angsana New"/>
          <w:sz w:val="26"/>
          <w:szCs w:val="26"/>
        </w:rPr>
        <w:t>2561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 </w:t>
      </w:r>
    </w:p>
    <w:p w:rsidR="005F2C5B" w:rsidRPr="00535E41" w:rsidRDefault="00F9013F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35E41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lastRenderedPageBreak/>
        <w:t>ข)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ab/>
        <w:t>บริษัทมีผลขาดทุนสะสม ณ วันที่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36E09" w:rsidRPr="00535E41">
        <w:rPr>
          <w:rFonts w:asciiTheme="majorBidi" w:hAnsiTheme="majorBidi" w:cstheme="majorBidi"/>
          <w:sz w:val="26"/>
          <w:szCs w:val="26"/>
        </w:rPr>
        <w:t>30</w:t>
      </w:r>
      <w:r w:rsidR="00A36E09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D3FC8" w:rsidRPr="00535E41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535E41">
        <w:rPr>
          <w:rFonts w:asciiTheme="majorBidi" w:hAnsiTheme="majorBidi" w:cstheme="majorBidi"/>
          <w:sz w:val="26"/>
          <w:szCs w:val="26"/>
        </w:rPr>
        <w:t>31</w:t>
      </w:r>
      <w:r w:rsidR="00ED3FC8" w:rsidRPr="00535E4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ED3FC8" w:rsidRPr="00535E41">
        <w:rPr>
          <w:rFonts w:asciiTheme="majorBidi" w:hAnsiTheme="majorBidi" w:cstheme="majorBidi"/>
          <w:sz w:val="26"/>
          <w:szCs w:val="26"/>
        </w:rPr>
        <w:t>2560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F039DE" w:rsidRPr="00F039DE">
        <w:rPr>
          <w:rFonts w:asciiTheme="majorBidi" w:hAnsiTheme="majorBidi" w:cstheme="majorBidi"/>
          <w:sz w:val="26"/>
          <w:szCs w:val="26"/>
        </w:rPr>
        <w:t>8</w:t>
      </w:r>
      <w:r w:rsidR="001C7240">
        <w:rPr>
          <w:rFonts w:asciiTheme="majorBidi" w:hAnsiTheme="majorBidi" w:cstheme="majorBidi"/>
          <w:sz w:val="26"/>
          <w:szCs w:val="26"/>
        </w:rPr>
        <w:t>70</w:t>
      </w:r>
      <w:r w:rsidR="00750B27" w:rsidRPr="00F039DE">
        <w:rPr>
          <w:rFonts w:asciiTheme="majorBidi" w:hAnsiTheme="majorBidi" w:cstheme="majorBidi"/>
          <w:sz w:val="26"/>
          <w:szCs w:val="26"/>
        </w:rPr>
        <w:t>.</w:t>
      </w:r>
      <w:r w:rsidR="001C7240">
        <w:rPr>
          <w:rFonts w:asciiTheme="majorBidi" w:hAnsiTheme="majorBidi" w:cstheme="majorBidi"/>
          <w:sz w:val="26"/>
          <w:szCs w:val="26"/>
        </w:rPr>
        <w:t>0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ED3FC8" w:rsidRPr="00535E41">
        <w:rPr>
          <w:rFonts w:asciiTheme="majorBidi" w:hAnsiTheme="majorBidi" w:cstheme="majorBidi"/>
          <w:sz w:val="26"/>
          <w:szCs w:val="26"/>
        </w:rPr>
        <w:t>823.7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</w:t>
      </w:r>
      <w:r w:rsidR="000021B9">
        <w:rPr>
          <w:rFonts w:asciiTheme="majorBidi" w:hAnsiTheme="majorBidi" w:cstheme="majorBidi" w:hint="cs"/>
          <w:sz w:val="26"/>
          <w:szCs w:val="26"/>
          <w:cs/>
        </w:rPr>
        <w:t>อย่างสม่ำเสมอ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="005F2C5B" w:rsidRPr="00535E41">
        <w:rPr>
          <w:rFonts w:asciiTheme="majorBidi" w:hAnsiTheme="majorBidi" w:cstheme="majorBidi"/>
          <w:sz w:val="26"/>
          <w:szCs w:val="26"/>
        </w:rPr>
        <w:t>2557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ปัจจัย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บริษัทได้รับเงินเพิ่มทุนจดทะเบียนแบบเฉพาะเจาะจงจำนวนเงิน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 80.5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จำนวนเงิน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9.2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และจำนวนเงิน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8.5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2560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และมีนาคม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ผู้บริหารพิจารณาว่า</w:t>
      </w:r>
      <w:r w:rsidR="00BD6745" w:rsidRPr="00535E41">
        <w:rPr>
          <w:rFonts w:asciiTheme="majorBidi" w:hAnsiTheme="majorBidi"/>
          <w:sz w:val="26"/>
          <w:szCs w:val="26"/>
          <w:cs/>
        </w:rPr>
        <w:t>จัดทำข้อมูลทางการ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>เงินระหว่างกาล</w:t>
      </w:r>
      <w:r w:rsidR="00761820">
        <w:rPr>
          <w:rFonts w:asciiTheme="majorBidi" w:hAnsiTheme="majorBidi" w:cstheme="majorBidi"/>
          <w:sz w:val="26"/>
          <w:szCs w:val="26"/>
          <w:cs/>
        </w:rPr>
        <w:t>สำหรับงวดสามเดือนและ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เ</w:t>
      </w:r>
      <w:r w:rsidR="00761820">
        <w:rPr>
          <w:rFonts w:asciiTheme="majorBidi" w:hAnsiTheme="majorBidi" w:cstheme="majorBidi"/>
          <w:sz w:val="26"/>
          <w:szCs w:val="26"/>
          <w:cs/>
        </w:rPr>
        <w:t>ก้า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A36E09" w:rsidRPr="00535E41">
        <w:rPr>
          <w:rFonts w:asciiTheme="majorBidi" w:hAnsiTheme="majorBidi" w:cstheme="majorBidi"/>
          <w:sz w:val="26"/>
          <w:szCs w:val="26"/>
        </w:rPr>
        <w:t>30</w:t>
      </w:r>
      <w:r w:rsidR="002D2482">
        <w:rPr>
          <w:rFonts w:asciiTheme="majorBidi" w:hAnsiTheme="majorBidi" w:cstheme="majorBidi"/>
          <w:sz w:val="26"/>
          <w:szCs w:val="26"/>
          <w:cs/>
        </w:rPr>
        <w:t xml:space="preserve"> กั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>น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ย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="00A36E09" w:rsidRPr="00535E41">
        <w:rPr>
          <w:rFonts w:asciiTheme="majorBidi" w:hAnsiTheme="majorBidi" w:cstheme="majorBidi"/>
          <w:sz w:val="26"/>
          <w:szCs w:val="26"/>
        </w:rPr>
        <w:t>2561</w:t>
      </w:r>
      <w:r w:rsidR="00BD6745" w:rsidRPr="00535E41">
        <w:rPr>
          <w:rFonts w:asciiTheme="majorBidi" w:hAnsiTheme="majorBidi"/>
          <w:sz w:val="26"/>
          <w:szCs w:val="26"/>
          <w:cs/>
        </w:rPr>
        <w:t xml:space="preserve"> ของบริษัท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F9013F" w:rsidRPr="00535E41" w:rsidRDefault="00F9013F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</w:rPr>
      </w:pPr>
    </w:p>
    <w:p w:rsidR="005F2C5B" w:rsidRPr="00535E41" w:rsidRDefault="005F2C5B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35E41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535E41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E35204">
        <w:rPr>
          <w:rFonts w:ascii="Angsana New" w:hAnsi="Angsana New" w:hint="cs"/>
          <w:sz w:val="26"/>
          <w:szCs w:val="26"/>
          <w:cs/>
        </w:rPr>
        <w:t>ตั้งแต่เดือน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D6745" w:rsidRPr="00535E41">
        <w:rPr>
          <w:rFonts w:ascii="Angsana New" w:hAnsi="Angsana New"/>
          <w:sz w:val="26"/>
          <w:szCs w:val="26"/>
          <w:cs/>
        </w:rPr>
        <w:t xml:space="preserve"> </w:t>
      </w:r>
      <w:r w:rsidR="00BD6745" w:rsidRPr="00535E41">
        <w:rPr>
          <w:rFonts w:ascii="Angsana New" w:hAnsi="Angsana New"/>
          <w:sz w:val="26"/>
          <w:szCs w:val="26"/>
        </w:rPr>
        <w:t>256</w:t>
      </w:r>
      <w:r w:rsidR="00480B51">
        <w:rPr>
          <w:rFonts w:ascii="Angsana New" w:hAnsi="Angsana New"/>
          <w:sz w:val="26"/>
          <w:szCs w:val="26"/>
        </w:rPr>
        <w:t>0</w:t>
      </w:r>
      <w:r w:rsidR="00BD6745"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/>
          <w:sz w:val="26"/>
          <w:szCs w:val="26"/>
          <w:cs/>
        </w:rPr>
        <w:t xml:space="preserve">บริษัทมีอัตราส่วนความเพียงพอของเงินกองทุนตามพระราชบัญญัติประกันวินาศภัย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</w:t>
      </w:r>
      <w:r w:rsidRPr="00535E41">
        <w:rPr>
          <w:rFonts w:ascii="Angsana New" w:hAnsi="Angsana New"/>
          <w:sz w:val="26"/>
          <w:szCs w:val="26"/>
        </w:rPr>
        <w:t> </w:t>
      </w:r>
      <w:r w:rsidRPr="00535E4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535E41">
        <w:rPr>
          <w:rFonts w:ascii="Angsana New" w:hAnsi="Angsana New"/>
          <w:sz w:val="26"/>
          <w:szCs w:val="26"/>
        </w:rPr>
        <w:t>2551</w:t>
      </w:r>
      <w:r w:rsidRPr="00535E41">
        <w:rPr>
          <w:rFonts w:ascii="Angsana New" w:hAnsi="Angsana New" w:hint="cs"/>
          <w:sz w:val="26"/>
          <w:szCs w:val="26"/>
          <w:cs/>
        </w:rPr>
        <w:t xml:space="preserve"> </w:t>
      </w:r>
      <w:r w:rsidR="00E35204">
        <w:rPr>
          <w:rFonts w:ascii="Angsana New" w:hAnsi="Angsana New" w:hint="cs"/>
          <w:sz w:val="26"/>
          <w:szCs w:val="26"/>
          <w:cs/>
        </w:rPr>
        <w:t xml:space="preserve">อยู่ในระหว่างอัตราร้อยละ </w:t>
      </w:r>
      <w:r w:rsidR="00E35204">
        <w:rPr>
          <w:rFonts w:ascii="Angsana New" w:hAnsi="Angsana New"/>
          <w:sz w:val="26"/>
          <w:szCs w:val="26"/>
        </w:rPr>
        <w:t xml:space="preserve">100 </w:t>
      </w:r>
      <w:r w:rsidR="00E35204">
        <w:rPr>
          <w:rFonts w:ascii="Angsana New" w:hAnsi="Angsana New" w:hint="cs"/>
          <w:sz w:val="26"/>
          <w:szCs w:val="26"/>
          <w:cs/>
        </w:rPr>
        <w:t xml:space="preserve">ถึงร้อยละ </w:t>
      </w:r>
      <w:r w:rsidR="00E35204">
        <w:rPr>
          <w:rFonts w:ascii="Angsana New" w:hAnsi="Angsana New"/>
          <w:sz w:val="26"/>
          <w:szCs w:val="26"/>
        </w:rPr>
        <w:t>140</w:t>
      </w:r>
      <w:r w:rsidR="00BD6745" w:rsidRPr="00535E41">
        <w:rPr>
          <w:rFonts w:ascii="Angsana New" w:hAnsi="Angsana New" w:hint="cs"/>
          <w:sz w:val="26"/>
          <w:szCs w:val="26"/>
          <w:cs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>(ตามรายงานที่จัดทำโดยบริษัท) ซึ่งส</w:t>
      </w:r>
      <w:r w:rsidR="003123D6">
        <w:rPr>
          <w:rFonts w:ascii="Angsana New" w:hAnsi="Angsana New" w:hint="cs"/>
          <w:sz w:val="26"/>
          <w:szCs w:val="26"/>
          <w:cs/>
        </w:rPr>
        <w:t>ูงกว่าเกณฑ์ที่กฎหมายกำหนด (</w:t>
      </w:r>
      <w:r w:rsidRPr="00535E41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535E41">
        <w:rPr>
          <w:rFonts w:ascii="Angsana New" w:hAnsi="Angsana New"/>
          <w:sz w:val="26"/>
          <w:szCs w:val="26"/>
        </w:rPr>
        <w:t>100</w:t>
      </w:r>
      <w:r w:rsidRPr="00535E41">
        <w:rPr>
          <w:rFonts w:ascii="Angsana New" w:hAnsi="Angsana New" w:hint="cs"/>
          <w:sz w:val="26"/>
          <w:szCs w:val="26"/>
          <w:cs/>
        </w:rPr>
        <w:t xml:space="preserve">) </w:t>
      </w:r>
      <w:r w:rsidR="003123D6">
        <w:rPr>
          <w:rFonts w:ascii="Angsana New" w:hAnsi="Angsana New"/>
          <w:sz w:val="26"/>
          <w:szCs w:val="26"/>
        </w:rPr>
        <w:t xml:space="preserve">       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แต่ต่ำกว่าเป้าหมายในการกำกับดูแลของสำนักงานคณะกรรมการกำกับและส่งเสริมการประกอบธุรกิจประกันภัย (ร้อยละ </w:t>
      </w:r>
      <w:r w:rsidRPr="00535E41">
        <w:rPr>
          <w:rFonts w:ascii="Angsana New" w:hAnsi="Angsana New"/>
          <w:sz w:val="26"/>
          <w:szCs w:val="26"/>
        </w:rPr>
        <w:t>140</w:t>
      </w:r>
      <w:r w:rsidRPr="00535E41">
        <w:rPr>
          <w:rFonts w:ascii="Angsana New" w:hAnsi="Angsana New" w:hint="cs"/>
          <w:sz w:val="26"/>
          <w:szCs w:val="26"/>
          <w:cs/>
        </w:rPr>
        <w:t>) ปัจจุบันผู้บริหารของบริษัทอยู่ในระหว่างการจัดทำแผนทางธุรกิจเพื่อแก้ไขอัตราส่วนความเพียงพอของเงินกองทุนดังกล่าว</w:t>
      </w:r>
    </w:p>
    <w:p w:rsidR="00BD6745" w:rsidRPr="00751714" w:rsidRDefault="00BD6745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751714">
        <w:rPr>
          <w:rFonts w:ascii="Angsana New" w:hAnsi="Angsana New"/>
          <w:b/>
          <w:bCs/>
          <w:sz w:val="26"/>
          <w:szCs w:val="26"/>
        </w:rPr>
        <w:t>2.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  <w:cs/>
        </w:rPr>
      </w:pPr>
    </w:p>
    <w:p w:rsidR="0022605C" w:rsidRPr="0022605C" w:rsidRDefault="0022605C" w:rsidP="0022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22605C">
        <w:rPr>
          <w:rFonts w:asciiTheme="majorBidi" w:hAnsiTheme="majorBidi" w:cstheme="majorBidi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2605C">
        <w:rPr>
          <w:rFonts w:asciiTheme="majorBidi" w:hAnsiTheme="majorBidi" w:cstheme="majorBidi"/>
          <w:sz w:val="26"/>
          <w:szCs w:val="26"/>
        </w:rPr>
        <w:t>1</w:t>
      </w:r>
      <w:r w:rsidRPr="0022605C">
        <w:rPr>
          <w:rFonts w:asciiTheme="majorBidi" w:hAnsiTheme="majorBidi" w:cstheme="majorBidi" w:hint="cs"/>
          <w:sz w:val="26"/>
          <w:szCs w:val="26"/>
          <w:cs/>
        </w:rPr>
        <w:t xml:space="preserve"> มกราคม </w:t>
      </w:r>
      <w:r w:rsidRPr="0022605C">
        <w:rPr>
          <w:rFonts w:asciiTheme="majorBidi" w:hAnsiTheme="majorBidi" w:cstheme="majorBidi"/>
          <w:sz w:val="26"/>
          <w:szCs w:val="26"/>
        </w:rPr>
        <w:t xml:space="preserve">2561 </w:t>
      </w:r>
      <w:r w:rsidRPr="0022605C">
        <w:rPr>
          <w:rFonts w:asciiTheme="majorBidi" w:hAnsiTheme="majorBidi" w:cstheme="majorBidi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22605C">
        <w:rPr>
          <w:rFonts w:asciiTheme="majorBidi" w:hAnsiTheme="majorBidi" w:cstheme="majorBidi"/>
          <w:sz w:val="26"/>
          <w:szCs w:val="26"/>
        </w:rPr>
        <w:t xml:space="preserve">31 </w:t>
      </w:r>
      <w:r w:rsidRPr="0022605C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22605C">
        <w:rPr>
          <w:rFonts w:asciiTheme="majorBidi" w:hAnsiTheme="majorBidi" w:cstheme="majorBidi"/>
          <w:sz w:val="26"/>
          <w:szCs w:val="26"/>
        </w:rPr>
        <w:t xml:space="preserve">2560 </w:t>
      </w:r>
      <w:r w:rsidRPr="0022605C">
        <w:rPr>
          <w:rFonts w:asciiTheme="majorBidi" w:hAnsiTheme="majorBidi" w:cstheme="majorBidi" w:hint="cs"/>
          <w:sz w:val="26"/>
          <w:szCs w:val="26"/>
          <w:cs/>
        </w:rPr>
        <w:t>ฝ่ายบริหารของบริษัทได้ประเมินแล้วเห็นว่ามาตรฐานการรายงานทางการเงินดังกล่าวไม่มีผลกระทบอย่างเป็นสาระสำคัญ</w:t>
      </w:r>
    </w:p>
    <w:p w:rsidR="0022605C" w:rsidRDefault="0022605C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</w:t>
      </w:r>
      <w:r w:rsidRPr="00750B27">
        <w:rPr>
          <w:rFonts w:asciiTheme="majorBidi" w:hAnsiTheme="majorBidi" w:cstheme="majorBidi"/>
          <w:sz w:val="26"/>
          <w:szCs w:val="26"/>
          <w:cs/>
        </w:rPr>
        <w:t>ระหว่างกาลสำหรับแต่ละ</w:t>
      </w:r>
      <w:r w:rsidR="00A36E09" w:rsidRPr="00750B2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และเ</w:t>
      </w:r>
      <w:r w:rsidR="00A36E09" w:rsidRPr="00750B27">
        <w:rPr>
          <w:rFonts w:asciiTheme="majorBidi" w:hAnsiTheme="majorBidi" w:cstheme="majorBidi" w:hint="cs"/>
          <w:sz w:val="26"/>
          <w:szCs w:val="26"/>
          <w:cs/>
        </w:rPr>
        <w:t>ก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A36E09" w:rsidRPr="00750B27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A36E09" w:rsidRPr="00750B2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6E09" w:rsidRPr="00750B27">
        <w:rPr>
          <w:rFonts w:asciiTheme="majorBidi" w:hAnsiTheme="majorBidi" w:cstheme="majorBidi"/>
          <w:sz w:val="26"/>
          <w:szCs w:val="26"/>
        </w:rPr>
        <w:t xml:space="preserve">30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A36E09" w:rsidRPr="00750B27">
        <w:rPr>
          <w:rFonts w:asciiTheme="majorBidi" w:hAnsiTheme="majorBidi" w:cstheme="majorBidi"/>
          <w:sz w:val="26"/>
          <w:szCs w:val="26"/>
        </w:rPr>
        <w:t xml:space="preserve"> 2561 </w:t>
      </w:r>
      <w:r w:rsidRPr="00750B27">
        <w:rPr>
          <w:rFonts w:asciiTheme="majorBidi" w:hAnsiTheme="majorBidi" w:cstheme="majorBidi"/>
          <w:sz w:val="26"/>
          <w:szCs w:val="26"/>
          <w:cs/>
        </w:rPr>
        <w:t>และ</w:t>
      </w:r>
      <w:r w:rsidRPr="00750B27">
        <w:rPr>
          <w:rFonts w:asciiTheme="majorBidi" w:hAnsiTheme="majorBidi" w:cstheme="majorBidi"/>
          <w:sz w:val="26"/>
          <w:szCs w:val="26"/>
        </w:rPr>
        <w:t xml:space="preserve"> 2560 </w:t>
      </w:r>
      <w:r w:rsidRPr="00750B27">
        <w:rPr>
          <w:rFonts w:asciiTheme="majorBidi" w:hAnsiTheme="majorBidi" w:cstheme="majorBidi"/>
          <w:sz w:val="26"/>
          <w:szCs w:val="26"/>
          <w:cs/>
        </w:rPr>
        <w:t>เช่นเดียวกับที่ใช้สำหรับงบการเงินสำหรับปีสิ้นสุ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  <w:r w:rsidRPr="00751714">
        <w:rPr>
          <w:rFonts w:ascii="Angsana New" w:hAnsi="Angsana New"/>
          <w:b/>
          <w:bCs/>
          <w:sz w:val="26"/>
          <w:szCs w:val="26"/>
        </w:rPr>
        <w:t>3.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7C7CC5" w:rsidRPr="00751714" w:rsidRDefault="00B833D0" w:rsidP="00641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4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751714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833D0" w:rsidRPr="00751714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751714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775208" w:rsidRPr="00751714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นี้เกี่ยวข้องกันโดยการมีผู้ถือหุ้นและ</w:t>
      </w:r>
      <w:r w:rsidR="00F3146F" w:rsidRPr="00751714">
        <w:rPr>
          <w:rFonts w:asciiTheme="majorBidi" w:hAnsiTheme="majorBidi" w:cstheme="majorBidi"/>
          <w:sz w:val="26"/>
          <w:szCs w:val="26"/>
        </w:rPr>
        <w:t>/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751714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B833D0" w:rsidRPr="00751714" w:rsidRDefault="00B833D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3146F" w:rsidRPr="00751714" w:rsidRDefault="00F3146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ยอดคงเหลือกับกิจการที่เกี่ยวข้องกัน</w:t>
      </w:r>
      <w:r w:rsidR="00215A45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72F29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A36E09" w:rsidRPr="00751714">
        <w:rPr>
          <w:rFonts w:asciiTheme="majorBidi" w:hAnsiTheme="majorBidi" w:cstheme="majorBidi"/>
          <w:sz w:val="26"/>
          <w:szCs w:val="26"/>
        </w:rPr>
        <w:t>30</w:t>
      </w:r>
      <w:r w:rsidR="00572F29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72F2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72F2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BD6745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56E4D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DB66A7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2F29" w:rsidRPr="00751714">
        <w:rPr>
          <w:rFonts w:asciiTheme="majorBidi" w:hAnsiTheme="majorBidi" w:cstheme="majorBidi"/>
          <w:sz w:val="26"/>
          <w:szCs w:val="26"/>
        </w:rPr>
        <w:t>2560</w:t>
      </w:r>
      <w:r w:rsidR="00514A4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751714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X="-90" w:tblpY="1"/>
        <w:tblOverlap w:val="never"/>
        <w:tblW w:w="9738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717871" w:rsidRPr="00751714" w:rsidTr="00346B54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346B54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717871" w:rsidRPr="00751714" w:rsidTr="00584AAE">
        <w:trPr>
          <w:cantSplit/>
        </w:trPr>
        <w:tc>
          <w:tcPr>
            <w:tcW w:w="3690" w:type="dxa"/>
          </w:tcPr>
          <w:p w:rsidR="00514A40" w:rsidRPr="00751714" w:rsidRDefault="00514A40" w:rsidP="00584AA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9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751714" w:rsidRDefault="00061050" w:rsidP="00A36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6E09" w:rsidRPr="0075171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36E09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1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751714" w:rsidTr="007519CB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580F0B">
        <w:trPr>
          <w:cantSplit/>
        </w:trPr>
        <w:tc>
          <w:tcPr>
            <w:tcW w:w="3690" w:type="dxa"/>
          </w:tcPr>
          <w:p w:rsidR="00061050" w:rsidRPr="00751714" w:rsidRDefault="00061050" w:rsidP="00584AA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0F0B">
        <w:trPr>
          <w:cantSplit/>
        </w:trPr>
        <w:tc>
          <w:tcPr>
            <w:tcW w:w="3690" w:type="dxa"/>
          </w:tcPr>
          <w:p w:rsidR="00B41333" w:rsidRPr="00751714" w:rsidDel="006A6F26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43E6">
              <w:rPr>
                <w:rFonts w:asciiTheme="majorBidi" w:hAnsiTheme="majorBidi" w:cstheme="majorBidi"/>
                <w:sz w:val="26"/>
                <w:szCs w:val="26"/>
              </w:rPr>
              <w:t>153,571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5B"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122</w:t>
            </w:r>
            <w:r w:rsidRPr="000F335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331</w:t>
            </w:r>
            <w:r w:rsidRPr="000F33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43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B41333" w:rsidRPr="00751714" w:rsidTr="00F874F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บริษัท ชู</w:t>
            </w:r>
            <w:r w:rsidRPr="00F874FE">
              <w:rPr>
                <w:rFonts w:asciiTheme="majorBidi" w:hAnsiTheme="majorBidi"/>
                <w:sz w:val="26"/>
                <w:szCs w:val="26"/>
                <w:cs/>
              </w:rPr>
              <w:t>การ์ บีช คอนโดมิเนียม จำกัด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35B">
              <w:rPr>
                <w:rFonts w:asciiTheme="majorBidi" w:hAnsiTheme="majorBidi" w:cstheme="majorBidi"/>
                <w:sz w:val="26"/>
                <w:szCs w:val="26"/>
              </w:rPr>
              <w:t xml:space="preserve"> 27,824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5B">
              <w:rPr>
                <w:rFonts w:ascii="Angsana New" w:hAnsi="Angsana New"/>
                <w:sz w:val="26"/>
                <w:szCs w:val="26"/>
              </w:rPr>
              <w:t xml:space="preserve"> (27,824)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1333" w:rsidRPr="00751714" w:rsidTr="00F874F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ศัลวิธาน</w:t>
            </w:r>
            <w:r w:rsidRPr="00F874F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พลาซ่า </w:t>
            </w:r>
            <w:r w:rsidRPr="00F874FE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35B">
              <w:rPr>
                <w:rFonts w:asciiTheme="majorBidi" w:hAnsiTheme="majorBidi" w:cstheme="majorBidi"/>
                <w:sz w:val="26"/>
                <w:szCs w:val="26"/>
              </w:rPr>
              <w:t xml:space="preserve"> 2,008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5B">
              <w:rPr>
                <w:rFonts w:ascii="Angsana New" w:hAnsi="Angsana New"/>
                <w:sz w:val="26"/>
                <w:szCs w:val="26"/>
              </w:rPr>
              <w:t xml:space="preserve"> (2,008)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1333" w:rsidRPr="00751714" w:rsidTr="00F874F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43E6">
              <w:rPr>
                <w:rFonts w:asciiTheme="majorBidi" w:hAnsiTheme="majorBidi" w:cstheme="majorBidi"/>
                <w:sz w:val="26"/>
                <w:szCs w:val="26"/>
              </w:rPr>
              <w:t>183,403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F874FE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5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152</w:t>
            </w:r>
            <w:r w:rsidRPr="000F335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163</w:t>
            </w:r>
            <w:r w:rsidRPr="000F33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0F335B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643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B41333" w:rsidRPr="00751714" w:rsidTr="003F70C5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751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2,649,692 </w:t>
            </w:r>
          </w:p>
        </w:tc>
        <w:tc>
          <w:tcPr>
            <w:tcW w:w="243" w:type="dxa"/>
            <w:shd w:val="clear" w:color="auto" w:fill="auto"/>
          </w:tcPr>
          <w:p w:rsidR="00B41333" w:rsidRPr="00A57B19" w:rsidRDefault="00B41333" w:rsidP="00B41333"/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(3,323,150)</w:t>
            </w:r>
          </w:p>
        </w:tc>
        <w:tc>
          <w:tcPr>
            <w:tcW w:w="270" w:type="dxa"/>
            <w:shd w:val="clear" w:color="auto" w:fill="auto"/>
          </w:tcPr>
          <w:p w:rsidR="00B41333" w:rsidRPr="00A57B19" w:rsidRDefault="00B41333" w:rsidP="00B41333"/>
        </w:tc>
        <w:tc>
          <w:tcPr>
            <w:tcW w:w="1305" w:type="dxa"/>
            <w:shd w:val="clear" w:color="auto" w:fill="auto"/>
          </w:tcPr>
          <w:p w:rsidR="00B41333" w:rsidRPr="00F874FE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613A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435</w:t>
            </w:r>
            <w:r w:rsidRPr="00613A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736</w:t>
            </w:r>
          </w:p>
        </w:tc>
      </w:tr>
      <w:tr w:rsidR="00B41333" w:rsidRPr="00751714" w:rsidTr="00584AAE">
        <w:trPr>
          <w:cantSplit/>
          <w:trHeight w:val="343"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1,036,684 </w:t>
            </w:r>
          </w:p>
        </w:tc>
        <w:tc>
          <w:tcPr>
            <w:tcW w:w="243" w:type="dxa"/>
            <w:shd w:val="clear" w:color="auto" w:fill="auto"/>
          </w:tcPr>
          <w:p w:rsidR="00B41333" w:rsidRPr="00E316DC" w:rsidRDefault="00B41333" w:rsidP="00B41333"/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(1,036,684)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F874FE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>3,686,37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B41333" w:rsidRPr="00E316DC" w:rsidRDefault="00B41333" w:rsidP="00B41333"/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F874FE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(4,359,834</w:t>
            </w:r>
            <w:r w:rsidRPr="00613A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613A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435</w:t>
            </w:r>
            <w:r w:rsidRPr="00613A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3A77">
              <w:rPr>
                <w:rFonts w:asciiTheme="majorBidi" w:hAnsiTheme="majorBidi"/>
                <w:sz w:val="26"/>
                <w:szCs w:val="26"/>
                <w:cs/>
              </w:rPr>
              <w:t>736</w:t>
            </w: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>2,278,030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(2,435,855)</w:t>
            </w:r>
          </w:p>
        </w:tc>
        <w:tc>
          <w:tcPr>
            <w:tcW w:w="270" w:type="dxa"/>
            <w:shd w:val="clear" w:color="auto" w:fill="auto"/>
          </w:tcPr>
          <w:p w:rsidR="00B41333" w:rsidRPr="00767E96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169,060 </w:t>
            </w: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</w:tcPr>
          <w:p w:rsidR="00B41333" w:rsidRPr="00767E96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7E96">
              <w:rPr>
                <w:rFonts w:asciiTheme="majorBidi" w:hAnsiTheme="majorBidi" w:cstheme="majorBidi"/>
                <w:sz w:val="26"/>
                <w:szCs w:val="26"/>
              </w:rPr>
              <w:t>85,633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75,654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(144,475)</w:t>
            </w:r>
          </w:p>
        </w:tc>
        <w:tc>
          <w:tcPr>
            <w:tcW w:w="270" w:type="dxa"/>
            <w:shd w:val="clear" w:color="auto" w:fill="auto"/>
          </w:tcPr>
          <w:p w:rsidR="00B41333" w:rsidRPr="00767E96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16,812 </w:t>
            </w:r>
          </w:p>
        </w:tc>
      </w:tr>
      <w:tr w:rsidR="00B41333" w:rsidRPr="00751714" w:rsidTr="00B93200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ค่าทำความสะอาดค้างจ่าย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462,240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(359,520)</w:t>
            </w:r>
          </w:p>
        </w:tc>
        <w:tc>
          <w:tcPr>
            <w:tcW w:w="270" w:type="dxa"/>
            <w:shd w:val="clear" w:color="auto" w:fill="auto"/>
          </w:tcPr>
          <w:p w:rsidR="00B41333" w:rsidRPr="00767E96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102,720 </w:t>
            </w:r>
          </w:p>
        </w:tc>
      </w:tr>
      <w:tr w:rsidR="00B41333" w:rsidRPr="00751714" w:rsidTr="00B93200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สำนักงานกฎหมาย เอส.พี.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แอนด์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B93200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หลุย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>ส์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333" w:rsidRPr="00751714" w:rsidTr="00B93200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ค่าธรรมเนียมต่าง ๆ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ค้างจ่าย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85,600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 xml:space="preserve"> (85,600)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1333" w:rsidRPr="00751714" w:rsidTr="00584AAE">
        <w:trPr>
          <w:cantSplit/>
        </w:trPr>
        <w:tc>
          <w:tcPr>
            <w:tcW w:w="3690" w:type="dxa"/>
          </w:tcPr>
          <w:p w:rsidR="00B41333" w:rsidRPr="00751714" w:rsidRDefault="00B41333" w:rsidP="00B4133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412,518</w:t>
            </w:r>
          </w:p>
        </w:tc>
        <w:tc>
          <w:tcPr>
            <w:tcW w:w="279" w:type="dxa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613A77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 xml:space="preserve"> 2,901,524 </w:t>
            </w:r>
          </w:p>
        </w:tc>
        <w:tc>
          <w:tcPr>
            <w:tcW w:w="243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767E96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A77">
              <w:rPr>
                <w:rFonts w:ascii="Angsana New" w:hAnsi="Angsana New"/>
                <w:sz w:val="26"/>
                <w:szCs w:val="26"/>
              </w:rPr>
              <w:t>(3,025,450)</w:t>
            </w:r>
          </w:p>
        </w:tc>
        <w:tc>
          <w:tcPr>
            <w:tcW w:w="270" w:type="dxa"/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333" w:rsidRPr="00751714" w:rsidRDefault="00B41333" w:rsidP="00B4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A77">
              <w:rPr>
                <w:rFonts w:asciiTheme="majorBidi" w:hAnsiTheme="majorBidi" w:cstheme="majorBidi"/>
                <w:sz w:val="26"/>
                <w:szCs w:val="26"/>
              </w:rPr>
              <w:t>288,592</w:t>
            </w:r>
          </w:p>
        </w:tc>
      </w:tr>
    </w:tbl>
    <w:p w:rsidR="00F97C90" w:rsidRPr="00751714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7C7CC5" w:rsidRPr="00751714" w:rsidRDefault="006324A1" w:rsidP="00F53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br w:type="page"/>
      </w:r>
      <w:r w:rsidR="007C7CC5" w:rsidRPr="00751714">
        <w:rPr>
          <w:rFonts w:asciiTheme="majorBidi" w:hAnsiTheme="majorBidi" w:cstheme="majorBidi"/>
          <w:sz w:val="26"/>
          <w:szCs w:val="26"/>
          <w:cs/>
        </w:rPr>
        <w:lastRenderedPageBreak/>
        <w:t>รายการซึ่งมีสาระสำคัญที่เกิดขึ้นกับกิจการที่เกี่ยวข้องกันสำหรับ</w:t>
      </w:r>
      <w:r w:rsidR="00A36E09" w:rsidRPr="00751714">
        <w:rPr>
          <w:rFonts w:asciiTheme="majorBidi" w:hAnsiTheme="majorBidi" w:cstheme="majorBidi"/>
          <w:sz w:val="26"/>
          <w:szCs w:val="26"/>
          <w:cs/>
        </w:rPr>
        <w:t>แต่ละงวดสามเดือน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และเ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A36E09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6E09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36E09" w:rsidRPr="00751714">
        <w:rPr>
          <w:rFonts w:asciiTheme="majorBidi" w:hAnsiTheme="majorBidi" w:cstheme="majorBidi"/>
          <w:sz w:val="26"/>
          <w:szCs w:val="26"/>
        </w:rPr>
        <w:t>2561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1050" w:rsidRPr="0075171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61050" w:rsidRPr="00751714">
        <w:rPr>
          <w:rFonts w:asciiTheme="majorBidi" w:hAnsiTheme="majorBidi" w:cstheme="majorBidi"/>
          <w:sz w:val="26"/>
          <w:szCs w:val="26"/>
        </w:rPr>
        <w:t>2560</w:t>
      </w:r>
      <w:r w:rsidR="00061050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F129F4" w:rsidRPr="00751714" w:rsidRDefault="00F129F4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7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58" w:type="dxa"/>
        </w:tblCellMar>
        <w:tblLook w:val="01E0" w:firstRow="1" w:lastRow="1" w:firstColumn="1" w:lastColumn="1" w:noHBand="0" w:noVBand="0"/>
      </w:tblPr>
      <w:tblGrid>
        <w:gridCol w:w="2016"/>
        <w:gridCol w:w="121"/>
        <w:gridCol w:w="1139"/>
        <w:gridCol w:w="121"/>
        <w:gridCol w:w="1544"/>
        <w:gridCol w:w="140"/>
        <w:gridCol w:w="1039"/>
        <w:gridCol w:w="146"/>
        <w:gridCol w:w="1042"/>
        <w:gridCol w:w="158"/>
        <w:gridCol w:w="1039"/>
        <w:gridCol w:w="134"/>
        <w:gridCol w:w="1036"/>
      </w:tblGrid>
      <w:tr w:rsidR="00DD54C7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45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9F7B2E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641742" w:rsidRDefault="009F7B2E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7618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เ</w:t>
            </w:r>
            <w:r w:rsidR="009F7B2E" w:rsidRPr="00DD54C7">
              <w:rPr>
                <w:rFonts w:asciiTheme="majorBidi" w:hAnsiTheme="majorBidi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้า</w:t>
            </w:r>
            <w:r w:rsidR="009F7B2E" w:rsidRPr="00DD54C7">
              <w:rPr>
                <w:rFonts w:asciiTheme="majorBidi" w:hAnsiTheme="majorBidi"/>
                <w:sz w:val="25"/>
                <w:szCs w:val="25"/>
                <w:cs/>
              </w:rPr>
              <w:t>เดือน</w:t>
            </w:r>
          </w:p>
        </w:tc>
      </w:tr>
      <w:tr w:rsidR="00F53068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F53068">
            <w:pPr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F53068">
            <w:pPr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 xml:space="preserve">สิ้นสุดวันที่ </w:t>
            </w:r>
            <w:r w:rsidRPr="00761820">
              <w:rPr>
                <w:rFonts w:asciiTheme="majorBidi" w:hAnsiTheme="majorBidi"/>
                <w:sz w:val="25"/>
                <w:szCs w:val="25"/>
              </w:rPr>
              <w:t xml:space="preserve">30 </w:t>
            </w:r>
            <w:r w:rsidR="00761820" w:rsidRPr="00761820">
              <w:rPr>
                <w:rFonts w:asciiTheme="majorBidi" w:hAnsi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641742" w:rsidRDefault="00F53068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 xml:space="preserve">สิ้นสุดวันที่ </w:t>
            </w:r>
            <w:r w:rsidRPr="00761820">
              <w:rPr>
                <w:rFonts w:asciiTheme="majorBidi" w:hAnsiTheme="majorBidi"/>
                <w:sz w:val="25"/>
                <w:szCs w:val="25"/>
              </w:rPr>
              <w:t xml:space="preserve">30 </w:t>
            </w:r>
            <w:r w:rsidR="00761820" w:rsidRPr="00761820">
              <w:rPr>
                <w:rFonts w:asciiTheme="majorBidi" w:hAnsi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F53068" w:rsidRPr="00DD54C7" w:rsidTr="00F53068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การกำหนดราคา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641742" w:rsidRDefault="00F53068" w:rsidP="009F7B2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E90D7C" w:rsidRPr="00DD54C7" w:rsidTr="00F53068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641742" w:rsidRDefault="00E90D7C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90D7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288" w:hanging="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ออโต้ บิซซ์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58" w:firstLine="6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9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641742" w:rsidRDefault="00E90D7C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90D7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58" w:firstLine="6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B04BC" w:rsidRDefault="001643E6" w:rsidP="0016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29,078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B04BC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37,824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DD54C7" w:rsidRDefault="001643E6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643E6">
              <w:rPr>
                <w:rFonts w:asciiTheme="majorBidi" w:hAnsiTheme="majorBidi" w:cstheme="majorBidi"/>
                <w:sz w:val="25"/>
                <w:szCs w:val="25"/>
              </w:rPr>
              <w:t>142,937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67070" w:rsidRDefault="00A5292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191,260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13A7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ค่าเช่ารถยนต์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2607F7" w:rsidRDefault="00613A7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507,180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A52921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 xml:space="preserve"> 980,655 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613A7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 xml:space="preserve"> 2,278,030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A52921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 xml:space="preserve"> 3,022,750 </w:t>
            </w:r>
          </w:p>
        </w:tc>
      </w:tr>
      <w:tr w:rsidR="00613A7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ค่าเช่าคอมพิวเตอร์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2607F7" w:rsidRDefault="00613A7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23,569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A52921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 xml:space="preserve"> 96,605 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613A7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 xml:space="preserve"> 70,705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A52921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 xml:space="preserve"> 329,789 </w:t>
            </w:r>
          </w:p>
        </w:tc>
      </w:tr>
      <w:tr w:rsidR="00613A7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="Angsana New"/>
                <w:sz w:val="25"/>
                <w:szCs w:val="25"/>
                <w:cs/>
              </w:rPr>
              <w:t>ค่าทำความสะอาด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:rsidR="00613A77" w:rsidRPr="002607F7" w:rsidRDefault="00613A7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144,000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:rsidR="00613A77" w:rsidRPr="005B04BC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:rsidR="00613A77" w:rsidRPr="00613A7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 xml:space="preserve"> 432,000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:rsidR="00613A77" w:rsidRPr="005B04BC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13A7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double" w:sz="4" w:space="0" w:color="auto"/>
              <w:right w:val="nil"/>
            </w:tcBorders>
          </w:tcPr>
          <w:p w:rsidR="00613A77" w:rsidRPr="002607F7" w:rsidRDefault="00613A7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674,749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1,077,260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double" w:sz="4" w:space="0" w:color="auto"/>
              <w:right w:val="nil"/>
            </w:tcBorders>
          </w:tcPr>
          <w:p w:rsidR="00613A77" w:rsidRPr="00613A7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 xml:space="preserve"> 2,780,735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</w:tcPr>
          <w:p w:rsidR="00613A77" w:rsidRPr="00DD54C7" w:rsidRDefault="00613A77" w:rsidP="00613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3,352,539</w:t>
            </w: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เดลต้า สมาร์ท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 แอ๊ดจัสเตอร์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ค่าสำรวจภัย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613A77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>976,514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1,465,478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613A77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13A77">
              <w:rPr>
                <w:rFonts w:asciiTheme="majorBidi" w:hAnsiTheme="majorBidi" w:cstheme="majorBidi"/>
                <w:sz w:val="25"/>
                <w:szCs w:val="25"/>
              </w:rPr>
              <w:t>2,476,348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6,526,843</w:t>
            </w: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ค่าใช้จ่ายจัดการสินไหม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และค่าสำรวจจาก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การรับประกันภัย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186,626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358,899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968,864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 xml:space="preserve"> 1,510,407 </w:t>
            </w:r>
          </w:p>
        </w:tc>
      </w:tr>
      <w:tr w:rsidR="002607F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>1,163,140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1,824,377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 w:cstheme="majorBidi"/>
                <w:sz w:val="25"/>
                <w:szCs w:val="25"/>
              </w:rPr>
              <w:t xml:space="preserve"> 3,445,212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52921">
              <w:rPr>
                <w:rFonts w:asciiTheme="majorBidi" w:hAnsiTheme="majorBidi" w:cstheme="majorBidi"/>
                <w:sz w:val="25"/>
                <w:szCs w:val="25"/>
              </w:rPr>
              <w:t>8,037,250</w:t>
            </w: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บริษัท สำนักงานกฎหมาย 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2921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เอส.พี.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แอนด์</w:t>
            </w:r>
            <w:r w:rsidRPr="00DD54C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DD54C7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หลุยส์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DD54C7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ค่าธรรมเนียมต่าง ๆ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80</w:t>
            </w:r>
            <w:r w:rsidRPr="002607F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043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ชู</w:t>
            </w: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การ์ บีช 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D7E5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043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</w:t>
            </w: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คอนโดมิเนียม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F874FE" w:rsidRDefault="002607F7" w:rsidP="002607F7">
            <w:pPr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37663" w:rsidRDefault="002607F7" w:rsidP="002607F7"/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C37663" w:rsidRDefault="002607F7" w:rsidP="002607F7"/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5043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25</w:t>
            </w:r>
            <w:r w:rsidRPr="002607F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900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C37663" w:rsidRDefault="002607F7" w:rsidP="002607F7"/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043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2</w:t>
            </w:r>
            <w:r w:rsidRPr="002607F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219</w:t>
            </w:r>
          </w:p>
        </w:tc>
      </w:tr>
      <w:tr w:rsidR="002607F7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607F7" w:rsidRPr="00DD54C7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043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ศัลวิธาน พลาซ่า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DD54C7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F874FE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607F7" w:rsidRPr="00F874FE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F874FE" w:rsidRDefault="002607F7" w:rsidP="002607F7">
            <w:pPr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2607F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607F7">
              <w:rPr>
                <w:rFonts w:asciiTheme="majorBidi" w:hAnsiTheme="majorBidi"/>
                <w:sz w:val="25"/>
                <w:szCs w:val="25"/>
                <w:cs/>
              </w:rPr>
              <w:t>869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DD54C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07F7" w:rsidRPr="005B04BC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:rsidR="00914BC3" w:rsidRPr="00751714" w:rsidRDefault="00914BC3" w:rsidP="009C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37335" w:rsidRPr="00751714" w:rsidRDefault="00CD7E5C" w:rsidP="00641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37335" w:rsidRPr="00751714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และเ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F184F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กั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น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ย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F184F" w:rsidRPr="00751714">
        <w:rPr>
          <w:rFonts w:asciiTheme="majorBidi" w:hAnsiTheme="majorBidi" w:cstheme="majorBidi"/>
          <w:sz w:val="26"/>
          <w:szCs w:val="26"/>
        </w:rPr>
        <w:t>2561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D434E" w:rsidRPr="00751714">
        <w:rPr>
          <w:rFonts w:asciiTheme="majorBidi" w:hAnsiTheme="majorBidi" w:cstheme="majorBidi"/>
          <w:sz w:val="26"/>
          <w:szCs w:val="26"/>
        </w:rPr>
        <w:t>2560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751714" w:rsidRDefault="00340548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236"/>
        <w:gridCol w:w="1204"/>
        <w:gridCol w:w="270"/>
        <w:gridCol w:w="1260"/>
        <w:gridCol w:w="270"/>
        <w:gridCol w:w="1260"/>
        <w:gridCol w:w="243"/>
        <w:gridCol w:w="1287"/>
      </w:tblGrid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1644BE" w:rsidP="00AF3515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</w:t>
            </w:r>
            <w:r w:rsidR="00AF3515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="00AF3515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F3515" w:rsidRPr="00751714" w:rsidTr="00CD7E5C">
        <w:tc>
          <w:tcPr>
            <w:tcW w:w="3690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07F7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3,090,000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2,370,600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9,091,200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7,111,800 </w:t>
            </w:r>
          </w:p>
        </w:tc>
      </w:tr>
      <w:tr w:rsidR="002607F7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95527F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169</w:t>
            </w:r>
            <w:r w:rsidR="002607F7"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,388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172,222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9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53</w:t>
            </w:r>
            <w:r w:rsidR="0095527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,055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459,389 </w:t>
            </w:r>
          </w:p>
        </w:tc>
      </w:tr>
      <w:tr w:rsidR="002607F7" w:rsidRPr="00751714" w:rsidTr="00F626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396,000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A52921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396,000 </w:t>
            </w:r>
          </w:p>
        </w:tc>
      </w:tr>
      <w:tr w:rsidR="00F65C45" w:rsidRPr="00751714" w:rsidTr="00F626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751714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751714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A52921" w:rsidRDefault="002607F7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>85,500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751714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A52921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49,530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751714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A52921" w:rsidRDefault="002607F7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>226,560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F65C45" w:rsidRPr="00751714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5C45" w:rsidRPr="00A52921" w:rsidRDefault="00F65C45" w:rsidP="00F6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148,590 </w:t>
            </w:r>
          </w:p>
        </w:tc>
      </w:tr>
      <w:tr w:rsidR="00CA6554" w:rsidRPr="00751714" w:rsidTr="00F626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4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626DB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554" w:rsidRPr="00A52921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E7118D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554" w:rsidRPr="00A52921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E7118D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CA655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6554">
              <w:rPr>
                <w:rFonts w:asciiTheme="majorBidi" w:hAnsiTheme="majorBidi" w:cstheme="majorBidi"/>
                <w:sz w:val="26"/>
                <w:szCs w:val="26"/>
              </w:rPr>
              <w:t>6,906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CA655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6554" w:rsidRPr="00CA655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5,406</w:t>
            </w:r>
          </w:p>
        </w:tc>
      </w:tr>
      <w:tr w:rsidR="00CA6554" w:rsidRPr="00751714" w:rsidTr="00CD7E5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6554" w:rsidRPr="00A52921" w:rsidRDefault="00CA6554" w:rsidP="009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</w:t>
            </w:r>
            <w:r w:rsidR="0095527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6554" w:rsidRPr="00A52921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2,726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CA6554" w:rsidRPr="00A52921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5527F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A6554" w:rsidRPr="00751714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double" w:sz="4" w:space="0" w:color="auto"/>
              <w:right w:val="nil"/>
            </w:tcBorders>
          </w:tcPr>
          <w:p w:rsidR="00CA6554" w:rsidRPr="00A52921" w:rsidRDefault="00CA6554" w:rsidP="00CA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8,121,185</w:t>
            </w: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CD7E5C" w:rsidRPr="00641742" w:rsidRDefault="00CD7E5C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63326" w:rsidRPr="00751714" w:rsidRDefault="00571043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751714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51714" w:rsidRDefault="00AF3515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61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434E"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31E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20,000</w:t>
            </w:r>
          </w:p>
        </w:tc>
      </w:tr>
      <w:tr w:rsidR="00B31E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69,628,963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115,097,747</w:t>
            </w:r>
          </w:p>
        </w:tc>
      </w:tr>
      <w:tr w:rsidR="00B31E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E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E4F" w:rsidRPr="00751714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E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69,648,963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1E4F" w:rsidRPr="00751714" w:rsidRDefault="00B31E4F" w:rsidP="00B3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115,117,747</w:t>
            </w:r>
          </w:p>
        </w:tc>
      </w:tr>
    </w:tbl>
    <w:p w:rsidR="00435055" w:rsidRPr="00A53748" w:rsidRDefault="00CD7E5C" w:rsidP="00A5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751714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751714" w:rsidRDefault="00571043" w:rsidP="00CD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04269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434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434E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D6745" w:rsidRPr="00751714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D434E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3570B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751714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50,688,624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107,589,103</w:t>
            </w: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5,471,909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26,499,413</w:t>
            </w: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12,862,087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38,870,519</w:t>
            </w: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10,658,129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20,936,162</w:t>
            </w: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311,961,498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192,209,987</w:t>
            </w:r>
          </w:p>
        </w:tc>
      </w:tr>
      <w:tr w:rsidR="00AD2235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391,642,247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386,105,184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AD2235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(195,882,813)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(46,469,967)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51714" w:rsidRDefault="00AD2235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195,759,434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339,635,217</w:t>
            </w:r>
          </w:p>
        </w:tc>
      </w:tr>
    </w:tbl>
    <w:p w:rsidR="00591279" w:rsidRPr="00751714" w:rsidRDefault="00591279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571D9" w:rsidRPr="00751714" w:rsidRDefault="00207EAF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751714">
        <w:rPr>
          <w:rFonts w:asciiTheme="majorBidi" w:hAnsiTheme="majorBidi" w:cstheme="majorBidi"/>
          <w:sz w:val="26"/>
          <w:szCs w:val="26"/>
        </w:rPr>
        <w:t xml:space="preserve">5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ราย ณ 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51714">
        <w:rPr>
          <w:rFonts w:asciiTheme="majorBidi" w:hAnsiTheme="majorBidi" w:cstheme="majorBidi"/>
          <w:sz w:val="26"/>
          <w:szCs w:val="26"/>
        </w:rPr>
        <w:t>31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0556B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383C78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มีจำนวนเงินรวม </w:t>
      </w:r>
      <w:r w:rsidR="00AD2235">
        <w:rPr>
          <w:rFonts w:asciiTheme="majorBidi" w:hAnsiTheme="majorBidi" w:cstheme="majorBidi"/>
          <w:sz w:val="26"/>
          <w:szCs w:val="26"/>
        </w:rPr>
        <w:t>283</w:t>
      </w:r>
      <w:r w:rsidR="00963A03">
        <w:rPr>
          <w:rFonts w:asciiTheme="majorBidi" w:hAnsiTheme="majorBidi" w:cstheme="majorBidi"/>
          <w:sz w:val="26"/>
          <w:szCs w:val="26"/>
        </w:rPr>
        <w:t>.</w:t>
      </w:r>
      <w:r w:rsidR="00AD2235">
        <w:rPr>
          <w:rFonts w:asciiTheme="majorBidi" w:hAnsiTheme="majorBidi" w:cstheme="majorBidi"/>
          <w:sz w:val="26"/>
          <w:szCs w:val="26"/>
        </w:rPr>
        <w:t>9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 </w:t>
      </w:r>
      <w:r w:rsidR="0055171F" w:rsidRPr="00751714">
        <w:rPr>
          <w:rFonts w:asciiTheme="majorBidi" w:hAnsiTheme="majorBidi" w:cstheme="majorBidi"/>
          <w:sz w:val="26"/>
          <w:szCs w:val="26"/>
        </w:rPr>
        <w:t>261.5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ตามลำดับ </w:t>
      </w:r>
      <w:r w:rsidR="00383C78" w:rsidRPr="00751714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751714">
        <w:rPr>
          <w:rFonts w:asciiTheme="majorBidi" w:hAnsiTheme="majorBidi" w:cstheme="majorBidi"/>
          <w:sz w:val="26"/>
          <w:szCs w:val="26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182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51714">
        <w:rPr>
          <w:rFonts w:asciiTheme="majorBidi" w:hAnsiTheme="majorBidi" w:cstheme="majorBidi"/>
          <w:sz w:val="26"/>
          <w:szCs w:val="26"/>
        </w:rPr>
        <w:t>31</w:t>
      </w:r>
      <w:r w:rsidR="006A2377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AD2235">
        <w:rPr>
          <w:rFonts w:asciiTheme="majorBidi" w:hAnsiTheme="majorBidi" w:cstheme="majorBidi"/>
          <w:sz w:val="26"/>
          <w:szCs w:val="26"/>
        </w:rPr>
        <w:t>195</w:t>
      </w:r>
      <w:r w:rsidR="00C8174F">
        <w:rPr>
          <w:rFonts w:asciiTheme="majorBidi" w:hAnsiTheme="majorBidi" w:cstheme="majorBidi"/>
          <w:sz w:val="26"/>
          <w:szCs w:val="26"/>
        </w:rPr>
        <w:t>.</w:t>
      </w:r>
      <w:r w:rsidR="00AD2235">
        <w:rPr>
          <w:rFonts w:asciiTheme="majorBidi" w:hAnsiTheme="majorBidi" w:cstheme="majorBidi"/>
          <w:sz w:val="26"/>
          <w:szCs w:val="26"/>
        </w:rPr>
        <w:t>9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46.5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</w:t>
      </w:r>
      <w:r w:rsidR="004E64C6" w:rsidRPr="00751714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571D9" w:rsidRPr="00751714">
        <w:rPr>
          <w:rFonts w:asciiTheme="majorBidi" w:hAnsiTheme="majorBidi" w:cstheme="majorBidi"/>
          <w:sz w:val="26"/>
          <w:szCs w:val="26"/>
        </w:rPr>
        <w:t xml:space="preserve"> </w:t>
      </w:r>
    </w:p>
    <w:p w:rsidR="00CD7E5C" w:rsidRDefault="00CD7E5C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B8760F" w:rsidRPr="00751714" w:rsidRDefault="00571043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751714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75171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75171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D2235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2235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666827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631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256,981,017</w:t>
            </w:r>
          </w:p>
        </w:tc>
      </w:tr>
      <w:tr w:rsidR="00AD2235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D2235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2903">
              <w:rPr>
                <w:rFonts w:asciiTheme="majorBidi" w:eastAsia="Cordia New" w:hAnsiTheme="majorBidi" w:cstheme="majorBidi"/>
                <w:sz w:val="26"/>
                <w:szCs w:val="26"/>
              </w:rPr>
              <w:t>110,409,124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146,392,465</w:t>
            </w:r>
          </w:p>
        </w:tc>
      </w:tr>
      <w:tr w:rsidR="00406646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6646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06646" w:rsidRPr="00666827" w:rsidRDefault="00406646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040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eastAsia="Cordia New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06646" w:rsidRPr="00751714" w:rsidRDefault="00406646" w:rsidP="00406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403,373,482</w:t>
            </w:r>
          </w:p>
        </w:tc>
      </w:tr>
    </w:tbl>
    <w:p w:rsidR="008877F8" w:rsidRPr="000D79C6" w:rsidRDefault="00CD7E5C" w:rsidP="000D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751714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751714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751714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82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2903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52903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AD2235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307,452,882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  <w:tr w:rsidR="00752903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52903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752903" w:rsidRPr="003D08F9" w:rsidRDefault="00AD2235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307,452,882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752903" w:rsidRPr="003D08F9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8877F8" w:rsidRPr="003D08F9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3D08F9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3D08F9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D42CD" w:rsidRPr="003D08F9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3D08F9">
        <w:rPr>
          <w:rFonts w:asciiTheme="majorBidi" w:hAnsiTheme="majorBidi" w:cstheme="majorBidi"/>
          <w:sz w:val="26"/>
          <w:szCs w:val="26"/>
        </w:rPr>
        <w:t xml:space="preserve">30 </w:t>
      </w:r>
      <w:r w:rsidR="0076609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3D08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3D08F9">
        <w:rPr>
          <w:rFonts w:asciiTheme="majorBidi" w:hAnsiTheme="majorBidi" w:cstheme="majorBidi"/>
          <w:sz w:val="26"/>
          <w:szCs w:val="26"/>
        </w:rPr>
        <w:t>2561</w:t>
      </w:r>
      <w:r w:rsidR="0055171F" w:rsidRPr="003D08F9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3D08F9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111A3" w:rsidRPr="003D08F9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5171F" w:rsidRPr="003D08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08F9">
        <w:rPr>
          <w:rFonts w:asciiTheme="majorBidi" w:hAnsiTheme="majorBidi" w:cstheme="majorBidi"/>
          <w:sz w:val="26"/>
          <w:szCs w:val="26"/>
        </w:rPr>
        <w:t xml:space="preserve">31 </w:t>
      </w:r>
      <w:r w:rsidRPr="003D08F9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3D08F9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3D08F9">
        <w:rPr>
          <w:rFonts w:asciiTheme="majorBidi" w:hAnsiTheme="majorBidi" w:cstheme="majorBidi"/>
          <w:sz w:val="26"/>
          <w:szCs w:val="26"/>
        </w:rPr>
        <w:t>2560</w:t>
      </w:r>
      <w:r w:rsidR="00C7625A" w:rsidRPr="003D08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08F9">
        <w:rPr>
          <w:rFonts w:asciiTheme="majorBidi" w:hAnsiTheme="majorBidi" w:cstheme="majorBidi"/>
          <w:sz w:val="26"/>
          <w:szCs w:val="26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3D08F9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717871" w:rsidRPr="003D08F9" w:rsidTr="00AF4DF0">
        <w:tc>
          <w:tcPr>
            <w:tcW w:w="6390" w:type="dxa"/>
          </w:tcPr>
          <w:p w:rsidR="008877F8" w:rsidRPr="003D08F9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3D08F9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3D08F9" w:rsidTr="00AF4DF0">
        <w:tc>
          <w:tcPr>
            <w:tcW w:w="6390" w:type="dxa"/>
          </w:tcPr>
          <w:p w:rsidR="005D252E" w:rsidRPr="003D08F9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D252E" w:rsidRPr="003D08F9" w:rsidRDefault="00BB094C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609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D08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08F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08F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D08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3D08F9" w:rsidTr="00AF4DF0">
        <w:tc>
          <w:tcPr>
            <w:tcW w:w="6390" w:type="dxa"/>
          </w:tcPr>
          <w:p w:rsidR="005D252E" w:rsidRPr="003D08F9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2235" w:rsidRPr="003D08F9" w:rsidTr="00AF4DF0">
        <w:tc>
          <w:tcPr>
            <w:tcW w:w="6390" w:type="dxa"/>
            <w:vAlign w:val="bottom"/>
          </w:tcPr>
          <w:p w:rsidR="00AD2235" w:rsidRPr="003D08F9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 46,525,606 </w:t>
            </w:r>
          </w:p>
        </w:tc>
        <w:tc>
          <w:tcPr>
            <w:tcW w:w="284" w:type="dxa"/>
          </w:tcPr>
          <w:p w:rsidR="00AD2235" w:rsidRPr="003D08F9" w:rsidRDefault="00AD2235" w:rsidP="00AD223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D2235" w:rsidRPr="003D08F9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46,567,472 </w:t>
            </w:r>
          </w:p>
        </w:tc>
      </w:tr>
      <w:tr w:rsidR="00AD2235" w:rsidRPr="003D08F9" w:rsidTr="00AF4DF0">
        <w:tc>
          <w:tcPr>
            <w:tcW w:w="6390" w:type="dxa"/>
            <w:vAlign w:val="bottom"/>
          </w:tcPr>
          <w:p w:rsidR="00AD2235" w:rsidRPr="003D08F9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 136,163,210 </w:t>
            </w:r>
          </w:p>
        </w:tc>
        <w:tc>
          <w:tcPr>
            <w:tcW w:w="284" w:type="dxa"/>
          </w:tcPr>
          <w:p w:rsidR="00AD2235" w:rsidRPr="003D08F9" w:rsidRDefault="00AD2235" w:rsidP="00AD223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D2235" w:rsidRPr="003D08F9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174,070,499 </w:t>
            </w:r>
          </w:p>
        </w:tc>
      </w:tr>
      <w:tr w:rsidR="00AD2235" w:rsidRPr="003D08F9" w:rsidTr="00AF4DF0">
        <w:tc>
          <w:tcPr>
            <w:tcW w:w="6390" w:type="dxa"/>
            <w:vAlign w:val="bottom"/>
          </w:tcPr>
          <w:p w:rsidR="00AD2235" w:rsidRPr="003D08F9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 85,554,330 </w:t>
            </w:r>
          </w:p>
        </w:tc>
        <w:tc>
          <w:tcPr>
            <w:tcW w:w="284" w:type="dxa"/>
          </w:tcPr>
          <w:p w:rsidR="00AD2235" w:rsidRPr="003D08F9" w:rsidRDefault="00AD2235" w:rsidP="00AD223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D2235" w:rsidRPr="003D08F9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45,275,729 </w:t>
            </w:r>
          </w:p>
        </w:tc>
      </w:tr>
      <w:tr w:rsidR="00AD2235" w:rsidRPr="003D08F9" w:rsidTr="00AF4DF0">
        <w:tc>
          <w:tcPr>
            <w:tcW w:w="6390" w:type="dxa"/>
            <w:vAlign w:val="bottom"/>
          </w:tcPr>
          <w:p w:rsidR="00AD2235" w:rsidRPr="003D08F9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 39,209,736 </w:t>
            </w:r>
          </w:p>
        </w:tc>
        <w:tc>
          <w:tcPr>
            <w:tcW w:w="284" w:type="dxa"/>
          </w:tcPr>
          <w:p w:rsidR="00AD2235" w:rsidRPr="003D08F9" w:rsidRDefault="00AD2235" w:rsidP="00AD223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AD2235" w:rsidRPr="003D08F9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13,586,579 </w:t>
            </w:r>
          </w:p>
        </w:tc>
      </w:tr>
      <w:tr w:rsidR="000D72DB" w:rsidRPr="00751714" w:rsidTr="00AF4DF0">
        <w:tc>
          <w:tcPr>
            <w:tcW w:w="6390" w:type="dxa"/>
            <w:vAlign w:val="bottom"/>
          </w:tcPr>
          <w:p w:rsidR="000D72DB" w:rsidRPr="003D08F9" w:rsidRDefault="000D72DB" w:rsidP="000D72D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D72DB" w:rsidRPr="003D08F9" w:rsidRDefault="00AD2235" w:rsidP="000D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307,452,882</w:t>
            </w:r>
          </w:p>
        </w:tc>
        <w:tc>
          <w:tcPr>
            <w:tcW w:w="284" w:type="dxa"/>
          </w:tcPr>
          <w:p w:rsidR="000D72DB" w:rsidRPr="003D08F9" w:rsidRDefault="000D72DB" w:rsidP="000D72D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0D72DB" w:rsidRPr="00751714" w:rsidRDefault="000D72DB" w:rsidP="000D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966180" w:rsidRPr="00751714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56"/>
        <w:gridCol w:w="135"/>
        <w:gridCol w:w="1458"/>
        <w:gridCol w:w="117"/>
        <w:gridCol w:w="1413"/>
        <w:gridCol w:w="144"/>
        <w:gridCol w:w="1422"/>
        <w:gridCol w:w="153"/>
        <w:gridCol w:w="1422"/>
      </w:tblGrid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609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17" w:type="dxa"/>
            <w:tcBorders>
              <w:top w:val="single" w:sz="4" w:space="0" w:color="auto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CA7B5C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trHeight w:val="279"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9C349F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C349F">
              <w:rPr>
                <w:rFonts w:asciiTheme="majorBidi" w:hAnsiTheme="majorBidi"/>
                <w:sz w:val="26"/>
                <w:szCs w:val="26"/>
              </w:rPr>
              <w:t>31,613,51</w:t>
            </w:r>
            <w:r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9C349F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32,084,333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77,827,347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84,818,403</w:t>
            </w: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9C349F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95,785,985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9C349F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96,506,775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49,649,009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CC252D" w:rsidRPr="00751714" w:rsidDel="00753ADD" w:rsidTr="00CC252D">
        <w:tc>
          <w:tcPr>
            <w:tcW w:w="3456" w:type="dxa"/>
          </w:tcPr>
          <w:p w:rsidR="00CC252D" w:rsidRPr="00751714" w:rsidRDefault="00CC252D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="009C34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Del="00753ADD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Del="00753ADD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9C349F" w:rsidRPr="009C349F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C349F">
              <w:rPr>
                <w:rFonts w:asciiTheme="majorBidi" w:hAnsiTheme="majorBidi"/>
                <w:sz w:val="26"/>
                <w:szCs w:val="26"/>
              </w:rPr>
              <w:t>1,191,610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7,537,883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128,591,108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128,591,108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CA7B5C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117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44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15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117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51,671,60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153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Del="00753ADD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Del="00753ADD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Del="00753ADD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Del="00753ADD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Del="00753ADD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25,612,58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23,720,955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51,672,0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7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51,672,0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4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15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top w:val="nil"/>
            </w:tcBorders>
          </w:tcPr>
          <w:p w:rsidR="009C349F" w:rsidRPr="00CA7B5C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20,025,418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139,264,54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138,451,234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DF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159,289,96</w:t>
            </w:r>
            <w:r w:rsidR="00DF7D7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top w:val="nil"/>
              <w:bottom w:val="nil"/>
            </w:tcBorders>
          </w:tcPr>
          <w:p w:rsidR="009C349F" w:rsidRPr="00CA7B5C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49F" w:rsidRPr="00751714" w:rsidTr="00CC252D">
        <w:tc>
          <w:tcPr>
            <w:tcW w:w="3456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35" w:type="dxa"/>
            <w:tcBorders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341,103,399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344,848,915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9C349F" w:rsidRPr="00751714" w:rsidRDefault="009C349F" w:rsidP="009C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281184" w:rsidRPr="00751714" w:rsidRDefault="00957DDA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</w:rPr>
        <w:br w:type="page"/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เงินลงทุนที่จะถือจนครบกำหนด ณ วันที่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609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252E" w:rsidRPr="00751714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51714">
        <w:rPr>
          <w:rFonts w:asciiTheme="majorBidi" w:hAnsiTheme="majorBidi" w:cstheme="majorBidi"/>
          <w:sz w:val="26"/>
          <w:szCs w:val="26"/>
        </w:rPr>
        <w:t>2560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:rsidR="0008718C" w:rsidRPr="00751714" w:rsidRDefault="0008718C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609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2212" w:rsidRPr="00751714" w:rsidTr="002D5BE1">
        <w:trPr>
          <w:cantSplit/>
        </w:trPr>
        <w:tc>
          <w:tcPr>
            <w:tcW w:w="3456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342212" w:rsidRPr="00342212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2212">
              <w:rPr>
                <w:rFonts w:asciiTheme="majorBidi" w:hAnsiTheme="majorBidi" w:cstheme="majorBidi"/>
                <w:sz w:val="26"/>
                <w:szCs w:val="26"/>
              </w:rPr>
              <w:t>20,025,418</w:t>
            </w:r>
          </w:p>
        </w:tc>
        <w:tc>
          <w:tcPr>
            <w:tcW w:w="144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20"/>
                <w:tab w:val="center" w:pos="670"/>
              </w:tabs>
              <w:ind w:left="-43"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342212" w:rsidRPr="00342212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2212">
              <w:rPr>
                <w:rFonts w:asciiTheme="majorBidi" w:hAnsiTheme="majorBidi" w:cstheme="majorBidi"/>
                <w:sz w:val="26"/>
                <w:szCs w:val="26"/>
              </w:rPr>
              <w:t>20,025,418</w:t>
            </w:r>
          </w:p>
        </w:tc>
      </w:tr>
      <w:tr w:rsidR="00342212" w:rsidRPr="00751714" w:rsidTr="002D5BE1">
        <w:trPr>
          <w:cantSplit/>
        </w:trPr>
        <w:tc>
          <w:tcPr>
            <w:tcW w:w="3456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342212" w:rsidRPr="00342212" w:rsidRDefault="00342212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2212">
              <w:rPr>
                <w:rFonts w:asciiTheme="majorBidi" w:hAnsiTheme="majorBidi" w:cstheme="majorBidi"/>
                <w:sz w:val="26"/>
                <w:szCs w:val="26"/>
              </w:rPr>
              <w:t>139,264,54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342212" w:rsidRPr="00342212" w:rsidRDefault="00342212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2212">
              <w:rPr>
                <w:rFonts w:asciiTheme="majorBidi" w:hAnsiTheme="majorBidi" w:cstheme="majorBidi"/>
                <w:sz w:val="26"/>
                <w:szCs w:val="26"/>
              </w:rPr>
              <w:t>139,264,54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42212" w:rsidRPr="00751714" w:rsidTr="002D5BE1">
        <w:trPr>
          <w:cantSplit/>
        </w:trPr>
        <w:tc>
          <w:tcPr>
            <w:tcW w:w="3456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342212" w:rsidRPr="00342212" w:rsidRDefault="00342212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2212">
              <w:rPr>
                <w:rFonts w:asciiTheme="majorBidi" w:hAnsiTheme="majorBidi" w:cstheme="majorBidi"/>
                <w:sz w:val="26"/>
                <w:szCs w:val="26"/>
              </w:rPr>
              <w:t>159,289,96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342212" w:rsidRPr="00751714" w:rsidRDefault="00342212" w:rsidP="0034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342212" w:rsidRPr="00751714" w:rsidRDefault="00342212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159,289,96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:rsidR="00957DDA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252D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CC252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158,503,972</w:t>
            </w:r>
          </w:p>
        </w:tc>
      </w:tr>
    </w:tbl>
    <w:p w:rsidR="00957DDA" w:rsidRPr="00751714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751714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609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252E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51714">
        <w:rPr>
          <w:rFonts w:asciiTheme="majorBidi" w:hAnsiTheme="majorBidi" w:cstheme="majorBidi"/>
          <w:sz w:val="26"/>
          <w:szCs w:val="26"/>
        </w:rPr>
        <w:t>2560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เงินฝากประจำ</w:t>
      </w:r>
      <w:r w:rsidRPr="0011311D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11311D">
        <w:rPr>
          <w:rFonts w:asciiTheme="majorBidi" w:hAnsiTheme="majorBidi" w:cstheme="majorBidi"/>
          <w:sz w:val="26"/>
          <w:szCs w:val="26"/>
        </w:rPr>
        <w:t xml:space="preserve">2.0 </w:t>
      </w:r>
      <w:r w:rsidRPr="0011311D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11311D">
        <w:rPr>
          <w:rFonts w:asciiTheme="majorBidi" w:hAnsiTheme="majorBidi" w:cstheme="majorBidi"/>
          <w:sz w:val="26"/>
          <w:szCs w:val="26"/>
        </w:rPr>
        <w:t>3</w:t>
      </w:r>
      <w:r w:rsidR="001A337E">
        <w:rPr>
          <w:rFonts w:asciiTheme="majorBidi" w:hAnsiTheme="majorBidi" w:cstheme="majorBidi"/>
          <w:sz w:val="26"/>
          <w:szCs w:val="26"/>
        </w:rPr>
        <w:t>3</w:t>
      </w:r>
    </w:p>
    <w:p w:rsidR="00BD4F58" w:rsidRPr="00751714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</w:rPr>
        <w:br w:type="page"/>
      </w:r>
      <w:r w:rsidR="0032212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13478B" w:rsidRPr="00751714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0218DE" w:rsidRPr="00751714" w:rsidRDefault="000218D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02" w:type="dxa"/>
        <w:tblInd w:w="-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78"/>
        <w:gridCol w:w="1082"/>
        <w:gridCol w:w="178"/>
        <w:gridCol w:w="1082"/>
        <w:gridCol w:w="178"/>
        <w:gridCol w:w="1073"/>
        <w:gridCol w:w="178"/>
        <w:gridCol w:w="1073"/>
        <w:gridCol w:w="178"/>
        <w:gridCol w:w="1082"/>
      </w:tblGrid>
      <w:tr w:rsidR="00EE4281" w:rsidRPr="00751714" w:rsidTr="00A36E09">
        <w:trPr>
          <w:cantSplit/>
          <w:tblHeader/>
        </w:trPr>
        <w:tc>
          <w:tcPr>
            <w:tcW w:w="2340" w:type="dxa"/>
          </w:tcPr>
          <w:p w:rsidR="00EE4281" w:rsidRPr="00751714" w:rsidRDefault="00EE4281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2" w:type="dxa"/>
            <w:gridSpan w:val="11"/>
          </w:tcPr>
          <w:p w:rsidR="00EE4281" w:rsidRPr="00751714" w:rsidRDefault="00EE4281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51714" w:rsidTr="00784613">
        <w:trPr>
          <w:cantSplit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</w:trPr>
        <w:tc>
          <w:tcPr>
            <w:tcW w:w="2340" w:type="dxa"/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</w:trPr>
        <w:tc>
          <w:tcPr>
            <w:tcW w:w="2340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94,708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800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35,612,135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77,179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135,733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145,451,175</w:t>
            </w:r>
          </w:p>
        </w:tc>
      </w:tr>
      <w:tr w:rsidR="00264167" w:rsidRPr="00751714" w:rsidTr="00784613">
        <w:trPr>
          <w:cantSplit/>
        </w:trPr>
        <w:tc>
          <w:tcPr>
            <w:tcW w:w="2340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264167" w:rsidRPr="00BD5B1A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 xml:space="preserve">147,900 </w:t>
            </w:r>
          </w:p>
        </w:tc>
        <w:tc>
          <w:tcPr>
            <w:tcW w:w="178" w:type="dxa"/>
          </w:tcPr>
          <w:p w:rsidR="00264167" w:rsidRPr="00BD5B1A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264167" w:rsidRPr="00BD5B1A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 xml:space="preserve"> 43,000 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172,500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363,400</w:t>
            </w:r>
          </w:p>
        </w:tc>
      </w:tr>
      <w:tr w:rsidR="00264167" w:rsidRPr="00751714" w:rsidTr="00784613">
        <w:trPr>
          <w:cantSplit/>
        </w:trPr>
        <w:tc>
          <w:tcPr>
            <w:tcW w:w="2340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264167" w:rsidRPr="00751714" w:rsidRDefault="00264167" w:rsidP="0026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264167" w:rsidRPr="00751714" w:rsidRDefault="00264167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D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264167" w:rsidRPr="00751714" w:rsidRDefault="00264167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1,725</w:t>
            </w:r>
            <w:r w:rsidRPr="00BD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264167" w:rsidRPr="00751714" w:rsidRDefault="00264167" w:rsidP="0026416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264167" w:rsidRPr="00751714" w:rsidRDefault="00264167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1,727</w:t>
            </w:r>
            <w:r w:rsidRPr="00BD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46323" w:rsidRPr="00751714" w:rsidTr="00784613">
        <w:trPr>
          <w:cantSplit/>
        </w:trPr>
        <w:tc>
          <w:tcPr>
            <w:tcW w:w="2340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A46323" w:rsidRPr="00BD5B1A" w:rsidRDefault="00A10D44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290,330</w:t>
            </w:r>
          </w:p>
        </w:tc>
        <w:tc>
          <w:tcPr>
            <w:tcW w:w="178" w:type="dxa"/>
          </w:tcPr>
          <w:p w:rsidR="00A46323" w:rsidRPr="00A46323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1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3" w:type="dxa"/>
          </w:tcPr>
          <w:p w:rsidR="00A46323" w:rsidRPr="00BD5B1A" w:rsidRDefault="00A10D44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209,138</w:t>
            </w:r>
          </w:p>
        </w:tc>
        <w:tc>
          <w:tcPr>
            <w:tcW w:w="178" w:type="dxa"/>
          </w:tcPr>
          <w:p w:rsidR="00A46323" w:rsidRPr="00A46323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1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A46323" w:rsidRPr="00BD5B1A" w:rsidRDefault="00A10D44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499,468</w:t>
            </w:r>
          </w:p>
        </w:tc>
      </w:tr>
      <w:tr w:rsidR="00A46323" w:rsidRPr="00751714" w:rsidTr="00784613">
        <w:trPr>
          <w:cantSplit/>
          <w:trHeight w:val="351"/>
        </w:trPr>
        <w:tc>
          <w:tcPr>
            <w:tcW w:w="2340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B1A">
              <w:rPr>
                <w:rFonts w:asciiTheme="majorBidi" w:hAnsiTheme="majorBidi" w:cstheme="majorBidi"/>
                <w:sz w:val="26"/>
                <w:szCs w:val="26"/>
              </w:rPr>
              <w:t>(21,847)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(1,061,342</w:t>
            </w:r>
            <w:r w:rsidRPr="00BD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323">
              <w:rPr>
                <w:rFonts w:asciiTheme="majorBidi" w:hAnsiTheme="majorBidi" w:cstheme="majorBidi"/>
                <w:sz w:val="26"/>
                <w:szCs w:val="26"/>
              </w:rPr>
              <w:t>(127,042)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323">
              <w:rPr>
                <w:rFonts w:asciiTheme="majorBidi" w:hAnsiTheme="majorBidi" w:cstheme="majorBidi"/>
                <w:sz w:val="26"/>
                <w:szCs w:val="26"/>
              </w:rPr>
              <w:t>(171,487)</w:t>
            </w:r>
          </w:p>
        </w:tc>
        <w:tc>
          <w:tcPr>
            <w:tcW w:w="178" w:type="dxa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6323">
              <w:rPr>
                <w:rFonts w:asciiTheme="majorBidi" w:hAnsiTheme="majorBidi" w:cstheme="majorBidi"/>
                <w:sz w:val="26"/>
                <w:szCs w:val="26"/>
              </w:rPr>
              <w:t>(1,381,718)</w:t>
            </w:r>
          </w:p>
        </w:tc>
      </w:tr>
      <w:tr w:rsidR="00A46323" w:rsidRPr="00751714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6323" w:rsidRPr="00751714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A46323" w:rsidRPr="009500C0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00C0">
              <w:rPr>
                <w:rFonts w:asciiTheme="majorBidi" w:hAnsiTheme="majorBidi" w:cstheme="majorBidi"/>
                <w:sz w:val="26"/>
                <w:szCs w:val="26"/>
              </w:rPr>
              <w:t>72,861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9500C0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A46323" w:rsidRPr="009500C0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34,698,693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283,465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751714" w:rsidRDefault="00A46323" w:rsidP="00A46323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344,159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A46323" w:rsidRPr="000D79C6" w:rsidRDefault="00A46323" w:rsidP="00A4632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A46323" w:rsidRPr="00751714" w:rsidRDefault="00A46323" w:rsidP="00A4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27A1">
              <w:rPr>
                <w:rFonts w:asciiTheme="majorBidi" w:hAnsiTheme="majorBidi" w:cstheme="majorBidi"/>
                <w:sz w:val="26"/>
                <w:szCs w:val="26"/>
              </w:rPr>
              <w:t>144,930,598</w:t>
            </w:r>
          </w:p>
        </w:tc>
      </w:tr>
    </w:tbl>
    <w:p w:rsidR="00D111A3" w:rsidRPr="00751714" w:rsidRDefault="00D111A3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B35CC" w:rsidRPr="00751714" w:rsidRDefault="009B35CC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66092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751714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E73D2">
        <w:rPr>
          <w:rFonts w:asciiTheme="majorBidi" w:hAnsiTheme="majorBidi" w:cstheme="majorBidi"/>
          <w:sz w:val="26"/>
          <w:szCs w:val="26"/>
        </w:rPr>
        <w:t>91</w:t>
      </w:r>
      <w:r w:rsidR="00EA27AF" w:rsidRPr="00751714">
        <w:rPr>
          <w:rFonts w:asciiTheme="majorBidi" w:hAnsiTheme="majorBidi" w:cstheme="majorBidi"/>
          <w:sz w:val="26"/>
          <w:szCs w:val="26"/>
        </w:rPr>
        <w:t>.</w:t>
      </w:r>
      <w:r w:rsidR="00DE73D2">
        <w:rPr>
          <w:rFonts w:asciiTheme="majorBidi" w:hAnsiTheme="majorBidi" w:cstheme="majorBidi"/>
          <w:sz w:val="26"/>
          <w:szCs w:val="26"/>
        </w:rPr>
        <w:t>9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92.1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751714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มูลค่าสุทธิตามบัญชีจำนวนเงินรวม</w:t>
      </w:r>
      <w:r w:rsidR="00FC7B0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0006C1">
        <w:rPr>
          <w:rFonts w:asciiTheme="majorBidi" w:hAnsiTheme="majorBidi" w:cstheme="majorBidi"/>
          <w:sz w:val="26"/>
          <w:szCs w:val="26"/>
        </w:rPr>
        <w:t>33</w:t>
      </w:r>
      <w:r w:rsidR="00EA27AF" w:rsidRPr="00751714">
        <w:rPr>
          <w:rFonts w:asciiTheme="majorBidi" w:hAnsiTheme="majorBidi" w:cstheme="majorBidi"/>
          <w:sz w:val="26"/>
          <w:szCs w:val="26"/>
        </w:rPr>
        <w:t>.</w:t>
      </w:r>
      <w:r w:rsidR="000006C1">
        <w:rPr>
          <w:rFonts w:asciiTheme="majorBidi" w:hAnsiTheme="majorBidi" w:cstheme="majorBidi"/>
          <w:sz w:val="26"/>
          <w:szCs w:val="26"/>
        </w:rPr>
        <w:t>8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33.9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A41D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751714">
        <w:rPr>
          <w:rFonts w:asciiTheme="majorBidi" w:hAnsiTheme="majorBidi" w:cstheme="majorBidi"/>
          <w:sz w:val="26"/>
          <w:szCs w:val="26"/>
        </w:rPr>
        <w:t>3</w:t>
      </w:r>
      <w:r w:rsidR="001A337E">
        <w:rPr>
          <w:rFonts w:asciiTheme="majorBidi" w:hAnsiTheme="majorBidi" w:cstheme="majorBidi"/>
          <w:sz w:val="26"/>
          <w:szCs w:val="26"/>
        </w:rPr>
        <w:t>3</w:t>
      </w:r>
    </w:p>
    <w:p w:rsidR="00A56620" w:rsidRPr="00751714" w:rsidRDefault="00A56620" w:rsidP="00D50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57DDA" w:rsidRPr="00751714" w:rsidRDefault="00957DDA" w:rsidP="0005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</w:t>
      </w:r>
      <w:r w:rsidR="00A6100B" w:rsidRPr="00751714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A6100B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="00A6100B">
        <w:rPr>
          <w:rFonts w:asciiTheme="majorBidi" w:hAnsiTheme="majorBidi" w:cstheme="majorBidi"/>
          <w:sz w:val="26"/>
          <w:szCs w:val="26"/>
        </w:rPr>
        <w:t xml:space="preserve">2559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A6100B" w:rsidRPr="00A6100B">
        <w:rPr>
          <w:rFonts w:asciiTheme="majorBidi" w:hAnsiTheme="majorBidi" w:cstheme="majorBidi"/>
          <w:sz w:val="26"/>
          <w:szCs w:val="26"/>
        </w:rPr>
        <w:t xml:space="preserve">1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A6100B" w:rsidRPr="00A6100B">
        <w:rPr>
          <w:rFonts w:asciiTheme="majorBidi" w:hAnsiTheme="majorBidi" w:cstheme="majorBidi"/>
          <w:sz w:val="26"/>
          <w:szCs w:val="26"/>
        </w:rPr>
        <w:t>2559</w:t>
      </w:r>
      <w:r w:rsidR="00A6100B">
        <w:rPr>
          <w:rFonts w:asciiTheme="majorBidi" w:hAnsiTheme="majorBidi" w:cstheme="majorBidi"/>
          <w:sz w:val="26"/>
          <w:szCs w:val="26"/>
        </w:rPr>
        <w:t xml:space="preserve"> </w:t>
      </w:r>
      <w:r w:rsidR="00A6100B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6100B" w:rsidRPr="00A6100B">
        <w:rPr>
          <w:rFonts w:asciiTheme="majorBidi" w:hAnsiTheme="majorBidi" w:cstheme="majorBidi"/>
          <w:sz w:val="26"/>
          <w:szCs w:val="26"/>
        </w:rPr>
        <w:t xml:space="preserve">31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="00A6100B" w:rsidRPr="00A6100B">
        <w:rPr>
          <w:rFonts w:asciiTheme="majorBidi" w:hAnsiTheme="majorBidi" w:cstheme="majorBidi"/>
          <w:sz w:val="26"/>
          <w:szCs w:val="26"/>
        </w:rPr>
        <w:t>2559</w:t>
      </w:r>
    </w:p>
    <w:p w:rsidR="00957DDA" w:rsidRPr="00751714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E04485" w:rsidRPr="00751714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งวดเ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7F20B8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F20B8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2B53D7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F20B8" w:rsidRPr="00751714">
        <w:rPr>
          <w:rFonts w:asciiTheme="majorBidi" w:hAnsiTheme="majorBidi" w:cstheme="majorBidi"/>
          <w:sz w:val="26"/>
          <w:szCs w:val="26"/>
        </w:rPr>
        <w:t>256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="00A56620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56620" w:rsidRPr="00751714">
        <w:rPr>
          <w:rFonts w:asciiTheme="majorBidi" w:hAnsiTheme="majorBidi" w:cstheme="majorBidi"/>
          <w:sz w:val="26"/>
          <w:szCs w:val="26"/>
        </w:rPr>
        <w:t>2560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751714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751714">
        <w:rPr>
          <w:rFonts w:asciiTheme="majorBidi" w:hAnsiTheme="majorBidi" w:cstheme="majorBidi"/>
          <w:sz w:val="26"/>
          <w:szCs w:val="26"/>
          <w:cs/>
        </w:rPr>
        <w:t>เงิน</w:t>
      </w:r>
      <w:r w:rsidR="00D34C37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52921">
        <w:rPr>
          <w:rFonts w:asciiTheme="majorBidi" w:hAnsiTheme="majorBidi" w:cstheme="majorBidi"/>
          <w:sz w:val="26"/>
          <w:szCs w:val="26"/>
        </w:rPr>
        <w:t>0</w:t>
      </w:r>
      <w:r w:rsidR="00A52921" w:rsidRPr="00A52921">
        <w:rPr>
          <w:rFonts w:asciiTheme="majorBidi" w:hAnsiTheme="majorBidi" w:cstheme="majorBidi"/>
          <w:sz w:val="26"/>
          <w:szCs w:val="26"/>
        </w:rPr>
        <w:t>.</w:t>
      </w:r>
      <w:r w:rsidR="00A52921">
        <w:rPr>
          <w:rFonts w:asciiTheme="majorBidi" w:hAnsiTheme="majorBidi" w:cstheme="majorBidi"/>
          <w:sz w:val="26"/>
          <w:szCs w:val="26"/>
        </w:rPr>
        <w:t>9</w:t>
      </w:r>
      <w:r w:rsidR="00A52921" w:rsidRPr="00A52921">
        <w:rPr>
          <w:rFonts w:asciiTheme="majorBidi" w:hAnsiTheme="majorBidi" w:cstheme="majorBidi"/>
          <w:sz w:val="26"/>
          <w:szCs w:val="26"/>
        </w:rPr>
        <w:t xml:space="preserve"> </w:t>
      </w:r>
      <w:r w:rsidR="00A52921" w:rsidRPr="00A52921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296AC8" w:rsidRDefault="00FF757F" w:rsidP="00A5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296AC8">
        <w:rPr>
          <w:rFonts w:asciiTheme="majorBidi" w:hAnsiTheme="majorBidi" w:cstheme="majorBidi"/>
          <w:b/>
          <w:bCs/>
          <w:sz w:val="26"/>
          <w:szCs w:val="26"/>
        </w:rPr>
        <w:lastRenderedPageBreak/>
        <w:t>11</w:t>
      </w:r>
      <w:r w:rsidR="00296AC8" w:rsidRPr="00150B2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96AC8" w:rsidRPr="00150B2B">
        <w:rPr>
          <w:rFonts w:asciiTheme="majorBidi" w:hAnsiTheme="majorBidi" w:cstheme="majorBidi"/>
          <w:b/>
          <w:bCs/>
          <w:sz w:val="26"/>
          <w:szCs w:val="26"/>
        </w:rPr>
        <w:tab/>
      </w:r>
      <w:r w:rsidR="00296AC8">
        <w:rPr>
          <w:rFonts w:asciiTheme="majorBidi" w:hAnsiTheme="majorBidi" w:cstheme="majorBidi" w:hint="cs"/>
          <w:b/>
          <w:bCs/>
          <w:sz w:val="26"/>
          <w:szCs w:val="26"/>
          <w:cs/>
        </w:rPr>
        <w:t>ที่ดิน</w:t>
      </w:r>
      <w:r w:rsidR="00296AC8" w:rsidRPr="00150B2B">
        <w:rPr>
          <w:rFonts w:asciiTheme="majorBidi" w:hAnsiTheme="majorBidi" w:cstheme="majorBidi"/>
          <w:b/>
          <w:bCs/>
          <w:sz w:val="26"/>
          <w:szCs w:val="26"/>
          <w:cs/>
        </w:rPr>
        <w:t>ที่ไม่ได้ใช้ในการดำเนินงาน</w:t>
      </w:r>
      <w:r w:rsidR="00296AC8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:rsidR="00296AC8" w:rsidRPr="001F1687" w:rsidRDefault="00296AC8" w:rsidP="0029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Look w:val="00A0" w:firstRow="1" w:lastRow="0" w:firstColumn="1" w:lastColumn="0" w:noHBand="0" w:noVBand="0"/>
      </w:tblPr>
      <w:tblGrid>
        <w:gridCol w:w="5240"/>
        <w:gridCol w:w="1060"/>
        <w:gridCol w:w="241"/>
        <w:gridCol w:w="1268"/>
        <w:gridCol w:w="266"/>
        <w:gridCol w:w="1555"/>
      </w:tblGrid>
      <w:tr w:rsidR="00296AC8" w:rsidRPr="001F1687" w:rsidTr="003E4180">
        <w:tc>
          <w:tcPr>
            <w:tcW w:w="5240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6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6AC8" w:rsidRPr="001F1687" w:rsidTr="003E4180">
        <w:tc>
          <w:tcPr>
            <w:tcW w:w="5240" w:type="dxa"/>
            <w:vAlign w:val="bottom"/>
          </w:tcPr>
          <w:p w:rsidR="00296AC8" w:rsidRPr="00751714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451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451"/>
              </w:tabs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6AC8" w:rsidRPr="001F1687" w:rsidTr="003E4180">
        <w:tc>
          <w:tcPr>
            <w:tcW w:w="5240" w:type="dxa"/>
          </w:tcPr>
          <w:p w:rsidR="00296AC8" w:rsidRPr="00751714" w:rsidRDefault="00DF7D77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60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296AC8" w:rsidRPr="001F1687" w:rsidRDefault="00296AC8" w:rsidP="003E4180">
            <w:pPr>
              <w:pStyle w:val="acctfourfigures"/>
              <w:tabs>
                <w:tab w:val="clear" w:pos="765"/>
              </w:tabs>
              <w:spacing w:line="240" w:lineRule="atLeast"/>
              <w:ind w:right="2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</w:tcPr>
          <w:p w:rsidR="00296AC8" w:rsidRPr="00751714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6AC8" w:rsidRPr="001F1687" w:rsidTr="003E4180">
        <w:tc>
          <w:tcPr>
            <w:tcW w:w="5240" w:type="dxa"/>
          </w:tcPr>
          <w:p w:rsidR="00296AC8" w:rsidRPr="00751714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0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96AC8" w:rsidRPr="00751714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</w:tr>
      <w:tr w:rsidR="00296AC8" w:rsidRPr="001F1687" w:rsidTr="003E4180">
        <w:tc>
          <w:tcPr>
            <w:tcW w:w="5240" w:type="dxa"/>
          </w:tcPr>
          <w:p w:rsidR="00296AC8" w:rsidRPr="00751714" w:rsidRDefault="00DF7D77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296AC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296AC8" w:rsidRPr="007517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96AC8"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60" w:type="dxa"/>
          </w:tcPr>
          <w:p w:rsidR="00296AC8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296AC8" w:rsidRPr="001F1687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:rsidR="00296AC8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:rsidR="00296AC8" w:rsidRPr="001F1687" w:rsidRDefault="00296AC8" w:rsidP="003E4180">
            <w:pPr>
              <w:pStyle w:val="acctfourfigures"/>
              <w:tabs>
                <w:tab w:val="clear" w:pos="765"/>
              </w:tabs>
              <w:spacing w:line="240" w:lineRule="atLeast"/>
              <w:ind w:right="27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bottom w:val="double" w:sz="4" w:space="0" w:color="auto"/>
            </w:tcBorders>
          </w:tcPr>
          <w:p w:rsidR="00296AC8" w:rsidRPr="00751714" w:rsidRDefault="00296AC8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2,252,000</w:t>
            </w:r>
          </w:p>
        </w:tc>
      </w:tr>
    </w:tbl>
    <w:p w:rsidR="00296AC8" w:rsidRPr="00C9478C" w:rsidRDefault="00296AC8" w:rsidP="00C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96AC8" w:rsidRDefault="00C9478C" w:rsidP="0029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9478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DF7D77">
        <w:rPr>
          <w:rFonts w:asciiTheme="majorBidi" w:hAnsiTheme="majorBidi" w:cstheme="majorBidi"/>
          <w:sz w:val="26"/>
          <w:szCs w:val="26"/>
        </w:rPr>
        <w:t>2561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 บริษัทได้บันทึกที่ดินหลายแปลงที่บริษัทยึดมาจากการบังคับคดีจากตัวแทนรายหนึ่งสำหรับเบี้ยประกันภัยค้างรับซึ่งบริษัทได้ตัดบัญชีเป็นหนี้สูญแล้วทั้งจำนวนในปีก่อน ๆ โดยบันทึกไว้ในบัญชี “ที่ดินที่ไม่ได้ใช้ในการดำเนินงาน” ในราคาตลาดจำนวนเงินรวม </w:t>
      </w:r>
      <w:r w:rsidR="00DF7D77">
        <w:rPr>
          <w:rFonts w:asciiTheme="majorBidi" w:hAnsiTheme="majorBidi" w:cstheme="majorBidi"/>
          <w:sz w:val="26"/>
          <w:szCs w:val="26"/>
        </w:rPr>
        <w:t>2.2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 ล้านบาท (โดยถือตามรายงานการประเมินราคาโดยบริษัทประเมินราคาสินทรัพย์อิสระลงวันที่ในเด</w:t>
      </w:r>
      <w:r w:rsidR="00DF7D77">
        <w:rPr>
          <w:rFonts w:asciiTheme="majorBidi" w:hAnsiTheme="majorBidi" w:cstheme="majorBidi" w:hint="cs"/>
          <w:sz w:val="26"/>
          <w:szCs w:val="26"/>
          <w:cs/>
        </w:rPr>
        <w:t>ื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อนมิถุนายน </w:t>
      </w:r>
      <w:r w:rsidR="00DF7D77">
        <w:rPr>
          <w:rFonts w:asciiTheme="majorBidi" w:hAnsiTheme="majorBidi" w:cstheme="majorBidi"/>
          <w:sz w:val="26"/>
          <w:szCs w:val="26"/>
        </w:rPr>
        <w:t>2561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) ไว้ในงบแสดงฐานะการเงิน ณ วันที่ </w:t>
      </w:r>
      <w:r w:rsidR="00DF7D77">
        <w:rPr>
          <w:rFonts w:asciiTheme="majorBidi" w:hAnsiTheme="majorBidi" w:cstheme="majorBidi"/>
          <w:sz w:val="26"/>
          <w:szCs w:val="26"/>
        </w:rPr>
        <w:t>30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="00DF7D77">
        <w:rPr>
          <w:rFonts w:asciiTheme="majorBidi" w:hAnsiTheme="majorBidi" w:cstheme="majorBidi"/>
          <w:sz w:val="26"/>
          <w:szCs w:val="26"/>
        </w:rPr>
        <w:t>2561</w:t>
      </w:r>
      <w:r w:rsidRPr="00C9478C">
        <w:rPr>
          <w:rFonts w:asciiTheme="majorBidi" w:hAnsiTheme="majorBidi" w:cstheme="majorBidi"/>
          <w:sz w:val="26"/>
          <w:szCs w:val="26"/>
          <w:cs/>
        </w:rPr>
        <w:t xml:space="preserve"> และรายได้อื่นในงบกำไรขาดทุนเบ็ดเสร็จสำหรับงวดสามเดือนและเก้า</w:t>
      </w:r>
      <w:r w:rsidR="00C01413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C9478C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DF7D77">
        <w:rPr>
          <w:rFonts w:asciiTheme="majorBidi" w:hAnsiTheme="majorBidi" w:cstheme="majorBidi"/>
          <w:sz w:val="26"/>
          <w:szCs w:val="26"/>
        </w:rPr>
        <w:t xml:space="preserve"> 30 </w:t>
      </w:r>
      <w:r w:rsidR="00DF7D77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="00DF7D77">
        <w:rPr>
          <w:rFonts w:asciiTheme="majorBidi" w:hAnsiTheme="majorBidi" w:cstheme="majorBidi"/>
          <w:sz w:val="26"/>
          <w:szCs w:val="26"/>
        </w:rPr>
        <w:t>2561</w:t>
      </w:r>
    </w:p>
    <w:p w:rsidR="00296AC8" w:rsidRDefault="00296AC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940E7" w:rsidRPr="00751714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96AC8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751714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751714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751714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51714" w:rsidRDefault="007F20B8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26550"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52903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E31D1B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D1B">
              <w:rPr>
                <w:rFonts w:asciiTheme="majorBidi" w:hAnsiTheme="majorBidi" w:cstheme="majorBidi"/>
                <w:sz w:val="26"/>
                <w:szCs w:val="26"/>
              </w:rPr>
              <w:t>82,817,90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85,637,901</w:t>
            </w:r>
          </w:p>
        </w:tc>
      </w:tr>
      <w:tr w:rsidR="00752903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903" w:rsidRPr="00751714" w:rsidRDefault="00752903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31D1B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7,90</w:t>
            </w:r>
            <w:r w:rsidR="00E31D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(85,637,901)</w:t>
            </w:r>
          </w:p>
        </w:tc>
      </w:tr>
      <w:tr w:rsidR="00752903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52903" w:rsidRPr="00751714" w:rsidTr="007F20B8">
        <w:trPr>
          <w:trHeight w:val="4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2903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52903" w:rsidRPr="00751714" w:rsidRDefault="00C73818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4,316,948</w:t>
            </w:r>
          </w:p>
        </w:tc>
      </w:tr>
      <w:tr w:rsidR="00C73818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818" w:rsidRPr="00751714" w:rsidRDefault="00C73818" w:rsidP="00C7381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73818" w:rsidRPr="00751714" w:rsidRDefault="00C73818" w:rsidP="008B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B6C1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3818" w:rsidRPr="00751714" w:rsidRDefault="00C73818" w:rsidP="00C7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73818" w:rsidRPr="00751714" w:rsidRDefault="00C73818" w:rsidP="00C73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(3,401,489)</w:t>
            </w:r>
          </w:p>
        </w:tc>
      </w:tr>
    </w:tbl>
    <w:p w:rsidR="000940E7" w:rsidRPr="00751714" w:rsidRDefault="000940E7" w:rsidP="000D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8071A" w:rsidRPr="00751714" w:rsidRDefault="00A566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งวดเ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2D2482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="007F20B8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2B53D7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F20B8" w:rsidRPr="00751714">
        <w:rPr>
          <w:rFonts w:asciiTheme="majorBidi" w:hAnsiTheme="majorBidi" w:cstheme="majorBidi"/>
          <w:sz w:val="26"/>
          <w:szCs w:val="26"/>
        </w:rPr>
        <w:t>256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บริษัทได้รับชำระค่าสินไหมทดแทนจากคู่กรณีจำนวน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73818">
        <w:rPr>
          <w:rFonts w:asciiTheme="majorBidi" w:hAnsiTheme="majorBidi" w:cstheme="majorBidi"/>
          <w:sz w:val="26"/>
          <w:szCs w:val="26"/>
        </w:rPr>
        <w:t>2.8</w:t>
      </w:r>
      <w:r w:rsidR="0028071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51714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C73818">
        <w:rPr>
          <w:rFonts w:asciiTheme="majorBidi" w:hAnsiTheme="majorBidi" w:cstheme="majorBidi"/>
          <w:sz w:val="26"/>
          <w:szCs w:val="26"/>
        </w:rPr>
        <w:t>2</w:t>
      </w:r>
      <w:r w:rsidR="00614CEB" w:rsidRPr="00751714">
        <w:rPr>
          <w:rFonts w:asciiTheme="majorBidi" w:hAnsiTheme="majorBidi" w:cstheme="majorBidi"/>
          <w:sz w:val="26"/>
          <w:szCs w:val="26"/>
        </w:rPr>
        <w:t>.</w:t>
      </w:r>
      <w:r w:rsidR="00C73818">
        <w:rPr>
          <w:rFonts w:asciiTheme="majorBidi" w:hAnsiTheme="majorBidi" w:cstheme="majorBidi"/>
          <w:sz w:val="26"/>
          <w:szCs w:val="26"/>
        </w:rPr>
        <w:t>8</w:t>
      </w:r>
      <w:r w:rsidR="0028071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150B2B" w:rsidRPr="000D79C6" w:rsidRDefault="00150B2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964D9" w:rsidRPr="00751714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751714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751714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751714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7F20B8">
        <w:trPr>
          <w:trHeight w:val="6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51714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0143ED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30,264,452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35,655,699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51714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0143ED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16,748,071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29,866,696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51714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51714" w:rsidRDefault="000143ED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47,012,523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65,522,395</w:t>
            </w:r>
          </w:p>
        </w:tc>
      </w:tr>
    </w:tbl>
    <w:p w:rsidR="00271522" w:rsidRPr="00751714" w:rsidRDefault="00502057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A102D" w:rsidRPr="0075171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4071E">
        <w:rPr>
          <w:rFonts w:ascii="Angsana New" w:hAnsi="Angsana New"/>
          <w:b/>
          <w:bCs/>
          <w:sz w:val="26"/>
          <w:szCs w:val="26"/>
        </w:rPr>
        <w:t>4</w:t>
      </w:r>
      <w:r w:rsidR="00271522" w:rsidRPr="00751714">
        <w:rPr>
          <w:rFonts w:ascii="Angsana New" w:hAnsi="Angsana New"/>
          <w:b/>
          <w:bCs/>
          <w:sz w:val="26"/>
          <w:szCs w:val="26"/>
        </w:rPr>
        <w:t>.</w:t>
      </w:r>
      <w:r w:rsidR="00271522" w:rsidRPr="00751714">
        <w:rPr>
          <w:rFonts w:ascii="Angsana New" w:hAnsi="Angsana New"/>
          <w:b/>
          <w:bCs/>
          <w:sz w:val="26"/>
          <w:szCs w:val="26"/>
        </w:rPr>
        <w:tab/>
      </w:r>
      <w:r w:rsidR="00271522" w:rsidRPr="00751714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9433E8" w:rsidRPr="009433E8">
        <w:rPr>
          <w:rFonts w:ascii="Angsana New" w:hAnsi="Angsana New"/>
          <w:b/>
          <w:bCs/>
          <w:sz w:val="26"/>
          <w:szCs w:val="26"/>
          <w:cs/>
        </w:rPr>
        <w:t>และดอกเบี้ยค้างจ่ายแก่</w:t>
      </w:r>
      <w:r w:rsidR="00BA102D" w:rsidRPr="00751714">
        <w:rPr>
          <w:rFonts w:ascii="Angsana New" w:hAnsi="Angsana New" w:hint="cs"/>
          <w:b/>
          <w:bCs/>
          <w:sz w:val="26"/>
          <w:szCs w:val="26"/>
          <w:cs/>
        </w:rPr>
        <w:t>กรรมการ</w:t>
      </w:r>
    </w:p>
    <w:p w:rsidR="00271522" w:rsidRPr="00751714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8"/>
        <w:gridCol w:w="270"/>
        <w:gridCol w:w="270"/>
        <w:gridCol w:w="360"/>
        <w:gridCol w:w="720"/>
        <w:gridCol w:w="1530"/>
        <w:gridCol w:w="270"/>
        <w:gridCol w:w="1530"/>
      </w:tblGrid>
      <w:tr w:rsidR="00717871" w:rsidRPr="00751714" w:rsidTr="00784613">
        <w:tc>
          <w:tcPr>
            <w:tcW w:w="4788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784613">
        <w:tc>
          <w:tcPr>
            <w:tcW w:w="4788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784613">
        <w:tc>
          <w:tcPr>
            <w:tcW w:w="4788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E46" w:rsidRPr="00751714" w:rsidTr="004A4E46">
        <w:tc>
          <w:tcPr>
            <w:tcW w:w="4788" w:type="dxa"/>
          </w:tcPr>
          <w:p w:rsidR="004A4E46" w:rsidRPr="00751714" w:rsidRDefault="003E1DE4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E1DE4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  <w:tc>
          <w:tcPr>
            <w:tcW w:w="27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</w:tr>
      <w:tr w:rsidR="004A4E46" w:rsidRPr="00751714" w:rsidTr="004A4E46">
        <w:tc>
          <w:tcPr>
            <w:tcW w:w="4788" w:type="dxa"/>
          </w:tcPr>
          <w:p w:rsidR="004A4E46" w:rsidRPr="004A4E46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4E46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A4E46" w:rsidRPr="00751714" w:rsidRDefault="003E1DE4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113,425</w:t>
            </w:r>
          </w:p>
        </w:tc>
        <w:tc>
          <w:tcPr>
            <w:tcW w:w="27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4E46" w:rsidRPr="00751714" w:rsidTr="004A4E46">
        <w:tc>
          <w:tcPr>
            <w:tcW w:w="4788" w:type="dxa"/>
          </w:tcPr>
          <w:p w:rsidR="004A4E46" w:rsidRPr="004A4E46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4E4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A4E46" w:rsidRPr="00751714" w:rsidRDefault="003E1DE4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30,113,425</w:t>
            </w:r>
          </w:p>
        </w:tc>
        <w:tc>
          <w:tcPr>
            <w:tcW w:w="270" w:type="dxa"/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A4E46" w:rsidRPr="00751714" w:rsidRDefault="004A4E46" w:rsidP="004A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</w:tr>
    </w:tbl>
    <w:p w:rsidR="00271522" w:rsidRPr="00751714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271522" w:rsidRPr="00751714" w:rsidRDefault="00271522" w:rsidP="003D65FA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bookmarkStart w:id="2" w:name="OLE_LINK4"/>
      <w:r w:rsidRPr="00751714">
        <w:rPr>
          <w:rFonts w:ascii="Angsana New" w:hAnsi="Angsana New"/>
          <w:sz w:val="26"/>
          <w:szCs w:val="26"/>
          <w:cs/>
        </w:rPr>
        <w:t>เงินกู้ยืม</w:t>
      </w:r>
      <w:r w:rsidRPr="00751714">
        <w:rPr>
          <w:rFonts w:ascii="Angsana New" w:hAnsi="Angsana New" w:hint="cs"/>
          <w:sz w:val="26"/>
          <w:szCs w:val="26"/>
          <w:cs/>
        </w:rPr>
        <w:t>จาก</w:t>
      </w:r>
      <w:r w:rsidR="00BA102D" w:rsidRPr="00751714">
        <w:rPr>
          <w:rFonts w:ascii="Angsana New" w:hAnsi="Angsana New" w:hint="cs"/>
          <w:sz w:val="26"/>
          <w:szCs w:val="26"/>
          <w:cs/>
        </w:rPr>
        <w:t>กรรมการ</w:t>
      </w:r>
      <w:r w:rsidRPr="00751714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</w:t>
      </w:r>
      <w:r w:rsidR="002B06F1" w:rsidRPr="00751714">
        <w:rPr>
          <w:rFonts w:ascii="Angsana New" w:hAnsi="Angsana New" w:hint="cs"/>
          <w:sz w:val="26"/>
          <w:szCs w:val="26"/>
          <w:cs/>
        </w:rPr>
        <w:t xml:space="preserve">จากกรรมการท่านหนึ่ง </w:t>
      </w:r>
      <w:r w:rsidR="00877111" w:rsidRPr="00751714">
        <w:rPr>
          <w:rFonts w:ascii="Angsana New" w:hAnsi="Angsana New" w:hint="cs"/>
          <w:sz w:val="26"/>
          <w:szCs w:val="26"/>
          <w:cs/>
        </w:rPr>
        <w:t>มีดอกเบี้ย</w:t>
      </w:r>
      <w:r w:rsidR="00B24598" w:rsidRPr="00751714">
        <w:rPr>
          <w:rFonts w:ascii="Angsana New" w:hAnsi="Angsana New" w:hint="cs"/>
          <w:sz w:val="26"/>
          <w:szCs w:val="26"/>
          <w:cs/>
        </w:rPr>
        <w:t>ในอัตรา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877111" w:rsidRPr="00751714">
        <w:rPr>
          <w:rFonts w:ascii="Angsana New" w:hAnsi="Angsana New"/>
          <w:sz w:val="26"/>
          <w:szCs w:val="26"/>
        </w:rPr>
        <w:t>1.5</w:t>
      </w:r>
      <w:r w:rsidR="00D504E3" w:rsidRPr="00751714">
        <w:rPr>
          <w:rFonts w:ascii="Angsana New" w:hAnsi="Angsana New"/>
          <w:sz w:val="26"/>
          <w:szCs w:val="26"/>
        </w:rPr>
        <w:t>0</w:t>
      </w:r>
      <w:r w:rsidR="00877111" w:rsidRPr="00751714">
        <w:rPr>
          <w:rFonts w:ascii="Angsana New" w:hAnsi="Angsana New"/>
          <w:sz w:val="26"/>
          <w:szCs w:val="26"/>
        </w:rPr>
        <w:t xml:space="preserve"> 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B24598" w:rsidRPr="00751714">
        <w:rPr>
          <w:rFonts w:ascii="Angsana New" w:hAnsi="Angsana New" w:hint="cs"/>
          <w:sz w:val="26"/>
          <w:szCs w:val="26"/>
          <w:cs/>
        </w:rPr>
        <w:t>เริ่ม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ตั้งแต่เดือนกรกฎาคม </w:t>
      </w:r>
      <w:r w:rsidR="00877111" w:rsidRPr="00751714">
        <w:rPr>
          <w:rFonts w:ascii="Angsana New" w:hAnsi="Angsana New"/>
          <w:sz w:val="26"/>
          <w:szCs w:val="26"/>
        </w:rPr>
        <w:t xml:space="preserve">2561 </w:t>
      </w:r>
      <w:r w:rsidR="00B24598" w:rsidRPr="00751714">
        <w:rPr>
          <w:rFonts w:ascii="Angsana New" w:hAnsi="Angsana New" w:hint="cs"/>
          <w:sz w:val="26"/>
          <w:szCs w:val="26"/>
          <w:cs/>
        </w:rPr>
        <w:t>และมีกำหนดจ่าย</w:t>
      </w:r>
      <w:r w:rsidR="003A6EAC">
        <w:rPr>
          <w:rFonts w:ascii="Angsana New" w:hAnsi="Angsana New" w:hint="cs"/>
          <w:sz w:val="26"/>
          <w:szCs w:val="26"/>
          <w:cs/>
        </w:rPr>
        <w:t>ชำระคืน</w:t>
      </w:r>
      <w:r w:rsidR="00B24598" w:rsidRPr="00751714">
        <w:rPr>
          <w:rFonts w:ascii="Angsana New" w:hAnsi="Angsana New" w:hint="cs"/>
          <w:sz w:val="26"/>
          <w:szCs w:val="26"/>
          <w:cs/>
        </w:rPr>
        <w:t xml:space="preserve">ในวันที่ </w:t>
      </w:r>
      <w:r w:rsidR="00B24598" w:rsidRPr="00751714">
        <w:rPr>
          <w:rFonts w:ascii="Angsana New" w:hAnsi="Angsana New"/>
          <w:sz w:val="26"/>
          <w:szCs w:val="26"/>
        </w:rPr>
        <w:t xml:space="preserve">22 </w:t>
      </w:r>
      <w:r w:rsidR="00B24598" w:rsidRPr="0075171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24598" w:rsidRPr="00751714">
        <w:rPr>
          <w:rFonts w:ascii="Angsana New" w:hAnsi="Angsana New"/>
          <w:sz w:val="26"/>
          <w:szCs w:val="26"/>
        </w:rPr>
        <w:t>2561</w:t>
      </w:r>
    </w:p>
    <w:bookmarkEnd w:id="2"/>
    <w:p w:rsidR="00271522" w:rsidRPr="003A63A3" w:rsidRDefault="00271522" w:rsidP="003A6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E253F0" w:rsidRPr="00751714" w:rsidRDefault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3A63A3" w:rsidRDefault="00E253F0" w:rsidP="003A6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751714" w:rsidRDefault="007F20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D01C7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39DE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751714" w:rsidRDefault="00F039DE" w:rsidP="00F039D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262141" w:rsidRDefault="00A10D44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332,792,289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BD661A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262141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BD661A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F039DE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039DE">
              <w:rPr>
                <w:rFonts w:asciiTheme="majorBidi" w:hAnsiTheme="majorBidi"/>
                <w:sz w:val="26"/>
                <w:szCs w:val="26"/>
              </w:rPr>
              <w:t>13</w:t>
            </w:r>
            <w:r w:rsidR="00A10D44">
              <w:rPr>
                <w:rFonts w:asciiTheme="majorBidi" w:hAnsiTheme="majorBidi"/>
                <w:sz w:val="26"/>
                <w:szCs w:val="26"/>
              </w:rPr>
              <w:t>2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/>
                <w:sz w:val="26"/>
                <w:szCs w:val="26"/>
              </w:rPr>
              <w:t>620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/>
                <w:sz w:val="26"/>
                <w:szCs w:val="26"/>
              </w:rPr>
              <w:t>160</w:t>
            </w:r>
          </w:p>
        </w:tc>
      </w:tr>
      <w:tr w:rsidR="00F039DE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751714" w:rsidRDefault="00F039DE" w:rsidP="00F039D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F039DE" w:rsidRPr="00262141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111,762,218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751714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F039DE" w:rsidRPr="00262141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(29,458,881)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751714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F039DE" w:rsidRPr="00F039DE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039DE">
              <w:rPr>
                <w:rFonts w:asciiTheme="majorBidi" w:hAnsiTheme="majorBidi"/>
                <w:sz w:val="26"/>
                <w:szCs w:val="26"/>
              </w:rPr>
              <w:t>82,303,337</w:t>
            </w:r>
          </w:p>
        </w:tc>
      </w:tr>
      <w:tr w:rsidR="00F039DE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751714" w:rsidRDefault="00F039DE" w:rsidP="00F039D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39DE" w:rsidRPr="00262141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44</w:t>
            </w:r>
            <w:r w:rsidR="00A10D44">
              <w:rPr>
                <w:rFonts w:asciiTheme="majorBidi" w:hAnsiTheme="majorBidi"/>
                <w:sz w:val="26"/>
                <w:szCs w:val="26"/>
              </w:rPr>
              <w:t>4,554,507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BD661A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39DE" w:rsidRPr="00262141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010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9DE" w:rsidRPr="00BD661A" w:rsidRDefault="00F039DE" w:rsidP="00F0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F039DE" w:rsidRPr="00F039DE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039DE">
              <w:rPr>
                <w:rFonts w:asciiTheme="majorBidi" w:hAnsiTheme="majorBidi"/>
                <w:sz w:val="26"/>
                <w:szCs w:val="26"/>
              </w:rPr>
              <w:t>214,</w:t>
            </w:r>
            <w:r w:rsidR="00A10D44">
              <w:rPr>
                <w:rFonts w:asciiTheme="majorBidi" w:hAnsiTheme="majorBidi"/>
                <w:sz w:val="26"/>
                <w:szCs w:val="26"/>
              </w:rPr>
              <w:t>923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/>
                <w:sz w:val="26"/>
                <w:szCs w:val="26"/>
              </w:rPr>
              <w:t>497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52903" w:rsidRPr="00751714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258,730,187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(110,409,124)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751714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148,321,063</w:t>
            </w:r>
          </w:p>
        </w:tc>
      </w:tr>
      <w:tr w:rsidR="00752903" w:rsidRPr="00751714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903" w:rsidRPr="00751714" w:rsidRDefault="00752903" w:rsidP="0075290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752903" w:rsidRPr="00BD661A" w:rsidRDefault="00812374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812374">
              <w:rPr>
                <w:rFonts w:asciiTheme="majorBidi" w:hAnsiTheme="majorBidi"/>
                <w:sz w:val="26"/>
                <w:szCs w:val="26"/>
              </w:rPr>
              <w:t>70</w:t>
            </w:r>
            <w:r w:rsidR="00A10D44">
              <w:rPr>
                <w:rFonts w:asciiTheme="majorBidi" w:hAnsiTheme="majorBidi"/>
                <w:sz w:val="26"/>
                <w:szCs w:val="26"/>
              </w:rPr>
              <w:t>3,284,694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BD661A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752903" w:rsidRPr="00BD661A" w:rsidRDefault="000143ED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39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F039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 w:rsidR="00F039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52903" w:rsidRPr="00BD661A" w:rsidRDefault="00752903" w:rsidP="00752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752903" w:rsidRPr="00262141" w:rsidRDefault="00F039DE" w:rsidP="00A1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039DE">
              <w:rPr>
                <w:rFonts w:asciiTheme="majorBidi" w:hAnsiTheme="majorBidi"/>
                <w:sz w:val="26"/>
                <w:szCs w:val="26"/>
              </w:rPr>
              <w:t>3</w:t>
            </w:r>
            <w:r w:rsidR="00A10D44">
              <w:rPr>
                <w:rFonts w:asciiTheme="majorBidi" w:hAnsiTheme="majorBidi"/>
                <w:sz w:val="26"/>
                <w:szCs w:val="26"/>
              </w:rPr>
              <w:t>63</w:t>
            </w:r>
            <w:r w:rsidR="00812374">
              <w:rPr>
                <w:rFonts w:asciiTheme="majorBidi" w:hAnsi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/>
                <w:sz w:val="26"/>
                <w:szCs w:val="26"/>
              </w:rPr>
              <w:t>244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A10D44">
              <w:rPr>
                <w:rFonts w:asciiTheme="majorBidi" w:hAnsiTheme="majorBidi"/>
                <w:sz w:val="26"/>
                <w:szCs w:val="26"/>
              </w:rPr>
              <w:t>560</w:t>
            </w:r>
          </w:p>
        </w:tc>
      </w:tr>
    </w:tbl>
    <w:p w:rsidR="0008718C" w:rsidRPr="00502057" w:rsidRDefault="00502057" w:rsidP="00087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8"/>
          <w:szCs w:val="8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Pr="00502057">
        <w:rPr>
          <w:rFonts w:asciiTheme="majorBidi" w:hAnsiTheme="majorBidi" w:cstheme="majorBidi"/>
          <w:sz w:val="8"/>
          <w:szCs w:val="8"/>
        </w:rPr>
        <w:lastRenderedPageBreak/>
        <w:t xml:space="preserve"> </w:t>
      </w: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751714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356,968,735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(229,225,552)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127,743,183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106,816,181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(27,755,465)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43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79,060,716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(256,981,017)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43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206,803,899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(146,392,465)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241,098,841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851,276,222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(403,373,482)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447,902,740</w:t>
            </w:r>
          </w:p>
        </w:tc>
      </w:tr>
    </w:tbl>
    <w:p w:rsidR="00EC40D2" w:rsidRPr="00751714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84071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15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61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  <w:tr w:rsidR="0022561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D96709" w:rsidRDefault="00474265" w:rsidP="00D9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291,911,676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4,244,383,224</w:t>
            </w:r>
          </w:p>
        </w:tc>
      </w:tr>
      <w:tr w:rsidR="0022561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นงวด/ปี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D96709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61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D96709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6709">
              <w:rPr>
                <w:rFonts w:asciiTheme="majorBidi" w:hAnsiTheme="majorBidi" w:cstheme="majorBidi"/>
                <w:sz w:val="26"/>
                <w:szCs w:val="26"/>
              </w:rPr>
              <w:t>4,946,037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25615" w:rsidRPr="00751714" w:rsidRDefault="00225615" w:rsidP="0022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(57,599,041)</w:t>
            </w:r>
          </w:p>
        </w:tc>
      </w:tr>
      <w:tr w:rsidR="00260F5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60F55" w:rsidRPr="00751714" w:rsidRDefault="00260F55" w:rsidP="00260F5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60F55" w:rsidRPr="00D96709" w:rsidRDefault="00260F55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670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81CAD" w:rsidRPr="00D96709">
              <w:rPr>
                <w:rFonts w:asciiTheme="majorBidi" w:hAnsiTheme="majorBidi" w:cstheme="majorBidi"/>
                <w:sz w:val="26"/>
                <w:szCs w:val="26"/>
              </w:rPr>
              <w:t>316,088,122</w:t>
            </w:r>
            <w:r w:rsidRPr="00D9670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0F55" w:rsidRPr="00751714" w:rsidRDefault="00260F55" w:rsidP="002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60F55" w:rsidRPr="00751714" w:rsidRDefault="00260F55" w:rsidP="0026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(4,054,132,221)</w:t>
            </w:r>
          </w:p>
        </w:tc>
      </w:tr>
      <w:tr w:rsidR="00A81CAD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1CAD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A81CAD" w:rsidRPr="00666827" w:rsidRDefault="00F039DE" w:rsidP="0047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F039DE">
              <w:rPr>
                <w:rFonts w:asciiTheme="majorBidi" w:hAnsiTheme="majorBidi"/>
                <w:sz w:val="26"/>
                <w:szCs w:val="26"/>
              </w:rPr>
              <w:t>44</w:t>
            </w:r>
            <w:r w:rsidR="00474265">
              <w:rPr>
                <w:rFonts w:asciiTheme="majorBidi" w:hAnsiTheme="majorBidi"/>
                <w:sz w:val="26"/>
                <w:szCs w:val="26"/>
              </w:rPr>
              <w:t>4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474265">
              <w:rPr>
                <w:rFonts w:asciiTheme="majorBidi" w:hAnsiTheme="majorBidi"/>
                <w:sz w:val="26"/>
                <w:szCs w:val="26"/>
              </w:rPr>
              <w:t>554</w:t>
            </w:r>
            <w:r w:rsidRPr="00F039DE">
              <w:rPr>
                <w:rFonts w:asciiTheme="majorBidi" w:hAnsiTheme="majorBidi"/>
                <w:sz w:val="26"/>
                <w:szCs w:val="26"/>
              </w:rPr>
              <w:t>,</w:t>
            </w:r>
            <w:r w:rsidR="00474265">
              <w:rPr>
                <w:rFonts w:asciiTheme="majorBidi" w:hAnsiTheme="majorBidi"/>
                <w:sz w:val="26"/>
                <w:szCs w:val="26"/>
              </w:rPr>
              <w:t>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1CAD" w:rsidRPr="00751714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A81CAD" w:rsidRPr="00751714" w:rsidRDefault="00A81CAD" w:rsidP="00A8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</w:tr>
    </w:tbl>
    <w:p w:rsidR="00F26ADA" w:rsidRPr="00751714" w:rsidRDefault="000555CC" w:rsidP="00B06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lastRenderedPageBreak/>
        <w:t>15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>.1.2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B53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292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  <w:tr w:rsidR="00A5292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752903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409,093,638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827,422,941</w:t>
            </w:r>
          </w:p>
        </w:tc>
      </w:tr>
      <w:tr w:rsidR="00A5292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A52921" w:rsidRPr="00751714" w:rsidRDefault="00752903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2903">
              <w:rPr>
                <w:rFonts w:asciiTheme="majorBidi" w:hAnsiTheme="majorBidi" w:cstheme="majorBidi"/>
                <w:sz w:val="26"/>
                <w:szCs w:val="26"/>
              </w:rPr>
              <w:t>(537,854,757)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(876,584,454)</w:t>
            </w:r>
          </w:p>
        </w:tc>
      </w:tr>
      <w:tr w:rsidR="00A5292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A52921" w:rsidRPr="00751714" w:rsidRDefault="00752903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2903">
              <w:rPr>
                <w:rFonts w:asciiTheme="majorBidi" w:hAnsiTheme="majorBidi"/>
                <w:sz w:val="26"/>
                <w:szCs w:val="26"/>
              </w:rPr>
              <w:t>258,730,187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A52921" w:rsidRPr="00751714" w:rsidRDefault="00A52921" w:rsidP="00A5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</w:tr>
    </w:tbl>
    <w:p w:rsidR="000555CC" w:rsidRPr="00432AFE" w:rsidRDefault="000555CC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BA102D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432AFE" w:rsidRDefault="00F26ADA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717871" w:rsidRPr="00751714" w:rsidTr="000C0E90">
        <w:trPr>
          <w:trHeight w:val="387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C0E90" w:rsidRPr="00751714" w:rsidRDefault="007F20B8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204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3B61B0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223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235" w:rsidRPr="00751714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116,962,002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134,660,873</w:t>
            </w:r>
          </w:p>
        </w:tc>
      </w:tr>
      <w:tr w:rsidR="00AD223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235" w:rsidRPr="00751714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AD2235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 xml:space="preserve">267,853,205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338,690,120</w:t>
            </w:r>
          </w:p>
        </w:tc>
      </w:tr>
      <w:tr w:rsidR="00AD223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235" w:rsidRPr="00751714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2235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235" w:rsidRPr="00751714" w:rsidRDefault="00AD2235" w:rsidP="00AD223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AD2235" w:rsidRPr="00CF1591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2235">
              <w:rPr>
                <w:rFonts w:asciiTheme="majorBidi" w:hAnsiTheme="majorBidi" w:cstheme="majorBidi"/>
                <w:sz w:val="26"/>
                <w:szCs w:val="26"/>
              </w:rPr>
              <w:t>384,815,207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AD2235" w:rsidRPr="00751714" w:rsidRDefault="00AD2235" w:rsidP="00AD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473,350,993</w:t>
            </w:r>
          </w:p>
        </w:tc>
      </w:tr>
    </w:tbl>
    <w:p w:rsidR="00EC40D2" w:rsidRPr="00432AFE" w:rsidRDefault="00EC40D2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B952AB" w:rsidRPr="00963A03" w:rsidRDefault="00963A03" w:rsidP="00963A03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r w:rsidRPr="00963A03">
        <w:rPr>
          <w:rFonts w:ascii="Angsana New" w:hAnsi="Angsana New"/>
          <w:sz w:val="26"/>
          <w:szCs w:val="26"/>
          <w:cs/>
        </w:rPr>
        <w:t xml:space="preserve">ตามที่ประชุมคณะกรรมการตรวจสอบครั้งที่ </w:t>
      </w:r>
      <w:r w:rsidRPr="00963A03">
        <w:rPr>
          <w:rFonts w:ascii="Angsana New" w:hAnsi="Angsana New"/>
          <w:sz w:val="26"/>
          <w:szCs w:val="26"/>
        </w:rPr>
        <w:t xml:space="preserve">3/2561 </w:t>
      </w:r>
      <w:r w:rsidRPr="00963A03">
        <w:rPr>
          <w:rFonts w:ascii="Angsana New" w:hAnsi="Angsana New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Pr="00963A03">
        <w:rPr>
          <w:rFonts w:ascii="Angsana New" w:hAnsi="Angsana New"/>
          <w:sz w:val="26"/>
          <w:szCs w:val="26"/>
        </w:rPr>
        <w:t xml:space="preserve">6/2561 </w:t>
      </w:r>
      <w:r w:rsidRPr="00963A0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63A03">
        <w:rPr>
          <w:rFonts w:ascii="Angsana New" w:hAnsi="Angsana New"/>
          <w:sz w:val="26"/>
          <w:szCs w:val="26"/>
        </w:rPr>
        <w:t xml:space="preserve">8 </w:t>
      </w:r>
      <w:r w:rsidRPr="00963A0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963A03">
        <w:rPr>
          <w:rFonts w:ascii="Angsana New" w:hAnsi="Angsana New"/>
          <w:sz w:val="26"/>
          <w:szCs w:val="26"/>
        </w:rPr>
        <w:t xml:space="preserve">2561 </w:t>
      </w:r>
      <w:r w:rsidR="00F53ACD" w:rsidRPr="00963A03">
        <w:rPr>
          <w:rFonts w:ascii="Angsana New" w:hAnsi="Angsana New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="00E7774B">
        <w:rPr>
          <w:rFonts w:ascii="Angsana New" w:hAnsi="Angsana New"/>
          <w:sz w:val="26"/>
          <w:szCs w:val="26"/>
        </w:rPr>
        <w:t>8</w:t>
      </w:r>
      <w:r w:rsidR="00F53ACD" w:rsidRPr="00963A03">
        <w:rPr>
          <w:rFonts w:ascii="Angsana New" w:hAnsi="Angsana New"/>
          <w:sz w:val="26"/>
          <w:szCs w:val="26"/>
        </w:rPr>
        <w:t xml:space="preserve">/2561 </w:t>
      </w:r>
      <w:r w:rsidR="00F53ACD" w:rsidRPr="00963A0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0006C1">
        <w:rPr>
          <w:rFonts w:ascii="Angsana New" w:hAnsi="Angsana New"/>
          <w:sz w:val="26"/>
          <w:szCs w:val="26"/>
        </w:rPr>
        <w:t xml:space="preserve">9 </w:t>
      </w:r>
      <w:r w:rsidR="000006C1">
        <w:rPr>
          <w:rFonts w:ascii="Angsana New" w:hAnsi="Angsana New" w:hint="cs"/>
          <w:sz w:val="26"/>
          <w:szCs w:val="26"/>
          <w:cs/>
        </w:rPr>
        <w:t>พฤศจิกายน</w:t>
      </w:r>
      <w:r w:rsidR="00F53ACD" w:rsidRPr="00963A03">
        <w:rPr>
          <w:rFonts w:ascii="Angsana New" w:hAnsi="Angsana New" w:hint="cs"/>
          <w:sz w:val="26"/>
          <w:szCs w:val="26"/>
          <w:cs/>
        </w:rPr>
        <w:t xml:space="preserve"> </w:t>
      </w:r>
      <w:r w:rsidR="00F53ACD" w:rsidRPr="00963A03">
        <w:rPr>
          <w:rFonts w:ascii="Angsana New" w:hAnsi="Angsana New"/>
          <w:sz w:val="26"/>
          <w:szCs w:val="26"/>
        </w:rPr>
        <w:t>2561</w:t>
      </w:r>
      <w:r w:rsidR="00F53ACD">
        <w:rPr>
          <w:rFonts w:ascii="Angsana New" w:hAnsi="Angsana New"/>
          <w:sz w:val="26"/>
          <w:szCs w:val="26"/>
        </w:rPr>
        <w:t xml:space="preserve"> </w:t>
      </w:r>
      <w:r w:rsidRPr="00963A03">
        <w:rPr>
          <w:rFonts w:ascii="Angsana New" w:hAnsi="Angsana New" w:hint="cs"/>
          <w:sz w:val="26"/>
          <w:szCs w:val="26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="00327C5F">
        <w:rPr>
          <w:rFonts w:ascii="Angsana New" w:hAnsi="Angsana New"/>
          <w:sz w:val="26"/>
          <w:szCs w:val="26"/>
        </w:rPr>
        <w:t xml:space="preserve">  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ปี จำนวนเงินรวม </w:t>
      </w:r>
      <w:r w:rsidRPr="00963A03">
        <w:rPr>
          <w:rFonts w:ascii="Angsana New" w:hAnsi="Angsana New"/>
          <w:sz w:val="26"/>
          <w:szCs w:val="26"/>
        </w:rPr>
        <w:t xml:space="preserve">59.9 </w:t>
      </w:r>
      <w:r w:rsidRPr="00963A0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3ACD">
        <w:rPr>
          <w:rFonts w:ascii="Angsana New" w:hAnsi="Angsana New" w:hint="cs"/>
          <w:sz w:val="26"/>
          <w:szCs w:val="26"/>
          <w:cs/>
        </w:rPr>
        <w:t xml:space="preserve">และ </w:t>
      </w:r>
      <w:r w:rsidR="00F53ACD">
        <w:rPr>
          <w:rFonts w:ascii="Angsana New" w:hAnsi="Angsana New"/>
          <w:sz w:val="26"/>
          <w:szCs w:val="26"/>
        </w:rPr>
        <w:t xml:space="preserve">6.6 </w:t>
      </w:r>
      <w:r w:rsidR="00F53ACD">
        <w:rPr>
          <w:rFonts w:ascii="Angsana New" w:hAnsi="Angsana New" w:hint="cs"/>
          <w:sz w:val="26"/>
          <w:szCs w:val="26"/>
          <w:cs/>
        </w:rPr>
        <w:t xml:space="preserve">ล้านบาท ตามลำดับ </w:t>
      </w:r>
      <w:r w:rsidRPr="00963A03">
        <w:rPr>
          <w:rFonts w:ascii="Angsana New" w:hAnsi="Angsana New" w:hint="cs"/>
          <w:sz w:val="26"/>
          <w:szCs w:val="26"/>
          <w:cs/>
        </w:rPr>
        <w:t>ซึ่งขาดอายุความตามกฎหมายตามความเห็นของสำนักงานกฎหมายอิสระซึ่งยืนยันว่าบริษัท</w:t>
      </w:r>
      <w:r w:rsidR="00C333D5">
        <w:rPr>
          <w:rFonts w:ascii="Angsana New" w:hAnsi="Angsana New" w:hint="cs"/>
          <w:sz w:val="26"/>
          <w:szCs w:val="26"/>
          <w:cs/>
        </w:rPr>
        <w:t>รับประกันภัยต่อดังกล่าว</w:t>
      </w:r>
      <w:r w:rsidRPr="00963A03">
        <w:rPr>
          <w:rFonts w:ascii="Angsana New" w:hAnsi="Angsana New" w:hint="cs"/>
          <w:sz w:val="26"/>
          <w:szCs w:val="26"/>
          <w:cs/>
        </w:rPr>
        <w:t xml:space="preserve">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ปี ตามประมวลกฎหมายแพ่งและพาณิชย์ มาตรา </w:t>
      </w:r>
      <w:r w:rsidRPr="00963A03">
        <w:rPr>
          <w:rFonts w:ascii="Angsana New" w:hAnsi="Angsana New"/>
          <w:sz w:val="26"/>
          <w:szCs w:val="26"/>
        </w:rPr>
        <w:t xml:space="preserve">882 </w:t>
      </w:r>
      <w:r w:rsidRPr="00963A03">
        <w:rPr>
          <w:rFonts w:ascii="Angsana New" w:hAnsi="Angsana New" w:hint="cs"/>
          <w:sz w:val="26"/>
          <w:szCs w:val="26"/>
          <w:cs/>
        </w:rPr>
        <w:t>ดังนั้น บริษัทจึงตัดบัญชีเจ้าหนี้ประกันภัยต่อ</w:t>
      </w:r>
      <w:r w:rsidR="00B0298C" w:rsidRPr="00963A03">
        <w:rPr>
          <w:rFonts w:ascii="Angsana New" w:hAnsi="Angsana New" w:hint="cs"/>
          <w:sz w:val="26"/>
          <w:szCs w:val="26"/>
          <w:cs/>
        </w:rPr>
        <w:t>ดังกล่าว</w:t>
      </w:r>
      <w:r w:rsidRPr="00963A03">
        <w:rPr>
          <w:rFonts w:ascii="Angsana New" w:hAnsi="Angsana New" w:hint="cs"/>
          <w:sz w:val="26"/>
          <w:szCs w:val="26"/>
          <w:cs/>
        </w:rPr>
        <w:t>จำนวนเงิน</w:t>
      </w:r>
      <w:r w:rsidR="00DC74EF">
        <w:rPr>
          <w:rFonts w:ascii="Angsana New" w:hAnsi="Angsana New" w:hint="cs"/>
          <w:sz w:val="26"/>
          <w:szCs w:val="26"/>
          <w:cs/>
        </w:rPr>
        <w:t xml:space="preserve">รวม </w:t>
      </w:r>
      <w:r w:rsidR="00DC74EF">
        <w:rPr>
          <w:rFonts w:ascii="Angsana New" w:hAnsi="Angsana New"/>
          <w:sz w:val="26"/>
          <w:szCs w:val="26"/>
        </w:rPr>
        <w:t xml:space="preserve">66.5 </w:t>
      </w:r>
      <w:r w:rsidRPr="00963A03">
        <w:rPr>
          <w:rFonts w:ascii="Angsana New" w:hAnsi="Angsana New" w:hint="cs"/>
          <w:sz w:val="26"/>
          <w:szCs w:val="26"/>
          <w:cs/>
        </w:rPr>
        <w:t>ล้านบาท</w:t>
      </w:r>
      <w:r w:rsidR="00B0298C">
        <w:rPr>
          <w:rFonts w:ascii="Angsana New" w:hAnsi="Angsana New" w:hint="cs"/>
          <w:sz w:val="26"/>
          <w:szCs w:val="26"/>
          <w:cs/>
        </w:rPr>
        <w:t xml:space="preserve"> </w:t>
      </w:r>
      <w:r w:rsidR="00F53ACD">
        <w:rPr>
          <w:rFonts w:ascii="Angsana New" w:hAnsi="Angsana New" w:hint="cs"/>
          <w:sz w:val="26"/>
          <w:szCs w:val="26"/>
          <w:cs/>
        </w:rPr>
        <w:t>โดย</w:t>
      </w:r>
      <w:r w:rsidRPr="00963A03">
        <w:rPr>
          <w:rFonts w:ascii="Angsana New" w:hAnsi="Angsana New" w:hint="cs"/>
          <w:sz w:val="26"/>
          <w:szCs w:val="26"/>
          <w:cs/>
        </w:rPr>
        <w:t>แสดงไว้ในบัญชี “ตัดจำหน่ายเจ้าหนี้ประกันภัยต่อ” ภายใต้รายได้ในงบกำไรขาดทุนเบ็ดเสร็จสำหรับงวด</w:t>
      </w:r>
      <w:r w:rsidR="00DC74EF">
        <w:rPr>
          <w:rFonts w:ascii="Angsana New" w:hAnsi="Angsana New" w:hint="cs"/>
          <w:sz w:val="26"/>
          <w:szCs w:val="26"/>
          <w:cs/>
        </w:rPr>
        <w:t>เก้า</w:t>
      </w:r>
      <w:r w:rsidR="00AD2235" w:rsidRPr="00963A03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AD2235" w:rsidRPr="00963A03">
        <w:rPr>
          <w:rFonts w:ascii="Angsana New" w:hAnsi="Angsana New"/>
          <w:sz w:val="26"/>
          <w:szCs w:val="26"/>
        </w:rPr>
        <w:t xml:space="preserve">30 </w:t>
      </w:r>
      <w:r w:rsidR="00AD2235">
        <w:rPr>
          <w:rFonts w:ascii="Angsana New" w:hAnsi="Angsana New" w:hint="cs"/>
          <w:sz w:val="26"/>
          <w:szCs w:val="26"/>
          <w:cs/>
        </w:rPr>
        <w:t>กันย</w:t>
      </w:r>
      <w:r w:rsidR="00AD2235" w:rsidRPr="00963A03">
        <w:rPr>
          <w:rFonts w:ascii="Angsana New" w:hAnsi="Angsana New" w:hint="cs"/>
          <w:sz w:val="26"/>
          <w:szCs w:val="26"/>
          <w:cs/>
        </w:rPr>
        <w:t xml:space="preserve">ายน </w:t>
      </w:r>
      <w:r w:rsidR="00AD2235" w:rsidRPr="00963A03">
        <w:rPr>
          <w:rFonts w:ascii="Angsana New" w:hAnsi="Angsana New"/>
          <w:sz w:val="26"/>
          <w:szCs w:val="26"/>
        </w:rPr>
        <w:t>2561</w:t>
      </w:r>
    </w:p>
    <w:p w:rsidR="00B952AB" w:rsidRPr="00432AFE" w:rsidRDefault="00B952AB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8647D7" w:rsidRDefault="00FB69C2" w:rsidP="00C1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3B61B0" w:rsidRPr="00432AFE" w:rsidRDefault="003B61B0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7335"/>
        <w:gridCol w:w="360"/>
        <w:gridCol w:w="513"/>
        <w:gridCol w:w="1536"/>
      </w:tblGrid>
      <w:tr w:rsidR="00717871" w:rsidRPr="00751714" w:rsidTr="003B61B0">
        <w:tc>
          <w:tcPr>
            <w:tcW w:w="7335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17871" w:rsidRPr="003B61B0" w:rsidTr="003B61B0">
        <w:trPr>
          <w:trHeight w:val="113"/>
        </w:trPr>
        <w:tc>
          <w:tcPr>
            <w:tcW w:w="7335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51714" w:rsidTr="003B61B0">
        <w:tc>
          <w:tcPr>
            <w:tcW w:w="7335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751714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</w:tr>
      <w:tr w:rsidR="00067FF2" w:rsidRPr="00751714" w:rsidTr="003B61B0">
        <w:tc>
          <w:tcPr>
            <w:tcW w:w="7335" w:type="dxa"/>
          </w:tcPr>
          <w:p w:rsidR="00067FF2" w:rsidRPr="00751714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067FF2" w:rsidRPr="00751714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067FF2" w:rsidRPr="00751714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067FF2" w:rsidRPr="00525401" w:rsidRDefault="00782DBB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85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1,651,968</w:t>
            </w:r>
            <w:r w:rsidR="00067FF2" w:rsidRPr="005254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67FF2" w:rsidRPr="00863630" w:rsidTr="003B61B0">
        <w:tc>
          <w:tcPr>
            <w:tcW w:w="7335" w:type="dxa"/>
          </w:tcPr>
          <w:p w:rsidR="00067FF2" w:rsidRPr="00863630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067FF2" w:rsidRPr="00863630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067FF2" w:rsidRPr="00863630" w:rsidRDefault="00067FF2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067FF2" w:rsidRPr="00525401" w:rsidRDefault="00782DBB" w:rsidP="0006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256,537</w:t>
            </w:r>
            <w:r w:rsidR="00067FF2" w:rsidRPr="005254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25401" w:rsidRPr="00863630" w:rsidTr="003B61B0">
        <w:tc>
          <w:tcPr>
            <w:tcW w:w="7335" w:type="dxa"/>
          </w:tcPr>
          <w:p w:rsidR="00525401" w:rsidRPr="00D4650F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360" w:type="dxa"/>
          </w:tcPr>
          <w:p w:rsidR="00525401" w:rsidRPr="00863630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525401" w:rsidRPr="00863630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525401" w:rsidRPr="00876A4E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(3,227,433</w:t>
            </w:r>
            <w:r w:rsidRPr="00E711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25401" w:rsidRPr="00863630" w:rsidTr="003B61B0">
        <w:tc>
          <w:tcPr>
            <w:tcW w:w="7335" w:type="dxa"/>
          </w:tcPr>
          <w:p w:rsidR="00525401" w:rsidRPr="00863630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8636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363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63630"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525401" w:rsidRPr="00863630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525401" w:rsidRPr="00863630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525401" w:rsidRPr="00525401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5401">
              <w:rPr>
                <w:rFonts w:asciiTheme="majorBidi" w:hAnsiTheme="majorBidi" w:cstheme="majorBidi"/>
                <w:sz w:val="26"/>
                <w:szCs w:val="26"/>
              </w:rPr>
              <w:t>13,488,245</w:t>
            </w:r>
          </w:p>
        </w:tc>
      </w:tr>
    </w:tbl>
    <w:p w:rsidR="002A7E20" w:rsidRPr="00863630" w:rsidRDefault="000555CC" w:rsidP="00A5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2A7E20" w:rsidRPr="00863630">
        <w:rPr>
          <w:rFonts w:asciiTheme="majorBidi" w:hAnsiTheme="majorBidi"/>
          <w:sz w:val="26"/>
          <w:szCs w:val="26"/>
          <w:cs/>
        </w:rPr>
        <w:lastRenderedPageBreak/>
        <w:t>จำนวนค่าใช้จ่ายที่รับรู้ในงบกำไรขาดทุนเบ็ดเสร็จสำหรับ</w:t>
      </w:r>
      <w:r w:rsidR="007F20B8" w:rsidRPr="00863630">
        <w:rPr>
          <w:rFonts w:asciiTheme="majorBidi" w:hAnsiTheme="majorBidi"/>
          <w:sz w:val="26"/>
          <w:szCs w:val="26"/>
          <w:cs/>
        </w:rPr>
        <w:t>แต่ละงวดสาม</w:t>
      </w:r>
      <w:r w:rsidR="002D2482">
        <w:rPr>
          <w:rFonts w:asciiTheme="majorBidi" w:hAnsiTheme="majorBidi" w:hint="cs"/>
          <w:sz w:val="26"/>
          <w:szCs w:val="26"/>
          <w:cs/>
        </w:rPr>
        <w:t>เดือนและเ</w:t>
      </w:r>
      <w:r w:rsidR="007F20B8" w:rsidRPr="00863630">
        <w:rPr>
          <w:rFonts w:asciiTheme="majorBidi" w:hAnsiTheme="majorBidi" w:hint="cs"/>
          <w:sz w:val="26"/>
          <w:szCs w:val="26"/>
          <w:cs/>
        </w:rPr>
        <w:t>ก</w:t>
      </w:r>
      <w:r w:rsidR="002D2482">
        <w:rPr>
          <w:rFonts w:asciiTheme="majorBidi" w:hAnsiTheme="majorBidi" w:hint="cs"/>
          <w:sz w:val="26"/>
          <w:szCs w:val="26"/>
          <w:cs/>
        </w:rPr>
        <w:t>้า</w:t>
      </w:r>
      <w:r w:rsidR="007F20B8" w:rsidRPr="00863630">
        <w:rPr>
          <w:rFonts w:asciiTheme="majorBidi" w:hAnsiTheme="majorBidi"/>
          <w:sz w:val="26"/>
          <w:szCs w:val="26"/>
          <w:cs/>
        </w:rPr>
        <w:t xml:space="preserve">เดือนสิ้นสุดวันที่ </w:t>
      </w:r>
      <w:r w:rsidR="007F20B8" w:rsidRPr="00863630">
        <w:rPr>
          <w:rFonts w:asciiTheme="majorBidi" w:hAnsiTheme="majorBidi"/>
          <w:sz w:val="26"/>
          <w:szCs w:val="26"/>
        </w:rPr>
        <w:t xml:space="preserve">30 </w:t>
      </w:r>
      <w:r w:rsidR="00A20466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D5E17" w:rsidRPr="00863630">
        <w:rPr>
          <w:rFonts w:asciiTheme="majorBidi" w:hAnsiTheme="majorBidi"/>
          <w:sz w:val="26"/>
          <w:szCs w:val="26"/>
          <w:cs/>
        </w:rPr>
        <w:t xml:space="preserve"> </w:t>
      </w:r>
      <w:r w:rsidR="00AD1796" w:rsidRPr="00863630">
        <w:rPr>
          <w:rFonts w:asciiTheme="majorBidi" w:hAnsiTheme="majorBidi"/>
          <w:sz w:val="26"/>
          <w:szCs w:val="26"/>
        </w:rPr>
        <w:t>256</w:t>
      </w:r>
      <w:r w:rsidR="00415877" w:rsidRPr="00863630">
        <w:rPr>
          <w:rFonts w:asciiTheme="majorBidi" w:hAnsiTheme="majorBidi"/>
          <w:sz w:val="26"/>
          <w:szCs w:val="26"/>
        </w:rPr>
        <w:t>1</w:t>
      </w:r>
      <w:r w:rsidR="00AD1796" w:rsidRPr="00863630">
        <w:rPr>
          <w:rFonts w:asciiTheme="majorBidi" w:hAnsiTheme="majorBidi"/>
          <w:sz w:val="26"/>
          <w:szCs w:val="26"/>
          <w:cs/>
        </w:rPr>
        <w:t xml:space="preserve"> </w:t>
      </w:r>
      <w:r w:rsidR="002A7E20" w:rsidRPr="00863630">
        <w:rPr>
          <w:rFonts w:asciiTheme="majorBidi" w:hAnsiTheme="majorBidi"/>
          <w:sz w:val="26"/>
          <w:szCs w:val="26"/>
          <w:cs/>
        </w:rPr>
        <w:t>และ</w:t>
      </w:r>
      <w:r w:rsidR="002A7E20" w:rsidRPr="00863630">
        <w:rPr>
          <w:rFonts w:asciiTheme="majorBidi" w:hAnsiTheme="majorBidi"/>
          <w:sz w:val="26"/>
          <w:szCs w:val="26"/>
        </w:rPr>
        <w:t xml:space="preserve"> 25</w:t>
      </w:r>
      <w:r w:rsidR="00415877" w:rsidRPr="00863630">
        <w:rPr>
          <w:rFonts w:asciiTheme="majorBidi" w:hAnsiTheme="majorBidi"/>
          <w:sz w:val="26"/>
          <w:szCs w:val="26"/>
        </w:rPr>
        <w:t>60</w:t>
      </w:r>
      <w:r w:rsidR="002A7E20" w:rsidRPr="00863630">
        <w:rPr>
          <w:rFonts w:asciiTheme="majorBidi" w:hAnsiTheme="majorBidi"/>
          <w:sz w:val="26"/>
          <w:szCs w:val="26"/>
        </w:rPr>
        <w:t xml:space="preserve"> </w:t>
      </w:r>
      <w:r w:rsidR="002A7E20" w:rsidRPr="00863630">
        <w:rPr>
          <w:rFonts w:asciiTheme="majorBidi" w:hAnsiTheme="majorBidi"/>
          <w:sz w:val="26"/>
          <w:szCs w:val="26"/>
          <w:cs/>
        </w:rPr>
        <w:t>มีดังนี้</w:t>
      </w:r>
    </w:p>
    <w:p w:rsidR="002A7E20" w:rsidRPr="00625361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6"/>
        <w:gridCol w:w="270"/>
        <w:gridCol w:w="1071"/>
        <w:gridCol w:w="270"/>
        <w:gridCol w:w="1080"/>
        <w:gridCol w:w="236"/>
        <w:gridCol w:w="1087"/>
        <w:gridCol w:w="270"/>
        <w:gridCol w:w="1080"/>
      </w:tblGrid>
      <w:tr w:rsidR="003B61B0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7" w:type="dxa"/>
            <w:gridSpan w:val="3"/>
            <w:tcBorders>
              <w:top w:val="nil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A4E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18D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E7118D" w:rsidRDefault="00782DBB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550,661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A52921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543,803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E7118D" w:rsidRDefault="00782DBB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1,651,968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A52921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1,631,410</w:t>
            </w:r>
          </w:p>
        </w:tc>
      </w:tr>
      <w:tr w:rsidR="00E7118D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E7118D" w:rsidRDefault="00782DBB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85,513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A52921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85,888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E7118D" w:rsidRDefault="00782DBB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256,537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A52921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257,664</w:t>
            </w:r>
          </w:p>
        </w:tc>
      </w:tr>
      <w:tr w:rsidR="002D2482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รับรู้ในขาดทุนเบ็ดเสร็จอื่นสำหรับงวด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876A4E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5361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(กำไร)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25361" w:rsidRPr="00876A4E" w:rsidRDefault="00625361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118D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(3,227,433</w:t>
            </w:r>
            <w:r w:rsidRPr="00E711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(3,227,433</w:t>
            </w:r>
            <w:r w:rsidRPr="00E711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491,482</w:t>
            </w:r>
          </w:p>
        </w:tc>
      </w:tr>
      <w:tr w:rsidR="00E7118D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</w:tcPr>
          <w:p w:rsidR="00E7118D" w:rsidRPr="00876A4E" w:rsidRDefault="00782DBB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(2,591,259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629,691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double" w:sz="4" w:space="0" w:color="auto"/>
              <w:right w:val="nil"/>
            </w:tcBorders>
          </w:tcPr>
          <w:p w:rsidR="00E7118D" w:rsidRPr="00876A4E" w:rsidRDefault="00782DBB" w:rsidP="00B5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(1,318,9</w:t>
            </w:r>
            <w:r w:rsidR="00B5599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7118D" w:rsidRPr="00E711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7118D" w:rsidRPr="00876A4E" w:rsidRDefault="00E7118D" w:rsidP="00E7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2,380,556</w:t>
            </w:r>
          </w:p>
        </w:tc>
      </w:tr>
    </w:tbl>
    <w:p w:rsidR="00C10C8C" w:rsidRPr="00625361" w:rsidRDefault="00C10C8C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61E74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3B61B0" w:rsidRPr="00625361" w:rsidRDefault="003B61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049"/>
      </w:tblGrid>
      <w:tr w:rsidR="00717871" w:rsidRPr="00751714" w:rsidTr="00415877">
        <w:tc>
          <w:tcPr>
            <w:tcW w:w="3175" w:type="dxa"/>
          </w:tcPr>
          <w:p w:rsidR="0006300F" w:rsidRPr="00751714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6300F" w:rsidRPr="00751714" w:rsidRDefault="004410E2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A204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06300F" w:rsidRPr="00751714" w:rsidRDefault="0006300F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06300F" w:rsidRPr="00751714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3B61B0" w:rsidTr="00415877">
        <w:tc>
          <w:tcPr>
            <w:tcW w:w="3175" w:type="dxa"/>
          </w:tcPr>
          <w:p w:rsidR="0006300F" w:rsidRPr="003B61B0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1A600B" w:rsidRPr="00751714" w:rsidRDefault="001A600B" w:rsidP="00D566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D56652">
              <w:rPr>
                <w:rFonts w:asciiTheme="majorBidi" w:hAnsiTheme="majorBidi" w:cstheme="majorBidi"/>
                <w:sz w:val="26"/>
                <w:szCs w:val="26"/>
              </w:rPr>
              <w:t>2.43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ร้อย</w:t>
            </w:r>
            <w:r w:rsidRPr="008636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ละ 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63630">
              <w:rPr>
                <w:rFonts w:asciiTheme="majorBidi" w:hAnsiTheme="majorBidi" w:cstheme="majorBidi"/>
                <w:sz w:val="26"/>
                <w:szCs w:val="26"/>
                <w:cs/>
              </w:rPr>
              <w:t>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:rsidR="000555CC" w:rsidRPr="00625361" w:rsidRDefault="000555CC" w:rsidP="00876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5704D7" w:rsidRPr="00751714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625361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C0E90" w:rsidRPr="00067F1F" w:rsidRDefault="004C0A49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067F1F">
        <w:rPr>
          <w:rFonts w:asciiTheme="majorBidi" w:hAnsiTheme="majorBidi" w:hint="cs"/>
          <w:sz w:val="26"/>
          <w:szCs w:val="26"/>
          <w:cs/>
        </w:rPr>
        <w:t>รายได้</w:t>
      </w:r>
      <w:r w:rsidR="000125B2" w:rsidRPr="00067F1F">
        <w:rPr>
          <w:rFonts w:asciiTheme="majorBidi" w:hAnsiTheme="majorBidi"/>
          <w:sz w:val="26"/>
          <w:szCs w:val="26"/>
          <w:cs/>
        </w:rPr>
        <w:t>ภาษีเงินได้สำหรับ</w:t>
      </w:r>
      <w:r w:rsidR="000C0E90" w:rsidRPr="00067F1F">
        <w:rPr>
          <w:rFonts w:asciiTheme="majorBidi" w:hAnsiTheme="majorBidi"/>
          <w:sz w:val="26"/>
          <w:szCs w:val="26"/>
          <w:cs/>
        </w:rPr>
        <w:t>แต่ละ</w:t>
      </w:r>
      <w:r w:rsidR="001644BE">
        <w:rPr>
          <w:rFonts w:asciiTheme="majorBidi" w:hAnsiTheme="majorBidi" w:hint="cs"/>
          <w:sz w:val="26"/>
          <w:szCs w:val="26"/>
          <w:cs/>
        </w:rPr>
        <w:t>งวดสามเดือนและเ</w:t>
      </w:r>
      <w:r w:rsidR="007B0602" w:rsidRPr="00067F1F">
        <w:rPr>
          <w:rFonts w:asciiTheme="majorBidi" w:hAnsiTheme="majorBidi" w:hint="cs"/>
          <w:sz w:val="26"/>
          <w:szCs w:val="26"/>
          <w:cs/>
        </w:rPr>
        <w:t>ก</w:t>
      </w:r>
      <w:r w:rsidR="001644BE">
        <w:rPr>
          <w:rFonts w:asciiTheme="majorBidi" w:hAnsiTheme="majorBidi" w:hint="cs"/>
          <w:sz w:val="26"/>
          <w:szCs w:val="26"/>
          <w:cs/>
        </w:rPr>
        <w:t>้า</w:t>
      </w:r>
      <w:r w:rsidR="007B0602" w:rsidRPr="00067F1F">
        <w:rPr>
          <w:rFonts w:asciiTheme="majorBidi" w:hAnsiTheme="majorBidi" w:hint="cs"/>
          <w:sz w:val="26"/>
          <w:szCs w:val="26"/>
          <w:cs/>
        </w:rPr>
        <w:t>เดือน</w:t>
      </w:r>
      <w:r w:rsidR="007B0602" w:rsidRPr="00067F1F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7B0602" w:rsidRPr="00067F1F">
        <w:rPr>
          <w:rFonts w:asciiTheme="majorBidi" w:hAnsiTheme="majorBidi"/>
          <w:sz w:val="26"/>
          <w:szCs w:val="26"/>
        </w:rPr>
        <w:t xml:space="preserve">30 </w:t>
      </w:r>
      <w:r w:rsidR="00A20466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0C0E90" w:rsidRPr="00067F1F">
        <w:rPr>
          <w:rFonts w:asciiTheme="majorBidi" w:hAnsiTheme="majorBidi"/>
          <w:sz w:val="26"/>
          <w:szCs w:val="26"/>
          <w:cs/>
        </w:rPr>
        <w:t xml:space="preserve"> </w:t>
      </w:r>
      <w:r w:rsidR="000C0E90" w:rsidRPr="00067F1F">
        <w:rPr>
          <w:rFonts w:asciiTheme="majorBidi" w:hAnsiTheme="majorBidi"/>
          <w:sz w:val="26"/>
          <w:szCs w:val="26"/>
        </w:rPr>
        <w:t xml:space="preserve">2561 </w:t>
      </w:r>
      <w:r w:rsidR="000C0E90" w:rsidRPr="00067F1F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0C0E90" w:rsidRPr="00067F1F">
        <w:rPr>
          <w:rFonts w:asciiTheme="majorBidi" w:hAnsiTheme="majorBidi"/>
          <w:sz w:val="26"/>
          <w:szCs w:val="26"/>
        </w:rPr>
        <w:t>2560</w:t>
      </w:r>
      <w:r w:rsidR="000C0E90" w:rsidRPr="00067F1F">
        <w:rPr>
          <w:rFonts w:asciiTheme="majorBidi" w:hAnsiTheme="majorBidi"/>
          <w:sz w:val="26"/>
          <w:szCs w:val="26"/>
          <w:cs/>
        </w:rPr>
        <w:t xml:space="preserve"> ประกอบด้วย</w:t>
      </w:r>
    </w:p>
    <w:p w:rsidR="00050C1F" w:rsidRPr="00625361" w:rsidRDefault="00050C1F" w:rsidP="00876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3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80"/>
        <w:gridCol w:w="1107"/>
        <w:gridCol w:w="207"/>
        <w:gridCol w:w="1114"/>
        <w:gridCol w:w="173"/>
        <w:gridCol w:w="1116"/>
        <w:gridCol w:w="180"/>
        <w:gridCol w:w="1161"/>
      </w:tblGrid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0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F1F" w:rsidRPr="00751714" w:rsidRDefault="00067F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907A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067F1F" w:rsidRDefault="002D2482" w:rsidP="002D24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907A0" w:rsidP="002D24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2D2482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exact"/>
              <w:ind w:left="-108" w:right="72"/>
              <w:jc w:val="right"/>
              <w:rPr>
                <w:rFonts w:ascii="Times New Roman" w:eastAsia="Cordia New" w:hAnsi="Times New Roman" w:cs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ผลกระทบจากค่าภาษีเงินได้รอการตัดบัญชี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680"/>
                <w:tab w:val="clear" w:pos="5613"/>
                <w:tab w:val="left" w:pos="-3402"/>
                <w:tab w:val="left" w:pos="-3261"/>
                <w:tab w:val="left" w:pos="-3119"/>
                <w:tab w:val="left" w:pos="70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482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3985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left" w:pos="-3402"/>
                <w:tab w:val="left" w:pos="-3261"/>
                <w:tab w:val="left" w:pos="-3119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58,397</w:t>
            </w:r>
          </w:p>
        </w:tc>
        <w:tc>
          <w:tcPr>
            <w:tcW w:w="207" w:type="dxa"/>
            <w:vMerge w:val="restart"/>
            <w:tcBorders>
              <w:top w:val="nil"/>
              <w:left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58,491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173,288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eastAsia="Cordia New" w:hAnsiTheme="majorBidi" w:cstheme="majorBidi"/>
                <w:sz w:val="26"/>
                <w:szCs w:val="26"/>
              </w:rPr>
              <w:t>173,565</w:t>
            </w:r>
          </w:p>
        </w:tc>
      </w:tr>
      <w:tr w:rsidR="00723985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58,397</w:t>
            </w:r>
          </w:p>
        </w:tc>
        <w:tc>
          <w:tcPr>
            <w:tcW w:w="207" w:type="dxa"/>
            <w:vMerge/>
            <w:tcBorders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58,491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173,288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double" w:sz="4" w:space="0" w:color="auto"/>
              <w:right w:val="nil"/>
            </w:tcBorders>
          </w:tcPr>
          <w:p w:rsidR="00723985" w:rsidRPr="00751714" w:rsidRDefault="00723985" w:rsidP="0072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eastAsia="Cordia New" w:hAnsiTheme="majorBidi" w:cstheme="majorBidi"/>
                <w:sz w:val="26"/>
                <w:szCs w:val="26"/>
              </w:rPr>
              <w:t>173,565</w:t>
            </w:r>
          </w:p>
        </w:tc>
      </w:tr>
    </w:tbl>
    <w:p w:rsidR="009B04AC" w:rsidRPr="00067F1F" w:rsidRDefault="008931A9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B67966" w:rsidRPr="00067F1F">
        <w:rPr>
          <w:rFonts w:asciiTheme="majorBidi" w:hAnsiTheme="majorBidi"/>
          <w:sz w:val="26"/>
          <w:szCs w:val="26"/>
          <w:cs/>
        </w:rPr>
        <w:lastRenderedPageBreak/>
        <w:t>รายการกระทบยอดจำนว</w:t>
      </w:r>
      <w:r w:rsidR="00841AF8" w:rsidRPr="00067F1F">
        <w:rPr>
          <w:rFonts w:asciiTheme="majorBidi" w:hAnsiTheme="majorBidi"/>
          <w:sz w:val="26"/>
          <w:szCs w:val="26"/>
          <w:cs/>
        </w:rPr>
        <w:t>นเงินระหว่างรายได้</w:t>
      </w:r>
      <w:r w:rsidR="00B67966" w:rsidRPr="00067F1F">
        <w:rPr>
          <w:rFonts w:asciiTheme="majorBidi" w:hAnsiTheme="majorBidi"/>
          <w:sz w:val="26"/>
          <w:szCs w:val="26"/>
          <w:cs/>
        </w:rPr>
        <w:t>ภาษีเงินได้กับผลคูณของขาดทุนทางบัญชีโดยใช้อัตราภาษีสำหรับ</w:t>
      </w:r>
      <w:r w:rsidR="00C10C8C" w:rsidRPr="00067F1F">
        <w:rPr>
          <w:rFonts w:asciiTheme="majorBidi" w:hAnsiTheme="majorBidi"/>
          <w:sz w:val="26"/>
          <w:szCs w:val="26"/>
          <w:cs/>
        </w:rPr>
        <w:t>แต่ละ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งวดสามเดือนและ</w:t>
      </w:r>
      <w:r w:rsidR="00067F1F">
        <w:rPr>
          <w:rFonts w:asciiTheme="majorBidi" w:hAnsiTheme="majorBidi"/>
          <w:sz w:val="26"/>
          <w:szCs w:val="26"/>
        </w:rPr>
        <w:t xml:space="preserve">      </w:t>
      </w:r>
      <w:r w:rsidR="001644BE">
        <w:rPr>
          <w:rFonts w:asciiTheme="majorBidi" w:hAnsiTheme="majorBidi" w:hint="cs"/>
          <w:sz w:val="26"/>
          <w:szCs w:val="26"/>
          <w:cs/>
        </w:rPr>
        <w:t>เ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ก</w:t>
      </w:r>
      <w:r w:rsidR="001644BE">
        <w:rPr>
          <w:rFonts w:asciiTheme="majorBidi" w:hAnsiTheme="majorBidi" w:hint="cs"/>
          <w:sz w:val="26"/>
          <w:szCs w:val="26"/>
          <w:cs/>
        </w:rPr>
        <w:t>้า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เดือน</w:t>
      </w:r>
      <w:r w:rsidR="00C10C8C" w:rsidRPr="00067F1F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C10C8C" w:rsidRPr="00067F1F">
        <w:rPr>
          <w:rFonts w:asciiTheme="majorBidi" w:hAnsi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</w:rPr>
        <w:t>2561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และ </w:t>
      </w:r>
      <w:r w:rsidR="00B67966" w:rsidRPr="00067F1F">
        <w:rPr>
          <w:rFonts w:asciiTheme="majorBidi" w:hAnsiTheme="majorBidi"/>
          <w:sz w:val="26"/>
          <w:szCs w:val="26"/>
        </w:rPr>
        <w:t>2560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มีดังนี้</w:t>
      </w:r>
    </w:p>
    <w:p w:rsidR="0013478B" w:rsidRPr="00751714" w:rsidRDefault="0013478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44"/>
        <w:gridCol w:w="1143"/>
        <w:gridCol w:w="180"/>
        <w:gridCol w:w="1134"/>
        <w:gridCol w:w="160"/>
        <w:gridCol w:w="1136"/>
        <w:gridCol w:w="180"/>
        <w:gridCol w:w="1143"/>
      </w:tblGrid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C8C" w:rsidRPr="00751714" w:rsidRDefault="00C10C8C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D2482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2D2482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D2482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D2482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82D3D" w:rsidRPr="00BF215D" w:rsidRDefault="006C01AD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405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047</w:t>
            </w:r>
            <w:r w:rsidR="00D418A1" w:rsidRPr="00D418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(44,665,489)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82D3D" w:rsidRPr="00D82D3D" w:rsidRDefault="00D82D3D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2D3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D82D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D82D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D82D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(96,254,093)</w:t>
            </w: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82D3D" w:rsidRPr="00BF215D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82D3D" w:rsidRPr="00BF215D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D69CC" w:rsidRDefault="00F85624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/>
                <w:sz w:val="26"/>
                <w:szCs w:val="26"/>
              </w:rPr>
              <w:t>281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/>
                <w:sz w:val="26"/>
                <w:szCs w:val="26"/>
              </w:rPr>
              <w:t>009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8,933,098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D69CC" w:rsidRDefault="00485085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</w:t>
            </w:r>
            <w:r w:rsidR="00F85624"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077</w:t>
            </w:r>
            <w:r w:rsidR="00F85624"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19,250,819</w:t>
            </w: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BF215D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BF215D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427311050"/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F85624" w:rsidRDefault="00485085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317</w:t>
            </w:r>
            <w:r w:rsidR="00F85624" w:rsidRPr="00F85624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38,995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BD3C47" w:rsidRDefault="00485085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529</w:t>
            </w:r>
            <w:r w:rsidR="00F85624"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293,162</w:t>
            </w:r>
          </w:p>
        </w:tc>
        <w:bookmarkEnd w:id="3"/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4826B8" w:rsidRDefault="00F85624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(5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301)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52921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(4,015,433)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4826B8" w:rsidRDefault="00F85624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(22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228</w:t>
            </w:r>
            <w:r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674)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52921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692,888</w:t>
            </w:r>
          </w:p>
        </w:tc>
      </w:tr>
      <w:tr w:rsidR="00D82D3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7F1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F85624" w:rsidRDefault="00F85624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485085">
              <w:rPr>
                <w:rFonts w:asciiTheme="majorBidi" w:hAnsiTheme="majorBidi"/>
                <w:sz w:val="26"/>
                <w:szCs w:val="26"/>
              </w:rPr>
              <w:t>536</w:t>
            </w:r>
            <w:r w:rsidRPr="00F85624">
              <w:rPr>
                <w:rFonts w:asciiTheme="majorBidi" w:hAnsi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/>
                <w:sz w:val="26"/>
                <w:szCs w:val="26"/>
              </w:rPr>
              <w:t>784</w:t>
            </w: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52921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(4,898,169)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F85624" w:rsidRDefault="00F85624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485085">
              <w:rPr>
                <w:rFonts w:asciiTheme="majorBidi" w:hAnsiTheme="majorBidi"/>
                <w:sz w:val="26"/>
                <w:szCs w:val="26"/>
              </w:rPr>
              <w:t>1</w:t>
            </w:r>
            <w:r w:rsidRPr="00F85624">
              <w:rPr>
                <w:rFonts w:asciiTheme="majorBidi" w:hAnsi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/>
                <w:sz w:val="26"/>
                <w:szCs w:val="26"/>
              </w:rPr>
              <w:t>794</w:t>
            </w:r>
            <w:r w:rsidRPr="00F85624">
              <w:rPr>
                <w:rFonts w:asciiTheme="majorBidi" w:hAnsiTheme="majorBidi"/>
                <w:sz w:val="26"/>
                <w:szCs w:val="26"/>
              </w:rPr>
              <w:t>,</w:t>
            </w:r>
            <w:r w:rsidR="00485085">
              <w:rPr>
                <w:rFonts w:asciiTheme="majorBidi" w:hAnsiTheme="majorBidi"/>
                <w:sz w:val="26"/>
                <w:szCs w:val="26"/>
              </w:rPr>
              <w:t>938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D82D3D" w:rsidRPr="00751714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82D3D" w:rsidRPr="00A52921" w:rsidRDefault="00D82D3D" w:rsidP="00D8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>(20,063,304)</w:t>
            </w:r>
          </w:p>
        </w:tc>
      </w:tr>
      <w:tr w:rsidR="006C01AD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C01AD" w:rsidRPr="00751714" w:rsidRDefault="006C01AD" w:rsidP="006C01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6C01AD" w:rsidRPr="00F85624" w:rsidRDefault="006C01AD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 w:cstheme="majorBidi"/>
                <w:sz w:val="26"/>
                <w:szCs w:val="26"/>
              </w:rPr>
              <w:t>58,397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6C01AD" w:rsidRPr="00751714" w:rsidRDefault="006C01AD" w:rsidP="006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:rsidR="006C01AD" w:rsidRPr="00A52921" w:rsidRDefault="006C01AD" w:rsidP="006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58,491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6C01AD" w:rsidRPr="00751714" w:rsidRDefault="006C01AD" w:rsidP="006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double" w:sz="4" w:space="0" w:color="auto"/>
              <w:right w:val="nil"/>
            </w:tcBorders>
          </w:tcPr>
          <w:p w:rsidR="006C01AD" w:rsidRPr="00F85624" w:rsidRDefault="006C01AD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>173,288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6C01AD" w:rsidRPr="00751714" w:rsidRDefault="006C01AD" w:rsidP="006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6C01AD" w:rsidRPr="00A52921" w:rsidRDefault="006C01AD" w:rsidP="006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2921">
              <w:rPr>
                <w:rFonts w:asciiTheme="majorBidi" w:hAnsiTheme="majorBidi" w:cstheme="majorBidi"/>
                <w:sz w:val="26"/>
                <w:szCs w:val="26"/>
              </w:rPr>
              <w:t xml:space="preserve">173,565 </w:t>
            </w:r>
          </w:p>
        </w:tc>
      </w:tr>
    </w:tbl>
    <w:p w:rsidR="000555CC" w:rsidRDefault="000555CC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704D7" w:rsidRPr="00067F1F" w:rsidRDefault="005704D7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067F1F">
        <w:rPr>
          <w:rFonts w:asciiTheme="majorBidi" w:hAnsiTheme="majorBidi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067F1F">
        <w:rPr>
          <w:rFonts w:asciiTheme="majorBidi" w:hAnsiTheme="majorBidi"/>
          <w:sz w:val="26"/>
          <w:szCs w:val="26"/>
          <w:cs/>
        </w:rPr>
        <w:t>หนี้สินภาษีเงินได้รอการตัดบัญชี</w:t>
      </w:r>
      <w:bookmarkEnd w:id="4"/>
      <w:bookmarkEnd w:id="5"/>
      <w:r w:rsidR="00943DB5" w:rsidRPr="00067F1F">
        <w:rPr>
          <w:rFonts w:asciiTheme="majorBidi" w:hAnsiTheme="majorBidi"/>
          <w:sz w:val="26"/>
          <w:szCs w:val="26"/>
          <w:cs/>
        </w:rPr>
        <w:t xml:space="preserve"> ณ</w:t>
      </w:r>
      <w:r w:rsidR="002B5A95" w:rsidRPr="00067F1F">
        <w:rPr>
          <w:rFonts w:asciiTheme="majorBidi" w:hAnsiTheme="majorBidi" w:hint="cs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วันที่ </w:t>
      </w:r>
      <w:r w:rsidR="00B67966" w:rsidRPr="00067F1F">
        <w:rPr>
          <w:rFonts w:asciiTheme="majorBidi" w:hAnsiTheme="majorBidi"/>
          <w:sz w:val="26"/>
          <w:szCs w:val="26"/>
        </w:rPr>
        <w:t>3</w:t>
      </w:r>
      <w:r w:rsidR="00C548CF" w:rsidRPr="00067F1F">
        <w:rPr>
          <w:rFonts w:asciiTheme="majorBidi" w:hAnsiTheme="majorBidi"/>
          <w:sz w:val="26"/>
          <w:szCs w:val="26"/>
        </w:rPr>
        <w:t>0</w:t>
      </w:r>
      <w:r w:rsidR="00B67966" w:rsidRPr="00067F1F">
        <w:rPr>
          <w:rFonts w:asciiTheme="majorBidi" w:hAnsiTheme="majorBidi"/>
          <w:sz w:val="26"/>
          <w:szCs w:val="26"/>
        </w:rPr>
        <w:t xml:space="preserve">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67966" w:rsidRPr="00067F1F">
        <w:rPr>
          <w:rFonts w:asciiTheme="majorBidi" w:hAnsiTheme="majorBidi" w:hint="cs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</w:rPr>
        <w:t xml:space="preserve">2561 </w:t>
      </w:r>
      <w:r w:rsidR="00B67966" w:rsidRPr="00067F1F">
        <w:rPr>
          <w:rFonts w:asciiTheme="majorBidi" w:hAnsiTheme="majorBidi" w:hint="cs"/>
          <w:sz w:val="26"/>
          <w:szCs w:val="26"/>
          <w:cs/>
        </w:rPr>
        <w:t>และ</w:t>
      </w:r>
      <w:r w:rsidR="002B5A95" w:rsidRPr="00067F1F">
        <w:rPr>
          <w:rFonts w:asciiTheme="majorBidi" w:hAnsiTheme="majorBidi" w:hint="cs"/>
          <w:sz w:val="26"/>
          <w:szCs w:val="26"/>
          <w:cs/>
        </w:rPr>
        <w:t xml:space="preserve">วันที่ </w:t>
      </w:r>
      <w:r w:rsidR="002B5A95" w:rsidRPr="00067F1F">
        <w:rPr>
          <w:rFonts w:asciiTheme="majorBidi" w:hAnsiTheme="majorBidi"/>
          <w:sz w:val="26"/>
          <w:szCs w:val="26"/>
        </w:rPr>
        <w:t>31</w:t>
      </w:r>
      <w:r w:rsidRPr="00067F1F">
        <w:rPr>
          <w:rFonts w:asciiTheme="majorBidi" w:hAnsiTheme="majorBidi"/>
          <w:sz w:val="26"/>
          <w:szCs w:val="26"/>
        </w:rPr>
        <w:t xml:space="preserve"> </w:t>
      </w:r>
      <w:r w:rsidRPr="00067F1F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="00943DB5" w:rsidRPr="00067F1F">
        <w:rPr>
          <w:rFonts w:asciiTheme="majorBidi" w:hAnsiTheme="majorBidi"/>
          <w:sz w:val="26"/>
          <w:szCs w:val="26"/>
        </w:rPr>
        <w:t xml:space="preserve">2560 </w:t>
      </w:r>
      <w:r w:rsidRPr="00067F1F">
        <w:rPr>
          <w:rFonts w:asciiTheme="majorBidi" w:hAnsiTheme="majorBidi"/>
          <w:sz w:val="26"/>
          <w:szCs w:val="26"/>
          <w:cs/>
        </w:rPr>
        <w:t>มีดังนี้</w:t>
      </w:r>
    </w:p>
    <w:p w:rsidR="005704D7" w:rsidRPr="00751714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36"/>
        <w:gridCol w:w="1213"/>
        <w:gridCol w:w="236"/>
        <w:gridCol w:w="1206"/>
        <w:gridCol w:w="243"/>
        <w:gridCol w:w="1303"/>
      </w:tblGrid>
      <w:tr w:rsidR="00717871" w:rsidRPr="00751714" w:rsidTr="00F83FB4">
        <w:trPr>
          <w:tblHeader/>
        </w:trPr>
        <w:tc>
          <w:tcPr>
            <w:tcW w:w="4050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7"/>
            <w:tcBorders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B67966" w:rsidRPr="00751714" w:rsidRDefault="00841AF8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7966" w:rsidRPr="00751714" w:rsidRDefault="00F83FB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</w:t>
            </w:r>
            <w:r w:rsidR="001644A4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EA27F0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B67966" w:rsidRPr="00751714" w:rsidRDefault="00F83FB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471650" w:rsidTr="00F83FB4">
        <w:trPr>
          <w:tblHeader/>
        </w:trPr>
        <w:tc>
          <w:tcPr>
            <w:tcW w:w="4050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3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04BC" w:rsidRPr="00751714" w:rsidTr="00F83FB4">
        <w:tc>
          <w:tcPr>
            <w:tcW w:w="405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(19,245,137)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5B04BC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173</w:t>
            </w:r>
            <w:r w:rsidR="0075290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5B04BC" w:rsidRPr="00751714" w:rsidRDefault="00752903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:rsidR="005B04BC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(19,071</w:t>
            </w:r>
            <w:r w:rsidR="007529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5290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</w:tr>
      <w:tr w:rsidR="00055543" w:rsidRPr="00751714" w:rsidTr="00F83FB4">
        <w:tc>
          <w:tcPr>
            <w:tcW w:w="4050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055543" w:rsidRPr="00751714" w:rsidTr="00F83FB4">
        <w:tc>
          <w:tcPr>
            <w:tcW w:w="4050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(17,890,146)</w:t>
            </w:r>
          </w:p>
        </w:tc>
        <w:tc>
          <w:tcPr>
            <w:tcW w:w="236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173,288</w:t>
            </w:r>
          </w:p>
        </w:tc>
        <w:tc>
          <w:tcPr>
            <w:tcW w:w="236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055543" w:rsidRPr="00751714" w:rsidRDefault="00055543" w:rsidP="00055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(17,716,858)</w:t>
            </w:r>
          </w:p>
        </w:tc>
      </w:tr>
    </w:tbl>
    <w:p w:rsidR="005704D7" w:rsidRPr="00A53748" w:rsidRDefault="000555CC" w:rsidP="00A57DC6">
      <w:pPr>
        <w:ind w:right="259"/>
        <w:jc w:val="thaiDistribute"/>
        <w:rPr>
          <w:rFonts w:ascii="Angsana New" w:hAnsi="Angsana New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5704D7" w:rsidRPr="00A53748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</w:t>
      </w:r>
      <w:r w:rsidR="00B67966" w:rsidRPr="00A53748">
        <w:rPr>
          <w:rFonts w:ascii="Angsana New" w:hAnsi="Angsana New"/>
          <w:sz w:val="26"/>
          <w:szCs w:val="26"/>
          <w:cs/>
        </w:rPr>
        <w:t xml:space="preserve">วันที่ </w:t>
      </w:r>
      <w:r w:rsidR="00544D81" w:rsidRPr="00A53748">
        <w:rPr>
          <w:rFonts w:ascii="Angsana New" w:hAnsi="Angsana New"/>
          <w:sz w:val="26"/>
          <w:szCs w:val="26"/>
        </w:rPr>
        <w:t xml:space="preserve">30 </w:t>
      </w:r>
      <w:r w:rsidR="001644BE" w:rsidRPr="00A53748">
        <w:rPr>
          <w:rFonts w:ascii="Angsana New" w:hAnsi="Angsana New" w:hint="cs"/>
          <w:sz w:val="26"/>
          <w:szCs w:val="26"/>
          <w:cs/>
        </w:rPr>
        <w:t>กันยายน</w:t>
      </w:r>
      <w:r w:rsidR="00B67966" w:rsidRPr="00A53748">
        <w:rPr>
          <w:rFonts w:ascii="Angsana New" w:hAnsi="Angsana New" w:hint="cs"/>
          <w:sz w:val="26"/>
          <w:szCs w:val="26"/>
          <w:cs/>
        </w:rPr>
        <w:t xml:space="preserve"> </w:t>
      </w:r>
      <w:r w:rsidR="00B67966" w:rsidRPr="00A53748">
        <w:rPr>
          <w:rFonts w:ascii="Angsana New" w:hAnsi="Angsana New"/>
          <w:sz w:val="26"/>
          <w:szCs w:val="26"/>
        </w:rPr>
        <w:t xml:space="preserve">2561 </w:t>
      </w:r>
      <w:r w:rsidR="00B67966" w:rsidRPr="00A53748">
        <w:rPr>
          <w:rFonts w:ascii="Angsana New" w:hAnsi="Angsana New" w:hint="cs"/>
          <w:sz w:val="26"/>
          <w:szCs w:val="26"/>
          <w:cs/>
        </w:rPr>
        <w:t>และ</w:t>
      </w:r>
      <w:r w:rsidR="003334BB" w:rsidRPr="00A5374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3334BB" w:rsidRPr="00A53748">
        <w:rPr>
          <w:rFonts w:ascii="Angsana New" w:hAnsi="Angsana New"/>
          <w:sz w:val="26"/>
          <w:szCs w:val="26"/>
        </w:rPr>
        <w:t>31</w:t>
      </w:r>
      <w:r w:rsidR="005704D7" w:rsidRPr="00A53748">
        <w:rPr>
          <w:rFonts w:ascii="Angsana New" w:hAnsi="Angsana New"/>
          <w:sz w:val="26"/>
          <w:szCs w:val="26"/>
        </w:rPr>
        <w:t xml:space="preserve"> </w:t>
      </w:r>
      <w:r w:rsidR="005704D7" w:rsidRPr="00A53748">
        <w:rPr>
          <w:rFonts w:ascii="Angsana New" w:hAnsi="Angsana New"/>
          <w:sz w:val="26"/>
          <w:szCs w:val="26"/>
          <w:cs/>
        </w:rPr>
        <w:t>ธันวาคม</w:t>
      </w:r>
      <w:r w:rsidR="009550A9" w:rsidRPr="00A53748">
        <w:rPr>
          <w:rFonts w:ascii="Angsana New" w:hAnsi="Angsana New"/>
          <w:sz w:val="26"/>
          <w:szCs w:val="26"/>
        </w:rPr>
        <w:t xml:space="preserve"> 2560 </w:t>
      </w:r>
      <w:r w:rsidR="005704D7" w:rsidRPr="00A53748">
        <w:rPr>
          <w:rFonts w:ascii="Angsana New" w:hAnsi="Angsana New"/>
          <w:sz w:val="26"/>
          <w:szCs w:val="26"/>
          <w:cs/>
        </w:rPr>
        <w:t>มีดังนี้</w:t>
      </w:r>
    </w:p>
    <w:p w:rsidR="005704D7" w:rsidRPr="00751714" w:rsidRDefault="005704D7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717871" w:rsidRPr="00751714" w:rsidTr="004F32E3">
        <w:trPr>
          <w:tblHeader/>
        </w:trPr>
        <w:tc>
          <w:tcPr>
            <w:tcW w:w="6417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rPr>
          <w:tblHeader/>
        </w:trPr>
        <w:tc>
          <w:tcPr>
            <w:tcW w:w="6417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51714" w:rsidRDefault="00544D81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B67966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7966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471650" w:rsidTr="004F32E3">
        <w:trPr>
          <w:tblHeader/>
        </w:trPr>
        <w:tc>
          <w:tcPr>
            <w:tcW w:w="6417" w:type="dxa"/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51714" w:rsidTr="004F32E3">
        <w:tc>
          <w:tcPr>
            <w:tcW w:w="6417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F83F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83FB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(หนี้สิน)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 xml:space="preserve"> 57,949,484 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28,641,197 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 xml:space="preserve"> 1,601,237 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10,334,843 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 xml:space="preserve"> 12,901,453 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12,486,923 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 xml:space="preserve"> 3,559,214 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3,325,220 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85624">
              <w:rPr>
                <w:rFonts w:asciiTheme="majorBidi" w:hAnsiTheme="majorBidi"/>
                <w:sz w:val="26"/>
                <w:szCs w:val="26"/>
              </w:rPr>
              <w:t xml:space="preserve"> 2,697,649 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2,961,435 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F85624" w:rsidRPr="00F85624" w:rsidRDefault="00485085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83,333,757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35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137,697,764</w:t>
            </w:r>
          </w:p>
        </w:tc>
      </w:tr>
      <w:tr w:rsidR="00F85624" w:rsidRPr="00751714" w:rsidTr="00A36E09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</w:t>
            </w:r>
            <w:r w:rsidRPr="007517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 w:cstheme="majorBidi"/>
                <w:sz w:val="26"/>
                <w:szCs w:val="26"/>
              </w:rPr>
              <w:t xml:space="preserve"> (238,322)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(1,507,577)</w:t>
            </w:r>
          </w:p>
        </w:tc>
      </w:tr>
      <w:tr w:rsidR="00F85624" w:rsidRPr="00751714" w:rsidTr="004F32E3">
        <w:tc>
          <w:tcPr>
            <w:tcW w:w="6417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5624" w:rsidRPr="00F8562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5624">
              <w:rPr>
                <w:rFonts w:asciiTheme="majorBidi" w:hAnsiTheme="majorBidi" w:cstheme="majorBidi"/>
                <w:sz w:val="26"/>
                <w:szCs w:val="26"/>
              </w:rPr>
              <w:t xml:space="preserve"> (5,122,516)</w:t>
            </w:r>
          </w:p>
        </w:tc>
        <w:tc>
          <w:tcPr>
            <w:tcW w:w="270" w:type="dxa"/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85624" w:rsidRPr="00751714" w:rsidRDefault="00F85624" w:rsidP="00F8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(4,744,191)</w:t>
            </w:r>
          </w:p>
        </w:tc>
      </w:tr>
      <w:tr w:rsidR="00BF215D" w:rsidRPr="00751714" w:rsidTr="004F32E3">
        <w:tc>
          <w:tcPr>
            <w:tcW w:w="6417" w:type="dxa"/>
          </w:tcPr>
          <w:p w:rsidR="00BF215D" w:rsidRPr="00751714" w:rsidRDefault="00BF215D" w:rsidP="00BF215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F215D" w:rsidRPr="00751714" w:rsidRDefault="00485085" w:rsidP="0048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156</w:t>
            </w:r>
            <w:r w:rsidR="00F85624"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681</w:t>
            </w:r>
            <w:r w:rsidR="00F85624" w:rsidRPr="00F85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956</w:t>
            </w:r>
          </w:p>
        </w:tc>
        <w:tc>
          <w:tcPr>
            <w:tcW w:w="270" w:type="dxa"/>
          </w:tcPr>
          <w:p w:rsidR="00BF215D" w:rsidRPr="00751714" w:rsidRDefault="00BF215D" w:rsidP="00BF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F215D" w:rsidRPr="00751714" w:rsidRDefault="00BF215D" w:rsidP="00BF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189,195,614</w:t>
            </w:r>
          </w:p>
        </w:tc>
      </w:tr>
    </w:tbl>
    <w:p w:rsidR="007526FA" w:rsidRPr="00751714" w:rsidRDefault="007526FA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9154B" w:rsidRPr="00751714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9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751714" w:rsidRDefault="0029154B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751714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751714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67966" w:rsidRPr="00751714" w:rsidRDefault="00A1623B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471650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2607F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3,304,106</w:t>
            </w:r>
          </w:p>
        </w:tc>
      </w:tr>
      <w:tr w:rsidR="002607F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>8,521,592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12,476,588</w:t>
            </w:r>
          </w:p>
        </w:tc>
      </w:tr>
      <w:tr w:rsidR="002607F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>10,071,833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8,324,727</w:t>
            </w:r>
          </w:p>
        </w:tc>
      </w:tr>
      <w:tr w:rsidR="002607F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2607F7" w:rsidRPr="002607F7" w:rsidRDefault="006E717D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17D">
              <w:rPr>
                <w:rFonts w:asciiTheme="majorBidi" w:hAnsiTheme="majorBidi" w:cstheme="majorBidi"/>
                <w:sz w:val="26"/>
                <w:szCs w:val="26"/>
              </w:rPr>
              <w:t>60,847,203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36,291,361</w:t>
            </w:r>
          </w:p>
        </w:tc>
      </w:tr>
      <w:tr w:rsidR="002607F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2607F7" w:rsidRPr="002607F7" w:rsidRDefault="002607F7" w:rsidP="006E7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>79,44</w:t>
            </w:r>
            <w:r w:rsidR="006E717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2DB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E717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60,396,782</w:t>
            </w:r>
          </w:p>
        </w:tc>
      </w:tr>
    </w:tbl>
    <w:p w:rsidR="00183132" w:rsidRPr="00751714" w:rsidRDefault="004F44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751714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C56121" w:rsidRPr="00751714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ในที่ประชุม</w:t>
      </w:r>
      <w:r w:rsidR="005058FA" w:rsidRPr="00751714">
        <w:rPr>
          <w:rFonts w:asciiTheme="majorBidi" w:hAnsiTheme="majorBidi" w:cstheme="majorBidi" w:hint="cs"/>
          <w:sz w:val="26"/>
          <w:szCs w:val="26"/>
          <w:cs/>
        </w:rPr>
        <w:t>วิ</w:t>
      </w:r>
      <w:r w:rsidR="005058FA" w:rsidRPr="00751714">
        <w:rPr>
          <w:rFonts w:asciiTheme="majorBidi" w:hAnsiTheme="majorBidi" w:cstheme="majorBidi"/>
          <w:sz w:val="26"/>
          <w:szCs w:val="26"/>
          <w:cs/>
        </w:rPr>
        <w:t>สามัญผู้ถือหุ้นครั้งที่</w:t>
      </w:r>
      <w:r w:rsidR="005058FA" w:rsidRPr="00751714">
        <w:rPr>
          <w:rFonts w:asciiTheme="majorBidi" w:hAnsiTheme="majorBidi" w:cstheme="majorBidi"/>
          <w:sz w:val="26"/>
          <w:szCs w:val="26"/>
        </w:rPr>
        <w:t xml:space="preserve"> 1/2560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B74AC" w:rsidRPr="0075171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4B74AC" w:rsidRPr="00751714">
        <w:rPr>
          <w:rFonts w:asciiTheme="majorBidi" w:hAnsiTheme="majorBidi"/>
          <w:sz w:val="26"/>
          <w:szCs w:val="26"/>
        </w:rPr>
        <w:t>2</w:t>
      </w:r>
      <w:r w:rsidR="00CB2647" w:rsidRPr="00751714">
        <w:rPr>
          <w:rFonts w:asciiTheme="majorBidi" w:hAnsiTheme="majorBidi"/>
          <w:sz w:val="26"/>
          <w:szCs w:val="26"/>
        </w:rPr>
        <w:t>8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</w:t>
      </w:r>
      <w:r w:rsidR="00CB2647" w:rsidRPr="00751714">
        <w:rPr>
          <w:rFonts w:asciiTheme="majorBidi" w:hAnsiTheme="majorBidi" w:hint="cs"/>
          <w:sz w:val="26"/>
          <w:szCs w:val="26"/>
          <w:cs/>
        </w:rPr>
        <w:t>ธันวาคม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25</w:t>
      </w:r>
      <w:r w:rsidR="00CB2647" w:rsidRPr="00751714">
        <w:rPr>
          <w:rFonts w:asciiTheme="majorBidi" w:hAnsiTheme="majorBidi"/>
          <w:sz w:val="26"/>
          <w:szCs w:val="26"/>
        </w:rPr>
        <w:t>60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ผู้ถือหุ้นได้มีมติอนุมัติเรื่องต่าง ๆ ดังนี้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751714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751714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1,216,574,437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/>
          <w:sz w:val="26"/>
          <w:szCs w:val="26"/>
        </w:rPr>
        <w:t>28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751714">
        <w:rPr>
          <w:rFonts w:asciiTheme="majorBidi" w:hAnsiTheme="majorBidi" w:cstheme="majorBidi"/>
          <w:sz w:val="26"/>
          <w:szCs w:val="26"/>
        </w:rPr>
        <w:t>25</w:t>
      </w:r>
      <w:r w:rsidR="00C875CE" w:rsidRPr="00751714">
        <w:rPr>
          <w:rFonts w:asciiTheme="majorBidi" w:hAnsiTheme="majorBidi" w:cstheme="majorBidi"/>
          <w:sz w:val="26"/>
          <w:szCs w:val="26"/>
        </w:rPr>
        <w:t>60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751714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1,326,518,451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1,326,518,451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>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/>
          <w:sz w:val="26"/>
          <w:szCs w:val="26"/>
        </w:rPr>
        <w:t>2</w:t>
      </w:r>
      <w:r w:rsidR="0025511B" w:rsidRPr="00751714">
        <w:rPr>
          <w:rFonts w:asciiTheme="majorBidi" w:hAnsiTheme="majorBidi" w:cstheme="majorBidi"/>
          <w:sz w:val="26"/>
          <w:szCs w:val="26"/>
        </w:rPr>
        <w:t>9</w:t>
      </w:r>
      <w:r w:rsidR="00C875C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C875CE"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875CE" w:rsidRPr="00751714">
        <w:rPr>
          <w:rFonts w:asciiTheme="majorBidi" w:hAnsiTheme="majorBidi" w:cstheme="majorBidi"/>
          <w:sz w:val="26"/>
          <w:szCs w:val="26"/>
        </w:rPr>
        <w:t>2560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F63FB" w:rsidRDefault="00CB2647" w:rsidP="007253C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  <w:r w:rsidRPr="00BF63FB">
        <w:rPr>
          <w:rFonts w:ascii="Angsana New" w:hAnsi="Angsana New" w:hint="cs"/>
          <w:sz w:val="26"/>
          <w:szCs w:val="26"/>
          <w:cs/>
        </w:rPr>
        <w:t>จัดสรรหุ้นสามัญเพิ่มทุนจำนวน</w:t>
      </w:r>
      <w:r w:rsidRPr="00BF63FB">
        <w:rPr>
          <w:rFonts w:ascii="Angsana New" w:hAnsi="Angsana New"/>
          <w:sz w:val="26"/>
          <w:szCs w:val="26"/>
        </w:rPr>
        <w:t xml:space="preserve"> 1</w:t>
      </w:r>
      <w:r w:rsidRPr="00BF63FB">
        <w:rPr>
          <w:rFonts w:asciiTheme="majorBidi" w:hAnsiTheme="majorBidi" w:cstheme="majorBidi"/>
          <w:sz w:val="26"/>
          <w:szCs w:val="26"/>
        </w:rPr>
        <w:t>85</w:t>
      </w:r>
      <w:r w:rsidRPr="00BF63FB">
        <w:rPr>
          <w:rFonts w:ascii="Angsana New" w:hAnsi="Angsana New"/>
          <w:sz w:val="26"/>
          <w:szCs w:val="26"/>
        </w:rPr>
        <w:t xml:space="preserve">,000,000 </w:t>
      </w:r>
      <w:r w:rsidRPr="00BF63FB">
        <w:rPr>
          <w:rFonts w:ascii="Angsana New" w:hAnsi="Angsana New" w:hint="cs"/>
          <w:sz w:val="26"/>
          <w:szCs w:val="26"/>
          <w:cs/>
        </w:rPr>
        <w:t>หุ้น</w:t>
      </w:r>
      <w:r w:rsidRPr="00BF63FB">
        <w:rPr>
          <w:rFonts w:ascii="Angsana New" w:hAnsi="Angsana New"/>
          <w:sz w:val="26"/>
          <w:szCs w:val="26"/>
        </w:rPr>
        <w:t xml:space="preserve"> </w:t>
      </w:r>
      <w:r w:rsidRPr="00BF63FB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BF63FB">
        <w:rPr>
          <w:rFonts w:ascii="Angsana New" w:hAnsi="Angsana New"/>
          <w:sz w:val="26"/>
          <w:szCs w:val="26"/>
        </w:rPr>
        <w:t xml:space="preserve"> (Private Placement) </w:t>
      </w:r>
      <w:r w:rsidRPr="00BF63FB">
        <w:rPr>
          <w:rFonts w:ascii="Angsana New" w:hAnsi="Angsana New" w:hint="cs"/>
          <w:sz w:val="26"/>
          <w:szCs w:val="26"/>
          <w:cs/>
        </w:rPr>
        <w:t>โดยกำหนดราคาเสนอขายหุ้นละ</w:t>
      </w:r>
      <w:r w:rsidRPr="00BF63FB">
        <w:rPr>
          <w:rFonts w:ascii="Angsana New" w:hAnsi="Angsana New"/>
          <w:sz w:val="26"/>
          <w:szCs w:val="26"/>
        </w:rPr>
        <w:t xml:space="preserve"> 0.6</w:t>
      </w:r>
      <w:r w:rsidR="00210124" w:rsidRPr="00BF63FB">
        <w:rPr>
          <w:rFonts w:ascii="Angsana New" w:hAnsi="Angsana New"/>
          <w:sz w:val="26"/>
          <w:szCs w:val="26"/>
        </w:rPr>
        <w:t>0</w:t>
      </w:r>
      <w:r w:rsidRPr="00BF63FB">
        <w:rPr>
          <w:rFonts w:ascii="Angsana New" w:hAnsi="Angsana New"/>
          <w:sz w:val="26"/>
          <w:szCs w:val="26"/>
        </w:rPr>
        <w:t xml:space="preserve"> </w:t>
      </w:r>
      <w:r w:rsidRPr="00BF63FB">
        <w:rPr>
          <w:rFonts w:ascii="Angsana New" w:hAnsi="Angsana New" w:hint="cs"/>
          <w:sz w:val="26"/>
          <w:szCs w:val="26"/>
          <w:cs/>
        </w:rPr>
        <w:t>บาท</w:t>
      </w:r>
      <w:r w:rsidRPr="00BF63FB">
        <w:rPr>
          <w:rFonts w:ascii="Angsana New" w:hAnsi="Angsana New"/>
          <w:sz w:val="26"/>
          <w:szCs w:val="26"/>
        </w:rPr>
        <w:t xml:space="preserve"> </w:t>
      </w:r>
    </w:p>
    <w:p w:rsidR="00BF63FB" w:rsidRPr="007C268A" w:rsidRDefault="00BF63FB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058FA" w:rsidRPr="000555CC" w:rsidRDefault="005058FA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80,500,000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(สุทธิจากส่วนต่ำกว่ามูลค่าหุ้นสามัญจำนวนเงิน </w:t>
      </w:r>
      <w:r w:rsidR="00186FB5" w:rsidRPr="000555CC">
        <w:rPr>
          <w:rFonts w:asciiTheme="majorBidi" w:hAnsiTheme="majorBidi" w:cstheme="majorBidi"/>
          <w:sz w:val="26"/>
          <w:szCs w:val="26"/>
        </w:rPr>
        <w:t>5</w:t>
      </w:r>
      <w:r w:rsidRPr="000555CC">
        <w:rPr>
          <w:rFonts w:asciiTheme="majorBidi" w:hAnsiTheme="majorBidi" w:cstheme="majorBidi"/>
          <w:sz w:val="26"/>
          <w:szCs w:val="26"/>
        </w:rPr>
        <w:t>3,</w:t>
      </w:r>
      <w:r w:rsidR="00186FB5" w:rsidRPr="000555CC">
        <w:rPr>
          <w:rFonts w:asciiTheme="majorBidi" w:hAnsiTheme="majorBidi" w:cstheme="majorBidi"/>
          <w:sz w:val="26"/>
          <w:szCs w:val="26"/>
        </w:rPr>
        <w:t>666,666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0555CC">
        <w:rPr>
          <w:rFonts w:asciiTheme="majorBidi" w:hAnsiTheme="majorBidi" w:cstheme="majorBidi"/>
          <w:sz w:val="26"/>
          <w:szCs w:val="26"/>
        </w:rPr>
        <w:t>13</w:t>
      </w:r>
      <w:r w:rsidR="00C875CE" w:rsidRPr="000555CC">
        <w:rPr>
          <w:rFonts w:asciiTheme="majorBidi" w:hAnsiTheme="majorBidi" w:cstheme="majorBidi"/>
          <w:sz w:val="26"/>
          <w:szCs w:val="26"/>
        </w:rPr>
        <w:t>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166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66</w:t>
      </w:r>
      <w:r w:rsidRPr="000555CC">
        <w:rPr>
          <w:rFonts w:asciiTheme="majorBidi" w:hAnsiTheme="majorBidi" w:cstheme="majorBidi"/>
          <w:sz w:val="26"/>
          <w:szCs w:val="26"/>
        </w:rPr>
        <w:t xml:space="preserve">6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>0.6</w:t>
      </w:r>
      <w:r w:rsidR="00210124" w:rsidRPr="000555CC">
        <w:rPr>
          <w:rFonts w:asciiTheme="majorBidi" w:hAnsiTheme="majorBidi" w:cstheme="majorBidi"/>
          <w:sz w:val="26"/>
          <w:szCs w:val="26"/>
        </w:rPr>
        <w:t>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C875CE" w:rsidRPr="000555CC">
        <w:rPr>
          <w:rFonts w:asciiTheme="majorBidi" w:hAnsiTheme="majorBidi" w:cstheme="majorBidi"/>
          <w:sz w:val="26"/>
          <w:szCs w:val="26"/>
        </w:rPr>
        <w:t>918,065,901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0555CC">
        <w:rPr>
          <w:rFonts w:asciiTheme="majorBidi" w:hAnsiTheme="majorBidi" w:cstheme="majorBidi"/>
          <w:sz w:val="26"/>
          <w:szCs w:val="26"/>
        </w:rPr>
        <w:t>918,065,901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C875CE" w:rsidRPr="000555CC">
        <w:rPr>
          <w:rFonts w:asciiTheme="majorBidi" w:hAnsiTheme="majorBidi" w:cstheme="majorBidi"/>
          <w:sz w:val="26"/>
          <w:szCs w:val="26"/>
        </w:rPr>
        <w:t>1</w:t>
      </w:r>
      <w:r w:rsidRPr="000555CC">
        <w:rPr>
          <w:rFonts w:asciiTheme="majorBidi" w:hAnsiTheme="majorBidi" w:cstheme="majorBidi"/>
          <w:sz w:val="26"/>
          <w:szCs w:val="26"/>
        </w:rPr>
        <w:t>,05</w:t>
      </w:r>
      <w:r w:rsidR="00C875CE" w:rsidRPr="000555CC">
        <w:rPr>
          <w:rFonts w:asciiTheme="majorBidi" w:hAnsiTheme="majorBidi" w:cstheme="majorBidi"/>
          <w:sz w:val="26"/>
          <w:szCs w:val="26"/>
        </w:rPr>
        <w:t>2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232,567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0555CC">
        <w:rPr>
          <w:rFonts w:asciiTheme="majorBidi" w:hAnsiTheme="majorBidi" w:cstheme="majorBidi"/>
          <w:sz w:val="26"/>
          <w:szCs w:val="26"/>
        </w:rPr>
        <w:t>1,052,232,567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25511B" w:rsidRPr="000555CC">
        <w:rPr>
          <w:rFonts w:asciiTheme="majorBidi" w:hAnsiTheme="majorBidi" w:cstheme="majorBidi"/>
          <w:sz w:val="26"/>
          <w:szCs w:val="26"/>
        </w:rPr>
        <w:t xml:space="preserve">29 </w:t>
      </w:r>
      <w:r w:rsidR="0025511B" w:rsidRPr="000555CC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25511B" w:rsidRPr="000555CC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25511B" w:rsidRPr="000555CC">
        <w:rPr>
          <w:rFonts w:asciiTheme="majorBidi" w:hAnsiTheme="majorBidi" w:cstheme="majorBidi"/>
          <w:sz w:val="26"/>
          <w:szCs w:val="26"/>
        </w:rPr>
        <w:t>2560</w:t>
      </w:r>
    </w:p>
    <w:p w:rsidR="00F72D80" w:rsidRPr="007C268A" w:rsidRDefault="00F72D80" w:rsidP="00040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6E16CE" w:rsidRPr="000555CC" w:rsidRDefault="006E16CE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และมีนาคม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17,700,000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(สุทธิจากส่วนต่ำกว่ามูลค่าหุ้นสามัญจำนวนเงิน </w:t>
      </w:r>
      <w:r w:rsidR="000403FA" w:rsidRPr="000555CC">
        <w:rPr>
          <w:rFonts w:asciiTheme="majorBidi" w:hAnsiTheme="majorBidi" w:cstheme="majorBidi"/>
          <w:sz w:val="26"/>
          <w:szCs w:val="26"/>
        </w:rPr>
        <w:t>11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403FA" w:rsidRPr="000555CC">
        <w:rPr>
          <w:rFonts w:asciiTheme="majorBidi" w:hAnsiTheme="majorBidi" w:cstheme="majorBidi"/>
          <w:sz w:val="26"/>
          <w:szCs w:val="26"/>
        </w:rPr>
        <w:t>800,000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0403FA" w:rsidRPr="000555CC">
        <w:rPr>
          <w:rFonts w:asciiTheme="majorBidi" w:hAnsiTheme="majorBidi" w:cstheme="majorBidi"/>
          <w:sz w:val="26"/>
          <w:szCs w:val="26"/>
        </w:rPr>
        <w:t>29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500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000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0.60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>หุ้น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>1,0</w:t>
      </w:r>
      <w:r w:rsidR="00071290" w:rsidRPr="000555CC">
        <w:rPr>
          <w:rFonts w:asciiTheme="majorBidi" w:hAnsiTheme="majorBidi" w:cstheme="majorBidi"/>
          <w:sz w:val="26"/>
          <w:szCs w:val="26"/>
        </w:rPr>
        <w:t>81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7</w:t>
      </w:r>
      <w:r w:rsidRPr="000555CC">
        <w:rPr>
          <w:rFonts w:asciiTheme="majorBidi" w:hAnsiTheme="majorBidi" w:cstheme="majorBidi"/>
          <w:sz w:val="26"/>
          <w:szCs w:val="26"/>
        </w:rPr>
        <w:t xml:space="preserve">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>ซึ่งได้จดทะเบียนกับกระทรวงพาณิชย์แล้วเมื่อวันที่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 27 </w:t>
      </w:r>
      <w:r w:rsidR="00071290" w:rsidRPr="000555CC">
        <w:rPr>
          <w:rFonts w:asciiTheme="majorBidi" w:hAnsiTheme="majorBidi" w:cstheme="majorBidi" w:hint="cs"/>
          <w:sz w:val="26"/>
          <w:szCs w:val="26"/>
          <w:cs/>
        </w:rPr>
        <w:t>เมษายน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71290" w:rsidRPr="000555CC">
        <w:rPr>
          <w:rFonts w:asciiTheme="majorBidi" w:hAnsiTheme="majorBidi" w:cstheme="majorBidi"/>
          <w:sz w:val="26"/>
          <w:szCs w:val="26"/>
        </w:rPr>
        <w:t>2561</w:t>
      </w:r>
    </w:p>
    <w:p w:rsidR="006E16CE" w:rsidRDefault="006E16CE" w:rsidP="00040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EC4955" w:rsidRPr="000555CC" w:rsidRDefault="00EC4955" w:rsidP="00EC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4057F">
        <w:rPr>
          <w:rFonts w:asciiTheme="majorBidi" w:hAnsiTheme="majorBidi" w:cstheme="majorBidi"/>
          <w:sz w:val="26"/>
          <w:szCs w:val="26"/>
          <w:cs/>
        </w:rPr>
        <w:t>กรก</w:t>
      </w:r>
      <w:r w:rsidR="00485085">
        <w:rPr>
          <w:rFonts w:asciiTheme="majorBidi" w:hAnsiTheme="majorBidi" w:cstheme="majorBidi" w:hint="cs"/>
          <w:sz w:val="26"/>
          <w:szCs w:val="26"/>
          <w:cs/>
        </w:rPr>
        <w:t>ฎ</w:t>
      </w:r>
      <w:r w:rsidRPr="0004057F">
        <w:rPr>
          <w:rFonts w:asciiTheme="majorBidi" w:hAnsiTheme="majorBidi" w:cstheme="majorBidi"/>
          <w:sz w:val="26"/>
          <w:szCs w:val="26"/>
          <w:cs/>
        </w:rPr>
        <w:t xml:space="preserve">าคม </w:t>
      </w:r>
      <w:r w:rsidR="00DC74EF">
        <w:rPr>
          <w:rFonts w:asciiTheme="majorBidi" w:hAnsiTheme="majorBidi" w:cstheme="majorBidi"/>
          <w:sz w:val="26"/>
          <w:szCs w:val="26"/>
        </w:rPr>
        <w:t>2561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04057F">
        <w:rPr>
          <w:rFonts w:asciiTheme="majorBidi" w:hAnsiTheme="majorBidi" w:cstheme="majorBidi"/>
          <w:sz w:val="26"/>
          <w:szCs w:val="26"/>
          <w:cs/>
        </w:rPr>
        <w:t>ได้ดำเนินการจดทะเบียนการเปลี่ยนแปลงทุนที่ออกและชำระแล้วที่เป็นผลจากการใช้สิทธิตามใบสำคัญแสดงสิทธิจากเดิมหุ้นสามัญ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="00DC74EF">
        <w:rPr>
          <w:rFonts w:asciiTheme="majorBidi" w:hAnsiTheme="majorBidi" w:cstheme="majorBidi"/>
          <w:sz w:val="26"/>
          <w:szCs w:val="26"/>
        </w:rPr>
        <w:t>22</w:t>
      </w:r>
      <w:r w:rsidRPr="00F91BA9">
        <w:rPr>
          <w:rFonts w:asciiTheme="majorBidi" w:hAnsiTheme="majorBidi" w:cstheme="majorBidi"/>
          <w:sz w:val="26"/>
          <w:szCs w:val="26"/>
        </w:rPr>
        <w:t>,</w:t>
      </w:r>
      <w:r w:rsidR="00DC74EF">
        <w:rPr>
          <w:rFonts w:asciiTheme="majorBidi" w:hAnsiTheme="majorBidi" w:cstheme="majorBidi"/>
          <w:sz w:val="26"/>
          <w:szCs w:val="26"/>
        </w:rPr>
        <w:t>425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F91BA9">
        <w:rPr>
          <w:rFonts w:asciiTheme="majorBidi" w:hAnsiTheme="majorBidi" w:cstheme="majorBidi"/>
          <w:sz w:val="26"/>
          <w:szCs w:val="26"/>
        </w:rPr>
        <w:t>1.20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ทำให้ทุนที่ชำระแล้วของบริษัทเพิ่มขึ้นจากจำนวนเงิน </w:t>
      </w:r>
      <w:r w:rsidR="006279E0" w:rsidRPr="000555CC">
        <w:rPr>
          <w:rFonts w:asciiTheme="majorBidi" w:hAnsiTheme="majorBidi" w:cstheme="majorBidi"/>
          <w:sz w:val="26"/>
          <w:szCs w:val="26"/>
        </w:rPr>
        <w:t>1,081,732,567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6279E0" w:rsidRPr="000555CC">
        <w:rPr>
          <w:rFonts w:asciiTheme="majorBidi" w:hAnsiTheme="majorBidi" w:cstheme="majorBidi"/>
          <w:sz w:val="26"/>
          <w:szCs w:val="26"/>
        </w:rPr>
        <w:t>1,081,732,567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>1,081,7</w:t>
      </w:r>
      <w:r>
        <w:rPr>
          <w:rFonts w:asciiTheme="majorBidi" w:hAnsiTheme="majorBidi" w:cstheme="majorBidi"/>
          <w:sz w:val="26"/>
          <w:szCs w:val="26"/>
        </w:rPr>
        <w:t>54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992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0555CC">
        <w:rPr>
          <w:rFonts w:asciiTheme="majorBidi" w:hAnsiTheme="majorBidi" w:cstheme="majorBidi"/>
          <w:sz w:val="26"/>
          <w:szCs w:val="26"/>
        </w:rPr>
        <w:t>1,081,7</w:t>
      </w:r>
      <w:r>
        <w:rPr>
          <w:rFonts w:asciiTheme="majorBidi" w:hAnsiTheme="majorBidi" w:cstheme="majorBidi"/>
          <w:sz w:val="26"/>
          <w:szCs w:val="26"/>
        </w:rPr>
        <w:t>54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992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>ซึ่ง</w:t>
      </w:r>
      <w:r w:rsidRPr="0004057F">
        <w:rPr>
          <w:rFonts w:asciiTheme="majorBidi" w:hAnsiTheme="majorBidi" w:cstheme="majorBidi"/>
          <w:sz w:val="26"/>
          <w:szCs w:val="26"/>
          <w:cs/>
        </w:rPr>
        <w:t>บริษัทได้รับส่วนเกินมูลค่าหุ้นจากการใช้สิทธิซื้อหุ้นดังกล่าวจำนวนเงิน</w:t>
      </w:r>
      <w:r w:rsidRPr="0004057F">
        <w:rPr>
          <w:rFonts w:asciiTheme="majorBidi" w:hAnsiTheme="majorBidi" w:cstheme="majorBidi"/>
          <w:sz w:val="26"/>
          <w:szCs w:val="26"/>
        </w:rPr>
        <w:t xml:space="preserve"> 4,485 </w:t>
      </w:r>
      <w:r w:rsidRPr="0004057F">
        <w:rPr>
          <w:rFonts w:asciiTheme="majorBidi" w:hAnsiTheme="majorBidi" w:cstheme="majorBidi"/>
          <w:sz w:val="26"/>
          <w:szCs w:val="26"/>
          <w:cs/>
        </w:rPr>
        <w:t>บาท</w:t>
      </w:r>
    </w:p>
    <w:p w:rsidR="00EC4955" w:rsidRDefault="00EC4955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E16CE" w:rsidRPr="000555CC" w:rsidRDefault="005F43EB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EF388C">
        <w:rPr>
          <w:rFonts w:asciiTheme="majorBidi" w:hAnsiTheme="majorBidi" w:cstheme="majorBidi"/>
          <w:sz w:val="26"/>
          <w:szCs w:val="26"/>
        </w:rPr>
        <w:t xml:space="preserve">30 </w:t>
      </w:r>
      <w:r w:rsidR="00EF388C" w:rsidRPr="00EF388C">
        <w:rPr>
          <w:rFonts w:asciiTheme="majorBidi" w:hAnsiTheme="majorBidi" w:cstheme="majorBidi" w:hint="cs"/>
          <w:sz w:val="26"/>
          <w:szCs w:val="26"/>
          <w:cs/>
        </w:rPr>
        <w:t>กั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>น</w:t>
      </w:r>
      <w:r w:rsidR="00EF388C" w:rsidRPr="00EF388C">
        <w:rPr>
          <w:rFonts w:asciiTheme="majorBidi" w:hAnsiTheme="majorBidi" w:cstheme="majorBidi" w:hint="cs"/>
          <w:sz w:val="26"/>
          <w:szCs w:val="26"/>
          <w:cs/>
        </w:rPr>
        <w:t>ย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Pr="00EF388C">
        <w:rPr>
          <w:rFonts w:asciiTheme="majorBidi" w:hAnsiTheme="majorBidi" w:cstheme="majorBidi"/>
          <w:sz w:val="26"/>
          <w:szCs w:val="26"/>
        </w:rPr>
        <w:t>2561</w:t>
      </w:r>
      <w:r w:rsidRPr="00EF388C">
        <w:rPr>
          <w:rFonts w:asciiTheme="majorBidi" w:hAnsiTheme="majorBidi" w:cstheme="majorBidi" w:hint="cs"/>
          <w:sz w:val="26"/>
          <w:szCs w:val="26"/>
          <w:cs/>
        </w:rPr>
        <w:t xml:space="preserve"> คงเหลือ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>ทุนจดทะเบียนที่ยังไม่ได้ชำระจำนวน</w:t>
      </w:r>
      <w:r w:rsidR="006E16CE" w:rsidRPr="00EF388C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2132E" w:rsidRPr="00EF388C">
        <w:rPr>
          <w:rFonts w:asciiTheme="majorBidi" w:hAnsiTheme="majorBidi" w:cstheme="majorBidi"/>
          <w:sz w:val="26"/>
          <w:szCs w:val="26"/>
        </w:rPr>
        <w:t>12,800,000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="006824EF" w:rsidRPr="00EF388C">
        <w:rPr>
          <w:rFonts w:asciiTheme="majorBidi" w:hAnsiTheme="majorBidi" w:cstheme="majorBidi"/>
          <w:sz w:val="26"/>
          <w:szCs w:val="26"/>
        </w:rPr>
        <w:t>21,333,334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="006E16CE" w:rsidRPr="00EF388C">
        <w:rPr>
          <w:rFonts w:asciiTheme="majorBidi" w:hAnsiTheme="majorBidi" w:cstheme="majorBidi"/>
          <w:sz w:val="26"/>
          <w:szCs w:val="26"/>
        </w:rPr>
        <w:t xml:space="preserve">1 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>บาท</w:t>
      </w:r>
      <w:r w:rsidR="006E16CE" w:rsidRPr="00EF388C">
        <w:rPr>
          <w:rFonts w:asciiTheme="majorBidi" w:hAnsiTheme="majorBidi" w:cstheme="majorBidi"/>
          <w:sz w:val="26"/>
          <w:szCs w:val="26"/>
        </w:rPr>
        <w:t xml:space="preserve"> 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 xml:space="preserve">ในราคาขายหุ้นละ </w:t>
      </w:r>
      <w:r w:rsidR="006E16CE" w:rsidRPr="00EF388C">
        <w:rPr>
          <w:rFonts w:asciiTheme="majorBidi" w:hAnsiTheme="majorBidi" w:cstheme="majorBidi"/>
          <w:sz w:val="26"/>
          <w:szCs w:val="26"/>
        </w:rPr>
        <w:t xml:space="preserve">0.60 </w:t>
      </w:r>
      <w:r w:rsidR="006E16CE" w:rsidRPr="00EF388C">
        <w:rPr>
          <w:rFonts w:asciiTheme="majorBidi" w:hAnsiTheme="majorBidi" w:cstheme="majorBidi"/>
          <w:sz w:val="26"/>
          <w:szCs w:val="26"/>
          <w:cs/>
        </w:rPr>
        <w:t>บาท)</w:t>
      </w:r>
    </w:p>
    <w:p w:rsidR="00943803" w:rsidRPr="00751714" w:rsidRDefault="000555CC" w:rsidP="00A5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lastRenderedPageBreak/>
        <w:t>21</w:t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7C268A" w:rsidRDefault="00943803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751714">
        <w:rPr>
          <w:rFonts w:asciiTheme="majorBidi" w:hAnsiTheme="majorBidi" w:cstheme="majorBidi"/>
          <w:sz w:val="26"/>
          <w:szCs w:val="26"/>
        </w:rPr>
        <w:t>2557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751714">
        <w:rPr>
          <w:rFonts w:asciiTheme="majorBidi" w:hAnsiTheme="majorBidi" w:cstheme="majorBidi"/>
          <w:sz w:val="26"/>
          <w:szCs w:val="26"/>
        </w:rPr>
        <w:t>29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751714">
        <w:rPr>
          <w:rFonts w:asciiTheme="majorBidi" w:hAnsiTheme="majorBidi" w:cstheme="majorBidi"/>
          <w:sz w:val="26"/>
          <w:szCs w:val="26"/>
        </w:rPr>
        <w:t>2558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751714">
        <w:rPr>
          <w:rFonts w:asciiTheme="majorBidi" w:hAnsiTheme="majorBidi" w:cstheme="majorBidi"/>
          <w:sz w:val="26"/>
          <w:szCs w:val="26"/>
        </w:rPr>
        <w:t>2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7C268A" w:rsidRDefault="00943803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10"/>
      </w:tblGrid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  <w:tcBorders>
              <w:bottom w:val="single" w:sz="4" w:space="0" w:color="auto"/>
            </w:tcBorders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717871" w:rsidRPr="00772030" w:rsidTr="00471650">
        <w:tc>
          <w:tcPr>
            <w:tcW w:w="2450" w:type="dxa"/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  <w:tcBorders>
              <w:top w:val="single" w:sz="4" w:space="0" w:color="auto"/>
            </w:tcBorders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011FB7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0555CC" w:rsidRPr="007C268A" w:rsidRDefault="000555CC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F2484" w:rsidRPr="00F91BA9" w:rsidRDefault="00BA0FDC" w:rsidP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F91BA9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ใบสำคัญแสดงสิทธิซื้อหุ้นได้มีการใช้สิทธิเมื่อวันที่ </w:t>
      </w:r>
      <w:r w:rsidR="000555CC" w:rsidRPr="00F91BA9">
        <w:rPr>
          <w:rFonts w:asciiTheme="majorBidi" w:hAnsiTheme="majorBidi" w:cstheme="majorBidi"/>
          <w:sz w:val="26"/>
          <w:szCs w:val="26"/>
        </w:rPr>
        <w:t>28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0555CC" w:rsidRPr="00F91BA9">
        <w:rPr>
          <w:rFonts w:asciiTheme="majorBidi" w:hAnsiTheme="majorBidi" w:cstheme="majorBidi"/>
          <w:sz w:val="26"/>
          <w:szCs w:val="26"/>
        </w:rPr>
        <w:t>2561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โดยมีจำนวนหน่วยของใบสำคัญแสดงสิทธิที่ใช้สิทธิจำนวน 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22</w:t>
      </w:r>
      <w:r w:rsidR="00EF2484" w:rsidRPr="00F91BA9">
        <w:rPr>
          <w:rFonts w:asciiTheme="majorBidi" w:hAnsiTheme="majorBidi" w:cstheme="majorBidi"/>
          <w:sz w:val="26"/>
          <w:szCs w:val="26"/>
        </w:rPr>
        <w:t>,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425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หน่วย (คงเหลือใบสำคัญแสดงสิทธิจำนวน 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223</w:t>
      </w:r>
      <w:r w:rsidR="00EF2484" w:rsidRPr="00F91BA9">
        <w:rPr>
          <w:rFonts w:asciiTheme="majorBidi" w:hAnsiTheme="majorBidi" w:cstheme="majorBidi"/>
          <w:sz w:val="26"/>
          <w:szCs w:val="26"/>
        </w:rPr>
        <w:t>,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430</w:t>
      </w:r>
      <w:r w:rsidR="00EF2484" w:rsidRPr="00F91BA9">
        <w:rPr>
          <w:rFonts w:asciiTheme="majorBidi" w:hAnsiTheme="majorBidi" w:cstheme="majorBidi"/>
          <w:sz w:val="26"/>
          <w:szCs w:val="26"/>
        </w:rPr>
        <w:t>,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095</w:t>
      </w:r>
      <w:r w:rsidR="00EF2484" w:rsidRPr="00F91BA9">
        <w:rPr>
          <w:rFonts w:asciiTheme="majorBidi" w:hAnsiTheme="majorBidi" w:cstheme="majorBidi"/>
          <w:sz w:val="26"/>
          <w:szCs w:val="26"/>
        </w:rPr>
        <w:t xml:space="preserve"> 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หน่วย) 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บริษัทได้รับชำระค่าหุ้นจำนวนเงินรวม</w:t>
      </w:r>
      <w:r w:rsidR="00EF2484" w:rsidRPr="00F91BA9">
        <w:rPr>
          <w:rFonts w:asciiTheme="majorBidi" w:hAnsiTheme="majorBidi" w:cstheme="majorBidi"/>
          <w:sz w:val="26"/>
          <w:szCs w:val="26"/>
        </w:rPr>
        <w:t xml:space="preserve"> 26,910 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บาท</w:t>
      </w:r>
      <w:r w:rsidR="00EF2484" w:rsidRPr="00F91BA9">
        <w:rPr>
          <w:rFonts w:asciiTheme="majorBidi" w:hAnsiTheme="majorBidi" w:cstheme="majorBidi"/>
          <w:sz w:val="26"/>
          <w:szCs w:val="26"/>
        </w:rPr>
        <w:t xml:space="preserve"> 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จากการใช้สิทธิตามใบสำคัญแสดงสิทธิจากเดิมหุ้นสามัญจำนวน 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22</w:t>
      </w:r>
      <w:r w:rsidR="00EF2484" w:rsidRPr="00F91BA9">
        <w:rPr>
          <w:rFonts w:asciiTheme="majorBidi" w:hAnsiTheme="majorBidi" w:cstheme="majorBidi"/>
          <w:sz w:val="26"/>
          <w:szCs w:val="26"/>
        </w:rPr>
        <w:t>,</w:t>
      </w:r>
      <w:r w:rsidR="00EF2484" w:rsidRPr="00F91BA9">
        <w:rPr>
          <w:rFonts w:asciiTheme="majorBidi" w:hAnsiTheme="majorBidi" w:cstheme="majorBidi"/>
          <w:sz w:val="26"/>
          <w:szCs w:val="26"/>
          <w:cs/>
        </w:rPr>
        <w:t>425</w:t>
      </w:r>
      <w:r w:rsidR="000555CC" w:rsidRPr="00F91BA9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="000555CC" w:rsidRPr="00F91BA9">
        <w:rPr>
          <w:rFonts w:asciiTheme="majorBidi" w:hAnsiTheme="majorBidi" w:cstheme="majorBidi"/>
          <w:sz w:val="26"/>
          <w:szCs w:val="26"/>
        </w:rPr>
        <w:t>1</w:t>
      </w:r>
      <w:r w:rsidR="00EF2484" w:rsidRPr="00F91BA9">
        <w:rPr>
          <w:rFonts w:asciiTheme="majorBidi" w:hAnsiTheme="majorBidi" w:cstheme="majorBidi"/>
          <w:sz w:val="26"/>
          <w:szCs w:val="26"/>
        </w:rPr>
        <w:t>.</w:t>
      </w:r>
      <w:r w:rsidR="000555CC" w:rsidRPr="00F91BA9">
        <w:rPr>
          <w:rFonts w:asciiTheme="majorBidi" w:hAnsiTheme="majorBidi" w:cstheme="majorBidi"/>
          <w:sz w:val="26"/>
          <w:szCs w:val="26"/>
        </w:rPr>
        <w:t>20</w:t>
      </w:r>
      <w:r w:rsidRPr="00F91BA9">
        <w:rPr>
          <w:rFonts w:asciiTheme="majorBidi" w:hAnsiTheme="majorBidi" w:cstheme="majorBidi"/>
          <w:sz w:val="26"/>
          <w:szCs w:val="26"/>
          <w:cs/>
        </w:rPr>
        <w:t xml:space="preserve"> บาท </w:t>
      </w:r>
      <w:r w:rsidR="00471650" w:rsidRPr="00F91BA9">
        <w:rPr>
          <w:rFonts w:asciiTheme="majorBidi" w:hAnsiTheme="majorBidi" w:cstheme="majorBidi"/>
          <w:sz w:val="26"/>
          <w:szCs w:val="26"/>
          <w:cs/>
        </w:rPr>
        <w:t>ซึ่ง</w:t>
      </w:r>
      <w:r w:rsidR="008C5FF0" w:rsidRPr="00F91BA9">
        <w:rPr>
          <w:rFonts w:asciiTheme="majorBidi" w:hAnsiTheme="majorBidi" w:cstheme="majorBidi"/>
          <w:sz w:val="26"/>
          <w:szCs w:val="26"/>
          <w:cs/>
        </w:rPr>
        <w:t>ได้จดทะเบียนกับกระทรวงพาณิชย์</w:t>
      </w:r>
      <w:r w:rsidR="00471650" w:rsidRPr="00F91BA9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="00471650" w:rsidRPr="00F91BA9">
        <w:rPr>
          <w:rFonts w:asciiTheme="majorBidi" w:hAnsiTheme="majorBidi" w:cstheme="majorBidi"/>
          <w:sz w:val="26"/>
          <w:szCs w:val="26"/>
        </w:rPr>
        <w:t xml:space="preserve"> 24 </w:t>
      </w:r>
      <w:r w:rsidR="00471650" w:rsidRPr="00F91BA9">
        <w:rPr>
          <w:rFonts w:asciiTheme="majorBidi" w:hAnsiTheme="majorBidi" w:cstheme="majorBidi" w:hint="cs"/>
          <w:sz w:val="26"/>
          <w:szCs w:val="26"/>
          <w:cs/>
        </w:rPr>
        <w:t>กรก</w:t>
      </w:r>
      <w:r w:rsidR="00485085">
        <w:rPr>
          <w:rFonts w:asciiTheme="majorBidi" w:hAnsiTheme="majorBidi" w:cstheme="majorBidi" w:hint="cs"/>
          <w:sz w:val="26"/>
          <w:szCs w:val="26"/>
          <w:cs/>
        </w:rPr>
        <w:t>ฎ</w:t>
      </w:r>
      <w:r w:rsidR="00471650" w:rsidRPr="00F91BA9">
        <w:rPr>
          <w:rFonts w:asciiTheme="majorBidi" w:hAnsiTheme="majorBidi" w:cstheme="majorBidi" w:hint="cs"/>
          <w:sz w:val="26"/>
          <w:szCs w:val="26"/>
          <w:cs/>
        </w:rPr>
        <w:t xml:space="preserve">าคม </w:t>
      </w:r>
      <w:r w:rsidR="00471650" w:rsidRPr="00F91BA9">
        <w:rPr>
          <w:rFonts w:asciiTheme="majorBidi" w:hAnsiTheme="majorBidi" w:cstheme="majorBidi"/>
          <w:sz w:val="26"/>
          <w:szCs w:val="26"/>
        </w:rPr>
        <w:t>2561</w:t>
      </w:r>
      <w:r w:rsidR="00471650" w:rsidRPr="00F91BA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6A728D" w:rsidRPr="00751714" w:rsidRDefault="007C268A" w:rsidP="00A5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A728D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A728D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6A728D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51714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="006A728D" w:rsidRPr="00751714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751714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751714" w:rsidRDefault="00A20899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751714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6A728D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51714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7C268A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6A728D" w:rsidP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751714">
        <w:rPr>
          <w:rFonts w:asciiTheme="majorBidi" w:hAnsiTheme="majorBidi" w:cstheme="majorBidi"/>
          <w:sz w:val="26"/>
          <w:szCs w:val="26"/>
        </w:rPr>
        <w:t>2535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751714">
        <w:rPr>
          <w:rFonts w:asciiTheme="majorBidi" w:hAnsiTheme="majorBidi" w:cstheme="majorBidi"/>
          <w:sz w:val="26"/>
          <w:szCs w:val="26"/>
        </w:rPr>
        <w:t>5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751714">
        <w:rPr>
          <w:rFonts w:asciiTheme="majorBidi" w:hAnsiTheme="majorBidi" w:cstheme="majorBidi"/>
          <w:sz w:val="26"/>
          <w:szCs w:val="26"/>
        </w:rPr>
        <w:t>10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751714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751714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F72D80" w:rsidRPr="007C268A" w:rsidRDefault="00F72D80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43803" w:rsidRPr="00751714" w:rsidRDefault="00943803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751714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Pr="00751714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751714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51714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</w:p>
    <w:p w:rsidR="00C365A7" w:rsidRPr="007C268A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>สำหรับแต่ละ</w:t>
      </w:r>
      <w:r w:rsidR="00A1623B" w:rsidRPr="00751714">
        <w:rPr>
          <w:rFonts w:asciiTheme="majorBidi" w:hAnsiTheme="majorBidi" w:cstheme="majorBidi"/>
          <w:sz w:val="26"/>
          <w:szCs w:val="26"/>
          <w:cs/>
        </w:rPr>
        <w:t>งวด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สามเดือนและเ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A1623B" w:rsidRPr="00751714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1623B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4005"/>
        <w:gridCol w:w="1256"/>
        <w:gridCol w:w="274"/>
        <w:gridCol w:w="1256"/>
        <w:gridCol w:w="270"/>
        <w:gridCol w:w="1204"/>
        <w:gridCol w:w="240"/>
        <w:gridCol w:w="1260"/>
      </w:tblGrid>
      <w:tr w:rsidR="001C7703" w:rsidRPr="00751714" w:rsidTr="00BF63FB">
        <w:tc>
          <w:tcPr>
            <w:tcW w:w="4005" w:type="dxa"/>
          </w:tcPr>
          <w:p w:rsidR="001C7703" w:rsidRPr="00751714" w:rsidRDefault="001C7703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1C7703" w:rsidRPr="00751714" w:rsidRDefault="001C7703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C7703" w:rsidRPr="00751714" w:rsidRDefault="002D2482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สำหรับงวดเ</w:t>
            </w:r>
            <w:r w:rsidR="001C7703" w:rsidRPr="00751714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="001C7703" w:rsidRPr="00751714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="002D2482">
              <w:rPr>
                <w:rFonts w:ascii="Angsana New" w:hAnsi="Angsana New"/>
                <w:sz w:val="26"/>
                <w:szCs w:val="26"/>
                <w:cs/>
              </w:rPr>
              <w:t xml:space="preserve"> กั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2D248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2D24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="002D24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D2482"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2D248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559F" w:rsidRPr="00751714" w:rsidTr="00BF63FB">
        <w:tc>
          <w:tcPr>
            <w:tcW w:w="4005" w:type="dxa"/>
          </w:tcPr>
          <w:p w:rsidR="007F559F" w:rsidRPr="00751714" w:rsidRDefault="007F559F" w:rsidP="007F559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6" w:type="dxa"/>
          </w:tcPr>
          <w:p w:rsidR="007F559F" w:rsidRPr="00205327" w:rsidRDefault="00651C50" w:rsidP="008D1E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51C50">
              <w:rPr>
                <w:rFonts w:asciiTheme="majorBidi" w:hAnsiTheme="majorBidi"/>
                <w:sz w:val="26"/>
                <w:szCs w:val="26"/>
              </w:rPr>
              <w:t>1,0</w:t>
            </w:r>
            <w:r w:rsidR="008D1E9E">
              <w:rPr>
                <w:rFonts w:asciiTheme="majorBidi" w:hAnsiTheme="majorBidi"/>
                <w:sz w:val="26"/>
                <w:szCs w:val="26"/>
              </w:rPr>
              <w:t>81</w:t>
            </w:r>
            <w:r w:rsidRPr="00651C50">
              <w:rPr>
                <w:rFonts w:asciiTheme="majorBidi" w:hAnsiTheme="majorBidi"/>
                <w:sz w:val="26"/>
                <w:szCs w:val="26"/>
              </w:rPr>
              <w:t>,</w:t>
            </w:r>
            <w:r w:rsidR="008D1E9E">
              <w:rPr>
                <w:rFonts w:asciiTheme="majorBidi" w:hAnsiTheme="majorBidi"/>
                <w:sz w:val="26"/>
                <w:szCs w:val="26"/>
              </w:rPr>
              <w:t>732</w:t>
            </w:r>
            <w:r w:rsidRPr="00651C50">
              <w:rPr>
                <w:rFonts w:asciiTheme="majorBidi" w:hAnsiTheme="majorBidi"/>
                <w:sz w:val="26"/>
                <w:szCs w:val="26"/>
              </w:rPr>
              <w:t>,567</w:t>
            </w:r>
          </w:p>
        </w:tc>
        <w:tc>
          <w:tcPr>
            <w:tcW w:w="274" w:type="dxa"/>
          </w:tcPr>
          <w:p w:rsidR="007F559F" w:rsidRPr="00751714" w:rsidRDefault="007F559F" w:rsidP="007F559F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:rsidR="007F559F" w:rsidRPr="00751714" w:rsidRDefault="007F559F" w:rsidP="007F559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065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901</w:t>
            </w:r>
          </w:p>
        </w:tc>
        <w:tc>
          <w:tcPr>
            <w:tcW w:w="270" w:type="dxa"/>
          </w:tcPr>
          <w:p w:rsidR="007F559F" w:rsidRPr="00751714" w:rsidRDefault="007F559F" w:rsidP="007F559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559F" w:rsidRPr="00205327" w:rsidRDefault="00651C50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51C50">
              <w:rPr>
                <w:rFonts w:asciiTheme="majorBidi" w:hAnsiTheme="majorBidi"/>
                <w:sz w:val="26"/>
                <w:szCs w:val="26"/>
              </w:rPr>
              <w:t>1,052,232,567</w:t>
            </w:r>
          </w:p>
        </w:tc>
        <w:tc>
          <w:tcPr>
            <w:tcW w:w="240" w:type="dxa"/>
          </w:tcPr>
          <w:p w:rsidR="007F559F" w:rsidRPr="00751714" w:rsidRDefault="007F559F" w:rsidP="007F559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F559F" w:rsidRPr="00751714" w:rsidRDefault="007F559F" w:rsidP="007F559F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065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901</w:t>
            </w:r>
          </w:p>
        </w:tc>
      </w:tr>
      <w:tr w:rsidR="00205327" w:rsidRPr="00751714" w:rsidTr="00BF63FB">
        <w:trPr>
          <w:trHeight w:val="139"/>
        </w:trPr>
        <w:tc>
          <w:tcPr>
            <w:tcW w:w="4005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205327" w:rsidRPr="00651C50" w:rsidRDefault="00651C50" w:rsidP="00651C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51C50">
              <w:rPr>
                <w:rFonts w:asciiTheme="majorBidi" w:hAnsiTheme="majorBidi"/>
                <w:sz w:val="26"/>
                <w:szCs w:val="26"/>
              </w:rPr>
              <w:t>22,425</w:t>
            </w:r>
          </w:p>
        </w:tc>
        <w:tc>
          <w:tcPr>
            <w:tcW w:w="274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651C50" w:rsidRDefault="00651C50" w:rsidP="00651C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51C50">
              <w:rPr>
                <w:rFonts w:asciiTheme="majorBidi" w:hAnsiTheme="majorBidi"/>
                <w:sz w:val="26"/>
                <w:szCs w:val="26"/>
              </w:rPr>
              <w:t>23,794,895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5327" w:rsidRPr="00751714" w:rsidTr="00BF63FB">
        <w:tc>
          <w:tcPr>
            <w:tcW w:w="4005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1,081,754,992</w:t>
            </w:r>
          </w:p>
        </w:tc>
        <w:tc>
          <w:tcPr>
            <w:tcW w:w="274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065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901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1,076,027,462</w:t>
            </w: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065</w:t>
            </w:r>
            <w:r w:rsidRPr="007F55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559F">
              <w:rPr>
                <w:rFonts w:asciiTheme="majorBidi" w:hAnsiTheme="majorBidi"/>
                <w:sz w:val="26"/>
                <w:szCs w:val="26"/>
                <w:cs/>
              </w:rPr>
              <w:t>901</w:t>
            </w:r>
          </w:p>
        </w:tc>
      </w:tr>
    </w:tbl>
    <w:p w:rsidR="00BF63FB" w:rsidRPr="007C268A" w:rsidRDefault="00BF63FB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140370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1C7703" w:rsidRPr="00751714" w:rsidRDefault="00140370" w:rsidP="001C7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751714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751714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51714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7F4ED8" w:rsidRPr="00751714" w:rsidRDefault="007C268A" w:rsidP="00A5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lastRenderedPageBreak/>
        <w:t>จำนวนหุ้นถัวเฉลี่ยถ่วงน้ำหนักปรับลดสำหรับ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งวดสามเดือนและเ</w:t>
      </w:r>
      <w:r w:rsidR="001C7703" w:rsidRPr="00751714">
        <w:rPr>
          <w:rFonts w:asciiTheme="majorBidi" w:hAnsiTheme="majorBidi" w:cstheme="majorBidi" w:hint="cs"/>
          <w:sz w:val="26"/>
          <w:szCs w:val="26"/>
          <w:cs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1C7703" w:rsidRPr="00751714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1C7703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C770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1C7703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B13FB1" w:rsidRPr="007C268A" w:rsidRDefault="00B13FB1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52" w:type="dxa"/>
        <w:tblInd w:w="-126" w:type="dxa"/>
        <w:tblLayout w:type="fixed"/>
        <w:tblLook w:val="00A0" w:firstRow="1" w:lastRow="0" w:firstColumn="1" w:lastColumn="0" w:noHBand="0" w:noVBand="0"/>
      </w:tblPr>
      <w:tblGrid>
        <w:gridCol w:w="3546"/>
        <w:gridCol w:w="270"/>
        <w:gridCol w:w="1314"/>
        <w:gridCol w:w="238"/>
        <w:gridCol w:w="1292"/>
        <w:gridCol w:w="270"/>
        <w:gridCol w:w="1292"/>
        <w:gridCol w:w="270"/>
        <w:gridCol w:w="1260"/>
      </w:tblGrid>
      <w:tr w:rsidR="00772030" w:rsidRPr="00751714" w:rsidTr="00BF63FB">
        <w:tc>
          <w:tcPr>
            <w:tcW w:w="3546" w:type="dxa"/>
          </w:tcPr>
          <w:p w:rsidR="00772030" w:rsidRPr="00751714" w:rsidRDefault="00772030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72030" w:rsidRPr="00751714" w:rsidRDefault="00772030" w:rsidP="00BF6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0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030" w:rsidRPr="00751714" w:rsidRDefault="00772030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F63FB">
            <w:pPr>
              <w:tabs>
                <w:tab w:val="clear" w:pos="3515"/>
              </w:tabs>
              <w:ind w:right="-46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2" w:type="dxa"/>
            <w:gridSpan w:val="3"/>
            <w:tcBorders>
              <w:left w:val="nil"/>
              <w:right w:val="nil"/>
            </w:tcBorders>
          </w:tcPr>
          <w:p w:rsidR="00B13FB1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="00B13FB1" w:rsidRPr="00751714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="00B13FB1" w:rsidRPr="0075171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13FB1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="002D2482">
              <w:rPr>
                <w:rFonts w:ascii="Angsana New" w:hAnsi="Angsana New"/>
                <w:sz w:val="26"/>
                <w:szCs w:val="26"/>
                <w:cs/>
              </w:rPr>
              <w:t xml:space="preserve"> กั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2D248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="002D2482">
              <w:rPr>
                <w:rFonts w:ascii="Angsana New" w:hAnsi="Angsana New"/>
                <w:sz w:val="26"/>
                <w:szCs w:val="26"/>
                <w:cs/>
              </w:rPr>
              <w:t xml:space="preserve"> กั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2D248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13FB1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86BDB" w:rsidRPr="00751714" w:rsidTr="00BF63FB">
        <w:tc>
          <w:tcPr>
            <w:tcW w:w="3546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BDB" w:rsidRPr="00751714" w:rsidRDefault="00286BDB" w:rsidP="00AA64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030" w:rsidRPr="00751714" w:rsidTr="00BF63FB">
        <w:tc>
          <w:tcPr>
            <w:tcW w:w="3546" w:type="dxa"/>
          </w:tcPr>
          <w:p w:rsidR="00772030" w:rsidRPr="00751714" w:rsidRDefault="00772030" w:rsidP="0077203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</w:t>
            </w: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4"/>
                <w:tab w:val="left" w:pos="64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72030" w:rsidRPr="00751714" w:rsidRDefault="00772030" w:rsidP="00772030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5327" w:rsidRPr="00751714" w:rsidTr="00BF63FB">
        <w:tc>
          <w:tcPr>
            <w:tcW w:w="3546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1,081,754,992</w:t>
            </w:r>
          </w:p>
        </w:tc>
        <w:tc>
          <w:tcPr>
            <w:tcW w:w="238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4"/>
                <w:tab w:val="left" w:pos="64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1,076,027,462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4"/>
                <w:tab w:val="left" w:pos="64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205327" w:rsidRPr="00751714" w:rsidTr="00BF63FB">
        <w:trPr>
          <w:trHeight w:val="139"/>
        </w:trPr>
        <w:tc>
          <w:tcPr>
            <w:tcW w:w="3546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:rsidR="00205327" w:rsidRPr="00751714" w:rsidRDefault="00205327" w:rsidP="00205327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5327" w:rsidRPr="00751714" w:rsidTr="00BF63FB">
        <w:tc>
          <w:tcPr>
            <w:tcW w:w="3546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5327" w:rsidRPr="00751714" w:rsidTr="00BF63FB">
        <w:tc>
          <w:tcPr>
            <w:tcW w:w="3546" w:type="dxa"/>
          </w:tcPr>
          <w:p w:rsidR="00205327" w:rsidRPr="00751714" w:rsidRDefault="00205327" w:rsidP="0020532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1,081,754,992</w:t>
            </w:r>
          </w:p>
        </w:tc>
        <w:tc>
          <w:tcPr>
            <w:tcW w:w="238" w:type="dxa"/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59F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205327" w:rsidRPr="00751714" w:rsidRDefault="00205327" w:rsidP="00205327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05327" w:rsidRPr="00205327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05327">
              <w:rPr>
                <w:rFonts w:asciiTheme="majorBidi" w:hAnsiTheme="majorBidi"/>
                <w:sz w:val="26"/>
                <w:szCs w:val="26"/>
              </w:rPr>
              <w:t>1,076,027,462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05327" w:rsidRPr="00751714" w:rsidRDefault="00205327" w:rsidP="00205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559F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</w:tr>
    </w:tbl>
    <w:p w:rsidR="007C268A" w:rsidRPr="007C268A" w:rsidRDefault="007C268A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F2A02" w:rsidRPr="00751714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7C268A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4B00B0" w:rsidRPr="00751714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A57DC6" w:rsidRDefault="002D1F3E" w:rsidP="00A5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bookmarkStart w:id="6" w:name="OLE_LINK5"/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8B65B3" w:rsidRPr="00772030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772030">
        <w:rPr>
          <w:rFonts w:asciiTheme="majorBidi" w:hAnsiTheme="majorBidi" w:cstheme="majorBidi"/>
          <w:sz w:val="26"/>
          <w:szCs w:val="26"/>
          <w:cs/>
          <w:lang w:val="th-TH"/>
        </w:rPr>
        <w:t>ารรับประกันภัยของบริษัทสำหรับ</w:t>
      </w:r>
      <w:r w:rsidR="00D35383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</w:t>
      </w:r>
      <w:r w:rsidR="00D35383" w:rsidRPr="00772030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471CF7" w:rsidRPr="00A57DC6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581B1C">
        <w:rPr>
          <w:rFonts w:asciiTheme="majorBidi" w:hAnsiTheme="majorBidi" w:cstheme="majorBidi" w:hint="cs"/>
          <w:sz w:val="26"/>
          <w:szCs w:val="26"/>
          <w:cs/>
          <w:lang w:val="th-TH"/>
        </w:rPr>
        <w:t>กันย</w:t>
      </w:r>
      <w:r w:rsidR="00471CF7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ายน</w:t>
      </w:r>
      <w:r w:rsidR="00471CF7" w:rsidRPr="00A57DC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35383" w:rsidRPr="00A57DC6">
        <w:rPr>
          <w:rFonts w:asciiTheme="majorBidi" w:hAnsiTheme="majorBidi" w:cstheme="majorBidi"/>
          <w:sz w:val="26"/>
          <w:szCs w:val="26"/>
          <w:cs/>
          <w:lang w:val="th-TH"/>
        </w:rPr>
        <w:t>2561</w:t>
      </w:r>
      <w:r w:rsidR="00D35383" w:rsidRPr="00772030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81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80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717871" w:rsidRPr="004E174A" w:rsidTr="00BF63FB">
        <w:trPr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717871" w:rsidRPr="004E174A" w:rsidTr="00BF63FB">
        <w:trPr>
          <w:tblHeader/>
        </w:trPr>
        <w:tc>
          <w:tcPr>
            <w:tcW w:w="2880" w:type="dxa"/>
            <w:tcBorders>
              <w:top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717871" w:rsidRPr="004E174A" w:rsidTr="00BF63FB">
        <w:trPr>
          <w:tblHeader/>
        </w:trPr>
        <w:tc>
          <w:tcPr>
            <w:tcW w:w="288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17871" w:rsidRPr="004E174A" w:rsidTr="00BF63FB">
        <w:trPr>
          <w:tblHeader/>
        </w:trPr>
        <w:tc>
          <w:tcPr>
            <w:tcW w:w="288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17871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17871" w:rsidRPr="004E174A" w:rsidTr="00BF63FB">
        <w:tc>
          <w:tcPr>
            <w:tcW w:w="2880" w:type="dxa"/>
          </w:tcPr>
          <w:p w:rsidR="00E34487" w:rsidRPr="004E174A" w:rsidRDefault="00E34487" w:rsidP="00BF63F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3E4180" w:rsidP="003E4180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5,037,924 </w:t>
            </w:r>
          </w:p>
        </w:tc>
        <w:tc>
          <w:tcPr>
            <w:tcW w:w="135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487,582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87,517,409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19,257,659 </w:t>
            </w:r>
          </w:p>
        </w:tc>
        <w:tc>
          <w:tcPr>
            <w:tcW w:w="130" w:type="dxa"/>
          </w:tcPr>
          <w:p w:rsidR="003E4180" w:rsidRPr="004E174A" w:rsidRDefault="003E4180" w:rsidP="003E418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E4180" w:rsidRPr="004E174A" w:rsidRDefault="003E4180" w:rsidP="003E4180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3E4180" w:rsidRPr="004E174A" w:rsidRDefault="003E4180" w:rsidP="003E418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E4180">
              <w:rPr>
                <w:rFonts w:asciiTheme="majorBidi" w:hAnsiTheme="majorBidi" w:cstheme="majorBidi"/>
                <w:sz w:val="25"/>
                <w:szCs w:val="25"/>
              </w:rPr>
              <w:t>112,300,574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DC2E22" w:rsidP="009E27D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</w:t>
            </w:r>
            <w:r w:rsidR="003E418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(3,231,616)</w:t>
            </w:r>
          </w:p>
        </w:tc>
        <w:tc>
          <w:tcPr>
            <w:tcW w:w="135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(242,514)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(39,197,492)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(14,413,127)</w:t>
            </w:r>
          </w:p>
        </w:tc>
        <w:tc>
          <w:tcPr>
            <w:tcW w:w="130" w:type="dxa"/>
          </w:tcPr>
          <w:p w:rsidR="003E4180" w:rsidRPr="004E174A" w:rsidRDefault="003E4180" w:rsidP="003E418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E4180" w:rsidRPr="004E174A" w:rsidRDefault="003E4180" w:rsidP="003E4180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3E4180" w:rsidRPr="004E174A" w:rsidRDefault="00DC2E22" w:rsidP="003E418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(57,084,749)</w:t>
            </w: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3E4180" w:rsidP="003E4180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1,806,308 </w:t>
            </w:r>
          </w:p>
        </w:tc>
        <w:tc>
          <w:tcPr>
            <w:tcW w:w="135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245,068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48,319,917 </w:t>
            </w:r>
          </w:p>
        </w:tc>
        <w:tc>
          <w:tcPr>
            <w:tcW w:w="106" w:type="dxa"/>
          </w:tcPr>
          <w:p w:rsidR="003E4180" w:rsidRPr="00DC2E22" w:rsidRDefault="003E4180" w:rsidP="003E418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4,844,532 </w:t>
            </w:r>
          </w:p>
        </w:tc>
        <w:tc>
          <w:tcPr>
            <w:tcW w:w="130" w:type="dxa"/>
          </w:tcPr>
          <w:p w:rsidR="003E4180" w:rsidRPr="004E174A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E4180" w:rsidRPr="004E174A" w:rsidRDefault="003E4180" w:rsidP="003E4180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3E4180" w:rsidRPr="004E174A" w:rsidRDefault="00DC2E22" w:rsidP="003E418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55,215,825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DC2E22" w:rsidP="00DC2E22">
            <w:pPr>
              <w:tabs>
                <w:tab w:val="clear" w:pos="227"/>
              </w:tabs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3E418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  <w:r w:rsidR="003E4180"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E4180"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="003E418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  <w:r w:rsidR="003E4180"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="003E418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852,889 </w:t>
            </w:r>
          </w:p>
        </w:tc>
        <w:tc>
          <w:tcPr>
            <w:tcW w:w="135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12,983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42,745,583 </w:t>
            </w:r>
          </w:p>
        </w:tc>
        <w:tc>
          <w:tcPr>
            <w:tcW w:w="106" w:type="dxa"/>
          </w:tcPr>
          <w:p w:rsidR="003E4180" w:rsidRPr="00463632" w:rsidRDefault="003E4180" w:rsidP="003E4180"/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(63,735)</w:t>
            </w:r>
          </w:p>
        </w:tc>
        <w:tc>
          <w:tcPr>
            <w:tcW w:w="130" w:type="dxa"/>
          </w:tcPr>
          <w:p w:rsidR="003E4180" w:rsidRPr="004E174A" w:rsidRDefault="003E4180" w:rsidP="003E418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E4180" w:rsidRPr="004E174A" w:rsidRDefault="003E4180" w:rsidP="003E418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3E4180" w:rsidRPr="004E174A" w:rsidDel="001E262A" w:rsidRDefault="00DC2E22" w:rsidP="003E418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43,547,720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3E4180" w:rsidP="003E4180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2,659,197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258,051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91,065,500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4,780,797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E4180" w:rsidRPr="004E174A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4E174A" w:rsidRDefault="003E4180" w:rsidP="003E4180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98,763,545 </w:t>
            </w: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3E4180" w:rsidP="003E4180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1,111,080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89,858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15,623,331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4,981,304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3E4180" w:rsidRPr="004E174A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3E4180" w:rsidRPr="00D125D2" w:rsidRDefault="003E4180" w:rsidP="003E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4E174A" w:rsidRDefault="003E4180" w:rsidP="003E4180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21,805,573 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2,294,667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2,294,667 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660470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9E6E44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9E6E44" w:rsidRDefault="009E6E44" w:rsidP="003E418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(7,292,20</w:t>
            </w:r>
            <w:r w:rsidR="003E418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9E6E4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9E6E44" w:rsidRPr="009E6E44" w:rsidRDefault="009E6E44" w:rsidP="003E418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(7,292,20</w:t>
            </w:r>
            <w:r w:rsidR="003E418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9E6E4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E6E44" w:rsidRPr="004E174A" w:rsidTr="0012484F">
        <w:tc>
          <w:tcPr>
            <w:tcW w:w="2880" w:type="dxa"/>
          </w:tcPr>
          <w:p w:rsidR="009E6E44" w:rsidRPr="004E174A" w:rsidRDefault="00660470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9E6E44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12,419,722 </w:t>
            </w:r>
          </w:p>
        </w:tc>
        <w:tc>
          <w:tcPr>
            <w:tcW w:w="106" w:type="dxa"/>
            <w:tcBorders>
              <w:top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12,419,722 </w:t>
            </w:r>
          </w:p>
        </w:tc>
      </w:tr>
      <w:tr w:rsidR="009E6E44" w:rsidRPr="004E174A" w:rsidTr="0012484F">
        <w:tc>
          <w:tcPr>
            <w:tcW w:w="2880" w:type="dxa"/>
          </w:tcPr>
          <w:p w:rsidR="009E6E44" w:rsidRPr="006E1707" w:rsidRDefault="009E6E44" w:rsidP="009E6E44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1707">
              <w:rPr>
                <w:rFonts w:asciiTheme="majorBidi" w:hAnsiTheme="majorBidi"/>
                <w:sz w:val="25"/>
                <w:szCs w:val="25"/>
                <w:cs/>
              </w:rPr>
              <w:t>ตัดจำหน่ายเจ้าหนี้ประกันภัยต่อ</w:t>
            </w:r>
          </w:p>
        </w:tc>
        <w:tc>
          <w:tcPr>
            <w:tcW w:w="1062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9E6E44" w:rsidRPr="00D125D2" w:rsidRDefault="009E6E44" w:rsidP="003E418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105,40</w:t>
            </w:r>
            <w:r w:rsidR="003E418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9E6E44" w:rsidRPr="00D125D2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6,535,557</w:t>
            </w:r>
          </w:p>
        </w:tc>
        <w:tc>
          <w:tcPr>
            <w:tcW w:w="130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9E6E44" w:rsidRPr="009E6E44" w:rsidRDefault="003E4180" w:rsidP="003E418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6,640,959</w:t>
            </w:r>
            <w:r w:rsidR="009E6E44"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9E6E44" w:rsidRPr="004E174A" w:rsidTr="0012484F">
        <w:tc>
          <w:tcPr>
            <w:tcW w:w="2880" w:type="dxa"/>
          </w:tcPr>
          <w:p w:rsidR="009E6E44" w:rsidRPr="004E174A" w:rsidRDefault="009E6E44" w:rsidP="009E6E44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507969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3,467,618</w:t>
            </w: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9E6E44" w:rsidRPr="00507969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3,467,618</w:t>
            </w:r>
          </w:p>
        </w:tc>
      </w:tr>
      <w:tr w:rsidR="003E4180" w:rsidRPr="004E174A" w:rsidTr="00BF63FB">
        <w:tc>
          <w:tcPr>
            <w:tcW w:w="2880" w:type="dxa"/>
          </w:tcPr>
          <w:p w:rsidR="003E4180" w:rsidRPr="004E174A" w:rsidRDefault="003E4180" w:rsidP="003E4180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3,770,277 </w:t>
            </w:r>
          </w:p>
        </w:tc>
        <w:tc>
          <w:tcPr>
            <w:tcW w:w="135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453,311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106,688,831 </w:t>
            </w:r>
          </w:p>
        </w:tc>
        <w:tc>
          <w:tcPr>
            <w:tcW w:w="106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16,297,658 </w:t>
            </w:r>
          </w:p>
        </w:tc>
        <w:tc>
          <w:tcPr>
            <w:tcW w:w="130" w:type="dxa"/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10,889,805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3E4180" w:rsidRPr="00DC2E22" w:rsidRDefault="003E4180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138,099,882 </w:t>
            </w:r>
          </w:p>
        </w:tc>
      </w:tr>
      <w:tr w:rsidR="009E6E44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9E6E44" w:rsidRPr="009E6E44" w:rsidRDefault="00DC2E22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4,670,478</w:t>
            </w:r>
          </w:p>
        </w:tc>
        <w:tc>
          <w:tcPr>
            <w:tcW w:w="135" w:type="dxa"/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53,238 </w:t>
            </w:r>
          </w:p>
        </w:tc>
        <w:tc>
          <w:tcPr>
            <w:tcW w:w="106" w:type="dxa"/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9E6E44" w:rsidRDefault="00B36B01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79,045,611</w:t>
            </w:r>
          </w:p>
        </w:tc>
        <w:tc>
          <w:tcPr>
            <w:tcW w:w="106" w:type="dxa"/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9E6E44" w:rsidRPr="009E6E44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7,416,455 </w:t>
            </w:r>
          </w:p>
        </w:tc>
        <w:tc>
          <w:tcPr>
            <w:tcW w:w="130" w:type="dxa"/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9E6E44" w:rsidRPr="001109A2" w:rsidRDefault="00B36B01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91,185,782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จ่าย (รับคืน)</w:t>
            </w:r>
          </w:p>
        </w:tc>
        <w:tc>
          <w:tcPr>
            <w:tcW w:w="1062" w:type="dxa"/>
          </w:tcPr>
          <w:p w:rsidR="009E6E44" w:rsidRPr="009C6BA9" w:rsidRDefault="009E6E44" w:rsidP="009E6E44"/>
        </w:tc>
        <w:tc>
          <w:tcPr>
            <w:tcW w:w="135" w:type="dxa"/>
          </w:tcPr>
          <w:p w:rsidR="009E6E44" w:rsidRPr="009C6BA9" w:rsidRDefault="009E6E44" w:rsidP="009E6E44"/>
        </w:tc>
        <w:tc>
          <w:tcPr>
            <w:tcW w:w="1053" w:type="dxa"/>
          </w:tcPr>
          <w:p w:rsidR="009E6E44" w:rsidRPr="009C6BA9" w:rsidRDefault="009E6E44" w:rsidP="009E6E44"/>
        </w:tc>
        <w:tc>
          <w:tcPr>
            <w:tcW w:w="106" w:type="dxa"/>
          </w:tcPr>
          <w:p w:rsidR="009E6E44" w:rsidRPr="009C6BA9" w:rsidRDefault="009E6E44" w:rsidP="009E6E44"/>
        </w:tc>
        <w:tc>
          <w:tcPr>
            <w:tcW w:w="1033" w:type="dxa"/>
          </w:tcPr>
          <w:p w:rsidR="009E6E44" w:rsidRPr="009C6BA9" w:rsidRDefault="009E6E44" w:rsidP="009E6E44"/>
        </w:tc>
        <w:tc>
          <w:tcPr>
            <w:tcW w:w="106" w:type="dxa"/>
          </w:tcPr>
          <w:p w:rsidR="009E6E44" w:rsidRPr="009C6BA9" w:rsidRDefault="009E6E44" w:rsidP="009E6E44"/>
        </w:tc>
        <w:tc>
          <w:tcPr>
            <w:tcW w:w="1064" w:type="dxa"/>
          </w:tcPr>
          <w:p w:rsidR="009E6E44" w:rsidRPr="009C6BA9" w:rsidRDefault="009E6E44" w:rsidP="009E6E44"/>
        </w:tc>
        <w:tc>
          <w:tcPr>
            <w:tcW w:w="130" w:type="dxa"/>
          </w:tcPr>
          <w:p w:rsidR="009E6E44" w:rsidRPr="004E174A" w:rsidRDefault="009E6E44" w:rsidP="009E6E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9E6E44" w:rsidRPr="00280B13" w:rsidRDefault="009E6E44" w:rsidP="009E6E44"/>
        </w:tc>
      </w:tr>
      <w:tr w:rsidR="00DC2E22" w:rsidRPr="004E174A" w:rsidTr="00BF63FB">
        <w:tc>
          <w:tcPr>
            <w:tcW w:w="2880" w:type="dxa"/>
          </w:tcPr>
          <w:p w:rsidR="00DC2E22" w:rsidRPr="004E174A" w:rsidRDefault="00DC2E22" w:rsidP="00DC2E2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(4,090,686)</w:t>
            </w:r>
          </w:p>
        </w:tc>
        <w:tc>
          <w:tcPr>
            <w:tcW w:w="135" w:type="dxa"/>
          </w:tcPr>
          <w:p w:rsidR="00DC2E22" w:rsidRPr="00FE06D9" w:rsidRDefault="00DC2E22" w:rsidP="00DC2E22"/>
        </w:tc>
        <w:tc>
          <w:tcPr>
            <w:tcW w:w="1053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196 </w:t>
            </w:r>
          </w:p>
        </w:tc>
        <w:tc>
          <w:tcPr>
            <w:tcW w:w="106" w:type="dxa"/>
          </w:tcPr>
          <w:p w:rsidR="00DC2E22" w:rsidRPr="00FE06D9" w:rsidRDefault="00DC2E22" w:rsidP="00DC2E22"/>
        </w:tc>
        <w:tc>
          <w:tcPr>
            <w:tcW w:w="1033" w:type="dxa"/>
          </w:tcPr>
          <w:p w:rsidR="00DC2E22" w:rsidRPr="00DC2E22" w:rsidRDefault="00DC2E22" w:rsidP="00B36B0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(31,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950,857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(5,357,302)</w:t>
            </w:r>
          </w:p>
        </w:tc>
        <w:tc>
          <w:tcPr>
            <w:tcW w:w="130" w:type="dxa"/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C2E22" w:rsidRPr="00D125D2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C2E22" w:rsidRPr="009E6E44" w:rsidRDefault="00DC2E22" w:rsidP="00B36B0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41,398,649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C2E22" w:rsidRPr="004E174A" w:rsidTr="00BF63FB">
        <w:tc>
          <w:tcPr>
            <w:tcW w:w="2880" w:type="dxa"/>
          </w:tcPr>
          <w:p w:rsidR="00DC2E22" w:rsidRPr="004E174A" w:rsidRDefault="00DC2E22" w:rsidP="00DC2E2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1,175,731 </w:t>
            </w:r>
          </w:p>
        </w:tc>
        <w:tc>
          <w:tcPr>
            <w:tcW w:w="135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75,162 </w:t>
            </w:r>
          </w:p>
        </w:tc>
        <w:tc>
          <w:tcPr>
            <w:tcW w:w="106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15,205,788 </w:t>
            </w:r>
          </w:p>
        </w:tc>
        <w:tc>
          <w:tcPr>
            <w:tcW w:w="106" w:type="dxa"/>
          </w:tcPr>
          <w:p w:rsidR="00DC2E22" w:rsidRPr="00FE06D9" w:rsidRDefault="00DC2E22" w:rsidP="00DC2E22"/>
        </w:tc>
        <w:tc>
          <w:tcPr>
            <w:tcW w:w="1064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3,489,269 </w:t>
            </w:r>
          </w:p>
        </w:tc>
        <w:tc>
          <w:tcPr>
            <w:tcW w:w="130" w:type="dxa"/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C2E22" w:rsidRPr="00D125D2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C2E22" w:rsidRPr="004E174A" w:rsidRDefault="00DC2E22" w:rsidP="00DC2E2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C2E22" w:rsidRPr="009E6E44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19,945,950 </w:t>
            </w:r>
          </w:p>
        </w:tc>
      </w:tr>
      <w:tr w:rsidR="00DC2E22" w:rsidRPr="004E174A" w:rsidTr="00BF63FB">
        <w:tc>
          <w:tcPr>
            <w:tcW w:w="2880" w:type="dxa"/>
          </w:tcPr>
          <w:p w:rsidR="00DC2E22" w:rsidRPr="004E174A" w:rsidRDefault="00DC2E22" w:rsidP="00DC2E2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206,347 </w:t>
            </w:r>
          </w:p>
        </w:tc>
        <w:tc>
          <w:tcPr>
            <w:tcW w:w="135" w:type="dxa"/>
            <w:tcBorders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39,726 </w:t>
            </w:r>
          </w:p>
        </w:tc>
        <w:tc>
          <w:tcPr>
            <w:tcW w:w="106" w:type="dxa"/>
            <w:tcBorders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C2E22" w:rsidRPr="00DC2E22" w:rsidRDefault="00DC2E22" w:rsidP="006B38C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6,0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63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89 </w:t>
            </w:r>
          </w:p>
        </w:tc>
        <w:tc>
          <w:tcPr>
            <w:tcW w:w="106" w:type="dxa"/>
            <w:tcBorders>
              <w:bottom w:val="nil"/>
            </w:tcBorders>
          </w:tcPr>
          <w:p w:rsidR="00DC2E22" w:rsidRPr="00FE06D9" w:rsidRDefault="00DC2E22" w:rsidP="00DC2E22"/>
        </w:tc>
        <w:tc>
          <w:tcPr>
            <w:tcW w:w="1064" w:type="dxa"/>
            <w:tcBorders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1,086,495 </w:t>
            </w:r>
          </w:p>
        </w:tc>
        <w:tc>
          <w:tcPr>
            <w:tcW w:w="130" w:type="dxa"/>
            <w:tcBorders>
              <w:bottom w:val="nil"/>
            </w:tcBorders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C2E22" w:rsidRPr="00D125D2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DC2E22" w:rsidRPr="004E174A" w:rsidRDefault="00DC2E22" w:rsidP="00DC2E2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C2E22" w:rsidRPr="009E6E44" w:rsidRDefault="00DC2E22" w:rsidP="006B38C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7,3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96</w:t>
            </w:r>
            <w:r w:rsidRPr="009E6E4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157</w:t>
            </w: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DC2E22" w:rsidRPr="004E174A" w:rsidTr="00BF63FB">
        <w:tc>
          <w:tcPr>
            <w:tcW w:w="2880" w:type="dxa"/>
          </w:tcPr>
          <w:p w:rsidR="00DC2E22" w:rsidRPr="004E174A" w:rsidRDefault="00DC2E22" w:rsidP="00DC2E2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2,9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608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63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074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67,7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426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C2E22" w:rsidRPr="00FE06D9" w:rsidRDefault="00DC2E22" w:rsidP="00DC2E22"/>
        </w:tc>
        <w:tc>
          <w:tcPr>
            <w:tcW w:w="1064" w:type="dxa"/>
            <w:tcBorders>
              <w:top w:val="nil"/>
              <w:bottom w:val="nil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15,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865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C2E22" w:rsidRPr="00D125D2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C2E22" w:rsidRPr="004E174A" w:rsidRDefault="00DC2E22" w:rsidP="00DC2E2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C2E22" w:rsidRPr="009E6E44" w:rsidRDefault="00DC2E22" w:rsidP="006B38C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>86,8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73</w:t>
            </w:r>
          </w:p>
        </w:tc>
      </w:tr>
      <w:tr w:rsidR="009E6E44" w:rsidRPr="004E174A" w:rsidTr="00BF63FB">
        <w:tc>
          <w:tcPr>
            <w:tcW w:w="2880" w:type="dxa"/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566,716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9E6E44" w:rsidRPr="001109A2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566,716</w:t>
            </w:r>
          </w:p>
        </w:tc>
      </w:tr>
      <w:tr w:rsidR="00DC2E22" w:rsidRPr="004E174A" w:rsidTr="00BF63FB">
        <w:tc>
          <w:tcPr>
            <w:tcW w:w="2880" w:type="dxa"/>
          </w:tcPr>
          <w:p w:rsidR="00DC2E22" w:rsidRPr="004E174A" w:rsidRDefault="00DC2E22" w:rsidP="00DC2E22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4,88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478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800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396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13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6,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094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57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DC2E22" w:rsidRPr="00DC2E22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DC2E22" w:rsidRDefault="00DC2E22" w:rsidP="00C51B4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22,1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>4,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782</w:t>
            </w:r>
            <w:r w:rsidRPr="00DC2E2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0" w:type="dxa"/>
          </w:tcPr>
          <w:p w:rsidR="00DC2E22" w:rsidRPr="004E174A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4E174A" w:rsidRDefault="00DC2E22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566,716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C2E22" w:rsidRPr="004E174A" w:rsidRDefault="00DC2E22" w:rsidP="00DC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DC2E22" w:rsidRPr="00B55999" w:rsidRDefault="00DC2E22" w:rsidP="00B36B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164,504,929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55999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B55999" w:rsidRPr="009A641D" w:rsidRDefault="00B55999" w:rsidP="00B5599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999" w:rsidRPr="001F4A88" w:rsidRDefault="00B55999" w:rsidP="00B55999"/>
        </w:tc>
        <w:tc>
          <w:tcPr>
            <w:tcW w:w="135" w:type="dxa"/>
          </w:tcPr>
          <w:p w:rsidR="00B55999" w:rsidRPr="001F4A88" w:rsidRDefault="00B55999" w:rsidP="00B55999"/>
        </w:tc>
        <w:tc>
          <w:tcPr>
            <w:tcW w:w="1053" w:type="dxa"/>
          </w:tcPr>
          <w:p w:rsidR="00B55999" w:rsidRPr="001F4A88" w:rsidRDefault="00B55999" w:rsidP="00B55999"/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B55999" w:rsidRPr="001F4A88" w:rsidRDefault="00B55999" w:rsidP="00B55999"/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999" w:rsidRPr="001F4A88" w:rsidRDefault="00B55999" w:rsidP="00B55999"/>
        </w:tc>
        <w:tc>
          <w:tcPr>
            <w:tcW w:w="106" w:type="dxa"/>
          </w:tcPr>
          <w:p w:rsidR="00B55999" w:rsidRPr="001F4A88" w:rsidRDefault="00B55999" w:rsidP="00B55999"/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999" w:rsidRPr="001F4A88" w:rsidRDefault="00B55999" w:rsidP="00B55999"/>
        </w:tc>
        <w:tc>
          <w:tcPr>
            <w:tcW w:w="130" w:type="dxa"/>
          </w:tcPr>
          <w:p w:rsidR="00B55999" w:rsidRPr="009A641D" w:rsidRDefault="00B55999" w:rsidP="00B5599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B55999" w:rsidRPr="009A641D" w:rsidRDefault="00B55999" w:rsidP="00B5599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B55999" w:rsidRPr="009A641D" w:rsidRDefault="00B55999" w:rsidP="00B5599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999" w:rsidRPr="0031736C" w:rsidRDefault="00B55999" w:rsidP="00B55999"/>
        </w:tc>
      </w:tr>
      <w:tr w:rsidR="00B55999" w:rsidRPr="004E174A" w:rsidTr="00BF63FB">
        <w:tc>
          <w:tcPr>
            <w:tcW w:w="2880" w:type="dxa"/>
          </w:tcPr>
          <w:p w:rsidR="00B55999" w:rsidRPr="004E174A" w:rsidRDefault="00B55999" w:rsidP="00B55999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B55999" w:rsidRPr="00B55999" w:rsidRDefault="00DC2E22" w:rsidP="00C51B4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(1,11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201</w:t>
            </w:r>
            <w:r w:rsidR="00B55999"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" w:type="dxa"/>
          </w:tcPr>
          <w:p w:rsidR="00B55999" w:rsidRPr="00B55999" w:rsidRDefault="00B55999" w:rsidP="00B5599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B55999" w:rsidRPr="00B55999" w:rsidRDefault="00B55999" w:rsidP="00C51B4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(34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085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B55999" w:rsidRPr="00B55999" w:rsidRDefault="00B55999" w:rsidP="00B5599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B55999" w:rsidRPr="00B55999" w:rsidRDefault="00B55999" w:rsidP="00C51B4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(2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9,4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05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6B38C2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B55999" w:rsidRPr="00B55999" w:rsidRDefault="00B55999" w:rsidP="00B5599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B55999" w:rsidRPr="00B55999" w:rsidRDefault="00B55999" w:rsidP="00C51B47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(5,8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57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51B47">
              <w:rPr>
                <w:rFonts w:asciiTheme="majorBidi" w:hAnsiTheme="majorBidi" w:cstheme="majorBidi"/>
                <w:sz w:val="25"/>
                <w:szCs w:val="25"/>
              </w:rPr>
              <w:t>124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0" w:type="dxa"/>
          </w:tcPr>
          <w:p w:rsidR="00B55999" w:rsidRPr="009E6E44" w:rsidRDefault="00B55999" w:rsidP="00B5599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B55999" w:rsidRPr="009E6E44" w:rsidRDefault="00B55999" w:rsidP="00DC2E2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10,323,08</w:t>
            </w:r>
            <w:r w:rsidR="00DC2E2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9E6E4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55999" w:rsidRPr="009E6E44" w:rsidRDefault="00B55999" w:rsidP="00B5599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B55999" w:rsidRPr="00B55999" w:rsidRDefault="00B55999" w:rsidP="00B36B01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5999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26,405,047</w:t>
            </w:r>
            <w:r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E6E44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E44" w:rsidRPr="004E174A" w:rsidTr="00BF63FB">
        <w:tc>
          <w:tcPr>
            <w:tcW w:w="2880" w:type="dxa"/>
            <w:tcBorders>
              <w:bottom w:val="nil"/>
            </w:tcBorders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9E6E44" w:rsidRPr="004E174A" w:rsidDel="001E262A" w:rsidRDefault="009E6E44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E6E44">
              <w:rPr>
                <w:rFonts w:asciiTheme="majorBidi" w:hAnsiTheme="majorBidi" w:cstheme="majorBidi"/>
                <w:sz w:val="25"/>
                <w:szCs w:val="25"/>
              </w:rPr>
              <w:t>58,397</w:t>
            </w:r>
          </w:p>
        </w:tc>
      </w:tr>
      <w:tr w:rsidR="009E6E44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6E44" w:rsidRPr="009A641D" w:rsidRDefault="009E6E44" w:rsidP="009E6E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6E44" w:rsidRPr="004E174A" w:rsidTr="00BF63FB">
        <w:tc>
          <w:tcPr>
            <w:tcW w:w="288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</w:t>
            </w:r>
            <w:r w:rsidRPr="004E174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9E6E44" w:rsidRPr="004E174A" w:rsidRDefault="00DC2E22" w:rsidP="00B36B01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346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6B01">
              <w:rPr>
                <w:rFonts w:asciiTheme="majorBidi" w:hAnsiTheme="majorBidi" w:cstheme="majorBidi"/>
                <w:sz w:val="25"/>
                <w:szCs w:val="25"/>
              </w:rPr>
              <w:t>650</w:t>
            </w:r>
            <w:r w:rsidR="00B55999" w:rsidRPr="00B5599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bookmarkEnd w:id="6"/>
    </w:tbl>
    <w:p w:rsidR="00D35383" w:rsidRPr="008931A9" w:rsidRDefault="00EC4560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br w:type="page"/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471CF7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581B1C">
        <w:rPr>
          <w:rFonts w:asciiTheme="majorBidi" w:hAnsiTheme="majorBidi" w:cstheme="majorBidi" w:hint="cs"/>
          <w:sz w:val="26"/>
          <w:szCs w:val="26"/>
          <w:cs/>
          <w:lang w:val="th-TH"/>
        </w:rPr>
        <w:t>กันย</w:t>
      </w:r>
      <w:r w:rsidR="00581B1C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ายน</w:t>
      </w:r>
      <w:r w:rsidR="00471CF7" w:rsidRPr="004E174A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35383" w:rsidRPr="008931A9">
        <w:rPr>
          <w:rFonts w:asciiTheme="majorBidi" w:hAnsiTheme="majorBidi" w:cstheme="majorBidi"/>
          <w:sz w:val="26"/>
          <w:szCs w:val="26"/>
          <w:cs/>
          <w:lang w:val="th-TH"/>
        </w:rPr>
        <w:t>2560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65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35"/>
        <w:gridCol w:w="1062"/>
        <w:gridCol w:w="135"/>
        <w:gridCol w:w="1053"/>
        <w:gridCol w:w="106"/>
        <w:gridCol w:w="1033"/>
        <w:gridCol w:w="106"/>
        <w:gridCol w:w="1086"/>
        <w:gridCol w:w="130"/>
        <w:gridCol w:w="1033"/>
        <w:gridCol w:w="106"/>
        <w:gridCol w:w="1080"/>
      </w:tblGrid>
      <w:tr w:rsidR="00717871" w:rsidRPr="008931A9" w:rsidTr="00A40D3F">
        <w:trPr>
          <w:tblHeader/>
        </w:trPr>
        <w:tc>
          <w:tcPr>
            <w:tcW w:w="2835" w:type="dxa"/>
            <w:tcBorders>
              <w:top w:val="nil"/>
              <w:bottom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30" w:type="dxa"/>
            <w:gridSpan w:val="11"/>
            <w:tcBorders>
              <w:top w:val="nil"/>
              <w:bottom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717871" w:rsidRPr="008931A9" w:rsidTr="00A40D3F">
        <w:trPr>
          <w:tblHeader/>
        </w:trPr>
        <w:tc>
          <w:tcPr>
            <w:tcW w:w="2835" w:type="dxa"/>
            <w:tcBorders>
              <w:top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717871" w:rsidRPr="008931A9" w:rsidTr="00A40D3F">
        <w:trPr>
          <w:tblHeader/>
        </w:trPr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6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17871" w:rsidRPr="008931A9" w:rsidTr="00A40D3F">
        <w:trPr>
          <w:tblHeader/>
        </w:trPr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17871" w:rsidRPr="008931A9" w:rsidTr="00A40D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17871" w:rsidRPr="008931A9" w:rsidTr="00A40D3F">
        <w:tc>
          <w:tcPr>
            <w:tcW w:w="2835" w:type="dxa"/>
          </w:tcPr>
          <w:p w:rsidR="00D35383" w:rsidRPr="008931A9" w:rsidRDefault="00D35383" w:rsidP="00BF63F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7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662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819</w:t>
            </w:r>
          </w:p>
        </w:tc>
        <w:tc>
          <w:tcPr>
            <w:tcW w:w="135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413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496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148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142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314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22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847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197</w:t>
            </w:r>
          </w:p>
        </w:tc>
        <w:tc>
          <w:tcPr>
            <w:tcW w:w="130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180,065,826 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:rsidR="00581B1C" w:rsidRPr="008931A9" w:rsidDel="000F530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581B1C" w:rsidRPr="00566E76" w:rsidRDefault="00581B1C" w:rsidP="00581B1C"/>
        </w:tc>
      </w:tr>
      <w:tr w:rsidR="00581B1C" w:rsidRPr="008931A9" w:rsidTr="00A40D3F">
        <w:tc>
          <w:tcPr>
            <w:tcW w:w="2835" w:type="dxa"/>
          </w:tcPr>
          <w:p w:rsidR="00581B1C" w:rsidRPr="008931A9" w:rsidRDefault="009E27D4" w:rsidP="009E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581B1C"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(4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328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132)</w:t>
            </w:r>
          </w:p>
        </w:tc>
        <w:tc>
          <w:tcPr>
            <w:tcW w:w="135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(1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023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932)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(40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426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944)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(16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773</w:t>
            </w:r>
            <w:r w:rsidRPr="00581B1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1B1C">
              <w:rPr>
                <w:rFonts w:asciiTheme="majorBidi" w:hAnsiTheme="majorBidi"/>
                <w:sz w:val="25"/>
                <w:szCs w:val="25"/>
                <w:cs/>
              </w:rPr>
              <w:t>123)</w:t>
            </w:r>
          </w:p>
        </w:tc>
        <w:tc>
          <w:tcPr>
            <w:tcW w:w="130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(62,552,131)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3,334,687 </w:t>
            </w:r>
          </w:p>
        </w:tc>
        <w:tc>
          <w:tcPr>
            <w:tcW w:w="135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389,564 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107,715,370 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6,074,074 </w:t>
            </w:r>
          </w:p>
        </w:tc>
        <w:tc>
          <w:tcPr>
            <w:tcW w:w="130" w:type="dxa"/>
          </w:tcPr>
          <w:p w:rsidR="00581B1C" w:rsidRPr="00581B1C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117,513,695 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581B1C" w:rsidRPr="00581B1C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581B1C" w:rsidRPr="00581B1C" w:rsidRDefault="00581B1C" w:rsidP="00581B1C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:rsidR="00581B1C" w:rsidRPr="00581B1C" w:rsidRDefault="00581B1C" w:rsidP="00581B1C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581B1C" w:rsidRPr="00581B1C" w:rsidRDefault="00581B1C" w:rsidP="00581B1C">
            <w:pPr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581B1C" w:rsidRPr="00581B1C" w:rsidRDefault="00581B1C" w:rsidP="00581B1C">
            <w:pPr>
              <w:ind w:left="-54" w:right="27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9E27D4" w:rsidP="00A40D3F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A40D3F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  <w:r w:rsidR="00581B1C"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571,331 </w:t>
            </w:r>
          </w:p>
        </w:tc>
        <w:tc>
          <w:tcPr>
            <w:tcW w:w="135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40,150 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3,622,244 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122,047 </w:t>
            </w:r>
          </w:p>
        </w:tc>
        <w:tc>
          <w:tcPr>
            <w:tcW w:w="130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4,355,772 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581B1C" w:rsidRPr="008931A9" w:rsidRDefault="00581B1C" w:rsidP="00581B1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581B1C" w:rsidRPr="008931A9" w:rsidRDefault="00581B1C" w:rsidP="00581B1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581B1C" w:rsidRPr="008931A9" w:rsidRDefault="00581B1C" w:rsidP="00581B1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81B1C" w:rsidRPr="008931A9" w:rsidDel="000F5309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3,906,018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429,714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111,337,614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6,196,121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121,869,467 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1,513,607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342,010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13,622,764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3,782,287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19,260,668</w:t>
            </w:r>
          </w:p>
        </w:tc>
      </w:tr>
      <w:tr w:rsidR="00581B1C" w:rsidRPr="008931A9" w:rsidTr="00A40D3F">
        <w:tc>
          <w:tcPr>
            <w:tcW w:w="2835" w:type="dxa"/>
          </w:tcPr>
          <w:p w:rsidR="00581B1C" w:rsidRPr="008931A9" w:rsidRDefault="00581B1C" w:rsidP="00581B1C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581B1C" w:rsidRPr="00D125D2" w:rsidRDefault="00581B1C" w:rsidP="005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1,554,380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581B1C" w:rsidRPr="008931A9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81B1C" w:rsidRPr="00581B1C" w:rsidRDefault="00581B1C" w:rsidP="00581B1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1,554,380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F91BA9" w:rsidRPr="008931A9" w:rsidRDefault="00F91BA9" w:rsidP="00F91BA9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1,082,198 </w:t>
            </w:r>
          </w:p>
        </w:tc>
        <w:tc>
          <w:tcPr>
            <w:tcW w:w="106" w:type="dxa"/>
            <w:tcBorders>
              <w:top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1,082,198 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</w:tcPr>
          <w:p w:rsidR="00F91BA9" w:rsidRPr="008931A9" w:rsidRDefault="00F91BA9" w:rsidP="00F91BA9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29,108,844 </w:t>
            </w:r>
          </w:p>
        </w:tc>
        <w:tc>
          <w:tcPr>
            <w:tcW w:w="106" w:type="dxa"/>
            <w:tcBorders>
              <w:bottom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29,108,844 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5,419,625 </w:t>
            </w:r>
          </w:p>
        </w:tc>
        <w:tc>
          <w:tcPr>
            <w:tcW w:w="135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771,724 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124,960,378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9,978,408 </w:t>
            </w:r>
          </w:p>
        </w:tc>
        <w:tc>
          <w:tcPr>
            <w:tcW w:w="130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31,745,422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172,875,557</w:t>
            </w:r>
          </w:p>
        </w:tc>
      </w:tr>
      <w:tr w:rsidR="00F91BA9" w:rsidRPr="008931A9" w:rsidTr="00A40D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F91BA9" w:rsidRPr="00581B1C" w:rsidRDefault="0092783A" w:rsidP="0092783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2783A">
              <w:rPr>
                <w:rFonts w:asciiTheme="majorBidi" w:hAnsiTheme="majorBidi"/>
                <w:sz w:val="25"/>
                <w:szCs w:val="25"/>
              </w:rPr>
              <w:t>1,042,668</w:t>
            </w:r>
          </w:p>
        </w:tc>
        <w:tc>
          <w:tcPr>
            <w:tcW w:w="135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148,317 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581B1C" w:rsidRDefault="0092783A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2783A">
              <w:rPr>
                <w:rFonts w:asciiTheme="majorBidi" w:hAnsiTheme="majorBidi"/>
                <w:sz w:val="25"/>
                <w:szCs w:val="25"/>
              </w:rPr>
              <w:t>113,706,47</w:t>
            </w:r>
            <w:r w:rsidR="003962ED">
              <w:rPr>
                <w:rFonts w:asciiTheme="majorBidi" w:hAnsiTheme="majorBidi"/>
                <w:sz w:val="25"/>
                <w:szCs w:val="25"/>
              </w:rPr>
              <w:t>8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3,557,156,664 </w:t>
            </w: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581B1C" w:rsidRDefault="00F91BA9" w:rsidP="003962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3,672,054,12</w:t>
            </w:r>
            <w:r w:rsidR="003962ED">
              <w:rPr>
                <w:rFonts w:asciiTheme="majorBidi" w:hAnsiTheme="majorBidi"/>
                <w:sz w:val="25"/>
                <w:szCs w:val="25"/>
              </w:rPr>
              <w:t>7</w:t>
            </w:r>
            <w:r w:rsidRPr="00581B1C">
              <w:rPr>
                <w:rFonts w:asciiTheme="majorBidi" w:hAnsiTheme="majorBidi"/>
                <w:sz w:val="25"/>
                <w:szCs w:val="25"/>
              </w:rPr>
              <w:t xml:space="preserve"> 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ค่าสินไหมทดแทนรับคืน</w:t>
            </w:r>
          </w:p>
        </w:tc>
        <w:tc>
          <w:tcPr>
            <w:tcW w:w="1062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027E0C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F91BA9"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F91BA9" w:rsidRPr="00581B1C" w:rsidRDefault="003962ED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(299,266</w:t>
            </w:r>
            <w:r w:rsidR="00F91BA9" w:rsidRPr="00581B1C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135" w:type="dxa"/>
          </w:tcPr>
          <w:p w:rsidR="00F91BA9" w:rsidRPr="008931A9" w:rsidRDefault="00F91BA9" w:rsidP="00F91BA9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(51,916)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(44,243,987)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(3,543,236,951)</w:t>
            </w: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581B1C" w:rsidRDefault="003962ED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(3,587,832,120</w:t>
            </w:r>
            <w:r w:rsidR="00F91BA9" w:rsidRPr="00581B1C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1,772,512 </w:t>
            </w:r>
          </w:p>
        </w:tc>
        <w:tc>
          <w:tcPr>
            <w:tcW w:w="135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189,612 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22,628,311 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4,156,399 </w:t>
            </w: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91BA9" w:rsidRPr="008931A9" w:rsidRDefault="00F91BA9" w:rsidP="00F91BA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0228D7">
              <w:rPr>
                <w:rFonts w:asciiTheme="majorBidi" w:hAnsiTheme="majorBidi"/>
                <w:sz w:val="25"/>
                <w:szCs w:val="25"/>
              </w:rPr>
              <w:t>28,746,834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102,959 </w:t>
            </w:r>
          </w:p>
        </w:tc>
        <w:tc>
          <w:tcPr>
            <w:tcW w:w="135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83,410 </w:t>
            </w:r>
          </w:p>
        </w:tc>
        <w:tc>
          <w:tcPr>
            <w:tcW w:w="106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67,505,869 </w:t>
            </w:r>
          </w:p>
        </w:tc>
        <w:tc>
          <w:tcPr>
            <w:tcW w:w="106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397,571 </w:t>
            </w:r>
          </w:p>
        </w:tc>
        <w:tc>
          <w:tcPr>
            <w:tcW w:w="130" w:type="dxa"/>
            <w:tcBorders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F91BA9" w:rsidRPr="008931A9" w:rsidRDefault="00F91BA9" w:rsidP="00F91BA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68,089,809 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1,182,621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311,995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27,377,446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7,610,334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36,482,396</w:t>
            </w: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92783A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2783A">
              <w:rPr>
                <w:rFonts w:asciiTheme="majorBidi" w:hAnsiTheme="majorBidi"/>
                <w:sz w:val="25"/>
                <w:szCs w:val="25"/>
              </w:rPr>
              <w:t>3,801,49</w:t>
            </w:r>
            <w:r w:rsidR="003962ED">
              <w:rPr>
                <w:rFonts w:asciiTheme="majorBidi" w:hAnsiTheme="majorBidi"/>
                <w:sz w:val="25"/>
                <w:szCs w:val="25"/>
              </w:rPr>
              <w:t>4</w:t>
            </w:r>
          </w:p>
        </w:tc>
        <w:tc>
          <w:tcPr>
            <w:tcW w:w="135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681,418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92783A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2783A">
              <w:rPr>
                <w:rFonts w:asciiTheme="majorBidi" w:hAnsiTheme="majorBidi"/>
                <w:sz w:val="25"/>
                <w:szCs w:val="25"/>
              </w:rPr>
              <w:t>186,974,11</w:t>
            </w:r>
            <w:r w:rsidR="003962ED">
              <w:rPr>
                <w:rFonts w:asciiTheme="majorBidi" w:hAnsiTheme="majorBidi"/>
                <w:sz w:val="25"/>
                <w:szCs w:val="25"/>
              </w:rPr>
              <w:t>7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26,084,017</w:t>
            </w: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D125D2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217,541,046</w:t>
            </w:r>
          </w:p>
        </w:tc>
      </w:tr>
      <w:tr w:rsidR="00F91BA9" w:rsidRPr="008931A9" w:rsidTr="00A40D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1BA9" w:rsidRPr="008931A9" w:rsidTr="00A40D3F">
        <w:tc>
          <w:tcPr>
            <w:tcW w:w="2835" w:type="dxa"/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F91BA9" w:rsidRPr="00581B1C" w:rsidRDefault="0092783A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2783A">
              <w:rPr>
                <w:rFonts w:asciiTheme="majorBidi" w:hAnsiTheme="majorBidi"/>
                <w:sz w:val="25"/>
                <w:szCs w:val="25"/>
              </w:rPr>
              <w:t>1,618,13</w:t>
            </w:r>
            <w:r w:rsidR="003962ED">
              <w:rPr>
                <w:rFonts w:asciiTheme="majorBidi" w:hAnsiTheme="majorBidi"/>
                <w:sz w:val="25"/>
                <w:szCs w:val="25"/>
              </w:rPr>
              <w:t>1</w:t>
            </w:r>
          </w:p>
        </w:tc>
        <w:tc>
          <w:tcPr>
            <w:tcW w:w="135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90,306 </w:t>
            </w:r>
          </w:p>
        </w:tc>
        <w:tc>
          <w:tcPr>
            <w:tcW w:w="106" w:type="dxa"/>
          </w:tcPr>
          <w:p w:rsidR="00F91BA9" w:rsidRPr="00EE07C5" w:rsidRDefault="00F91BA9" w:rsidP="00F91BA9"/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F91BA9" w:rsidRPr="00581B1C" w:rsidRDefault="003962ED" w:rsidP="003962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(62,013,739</w:t>
            </w:r>
            <w:r w:rsidR="0092783A" w:rsidRPr="0092783A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doub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(16,105,609)</w:t>
            </w:r>
          </w:p>
        </w:tc>
        <w:tc>
          <w:tcPr>
            <w:tcW w:w="130" w:type="dxa"/>
          </w:tcPr>
          <w:p w:rsidR="00F91BA9" w:rsidRPr="00EE07C5" w:rsidRDefault="00F91BA9" w:rsidP="00F91BA9"/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31,745,422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EE07C5" w:rsidRDefault="00F91BA9" w:rsidP="00F91BA9"/>
        </w:tc>
        <w:tc>
          <w:tcPr>
            <w:tcW w:w="1080" w:type="dxa"/>
            <w:tcBorders>
              <w:top w:val="nil"/>
              <w:bottom w:val="nil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(44,665,489)</w:t>
            </w:r>
          </w:p>
        </w:tc>
      </w:tr>
      <w:tr w:rsidR="00F91BA9" w:rsidRPr="008931A9" w:rsidTr="00A40D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1BA9" w:rsidRPr="008931A9" w:rsidTr="00A40D3F">
        <w:tc>
          <w:tcPr>
            <w:tcW w:w="2835" w:type="dxa"/>
            <w:tcBorders>
              <w:bottom w:val="nil"/>
            </w:tcBorders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 xml:space="preserve"> 58,491 </w:t>
            </w:r>
          </w:p>
        </w:tc>
      </w:tr>
      <w:tr w:rsidR="00F91BA9" w:rsidRPr="008931A9" w:rsidTr="00A40D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91BA9" w:rsidRPr="008931A9" w:rsidRDefault="00F91BA9" w:rsidP="00F91BA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BA9" w:rsidRPr="00AC024A" w:rsidRDefault="00F91BA9" w:rsidP="00F91BA9"/>
        </w:tc>
      </w:tr>
      <w:tr w:rsidR="00F91BA9" w:rsidRPr="008931A9" w:rsidTr="00A40D3F">
        <w:tc>
          <w:tcPr>
            <w:tcW w:w="2835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91BA9" w:rsidRPr="008931A9" w:rsidRDefault="00F91BA9" w:rsidP="00F91B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F91BA9" w:rsidRPr="00581B1C" w:rsidRDefault="00F91BA9" w:rsidP="00F91BA9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1B1C">
              <w:rPr>
                <w:rFonts w:asciiTheme="majorBidi" w:hAnsiTheme="majorBidi"/>
                <w:sz w:val="25"/>
                <w:szCs w:val="25"/>
              </w:rPr>
              <w:t>(44,606,998)</w:t>
            </w:r>
          </w:p>
        </w:tc>
      </w:tr>
    </w:tbl>
    <w:p w:rsidR="006E5A17" w:rsidRPr="008931A9" w:rsidRDefault="003623F3" w:rsidP="0089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เ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้า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เดือน</w:t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6E5A17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581B1C">
        <w:rPr>
          <w:rFonts w:asciiTheme="majorBidi" w:hAnsiTheme="majorBidi" w:cstheme="majorBidi" w:hint="cs"/>
          <w:sz w:val="26"/>
          <w:szCs w:val="26"/>
          <w:cs/>
          <w:lang w:val="th-TH"/>
        </w:rPr>
        <w:t>กันย</w:t>
      </w:r>
      <w:r w:rsidR="00581B1C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ายน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E5A17" w:rsidRPr="008931A9">
        <w:rPr>
          <w:rFonts w:asciiTheme="majorBidi" w:hAnsiTheme="majorBidi" w:cstheme="majorBidi"/>
          <w:sz w:val="26"/>
          <w:szCs w:val="26"/>
          <w:cs/>
          <w:lang w:val="th-TH"/>
        </w:rPr>
        <w:t>2561</w:t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36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35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6E5A17" w:rsidRPr="004E174A" w:rsidTr="004E174A">
        <w:trPr>
          <w:tblHeader/>
        </w:trPr>
        <w:tc>
          <w:tcPr>
            <w:tcW w:w="2835" w:type="dxa"/>
            <w:tcBorders>
              <w:top w:val="nil"/>
              <w:bottom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6E5A17" w:rsidRPr="004E174A" w:rsidTr="004E174A">
        <w:trPr>
          <w:tblHeader/>
        </w:trPr>
        <w:tc>
          <w:tcPr>
            <w:tcW w:w="2835" w:type="dxa"/>
            <w:tcBorders>
              <w:top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6E5A17" w:rsidRPr="004E174A" w:rsidTr="004E174A">
        <w:trPr>
          <w:tblHeader/>
        </w:trPr>
        <w:tc>
          <w:tcPr>
            <w:tcW w:w="28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E5A17" w:rsidRPr="004E174A" w:rsidTr="004E174A">
        <w:trPr>
          <w:tblHeader/>
        </w:trPr>
        <w:tc>
          <w:tcPr>
            <w:tcW w:w="28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6E5A17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5A17" w:rsidRPr="004E174A" w:rsidTr="004E174A">
        <w:tc>
          <w:tcPr>
            <w:tcW w:w="2835" w:type="dxa"/>
          </w:tcPr>
          <w:p w:rsidR="006E5A17" w:rsidRPr="004E174A" w:rsidRDefault="006E5A17" w:rsidP="00BC4F8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9E6E44" w:rsidRPr="004E174A" w:rsidTr="004E174A">
        <w:tc>
          <w:tcPr>
            <w:tcW w:w="2835" w:type="dxa"/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9E6E44" w:rsidRPr="00660470" w:rsidRDefault="00F53E8F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>18,464,550</w:t>
            </w:r>
          </w:p>
        </w:tc>
        <w:tc>
          <w:tcPr>
            <w:tcW w:w="135" w:type="dxa"/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1,615,025 </w:t>
            </w:r>
          </w:p>
        </w:tc>
        <w:tc>
          <w:tcPr>
            <w:tcW w:w="106" w:type="dxa"/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333,091,206 </w:t>
            </w:r>
          </w:p>
        </w:tc>
        <w:tc>
          <w:tcPr>
            <w:tcW w:w="106" w:type="dxa"/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9E6E44" w:rsidRPr="00660470" w:rsidRDefault="009E6E4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55,922,857 </w:t>
            </w:r>
          </w:p>
        </w:tc>
        <w:tc>
          <w:tcPr>
            <w:tcW w:w="130" w:type="dxa"/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9E6E44" w:rsidRPr="00D125D2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9E6E44" w:rsidRPr="004E174A" w:rsidRDefault="009E6E44" w:rsidP="009E6E44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9E6E44" w:rsidRPr="004E174A" w:rsidRDefault="00F53E8F" w:rsidP="009E6E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>409,093,638</w:t>
            </w:r>
          </w:p>
        </w:tc>
      </w:tr>
      <w:tr w:rsidR="009E6E44" w:rsidRPr="004E174A" w:rsidTr="004E174A">
        <w:tc>
          <w:tcPr>
            <w:tcW w:w="2835" w:type="dxa"/>
          </w:tcPr>
          <w:p w:rsidR="009E6E44" w:rsidRPr="004E174A" w:rsidRDefault="009E6E44" w:rsidP="009E6E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9E6E44" w:rsidRPr="004E174A" w:rsidDel="000F5309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53E8F" w:rsidRPr="004E174A" w:rsidTr="004E174A">
        <w:tc>
          <w:tcPr>
            <w:tcW w:w="2835" w:type="dxa"/>
          </w:tcPr>
          <w:p w:rsidR="00F53E8F" w:rsidRPr="004E174A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F53E8F" w:rsidRPr="00F53E8F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 xml:space="preserve"> (11,334,778)</w:t>
            </w:r>
          </w:p>
        </w:tc>
        <w:tc>
          <w:tcPr>
            <w:tcW w:w="135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(848,119)</w:t>
            </w:r>
          </w:p>
        </w:tc>
        <w:tc>
          <w:tcPr>
            <w:tcW w:w="106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(115,634,496)</w:t>
            </w:r>
          </w:p>
        </w:tc>
        <w:tc>
          <w:tcPr>
            <w:tcW w:w="106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(45,057,296)</w:t>
            </w:r>
          </w:p>
        </w:tc>
        <w:tc>
          <w:tcPr>
            <w:tcW w:w="130" w:type="dxa"/>
          </w:tcPr>
          <w:p w:rsidR="00F53E8F" w:rsidRPr="004E174A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F53E8F" w:rsidRPr="00D125D2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53E8F" w:rsidRPr="004E174A" w:rsidRDefault="00F53E8F" w:rsidP="00F53E8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F53E8F" w:rsidRPr="004E174A" w:rsidRDefault="00F53E8F" w:rsidP="00F53E8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>(172,874,689)</w:t>
            </w:r>
          </w:p>
        </w:tc>
      </w:tr>
      <w:tr w:rsidR="00F53E8F" w:rsidRPr="004E174A" w:rsidTr="004E174A">
        <w:tc>
          <w:tcPr>
            <w:tcW w:w="2835" w:type="dxa"/>
          </w:tcPr>
          <w:p w:rsidR="00F53E8F" w:rsidRPr="004E174A" w:rsidRDefault="00F53E8F" w:rsidP="00F53E8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53E8F" w:rsidRPr="00214A32" w:rsidRDefault="00F53E8F" w:rsidP="00214A3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14A32">
              <w:rPr>
                <w:rFonts w:asciiTheme="majorBidi" w:hAnsiTheme="majorBidi" w:cstheme="majorBidi"/>
                <w:sz w:val="25"/>
                <w:szCs w:val="25"/>
              </w:rPr>
              <w:t xml:space="preserve"> 7,129,772 </w:t>
            </w:r>
          </w:p>
        </w:tc>
        <w:tc>
          <w:tcPr>
            <w:tcW w:w="135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766,906 </w:t>
            </w:r>
          </w:p>
        </w:tc>
        <w:tc>
          <w:tcPr>
            <w:tcW w:w="106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217,456,710 </w:t>
            </w:r>
          </w:p>
        </w:tc>
        <w:tc>
          <w:tcPr>
            <w:tcW w:w="106" w:type="dxa"/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10,865,561 </w:t>
            </w:r>
          </w:p>
        </w:tc>
        <w:tc>
          <w:tcPr>
            <w:tcW w:w="130" w:type="dxa"/>
          </w:tcPr>
          <w:p w:rsidR="00F53E8F" w:rsidRPr="004E174A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F53E8F" w:rsidRPr="00D125D2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53E8F" w:rsidRPr="004E174A" w:rsidRDefault="00F53E8F" w:rsidP="00F53E8F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F53E8F" w:rsidRPr="004E174A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236,218,94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</w:tr>
      <w:tr w:rsidR="009E6E44" w:rsidRPr="004E174A" w:rsidTr="004E174A">
        <w:tc>
          <w:tcPr>
            <w:tcW w:w="2835" w:type="dxa"/>
          </w:tcPr>
          <w:p w:rsidR="009E6E44" w:rsidRPr="004E174A" w:rsidRDefault="009E6E44" w:rsidP="009E6E44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9E6E44" w:rsidRPr="004E174A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8A2A82" w:rsidP="00BC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660470" w:rsidRPr="00660470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2,828,77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19,515 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84,430,120 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5,499,372 </w:t>
            </w:r>
          </w:p>
        </w:tc>
        <w:tc>
          <w:tcPr>
            <w:tcW w:w="130" w:type="dxa"/>
          </w:tcPr>
          <w:p w:rsidR="00660470" w:rsidRPr="004E174A" w:rsidRDefault="00660470" w:rsidP="0066047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660470" w:rsidRPr="004E174A" w:rsidDel="001E262A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92,777,77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9E6E44" w:rsidRPr="004E174A" w:rsidTr="004E174A">
        <w:tc>
          <w:tcPr>
            <w:tcW w:w="2835" w:type="dxa"/>
          </w:tcPr>
          <w:p w:rsidR="009E6E44" w:rsidRPr="004E174A" w:rsidRDefault="009E6E44" w:rsidP="009E6E44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9E6E44" w:rsidRPr="004E174A" w:rsidRDefault="009E6E44" w:rsidP="009E6E44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9E6E44" w:rsidRPr="004E174A" w:rsidDel="000F5309" w:rsidRDefault="009E6E44" w:rsidP="009E6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53E8F" w:rsidRPr="004E174A" w:rsidTr="004E174A">
        <w:tc>
          <w:tcPr>
            <w:tcW w:w="2835" w:type="dxa"/>
          </w:tcPr>
          <w:p w:rsidR="00F53E8F" w:rsidRPr="004E174A" w:rsidRDefault="008A2A82" w:rsidP="00F53E8F">
            <w:pPr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F53E8F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F53E8F" w:rsidRPr="00F53E8F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 xml:space="preserve"> 9,958,543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786,421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301,886,830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16,364,933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F53E8F" w:rsidRPr="004E174A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53E8F" w:rsidRPr="00D125D2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4E174A" w:rsidRDefault="00F53E8F" w:rsidP="00F53E8F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328,996,72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F53E8F" w:rsidRPr="004E174A" w:rsidTr="004E174A">
        <w:tc>
          <w:tcPr>
            <w:tcW w:w="2835" w:type="dxa"/>
          </w:tcPr>
          <w:p w:rsidR="00F53E8F" w:rsidRPr="004E174A" w:rsidRDefault="00F53E8F" w:rsidP="00F53E8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F53E8F" w:rsidRPr="00F53E8F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53E8F">
              <w:rPr>
                <w:rFonts w:asciiTheme="majorBidi" w:hAnsiTheme="majorBidi" w:cstheme="majorBidi"/>
                <w:sz w:val="25"/>
                <w:szCs w:val="25"/>
              </w:rPr>
              <w:t xml:space="preserve"> 4,072,075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352,794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40,137,706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16,307,956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F53E8F" w:rsidRPr="004E174A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F53E8F" w:rsidRPr="00D125D2" w:rsidRDefault="00F53E8F" w:rsidP="00F5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53E8F" w:rsidRPr="004E174A" w:rsidRDefault="00F53E8F" w:rsidP="00F53E8F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F53E8F" w:rsidRPr="00660470" w:rsidRDefault="00F53E8F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60,870,531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8D1E9E" w:rsidP="008D1E9E">
            <w:pPr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จากการลงทุน 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D125D2" w:rsidRDefault="00D97393" w:rsidP="00D9739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97393">
              <w:rPr>
                <w:rFonts w:asciiTheme="majorBidi" w:hAnsiTheme="majorBidi" w:cstheme="majorBidi"/>
                <w:sz w:val="25"/>
                <w:szCs w:val="25"/>
              </w:rPr>
              <w:t>7,032,319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7,032,319 </w:t>
            </w: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8D1E9E" w:rsidP="00660470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660470" w:rsidRDefault="00F53E8F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(2,666,197</w:t>
            </w:r>
            <w:r w:rsidR="00660470" w:rsidRPr="0066047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660470" w:rsidRPr="00660470" w:rsidRDefault="00F53E8F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(2,666,197</w:t>
            </w:r>
            <w:r w:rsidR="00660470" w:rsidRPr="0066047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60470" w:rsidRPr="004E174A" w:rsidTr="00D82580">
        <w:tc>
          <w:tcPr>
            <w:tcW w:w="2835" w:type="dxa"/>
          </w:tcPr>
          <w:p w:rsidR="00660470" w:rsidRPr="004E174A" w:rsidRDefault="00660470" w:rsidP="00660470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(6,346,273)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(6,346,273)</w:t>
            </w:r>
          </w:p>
        </w:tc>
      </w:tr>
      <w:tr w:rsidR="00660470" w:rsidRPr="004E174A" w:rsidTr="00D82580">
        <w:tc>
          <w:tcPr>
            <w:tcW w:w="2835" w:type="dxa"/>
          </w:tcPr>
          <w:p w:rsidR="00660470" w:rsidRPr="006E1707" w:rsidRDefault="00660470" w:rsidP="0066047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258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ตัดจำหน่ายเจ้าหนี้ประกันภัยต่อ</w:t>
            </w:r>
          </w:p>
        </w:tc>
        <w:tc>
          <w:tcPr>
            <w:tcW w:w="1062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660470" w:rsidRPr="005874F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660470">
              <w:rPr>
                <w:rFonts w:asciiTheme="majorBidi" w:hAnsiTheme="majorBidi"/>
                <w:sz w:val="25"/>
                <w:szCs w:val="25"/>
              </w:rPr>
              <w:t>1,798,377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5874F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660470">
              <w:rPr>
                <w:rFonts w:asciiTheme="majorBidi" w:hAnsiTheme="majorBidi"/>
                <w:sz w:val="25"/>
                <w:szCs w:val="25"/>
              </w:rPr>
              <w:t>64,730,754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66,529,131 </w:t>
            </w:r>
          </w:p>
        </w:tc>
      </w:tr>
      <w:tr w:rsidR="00660470" w:rsidRPr="004E174A" w:rsidTr="00D82580">
        <w:tc>
          <w:tcPr>
            <w:tcW w:w="2835" w:type="dxa"/>
          </w:tcPr>
          <w:p w:rsidR="00660470" w:rsidRPr="004E174A" w:rsidRDefault="00660470" w:rsidP="0066047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8,139,383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8,139,383</w:t>
            </w: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660470" w:rsidP="00BC4F8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14,030,61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2,937,592 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342,024,536 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97,403,643 </w:t>
            </w:r>
          </w:p>
        </w:tc>
        <w:tc>
          <w:tcPr>
            <w:tcW w:w="130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6,159,23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660470" w:rsidRPr="00660470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462,555,6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21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660470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660470" w:rsidP="00BC4F8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660470" w:rsidRPr="00660470" w:rsidRDefault="00660470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6,550,03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161,882 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660470" w:rsidRDefault="00467B14" w:rsidP="00467B1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268,861,165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29,848,777 </w:t>
            </w:r>
          </w:p>
        </w:tc>
        <w:tc>
          <w:tcPr>
            <w:tcW w:w="130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660470" w:rsidRPr="004E174A" w:rsidRDefault="00467B14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305,421,862</w:t>
            </w: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ค่าสินไหมทดแทนรับคืน</w:t>
            </w:r>
          </w:p>
        </w:tc>
        <w:tc>
          <w:tcPr>
            <w:tcW w:w="1062" w:type="dxa"/>
          </w:tcPr>
          <w:p w:rsidR="00660470" w:rsidRPr="001343EC" w:rsidRDefault="00660470" w:rsidP="00660470"/>
        </w:tc>
        <w:tc>
          <w:tcPr>
            <w:tcW w:w="135" w:type="dxa"/>
          </w:tcPr>
          <w:p w:rsidR="00660470" w:rsidRPr="001343EC" w:rsidRDefault="00660470" w:rsidP="00660470"/>
        </w:tc>
        <w:tc>
          <w:tcPr>
            <w:tcW w:w="1053" w:type="dxa"/>
          </w:tcPr>
          <w:p w:rsidR="00660470" w:rsidRPr="001343EC" w:rsidRDefault="00660470" w:rsidP="00660470"/>
        </w:tc>
        <w:tc>
          <w:tcPr>
            <w:tcW w:w="106" w:type="dxa"/>
          </w:tcPr>
          <w:p w:rsidR="00660470" w:rsidRPr="001343EC" w:rsidRDefault="00660470" w:rsidP="00660470"/>
        </w:tc>
        <w:tc>
          <w:tcPr>
            <w:tcW w:w="1033" w:type="dxa"/>
          </w:tcPr>
          <w:p w:rsidR="00660470" w:rsidRPr="001343EC" w:rsidRDefault="00660470" w:rsidP="00660470"/>
        </w:tc>
        <w:tc>
          <w:tcPr>
            <w:tcW w:w="106" w:type="dxa"/>
          </w:tcPr>
          <w:p w:rsidR="00660470" w:rsidRPr="001343EC" w:rsidRDefault="00660470" w:rsidP="00660470"/>
        </w:tc>
        <w:tc>
          <w:tcPr>
            <w:tcW w:w="1064" w:type="dxa"/>
          </w:tcPr>
          <w:p w:rsidR="00660470" w:rsidRPr="001343EC" w:rsidRDefault="00660470" w:rsidP="00660470"/>
        </w:tc>
        <w:tc>
          <w:tcPr>
            <w:tcW w:w="130" w:type="dxa"/>
          </w:tcPr>
          <w:p w:rsidR="00660470" w:rsidRPr="004E174A" w:rsidRDefault="00660470" w:rsidP="0066047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660470" w:rsidRPr="004E174A" w:rsidRDefault="00660470" w:rsidP="0066047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8A2A82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660470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(4,618,564)</w:t>
            </w:r>
          </w:p>
        </w:tc>
        <w:tc>
          <w:tcPr>
            <w:tcW w:w="135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(4,144)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660470" w:rsidRDefault="00BF352B" w:rsidP="00467B14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>(10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213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412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660470" w:rsidRPr="00660470" w:rsidRDefault="00660470" w:rsidP="0066047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(18,606,890)</w:t>
            </w:r>
          </w:p>
        </w:tc>
        <w:tc>
          <w:tcPr>
            <w:tcW w:w="130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660470" w:rsidRPr="00660470" w:rsidRDefault="00F53E8F" w:rsidP="00467B14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(12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6,443,010</w:t>
            </w:r>
            <w:r w:rsidR="00BF352B"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F352B" w:rsidRPr="004E174A" w:rsidTr="004E174A">
        <w:tc>
          <w:tcPr>
            <w:tcW w:w="2835" w:type="dxa"/>
          </w:tcPr>
          <w:p w:rsidR="00BF352B" w:rsidRPr="004E174A" w:rsidRDefault="00BF352B" w:rsidP="00BF352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4,877,997 </w:t>
            </w:r>
          </w:p>
        </w:tc>
        <w:tc>
          <w:tcPr>
            <w:tcW w:w="135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255,629 </w:t>
            </w:r>
          </w:p>
        </w:tc>
        <w:tc>
          <w:tcPr>
            <w:tcW w:w="106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53,847,084 </w:t>
            </w:r>
          </w:p>
        </w:tc>
        <w:tc>
          <w:tcPr>
            <w:tcW w:w="106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10,095,540 </w:t>
            </w:r>
          </w:p>
        </w:tc>
        <w:tc>
          <w:tcPr>
            <w:tcW w:w="130" w:type="dxa"/>
          </w:tcPr>
          <w:p w:rsidR="00BF352B" w:rsidRPr="004E174A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BF352B" w:rsidRPr="00D125D2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BF352B" w:rsidRPr="004E174A" w:rsidRDefault="00BF352B" w:rsidP="00BF35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BF352B" w:rsidRPr="00660470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69,076,250 </w:t>
            </w:r>
          </w:p>
        </w:tc>
      </w:tr>
      <w:tr w:rsidR="00BF352B" w:rsidRPr="004E174A" w:rsidTr="004E174A">
        <w:tc>
          <w:tcPr>
            <w:tcW w:w="2835" w:type="dxa"/>
          </w:tcPr>
          <w:p w:rsidR="00BF352B" w:rsidRPr="004E174A" w:rsidRDefault="00BF352B" w:rsidP="00BF352B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375,914 </w:t>
            </w:r>
          </w:p>
        </w:tc>
        <w:tc>
          <w:tcPr>
            <w:tcW w:w="135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172,792 </w:t>
            </w:r>
          </w:p>
        </w:tc>
        <w:tc>
          <w:tcPr>
            <w:tcW w:w="106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BF352B" w:rsidRPr="00BF352B" w:rsidRDefault="00BF352B" w:rsidP="00BB60E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34,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808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370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2,191,269 </w:t>
            </w:r>
          </w:p>
        </w:tc>
        <w:tc>
          <w:tcPr>
            <w:tcW w:w="130" w:type="dxa"/>
            <w:tcBorders>
              <w:bottom w:val="nil"/>
            </w:tcBorders>
          </w:tcPr>
          <w:p w:rsidR="00BF352B" w:rsidRPr="004E174A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BF352B" w:rsidRPr="00D125D2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BF352B" w:rsidRPr="004E174A" w:rsidRDefault="00BF352B" w:rsidP="00BF35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BF352B" w:rsidRPr="00660470" w:rsidRDefault="00BF352B" w:rsidP="00BB60E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37,5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345</w:t>
            </w:r>
            <w:r w:rsidRPr="0066047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F352B" w:rsidRPr="004E174A" w:rsidTr="004E174A">
        <w:tc>
          <w:tcPr>
            <w:tcW w:w="2835" w:type="dxa"/>
          </w:tcPr>
          <w:p w:rsidR="00BF352B" w:rsidRPr="004E174A" w:rsidRDefault="00BF352B" w:rsidP="00BF352B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7,53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713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1,59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161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176,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591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967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BF352B" w:rsidRPr="00BF352B" w:rsidRDefault="00F53E8F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39,6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648</w:t>
            </w:r>
            <w:r w:rsidR="00BF352B"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BF352B" w:rsidRPr="004E174A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BF352B" w:rsidRPr="00D125D2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F352B" w:rsidRPr="004E174A" w:rsidRDefault="00BF352B" w:rsidP="00BF35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BF352B" w:rsidRPr="00660470" w:rsidRDefault="00BF352B" w:rsidP="00BB60E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>225,3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67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B60E7">
              <w:rPr>
                <w:rFonts w:asciiTheme="majorBidi" w:hAnsiTheme="majorBidi" w:cstheme="majorBidi"/>
                <w:sz w:val="25"/>
                <w:szCs w:val="25"/>
              </w:rPr>
              <w:t>489</w:t>
            </w:r>
          </w:p>
        </w:tc>
      </w:tr>
      <w:tr w:rsidR="00660470" w:rsidRPr="004E174A" w:rsidTr="004E174A">
        <w:tc>
          <w:tcPr>
            <w:tcW w:w="2835" w:type="dxa"/>
          </w:tcPr>
          <w:p w:rsidR="00660470" w:rsidRPr="004E174A" w:rsidRDefault="00660470" w:rsidP="00660470">
            <w:pPr>
              <w:ind w:right="-13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D125D2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1,974,561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1,974,561</w:t>
            </w:r>
          </w:p>
        </w:tc>
      </w:tr>
      <w:tr w:rsidR="00BF352B" w:rsidRPr="004E174A" w:rsidTr="004E174A">
        <w:tc>
          <w:tcPr>
            <w:tcW w:w="2835" w:type="dxa"/>
          </w:tcPr>
          <w:p w:rsidR="00BF352B" w:rsidRPr="004E174A" w:rsidRDefault="00BF352B" w:rsidP="00BC4F81">
            <w:pPr>
              <w:tabs>
                <w:tab w:val="clear" w:pos="454"/>
                <w:tab w:val="left" w:pos="45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BF352B" w:rsidRDefault="00F53E8F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14,7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23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098</w:t>
            </w:r>
            <w:r w:rsidR="00BF352B"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5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2,1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320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BF352B" w:rsidRDefault="00F53E8F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430,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895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174</w:t>
            </w:r>
            <w:r w:rsidR="00BF352B"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BF352B" w:rsidRPr="00BF352B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63,1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344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0" w:type="dxa"/>
          </w:tcPr>
          <w:p w:rsidR="00BF352B" w:rsidRPr="004E174A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4E174A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1,974,561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F352B" w:rsidRPr="004E174A" w:rsidRDefault="00BF352B" w:rsidP="00BF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BF352B" w:rsidRPr="00BF352B" w:rsidRDefault="00BF352B" w:rsidP="00467B1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512,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945,497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F352B" w:rsidRPr="004E174A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BF352B" w:rsidRPr="004E174A" w:rsidRDefault="00BF352B" w:rsidP="00BF35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352B" w:rsidRPr="00050334" w:rsidRDefault="00BF352B" w:rsidP="00BF352B"/>
        </w:tc>
        <w:tc>
          <w:tcPr>
            <w:tcW w:w="135" w:type="dxa"/>
          </w:tcPr>
          <w:p w:rsidR="00BF352B" w:rsidRPr="00050334" w:rsidRDefault="00BF352B" w:rsidP="00BF352B"/>
        </w:tc>
        <w:tc>
          <w:tcPr>
            <w:tcW w:w="1053" w:type="dxa"/>
          </w:tcPr>
          <w:p w:rsidR="00BF352B" w:rsidRPr="00050334" w:rsidRDefault="00BF352B" w:rsidP="00BF352B"/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BF352B" w:rsidRPr="00050334" w:rsidRDefault="00BF352B" w:rsidP="00BF352B"/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352B" w:rsidRPr="00050334" w:rsidRDefault="00BF352B" w:rsidP="00BF352B"/>
        </w:tc>
        <w:tc>
          <w:tcPr>
            <w:tcW w:w="106" w:type="dxa"/>
          </w:tcPr>
          <w:p w:rsidR="00BF352B" w:rsidRPr="00050334" w:rsidRDefault="00BF352B" w:rsidP="00BF352B"/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352B" w:rsidRPr="00050334" w:rsidRDefault="00BF352B" w:rsidP="00BF352B"/>
        </w:tc>
        <w:tc>
          <w:tcPr>
            <w:tcW w:w="130" w:type="dxa"/>
          </w:tcPr>
          <w:p w:rsidR="00BF352B" w:rsidRPr="004E174A" w:rsidRDefault="00BF352B" w:rsidP="00BF35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BF352B" w:rsidRPr="004E174A" w:rsidRDefault="00BF352B" w:rsidP="00BF35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BF352B" w:rsidRPr="004E174A" w:rsidRDefault="00BF352B" w:rsidP="00BF35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352B" w:rsidRPr="0044733C" w:rsidRDefault="00BF352B" w:rsidP="00BF352B"/>
        </w:tc>
      </w:tr>
      <w:tr w:rsidR="00BF352B" w:rsidRPr="004E174A" w:rsidTr="004E174A">
        <w:tc>
          <w:tcPr>
            <w:tcW w:w="2835" w:type="dxa"/>
          </w:tcPr>
          <w:p w:rsidR="00BF352B" w:rsidRPr="004E174A" w:rsidRDefault="00BF352B" w:rsidP="00BC4F8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(6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92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480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" w:type="dxa"/>
          </w:tcPr>
          <w:p w:rsidR="00BF352B" w:rsidRPr="00050334" w:rsidRDefault="00BF352B" w:rsidP="00BF352B"/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75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272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BF352B" w:rsidRPr="00050334" w:rsidRDefault="00BF352B" w:rsidP="00BF352B"/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BF352B" w:rsidRPr="00BF352B" w:rsidRDefault="00BF352B" w:rsidP="00CD5AE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(88,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870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638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BF352B" w:rsidRPr="00050334" w:rsidRDefault="00BF352B" w:rsidP="00BF352B"/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BF352B" w:rsidRPr="00BF352B" w:rsidRDefault="00F53E8F" w:rsidP="00CD5AE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34,2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CD5AE1">
              <w:rPr>
                <w:rFonts w:asciiTheme="majorBidi" w:hAnsiTheme="majorBidi" w:cstheme="majorBidi"/>
                <w:sz w:val="25"/>
                <w:szCs w:val="25"/>
              </w:rPr>
              <w:t>299</w:t>
            </w:r>
            <w:r w:rsidR="00BF352B"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30" w:type="dxa"/>
          </w:tcPr>
          <w:p w:rsidR="00BF352B" w:rsidRPr="000A41E7" w:rsidRDefault="00BF352B" w:rsidP="00BF35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BF352B" w:rsidRPr="000A41E7" w:rsidRDefault="00BF352B" w:rsidP="00F53E8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4,184,67</w:t>
            </w:r>
            <w:r w:rsidR="00F53E8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BF352B" w:rsidRPr="000A41E7" w:rsidRDefault="00BF352B" w:rsidP="00BF35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BF352B" w:rsidRPr="00BF352B" w:rsidRDefault="00BF352B" w:rsidP="00467B14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389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876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60470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470" w:rsidRPr="004E174A" w:rsidTr="004E174A">
        <w:tc>
          <w:tcPr>
            <w:tcW w:w="2835" w:type="dxa"/>
            <w:tcBorders>
              <w:bottom w:val="nil"/>
            </w:tcBorders>
          </w:tcPr>
          <w:p w:rsidR="00660470" w:rsidRPr="004E174A" w:rsidRDefault="00660470" w:rsidP="00660470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660470" w:rsidRPr="004E174A" w:rsidDel="001E262A" w:rsidRDefault="00660470" w:rsidP="0066047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60470">
              <w:rPr>
                <w:rFonts w:asciiTheme="majorBidi" w:hAnsiTheme="majorBidi" w:cstheme="majorBidi"/>
                <w:sz w:val="25"/>
                <w:szCs w:val="25"/>
              </w:rPr>
              <w:t>173,288</w:t>
            </w:r>
          </w:p>
        </w:tc>
      </w:tr>
      <w:tr w:rsidR="00660470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470" w:rsidRPr="009A641D" w:rsidRDefault="00660470" w:rsidP="0066047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470" w:rsidRPr="004E174A" w:rsidTr="004E174A">
        <w:tc>
          <w:tcPr>
            <w:tcW w:w="2835" w:type="dxa"/>
            <w:tcBorders>
              <w:top w:val="nil"/>
              <w:bottom w:val="nil"/>
            </w:tcBorders>
          </w:tcPr>
          <w:p w:rsidR="00660470" w:rsidRPr="004E174A" w:rsidRDefault="00660470" w:rsidP="00BC4F81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</w:t>
            </w:r>
            <w:r w:rsidRPr="004E174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60470" w:rsidRPr="004E174A" w:rsidRDefault="00660470" w:rsidP="006604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660470" w:rsidRPr="004E174A" w:rsidRDefault="00BF352B" w:rsidP="00467B14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F352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216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467B14">
              <w:rPr>
                <w:rFonts w:asciiTheme="majorBidi" w:hAnsiTheme="majorBidi" w:cstheme="majorBidi"/>
                <w:sz w:val="25"/>
                <w:szCs w:val="25"/>
              </w:rPr>
              <w:t>588</w:t>
            </w:r>
            <w:r w:rsidRPr="00BF352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</w:tbl>
    <w:p w:rsidR="006E5A17" w:rsidRPr="008931A9" w:rsidRDefault="008931A9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เ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้า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เดือน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F17911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581B1C">
        <w:rPr>
          <w:rFonts w:asciiTheme="majorBidi" w:hAnsiTheme="majorBidi" w:cstheme="majorBidi" w:hint="cs"/>
          <w:sz w:val="26"/>
          <w:szCs w:val="26"/>
          <w:cs/>
          <w:lang w:val="th-TH"/>
        </w:rPr>
        <w:t>กันย</w:t>
      </w:r>
      <w:r w:rsidR="00581B1C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ายน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F17911" w:rsidRPr="008931A9">
        <w:rPr>
          <w:rFonts w:asciiTheme="majorBidi" w:hAnsiTheme="majorBidi" w:cstheme="majorBidi"/>
          <w:sz w:val="26"/>
          <w:szCs w:val="26"/>
          <w:cs/>
          <w:lang w:val="th-TH"/>
        </w:rPr>
        <w:t>2560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65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790"/>
        <w:gridCol w:w="990"/>
        <w:gridCol w:w="180"/>
        <w:gridCol w:w="1026"/>
        <w:gridCol w:w="117"/>
        <w:gridCol w:w="1035"/>
        <w:gridCol w:w="106"/>
        <w:gridCol w:w="1109"/>
        <w:gridCol w:w="180"/>
        <w:gridCol w:w="990"/>
        <w:gridCol w:w="126"/>
        <w:gridCol w:w="1116"/>
      </w:tblGrid>
      <w:tr w:rsidR="00F17911" w:rsidRPr="004E174A" w:rsidTr="00FC1712">
        <w:trPr>
          <w:tblHeader/>
        </w:trPr>
        <w:tc>
          <w:tcPr>
            <w:tcW w:w="2790" w:type="dxa"/>
            <w:tcBorders>
              <w:top w:val="nil"/>
              <w:bottom w:val="nil"/>
            </w:tcBorders>
          </w:tcPr>
          <w:p w:rsidR="00F17911" w:rsidRPr="004E174A" w:rsidRDefault="00F17911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75" w:type="dxa"/>
            <w:gridSpan w:val="11"/>
            <w:tcBorders>
              <w:top w:val="nil"/>
              <w:bottom w:val="single" w:sz="4" w:space="0" w:color="auto"/>
            </w:tcBorders>
          </w:tcPr>
          <w:p w:rsidR="00F17911" w:rsidRPr="004E174A" w:rsidRDefault="00F17911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4E174A" w:rsidRPr="004E174A" w:rsidTr="00FC1712">
        <w:trPr>
          <w:tblHeader/>
        </w:trPr>
        <w:tc>
          <w:tcPr>
            <w:tcW w:w="2790" w:type="dxa"/>
            <w:tcBorders>
              <w:top w:val="nil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4E174A" w:rsidRPr="004E174A" w:rsidTr="00FC1712">
        <w:trPr>
          <w:tblHeader/>
        </w:trPr>
        <w:tc>
          <w:tcPr>
            <w:tcW w:w="27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17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E174A" w:rsidRPr="004E174A" w:rsidTr="00FC1712">
        <w:trPr>
          <w:tblHeader/>
        </w:trPr>
        <w:tc>
          <w:tcPr>
            <w:tcW w:w="27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E174A" w:rsidRPr="009A641D" w:rsidTr="00FC171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74A" w:rsidRPr="004E174A" w:rsidTr="00FC1712">
        <w:tc>
          <w:tcPr>
            <w:tcW w:w="2790" w:type="dxa"/>
          </w:tcPr>
          <w:p w:rsidR="004E174A" w:rsidRPr="004E174A" w:rsidRDefault="004E174A" w:rsidP="00D56E4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7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09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1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27,049,113 </w:t>
            </w:r>
          </w:p>
        </w:tc>
        <w:tc>
          <w:tcPr>
            <w:tcW w:w="180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4,863,292 </w:t>
            </w:r>
          </w:p>
        </w:tc>
        <w:tc>
          <w:tcPr>
            <w:tcW w:w="117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461,823,971 </w:t>
            </w:r>
          </w:p>
        </w:tc>
        <w:tc>
          <w:tcPr>
            <w:tcW w:w="10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121,968,203 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FC1712" w:rsidRPr="004E174A" w:rsidRDefault="00FC1712" w:rsidP="00FC171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615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704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579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90" w:type="dxa"/>
            <w:tcBorders>
              <w:bottom w:val="nil"/>
            </w:tcBorders>
          </w:tcPr>
          <w:p w:rsidR="00FC1712" w:rsidRPr="004E174A" w:rsidDel="000F5309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FC1712" w:rsidRPr="004E174A" w:rsidDel="000F5309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FC1712" w:rsidRPr="004E174A" w:rsidDel="000F5309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FC1712" w:rsidRPr="004E174A" w:rsidDel="000F5309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FC1712" w:rsidRPr="004E174A" w:rsidRDefault="00FC1712" w:rsidP="00FC171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:rsidR="00FC1712" w:rsidRPr="004E174A" w:rsidDel="000F5309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9E27D4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C1712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(13,819,065)</w:t>
            </w:r>
          </w:p>
        </w:tc>
        <w:tc>
          <w:tcPr>
            <w:tcW w:w="180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(3,384,802)</w:t>
            </w:r>
          </w:p>
        </w:tc>
        <w:tc>
          <w:tcPr>
            <w:tcW w:w="117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(135,762,999)</w:t>
            </w:r>
          </w:p>
        </w:tc>
        <w:tc>
          <w:tcPr>
            <w:tcW w:w="10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(103,998,979)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(256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965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845)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13,230,048 </w:t>
            </w:r>
          </w:p>
        </w:tc>
        <w:tc>
          <w:tcPr>
            <w:tcW w:w="180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1,478,490 </w:t>
            </w:r>
          </w:p>
        </w:tc>
        <w:tc>
          <w:tcPr>
            <w:tcW w:w="117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326,060,972 </w:t>
            </w:r>
          </w:p>
        </w:tc>
        <w:tc>
          <w:tcPr>
            <w:tcW w:w="10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17,969,224 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358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738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734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90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D56E4B" w:rsidP="00D56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="00FC1712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รายได้ลดลงจากงวดก่อน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582,069 </w:t>
            </w:r>
          </w:p>
        </w:tc>
        <w:tc>
          <w:tcPr>
            <w:tcW w:w="180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28,107 </w:t>
            </w:r>
          </w:p>
        </w:tc>
        <w:tc>
          <w:tcPr>
            <w:tcW w:w="117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14,223,531 </w:t>
            </w:r>
          </w:p>
        </w:tc>
        <w:tc>
          <w:tcPr>
            <w:tcW w:w="10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3,311,912 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FC1712" w:rsidRPr="004E174A" w:rsidRDefault="00FC1712" w:rsidP="00FC171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FC1712" w:rsidRPr="004E174A" w:rsidDel="001E262A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18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145</w:t>
            </w:r>
            <w:r w:rsidRPr="00FC171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619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FC1712" w:rsidDel="000F5309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C1712" w:rsidRPr="00FC1712" w:rsidDel="000F5309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C1712" w:rsidRPr="00FC1712" w:rsidDel="000F5309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FC1712" w:rsidRPr="00FC1712" w:rsidDel="000F5309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C1712" w:rsidRPr="004E174A" w:rsidDel="000F5309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13,812,117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1,506,597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340,284,503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21,281,136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376,884,353 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4,420,615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1,113,213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35,345,079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20,362,252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61,241,159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5,674,849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5,674,849 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กำไรจากเงินลงทุน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318,107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318,107 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กำไรจากการปรับมูลค่ายุติธรรม</w:t>
            </w:r>
          </w:p>
        </w:tc>
        <w:tc>
          <w:tcPr>
            <w:tcW w:w="990" w:type="dxa"/>
            <w:tcBorders>
              <w:top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1,540,089 </w:t>
            </w:r>
          </w:p>
        </w:tc>
        <w:tc>
          <w:tcPr>
            <w:tcW w:w="126" w:type="dxa"/>
            <w:tcBorders>
              <w:top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1,540,089 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FC1712" w:rsidRPr="00D125D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32,665,273 </w:t>
            </w:r>
          </w:p>
        </w:tc>
        <w:tc>
          <w:tcPr>
            <w:tcW w:w="126" w:type="dxa"/>
            <w:tcBorders>
              <w:bottom w:val="nil"/>
            </w:tcBorders>
          </w:tcPr>
          <w:p w:rsidR="00FC1712" w:rsidRPr="00FC1712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32,665,273 </w:t>
            </w: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FC171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18,232,732 </w:t>
            </w:r>
          </w:p>
        </w:tc>
        <w:tc>
          <w:tcPr>
            <w:tcW w:w="180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2,619,810 </w:t>
            </w:r>
          </w:p>
        </w:tc>
        <w:tc>
          <w:tcPr>
            <w:tcW w:w="117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375,629,582</w:t>
            </w:r>
          </w:p>
        </w:tc>
        <w:tc>
          <w:tcPr>
            <w:tcW w:w="106" w:type="dxa"/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41,643,388</w:t>
            </w:r>
          </w:p>
        </w:tc>
        <w:tc>
          <w:tcPr>
            <w:tcW w:w="180" w:type="dxa"/>
          </w:tcPr>
          <w:p w:rsidR="00FC1712" w:rsidRPr="00136AA4" w:rsidRDefault="00FC1712" w:rsidP="00FC1712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40,198,318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FC1712" w:rsidRPr="00FC1712" w:rsidRDefault="00FC1712" w:rsidP="00FC171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478,323,830</w:t>
            </w:r>
          </w:p>
        </w:tc>
      </w:tr>
      <w:tr w:rsidR="00FC1712" w:rsidRPr="009A641D" w:rsidTr="00FC171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712" w:rsidRPr="009A641D" w:rsidRDefault="00FC1712" w:rsidP="00FC171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1712" w:rsidRPr="004E174A" w:rsidTr="00FC1712">
        <w:tc>
          <w:tcPr>
            <w:tcW w:w="2790" w:type="dxa"/>
          </w:tcPr>
          <w:p w:rsidR="00FC1712" w:rsidRPr="004E174A" w:rsidRDefault="00FC1712" w:rsidP="00D56E4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990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FC1712" w:rsidRPr="004E174A" w:rsidRDefault="00FC1712" w:rsidP="00FC171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FC1712" w:rsidRPr="004E174A" w:rsidRDefault="00FC1712" w:rsidP="00FC171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FC1712" w:rsidRPr="004E174A" w:rsidRDefault="00FC1712" w:rsidP="00FC171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FC1712" w:rsidRPr="004E174A" w:rsidRDefault="00FC1712" w:rsidP="00FC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1,915,838 </w:t>
            </w:r>
          </w:p>
        </w:tc>
        <w:tc>
          <w:tcPr>
            <w:tcW w:w="18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614,000 </w:t>
            </w:r>
          </w:p>
        </w:tc>
        <w:tc>
          <w:tcPr>
            <w:tcW w:w="117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408,142,006 </w:t>
            </w: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3,678,146,017 </w:t>
            </w:r>
          </w:p>
        </w:tc>
        <w:tc>
          <w:tcPr>
            <w:tcW w:w="180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4,088,817,861 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ค่าสินไหมทดแทนจ่าย (รับคืน)</w:t>
            </w:r>
          </w:p>
        </w:tc>
        <w:tc>
          <w:tcPr>
            <w:tcW w:w="99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027E0C" w:rsidP="00027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A40D3F"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128,351 </w:t>
            </w:r>
          </w:p>
        </w:tc>
        <w:tc>
          <w:tcPr>
            <w:tcW w:w="180" w:type="dxa"/>
          </w:tcPr>
          <w:p w:rsidR="00A40D3F" w:rsidRPr="003F69E5" w:rsidRDefault="00A40D3F" w:rsidP="00A40D3F"/>
        </w:tc>
        <w:tc>
          <w:tcPr>
            <w:tcW w:w="102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(464,448)</w:t>
            </w:r>
          </w:p>
        </w:tc>
        <w:tc>
          <w:tcPr>
            <w:tcW w:w="117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(177,325,746)</w:t>
            </w: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(3,642,614,808)</w:t>
            </w:r>
          </w:p>
        </w:tc>
        <w:tc>
          <w:tcPr>
            <w:tcW w:w="180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A40D3F" w:rsidRPr="004E174A" w:rsidRDefault="00A40D3F" w:rsidP="00A40D3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A40D3F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</w:pPr>
            <w:r w:rsidRPr="00C145EC">
              <w:t xml:space="preserve"> </w:t>
            </w:r>
            <w:r w:rsidRPr="00FC1712">
              <w:rPr>
                <w:rFonts w:asciiTheme="majorBidi" w:hAnsiTheme="majorBidi"/>
                <w:sz w:val="25"/>
                <w:szCs w:val="25"/>
              </w:rPr>
              <w:t>(3,820,276,651)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99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7,754,888 </w:t>
            </w:r>
          </w:p>
        </w:tc>
        <w:tc>
          <w:tcPr>
            <w:tcW w:w="180" w:type="dxa"/>
          </w:tcPr>
          <w:p w:rsidR="00A40D3F" w:rsidRPr="005F70AD" w:rsidRDefault="00A40D3F" w:rsidP="00A40D3F"/>
        </w:tc>
        <w:tc>
          <w:tcPr>
            <w:tcW w:w="102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706,892 </w:t>
            </w:r>
          </w:p>
        </w:tc>
        <w:tc>
          <w:tcPr>
            <w:tcW w:w="117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71,711,446 </w:t>
            </w: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19,210,480 </w:t>
            </w:r>
          </w:p>
        </w:tc>
        <w:tc>
          <w:tcPr>
            <w:tcW w:w="180" w:type="dxa"/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A40D3F" w:rsidRPr="004E174A" w:rsidRDefault="00A40D3F" w:rsidP="00A40D3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99,383,706 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314,934 </w:t>
            </w:r>
          </w:p>
        </w:tc>
        <w:tc>
          <w:tcPr>
            <w:tcW w:w="180" w:type="dxa"/>
            <w:tcBorders>
              <w:bottom w:val="nil"/>
            </w:tcBorders>
          </w:tcPr>
          <w:p w:rsidR="00A40D3F" w:rsidRPr="005F70AD" w:rsidRDefault="00A40D3F" w:rsidP="00A40D3F"/>
        </w:tc>
        <w:tc>
          <w:tcPr>
            <w:tcW w:w="1026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244,256 </w:t>
            </w:r>
          </w:p>
        </w:tc>
        <w:tc>
          <w:tcPr>
            <w:tcW w:w="117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107,957,919</w:t>
            </w:r>
          </w:p>
        </w:tc>
        <w:tc>
          <w:tcPr>
            <w:tcW w:w="106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1,764,703 </w:t>
            </w:r>
          </w:p>
        </w:tc>
        <w:tc>
          <w:tcPr>
            <w:tcW w:w="180" w:type="dxa"/>
            <w:tcBorders>
              <w:bottom w:val="nil"/>
            </w:tcBorders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bottom w:val="nil"/>
            </w:tcBorders>
          </w:tcPr>
          <w:p w:rsidR="00A40D3F" w:rsidRPr="004E174A" w:rsidRDefault="00A40D3F" w:rsidP="00A40D3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110,281,812 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3,180,533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5F70AD" w:rsidRDefault="00A40D3F" w:rsidP="00A40D3F"/>
        </w:tc>
        <w:tc>
          <w:tcPr>
            <w:tcW w:w="102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728,833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71,352,921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19,148,144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94,410,431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A40D3F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40D3F" w:rsidRPr="00D125D2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7B5017" w:rsidRDefault="00A40D3F" w:rsidP="007B501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7B5017">
              <w:rPr>
                <w:rFonts w:asciiTheme="majorBidi" w:hAnsi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960</w:t>
            </w:r>
            <w:r w:rsidRPr="007B5017">
              <w:rPr>
                <w:rFonts w:asciiTheme="majorBidi" w:hAnsiTheme="majorBidi"/>
                <w:sz w:val="25"/>
                <w:szCs w:val="25"/>
              </w:rPr>
              <w:t>,</w:t>
            </w:r>
            <w:r w:rsidRPr="00FC1712">
              <w:rPr>
                <w:rFonts w:asciiTheme="majorBidi" w:hAnsiTheme="majorBidi"/>
                <w:sz w:val="25"/>
                <w:szCs w:val="25"/>
                <w:cs/>
              </w:rPr>
              <w:t>764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4E174A" w:rsidRDefault="00A40D3F" w:rsidP="00A40D3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1,960,764</w:t>
            </w:r>
          </w:p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D56E4B">
            <w:pPr>
              <w:tabs>
                <w:tab w:val="clear" w:pos="454"/>
                <w:tab w:val="left" w:pos="45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13,294,544 </w:t>
            </w:r>
          </w:p>
        </w:tc>
        <w:tc>
          <w:tcPr>
            <w:tcW w:w="18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1,829,533 </w:t>
            </w:r>
          </w:p>
        </w:tc>
        <w:tc>
          <w:tcPr>
            <w:tcW w:w="117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481,838,546 </w:t>
            </w: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 75,654,536 </w:t>
            </w:r>
          </w:p>
        </w:tc>
        <w:tc>
          <w:tcPr>
            <w:tcW w:w="18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1,960,764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574,577,923</w:t>
            </w:r>
          </w:p>
        </w:tc>
      </w:tr>
      <w:tr w:rsidR="00A40D3F" w:rsidRPr="009A641D" w:rsidTr="00FC171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A40D3F" w:rsidRPr="009A641D" w:rsidRDefault="00A40D3F" w:rsidP="00A40D3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1026" w:type="dxa"/>
          </w:tcPr>
          <w:p w:rsidR="00A40D3F" w:rsidRPr="00E539D3" w:rsidRDefault="00A40D3F" w:rsidP="00A40D3F"/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06" w:type="dxa"/>
          </w:tcPr>
          <w:p w:rsidR="00A40D3F" w:rsidRPr="00E539D3" w:rsidRDefault="00A40D3F" w:rsidP="00A40D3F"/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990" w:type="dxa"/>
          </w:tcPr>
          <w:p w:rsidR="00A40D3F" w:rsidRPr="00E539D3" w:rsidRDefault="00A40D3F" w:rsidP="00A40D3F"/>
        </w:tc>
        <w:tc>
          <w:tcPr>
            <w:tcW w:w="126" w:type="dxa"/>
            <w:tcBorders>
              <w:left w:val="nil"/>
              <w:right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</w:tr>
      <w:tr w:rsidR="00A40D3F" w:rsidRPr="004E174A" w:rsidTr="00FC1712">
        <w:tc>
          <w:tcPr>
            <w:tcW w:w="2790" w:type="dxa"/>
          </w:tcPr>
          <w:p w:rsidR="00A40D3F" w:rsidRPr="004E174A" w:rsidRDefault="00A40D3F" w:rsidP="00D56E4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4,938,188</w:t>
            </w:r>
          </w:p>
        </w:tc>
        <w:tc>
          <w:tcPr>
            <w:tcW w:w="180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790,277</w:t>
            </w:r>
          </w:p>
        </w:tc>
        <w:tc>
          <w:tcPr>
            <w:tcW w:w="117" w:type="dxa"/>
          </w:tcPr>
          <w:p w:rsidR="00A40D3F" w:rsidRPr="00E539D3" w:rsidRDefault="00A40D3F" w:rsidP="00A40D3F"/>
        </w:tc>
        <w:tc>
          <w:tcPr>
            <w:tcW w:w="1035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(106,208,964)</w:t>
            </w:r>
          </w:p>
        </w:tc>
        <w:tc>
          <w:tcPr>
            <w:tcW w:w="106" w:type="dxa"/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109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(34,011,148)</w:t>
            </w:r>
          </w:p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38,237,554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top w:val="nil"/>
              <w:bottom w:val="nil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(96,254,093)</w:t>
            </w:r>
          </w:p>
        </w:tc>
      </w:tr>
      <w:tr w:rsidR="00A40D3F" w:rsidRPr="009A641D" w:rsidTr="00FC171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A40D3F" w:rsidRPr="009A641D" w:rsidRDefault="00A40D3F" w:rsidP="00A40D3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1026" w:type="dxa"/>
          </w:tcPr>
          <w:p w:rsidR="00A40D3F" w:rsidRPr="00E539D3" w:rsidRDefault="00A40D3F" w:rsidP="00A40D3F"/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:rsidR="00A40D3F" w:rsidRPr="00E539D3" w:rsidRDefault="00A40D3F" w:rsidP="00A40D3F"/>
        </w:tc>
        <w:tc>
          <w:tcPr>
            <w:tcW w:w="106" w:type="dxa"/>
          </w:tcPr>
          <w:p w:rsidR="00A40D3F" w:rsidRPr="00E539D3" w:rsidRDefault="00A40D3F" w:rsidP="00A40D3F"/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990" w:type="dxa"/>
          </w:tcPr>
          <w:p w:rsidR="00A40D3F" w:rsidRPr="00E539D3" w:rsidRDefault="00A40D3F" w:rsidP="00A40D3F"/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</w:tr>
      <w:tr w:rsidR="00A40D3F" w:rsidRPr="004E174A" w:rsidTr="00FC1712">
        <w:tc>
          <w:tcPr>
            <w:tcW w:w="2790" w:type="dxa"/>
            <w:tcBorders>
              <w:bottom w:val="nil"/>
            </w:tcBorders>
          </w:tcPr>
          <w:p w:rsidR="00A40D3F" w:rsidRPr="004E174A" w:rsidRDefault="00A40D3F" w:rsidP="00A40D3F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2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7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35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09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 xml:space="preserve">173,565 </w:t>
            </w:r>
          </w:p>
        </w:tc>
      </w:tr>
      <w:tr w:rsidR="00A40D3F" w:rsidRPr="009A641D" w:rsidTr="00FC171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A40D3F" w:rsidRPr="009A641D" w:rsidRDefault="00A40D3F" w:rsidP="00A40D3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1026" w:type="dxa"/>
          </w:tcPr>
          <w:p w:rsidR="00A40D3F" w:rsidRPr="00E539D3" w:rsidRDefault="00A40D3F" w:rsidP="00A40D3F"/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06" w:type="dxa"/>
          </w:tcPr>
          <w:p w:rsidR="00A40D3F" w:rsidRPr="00E539D3" w:rsidRDefault="00A40D3F" w:rsidP="00A40D3F"/>
        </w:tc>
        <w:tc>
          <w:tcPr>
            <w:tcW w:w="1109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80" w:type="dxa"/>
          </w:tcPr>
          <w:p w:rsidR="00A40D3F" w:rsidRPr="00E539D3" w:rsidRDefault="00A40D3F" w:rsidP="00A40D3F"/>
        </w:tc>
        <w:tc>
          <w:tcPr>
            <w:tcW w:w="990" w:type="dxa"/>
          </w:tcPr>
          <w:p w:rsidR="00A40D3F" w:rsidRPr="00E539D3" w:rsidRDefault="00A40D3F" w:rsidP="00A40D3F"/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D3F" w:rsidRPr="00E539D3" w:rsidRDefault="00A40D3F" w:rsidP="00A40D3F"/>
        </w:tc>
      </w:tr>
      <w:tr w:rsidR="00A40D3F" w:rsidRPr="004E174A" w:rsidTr="00FC1712">
        <w:tc>
          <w:tcPr>
            <w:tcW w:w="2790" w:type="dxa"/>
            <w:tcBorders>
              <w:top w:val="nil"/>
              <w:bottom w:val="nil"/>
            </w:tcBorders>
          </w:tcPr>
          <w:p w:rsidR="00A40D3F" w:rsidRPr="004E174A" w:rsidRDefault="00A40D3F" w:rsidP="00D56E4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2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7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35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0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09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8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990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26" w:type="dxa"/>
            <w:tcBorders>
              <w:top w:val="nil"/>
              <w:bottom w:val="nil"/>
            </w:tcBorders>
          </w:tcPr>
          <w:p w:rsidR="00A40D3F" w:rsidRPr="00E539D3" w:rsidRDefault="00A40D3F" w:rsidP="00A40D3F"/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:rsidR="00A40D3F" w:rsidRPr="00FC1712" w:rsidRDefault="00A40D3F" w:rsidP="00A40D3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FC1712">
              <w:rPr>
                <w:rFonts w:asciiTheme="majorBidi" w:hAnsiTheme="majorBidi"/>
                <w:sz w:val="25"/>
                <w:szCs w:val="25"/>
              </w:rPr>
              <w:t>(96,080,528)</w:t>
            </w:r>
          </w:p>
        </w:tc>
      </w:tr>
    </w:tbl>
    <w:p w:rsidR="002E5AB8" w:rsidRPr="00751714" w:rsidRDefault="00917F8A" w:rsidP="0057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751714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052290" w:rsidRPr="004E174A" w:rsidRDefault="00A4104C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รายการค่าใช้จ่าย</w:t>
      </w:r>
      <w:r w:rsidR="007C03DE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ในการ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ดำเนินงานที่สำคัญ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>สำหรับแต่ละ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งวดสามเดือนและเ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  <w:lang w:val="th-TH"/>
        </w:rPr>
        <w:t>้า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เดือน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F17911" w:rsidRPr="004E174A">
        <w:rPr>
          <w:rFonts w:asciiTheme="majorBidi" w:hAnsiTheme="majorBidi"/>
          <w:sz w:val="26"/>
          <w:szCs w:val="26"/>
          <w:cs/>
          <w:lang w:val="th-TH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D35383" w:rsidRPr="004E174A">
        <w:rPr>
          <w:rFonts w:asciiTheme="majorBidi" w:hAnsiTheme="majorBidi"/>
          <w:sz w:val="26"/>
          <w:szCs w:val="26"/>
          <w:cs/>
          <w:lang w:val="th-TH"/>
        </w:rPr>
        <w:t xml:space="preserve">2561 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และ</w:t>
      </w:r>
      <w:r w:rsidR="00D35383" w:rsidRPr="004E174A">
        <w:rPr>
          <w:rFonts w:asciiTheme="majorBidi" w:hAnsiTheme="majorBidi"/>
          <w:sz w:val="26"/>
          <w:szCs w:val="26"/>
          <w:cs/>
          <w:lang w:val="th-TH"/>
        </w:rPr>
        <w:t xml:space="preserve"> 2560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AF79F6" w:rsidRPr="00AF79F6">
        <w:rPr>
          <w:rFonts w:asciiTheme="majorBidi" w:hAnsiTheme="majorBidi"/>
          <w:sz w:val="26"/>
          <w:szCs w:val="26"/>
          <w:cs/>
          <w:lang w:val="th-TH"/>
        </w:rPr>
        <w:t>ได้แก่</w:t>
      </w:r>
    </w:p>
    <w:p w:rsidR="00D35383" w:rsidRPr="00751714" w:rsidRDefault="00D3538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170"/>
        <w:gridCol w:w="270"/>
        <w:gridCol w:w="1260"/>
        <w:gridCol w:w="270"/>
        <w:gridCol w:w="1350"/>
      </w:tblGrid>
      <w:tr w:rsidR="00F17911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17911" w:rsidRPr="00577A9F" w:rsidRDefault="00F17911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911" w:rsidRPr="00577A9F" w:rsidRDefault="00F17911" w:rsidP="00F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D2482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2D2482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2D2482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82" w:rsidRPr="00751714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D2482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2D2482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2D2482" w:rsidRPr="00577A9F" w:rsidRDefault="002D2482" w:rsidP="002D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07F7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3D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16,4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02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F55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15,145,741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2607F7" w:rsidP="003D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50,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792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F55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45,472,537 </w:t>
            </w:r>
          </w:p>
        </w:tc>
      </w:tr>
      <w:tr w:rsidR="002607F7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714589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589">
              <w:rPr>
                <w:rFonts w:asciiTheme="majorBidi" w:hAnsiTheme="majorBidi" w:cstheme="majorBidi"/>
                <w:sz w:val="26"/>
                <w:szCs w:val="26"/>
              </w:rPr>
              <w:t>4,833,347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F55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 5,507,914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2607F7" w:rsidRDefault="00714589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589">
              <w:rPr>
                <w:rFonts w:asciiTheme="majorBidi" w:hAnsiTheme="majorBidi" w:cstheme="majorBidi"/>
                <w:sz w:val="26"/>
                <w:szCs w:val="26"/>
              </w:rPr>
              <w:t>16,048,129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577A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607F7" w:rsidRPr="007F559F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17,182,581 </w:t>
            </w:r>
          </w:p>
        </w:tc>
      </w:tr>
      <w:tr w:rsidR="00D00D0C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352226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22"/>
                <w:tab w:val="left" w:pos="1508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 1,499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2607F7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524,824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 xml:space="preserve">511,750 </w:t>
            </w:r>
          </w:p>
        </w:tc>
      </w:tr>
      <w:tr w:rsidR="00D00D0C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2607F7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61,869,053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12,796,430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2607F7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146,817,851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21,816,929</w:t>
            </w:r>
          </w:p>
        </w:tc>
      </w:tr>
      <w:tr w:rsidR="00D00D0C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2607F7" w:rsidRDefault="00D00D0C" w:rsidP="008D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3,691,97</w:t>
            </w:r>
            <w:r w:rsidR="008D1E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3,030,812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2607F7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hAnsiTheme="majorBidi" w:cstheme="majorBidi"/>
                <w:sz w:val="26"/>
                <w:szCs w:val="26"/>
              </w:rPr>
              <w:t xml:space="preserve"> 11,250,893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9,426,634</w:t>
            </w:r>
          </w:p>
        </w:tc>
      </w:tr>
      <w:tr w:rsidR="00D00D0C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D00D0C" w:rsidRPr="002607F7" w:rsidRDefault="00714589" w:rsidP="003D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589">
              <w:rPr>
                <w:rFonts w:asciiTheme="majorBidi" w:hAnsiTheme="majorBidi" w:cstheme="majorBidi"/>
                <w:sz w:val="26"/>
                <w:szCs w:val="26"/>
              </w:rPr>
              <w:t>86,8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Pr="00714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1458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D1E9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36,482,396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D00D0C" w:rsidRPr="002607F7" w:rsidRDefault="00714589" w:rsidP="003D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589">
              <w:rPr>
                <w:rFonts w:asciiTheme="majorBidi" w:hAnsiTheme="majorBidi" w:cstheme="majorBidi"/>
                <w:sz w:val="26"/>
                <w:szCs w:val="26"/>
              </w:rPr>
              <w:t>225,3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714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061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14589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0D0C" w:rsidRPr="00577A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D00D0C" w:rsidRPr="007F559F" w:rsidRDefault="00D00D0C" w:rsidP="00D00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559F">
              <w:rPr>
                <w:rFonts w:asciiTheme="majorBidi" w:hAnsiTheme="majorBidi" w:cstheme="majorBidi"/>
                <w:sz w:val="26"/>
                <w:szCs w:val="26"/>
              </w:rPr>
              <w:t>94,410,431</w:t>
            </w:r>
          </w:p>
        </w:tc>
      </w:tr>
    </w:tbl>
    <w:p w:rsidR="00052290" w:rsidRPr="00751714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4B66D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4E174A" w:rsidRDefault="00F95529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ที่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ผู้มีอำนาจตัดสินใจสูงสุดด้านการดำเนินงาน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ได้รับและ</w:t>
      </w:r>
      <w:r w:rsidR="00A107D0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    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4E174A">
        <w:rPr>
          <w:rFonts w:asciiTheme="majorBidi" w:hAnsiTheme="majorBidi" w:cstheme="majorBidi"/>
          <w:sz w:val="26"/>
          <w:szCs w:val="26"/>
          <w:cs/>
          <w:lang w:val="th-TH"/>
        </w:rPr>
        <w:t>กรรมการ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ผู้บริหาร</w:t>
      </w: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751714">
        <w:rPr>
          <w:rFonts w:asciiTheme="majorBidi" w:hAnsiTheme="majorBidi" w:cstheme="majorBidi"/>
          <w:sz w:val="26"/>
          <w:szCs w:val="26"/>
          <w:cs/>
        </w:rPr>
        <w:t>ยนต์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751714">
        <w:rPr>
          <w:rFonts w:asciiTheme="majorBidi" w:hAnsiTheme="majorBidi" w:cstheme="majorBidi"/>
          <w:sz w:val="26"/>
          <w:szCs w:val="26"/>
        </w:rPr>
        <w:t>2</w:t>
      </w:r>
      <w:r w:rsidR="0089535F">
        <w:rPr>
          <w:rFonts w:asciiTheme="majorBidi" w:hAnsiTheme="majorBidi" w:cstheme="majorBidi"/>
          <w:sz w:val="26"/>
          <w:szCs w:val="26"/>
        </w:rPr>
        <w:t>5</w:t>
      </w:r>
    </w:p>
    <w:p w:rsidR="00BC668A" w:rsidRPr="00751714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751714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751714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2462E0" w:rsidRPr="00751714" w:rsidRDefault="00415877" w:rsidP="0041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/>
          <w:sz w:val="26"/>
          <w:szCs w:val="26"/>
        </w:rPr>
      </w:pPr>
      <w:r w:rsidRPr="00651C50">
        <w:rPr>
          <w:rFonts w:asciiTheme="majorBidi" w:hAnsiTheme="majorBidi" w:cstheme="majorBidi"/>
          <w:sz w:val="26"/>
          <w:szCs w:val="26"/>
          <w:cs/>
        </w:rPr>
        <w:t>ใน</w:t>
      </w:r>
      <w:r w:rsidRPr="00651C50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651C50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E1585" w:rsidRPr="00651C50">
        <w:rPr>
          <w:rFonts w:asciiTheme="majorBidi" w:hAnsiTheme="majorBidi" w:cstheme="majorBidi"/>
          <w:sz w:val="26"/>
          <w:szCs w:val="26"/>
        </w:rPr>
        <w:t>3</w:t>
      </w:r>
      <w:r w:rsidR="00C43CC8" w:rsidRPr="00651C50">
        <w:rPr>
          <w:rFonts w:asciiTheme="majorBidi" w:hAnsiTheme="majorBidi" w:cstheme="majorBidi"/>
          <w:sz w:val="26"/>
          <w:szCs w:val="26"/>
        </w:rPr>
        <w:t>0</w:t>
      </w:r>
      <w:r w:rsidR="008E1585" w:rsidRPr="00651C5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644BE" w:rsidRPr="00651C50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651C5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51C50">
        <w:rPr>
          <w:rFonts w:asciiTheme="majorBidi" w:hAnsiTheme="majorBidi" w:cstheme="majorBidi"/>
          <w:sz w:val="26"/>
          <w:szCs w:val="26"/>
        </w:rPr>
        <w:t xml:space="preserve">2561 </w:t>
      </w:r>
      <w:r w:rsidR="004C4C8C" w:rsidRPr="00651C50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4C4C8C" w:rsidRPr="00651C50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4C4C8C" w:rsidRPr="00651C50">
        <w:rPr>
          <w:rFonts w:asciiTheme="majorBidi" w:hAnsiTheme="majorBidi" w:cstheme="majorBidi"/>
          <w:sz w:val="26"/>
          <w:szCs w:val="26"/>
          <w:cs/>
        </w:rPr>
        <w:t>จากตัวแทน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>และบริษัทนายหน้ารายใหญ่</w:t>
      </w:r>
      <w:r w:rsidR="000044FE">
        <w:rPr>
          <w:rFonts w:asciiTheme="majorBidi" w:hAnsiTheme="majorBidi" w:cstheme="majorBidi" w:hint="cs"/>
          <w:sz w:val="26"/>
          <w:szCs w:val="26"/>
          <w:cs/>
        </w:rPr>
        <w:t>หนึ่ง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651C50">
        <w:rPr>
          <w:rFonts w:asciiTheme="majorBidi" w:hAnsiTheme="majorBidi" w:cstheme="majorBidi"/>
          <w:sz w:val="26"/>
          <w:szCs w:val="26"/>
        </w:rPr>
        <w:t>28.7</w:t>
      </w:r>
      <w:r w:rsidR="004C4C8C" w:rsidRPr="004C4C8C">
        <w:rPr>
          <w:rFonts w:asciiTheme="majorBidi" w:hAnsiTheme="majorBidi" w:cstheme="majorBidi"/>
          <w:sz w:val="26"/>
          <w:szCs w:val="26"/>
        </w:rPr>
        <w:t xml:space="preserve"> 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C4C8C" w:rsidRPr="004C4C8C">
        <w:rPr>
          <w:rFonts w:asciiTheme="majorBidi" w:hAnsiTheme="majorBidi" w:cstheme="majorBidi"/>
          <w:sz w:val="26"/>
          <w:szCs w:val="26"/>
        </w:rPr>
        <w:t xml:space="preserve"> </w:t>
      </w:r>
      <w:r w:rsidR="004C4C8C" w:rsidRPr="004C4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ใน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2560 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จากตัวแทนและบริษัทนายหน้ารายให</w:t>
      </w:r>
      <w:r w:rsidR="002462E0" w:rsidRPr="007F559F">
        <w:rPr>
          <w:rFonts w:asciiTheme="majorBidi" w:hAnsiTheme="majorBidi" w:cstheme="majorBidi"/>
          <w:sz w:val="26"/>
          <w:szCs w:val="26"/>
          <w:cs/>
        </w:rPr>
        <w:t>ญ่ส</w:t>
      </w:r>
      <w:r w:rsidR="002462E0" w:rsidRPr="007F559F">
        <w:rPr>
          <w:rFonts w:asciiTheme="majorBidi" w:hAnsiTheme="majorBidi" w:cstheme="majorBidi" w:hint="cs"/>
          <w:sz w:val="26"/>
          <w:szCs w:val="26"/>
          <w:cs/>
        </w:rPr>
        <w:t>อง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7F559F">
        <w:rPr>
          <w:rFonts w:asciiTheme="majorBidi" w:hAnsiTheme="majorBidi" w:cstheme="majorBidi"/>
          <w:sz w:val="26"/>
          <w:szCs w:val="26"/>
        </w:rPr>
        <w:t>64</w:t>
      </w:r>
      <w:r w:rsidR="002462E0" w:rsidRPr="004C4C8C">
        <w:rPr>
          <w:rFonts w:asciiTheme="majorBidi" w:hAnsiTheme="majorBidi" w:cstheme="majorBidi"/>
          <w:sz w:val="26"/>
          <w:szCs w:val="26"/>
        </w:rPr>
        <w:t>.</w:t>
      </w:r>
      <w:r w:rsidR="007F559F">
        <w:rPr>
          <w:rFonts w:asciiTheme="majorBidi" w:hAnsiTheme="majorBidi" w:cstheme="majorBidi"/>
          <w:sz w:val="26"/>
          <w:szCs w:val="26"/>
        </w:rPr>
        <w:t>7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 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462E0" w:rsidRPr="00577A9F" w:rsidRDefault="00577A9F" w:rsidP="00FF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F478D" w:rsidRPr="004C4C8C">
        <w:rPr>
          <w:rFonts w:asciiTheme="majorBidi" w:hAnsiTheme="majorBidi" w:cstheme="majorBidi"/>
          <w:sz w:val="26"/>
          <w:szCs w:val="26"/>
          <w:cs/>
        </w:rPr>
        <w:lastRenderedPageBreak/>
        <w:t>ใน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เ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>ก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FF478D" w:rsidRPr="004C4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F478D" w:rsidRPr="004C4C8C">
        <w:rPr>
          <w:rFonts w:asciiTheme="majorBidi" w:hAnsiTheme="majorBidi" w:cstheme="majorBidi"/>
          <w:sz w:val="26"/>
          <w:szCs w:val="26"/>
        </w:rPr>
        <w:t>30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F478D" w:rsidRPr="004C4C8C">
        <w:rPr>
          <w:rFonts w:asciiTheme="majorBidi" w:hAnsiTheme="majorBidi" w:cstheme="majorBidi"/>
          <w:sz w:val="26"/>
          <w:szCs w:val="26"/>
        </w:rPr>
        <w:t xml:space="preserve">2561 </w:t>
      </w:r>
      <w:r w:rsidR="004C4C8C" w:rsidRPr="004C4C8C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</w:t>
      </w:r>
      <w:r w:rsidR="004C4C8C" w:rsidRPr="00651C50">
        <w:rPr>
          <w:rFonts w:ascii="Angsana New" w:hAnsi="Angsana New"/>
          <w:sz w:val="26"/>
          <w:szCs w:val="26"/>
          <w:cs/>
        </w:rPr>
        <w:t>านประกันภัยรถ</w:t>
      </w:r>
      <w:r w:rsidR="004C4C8C" w:rsidRPr="00651C50">
        <w:rPr>
          <w:rFonts w:ascii="Angsana New" w:hAnsi="Angsana New" w:hint="cs"/>
          <w:sz w:val="26"/>
          <w:szCs w:val="26"/>
          <w:cs/>
        </w:rPr>
        <w:t>ยนต์</w:t>
      </w:r>
      <w:r w:rsidR="004C4C8C" w:rsidRPr="004C4C8C">
        <w:rPr>
          <w:rFonts w:ascii="Angsana New" w:hAnsi="Angsana New" w:hint="cs"/>
          <w:sz w:val="26"/>
          <w:szCs w:val="26"/>
          <w:cs/>
        </w:rPr>
        <w:t>จาก</w:t>
      </w:r>
      <w:r w:rsidR="004C4C8C" w:rsidRPr="004C4C8C">
        <w:rPr>
          <w:rFonts w:ascii="Angsana New" w:hAnsi="Angsana New"/>
          <w:sz w:val="26"/>
          <w:szCs w:val="26"/>
          <w:cs/>
        </w:rPr>
        <w:t>ตัวแทนและบริษัทนายหน้ารายใหญ่</w:t>
      </w:r>
      <w:r w:rsidR="000044FE">
        <w:rPr>
          <w:rFonts w:ascii="Angsana New" w:hAnsi="Angsana New" w:hint="cs"/>
          <w:sz w:val="26"/>
          <w:szCs w:val="26"/>
          <w:cs/>
        </w:rPr>
        <w:t>สอง</w:t>
      </w:r>
      <w:r w:rsidR="004C4C8C" w:rsidRPr="004C4C8C">
        <w:rPr>
          <w:rFonts w:ascii="Angsana New" w:hAnsi="Angsana New"/>
          <w:sz w:val="26"/>
          <w:szCs w:val="26"/>
          <w:cs/>
        </w:rPr>
        <w:t>รายเป็นจำนวนเงินรวม</w:t>
      </w:r>
      <w:r w:rsidR="00651C50">
        <w:rPr>
          <w:rFonts w:ascii="Angsana New" w:hAnsi="Angsana New"/>
          <w:sz w:val="26"/>
          <w:szCs w:val="26"/>
        </w:rPr>
        <w:t xml:space="preserve"> 85</w:t>
      </w:r>
      <w:r w:rsidR="004C4C8C" w:rsidRPr="004C4C8C">
        <w:rPr>
          <w:rFonts w:ascii="Angsana New" w:hAnsi="Angsana New"/>
          <w:sz w:val="26"/>
          <w:szCs w:val="26"/>
        </w:rPr>
        <w:t>.</w:t>
      </w:r>
      <w:r w:rsidR="00651C50">
        <w:rPr>
          <w:rFonts w:ascii="Angsana New" w:hAnsi="Angsana New"/>
          <w:sz w:val="26"/>
          <w:szCs w:val="26"/>
        </w:rPr>
        <w:t>4</w:t>
      </w:r>
      <w:r w:rsidR="004C4C8C" w:rsidRPr="004C4C8C">
        <w:rPr>
          <w:rFonts w:ascii="Angsana New" w:hAnsi="Angsana New"/>
          <w:sz w:val="26"/>
          <w:szCs w:val="26"/>
          <w:cs/>
        </w:rPr>
        <w:t xml:space="preserve"> ล้านบาท</w:t>
      </w:r>
      <w:r w:rsidR="004C4C8C" w:rsidRPr="004C4C8C">
        <w:rPr>
          <w:rFonts w:ascii="Angsana New" w:hAnsi="Angsana New"/>
          <w:sz w:val="26"/>
          <w:szCs w:val="26"/>
        </w:rPr>
        <w:t xml:space="preserve"> </w:t>
      </w:r>
      <w:r w:rsidR="004C4C8C" w:rsidRPr="004C4C8C">
        <w:rPr>
          <w:rFonts w:ascii="Angsana New" w:hAnsi="Angsana New" w:hint="cs"/>
          <w:sz w:val="26"/>
          <w:szCs w:val="26"/>
          <w:cs/>
        </w:rPr>
        <w:t>และ</w:t>
      </w:r>
      <w:r w:rsidR="001644BE">
        <w:rPr>
          <w:rFonts w:ascii="Angsana New" w:hAnsi="Angsana New"/>
          <w:sz w:val="26"/>
          <w:szCs w:val="26"/>
          <w:cs/>
        </w:rPr>
        <w:t>ในงวด</w:t>
      </w:r>
      <w:r w:rsidR="001644BE">
        <w:rPr>
          <w:rFonts w:ascii="Angsana New" w:hAnsi="Angsana New" w:hint="cs"/>
          <w:sz w:val="26"/>
          <w:szCs w:val="26"/>
          <w:cs/>
        </w:rPr>
        <w:t>เ</w:t>
      </w:r>
      <w:r w:rsidR="002462E0" w:rsidRPr="004C4C8C">
        <w:rPr>
          <w:rFonts w:ascii="Angsana New" w:hAnsi="Angsana New"/>
          <w:sz w:val="26"/>
          <w:szCs w:val="26"/>
          <w:cs/>
        </w:rPr>
        <w:t>ก</w:t>
      </w:r>
      <w:r w:rsidR="001644BE">
        <w:rPr>
          <w:rFonts w:ascii="Angsana New" w:hAnsi="Angsana New" w:hint="cs"/>
          <w:sz w:val="26"/>
          <w:szCs w:val="26"/>
          <w:cs/>
        </w:rPr>
        <w:t>้า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462E0" w:rsidRPr="004C4C8C">
        <w:rPr>
          <w:rFonts w:ascii="Angsana New" w:hAnsi="Angsana New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 </w:t>
      </w:r>
      <w:r w:rsidR="002462E0" w:rsidRPr="004C4C8C">
        <w:rPr>
          <w:rFonts w:ascii="Angsana New" w:hAnsi="Angsana New"/>
          <w:sz w:val="26"/>
          <w:szCs w:val="26"/>
        </w:rPr>
        <w:t xml:space="preserve">2560 </w:t>
      </w:r>
      <w:r w:rsidR="002462E0" w:rsidRPr="004C4C8C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2462E0" w:rsidRPr="007F559F">
        <w:rPr>
          <w:rFonts w:ascii="Angsana New" w:hAnsi="Angsana New" w:hint="cs"/>
          <w:sz w:val="26"/>
          <w:szCs w:val="26"/>
          <w:cs/>
        </w:rPr>
        <w:t xml:space="preserve">ยนต์ </w:t>
      </w:r>
      <w:r w:rsidR="002462E0" w:rsidRPr="007F559F">
        <w:rPr>
          <w:rFonts w:asciiTheme="majorBidi" w:hAnsiTheme="majorBidi" w:cstheme="majorBidi" w:hint="cs"/>
          <w:sz w:val="26"/>
          <w:szCs w:val="26"/>
          <w:cs/>
        </w:rPr>
        <w:t xml:space="preserve">อัคคีภัย </w:t>
      </w:r>
      <w:r w:rsidR="002462E0" w:rsidRPr="007F559F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2462E0" w:rsidRPr="007F559F">
        <w:rPr>
          <w:rFonts w:ascii="Angsana New" w:hAnsi="Angsana New" w:hint="cs"/>
          <w:sz w:val="26"/>
          <w:szCs w:val="26"/>
          <w:cs/>
        </w:rPr>
        <w:t>จาก</w:t>
      </w:r>
      <w:r w:rsidR="002462E0" w:rsidRPr="007F559F">
        <w:rPr>
          <w:rFonts w:ascii="Angsana New" w:hAnsi="Angsana New"/>
          <w:sz w:val="26"/>
          <w:szCs w:val="26"/>
          <w:cs/>
        </w:rPr>
        <w:t>ผู้เอาประกันภัย ตัวแทนและบริษัทนายหน้ารายใหญ่ส</w:t>
      </w:r>
      <w:r w:rsidR="002462E0" w:rsidRPr="007F559F">
        <w:rPr>
          <w:rFonts w:ascii="Angsana New" w:hAnsi="Angsana New" w:hint="cs"/>
          <w:sz w:val="26"/>
          <w:szCs w:val="26"/>
          <w:cs/>
        </w:rPr>
        <w:t>อง</w:t>
      </w:r>
      <w:r w:rsidR="002462E0" w:rsidRPr="007F559F">
        <w:rPr>
          <w:rFonts w:ascii="Angsana New" w:hAnsi="Angsana New"/>
          <w:sz w:val="26"/>
          <w:szCs w:val="26"/>
          <w:cs/>
        </w:rPr>
        <w:t xml:space="preserve">รายเป็นจำนวนเงินรวม </w:t>
      </w:r>
      <w:r w:rsidR="002462E0" w:rsidRPr="007F559F">
        <w:rPr>
          <w:rFonts w:ascii="Angsana New" w:hAnsi="Angsana New"/>
          <w:sz w:val="26"/>
          <w:szCs w:val="26"/>
        </w:rPr>
        <w:t>1</w:t>
      </w:r>
      <w:r w:rsidR="007F559F" w:rsidRPr="007F559F">
        <w:rPr>
          <w:rFonts w:ascii="Angsana New" w:hAnsi="Angsana New"/>
          <w:sz w:val="26"/>
          <w:szCs w:val="26"/>
        </w:rPr>
        <w:t>9</w:t>
      </w:r>
      <w:r w:rsidR="002462E0" w:rsidRPr="007F559F">
        <w:rPr>
          <w:rFonts w:ascii="Angsana New" w:hAnsi="Angsana New"/>
          <w:sz w:val="26"/>
          <w:szCs w:val="26"/>
        </w:rPr>
        <w:t>2.</w:t>
      </w:r>
      <w:r w:rsidR="007F559F" w:rsidRPr="007F559F">
        <w:rPr>
          <w:rFonts w:ascii="Angsana New" w:hAnsi="Angsana New"/>
          <w:sz w:val="26"/>
          <w:szCs w:val="26"/>
        </w:rPr>
        <w:t>7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 ล้านบาท</w:t>
      </w:r>
      <w:r w:rsidR="002462E0" w:rsidRPr="00D4650F">
        <w:rPr>
          <w:rFonts w:ascii="Angsana New" w:hAnsi="Angsana New"/>
          <w:sz w:val="26"/>
          <w:szCs w:val="26"/>
          <w:cs/>
        </w:rPr>
        <w:t xml:space="preserve"> </w:t>
      </w:r>
    </w:p>
    <w:p w:rsidR="00A41DA4" w:rsidRPr="00751714" w:rsidRDefault="00A41DA4" w:rsidP="00A4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6F6944" w:rsidRPr="00751714" w:rsidRDefault="00F95529" w:rsidP="00A4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C75E9" w:rsidRPr="00751714">
        <w:rPr>
          <w:rFonts w:asciiTheme="majorBidi" w:hAnsiTheme="majorBidi" w:cstheme="majorBidi"/>
          <w:sz w:val="26"/>
          <w:szCs w:val="26"/>
        </w:rPr>
        <w:t>3</w:t>
      </w:r>
      <w:r w:rsidR="00145053" w:rsidRPr="00751714">
        <w:rPr>
          <w:rFonts w:asciiTheme="majorBidi" w:hAnsiTheme="majorBidi" w:cstheme="majorBidi"/>
          <w:sz w:val="26"/>
          <w:szCs w:val="26"/>
        </w:rPr>
        <w:t>0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C75E9" w:rsidRPr="00751714">
        <w:rPr>
          <w:rFonts w:asciiTheme="majorBidi" w:hAnsiTheme="majorBidi" w:cstheme="majorBidi"/>
          <w:sz w:val="26"/>
          <w:szCs w:val="26"/>
        </w:rPr>
        <w:t>2560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:rsidR="005C75E9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51714" w:rsidTr="00572F29">
        <w:trPr>
          <w:trHeight w:val="106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="005C75E9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75E9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C75E9"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2D175E" w:rsidTr="00572F29">
        <w:trPr>
          <w:trHeight w:val="106"/>
        </w:trPr>
        <w:tc>
          <w:tcPr>
            <w:tcW w:w="2322" w:type="dxa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2D175E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0068E" w:rsidP="0090068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22,012,230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0068E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1,527,773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893277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484,135,825</w:t>
            </w: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0068E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338,647,403</w:t>
            </w: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917F8A" w:rsidRPr="00917F8A" w:rsidRDefault="00893277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846,323,231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17F8A" w:rsidRPr="00917F8A" w:rsidRDefault="00782DBB" w:rsidP="006B3B3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605,790,002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917F8A" w:rsidRPr="00917F8A" w:rsidRDefault="00782DBB" w:rsidP="00893277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</w:t>
            </w:r>
            <w:r w:rsidR="00893277">
              <w:rPr>
                <w:rFonts w:asciiTheme="majorBidi" w:hAnsiTheme="majorBidi" w:cstheme="majorBidi"/>
                <w:sz w:val="26"/>
                <w:szCs w:val="26"/>
              </w:rPr>
              <w:t>2,113,233</w:t>
            </w:r>
          </w:p>
        </w:tc>
      </w:tr>
      <w:tr w:rsidR="00717871" w:rsidRPr="00751714" w:rsidTr="00572F29">
        <w:trPr>
          <w:trHeight w:val="106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65537F" w:rsidRDefault="005C75E9" w:rsidP="002D1F0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0068E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37,519,064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0068E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3,382,043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893277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830,310,970</w:t>
            </w: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0068E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292,003,998</w:t>
            </w: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917F8A" w:rsidRPr="00917F8A" w:rsidRDefault="00782DBB" w:rsidP="00893277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</w:t>
            </w:r>
            <w:r w:rsidR="00893277">
              <w:rPr>
                <w:rFonts w:asciiTheme="majorBidi" w:hAnsiTheme="majorBidi" w:cstheme="majorBidi"/>
                <w:sz w:val="26"/>
                <w:szCs w:val="26"/>
              </w:rPr>
              <w:t>3,216,075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17F8A" w:rsidRPr="00917F8A" w:rsidRDefault="00782DBB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119,823,42</w:t>
            </w:r>
            <w:r w:rsidR="000044F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917F8A" w:rsidRPr="00917F8A" w:rsidRDefault="00782DBB" w:rsidP="00893277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</w:t>
            </w:r>
            <w:r w:rsidR="00893277">
              <w:rPr>
                <w:rFonts w:asciiTheme="majorBidi" w:hAnsiTheme="majorBidi" w:cstheme="majorBidi"/>
                <w:sz w:val="26"/>
                <w:szCs w:val="26"/>
              </w:rPr>
              <w:t>3,039,499</w:t>
            </w:r>
          </w:p>
        </w:tc>
      </w:tr>
    </w:tbl>
    <w:p w:rsidR="005C75E9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51714" w:rsidTr="008800AF">
        <w:trPr>
          <w:trHeight w:val="106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52290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30AB"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2D175E" w:rsidTr="008800AF">
        <w:trPr>
          <w:trHeight w:val="106"/>
        </w:trPr>
        <w:tc>
          <w:tcPr>
            <w:tcW w:w="2322" w:type="dxa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2D175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54568" w:rsidRPr="00751714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B54568" w:rsidRPr="00751714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24,273,045</w:t>
            </w:r>
          </w:p>
        </w:tc>
        <w:tc>
          <w:tcPr>
            <w:tcW w:w="270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751714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2,056,289</w:t>
            </w:r>
          </w:p>
        </w:tc>
        <w:tc>
          <w:tcPr>
            <w:tcW w:w="270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751714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603,5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751714" w:rsidRDefault="008003F7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408,728,309</w:t>
            </w:r>
          </w:p>
        </w:tc>
        <w:tc>
          <w:tcPr>
            <w:tcW w:w="288" w:type="dxa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54568" w:rsidRPr="00751714" w:rsidRDefault="008003F7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1,038,632,369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51714" w:rsidRDefault="008003F7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658,293,502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51714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1,696,9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25,871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51714" w:rsidTr="008800AF">
        <w:trPr>
          <w:trHeight w:val="106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40,445,068</w:t>
            </w: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6,664,199</w:t>
            </w: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909,862,140</w:t>
            </w: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439,810,949</w:t>
            </w: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C7D13" w:rsidRPr="00751714" w:rsidRDefault="00BC7D13" w:rsidP="00ED69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1,3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51714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103,699,161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51714" w:rsidRDefault="00BC7D13" w:rsidP="00F26E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1,500,4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26EC6" w:rsidRPr="0075171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3F2A02" w:rsidRPr="00751714" w:rsidRDefault="00A41DA4" w:rsidP="0057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A71614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7517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360C9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A4104C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AF0E24" w:rsidRPr="00A71614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710"/>
        <w:gridCol w:w="270"/>
        <w:gridCol w:w="1710"/>
      </w:tblGrid>
      <w:tr w:rsidR="00717871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16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5062"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C5127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A41DA4" w:rsidRPr="00A71614" w:rsidRDefault="00A41DA4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D2417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A716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F0E24" w:rsidRPr="00A71614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10"/>
        <w:gridCol w:w="270"/>
        <w:gridCol w:w="1705"/>
      </w:tblGrid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C75E9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C75E9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8C5127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20,025,418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20,052,738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</w:t>
            </w:r>
            <w:r w:rsidR="009A7A22" w:rsidRPr="009A7A22">
              <w:rPr>
                <w:rFonts w:asciiTheme="majorBidi" w:eastAsia="Cordia New" w:hAnsiTheme="majorBidi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51714" w:rsidRDefault="008C5127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80,401,642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51714" w:rsidRDefault="008C5127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100,427,060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99,785,382</w:t>
            </w:r>
          </w:p>
        </w:tc>
      </w:tr>
    </w:tbl>
    <w:p w:rsidR="00D24179" w:rsidRPr="00A71614" w:rsidRDefault="00D24179" w:rsidP="00EC4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84071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A716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751714" w:rsidRDefault="005C75E9" w:rsidP="007C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9E5D33" w:rsidRPr="00751714">
        <w:rPr>
          <w:rFonts w:asciiTheme="majorBidi" w:hAnsiTheme="majorBidi" w:cstheme="majorBidi"/>
          <w:sz w:val="26"/>
          <w:szCs w:val="26"/>
          <w:cs/>
        </w:rPr>
        <w:t>มี</w:t>
      </w:r>
      <w:r w:rsidR="007C791F" w:rsidRPr="00751714">
        <w:rPr>
          <w:rFonts w:asciiTheme="majorBidi" w:hAnsiTheme="majorBidi" w:cstheme="majorBidi"/>
          <w:sz w:val="26"/>
          <w:szCs w:val="26"/>
          <w:cs/>
        </w:rPr>
        <w:t>สินทรัพย์ที่ได้ไปฝากไว้กับบริษัทหลักทรัพย์แห่งหนึ่งเพื่อใช้เป็นสินทรัพย์หนุนหลังของบริษัทดังนี้</w:t>
      </w:r>
    </w:p>
    <w:p w:rsidR="00520742" w:rsidRPr="00A71614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42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7"/>
        <w:gridCol w:w="1701"/>
        <w:gridCol w:w="283"/>
        <w:gridCol w:w="1701"/>
      </w:tblGrid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C75E9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B31E4F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66,767,969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31,054,793</w:t>
            </w: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B3734E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3734E">
              <w:rPr>
                <w:rFonts w:asciiTheme="majorBidi" w:eastAsia="Cordia New" w:hAnsiTheme="majorBidi" w:cstheme="majorBidi"/>
                <w:sz w:val="26"/>
                <w:szCs w:val="26"/>
              </w:rPr>
              <w:t>32,084,333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84,776,475</w:t>
            </w: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B3734E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3734E">
              <w:rPr>
                <w:rFonts w:asciiTheme="majorBidi" w:eastAsia="Cordia New" w:hAnsiTheme="majorBidi" w:cstheme="majorBidi"/>
                <w:sz w:val="26"/>
                <w:szCs w:val="26"/>
              </w:rPr>
              <w:t>96,506,775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50,195,836</w:t>
            </w: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520D4E" w:rsidRDefault="00B3734E" w:rsidP="008D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3734E">
              <w:rPr>
                <w:rFonts w:asciiTheme="majorBidi" w:eastAsia="Cordia New" w:hAnsiTheme="majorBidi" w:cstheme="majorBidi"/>
                <w:sz w:val="26"/>
                <w:szCs w:val="26"/>
              </w:rPr>
              <w:t>51,671,60</w:t>
            </w:r>
            <w:r w:rsidR="008D1E9E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49,779,870</w:t>
            </w: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42,042,838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41,936,398</w:t>
            </w: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B373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34E" w:rsidRPr="00751714" w:rsidRDefault="00B31E4F" w:rsidP="008D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290,623,83</w:t>
            </w:r>
            <w:r w:rsidR="008D1E9E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34E" w:rsidRPr="00751714" w:rsidRDefault="00B3734E" w:rsidP="00B3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259,293,682</w:t>
            </w:r>
          </w:p>
        </w:tc>
      </w:tr>
    </w:tbl>
    <w:p w:rsidR="00AB3FF6" w:rsidRPr="00751714" w:rsidRDefault="005A19B8" w:rsidP="0051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A71614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AB3FF6" w:rsidRPr="00751714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A71614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5B7353" w:rsidRPr="00751714" w:rsidRDefault="0051179E" w:rsidP="0051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9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  <w:r w:rsidR="00AF0E24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751714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1557E0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1557E0">
        <w:rPr>
          <w:rFonts w:asciiTheme="majorBidi" w:hAnsiTheme="majorBidi" w:cstheme="majorBidi"/>
          <w:sz w:val="26"/>
          <w:szCs w:val="26"/>
        </w:rPr>
        <w:t>256</w:t>
      </w:r>
      <w:r w:rsidR="007253CC" w:rsidRPr="001557E0">
        <w:rPr>
          <w:rFonts w:asciiTheme="majorBidi" w:hAnsiTheme="majorBidi" w:cstheme="majorBidi"/>
          <w:sz w:val="26"/>
          <w:szCs w:val="26"/>
        </w:rPr>
        <w:t>5</w:t>
      </w:r>
      <w:r w:rsidR="00AB3FF6" w:rsidRPr="001557E0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1557E0">
        <w:rPr>
          <w:rFonts w:asciiTheme="majorBidi" w:hAnsiTheme="majorBidi" w:cstheme="majorBidi"/>
          <w:sz w:val="26"/>
          <w:szCs w:val="26"/>
          <w:cs/>
        </w:rPr>
        <w:t>จำนวน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A71614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01"/>
        <w:gridCol w:w="283"/>
        <w:gridCol w:w="1701"/>
      </w:tblGrid>
      <w:tr w:rsidR="00717871" w:rsidRPr="00751714" w:rsidTr="0051179E">
        <w:tc>
          <w:tcPr>
            <w:tcW w:w="549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51179E">
        <w:tc>
          <w:tcPr>
            <w:tcW w:w="5490" w:type="dxa"/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51714" w:rsidRDefault="00145053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A0158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A0158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2D175E" w:rsidTr="0051179E">
        <w:tc>
          <w:tcPr>
            <w:tcW w:w="5490" w:type="dxa"/>
          </w:tcPr>
          <w:p w:rsidR="003A0158" w:rsidRPr="002D175E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2D175E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A0158" w:rsidRPr="002D175E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2D175E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607F7" w:rsidRPr="00751714" w:rsidTr="0051179E">
        <w:tc>
          <w:tcPr>
            <w:tcW w:w="5490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eastAsia="Cordia New" w:hAnsiTheme="majorBidi" w:cstheme="majorBidi"/>
                <w:sz w:val="26"/>
                <w:szCs w:val="26"/>
              </w:rPr>
              <w:t>3,933,156</w:t>
            </w:r>
          </w:p>
        </w:tc>
        <w:tc>
          <w:tcPr>
            <w:tcW w:w="283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4,733,951</w:t>
            </w:r>
          </w:p>
        </w:tc>
      </w:tr>
      <w:tr w:rsidR="002607F7" w:rsidRPr="00751714" w:rsidTr="0051179E">
        <w:tc>
          <w:tcPr>
            <w:tcW w:w="5490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2607F7" w:rsidRPr="002607F7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eastAsia="Cordia New" w:hAnsiTheme="majorBidi" w:cstheme="majorBidi"/>
                <w:sz w:val="26"/>
                <w:szCs w:val="26"/>
              </w:rPr>
              <w:t>1,926,512</w:t>
            </w:r>
          </w:p>
        </w:tc>
        <w:tc>
          <w:tcPr>
            <w:tcW w:w="283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2,896,938</w:t>
            </w:r>
          </w:p>
        </w:tc>
      </w:tr>
      <w:tr w:rsidR="002607F7" w:rsidRPr="00751714" w:rsidTr="0051179E">
        <w:tc>
          <w:tcPr>
            <w:tcW w:w="5490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2607F7" w:rsidRPr="00352226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22"/>
                <w:tab w:val="left" w:pos="1508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07F7" w:rsidRPr="00352226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22"/>
                <w:tab w:val="left" w:pos="1508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7F7" w:rsidRPr="00751714" w:rsidTr="0051179E">
        <w:tc>
          <w:tcPr>
            <w:tcW w:w="5490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607F7">
              <w:rPr>
                <w:rFonts w:asciiTheme="majorBidi" w:eastAsia="Cordia New" w:hAnsiTheme="majorBidi" w:cstheme="majorBidi"/>
                <w:sz w:val="26"/>
                <w:szCs w:val="26"/>
              </w:rPr>
              <w:t>5,859,668</w:t>
            </w:r>
          </w:p>
        </w:tc>
        <w:tc>
          <w:tcPr>
            <w:tcW w:w="283" w:type="dxa"/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607F7" w:rsidRPr="00751714" w:rsidRDefault="002607F7" w:rsidP="0026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7,630,889</w:t>
            </w:r>
          </w:p>
        </w:tc>
      </w:tr>
    </w:tbl>
    <w:p w:rsidR="00177150" w:rsidRPr="00A71614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773DA9" w:rsidRPr="00773DA9" w:rsidRDefault="003A0158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67068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AB3FF6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AB3FF6" w:rsidRPr="00751714">
        <w:rPr>
          <w:rFonts w:asciiTheme="majorBidi" w:hAnsiTheme="majorBidi" w:cstheme="majorBidi"/>
          <w:sz w:val="26"/>
          <w:szCs w:val="26"/>
          <w:cs/>
        </w:rPr>
        <w:t>ภาระผูกพันตามสัญญาจ้างพัฒนาโปรแกรมคอมพิวเตอร์จำ</w:t>
      </w:r>
      <w:r w:rsidR="00AB3FF6" w:rsidRPr="00AF79F6">
        <w:rPr>
          <w:rFonts w:asciiTheme="majorBidi" w:hAnsiTheme="majorBidi" w:cstheme="majorBidi"/>
          <w:sz w:val="26"/>
          <w:szCs w:val="26"/>
          <w:cs/>
        </w:rPr>
        <w:t xml:space="preserve">นวนเงิน </w:t>
      </w:r>
      <w:r w:rsidR="00773DA9">
        <w:rPr>
          <w:rFonts w:asciiTheme="majorBidi" w:hAnsiTheme="majorBidi" w:cstheme="majorBidi"/>
          <w:sz w:val="26"/>
          <w:szCs w:val="26"/>
        </w:rPr>
        <w:t xml:space="preserve">5.7 </w:t>
      </w:r>
      <w:r w:rsidR="00773DA9" w:rsidRPr="0011311D">
        <w:rPr>
          <w:rFonts w:asciiTheme="majorBidi" w:hAnsiTheme="majorBidi" w:cstheme="majorBidi"/>
          <w:sz w:val="26"/>
          <w:szCs w:val="26"/>
          <w:cs/>
        </w:rPr>
        <w:t>ล้าน</w:t>
      </w:r>
      <w:r w:rsidR="00773DA9" w:rsidRPr="001557E0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="00773DA9" w:rsidRPr="001557E0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1557E0">
        <w:rPr>
          <w:rFonts w:asciiTheme="majorBidi" w:hAnsiTheme="majorBidi" w:cstheme="majorBidi"/>
          <w:sz w:val="26"/>
          <w:szCs w:val="26"/>
        </w:rPr>
        <w:t>5</w:t>
      </w:r>
      <w:r w:rsidR="004817A6" w:rsidRPr="001557E0">
        <w:rPr>
          <w:rFonts w:asciiTheme="majorBidi" w:hAnsiTheme="majorBidi" w:cstheme="majorBidi"/>
          <w:sz w:val="26"/>
          <w:szCs w:val="26"/>
        </w:rPr>
        <w:t>.0</w:t>
      </w:r>
      <w:r w:rsidR="00AB3FF6" w:rsidRPr="001557E0">
        <w:rPr>
          <w:rFonts w:asciiTheme="majorBidi" w:hAnsiTheme="majorBidi" w:cstheme="majorBidi"/>
          <w:sz w:val="26"/>
          <w:szCs w:val="26"/>
        </w:rPr>
        <w:t xml:space="preserve"> </w:t>
      </w:r>
      <w:r w:rsidR="00AB3FF6" w:rsidRPr="001557E0">
        <w:rPr>
          <w:rFonts w:asciiTheme="majorBidi" w:hAnsiTheme="majorBidi" w:cstheme="majorBidi"/>
          <w:sz w:val="26"/>
          <w:szCs w:val="26"/>
          <w:cs/>
        </w:rPr>
        <w:t>ล้าน</w:t>
      </w:r>
      <w:r w:rsidR="00AB3FF6" w:rsidRPr="0011311D">
        <w:rPr>
          <w:rFonts w:asciiTheme="majorBidi" w:hAnsiTheme="majorBidi" w:cstheme="majorBidi"/>
          <w:sz w:val="26"/>
          <w:szCs w:val="26"/>
          <w:cs/>
        </w:rPr>
        <w:t>บาท</w:t>
      </w:r>
      <w:r w:rsidR="00773DA9">
        <w:rPr>
          <w:rFonts w:asciiTheme="majorBidi" w:hAnsiTheme="majorBidi" w:cstheme="majorBidi" w:hint="cs"/>
          <w:sz w:val="26"/>
          <w:szCs w:val="26"/>
          <w:cs/>
        </w:rPr>
        <w:t xml:space="preserve"> ตามลำดับ</w:t>
      </w:r>
    </w:p>
    <w:p w:rsidR="00A71614" w:rsidRPr="00A71614" w:rsidRDefault="00AB3FF6" w:rsidP="00155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5B7353" w:rsidRPr="00751714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A71614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B94B11" w:rsidRPr="00751714" w:rsidRDefault="001C7B1D" w:rsidP="00DE4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3A0158"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70683" w:rsidRPr="00116AE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A0158" w:rsidRPr="00116AE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A0158"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116AE4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DE4E8F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บริษัทถูกฟ้องร้องคดีจากการเป็นผู้รับประกันภัยหลายรายโดยมีทุนทรัพย์ถูกฟ้อง </w:t>
      </w:r>
      <w:bookmarkStart w:id="7" w:name="OLE_LINK7"/>
      <w:r w:rsidR="00DE4E8F" w:rsidRPr="00751714">
        <w:rPr>
          <w:rFonts w:asciiTheme="majorBidi" w:hAnsiTheme="majorBidi" w:cstheme="majorBidi"/>
          <w:sz w:val="26"/>
          <w:szCs w:val="26"/>
          <w:cs/>
          <w:lang w:val="th-TH"/>
        </w:rPr>
        <w:t>(เฉพาะส่วนที่บริษัทเป็นจำเลยร่วม) เป็นจำนวน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เงินรวม</w:t>
      </w:r>
      <w:r w:rsidR="005B1246" w:rsidRPr="00DD7D5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0EDF">
        <w:rPr>
          <w:rFonts w:asciiTheme="majorBidi" w:hAnsiTheme="majorBidi" w:cstheme="majorBidi"/>
          <w:sz w:val="26"/>
          <w:szCs w:val="26"/>
        </w:rPr>
        <w:t>140</w:t>
      </w:r>
      <w:r w:rsidR="00116AE4" w:rsidRPr="00DD7D5A">
        <w:rPr>
          <w:rFonts w:asciiTheme="majorBidi" w:hAnsiTheme="majorBidi" w:cstheme="majorBidi"/>
          <w:sz w:val="26"/>
          <w:szCs w:val="26"/>
        </w:rPr>
        <w:t>.</w:t>
      </w:r>
      <w:r w:rsidR="00BB0EDF">
        <w:rPr>
          <w:rFonts w:asciiTheme="majorBidi" w:hAnsiTheme="majorBidi" w:cstheme="majorBidi"/>
          <w:sz w:val="26"/>
          <w:szCs w:val="26"/>
        </w:rPr>
        <w:t>8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DD7D5A">
        <w:rPr>
          <w:rFonts w:asciiTheme="majorBidi" w:hAnsiTheme="majorBidi" w:cstheme="majorBidi"/>
          <w:sz w:val="26"/>
          <w:szCs w:val="26"/>
        </w:rPr>
        <w:t>116.7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ทั้งนี้บริษัทมีหนี้สินที่อาจจะ</w:t>
      </w:r>
      <w:bookmarkEnd w:id="7"/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BB0EDF">
        <w:rPr>
          <w:rFonts w:asciiTheme="majorBidi" w:hAnsiTheme="majorBidi" w:cstheme="majorBidi"/>
          <w:sz w:val="26"/>
          <w:szCs w:val="26"/>
        </w:rPr>
        <w:t>64</w:t>
      </w:r>
      <w:r w:rsidR="005B1246" w:rsidRPr="00DD7D5A">
        <w:rPr>
          <w:rFonts w:asciiTheme="majorBidi" w:hAnsiTheme="majorBidi" w:cstheme="majorBidi"/>
          <w:sz w:val="26"/>
          <w:szCs w:val="26"/>
        </w:rPr>
        <w:t>.</w:t>
      </w:r>
      <w:r w:rsidR="00BB0EDF">
        <w:rPr>
          <w:rFonts w:asciiTheme="majorBidi" w:hAnsiTheme="majorBidi" w:cstheme="majorBidi"/>
          <w:sz w:val="26"/>
          <w:szCs w:val="26"/>
        </w:rPr>
        <w:t>5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DD7D5A">
        <w:rPr>
          <w:rFonts w:asciiTheme="majorBidi" w:hAnsiTheme="majorBidi" w:cstheme="majorBidi"/>
          <w:sz w:val="26"/>
          <w:szCs w:val="26"/>
        </w:rPr>
        <w:t>43.5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E4E8F" w:rsidRPr="00DD7D5A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BB0EDF">
        <w:rPr>
          <w:rFonts w:asciiTheme="majorBidi" w:hAnsiTheme="majorBidi" w:hint="cs"/>
          <w:sz w:val="26"/>
          <w:szCs w:val="26"/>
          <w:cs/>
          <w:lang w:val="th-TH"/>
        </w:rPr>
        <w:t>49</w:t>
      </w:r>
      <w:r w:rsidR="00116AE4" w:rsidRPr="00DD7D5A">
        <w:rPr>
          <w:rFonts w:asciiTheme="majorBidi" w:hAnsiTheme="majorBidi" w:hint="cs"/>
          <w:sz w:val="26"/>
          <w:szCs w:val="26"/>
          <w:cs/>
          <w:lang w:val="th-TH"/>
        </w:rPr>
        <w:t>.</w:t>
      </w:r>
      <w:r w:rsidR="00BB0EDF">
        <w:rPr>
          <w:rFonts w:asciiTheme="majorBidi" w:hAnsiTheme="majorBidi" w:hint="cs"/>
          <w:sz w:val="26"/>
          <w:szCs w:val="26"/>
          <w:cs/>
          <w:lang w:val="th-TH"/>
        </w:rPr>
        <w:t>3</w:t>
      </w:r>
      <w:r w:rsidR="00DE4E8F" w:rsidRPr="00DD7D5A">
        <w:rPr>
          <w:rFonts w:asciiTheme="majorBidi" w:hAnsiTheme="majorBidi"/>
          <w:sz w:val="26"/>
          <w:szCs w:val="26"/>
          <w:cs/>
          <w:lang w:val="th-TH"/>
        </w:rPr>
        <w:t xml:space="preserve"> ล้าน</w:t>
      </w:r>
      <w:r w:rsidR="00DE4E8F" w:rsidRPr="00751714">
        <w:rPr>
          <w:rFonts w:asciiTheme="majorBidi" w:hAnsiTheme="majorBidi"/>
          <w:sz w:val="26"/>
          <w:szCs w:val="26"/>
          <w:cs/>
          <w:lang w:val="th-TH"/>
        </w:rPr>
        <w:t>บาท</w:t>
      </w:r>
      <w:r w:rsidR="00FD7AE2"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751714">
        <w:rPr>
          <w:rFonts w:asciiTheme="majorBidi" w:hAnsiTheme="majorBidi" w:cstheme="majorBidi"/>
          <w:sz w:val="26"/>
          <w:szCs w:val="26"/>
        </w:rPr>
        <w:t xml:space="preserve">12.6 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E4E8F"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DE4E8F" w:rsidRPr="00751714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DE4E8F" w:rsidRPr="00751714">
        <w:rPr>
          <w:rFonts w:asciiTheme="majorBidi" w:hAnsiTheme="majorBidi" w:hint="cs"/>
          <w:sz w:val="26"/>
          <w:szCs w:val="26"/>
          <w:cs/>
          <w:lang w:val="th-TH"/>
        </w:rPr>
        <w:t>สำรองค่าสินไหม</w:t>
      </w:r>
      <w:r w:rsidR="00DE4E8F" w:rsidRPr="00116AE4">
        <w:rPr>
          <w:rFonts w:asciiTheme="majorBidi" w:hAnsiTheme="majorBidi" w:hint="cs"/>
          <w:sz w:val="26"/>
          <w:szCs w:val="26"/>
          <w:cs/>
          <w:lang w:val="th-TH"/>
        </w:rPr>
        <w:t xml:space="preserve">ทดแทน </w:t>
      </w:r>
      <w:r w:rsidR="00DE4E8F" w:rsidRPr="00116AE4">
        <w:rPr>
          <w:rFonts w:asciiTheme="majorBidi" w:hAnsiTheme="majorBidi"/>
          <w:sz w:val="26"/>
          <w:szCs w:val="26"/>
          <w:cs/>
          <w:lang w:val="th-TH"/>
        </w:rPr>
        <w:t xml:space="preserve">ณ </w:t>
      </w:r>
      <w:r w:rsidR="00FD7AE2"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70683" w:rsidRPr="00116AE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D7AE2" w:rsidRPr="00116AE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D7AE2"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="00FD7AE2"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4E8F" w:rsidRPr="00116AE4">
        <w:rPr>
          <w:rFonts w:asciiTheme="majorBidi" w:hAnsiTheme="majorBidi"/>
          <w:sz w:val="26"/>
          <w:szCs w:val="26"/>
          <w:cs/>
          <w:lang w:val="th-TH"/>
        </w:rPr>
        <w:t xml:space="preserve">วันที่ </w:t>
      </w:r>
      <w:r w:rsidR="00DE4E8F" w:rsidRPr="00116AE4">
        <w:rPr>
          <w:rFonts w:asciiTheme="majorBidi" w:hAnsiTheme="majorBidi" w:cstheme="majorBidi"/>
          <w:sz w:val="26"/>
          <w:szCs w:val="26"/>
        </w:rPr>
        <w:t>31</w:t>
      </w:r>
      <w:r w:rsidR="00DE4E8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E4E8F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FD7AE2" w:rsidRPr="00751714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="00DE4E8F"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A9243C" w:rsidRPr="00A71614" w:rsidRDefault="00A9243C" w:rsidP="00D6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40E5A" w:rsidRPr="00751714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hint="cs"/>
          <w:sz w:val="26"/>
          <w:szCs w:val="26"/>
          <w:cs/>
        </w:rPr>
        <w:t>ข</w:t>
      </w:r>
      <w:r w:rsidRPr="00751714">
        <w:rPr>
          <w:rFonts w:asciiTheme="majorBidi" w:hAnsiTheme="majorBidi"/>
          <w:sz w:val="26"/>
          <w:szCs w:val="26"/>
        </w:rPr>
        <w:t>)</w:t>
      </w:r>
      <w:r w:rsidRPr="00751714">
        <w:rPr>
          <w:rFonts w:asciiTheme="majorBidi" w:hAnsiTheme="majorBidi"/>
          <w:sz w:val="26"/>
          <w:szCs w:val="26"/>
        </w:rPr>
        <w:tab/>
      </w:r>
      <w:r w:rsidRPr="0075171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28 </w:t>
      </w:r>
      <w:r w:rsidRPr="00751714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>บริษัทได้รับเอกสารแจ้งความเสียหายจากบริษัทประกันภัยแห่งหนึ่ง</w:t>
      </w:r>
      <w:r w:rsidRPr="00751714">
        <w:rPr>
          <w:rFonts w:asciiTheme="majorBidi" w:hAnsiTheme="majorBidi" w:hint="cs"/>
          <w:sz w:val="26"/>
          <w:szCs w:val="26"/>
          <w:cs/>
        </w:rPr>
        <w:t>จากการรับประกันภัยต่อ</w:t>
      </w:r>
      <w:r w:rsidRPr="00751714">
        <w:rPr>
          <w:rFonts w:asciiTheme="majorBidi" w:hAnsiTheme="majorBidi"/>
          <w:sz w:val="26"/>
          <w:szCs w:val="26"/>
          <w:cs/>
        </w:rPr>
        <w:t xml:space="preserve">สำหรับความเสียหายของกรมธรรม์ประกันภัยเบ็ดเตล็ดฉบับหนึ่งที่ออกในปี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>บริษัทประกันภัย</w:t>
      </w:r>
      <w:r w:rsidRPr="00751714">
        <w:rPr>
          <w:rFonts w:asciiTheme="majorBidi" w:hAnsiTheme="majorBidi" w:hint="cs"/>
          <w:sz w:val="26"/>
          <w:szCs w:val="26"/>
          <w:cs/>
        </w:rPr>
        <w:t>แห่ง</w:t>
      </w:r>
      <w:r w:rsidRPr="00751714">
        <w:rPr>
          <w:rFonts w:asciiTheme="majorBidi" w:hAnsiTheme="majorBidi"/>
          <w:sz w:val="26"/>
          <w:szCs w:val="26"/>
          <w:cs/>
        </w:rPr>
        <w:t xml:space="preserve">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32.0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6.2 </w:t>
      </w:r>
      <w:r w:rsidR="00011FB7" w:rsidRPr="00751714">
        <w:rPr>
          <w:rFonts w:asciiTheme="majorBidi" w:hAnsiTheme="majorBidi" w:cstheme="majorBidi"/>
          <w:sz w:val="26"/>
          <w:szCs w:val="26"/>
        </w:rPr>
        <w:t xml:space="preserve">         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ซึ่งบริษัทถูกฟ้องจากบริษัทประกันภัยดังกล่าวในเดือนตุลาคม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2556 </w:t>
      </w:r>
      <w:r w:rsidRPr="00751714">
        <w:rPr>
          <w:rFonts w:asciiTheme="majorBidi" w:hAnsiTheme="majorBidi"/>
          <w:sz w:val="26"/>
          <w:szCs w:val="26"/>
          <w:cs/>
        </w:rPr>
        <w:t>และ</w:t>
      </w:r>
      <w:r w:rsidRPr="00751714">
        <w:rPr>
          <w:rFonts w:asciiTheme="majorBidi" w:hAnsiTheme="majorBidi" w:hint="cs"/>
          <w:sz w:val="26"/>
          <w:szCs w:val="26"/>
          <w:cs/>
        </w:rPr>
        <w:t>บริษัท</w:t>
      </w:r>
      <w:r w:rsidRPr="00751714">
        <w:rPr>
          <w:rFonts w:asciiTheme="majorBidi" w:hAnsiTheme="majorBidi"/>
          <w:sz w:val="26"/>
          <w:szCs w:val="26"/>
          <w:cs/>
        </w:rPr>
        <w:t>ได้ทำการประนีประนอมยอมความ</w:t>
      </w:r>
      <w:r w:rsidRPr="00751714">
        <w:rPr>
          <w:rFonts w:asciiTheme="majorBidi" w:hAnsiTheme="majorBidi" w:hint="cs"/>
          <w:sz w:val="26"/>
          <w:szCs w:val="26"/>
          <w:cs/>
        </w:rPr>
        <w:t>กับบริษัทประกันภัยดังกล่าว</w:t>
      </w:r>
      <w:r w:rsidRPr="00751714">
        <w:rPr>
          <w:rFonts w:asciiTheme="majorBidi" w:hAnsiTheme="majorBidi"/>
          <w:sz w:val="26"/>
          <w:szCs w:val="26"/>
          <w:cs/>
        </w:rPr>
        <w:t xml:space="preserve">แล้วในเดือนกุมภาพันธ์ </w:t>
      </w:r>
      <w:r w:rsidRPr="00751714">
        <w:rPr>
          <w:rFonts w:asciiTheme="majorBidi" w:hAnsiTheme="majorBidi" w:cstheme="majorBidi"/>
          <w:sz w:val="26"/>
          <w:szCs w:val="26"/>
        </w:rPr>
        <w:t xml:space="preserve">2558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11.5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/>
          <w:sz w:val="26"/>
          <w:szCs w:val="26"/>
          <w:cs/>
        </w:rPr>
        <w:t>หลังจากทำการตรวจสอบเรื่องดังกล่าว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 พบว่า บริษัทประกันภัยยังไม่สามารถตกลงค่าความเสียหายกับผู้เอาประกันภัยได้และคดีความอยู่ในระหว่างการพิจารณาคดีของศาล ดังนั้น </w:t>
      </w:r>
      <w:r w:rsidRPr="00751714">
        <w:rPr>
          <w:rFonts w:asciiTheme="majorBidi" w:hAnsiTheme="majorBidi"/>
          <w:sz w:val="26"/>
          <w:szCs w:val="26"/>
          <w:cs/>
        </w:rPr>
        <w:t>บริษัทจึงได้บันทึกค่าสินไหมทดแทน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ที่บริษัทประกันภัยดังกล่าวเรียกร้องมาเพิ่มเติมจำนวนเงิน </w:t>
      </w:r>
      <w:r w:rsidRPr="00751714">
        <w:rPr>
          <w:rFonts w:asciiTheme="majorBidi" w:hAnsiTheme="majorBidi"/>
          <w:sz w:val="26"/>
          <w:szCs w:val="26"/>
        </w:rPr>
        <w:t xml:space="preserve">33.3 </w:t>
      </w:r>
      <w:r w:rsidRPr="00751714">
        <w:rPr>
          <w:rFonts w:asciiTheme="majorBidi" w:hAnsiTheme="majorBidi" w:hint="cs"/>
          <w:sz w:val="26"/>
          <w:szCs w:val="26"/>
          <w:cs/>
        </w:rPr>
        <w:t>ล้านบาท</w:t>
      </w:r>
      <w:r w:rsidRPr="00751714">
        <w:rPr>
          <w:rFonts w:asciiTheme="majorBidi" w:hAnsiTheme="majorBidi"/>
          <w:sz w:val="26"/>
          <w:szCs w:val="26"/>
          <w:cs/>
        </w:rPr>
        <w:t xml:space="preserve"> และค่าสินไหมทดแทนส่วนที่เรียกคืนจากผู้เอาประกันภัยต่อเพิ่มเติมจำนวนเงิน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29.9 </w:t>
      </w:r>
      <w:r w:rsidRPr="00751714">
        <w:rPr>
          <w:rFonts w:asciiTheme="majorBidi" w:hAnsiTheme="majorBidi"/>
          <w:sz w:val="26"/>
          <w:szCs w:val="26"/>
          <w:cs/>
        </w:rPr>
        <w:t>ล้านบาท ไว้ในงบการเงินสำหรับ</w:t>
      </w:r>
      <w:r w:rsidRPr="00751714">
        <w:rPr>
          <w:rFonts w:asciiTheme="majorBidi" w:hAnsiTheme="majorBidi" w:hint="cs"/>
          <w:sz w:val="26"/>
          <w:szCs w:val="26"/>
          <w:cs/>
        </w:rPr>
        <w:t>ปี</w:t>
      </w:r>
      <w:r w:rsidRPr="00751714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คาดว่าเพียงพอต่อผลเสียหายที่เกิดขึ้น</w:t>
      </w:r>
    </w:p>
    <w:p w:rsidR="00332717" w:rsidRDefault="00F16B11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ต่อมาเมื่อวันที่ </w:t>
      </w:r>
      <w:r w:rsidR="005E0D53" w:rsidRPr="008027AF">
        <w:rPr>
          <w:rFonts w:asciiTheme="majorBidi" w:hAnsiTheme="majorBidi" w:cstheme="majorBidi"/>
          <w:sz w:val="26"/>
          <w:szCs w:val="26"/>
        </w:rPr>
        <w:t>3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2561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บริษัทประกันภัยดังกล่าวได้ทำการฟ้องร้องบริษัทครั้งที่ 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2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สำหรับความเสียหายนี้ด้วยจำนวนเงิน 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35.6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ซึ่งเป็นมูลค่าความเสียหายเดิมรวมดอกเบี้ยนับตั้งแต่วันฟ้อง บริษัทจึงได้บันทึกค่าสินไหมทดแทนส่วนที่บริษัทประกันภัยดังกล่าวฟ้องร้องมาเพิ่มเติมจำนวนเงิน 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2.3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และค่าสินไหมทดแทนส่วนที่เรียกคืนจากผู้เอาประกันภัยต่อเพิ่มเติมจำนวน </w:t>
      </w:r>
      <w:r w:rsidR="003E4FC7" w:rsidRPr="008027AF">
        <w:rPr>
          <w:rFonts w:asciiTheme="majorBidi" w:hAnsiTheme="majorBidi" w:cstheme="majorBidi"/>
          <w:sz w:val="26"/>
          <w:szCs w:val="26"/>
        </w:rPr>
        <w:t>2.1</w:t>
      </w:r>
      <w:r w:rsidR="00332717" w:rsidRPr="008027AF">
        <w:rPr>
          <w:rFonts w:asciiTheme="majorBidi" w:hAnsiTheme="majorBidi" w:cstheme="majorBidi"/>
          <w:sz w:val="26"/>
          <w:szCs w:val="26"/>
        </w:rPr>
        <w:t xml:space="preserve"> </w:t>
      </w:r>
      <w:r w:rsidR="00332717" w:rsidRPr="008027AF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3E4FC7" w:rsidRPr="008027AF">
        <w:rPr>
          <w:rFonts w:asciiTheme="majorBidi" w:hAnsiTheme="majorBidi" w:cstheme="majorBidi" w:hint="cs"/>
          <w:sz w:val="26"/>
          <w:szCs w:val="26"/>
          <w:cs/>
        </w:rPr>
        <w:t>ไว้ในงบการเงิน</w:t>
      </w:r>
      <w:r w:rsidR="008027AF" w:rsidRPr="008027AF">
        <w:rPr>
          <w:rFonts w:asciiTheme="majorBidi" w:hAnsiTheme="majorBidi" w:cstheme="majorBidi" w:hint="cs"/>
          <w:sz w:val="26"/>
          <w:szCs w:val="26"/>
          <w:cs/>
        </w:rPr>
        <w:t>ระหว่างกาล</w:t>
      </w:r>
      <w:r w:rsidR="003E4FC7" w:rsidRPr="008027AF">
        <w:rPr>
          <w:rFonts w:asciiTheme="majorBidi" w:hAnsiTheme="majorBidi" w:cstheme="majorBidi" w:hint="cs"/>
          <w:sz w:val="26"/>
          <w:szCs w:val="26"/>
          <w:cs/>
        </w:rPr>
        <w:t xml:space="preserve">สำหรับงวดสิ้นสุดวันที่ </w:t>
      </w:r>
      <w:r w:rsidR="003E4FC7" w:rsidRPr="008027AF">
        <w:rPr>
          <w:rFonts w:asciiTheme="majorBidi" w:hAnsiTheme="majorBidi" w:cstheme="majorBidi"/>
          <w:sz w:val="26"/>
          <w:szCs w:val="26"/>
        </w:rPr>
        <w:t xml:space="preserve">30 </w:t>
      </w:r>
      <w:r w:rsidR="003E4FC7" w:rsidRPr="008027AF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="003E4FC7" w:rsidRPr="008027AF">
        <w:rPr>
          <w:rFonts w:asciiTheme="majorBidi" w:hAnsiTheme="majorBidi" w:cstheme="majorBidi"/>
          <w:sz w:val="26"/>
          <w:szCs w:val="26"/>
        </w:rPr>
        <w:t xml:space="preserve">2561 </w:t>
      </w:r>
      <w:r w:rsidR="003E4FC7" w:rsidRPr="008027AF">
        <w:rPr>
          <w:rFonts w:asciiTheme="majorBidi" w:hAnsiTheme="majorBidi" w:cstheme="majorBidi" w:hint="cs"/>
          <w:sz w:val="26"/>
          <w:szCs w:val="26"/>
          <w:cs/>
        </w:rPr>
        <w:t>ซึ่งผู้บริหารของบริษัทคาดว่าเพียงพอต่อผลเสียหายที่เกิดขึ้น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  <w:r w:rsidR="003E4FC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3E4FC7" w:rsidRPr="00F16B11" w:rsidRDefault="003E4FC7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440E5A" w:rsidRPr="00751714" w:rsidRDefault="00440E5A" w:rsidP="006E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อย่างไรก็ตาม ค่าสินไหมทดแทนส่วนที่เรียกคืนจากบริษัทรับประกันภัยต่อ </w:t>
      </w:r>
      <w:r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แห่งดังกล่าวจำนวนเงิน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12.7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ล้านบาท ได้ทำการตกลงภายใต้กระบวนการระงับข้อพิพาทในชั้นอนุญาโตตุลาการกับบริษัท จากคำชี้ขาดฉบับแก้ไขและความเห็นแย้งของอนุญาโตตุลาการซึ่งถูกแต่งตั้งโดยคู่ความลงวันที่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21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="00BB0EDF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คณะอนุญาโตตุลาการมีคำสั่งให้บริษัทรับประกันภัยต่อ </w:t>
      </w:r>
      <w:r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แห่งดังกล่าวชำระค่าสินไหมทดแทนตามสัดส่วนความรับผิดภายใต้สัญญาประกันภัยต่อ เมื่อการเรียกร้องค่าสินไหมทดแทนดังกล่าวถึงกำหนดและค่าสินไหมทดแทนเป็นที่ยุติตามคำพิพากษาถึงที่สุดของศาล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ผู้บริหารของบริษัทคาดว่าบริษัทจะได้รับค่าสินไหมทดแทนส่วนที่เรียกคืนนี้เต็มจำนวน</w:t>
      </w:r>
    </w:p>
    <w:p w:rsidR="00925E9A" w:rsidRPr="00F16B11" w:rsidRDefault="00925E9A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DB2DAD" w:rsidRPr="00751714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84071E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F16B11" w:rsidRDefault="00DB2DAD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367356" w:rsidRPr="00751714" w:rsidRDefault="008256E8" w:rsidP="00B2551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DB2DAD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751714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8C5127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8C5127">
        <w:rPr>
          <w:rFonts w:asciiTheme="majorBidi" w:hAnsiTheme="majorBidi"/>
          <w:sz w:val="26"/>
          <w:szCs w:val="26"/>
          <w:cs/>
          <w:lang w:val="th-TH"/>
        </w:rPr>
        <w:t xml:space="preserve">2.0 </w:t>
      </w:r>
      <w:r w:rsidR="002F09E5" w:rsidRPr="008C5127">
        <w:rPr>
          <w:rFonts w:asciiTheme="majorBidi" w:hAnsiTheme="majorBidi" w:cstheme="majorBidi"/>
          <w:sz w:val="26"/>
          <w:szCs w:val="26"/>
          <w:cs/>
          <w:lang w:val="th-TH"/>
        </w:rPr>
        <w:t>ล้าน</w:t>
      </w:r>
      <w:r w:rsidR="002F09E5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751714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บางแห่งตามที่กล่าวไว้ใน</w:t>
      </w:r>
      <w:r w:rsidR="008C2EF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หมายเหตุ </w:t>
      </w:r>
      <w:r w:rsidR="0028418B" w:rsidRPr="00751714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75171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751714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F16B11" w:rsidRDefault="00367356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717871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51714" w:rsidRDefault="00670683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8256E8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56E8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C5127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</w:tr>
      <w:tr w:rsidR="008C5127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8C5127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5127" w:rsidRPr="00751714" w:rsidRDefault="008C5127" w:rsidP="008C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</w:tr>
    </w:tbl>
    <w:p w:rsidR="00367356" w:rsidRPr="00F16B11" w:rsidRDefault="00367356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C024A" w:rsidRPr="004C024A" w:rsidRDefault="00367356" w:rsidP="00E75AA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51714">
        <w:rPr>
          <w:rFonts w:ascii="Angsana New" w:hAnsi="Angsana New"/>
          <w:sz w:val="26"/>
          <w:szCs w:val="26"/>
        </w:rPr>
        <w:t xml:space="preserve">1 </w:t>
      </w:r>
      <w:r w:rsidR="00270ADE" w:rsidRPr="00751714">
        <w:rPr>
          <w:rFonts w:ascii="Angsana New" w:hAnsi="Angsana New" w:hint="cs"/>
          <w:sz w:val="26"/>
          <w:szCs w:val="26"/>
          <w:cs/>
        </w:rPr>
        <w:t>ตุ</w:t>
      </w:r>
      <w:r w:rsidRPr="00751714">
        <w:rPr>
          <w:rFonts w:ascii="Angsana New" w:hAnsi="Angsana New" w:hint="cs"/>
          <w:sz w:val="26"/>
          <w:szCs w:val="26"/>
          <w:cs/>
        </w:rPr>
        <w:t>ลาคม</w:t>
      </w:r>
      <w:r w:rsidRPr="00751714">
        <w:rPr>
          <w:rFonts w:ascii="Angsana New" w:hAnsi="Angsana New"/>
          <w:sz w:val="26"/>
          <w:szCs w:val="26"/>
        </w:rPr>
        <w:t xml:space="preserve"> 255</w:t>
      </w:r>
      <w:r w:rsidR="00A365D8" w:rsidRPr="00751714">
        <w:rPr>
          <w:rFonts w:ascii="Angsana New" w:hAnsi="Angsana New"/>
          <w:sz w:val="26"/>
          <w:szCs w:val="26"/>
        </w:rPr>
        <w:t>4</w:t>
      </w:r>
      <w:r w:rsidRPr="00751714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751714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751714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751714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751714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751714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751714">
        <w:rPr>
          <w:rFonts w:ascii="Angsana New" w:hAnsi="Angsana New" w:hint="cs"/>
          <w:sz w:val="26"/>
          <w:szCs w:val="26"/>
          <w:cs/>
        </w:rPr>
        <w:t>ไม่เกิน</w:t>
      </w:r>
      <w:r w:rsidRPr="00751714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751714">
        <w:rPr>
          <w:rFonts w:ascii="Angsana New" w:hAnsi="Angsana New"/>
          <w:sz w:val="26"/>
          <w:szCs w:val="26"/>
        </w:rPr>
        <w:t>2</w:t>
      </w:r>
      <w:r w:rsidRPr="00751714">
        <w:rPr>
          <w:rFonts w:ascii="Angsana New" w:hAnsi="Angsana New"/>
          <w:sz w:val="26"/>
          <w:szCs w:val="26"/>
        </w:rPr>
        <w:t xml:space="preserve">.5 </w:t>
      </w:r>
      <w:r w:rsidRPr="00751714">
        <w:rPr>
          <w:rFonts w:ascii="Angsana New" w:hAnsi="Angsana New" w:hint="cs"/>
          <w:sz w:val="26"/>
          <w:szCs w:val="26"/>
          <w:cs/>
        </w:rPr>
        <w:t>ล้านบาท</w:t>
      </w:r>
      <w:r w:rsidRPr="00751714">
        <w:rPr>
          <w:rFonts w:ascii="Angsana New" w:hAnsi="Angsana New"/>
          <w:sz w:val="26"/>
          <w:szCs w:val="26"/>
          <w:cs/>
        </w:rPr>
        <w:t xml:space="preserve"> </w:t>
      </w:r>
      <w:r w:rsidR="00A365D8" w:rsidRPr="00751714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751714">
        <w:rPr>
          <w:rFonts w:ascii="Angsana New" w:hAnsi="Angsana New"/>
          <w:sz w:val="26"/>
          <w:szCs w:val="26"/>
        </w:rPr>
        <w:t xml:space="preserve">30 </w:t>
      </w:r>
      <w:r w:rsidR="00A365D8" w:rsidRPr="0075171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751714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751714">
        <w:rPr>
          <w:rFonts w:ascii="Angsana New" w:hAnsi="Angsana New"/>
          <w:sz w:val="26"/>
          <w:szCs w:val="26"/>
        </w:rPr>
        <w:t xml:space="preserve">30 </w:t>
      </w:r>
      <w:r w:rsidRPr="00751714">
        <w:rPr>
          <w:rFonts w:ascii="Angsana New" w:hAnsi="Angsana New" w:hint="cs"/>
          <w:sz w:val="26"/>
          <w:szCs w:val="26"/>
          <w:cs/>
        </w:rPr>
        <w:t>วัน</w:t>
      </w:r>
    </w:p>
    <w:p w:rsidR="004C024A" w:rsidRPr="00F16B11" w:rsidRDefault="004C024A" w:rsidP="00F1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4C024A" w:rsidRDefault="004C024A" w:rsidP="004C0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</w:rPr>
      </w:pPr>
      <w:r w:rsidRPr="00751714">
        <w:rPr>
          <w:rFonts w:ascii="Angsana New" w:hAnsi="Angsana New"/>
          <w:sz w:val="26"/>
          <w:szCs w:val="26"/>
          <w:cs/>
        </w:rPr>
        <w:t>ต่อมาในเดือนกรก</w:t>
      </w:r>
      <w:r>
        <w:rPr>
          <w:rFonts w:ascii="Angsana New" w:hAnsi="Angsana New" w:hint="cs"/>
          <w:sz w:val="26"/>
          <w:szCs w:val="26"/>
          <w:cs/>
        </w:rPr>
        <w:t>ฎ</w:t>
      </w:r>
      <w:r w:rsidRPr="00751714">
        <w:rPr>
          <w:rFonts w:ascii="Angsana New" w:hAnsi="Angsana New"/>
          <w:sz w:val="26"/>
          <w:szCs w:val="26"/>
          <w:cs/>
        </w:rPr>
        <w:t xml:space="preserve">าคม </w:t>
      </w:r>
      <w:r w:rsidRPr="00751714">
        <w:rPr>
          <w:rFonts w:ascii="Angsana New" w:hAnsi="Angsana New"/>
          <w:sz w:val="26"/>
          <w:szCs w:val="26"/>
        </w:rPr>
        <w:t xml:space="preserve">2560 </w:t>
      </w:r>
      <w:r w:rsidRPr="00751714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และปัจจุบันยังไม่ได้รับการตกลงจาก</w:t>
      </w:r>
      <w:r w:rsidRPr="00751714">
        <w:rPr>
          <w:rFonts w:ascii="Angsana New" w:hAnsi="Angsana New" w:hint="cs"/>
          <w:sz w:val="26"/>
          <w:szCs w:val="26"/>
          <w:cs/>
        </w:rPr>
        <w:t>คู่สัญญาทั้งสองฝ่าย</w:t>
      </w:r>
      <w:r w:rsidRPr="00751714">
        <w:rPr>
          <w:rFonts w:ascii="Angsana New" w:hAnsi="Angsana New"/>
          <w:sz w:val="26"/>
          <w:szCs w:val="26"/>
        </w:rPr>
        <w:t xml:space="preserve"> </w:t>
      </w:r>
    </w:p>
    <w:p w:rsidR="004C024A" w:rsidRPr="00CC1DAF" w:rsidRDefault="006E3114" w:rsidP="006E311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highlight w:val="yellow"/>
          <w:cs/>
        </w:rPr>
        <w:br w:type="page"/>
      </w:r>
      <w:r w:rsidR="004C024A" w:rsidRPr="00CC1DAF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="004C024A" w:rsidRPr="00CC1DAF">
        <w:rPr>
          <w:rFonts w:ascii="Angsana New" w:hAnsi="Angsana New"/>
          <w:sz w:val="26"/>
          <w:szCs w:val="26"/>
        </w:rPr>
        <w:t xml:space="preserve">16 </w:t>
      </w:r>
      <w:r w:rsidR="004C024A" w:rsidRPr="00CC1DAF">
        <w:rPr>
          <w:rFonts w:ascii="Angsana New" w:hAnsi="Angsana New" w:hint="cs"/>
          <w:sz w:val="26"/>
          <w:szCs w:val="26"/>
          <w:cs/>
        </w:rPr>
        <w:t>สิงหาคม</w:t>
      </w:r>
      <w:r w:rsidR="004C024A" w:rsidRPr="00CC1DAF">
        <w:rPr>
          <w:rFonts w:ascii="Angsana New" w:hAnsi="Angsana New"/>
          <w:sz w:val="26"/>
          <w:szCs w:val="26"/>
        </w:rPr>
        <w:t xml:space="preserve"> 2561</w:t>
      </w:r>
      <w:r w:rsidR="004C024A" w:rsidRPr="00CC1DA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</w:t>
      </w:r>
      <w:r w:rsidR="009A100C" w:rsidRPr="00CC1DAF">
        <w:rPr>
          <w:rFonts w:ascii="Angsana New" w:hAnsi="Angsana New" w:hint="cs"/>
          <w:sz w:val="26"/>
          <w:szCs w:val="26"/>
          <w:cs/>
        </w:rPr>
        <w:t xml:space="preserve">ให้คำปรึกษา คำแนะนำ ตรวจสอบ </w:t>
      </w:r>
      <w:r w:rsidR="004C024A" w:rsidRPr="00CC1DAF">
        <w:rPr>
          <w:rFonts w:ascii="Angsana New" w:hAnsi="Angsana New" w:hint="cs"/>
          <w:sz w:val="26"/>
          <w:szCs w:val="26"/>
          <w:cs/>
        </w:rPr>
        <w:t>รวบรวมข้อมูลเกี่ยวกับการใช้สิทธิของ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</w:t>
      </w:r>
      <w:r w:rsidR="009A100C" w:rsidRPr="00CC1DAF">
        <w:rPr>
          <w:rFonts w:ascii="Angsana New" w:hAnsi="Angsana New" w:hint="cs"/>
          <w:sz w:val="26"/>
          <w:szCs w:val="26"/>
          <w:cs/>
        </w:rPr>
        <w:t>รายงาน</w:t>
      </w:r>
      <w:r w:rsidR="004C024A" w:rsidRPr="00CC1DAF">
        <w:rPr>
          <w:rFonts w:ascii="Angsana New" w:hAnsi="Angsana New" w:hint="cs"/>
          <w:sz w:val="26"/>
          <w:szCs w:val="26"/>
          <w:cs/>
        </w:rPr>
        <w:t xml:space="preserve">ให้กับบริษัท </w:t>
      </w:r>
      <w:r w:rsidR="009A100C" w:rsidRPr="00CC1DAF">
        <w:rPr>
          <w:rFonts w:ascii="Angsana New" w:hAnsi="Angsana New" w:hint="cs"/>
          <w:sz w:val="26"/>
          <w:szCs w:val="26"/>
          <w:cs/>
        </w:rPr>
        <w:t>ในการนี้</w:t>
      </w:r>
      <w:r w:rsidR="004C024A" w:rsidRPr="00CC1DAF">
        <w:rPr>
          <w:rFonts w:ascii="Angsana New" w:hAnsi="Angsana New" w:hint="cs"/>
          <w:sz w:val="26"/>
          <w:szCs w:val="26"/>
          <w:cs/>
        </w:rPr>
        <w:t>บริษัทจะต้องจ่ายค่าบริการ</w:t>
      </w:r>
      <w:r w:rsidR="00C41084" w:rsidRPr="00CC1DAF">
        <w:rPr>
          <w:rFonts w:ascii="Angsana New" w:hAnsi="Angsana New" w:hint="cs"/>
          <w:sz w:val="26"/>
          <w:szCs w:val="26"/>
          <w:cs/>
        </w:rPr>
        <w:t>รายเดือน</w:t>
      </w:r>
      <w:r w:rsidR="004C024A" w:rsidRPr="00CC1DAF">
        <w:rPr>
          <w:rFonts w:ascii="Angsana New" w:hAnsi="Angsana New" w:hint="cs"/>
          <w:sz w:val="26"/>
          <w:szCs w:val="26"/>
          <w:cs/>
        </w:rPr>
        <w:t xml:space="preserve">ขั้นต่ำ </w:t>
      </w:r>
      <w:r w:rsidR="004C024A" w:rsidRPr="00CC1DAF">
        <w:rPr>
          <w:rFonts w:ascii="Angsana New" w:hAnsi="Angsana New"/>
          <w:sz w:val="26"/>
          <w:szCs w:val="26"/>
        </w:rPr>
        <w:t xml:space="preserve">15,000 </w:t>
      </w:r>
      <w:r w:rsidR="004C024A" w:rsidRPr="00CC1DAF">
        <w:rPr>
          <w:rFonts w:ascii="Angsana New" w:hAnsi="Angsana New" w:hint="cs"/>
          <w:sz w:val="26"/>
          <w:szCs w:val="26"/>
          <w:cs/>
        </w:rPr>
        <w:t>บาท</w:t>
      </w:r>
      <w:r w:rsidR="009A100C" w:rsidRPr="00CC1DAF">
        <w:rPr>
          <w:rFonts w:ascii="Angsana New" w:hAnsi="Angsana New" w:hint="cs"/>
          <w:sz w:val="26"/>
          <w:szCs w:val="26"/>
          <w:cs/>
        </w:rPr>
        <w:t xml:space="preserve"> ต่อเดือน</w:t>
      </w:r>
      <w:r w:rsidR="004C024A" w:rsidRPr="00CC1DAF">
        <w:rPr>
          <w:rFonts w:ascii="Angsana New" w:hAnsi="Angsana New" w:hint="cs"/>
          <w:sz w:val="26"/>
          <w:szCs w:val="26"/>
          <w:cs/>
        </w:rPr>
        <w:t xml:space="preserve"> สำหรับ</w:t>
      </w:r>
      <w:r w:rsidR="00C41084" w:rsidRPr="00CC1DAF">
        <w:rPr>
          <w:rFonts w:ascii="Angsana New" w:hAnsi="Angsana New" w:hint="cs"/>
          <w:sz w:val="26"/>
          <w:szCs w:val="26"/>
          <w:cs/>
        </w:rPr>
        <w:t xml:space="preserve">เดือนที่ </w:t>
      </w:r>
      <w:r w:rsidR="00C41084" w:rsidRPr="00CC1DAF">
        <w:rPr>
          <w:rFonts w:ascii="Angsana New" w:hAnsi="Angsana New"/>
          <w:sz w:val="26"/>
          <w:szCs w:val="26"/>
        </w:rPr>
        <w:t xml:space="preserve">1 </w:t>
      </w:r>
      <w:r w:rsidR="00C41084" w:rsidRPr="00CC1DAF">
        <w:rPr>
          <w:rFonts w:ascii="Angsana New" w:hAnsi="Angsana New" w:hint="cs"/>
          <w:sz w:val="26"/>
          <w:szCs w:val="26"/>
          <w:cs/>
        </w:rPr>
        <w:t>ถึง</w:t>
      </w:r>
      <w:r w:rsidR="00BC3D8A" w:rsidRPr="00CC1DAF">
        <w:rPr>
          <w:rFonts w:ascii="Angsana New" w:hAnsi="Angsana New" w:hint="cs"/>
          <w:sz w:val="26"/>
          <w:szCs w:val="26"/>
          <w:cs/>
        </w:rPr>
        <w:t>เดือน</w:t>
      </w:r>
      <w:r w:rsidR="00C41084" w:rsidRPr="00CC1DAF">
        <w:rPr>
          <w:rFonts w:ascii="Angsana New" w:hAnsi="Angsana New" w:hint="cs"/>
          <w:sz w:val="26"/>
          <w:szCs w:val="26"/>
          <w:cs/>
        </w:rPr>
        <w:t xml:space="preserve">ที่ </w:t>
      </w:r>
      <w:r w:rsidR="00C41084" w:rsidRPr="00CC1DAF">
        <w:rPr>
          <w:rFonts w:ascii="Angsana New" w:hAnsi="Angsana New"/>
          <w:sz w:val="26"/>
          <w:szCs w:val="26"/>
        </w:rPr>
        <w:t>6</w:t>
      </w:r>
      <w:r w:rsidR="00BC3D8A" w:rsidRPr="00CC1DAF">
        <w:rPr>
          <w:rFonts w:ascii="Angsana New" w:hAnsi="Angsana New" w:hint="cs"/>
          <w:sz w:val="26"/>
          <w:szCs w:val="26"/>
          <w:cs/>
        </w:rPr>
        <w:t xml:space="preserve"> </w:t>
      </w:r>
      <w:r w:rsidR="009A100C" w:rsidRPr="00CC1DAF">
        <w:rPr>
          <w:rFonts w:ascii="Angsana New" w:hAnsi="Angsana New" w:hint="cs"/>
          <w:sz w:val="26"/>
          <w:szCs w:val="26"/>
          <w:cs/>
        </w:rPr>
        <w:t>ค่าบริการรายเดือน</w:t>
      </w:r>
      <w:r w:rsidR="00C41084" w:rsidRPr="00CC1DAF">
        <w:rPr>
          <w:rFonts w:ascii="Angsana New" w:hAnsi="Angsana New" w:hint="cs"/>
          <w:sz w:val="26"/>
          <w:szCs w:val="26"/>
          <w:cs/>
        </w:rPr>
        <w:t>ขั้นต่ำ</w:t>
      </w:r>
      <w:r w:rsidR="009A100C" w:rsidRPr="00CC1DAF">
        <w:rPr>
          <w:rFonts w:ascii="Angsana New" w:hAnsi="Angsana New" w:hint="cs"/>
          <w:sz w:val="26"/>
          <w:szCs w:val="26"/>
          <w:cs/>
        </w:rPr>
        <w:t xml:space="preserve"> </w:t>
      </w:r>
      <w:r w:rsidR="00BC3D8A" w:rsidRPr="00CC1DAF">
        <w:rPr>
          <w:rFonts w:ascii="Angsana New" w:hAnsi="Angsana New"/>
          <w:sz w:val="26"/>
          <w:szCs w:val="26"/>
        </w:rPr>
        <w:t xml:space="preserve">30,000 </w:t>
      </w:r>
      <w:r w:rsidR="00BC3D8A" w:rsidRPr="00CC1DAF">
        <w:rPr>
          <w:rFonts w:ascii="Angsana New" w:hAnsi="Angsana New" w:hint="cs"/>
          <w:sz w:val="26"/>
          <w:szCs w:val="26"/>
          <w:cs/>
        </w:rPr>
        <w:t xml:space="preserve">บาท </w:t>
      </w:r>
      <w:r w:rsidR="009A100C" w:rsidRPr="00CC1DAF">
        <w:rPr>
          <w:rFonts w:ascii="Angsana New" w:hAnsi="Angsana New" w:hint="cs"/>
          <w:sz w:val="26"/>
          <w:szCs w:val="26"/>
          <w:cs/>
        </w:rPr>
        <w:t xml:space="preserve">ต่อเดือน </w:t>
      </w:r>
      <w:r w:rsidR="00C41084" w:rsidRPr="00CC1DAF">
        <w:rPr>
          <w:rFonts w:ascii="Angsana New" w:hAnsi="Angsana New" w:hint="cs"/>
          <w:sz w:val="26"/>
          <w:szCs w:val="26"/>
          <w:cs/>
        </w:rPr>
        <w:t xml:space="preserve">สำหรับเดือนที่ </w:t>
      </w:r>
      <w:r w:rsidR="00C41084" w:rsidRPr="00CC1DAF">
        <w:rPr>
          <w:rFonts w:ascii="Angsana New" w:hAnsi="Angsana New"/>
          <w:sz w:val="26"/>
          <w:szCs w:val="26"/>
        </w:rPr>
        <w:t xml:space="preserve">7 </w:t>
      </w:r>
      <w:r w:rsidR="00C41084" w:rsidRPr="00CC1DAF">
        <w:rPr>
          <w:rFonts w:ascii="Angsana New" w:hAnsi="Angsana New" w:hint="cs"/>
          <w:sz w:val="26"/>
          <w:szCs w:val="26"/>
          <w:cs/>
        </w:rPr>
        <w:t xml:space="preserve">เป็นต้นไป </w:t>
      </w:r>
      <w:r w:rsidR="00BC3D8A" w:rsidRPr="00CC1DAF">
        <w:rPr>
          <w:rFonts w:ascii="Angsana New" w:hAnsi="Angsana New" w:hint="cs"/>
          <w:sz w:val="26"/>
          <w:szCs w:val="26"/>
          <w:cs/>
        </w:rPr>
        <w:t xml:space="preserve">และค่าบริการรายปี </w:t>
      </w:r>
      <w:r w:rsidR="00BC3D8A" w:rsidRPr="00CC1DAF">
        <w:rPr>
          <w:rFonts w:ascii="Angsana New" w:hAnsi="Angsana New"/>
          <w:sz w:val="26"/>
          <w:szCs w:val="26"/>
        </w:rPr>
        <w:t>24,000</w:t>
      </w:r>
      <w:r w:rsidR="004C024A" w:rsidRPr="00CC1DAF">
        <w:rPr>
          <w:rFonts w:ascii="Angsana New" w:hAnsi="Angsana New"/>
          <w:sz w:val="26"/>
          <w:szCs w:val="26"/>
        </w:rPr>
        <w:t xml:space="preserve"> </w:t>
      </w:r>
      <w:r w:rsidR="004C024A" w:rsidRPr="00CC1DAF">
        <w:rPr>
          <w:rFonts w:ascii="Angsana New" w:hAnsi="Angsana New" w:hint="cs"/>
          <w:sz w:val="26"/>
          <w:szCs w:val="26"/>
          <w:cs/>
        </w:rPr>
        <w:t>บาท</w:t>
      </w:r>
      <w:r w:rsidR="00BC3D8A" w:rsidRPr="00CC1DAF">
        <w:rPr>
          <w:rFonts w:ascii="Angsana New" w:hAnsi="Angsana New"/>
          <w:sz w:val="26"/>
          <w:szCs w:val="26"/>
        </w:rPr>
        <w:t xml:space="preserve"> </w:t>
      </w:r>
      <w:r w:rsidR="009A100C" w:rsidRPr="00CC1DAF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D178BE" w:rsidRPr="00CC1DAF">
        <w:rPr>
          <w:rFonts w:ascii="Angsana New" w:hAnsi="Angsana New" w:hint="cs"/>
          <w:sz w:val="26"/>
          <w:szCs w:val="26"/>
          <w:cs/>
        </w:rPr>
        <w:t>สัญญามีผลบังคับใช้จนกว่า</w:t>
      </w:r>
      <w:r w:rsidR="004C024A" w:rsidRPr="00CC1DAF">
        <w:rPr>
          <w:rFonts w:ascii="Angsana New" w:hAnsi="Angsana New" w:hint="cs"/>
          <w:sz w:val="26"/>
          <w:szCs w:val="26"/>
          <w:cs/>
        </w:rPr>
        <w:t>ฝ่ายหนึ่งฝ่ายใด</w:t>
      </w:r>
      <w:r w:rsidR="002D175E">
        <w:rPr>
          <w:rFonts w:ascii="Angsana New" w:hAnsi="Angsana New" w:hint="cs"/>
          <w:sz w:val="26"/>
          <w:szCs w:val="26"/>
          <w:cs/>
        </w:rPr>
        <w:t>จะ</w:t>
      </w:r>
      <w:r w:rsidR="004C024A" w:rsidRPr="00CC1DAF">
        <w:rPr>
          <w:rFonts w:ascii="Angsana New" w:hAnsi="Angsana New" w:hint="cs"/>
          <w:sz w:val="26"/>
          <w:szCs w:val="26"/>
          <w:cs/>
        </w:rPr>
        <w:t xml:space="preserve">บอกเลิกสัญญาเป็นลายลักษณ์อักษรให้อีกฝ่ายหนึ่งทราบล่วงหน้าไม่น้อยกว่า </w:t>
      </w:r>
      <w:r w:rsidR="004C024A" w:rsidRPr="00CC1DAF">
        <w:rPr>
          <w:rFonts w:ascii="Angsana New" w:hAnsi="Angsana New"/>
          <w:sz w:val="26"/>
          <w:szCs w:val="26"/>
        </w:rPr>
        <w:t xml:space="preserve">90 </w:t>
      </w:r>
      <w:r w:rsidR="004C024A" w:rsidRPr="00CC1DAF">
        <w:rPr>
          <w:rFonts w:ascii="Angsana New" w:hAnsi="Angsana New" w:hint="cs"/>
          <w:sz w:val="26"/>
          <w:szCs w:val="26"/>
          <w:cs/>
        </w:rPr>
        <w:t>วัน</w:t>
      </w:r>
    </w:p>
    <w:p w:rsidR="006E3114" w:rsidRPr="006E3114" w:rsidRDefault="006E3114" w:rsidP="006E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011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751714">
        <w:rPr>
          <w:rFonts w:ascii="Angsana New" w:hAnsi="Angsana New"/>
          <w:b/>
          <w:bCs/>
          <w:sz w:val="26"/>
          <w:szCs w:val="26"/>
        </w:rPr>
        <w:t>3</w:t>
      </w:r>
      <w:r w:rsidR="0084071E">
        <w:rPr>
          <w:rFonts w:ascii="Angsana New" w:hAnsi="Angsana New"/>
          <w:b/>
          <w:bCs/>
          <w:sz w:val="26"/>
          <w:szCs w:val="26"/>
        </w:rPr>
        <w:t>4</w:t>
      </w:r>
      <w:r w:rsidRPr="00751714">
        <w:rPr>
          <w:rFonts w:ascii="Angsana New" w:hAnsi="Angsana New"/>
          <w:b/>
          <w:bCs/>
          <w:sz w:val="26"/>
          <w:szCs w:val="26"/>
        </w:rPr>
        <w:t>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1</w:t>
      </w:r>
      <w:r w:rsidRPr="00751714">
        <w:rPr>
          <w:rFonts w:asciiTheme="majorBidi" w:hAnsiTheme="majorBidi" w:cstheme="majorBidi"/>
          <w:sz w:val="26"/>
          <w:szCs w:val="26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2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254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3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:rsidR="00FD7AE2" w:rsidRPr="00751714" w:rsidRDefault="000E633C" w:rsidP="000E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67068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2526D" w:rsidRPr="00751714">
        <w:rPr>
          <w:rFonts w:asciiTheme="majorBidi" w:hAnsiTheme="majorBidi" w:cstheme="majorBidi"/>
          <w:sz w:val="26"/>
          <w:szCs w:val="26"/>
        </w:rPr>
        <w:t>2561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2526D" w:rsidRPr="00751714">
        <w:rPr>
          <w:rFonts w:asciiTheme="majorBidi" w:hAnsiTheme="majorBidi" w:cstheme="majorBidi"/>
          <w:sz w:val="26"/>
          <w:szCs w:val="26"/>
        </w:rPr>
        <w:t>31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D2526D" w:rsidRPr="00751714">
        <w:rPr>
          <w:rFonts w:asciiTheme="majorBidi" w:hAnsiTheme="majorBidi" w:cstheme="majorBidi"/>
          <w:sz w:val="26"/>
          <w:szCs w:val="26"/>
        </w:rPr>
        <w:t>2560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51714" w:rsidRDefault="00670683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644B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3108"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677AD9" w:rsidTr="00B25517">
        <w:tc>
          <w:tcPr>
            <w:tcW w:w="3960" w:type="dxa"/>
          </w:tcPr>
          <w:p w:rsidR="00FD7AE2" w:rsidRPr="00677AD9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6A0" w:rsidRPr="00751714" w:rsidTr="00B25517">
        <w:tc>
          <w:tcPr>
            <w:tcW w:w="3960" w:type="dxa"/>
          </w:tcPr>
          <w:p w:rsidR="008C26A0" w:rsidRPr="00751714" w:rsidRDefault="008C26A0" w:rsidP="008C26A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32,084,333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32,084,333</w:t>
            </w:r>
          </w:p>
        </w:tc>
      </w:tr>
      <w:tr w:rsidR="008C26A0" w:rsidRPr="00751714" w:rsidTr="00B25517">
        <w:tc>
          <w:tcPr>
            <w:tcW w:w="3960" w:type="dxa"/>
            <w:vAlign w:val="bottom"/>
          </w:tcPr>
          <w:p w:rsidR="008C26A0" w:rsidRPr="00751714" w:rsidRDefault="008C26A0" w:rsidP="008C26A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96,506,775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96,506,775</w:t>
            </w:r>
          </w:p>
        </w:tc>
      </w:tr>
      <w:tr w:rsidR="008C26A0" w:rsidRPr="00751714" w:rsidTr="00B25517">
        <w:tc>
          <w:tcPr>
            <w:tcW w:w="3960" w:type="dxa"/>
            <w:vAlign w:val="bottom"/>
          </w:tcPr>
          <w:p w:rsidR="008C26A0" w:rsidRPr="00751714" w:rsidRDefault="008C26A0" w:rsidP="008C26A0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FF4F19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C26A0" w:rsidRPr="00751714" w:rsidTr="00B25517">
        <w:tc>
          <w:tcPr>
            <w:tcW w:w="3960" w:type="dxa"/>
          </w:tcPr>
          <w:p w:rsidR="008C26A0" w:rsidRPr="00751714" w:rsidRDefault="008C26A0" w:rsidP="008C26A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8C26A0" w:rsidRPr="00FF4F19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413</w:t>
            </w:r>
          </w:p>
        </w:tc>
      </w:tr>
      <w:tr w:rsidR="008C26A0" w:rsidRPr="00751714" w:rsidTr="00B25517">
        <w:tc>
          <w:tcPr>
            <w:tcW w:w="3960" w:type="dxa"/>
            <w:vAlign w:val="bottom"/>
          </w:tcPr>
          <w:p w:rsidR="008C26A0" w:rsidRPr="00751714" w:rsidRDefault="008C26A0" w:rsidP="008C26A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50,990,760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1D772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hAnsiTheme="majorBidi" w:cstheme="majorBidi"/>
                <w:sz w:val="26"/>
                <w:szCs w:val="26"/>
              </w:rPr>
              <w:t>680,84</w:t>
            </w:r>
            <w:r w:rsidR="001D77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1D772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eastAsia="Cordia New" w:hAnsiTheme="majorBidi" w:cstheme="majorBidi"/>
                <w:sz w:val="26"/>
                <w:szCs w:val="26"/>
              </w:rPr>
              <w:t>51,671,60</w:t>
            </w:r>
            <w:r w:rsidR="001D772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8C26A0" w:rsidRPr="00751714" w:rsidTr="00B25517">
        <w:tc>
          <w:tcPr>
            <w:tcW w:w="3960" w:type="dxa"/>
            <w:vAlign w:val="bottom"/>
          </w:tcPr>
          <w:p w:rsidR="008C26A0" w:rsidRPr="00751714" w:rsidRDefault="008C26A0" w:rsidP="008C26A0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6A0" w:rsidRPr="00751714" w:rsidTr="00B25517">
        <w:tc>
          <w:tcPr>
            <w:tcW w:w="3960" w:type="dxa"/>
          </w:tcPr>
          <w:p w:rsidR="008C26A0" w:rsidRPr="00751714" w:rsidRDefault="008C26A0" w:rsidP="008C26A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6A0" w:rsidRPr="00751714" w:rsidTr="00B25517">
        <w:tc>
          <w:tcPr>
            <w:tcW w:w="3960" w:type="dxa"/>
          </w:tcPr>
          <w:p w:rsidR="008C26A0" w:rsidRPr="00751714" w:rsidRDefault="008C26A0" w:rsidP="008C26A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 - สุทธิ</w:t>
            </w:r>
          </w:p>
        </w:tc>
        <w:tc>
          <w:tcPr>
            <w:tcW w:w="1280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26A0" w:rsidRPr="00751714" w:rsidRDefault="008C26A0" w:rsidP="008C2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26A0" w:rsidRPr="00751714" w:rsidRDefault="00B022F1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2F1">
              <w:rPr>
                <w:rFonts w:asciiTheme="majorBidi" w:hAnsiTheme="majorBidi" w:cstheme="majorBidi"/>
                <w:sz w:val="26"/>
                <w:szCs w:val="26"/>
              </w:rPr>
              <w:t>143,810,162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26A0" w:rsidRPr="00751714" w:rsidRDefault="00B022F1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022F1">
              <w:rPr>
                <w:rFonts w:asciiTheme="majorBidi" w:eastAsia="Cordia New" w:hAnsiTheme="majorBidi" w:cstheme="majorBidi"/>
                <w:sz w:val="26"/>
                <w:szCs w:val="26"/>
              </w:rPr>
              <w:t>143,810,162</w:t>
            </w:r>
          </w:p>
        </w:tc>
      </w:tr>
      <w:tr w:rsidR="008C26A0" w:rsidRPr="00751714" w:rsidTr="00B25517">
        <w:tc>
          <w:tcPr>
            <w:tcW w:w="3960" w:type="dxa"/>
            <w:vAlign w:val="bottom"/>
          </w:tcPr>
          <w:p w:rsidR="008C26A0" w:rsidRPr="00751714" w:rsidRDefault="008C26A0" w:rsidP="008C26A0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C26A0">
              <w:rPr>
                <w:rFonts w:asciiTheme="majorBidi" w:hAnsiTheme="majorBidi"/>
                <w:sz w:val="26"/>
                <w:szCs w:val="26"/>
              </w:rPr>
              <w:t>83,075,506</w:t>
            </w:r>
          </w:p>
        </w:tc>
        <w:tc>
          <w:tcPr>
            <w:tcW w:w="262" w:type="dxa"/>
          </w:tcPr>
          <w:p w:rsidR="008C26A0" w:rsidRPr="00751714" w:rsidRDefault="008C26A0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8C26A0" w:rsidRPr="00751714" w:rsidRDefault="008C26A0" w:rsidP="001D772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26A0">
              <w:rPr>
                <w:rFonts w:asciiTheme="majorBidi" w:hAnsiTheme="majorBidi" w:cstheme="majorBidi"/>
                <w:sz w:val="26"/>
                <w:szCs w:val="26"/>
              </w:rPr>
              <w:t>97,187,62</w:t>
            </w:r>
            <w:r w:rsidR="001D772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C26A0" w:rsidRPr="00751714" w:rsidRDefault="00B022F1" w:rsidP="008C26A0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22F1">
              <w:rPr>
                <w:rFonts w:asciiTheme="majorBidi" w:hAnsiTheme="majorBidi" w:cstheme="majorBidi"/>
                <w:sz w:val="26"/>
                <w:szCs w:val="26"/>
              </w:rPr>
              <w:t>143,810,162</w:t>
            </w:r>
          </w:p>
        </w:tc>
        <w:tc>
          <w:tcPr>
            <w:tcW w:w="252" w:type="dxa"/>
          </w:tcPr>
          <w:p w:rsidR="008C26A0" w:rsidRPr="00751714" w:rsidRDefault="008C26A0" w:rsidP="008C26A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8C26A0" w:rsidRPr="00751714" w:rsidRDefault="00B022F1" w:rsidP="001D772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022F1">
              <w:rPr>
                <w:rFonts w:asciiTheme="majorBidi" w:eastAsia="Cordia New" w:hAnsiTheme="majorBidi" w:cstheme="majorBidi"/>
                <w:sz w:val="26"/>
                <w:szCs w:val="26"/>
              </w:rPr>
              <w:t>324,073,2</w:t>
            </w:r>
            <w:r w:rsidR="001D772D"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</w:p>
        </w:tc>
      </w:tr>
    </w:tbl>
    <w:p w:rsidR="00A71614" w:rsidRPr="00AB2C9F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AB2C9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51714" w:rsidRDefault="000B3108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677AD9" w:rsidTr="00B25517">
        <w:tc>
          <w:tcPr>
            <w:tcW w:w="3960" w:type="dxa"/>
          </w:tcPr>
          <w:p w:rsidR="00FD7AE2" w:rsidRPr="00677AD9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FF4F19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055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="00DE0082"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133,874,807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50,919,826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329,621,444</w:t>
            </w:r>
          </w:p>
        </w:tc>
      </w:tr>
    </w:tbl>
    <w:p w:rsidR="00061A63" w:rsidRPr="00AB2C9F" w:rsidRDefault="00061A63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FD7AE2" w:rsidRPr="00751714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51714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751714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FD7AE2" w:rsidRPr="00AB2C9F" w:rsidRDefault="00FD7AE2" w:rsidP="00AB2C9F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FD7AE2" w:rsidRPr="00751714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 xml:space="preserve">3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51714">
        <w:rPr>
          <w:rFonts w:asciiTheme="majorBidi" w:hAnsiTheme="majorBidi" w:cstheme="majorBidi"/>
          <w:sz w:val="26"/>
          <w:szCs w:val="26"/>
          <w:cs/>
        </w:rPr>
        <w:t>ที่ดิน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อาคารและอุปกรณ์สำนักงาน</w:t>
      </w:r>
      <w:r w:rsidRPr="00751714">
        <w:rPr>
          <w:rFonts w:asciiTheme="majorBidi" w:hAnsiTheme="majorBidi" w:cstheme="majorBidi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</w:p>
    <w:p w:rsidR="000A7F47" w:rsidRPr="00AB2C9F" w:rsidRDefault="000A7F47" w:rsidP="00AB2C9F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B505D0" w:rsidRPr="00751714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8D1E9E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B505D0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AB2C9F" w:rsidRDefault="002E7F8F" w:rsidP="00AB2C9F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9B7742" w:rsidRPr="00751714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</w:t>
      </w:r>
      <w:r w:rsidR="00114152">
        <w:rPr>
          <w:rFonts w:asciiTheme="majorBidi" w:hAnsiTheme="majorBidi" w:cstheme="majorBidi" w:hint="cs"/>
          <w:sz w:val="26"/>
          <w:szCs w:val="26"/>
          <w:cs/>
        </w:rPr>
        <w:t>ระหว่างกาล</w:t>
      </w:r>
      <w:bookmarkStart w:id="8" w:name="_GoBack"/>
      <w:bookmarkEnd w:id="8"/>
      <w:r w:rsidRPr="00751714">
        <w:rPr>
          <w:rFonts w:asciiTheme="majorBidi" w:hAnsiTheme="majorBidi" w:cstheme="majorBidi"/>
          <w:sz w:val="26"/>
          <w:szCs w:val="26"/>
          <w:cs/>
        </w:rPr>
        <w:t>นี้</w:t>
      </w:r>
      <w:r w:rsidRPr="0051179E">
        <w:rPr>
          <w:rFonts w:asciiTheme="majorBidi" w:hAnsiTheme="majorBidi" w:cstheme="majorBidi"/>
          <w:sz w:val="26"/>
          <w:szCs w:val="26"/>
          <w:cs/>
        </w:rPr>
        <w:t>แล้วเมื่อวันที่</w:t>
      </w:r>
      <w:r w:rsidR="00EC32A6" w:rsidRPr="0051179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E735E">
        <w:rPr>
          <w:rFonts w:asciiTheme="majorBidi" w:hAnsiTheme="majorBidi" w:cstheme="majorBidi"/>
          <w:sz w:val="26"/>
          <w:szCs w:val="26"/>
        </w:rPr>
        <w:t>14</w:t>
      </w:r>
      <w:r w:rsidR="00697B90" w:rsidRPr="0051179E">
        <w:rPr>
          <w:rFonts w:asciiTheme="majorBidi" w:hAnsiTheme="majorBidi" w:cstheme="majorBidi"/>
          <w:sz w:val="26"/>
          <w:szCs w:val="26"/>
        </w:rPr>
        <w:t xml:space="preserve"> </w:t>
      </w:r>
      <w:r w:rsidR="001644BE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667B2B" w:rsidRPr="0051179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51179E">
        <w:rPr>
          <w:rFonts w:asciiTheme="majorBidi" w:hAnsiTheme="majorBidi" w:cstheme="majorBidi"/>
          <w:sz w:val="26"/>
          <w:szCs w:val="26"/>
        </w:rPr>
        <w:t>25</w:t>
      </w:r>
      <w:r w:rsidR="00AB4B0E" w:rsidRPr="0051179E">
        <w:rPr>
          <w:rFonts w:asciiTheme="majorBidi" w:hAnsiTheme="majorBidi" w:cstheme="majorBidi"/>
          <w:sz w:val="26"/>
          <w:szCs w:val="26"/>
        </w:rPr>
        <w:t>6</w:t>
      </w:r>
      <w:r w:rsidR="00710FCE" w:rsidRPr="0051179E">
        <w:rPr>
          <w:rFonts w:asciiTheme="majorBidi" w:hAnsiTheme="majorBidi" w:cstheme="majorBidi"/>
          <w:sz w:val="26"/>
          <w:szCs w:val="26"/>
        </w:rPr>
        <w:t>1</w:t>
      </w:r>
    </w:p>
    <w:sectPr w:rsidR="009B7742" w:rsidRPr="00751714" w:rsidSect="00AA7BD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757" w:rsidRDefault="009F7757">
      <w:r>
        <w:separator/>
      </w:r>
    </w:p>
  </w:endnote>
  <w:endnote w:type="continuationSeparator" w:id="0">
    <w:p w:rsidR="009F7757" w:rsidRDefault="009F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24" w:rsidRPr="00E1023C" w:rsidRDefault="00F85624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114152">
      <w:rPr>
        <w:rFonts w:asciiTheme="majorBidi" w:hAnsiTheme="majorBidi" w:cstheme="majorBidi"/>
        <w:noProof/>
        <w:sz w:val="26"/>
        <w:szCs w:val="26"/>
      </w:rPr>
      <w:t>41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F85624" w:rsidRPr="008A5482" w:rsidRDefault="00F85624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114152"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757" w:rsidRDefault="009F7757">
      <w:r>
        <w:separator/>
      </w:r>
    </w:p>
  </w:footnote>
  <w:footnote w:type="continuationSeparator" w:id="0">
    <w:p w:rsidR="009F7757" w:rsidRDefault="009F7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24" w:rsidRPr="0096229F" w:rsidRDefault="00F85624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F85624" w:rsidRPr="00335C4E" w:rsidRDefault="00F85624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F85624" w:rsidRPr="004A06F4" w:rsidRDefault="00F85624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F85624" w:rsidRPr="00A030D0" w:rsidRDefault="00F85624" w:rsidP="00642C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30</w:t>
    </w:r>
    <w:r>
      <w:rPr>
        <w:rFonts w:ascii="Angsana New" w:hAnsi="Angsana New" w:hint="cs"/>
        <w:b/>
        <w:bCs/>
        <w:sz w:val="26"/>
        <w:szCs w:val="26"/>
        <w:cs/>
      </w:rPr>
      <w:t xml:space="preserve"> กันยายน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  <w:r>
      <w:rPr>
        <w:rFonts w:ascii="Angsana New" w:hAnsi="Angsana New"/>
        <w:b/>
        <w:bCs/>
        <w:sz w:val="26"/>
        <w:szCs w:val="26"/>
      </w:rPr>
      <w:t xml:space="preserve"> </w:t>
    </w:r>
  </w:p>
  <w:p w:rsidR="00F85624" w:rsidRPr="004B14BA" w:rsidRDefault="00F85624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24" w:rsidRPr="0096229F" w:rsidRDefault="00F85624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F85624" w:rsidRPr="00E726A8" w:rsidRDefault="00F85624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F85624" w:rsidRDefault="00F85624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ระหว่างกาล </w:t>
    </w:r>
  </w:p>
  <w:p w:rsidR="00F85624" w:rsidRPr="00A030D0" w:rsidRDefault="00F85624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  <w:cs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</w:rPr>
      <w:t xml:space="preserve">กันยายน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</w:p>
  <w:p w:rsidR="00F85624" w:rsidRPr="004B14BA" w:rsidRDefault="00F85624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3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48"/>
  </w:num>
  <w:num w:numId="17">
    <w:abstractNumId w:val="35"/>
  </w:num>
  <w:num w:numId="18">
    <w:abstractNumId w:val="46"/>
  </w:num>
  <w:num w:numId="19">
    <w:abstractNumId w:val="39"/>
  </w:num>
  <w:num w:numId="20">
    <w:abstractNumId w:val="42"/>
  </w:num>
  <w:num w:numId="21">
    <w:abstractNumId w:val="13"/>
  </w:num>
  <w:num w:numId="22">
    <w:abstractNumId w:val="36"/>
  </w:num>
  <w:num w:numId="23">
    <w:abstractNumId w:val="30"/>
  </w:num>
  <w:num w:numId="24">
    <w:abstractNumId w:val="32"/>
  </w:num>
  <w:num w:numId="25">
    <w:abstractNumId w:val="25"/>
  </w:num>
  <w:num w:numId="26">
    <w:abstractNumId w:val="21"/>
  </w:num>
  <w:num w:numId="27">
    <w:abstractNumId w:val="47"/>
  </w:num>
  <w:num w:numId="28">
    <w:abstractNumId w:val="43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  <w:num w:numId="33">
    <w:abstractNumId w:val="41"/>
  </w:num>
  <w:num w:numId="34">
    <w:abstractNumId w:val="31"/>
  </w:num>
  <w:num w:numId="35">
    <w:abstractNumId w:val="15"/>
  </w:num>
  <w:num w:numId="36">
    <w:abstractNumId w:val="44"/>
  </w:num>
  <w:num w:numId="37">
    <w:abstractNumId w:val="28"/>
  </w:num>
  <w:num w:numId="38">
    <w:abstractNumId w:val="34"/>
  </w:num>
  <w:num w:numId="39">
    <w:abstractNumId w:val="27"/>
  </w:num>
  <w:num w:numId="40">
    <w:abstractNumId w:val="37"/>
  </w:num>
  <w:num w:numId="41">
    <w:abstractNumId w:val="17"/>
  </w:num>
  <w:num w:numId="42">
    <w:abstractNumId w:val="11"/>
  </w:num>
  <w:num w:numId="43">
    <w:abstractNumId w:val="22"/>
  </w:num>
  <w:num w:numId="44">
    <w:abstractNumId w:val="18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33"/>
  </w:num>
  <w:num w:numId="48">
    <w:abstractNumId w:val="12"/>
  </w:num>
  <w:num w:numId="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6C1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1B9"/>
    <w:rsid w:val="000024BE"/>
    <w:rsid w:val="00002B37"/>
    <w:rsid w:val="00002DFE"/>
    <w:rsid w:val="0000327F"/>
    <w:rsid w:val="000034DF"/>
    <w:rsid w:val="00003590"/>
    <w:rsid w:val="00003C3D"/>
    <w:rsid w:val="000042BB"/>
    <w:rsid w:val="000044FE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1FB7"/>
    <w:rsid w:val="00012243"/>
    <w:rsid w:val="0001232B"/>
    <w:rsid w:val="000125B2"/>
    <w:rsid w:val="000125CA"/>
    <w:rsid w:val="0001263A"/>
    <w:rsid w:val="000135AA"/>
    <w:rsid w:val="00013AE9"/>
    <w:rsid w:val="000143ED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0E42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8D7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0C"/>
    <w:rsid w:val="00027E23"/>
    <w:rsid w:val="00027EEE"/>
    <w:rsid w:val="00030662"/>
    <w:rsid w:val="0003071F"/>
    <w:rsid w:val="00030872"/>
    <w:rsid w:val="00030885"/>
    <w:rsid w:val="0003148D"/>
    <w:rsid w:val="000316EF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3FA"/>
    <w:rsid w:val="0004051C"/>
    <w:rsid w:val="0004057F"/>
    <w:rsid w:val="00040995"/>
    <w:rsid w:val="00040CCF"/>
    <w:rsid w:val="000414CB"/>
    <w:rsid w:val="00041768"/>
    <w:rsid w:val="000417E3"/>
    <w:rsid w:val="00041978"/>
    <w:rsid w:val="00041C74"/>
    <w:rsid w:val="00041EAF"/>
    <w:rsid w:val="0004245B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FB0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AA1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543"/>
    <w:rsid w:val="000555CC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6F3"/>
    <w:rsid w:val="00060938"/>
    <w:rsid w:val="00060954"/>
    <w:rsid w:val="00061050"/>
    <w:rsid w:val="0006160E"/>
    <w:rsid w:val="00061A0D"/>
    <w:rsid w:val="00061A63"/>
    <w:rsid w:val="0006269C"/>
    <w:rsid w:val="0006300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67F1F"/>
    <w:rsid w:val="00067FF2"/>
    <w:rsid w:val="000704A5"/>
    <w:rsid w:val="0007082B"/>
    <w:rsid w:val="00070958"/>
    <w:rsid w:val="00070E7F"/>
    <w:rsid w:val="00071290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D5"/>
    <w:rsid w:val="000773B5"/>
    <w:rsid w:val="00077547"/>
    <w:rsid w:val="00080463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18C"/>
    <w:rsid w:val="00087791"/>
    <w:rsid w:val="000877EC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560"/>
    <w:rsid w:val="0009656A"/>
    <w:rsid w:val="0009698F"/>
    <w:rsid w:val="00096C04"/>
    <w:rsid w:val="00096E5E"/>
    <w:rsid w:val="00097822"/>
    <w:rsid w:val="00097C7F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1E7"/>
    <w:rsid w:val="000A459D"/>
    <w:rsid w:val="000A4DD2"/>
    <w:rsid w:val="000A4EAA"/>
    <w:rsid w:val="000A4F49"/>
    <w:rsid w:val="000A53CB"/>
    <w:rsid w:val="000A5BE9"/>
    <w:rsid w:val="000A5E86"/>
    <w:rsid w:val="000A62CB"/>
    <w:rsid w:val="000A64C7"/>
    <w:rsid w:val="000A67E5"/>
    <w:rsid w:val="000A681C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1C0"/>
    <w:rsid w:val="000B1579"/>
    <w:rsid w:val="000B15DE"/>
    <w:rsid w:val="000B1E66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62C3"/>
    <w:rsid w:val="000C62F9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0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2DB"/>
    <w:rsid w:val="000D73D6"/>
    <w:rsid w:val="000D7456"/>
    <w:rsid w:val="000D75D7"/>
    <w:rsid w:val="000D79C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BE3"/>
    <w:rsid w:val="000E5CB1"/>
    <w:rsid w:val="000E6196"/>
    <w:rsid w:val="000E61E6"/>
    <w:rsid w:val="000E633C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35B"/>
    <w:rsid w:val="000F3843"/>
    <w:rsid w:val="000F3B71"/>
    <w:rsid w:val="000F4550"/>
    <w:rsid w:val="000F4C36"/>
    <w:rsid w:val="000F4ED4"/>
    <w:rsid w:val="000F517D"/>
    <w:rsid w:val="000F5559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9A2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1D"/>
    <w:rsid w:val="001131D0"/>
    <w:rsid w:val="001136A5"/>
    <w:rsid w:val="00113B9F"/>
    <w:rsid w:val="00114152"/>
    <w:rsid w:val="0011435E"/>
    <w:rsid w:val="001149D7"/>
    <w:rsid w:val="00115015"/>
    <w:rsid w:val="00115493"/>
    <w:rsid w:val="00115EB1"/>
    <w:rsid w:val="00116210"/>
    <w:rsid w:val="0011652D"/>
    <w:rsid w:val="001165FC"/>
    <w:rsid w:val="00116AE4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32E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4F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78B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DDB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4B4C"/>
    <w:rsid w:val="00145053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2B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0"/>
    <w:rsid w:val="001557E6"/>
    <w:rsid w:val="00155C9C"/>
    <w:rsid w:val="00155D08"/>
    <w:rsid w:val="00155E55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3E6"/>
    <w:rsid w:val="00164430"/>
    <w:rsid w:val="001644A4"/>
    <w:rsid w:val="001644BE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D88"/>
    <w:rsid w:val="00167F1B"/>
    <w:rsid w:val="00170495"/>
    <w:rsid w:val="0017052A"/>
    <w:rsid w:val="0017064F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77A4E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590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AEC"/>
    <w:rsid w:val="00191F8D"/>
    <w:rsid w:val="0019206A"/>
    <w:rsid w:val="001924D5"/>
    <w:rsid w:val="00192AA8"/>
    <w:rsid w:val="00192E04"/>
    <w:rsid w:val="0019336A"/>
    <w:rsid w:val="001948B7"/>
    <w:rsid w:val="00194B22"/>
    <w:rsid w:val="00194D26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37E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00B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51B"/>
    <w:rsid w:val="001B25ED"/>
    <w:rsid w:val="001B29B7"/>
    <w:rsid w:val="001B29FB"/>
    <w:rsid w:val="001B2FFB"/>
    <w:rsid w:val="001B3457"/>
    <w:rsid w:val="001B3846"/>
    <w:rsid w:val="001B386F"/>
    <w:rsid w:val="001B3B93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240"/>
    <w:rsid w:val="001C7566"/>
    <w:rsid w:val="001C7703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2D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A93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57C"/>
    <w:rsid w:val="001F36B2"/>
    <w:rsid w:val="001F399B"/>
    <w:rsid w:val="001F3D6E"/>
    <w:rsid w:val="001F3E1E"/>
    <w:rsid w:val="001F4496"/>
    <w:rsid w:val="001F4C1A"/>
    <w:rsid w:val="001F4EC5"/>
    <w:rsid w:val="001F4FAE"/>
    <w:rsid w:val="001F62CE"/>
    <w:rsid w:val="001F62F5"/>
    <w:rsid w:val="001F68E4"/>
    <w:rsid w:val="001F76C5"/>
    <w:rsid w:val="001F7933"/>
    <w:rsid w:val="001F7EFB"/>
    <w:rsid w:val="001F7F4E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327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6B3"/>
    <w:rsid w:val="002138A0"/>
    <w:rsid w:val="00213A0E"/>
    <w:rsid w:val="0021432A"/>
    <w:rsid w:val="00214394"/>
    <w:rsid w:val="00214771"/>
    <w:rsid w:val="00214A32"/>
    <w:rsid w:val="002150AD"/>
    <w:rsid w:val="002153C2"/>
    <w:rsid w:val="00215564"/>
    <w:rsid w:val="00215A45"/>
    <w:rsid w:val="002163B7"/>
    <w:rsid w:val="002167FC"/>
    <w:rsid w:val="00216D0C"/>
    <w:rsid w:val="00216D1A"/>
    <w:rsid w:val="00216DE5"/>
    <w:rsid w:val="002174FE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5E2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137"/>
    <w:rsid w:val="0022554E"/>
    <w:rsid w:val="00225615"/>
    <w:rsid w:val="0022605C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F97"/>
    <w:rsid w:val="00244FFD"/>
    <w:rsid w:val="0024540A"/>
    <w:rsid w:val="0024563D"/>
    <w:rsid w:val="00245689"/>
    <w:rsid w:val="00245A75"/>
    <w:rsid w:val="00245DD3"/>
    <w:rsid w:val="00245E36"/>
    <w:rsid w:val="002462E0"/>
    <w:rsid w:val="002463D2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4FB7"/>
    <w:rsid w:val="0025511B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7F7"/>
    <w:rsid w:val="002609AB"/>
    <w:rsid w:val="00260A4E"/>
    <w:rsid w:val="00260F55"/>
    <w:rsid w:val="0026153D"/>
    <w:rsid w:val="002619A0"/>
    <w:rsid w:val="002619F8"/>
    <w:rsid w:val="00261A28"/>
    <w:rsid w:val="00262141"/>
    <w:rsid w:val="0026230B"/>
    <w:rsid w:val="0026242E"/>
    <w:rsid w:val="00262713"/>
    <w:rsid w:val="0026299C"/>
    <w:rsid w:val="00263326"/>
    <w:rsid w:val="0026351C"/>
    <w:rsid w:val="00263608"/>
    <w:rsid w:val="00263611"/>
    <w:rsid w:val="00263BC8"/>
    <w:rsid w:val="00264167"/>
    <w:rsid w:val="00264D3D"/>
    <w:rsid w:val="002653FE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522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982"/>
    <w:rsid w:val="00283B40"/>
    <w:rsid w:val="00283B78"/>
    <w:rsid w:val="0028418B"/>
    <w:rsid w:val="00284460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6AAC"/>
    <w:rsid w:val="00286BDB"/>
    <w:rsid w:val="00287512"/>
    <w:rsid w:val="002878D4"/>
    <w:rsid w:val="00287DD6"/>
    <w:rsid w:val="00290431"/>
    <w:rsid w:val="002907A0"/>
    <w:rsid w:val="00290AB5"/>
    <w:rsid w:val="00290B6D"/>
    <w:rsid w:val="00290B82"/>
    <w:rsid w:val="00290EEB"/>
    <w:rsid w:val="0029154B"/>
    <w:rsid w:val="002916F2"/>
    <w:rsid w:val="002918B3"/>
    <w:rsid w:val="002919D1"/>
    <w:rsid w:val="002923E5"/>
    <w:rsid w:val="0029279D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780"/>
    <w:rsid w:val="00296AC8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3D7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C074D"/>
    <w:rsid w:val="002C099C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75E"/>
    <w:rsid w:val="002D1812"/>
    <w:rsid w:val="002D186E"/>
    <w:rsid w:val="002D1F03"/>
    <w:rsid w:val="002D1F3E"/>
    <w:rsid w:val="002D21DB"/>
    <w:rsid w:val="002D2482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BE1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062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E7FC6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48C9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C6C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3D6"/>
    <w:rsid w:val="0031243F"/>
    <w:rsid w:val="00312CEA"/>
    <w:rsid w:val="00313077"/>
    <w:rsid w:val="003133C3"/>
    <w:rsid w:val="003139D1"/>
    <w:rsid w:val="00314169"/>
    <w:rsid w:val="003143AE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3AA"/>
    <w:rsid w:val="00317402"/>
    <w:rsid w:val="0032008E"/>
    <w:rsid w:val="00320199"/>
    <w:rsid w:val="003204A1"/>
    <w:rsid w:val="00320691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C5F"/>
    <w:rsid w:val="00327FAE"/>
    <w:rsid w:val="003307C0"/>
    <w:rsid w:val="003308F6"/>
    <w:rsid w:val="00330B33"/>
    <w:rsid w:val="0033116D"/>
    <w:rsid w:val="00331A75"/>
    <w:rsid w:val="00331E15"/>
    <w:rsid w:val="00332011"/>
    <w:rsid w:val="00332717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DEF"/>
    <w:rsid w:val="003400AC"/>
    <w:rsid w:val="003403C1"/>
    <w:rsid w:val="00340548"/>
    <w:rsid w:val="0034073A"/>
    <w:rsid w:val="003409D8"/>
    <w:rsid w:val="00340DE3"/>
    <w:rsid w:val="00341322"/>
    <w:rsid w:val="003415EB"/>
    <w:rsid w:val="003417A2"/>
    <w:rsid w:val="00341930"/>
    <w:rsid w:val="0034211D"/>
    <w:rsid w:val="00342212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B54"/>
    <w:rsid w:val="00346E65"/>
    <w:rsid w:val="0034785B"/>
    <w:rsid w:val="00350E7C"/>
    <w:rsid w:val="00351562"/>
    <w:rsid w:val="003519F8"/>
    <w:rsid w:val="00351FA2"/>
    <w:rsid w:val="0035216E"/>
    <w:rsid w:val="00352226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41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61F"/>
    <w:rsid w:val="00357737"/>
    <w:rsid w:val="00357AD9"/>
    <w:rsid w:val="00357E9F"/>
    <w:rsid w:val="0036015A"/>
    <w:rsid w:val="003606AD"/>
    <w:rsid w:val="00360A03"/>
    <w:rsid w:val="003612FE"/>
    <w:rsid w:val="00361BB4"/>
    <w:rsid w:val="00361D17"/>
    <w:rsid w:val="00361DE3"/>
    <w:rsid w:val="00361E7C"/>
    <w:rsid w:val="00361F26"/>
    <w:rsid w:val="00361FD2"/>
    <w:rsid w:val="0036219D"/>
    <w:rsid w:val="003622E9"/>
    <w:rsid w:val="003623F3"/>
    <w:rsid w:val="0036287D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48A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6D3"/>
    <w:rsid w:val="003809EC"/>
    <w:rsid w:val="00380BC4"/>
    <w:rsid w:val="00381000"/>
    <w:rsid w:val="0038101C"/>
    <w:rsid w:val="003812A2"/>
    <w:rsid w:val="00381B9D"/>
    <w:rsid w:val="00381D30"/>
    <w:rsid w:val="0038234A"/>
    <w:rsid w:val="0038243F"/>
    <w:rsid w:val="00382503"/>
    <w:rsid w:val="003827F9"/>
    <w:rsid w:val="003828B7"/>
    <w:rsid w:val="00382A18"/>
    <w:rsid w:val="0038341A"/>
    <w:rsid w:val="00383745"/>
    <w:rsid w:val="00383C78"/>
    <w:rsid w:val="003842A6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ED"/>
    <w:rsid w:val="003962FC"/>
    <w:rsid w:val="0039662E"/>
    <w:rsid w:val="00396AA2"/>
    <w:rsid w:val="00396E4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2E3A"/>
    <w:rsid w:val="003A31A7"/>
    <w:rsid w:val="003A3BC7"/>
    <w:rsid w:val="003A446D"/>
    <w:rsid w:val="003A45DA"/>
    <w:rsid w:val="003A489B"/>
    <w:rsid w:val="003A5495"/>
    <w:rsid w:val="003A6085"/>
    <w:rsid w:val="003A6088"/>
    <w:rsid w:val="003A63A3"/>
    <w:rsid w:val="003A69A3"/>
    <w:rsid w:val="003A6A2B"/>
    <w:rsid w:val="003A6ABF"/>
    <w:rsid w:val="003A6EAC"/>
    <w:rsid w:val="003A6EC2"/>
    <w:rsid w:val="003A7510"/>
    <w:rsid w:val="003A7ADD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1B0"/>
    <w:rsid w:val="003B6C8F"/>
    <w:rsid w:val="003B6EAB"/>
    <w:rsid w:val="003B73E5"/>
    <w:rsid w:val="003B7429"/>
    <w:rsid w:val="003B7553"/>
    <w:rsid w:val="003B7841"/>
    <w:rsid w:val="003B78B3"/>
    <w:rsid w:val="003B7C21"/>
    <w:rsid w:val="003B7D24"/>
    <w:rsid w:val="003C0302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444A"/>
    <w:rsid w:val="003C5399"/>
    <w:rsid w:val="003C61AF"/>
    <w:rsid w:val="003C654B"/>
    <w:rsid w:val="003C680D"/>
    <w:rsid w:val="003C68C7"/>
    <w:rsid w:val="003C6C01"/>
    <w:rsid w:val="003C6CD6"/>
    <w:rsid w:val="003C6D47"/>
    <w:rsid w:val="003C6F36"/>
    <w:rsid w:val="003D0455"/>
    <w:rsid w:val="003D0616"/>
    <w:rsid w:val="003D065C"/>
    <w:rsid w:val="003D08F9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DF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734"/>
    <w:rsid w:val="003E0A5F"/>
    <w:rsid w:val="003E11A2"/>
    <w:rsid w:val="003E155B"/>
    <w:rsid w:val="003E1D24"/>
    <w:rsid w:val="003E1DE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009"/>
    <w:rsid w:val="003E4180"/>
    <w:rsid w:val="003E4186"/>
    <w:rsid w:val="003E4249"/>
    <w:rsid w:val="003E42F3"/>
    <w:rsid w:val="003E447B"/>
    <w:rsid w:val="003E4CA8"/>
    <w:rsid w:val="003E4FC7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35E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84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9A3"/>
    <w:rsid w:val="003F7A48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416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646"/>
    <w:rsid w:val="00406A7B"/>
    <w:rsid w:val="00406B3B"/>
    <w:rsid w:val="00406C88"/>
    <w:rsid w:val="00406E60"/>
    <w:rsid w:val="00407AAD"/>
    <w:rsid w:val="00407FD8"/>
    <w:rsid w:val="0041014F"/>
    <w:rsid w:val="00410232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877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BC4"/>
    <w:rsid w:val="00417EBF"/>
    <w:rsid w:val="004200F6"/>
    <w:rsid w:val="004206C1"/>
    <w:rsid w:val="004207C5"/>
    <w:rsid w:val="004209B1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178"/>
    <w:rsid w:val="00423219"/>
    <w:rsid w:val="00423322"/>
    <w:rsid w:val="004239E6"/>
    <w:rsid w:val="00424510"/>
    <w:rsid w:val="0042455F"/>
    <w:rsid w:val="00424586"/>
    <w:rsid w:val="00424CA3"/>
    <w:rsid w:val="00424CE1"/>
    <w:rsid w:val="0042521D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998"/>
    <w:rsid w:val="00427EB8"/>
    <w:rsid w:val="0043120E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AFE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0E2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923"/>
    <w:rsid w:val="00454BAA"/>
    <w:rsid w:val="00454F2B"/>
    <w:rsid w:val="004552E8"/>
    <w:rsid w:val="00455B31"/>
    <w:rsid w:val="00455CD1"/>
    <w:rsid w:val="00455DF1"/>
    <w:rsid w:val="00455FD2"/>
    <w:rsid w:val="004562CE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66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58D0"/>
    <w:rsid w:val="00465F34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14"/>
    <w:rsid w:val="00467E42"/>
    <w:rsid w:val="00470114"/>
    <w:rsid w:val="0047032B"/>
    <w:rsid w:val="00470746"/>
    <w:rsid w:val="00470895"/>
    <w:rsid w:val="00470B95"/>
    <w:rsid w:val="00470DB0"/>
    <w:rsid w:val="004715B1"/>
    <w:rsid w:val="00471650"/>
    <w:rsid w:val="00471BC1"/>
    <w:rsid w:val="00471CF7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401E"/>
    <w:rsid w:val="00474265"/>
    <w:rsid w:val="0047479B"/>
    <w:rsid w:val="00474ECA"/>
    <w:rsid w:val="00475051"/>
    <w:rsid w:val="00475105"/>
    <w:rsid w:val="004752C4"/>
    <w:rsid w:val="0047574F"/>
    <w:rsid w:val="00475A1C"/>
    <w:rsid w:val="00475D88"/>
    <w:rsid w:val="00476003"/>
    <w:rsid w:val="004762CB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51"/>
    <w:rsid w:val="00480BDC"/>
    <w:rsid w:val="00481272"/>
    <w:rsid w:val="004817A6"/>
    <w:rsid w:val="00481A77"/>
    <w:rsid w:val="00481ED9"/>
    <w:rsid w:val="0048200E"/>
    <w:rsid w:val="00482298"/>
    <w:rsid w:val="004822A5"/>
    <w:rsid w:val="0048254F"/>
    <w:rsid w:val="00482573"/>
    <w:rsid w:val="004826B8"/>
    <w:rsid w:val="00482C41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085"/>
    <w:rsid w:val="004856AC"/>
    <w:rsid w:val="004856D7"/>
    <w:rsid w:val="00485A56"/>
    <w:rsid w:val="004860A6"/>
    <w:rsid w:val="004861A6"/>
    <w:rsid w:val="00486E54"/>
    <w:rsid w:val="00486F0D"/>
    <w:rsid w:val="00486FED"/>
    <w:rsid w:val="004871CD"/>
    <w:rsid w:val="00487579"/>
    <w:rsid w:val="0048799E"/>
    <w:rsid w:val="00487D74"/>
    <w:rsid w:val="0049007C"/>
    <w:rsid w:val="00490721"/>
    <w:rsid w:val="004915F9"/>
    <w:rsid w:val="00491A03"/>
    <w:rsid w:val="00491D68"/>
    <w:rsid w:val="004921D6"/>
    <w:rsid w:val="0049291B"/>
    <w:rsid w:val="00492AC8"/>
    <w:rsid w:val="00492C04"/>
    <w:rsid w:val="00492C50"/>
    <w:rsid w:val="00492D53"/>
    <w:rsid w:val="00492F33"/>
    <w:rsid w:val="00494400"/>
    <w:rsid w:val="00494820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C08"/>
    <w:rsid w:val="004A4E46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4DC6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F2E"/>
    <w:rsid w:val="004C0010"/>
    <w:rsid w:val="004C024A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471C"/>
    <w:rsid w:val="004C4C8C"/>
    <w:rsid w:val="004C57F5"/>
    <w:rsid w:val="004C5868"/>
    <w:rsid w:val="004C61A8"/>
    <w:rsid w:val="004C6549"/>
    <w:rsid w:val="004C6553"/>
    <w:rsid w:val="004C678D"/>
    <w:rsid w:val="004C6B94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3B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74A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443"/>
    <w:rsid w:val="004F44B6"/>
    <w:rsid w:val="004F49A9"/>
    <w:rsid w:val="004F4A10"/>
    <w:rsid w:val="004F4B9E"/>
    <w:rsid w:val="004F4DDB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057"/>
    <w:rsid w:val="00502B37"/>
    <w:rsid w:val="00503096"/>
    <w:rsid w:val="00503B33"/>
    <w:rsid w:val="00503C8F"/>
    <w:rsid w:val="00503EC8"/>
    <w:rsid w:val="0050439F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93A"/>
    <w:rsid w:val="00507062"/>
    <w:rsid w:val="00507289"/>
    <w:rsid w:val="00507414"/>
    <w:rsid w:val="00507611"/>
    <w:rsid w:val="00507969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79E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7F9"/>
    <w:rsid w:val="005139AE"/>
    <w:rsid w:val="005139FD"/>
    <w:rsid w:val="00513FED"/>
    <w:rsid w:val="005140E1"/>
    <w:rsid w:val="00514A40"/>
    <w:rsid w:val="00514F81"/>
    <w:rsid w:val="00515D2D"/>
    <w:rsid w:val="00516330"/>
    <w:rsid w:val="00516360"/>
    <w:rsid w:val="00516502"/>
    <w:rsid w:val="005169FF"/>
    <w:rsid w:val="00517100"/>
    <w:rsid w:val="00517D51"/>
    <w:rsid w:val="00520733"/>
    <w:rsid w:val="00520742"/>
    <w:rsid w:val="00520D4E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401"/>
    <w:rsid w:val="005257FF"/>
    <w:rsid w:val="00525D7C"/>
    <w:rsid w:val="00525DF5"/>
    <w:rsid w:val="00525F30"/>
    <w:rsid w:val="00525F72"/>
    <w:rsid w:val="005260BD"/>
    <w:rsid w:val="0052662C"/>
    <w:rsid w:val="00526B8E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8A5"/>
    <w:rsid w:val="00534F96"/>
    <w:rsid w:val="00535159"/>
    <w:rsid w:val="005355F5"/>
    <w:rsid w:val="00535CFC"/>
    <w:rsid w:val="00535E41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4D81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76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070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A9F"/>
    <w:rsid w:val="00577C99"/>
    <w:rsid w:val="00577EF1"/>
    <w:rsid w:val="00580A4B"/>
    <w:rsid w:val="00580AC3"/>
    <w:rsid w:val="00580D4E"/>
    <w:rsid w:val="00580E33"/>
    <w:rsid w:val="00580F0B"/>
    <w:rsid w:val="00581319"/>
    <w:rsid w:val="0058177E"/>
    <w:rsid w:val="00581B1C"/>
    <w:rsid w:val="00581E18"/>
    <w:rsid w:val="005822B2"/>
    <w:rsid w:val="00582997"/>
    <w:rsid w:val="00582DAB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FA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9B8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4BC"/>
    <w:rsid w:val="005B0D23"/>
    <w:rsid w:val="005B1190"/>
    <w:rsid w:val="005B1246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C7"/>
    <w:rsid w:val="005D0C8C"/>
    <w:rsid w:val="005D1714"/>
    <w:rsid w:val="005D19E0"/>
    <w:rsid w:val="005D207B"/>
    <w:rsid w:val="005D22E3"/>
    <w:rsid w:val="005D252E"/>
    <w:rsid w:val="005D2697"/>
    <w:rsid w:val="005D2927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E17"/>
    <w:rsid w:val="005D6101"/>
    <w:rsid w:val="005D6155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0D53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3EB"/>
    <w:rsid w:val="005F4976"/>
    <w:rsid w:val="005F54AB"/>
    <w:rsid w:val="005F580D"/>
    <w:rsid w:val="005F5B3A"/>
    <w:rsid w:val="005F5C5C"/>
    <w:rsid w:val="005F5F48"/>
    <w:rsid w:val="005F6573"/>
    <w:rsid w:val="005F6AEA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7F2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A77"/>
    <w:rsid w:val="00613B4F"/>
    <w:rsid w:val="00613C48"/>
    <w:rsid w:val="00613FB4"/>
    <w:rsid w:val="00614C07"/>
    <w:rsid w:val="00614C78"/>
    <w:rsid w:val="00614CEB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6CDB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361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9E0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24A1"/>
    <w:rsid w:val="006336B8"/>
    <w:rsid w:val="00633756"/>
    <w:rsid w:val="006337FA"/>
    <w:rsid w:val="00633928"/>
    <w:rsid w:val="00633F13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7B3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742"/>
    <w:rsid w:val="00641DAA"/>
    <w:rsid w:val="00641E44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28D"/>
    <w:rsid w:val="00651670"/>
    <w:rsid w:val="00651812"/>
    <w:rsid w:val="00651C50"/>
    <w:rsid w:val="00651ECF"/>
    <w:rsid w:val="00651F84"/>
    <w:rsid w:val="0065330A"/>
    <w:rsid w:val="00653949"/>
    <w:rsid w:val="00654A35"/>
    <w:rsid w:val="00654EDF"/>
    <w:rsid w:val="006552AD"/>
    <w:rsid w:val="0065537F"/>
    <w:rsid w:val="0065634D"/>
    <w:rsid w:val="006567C7"/>
    <w:rsid w:val="00657068"/>
    <w:rsid w:val="00657267"/>
    <w:rsid w:val="0065764D"/>
    <w:rsid w:val="00657EDC"/>
    <w:rsid w:val="0066011B"/>
    <w:rsid w:val="00660470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827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683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927"/>
    <w:rsid w:val="00677AD9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2E1"/>
    <w:rsid w:val="006824EF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B05"/>
    <w:rsid w:val="00692F39"/>
    <w:rsid w:val="00693426"/>
    <w:rsid w:val="006938D1"/>
    <w:rsid w:val="00693C5F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38C2"/>
    <w:rsid w:val="006B3B3D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C"/>
    <w:rsid w:val="006B711D"/>
    <w:rsid w:val="006B730C"/>
    <w:rsid w:val="006B77AB"/>
    <w:rsid w:val="006B781D"/>
    <w:rsid w:val="006B7904"/>
    <w:rsid w:val="006B7C58"/>
    <w:rsid w:val="006C00BA"/>
    <w:rsid w:val="006C01AD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9CF"/>
    <w:rsid w:val="006C3A32"/>
    <w:rsid w:val="006C4D35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190"/>
    <w:rsid w:val="006E16CE"/>
    <w:rsid w:val="006E1707"/>
    <w:rsid w:val="006E19BF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114"/>
    <w:rsid w:val="006E326F"/>
    <w:rsid w:val="006E4D88"/>
    <w:rsid w:val="006E53D9"/>
    <w:rsid w:val="006E58C2"/>
    <w:rsid w:val="006E58D6"/>
    <w:rsid w:val="006E5A17"/>
    <w:rsid w:val="006E5E8D"/>
    <w:rsid w:val="006E5FE8"/>
    <w:rsid w:val="006E634A"/>
    <w:rsid w:val="006E6A24"/>
    <w:rsid w:val="006E6ABE"/>
    <w:rsid w:val="006E717D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2D0"/>
    <w:rsid w:val="006F638F"/>
    <w:rsid w:val="006F63D5"/>
    <w:rsid w:val="006F65A1"/>
    <w:rsid w:val="006F6944"/>
    <w:rsid w:val="006F696A"/>
    <w:rsid w:val="006F70DE"/>
    <w:rsid w:val="006F7522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A3A"/>
    <w:rsid w:val="00711D72"/>
    <w:rsid w:val="007129CA"/>
    <w:rsid w:val="007129D3"/>
    <w:rsid w:val="007130ED"/>
    <w:rsid w:val="00713AB1"/>
    <w:rsid w:val="00714589"/>
    <w:rsid w:val="00714719"/>
    <w:rsid w:val="00714917"/>
    <w:rsid w:val="0071508D"/>
    <w:rsid w:val="0071549C"/>
    <w:rsid w:val="007154E1"/>
    <w:rsid w:val="00716557"/>
    <w:rsid w:val="00716AB5"/>
    <w:rsid w:val="00716DBE"/>
    <w:rsid w:val="00717108"/>
    <w:rsid w:val="00717271"/>
    <w:rsid w:val="007174C4"/>
    <w:rsid w:val="00717523"/>
    <w:rsid w:val="00717871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985"/>
    <w:rsid w:val="00723F01"/>
    <w:rsid w:val="007246B0"/>
    <w:rsid w:val="007249DB"/>
    <w:rsid w:val="00724BD7"/>
    <w:rsid w:val="00724CE7"/>
    <w:rsid w:val="007253CC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6B1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0EDC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9C4"/>
    <w:rsid w:val="00750A2E"/>
    <w:rsid w:val="00750B27"/>
    <w:rsid w:val="00751093"/>
    <w:rsid w:val="00751522"/>
    <w:rsid w:val="0075161F"/>
    <w:rsid w:val="00751714"/>
    <w:rsid w:val="00751766"/>
    <w:rsid w:val="0075177A"/>
    <w:rsid w:val="007519CB"/>
    <w:rsid w:val="00751A7F"/>
    <w:rsid w:val="00751AAD"/>
    <w:rsid w:val="00751E23"/>
    <w:rsid w:val="007526FA"/>
    <w:rsid w:val="00752903"/>
    <w:rsid w:val="00752B1A"/>
    <w:rsid w:val="00753DC9"/>
    <w:rsid w:val="00754473"/>
    <w:rsid w:val="0075457C"/>
    <w:rsid w:val="0075487B"/>
    <w:rsid w:val="00755235"/>
    <w:rsid w:val="00755553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820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BA6"/>
    <w:rsid w:val="00763F2E"/>
    <w:rsid w:val="00764037"/>
    <w:rsid w:val="0076443E"/>
    <w:rsid w:val="0076472F"/>
    <w:rsid w:val="007653EF"/>
    <w:rsid w:val="00766055"/>
    <w:rsid w:val="00766092"/>
    <w:rsid w:val="00766B55"/>
    <w:rsid w:val="007679C3"/>
    <w:rsid w:val="00767E96"/>
    <w:rsid w:val="00770D4F"/>
    <w:rsid w:val="00771381"/>
    <w:rsid w:val="007716FE"/>
    <w:rsid w:val="0077176F"/>
    <w:rsid w:val="007719F6"/>
    <w:rsid w:val="00771ABD"/>
    <w:rsid w:val="00771EB9"/>
    <w:rsid w:val="00772030"/>
    <w:rsid w:val="007725AA"/>
    <w:rsid w:val="00772608"/>
    <w:rsid w:val="00772D56"/>
    <w:rsid w:val="0077305A"/>
    <w:rsid w:val="00773074"/>
    <w:rsid w:val="007734EF"/>
    <w:rsid w:val="00773605"/>
    <w:rsid w:val="007738F0"/>
    <w:rsid w:val="00773D27"/>
    <w:rsid w:val="00773DA9"/>
    <w:rsid w:val="00773E9D"/>
    <w:rsid w:val="00773FE0"/>
    <w:rsid w:val="00774039"/>
    <w:rsid w:val="0077407D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834"/>
    <w:rsid w:val="00782B80"/>
    <w:rsid w:val="00782B90"/>
    <w:rsid w:val="00782DB6"/>
    <w:rsid w:val="00782DBB"/>
    <w:rsid w:val="00782F4E"/>
    <w:rsid w:val="00784613"/>
    <w:rsid w:val="0078471B"/>
    <w:rsid w:val="00784B32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6E9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602"/>
    <w:rsid w:val="007B0A39"/>
    <w:rsid w:val="007B139B"/>
    <w:rsid w:val="007B142F"/>
    <w:rsid w:val="007B14DD"/>
    <w:rsid w:val="007B158D"/>
    <w:rsid w:val="007B1B59"/>
    <w:rsid w:val="007B1BE5"/>
    <w:rsid w:val="007B1E67"/>
    <w:rsid w:val="007B1F51"/>
    <w:rsid w:val="007B2309"/>
    <w:rsid w:val="007B2529"/>
    <w:rsid w:val="007B2544"/>
    <w:rsid w:val="007B325E"/>
    <w:rsid w:val="007B353B"/>
    <w:rsid w:val="007B3A7E"/>
    <w:rsid w:val="007B3C43"/>
    <w:rsid w:val="007B45EA"/>
    <w:rsid w:val="007B4A00"/>
    <w:rsid w:val="007B5017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68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93D"/>
    <w:rsid w:val="007E2AF0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454"/>
    <w:rsid w:val="007F16A7"/>
    <w:rsid w:val="007F1AC3"/>
    <w:rsid w:val="007F1B7E"/>
    <w:rsid w:val="007F1DBE"/>
    <w:rsid w:val="007F20B8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59F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7AF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374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5B"/>
    <w:rsid w:val="00815F04"/>
    <w:rsid w:val="00816101"/>
    <w:rsid w:val="0081612E"/>
    <w:rsid w:val="0081658A"/>
    <w:rsid w:val="0081680F"/>
    <w:rsid w:val="008168D6"/>
    <w:rsid w:val="008171D1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6E8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F00"/>
    <w:rsid w:val="0083217D"/>
    <w:rsid w:val="008323E1"/>
    <w:rsid w:val="0083258C"/>
    <w:rsid w:val="00832A9D"/>
    <w:rsid w:val="00832D6C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71E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2F05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631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171F"/>
    <w:rsid w:val="0086289A"/>
    <w:rsid w:val="00862E75"/>
    <w:rsid w:val="0086339F"/>
    <w:rsid w:val="00863630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A4E"/>
    <w:rsid w:val="00876D59"/>
    <w:rsid w:val="00876F10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424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455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1A9"/>
    <w:rsid w:val="00893277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35F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A82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4BD"/>
    <w:rsid w:val="008A5721"/>
    <w:rsid w:val="008A5A47"/>
    <w:rsid w:val="008A5A63"/>
    <w:rsid w:val="008A5CA5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6DA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C11"/>
    <w:rsid w:val="008B6D86"/>
    <w:rsid w:val="008B7C27"/>
    <w:rsid w:val="008C0DA9"/>
    <w:rsid w:val="008C11AE"/>
    <w:rsid w:val="008C125A"/>
    <w:rsid w:val="008C138E"/>
    <w:rsid w:val="008C140C"/>
    <w:rsid w:val="008C169C"/>
    <w:rsid w:val="008C1DDF"/>
    <w:rsid w:val="008C26A0"/>
    <w:rsid w:val="008C2B3C"/>
    <w:rsid w:val="008C2E36"/>
    <w:rsid w:val="008C2EFD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27"/>
    <w:rsid w:val="008C519D"/>
    <w:rsid w:val="008C59E7"/>
    <w:rsid w:val="008C5FF0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1E9E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8E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4BC3"/>
    <w:rsid w:val="00915631"/>
    <w:rsid w:val="009156E2"/>
    <w:rsid w:val="00915DAA"/>
    <w:rsid w:val="00915DC8"/>
    <w:rsid w:val="00915ED5"/>
    <w:rsid w:val="00916688"/>
    <w:rsid w:val="009166A6"/>
    <w:rsid w:val="009168F9"/>
    <w:rsid w:val="0091699F"/>
    <w:rsid w:val="00916F0E"/>
    <w:rsid w:val="0091755E"/>
    <w:rsid w:val="0091767A"/>
    <w:rsid w:val="00917F8A"/>
    <w:rsid w:val="009201A3"/>
    <w:rsid w:val="00920388"/>
    <w:rsid w:val="009204EC"/>
    <w:rsid w:val="00920776"/>
    <w:rsid w:val="0092097F"/>
    <w:rsid w:val="00920C5F"/>
    <w:rsid w:val="00920F86"/>
    <w:rsid w:val="009214CB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2783A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F22"/>
    <w:rsid w:val="00934041"/>
    <w:rsid w:val="0093449B"/>
    <w:rsid w:val="009347C2"/>
    <w:rsid w:val="00935183"/>
    <w:rsid w:val="009359DC"/>
    <w:rsid w:val="00935B08"/>
    <w:rsid w:val="009368A8"/>
    <w:rsid w:val="00936BE5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3E8"/>
    <w:rsid w:val="00943803"/>
    <w:rsid w:val="0094390A"/>
    <w:rsid w:val="00943A98"/>
    <w:rsid w:val="00943D00"/>
    <w:rsid w:val="00943DB5"/>
    <w:rsid w:val="00943E09"/>
    <w:rsid w:val="009440A3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902"/>
    <w:rsid w:val="00946C5B"/>
    <w:rsid w:val="00946DE9"/>
    <w:rsid w:val="0094740F"/>
    <w:rsid w:val="00947774"/>
    <w:rsid w:val="00947B90"/>
    <w:rsid w:val="00947ED3"/>
    <w:rsid w:val="009500C0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1C"/>
    <w:rsid w:val="00954893"/>
    <w:rsid w:val="00954CFB"/>
    <w:rsid w:val="009550A9"/>
    <w:rsid w:val="0095527F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A03"/>
    <w:rsid w:val="00963D6F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E6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90000"/>
    <w:rsid w:val="009905A9"/>
    <w:rsid w:val="009906C9"/>
    <w:rsid w:val="0099083B"/>
    <w:rsid w:val="00990AA7"/>
    <w:rsid w:val="00990C55"/>
    <w:rsid w:val="00990CA9"/>
    <w:rsid w:val="00990E75"/>
    <w:rsid w:val="00991736"/>
    <w:rsid w:val="009919D6"/>
    <w:rsid w:val="00991F70"/>
    <w:rsid w:val="009922C6"/>
    <w:rsid w:val="009930EC"/>
    <w:rsid w:val="0099316A"/>
    <w:rsid w:val="00993239"/>
    <w:rsid w:val="009932DF"/>
    <w:rsid w:val="00993365"/>
    <w:rsid w:val="009933A0"/>
    <w:rsid w:val="009933BD"/>
    <w:rsid w:val="00993868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DEE"/>
    <w:rsid w:val="009A100C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1D"/>
    <w:rsid w:val="009A6481"/>
    <w:rsid w:val="009A6CFD"/>
    <w:rsid w:val="009A6E72"/>
    <w:rsid w:val="009A7704"/>
    <w:rsid w:val="009A7A22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5CC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49F"/>
    <w:rsid w:val="009C3511"/>
    <w:rsid w:val="009C38DA"/>
    <w:rsid w:val="009C3BD6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5EB"/>
    <w:rsid w:val="009E27D4"/>
    <w:rsid w:val="009E2B91"/>
    <w:rsid w:val="009E2C1A"/>
    <w:rsid w:val="009E2C5E"/>
    <w:rsid w:val="009E2E90"/>
    <w:rsid w:val="009E3188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E63C7"/>
    <w:rsid w:val="009E6D32"/>
    <w:rsid w:val="009E6E44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57"/>
    <w:rsid w:val="009F77E0"/>
    <w:rsid w:val="009F7A93"/>
    <w:rsid w:val="009F7B2E"/>
    <w:rsid w:val="009F7DCC"/>
    <w:rsid w:val="00A005A7"/>
    <w:rsid w:val="00A007A3"/>
    <w:rsid w:val="00A00BFD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7D0"/>
    <w:rsid w:val="00A10CC0"/>
    <w:rsid w:val="00A10D44"/>
    <w:rsid w:val="00A11417"/>
    <w:rsid w:val="00A119DA"/>
    <w:rsid w:val="00A11DB5"/>
    <w:rsid w:val="00A11FB2"/>
    <w:rsid w:val="00A1253C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940"/>
    <w:rsid w:val="00A14DBE"/>
    <w:rsid w:val="00A1524D"/>
    <w:rsid w:val="00A1537F"/>
    <w:rsid w:val="00A15B10"/>
    <w:rsid w:val="00A15BAE"/>
    <w:rsid w:val="00A1623B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466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1B1"/>
    <w:rsid w:val="00A365D8"/>
    <w:rsid w:val="00A368E8"/>
    <w:rsid w:val="00A36E09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D3F"/>
    <w:rsid w:val="00A40FC3"/>
    <w:rsid w:val="00A4104C"/>
    <w:rsid w:val="00A411C9"/>
    <w:rsid w:val="00A4166E"/>
    <w:rsid w:val="00A41726"/>
    <w:rsid w:val="00A41DA4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323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921"/>
    <w:rsid w:val="00A52FAD"/>
    <w:rsid w:val="00A5325A"/>
    <w:rsid w:val="00A5346C"/>
    <w:rsid w:val="00A53748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DC6"/>
    <w:rsid w:val="00A57EBC"/>
    <w:rsid w:val="00A601E5"/>
    <w:rsid w:val="00A60626"/>
    <w:rsid w:val="00A6088A"/>
    <w:rsid w:val="00A60B26"/>
    <w:rsid w:val="00A6100B"/>
    <w:rsid w:val="00A61059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614"/>
    <w:rsid w:val="00A71E16"/>
    <w:rsid w:val="00A71ED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548A"/>
    <w:rsid w:val="00A76211"/>
    <w:rsid w:val="00A76432"/>
    <w:rsid w:val="00A76454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1CAD"/>
    <w:rsid w:val="00A8223D"/>
    <w:rsid w:val="00A832EF"/>
    <w:rsid w:val="00A832F0"/>
    <w:rsid w:val="00A833AB"/>
    <w:rsid w:val="00A8347A"/>
    <w:rsid w:val="00A83549"/>
    <w:rsid w:val="00A83BF6"/>
    <w:rsid w:val="00A83CB2"/>
    <w:rsid w:val="00A84020"/>
    <w:rsid w:val="00A8451F"/>
    <w:rsid w:val="00A84832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875F0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36A"/>
    <w:rsid w:val="00A93624"/>
    <w:rsid w:val="00A93AFC"/>
    <w:rsid w:val="00A93EEB"/>
    <w:rsid w:val="00A93EED"/>
    <w:rsid w:val="00A93F32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7C3"/>
    <w:rsid w:val="00AA1BA3"/>
    <w:rsid w:val="00AA1CB2"/>
    <w:rsid w:val="00AA1FA1"/>
    <w:rsid w:val="00AA2308"/>
    <w:rsid w:val="00AA28B5"/>
    <w:rsid w:val="00AA2A8E"/>
    <w:rsid w:val="00AA30A5"/>
    <w:rsid w:val="00AA3247"/>
    <w:rsid w:val="00AA332F"/>
    <w:rsid w:val="00AA34A4"/>
    <w:rsid w:val="00AA3FC0"/>
    <w:rsid w:val="00AA40AA"/>
    <w:rsid w:val="00AA425D"/>
    <w:rsid w:val="00AA47C1"/>
    <w:rsid w:val="00AA47F3"/>
    <w:rsid w:val="00AA4D6D"/>
    <w:rsid w:val="00AA51D1"/>
    <w:rsid w:val="00AA5412"/>
    <w:rsid w:val="00AA571E"/>
    <w:rsid w:val="00AA5744"/>
    <w:rsid w:val="00AA5937"/>
    <w:rsid w:val="00AA59BC"/>
    <w:rsid w:val="00AA5F2B"/>
    <w:rsid w:val="00AA6037"/>
    <w:rsid w:val="00AA63BD"/>
    <w:rsid w:val="00AA641E"/>
    <w:rsid w:val="00AA66EE"/>
    <w:rsid w:val="00AA7727"/>
    <w:rsid w:val="00AA77F2"/>
    <w:rsid w:val="00AA789D"/>
    <w:rsid w:val="00AA7BD6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C9F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86F"/>
    <w:rsid w:val="00AC2E24"/>
    <w:rsid w:val="00AC3A77"/>
    <w:rsid w:val="00AC40B4"/>
    <w:rsid w:val="00AC4299"/>
    <w:rsid w:val="00AC4696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2235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9CC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515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9F6"/>
    <w:rsid w:val="00AF7E04"/>
    <w:rsid w:val="00B00F94"/>
    <w:rsid w:val="00B0142C"/>
    <w:rsid w:val="00B01811"/>
    <w:rsid w:val="00B01FF7"/>
    <w:rsid w:val="00B02194"/>
    <w:rsid w:val="00B022F1"/>
    <w:rsid w:val="00B026D0"/>
    <w:rsid w:val="00B027D1"/>
    <w:rsid w:val="00B0298C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89F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3FB1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1E4F"/>
    <w:rsid w:val="00B325FD"/>
    <w:rsid w:val="00B3262D"/>
    <w:rsid w:val="00B32938"/>
    <w:rsid w:val="00B32B49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AEA"/>
    <w:rsid w:val="00B36B01"/>
    <w:rsid w:val="00B36DF6"/>
    <w:rsid w:val="00B36F18"/>
    <w:rsid w:val="00B3734E"/>
    <w:rsid w:val="00B373FA"/>
    <w:rsid w:val="00B37643"/>
    <w:rsid w:val="00B3792D"/>
    <w:rsid w:val="00B406AA"/>
    <w:rsid w:val="00B4081A"/>
    <w:rsid w:val="00B40E77"/>
    <w:rsid w:val="00B41333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06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2149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435"/>
    <w:rsid w:val="00B715A4"/>
    <w:rsid w:val="00B715DA"/>
    <w:rsid w:val="00B71A1C"/>
    <w:rsid w:val="00B72083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96"/>
    <w:rsid w:val="00B812B9"/>
    <w:rsid w:val="00B81756"/>
    <w:rsid w:val="00B827A1"/>
    <w:rsid w:val="00B82897"/>
    <w:rsid w:val="00B828A3"/>
    <w:rsid w:val="00B830CC"/>
    <w:rsid w:val="00B83106"/>
    <w:rsid w:val="00B832A8"/>
    <w:rsid w:val="00B833D0"/>
    <w:rsid w:val="00B83445"/>
    <w:rsid w:val="00B83644"/>
    <w:rsid w:val="00B836B2"/>
    <w:rsid w:val="00B83785"/>
    <w:rsid w:val="00B837D0"/>
    <w:rsid w:val="00B83B30"/>
    <w:rsid w:val="00B83FB9"/>
    <w:rsid w:val="00B8434A"/>
    <w:rsid w:val="00B844F5"/>
    <w:rsid w:val="00B84545"/>
    <w:rsid w:val="00B84AAB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5BD"/>
    <w:rsid w:val="00B8760F"/>
    <w:rsid w:val="00B87624"/>
    <w:rsid w:val="00B87D1F"/>
    <w:rsid w:val="00B90423"/>
    <w:rsid w:val="00B9071F"/>
    <w:rsid w:val="00B908C2"/>
    <w:rsid w:val="00B90B09"/>
    <w:rsid w:val="00B90CD9"/>
    <w:rsid w:val="00B90FFD"/>
    <w:rsid w:val="00B91BE9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2AB"/>
    <w:rsid w:val="00B95633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0FDC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A7684"/>
    <w:rsid w:val="00BB026F"/>
    <w:rsid w:val="00BB0393"/>
    <w:rsid w:val="00BB08B5"/>
    <w:rsid w:val="00BB094C"/>
    <w:rsid w:val="00BB0D0F"/>
    <w:rsid w:val="00BB0ED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0E7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D8A"/>
    <w:rsid w:val="00BC3ECE"/>
    <w:rsid w:val="00BC3F24"/>
    <w:rsid w:val="00BC40E3"/>
    <w:rsid w:val="00BC4486"/>
    <w:rsid w:val="00BC472A"/>
    <w:rsid w:val="00BC47AF"/>
    <w:rsid w:val="00BC4875"/>
    <w:rsid w:val="00BC4F81"/>
    <w:rsid w:val="00BC506D"/>
    <w:rsid w:val="00BC512C"/>
    <w:rsid w:val="00BC555C"/>
    <w:rsid w:val="00BC56C5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C47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5B1A"/>
    <w:rsid w:val="00BD6321"/>
    <w:rsid w:val="00BD661A"/>
    <w:rsid w:val="00BD6745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9C5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05B7"/>
    <w:rsid w:val="00BF11D1"/>
    <w:rsid w:val="00BF129B"/>
    <w:rsid w:val="00BF182E"/>
    <w:rsid w:val="00BF1CA0"/>
    <w:rsid w:val="00BF1DFC"/>
    <w:rsid w:val="00BF1E85"/>
    <w:rsid w:val="00BF215D"/>
    <w:rsid w:val="00BF293A"/>
    <w:rsid w:val="00BF2ADD"/>
    <w:rsid w:val="00BF3212"/>
    <w:rsid w:val="00BF352B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3FB"/>
    <w:rsid w:val="00BF64FF"/>
    <w:rsid w:val="00BF70B4"/>
    <w:rsid w:val="00BF76F6"/>
    <w:rsid w:val="00C00271"/>
    <w:rsid w:val="00C00404"/>
    <w:rsid w:val="00C00BCE"/>
    <w:rsid w:val="00C010D2"/>
    <w:rsid w:val="00C01413"/>
    <w:rsid w:val="00C01A05"/>
    <w:rsid w:val="00C01B61"/>
    <w:rsid w:val="00C02BA7"/>
    <w:rsid w:val="00C03268"/>
    <w:rsid w:val="00C0347B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22B"/>
    <w:rsid w:val="00C06AB2"/>
    <w:rsid w:val="00C0703A"/>
    <w:rsid w:val="00C100DC"/>
    <w:rsid w:val="00C1038B"/>
    <w:rsid w:val="00C1077B"/>
    <w:rsid w:val="00C108B3"/>
    <w:rsid w:val="00C10B11"/>
    <w:rsid w:val="00C10C8C"/>
    <w:rsid w:val="00C10FBC"/>
    <w:rsid w:val="00C114BD"/>
    <w:rsid w:val="00C11857"/>
    <w:rsid w:val="00C121BA"/>
    <w:rsid w:val="00C123A9"/>
    <w:rsid w:val="00C125A5"/>
    <w:rsid w:val="00C13190"/>
    <w:rsid w:val="00C1326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3D5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084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C8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1B47"/>
    <w:rsid w:val="00C521B5"/>
    <w:rsid w:val="00C52341"/>
    <w:rsid w:val="00C52784"/>
    <w:rsid w:val="00C529C0"/>
    <w:rsid w:val="00C5327E"/>
    <w:rsid w:val="00C535A4"/>
    <w:rsid w:val="00C536B5"/>
    <w:rsid w:val="00C53A51"/>
    <w:rsid w:val="00C54113"/>
    <w:rsid w:val="00C5460C"/>
    <w:rsid w:val="00C5466C"/>
    <w:rsid w:val="00C548CF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66B05"/>
    <w:rsid w:val="00C7019D"/>
    <w:rsid w:val="00C704E0"/>
    <w:rsid w:val="00C70D4A"/>
    <w:rsid w:val="00C7155A"/>
    <w:rsid w:val="00C71626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818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F7C"/>
    <w:rsid w:val="00C7705B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74F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431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CA5"/>
    <w:rsid w:val="00C91343"/>
    <w:rsid w:val="00C915FB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78C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0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8A9"/>
    <w:rsid w:val="00CA5A04"/>
    <w:rsid w:val="00CA6308"/>
    <w:rsid w:val="00CA6554"/>
    <w:rsid w:val="00CA66E3"/>
    <w:rsid w:val="00CA680B"/>
    <w:rsid w:val="00CA715F"/>
    <w:rsid w:val="00CA729E"/>
    <w:rsid w:val="00CA75F9"/>
    <w:rsid w:val="00CA78B9"/>
    <w:rsid w:val="00CA7A7E"/>
    <w:rsid w:val="00CA7B5C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DAF"/>
    <w:rsid w:val="00CC20D8"/>
    <w:rsid w:val="00CC252D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AE1"/>
    <w:rsid w:val="00CD5CC7"/>
    <w:rsid w:val="00CD5E56"/>
    <w:rsid w:val="00CD5F3D"/>
    <w:rsid w:val="00CD6B41"/>
    <w:rsid w:val="00CD7567"/>
    <w:rsid w:val="00CD7992"/>
    <w:rsid w:val="00CD7DDC"/>
    <w:rsid w:val="00CD7E5C"/>
    <w:rsid w:val="00CE0797"/>
    <w:rsid w:val="00CE0E9F"/>
    <w:rsid w:val="00CE14EC"/>
    <w:rsid w:val="00CE1F0B"/>
    <w:rsid w:val="00CE2642"/>
    <w:rsid w:val="00CE3165"/>
    <w:rsid w:val="00CE439F"/>
    <w:rsid w:val="00CE4803"/>
    <w:rsid w:val="00CE4C67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1FF"/>
    <w:rsid w:val="00CF1591"/>
    <w:rsid w:val="00CF1706"/>
    <w:rsid w:val="00CF1A3A"/>
    <w:rsid w:val="00CF1C17"/>
    <w:rsid w:val="00CF21CD"/>
    <w:rsid w:val="00CF2C49"/>
    <w:rsid w:val="00CF3351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AA3"/>
    <w:rsid w:val="00D00CBA"/>
    <w:rsid w:val="00D00D0C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CD0"/>
    <w:rsid w:val="00D03D71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5D2"/>
    <w:rsid w:val="00D126B2"/>
    <w:rsid w:val="00D12A3E"/>
    <w:rsid w:val="00D12DC1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8BE"/>
    <w:rsid w:val="00D17BFC"/>
    <w:rsid w:val="00D20149"/>
    <w:rsid w:val="00D203B4"/>
    <w:rsid w:val="00D203BD"/>
    <w:rsid w:val="00D207FC"/>
    <w:rsid w:val="00D20BA4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3AFA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886"/>
    <w:rsid w:val="00D26E63"/>
    <w:rsid w:val="00D2705D"/>
    <w:rsid w:val="00D279B5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4E06"/>
    <w:rsid w:val="00D350F6"/>
    <w:rsid w:val="00D351EB"/>
    <w:rsid w:val="00D3526F"/>
    <w:rsid w:val="00D35383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8A1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652"/>
    <w:rsid w:val="00D56842"/>
    <w:rsid w:val="00D56934"/>
    <w:rsid w:val="00D56AB1"/>
    <w:rsid w:val="00D56E4B"/>
    <w:rsid w:val="00D571CC"/>
    <w:rsid w:val="00D600FA"/>
    <w:rsid w:val="00D60437"/>
    <w:rsid w:val="00D6073F"/>
    <w:rsid w:val="00D60C01"/>
    <w:rsid w:val="00D60CA7"/>
    <w:rsid w:val="00D613B1"/>
    <w:rsid w:val="00D61C49"/>
    <w:rsid w:val="00D61E84"/>
    <w:rsid w:val="00D61F61"/>
    <w:rsid w:val="00D622B8"/>
    <w:rsid w:val="00D62B86"/>
    <w:rsid w:val="00D63218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4FD0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67E7B"/>
    <w:rsid w:val="00D7018C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151"/>
    <w:rsid w:val="00D738E2"/>
    <w:rsid w:val="00D73FB0"/>
    <w:rsid w:val="00D740C7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580"/>
    <w:rsid w:val="00D82B89"/>
    <w:rsid w:val="00D82C52"/>
    <w:rsid w:val="00D82D3D"/>
    <w:rsid w:val="00D82DC0"/>
    <w:rsid w:val="00D82E6E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475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709"/>
    <w:rsid w:val="00D969D9"/>
    <w:rsid w:val="00D97393"/>
    <w:rsid w:val="00D974B5"/>
    <w:rsid w:val="00D97EE4"/>
    <w:rsid w:val="00DA054C"/>
    <w:rsid w:val="00DA0613"/>
    <w:rsid w:val="00DA069E"/>
    <w:rsid w:val="00DA0AA6"/>
    <w:rsid w:val="00DA0CE8"/>
    <w:rsid w:val="00DA1529"/>
    <w:rsid w:val="00DA170D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5EEE"/>
    <w:rsid w:val="00DB642E"/>
    <w:rsid w:val="00DB66A7"/>
    <w:rsid w:val="00DB6A22"/>
    <w:rsid w:val="00DB6C25"/>
    <w:rsid w:val="00DB7D52"/>
    <w:rsid w:val="00DB7F94"/>
    <w:rsid w:val="00DC01B5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2E22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4EF"/>
    <w:rsid w:val="00DC7924"/>
    <w:rsid w:val="00DC7D9F"/>
    <w:rsid w:val="00DD00D8"/>
    <w:rsid w:val="00DD01AA"/>
    <w:rsid w:val="00DD01C7"/>
    <w:rsid w:val="00DD061A"/>
    <w:rsid w:val="00DD0903"/>
    <w:rsid w:val="00DD09ED"/>
    <w:rsid w:val="00DD0B19"/>
    <w:rsid w:val="00DD0D70"/>
    <w:rsid w:val="00DD1191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4C7"/>
    <w:rsid w:val="00DD58AC"/>
    <w:rsid w:val="00DD5DB6"/>
    <w:rsid w:val="00DD6034"/>
    <w:rsid w:val="00DD66AB"/>
    <w:rsid w:val="00DD68DA"/>
    <w:rsid w:val="00DD6C91"/>
    <w:rsid w:val="00DD6E0E"/>
    <w:rsid w:val="00DD70EE"/>
    <w:rsid w:val="00DD7548"/>
    <w:rsid w:val="00DD7D5A"/>
    <w:rsid w:val="00DD7F94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231"/>
    <w:rsid w:val="00DE73D2"/>
    <w:rsid w:val="00DE7706"/>
    <w:rsid w:val="00DE7E93"/>
    <w:rsid w:val="00DF01D9"/>
    <w:rsid w:val="00DF05A7"/>
    <w:rsid w:val="00DF0940"/>
    <w:rsid w:val="00DF13BA"/>
    <w:rsid w:val="00DF1A17"/>
    <w:rsid w:val="00DF1A78"/>
    <w:rsid w:val="00DF1D87"/>
    <w:rsid w:val="00DF1FE9"/>
    <w:rsid w:val="00DF225A"/>
    <w:rsid w:val="00DF27CC"/>
    <w:rsid w:val="00DF346C"/>
    <w:rsid w:val="00DF3557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753"/>
    <w:rsid w:val="00DF6831"/>
    <w:rsid w:val="00DF69F3"/>
    <w:rsid w:val="00DF6CC9"/>
    <w:rsid w:val="00DF6D98"/>
    <w:rsid w:val="00DF74F4"/>
    <w:rsid w:val="00DF7813"/>
    <w:rsid w:val="00DF7944"/>
    <w:rsid w:val="00DF7D3B"/>
    <w:rsid w:val="00DF7D77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69E"/>
    <w:rsid w:val="00E048DD"/>
    <w:rsid w:val="00E04C01"/>
    <w:rsid w:val="00E04C11"/>
    <w:rsid w:val="00E04C78"/>
    <w:rsid w:val="00E04E6C"/>
    <w:rsid w:val="00E05351"/>
    <w:rsid w:val="00E05AEB"/>
    <w:rsid w:val="00E05B28"/>
    <w:rsid w:val="00E05C51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0ED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1C3E"/>
    <w:rsid w:val="00E31D1B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487"/>
    <w:rsid w:val="00E345FE"/>
    <w:rsid w:val="00E349FB"/>
    <w:rsid w:val="00E34A77"/>
    <w:rsid w:val="00E35204"/>
    <w:rsid w:val="00E3564C"/>
    <w:rsid w:val="00E35885"/>
    <w:rsid w:val="00E358CA"/>
    <w:rsid w:val="00E35E5E"/>
    <w:rsid w:val="00E36042"/>
    <w:rsid w:val="00E3650D"/>
    <w:rsid w:val="00E36ABC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2EA8"/>
    <w:rsid w:val="00E43153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64D0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355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18D"/>
    <w:rsid w:val="00E7156A"/>
    <w:rsid w:val="00E716A5"/>
    <w:rsid w:val="00E71B1F"/>
    <w:rsid w:val="00E71BEC"/>
    <w:rsid w:val="00E71CA3"/>
    <w:rsid w:val="00E7204B"/>
    <w:rsid w:val="00E720AF"/>
    <w:rsid w:val="00E720CC"/>
    <w:rsid w:val="00E722B1"/>
    <w:rsid w:val="00E726A8"/>
    <w:rsid w:val="00E72905"/>
    <w:rsid w:val="00E729EC"/>
    <w:rsid w:val="00E72E56"/>
    <w:rsid w:val="00E72F9D"/>
    <w:rsid w:val="00E73126"/>
    <w:rsid w:val="00E73DBF"/>
    <w:rsid w:val="00E73F85"/>
    <w:rsid w:val="00E73FE8"/>
    <w:rsid w:val="00E74BFB"/>
    <w:rsid w:val="00E74F46"/>
    <w:rsid w:val="00E757E6"/>
    <w:rsid w:val="00E759E4"/>
    <w:rsid w:val="00E75AAC"/>
    <w:rsid w:val="00E75CD8"/>
    <w:rsid w:val="00E76180"/>
    <w:rsid w:val="00E76599"/>
    <w:rsid w:val="00E769DE"/>
    <w:rsid w:val="00E7705D"/>
    <w:rsid w:val="00E770D2"/>
    <w:rsid w:val="00E77154"/>
    <w:rsid w:val="00E77410"/>
    <w:rsid w:val="00E7774B"/>
    <w:rsid w:val="00E77921"/>
    <w:rsid w:val="00E77A78"/>
    <w:rsid w:val="00E77B13"/>
    <w:rsid w:val="00E77BEC"/>
    <w:rsid w:val="00E77FBB"/>
    <w:rsid w:val="00E807BF"/>
    <w:rsid w:val="00E808D4"/>
    <w:rsid w:val="00E80E3B"/>
    <w:rsid w:val="00E8134B"/>
    <w:rsid w:val="00E81879"/>
    <w:rsid w:val="00E819A2"/>
    <w:rsid w:val="00E81A07"/>
    <w:rsid w:val="00E81C96"/>
    <w:rsid w:val="00E81E10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E44"/>
    <w:rsid w:val="00E9017E"/>
    <w:rsid w:val="00E9053A"/>
    <w:rsid w:val="00E90D7C"/>
    <w:rsid w:val="00E910AB"/>
    <w:rsid w:val="00E912EB"/>
    <w:rsid w:val="00E91417"/>
    <w:rsid w:val="00E915DF"/>
    <w:rsid w:val="00E91F89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7AF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3B0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FD5"/>
    <w:rsid w:val="00EB5395"/>
    <w:rsid w:val="00EB59B9"/>
    <w:rsid w:val="00EB5BCD"/>
    <w:rsid w:val="00EB5C1A"/>
    <w:rsid w:val="00EB6053"/>
    <w:rsid w:val="00EB6132"/>
    <w:rsid w:val="00EB739D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0D2"/>
    <w:rsid w:val="00EC4282"/>
    <w:rsid w:val="00EC4560"/>
    <w:rsid w:val="00EC4955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3B4"/>
    <w:rsid w:val="00EC751E"/>
    <w:rsid w:val="00EC7A2F"/>
    <w:rsid w:val="00EC7FC8"/>
    <w:rsid w:val="00ED0B03"/>
    <w:rsid w:val="00ED15A2"/>
    <w:rsid w:val="00ED187D"/>
    <w:rsid w:val="00ED1A5B"/>
    <w:rsid w:val="00ED1AD3"/>
    <w:rsid w:val="00ED1CC8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3CE4"/>
    <w:rsid w:val="00ED3FC8"/>
    <w:rsid w:val="00ED4129"/>
    <w:rsid w:val="00ED4373"/>
    <w:rsid w:val="00ED48EF"/>
    <w:rsid w:val="00ED4B93"/>
    <w:rsid w:val="00ED4CDB"/>
    <w:rsid w:val="00ED5D40"/>
    <w:rsid w:val="00ED607F"/>
    <w:rsid w:val="00ED6935"/>
    <w:rsid w:val="00ED69C6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15C0"/>
    <w:rsid w:val="00EF23B3"/>
    <w:rsid w:val="00EF243D"/>
    <w:rsid w:val="00EF2484"/>
    <w:rsid w:val="00EF24DC"/>
    <w:rsid w:val="00EF2686"/>
    <w:rsid w:val="00EF272B"/>
    <w:rsid w:val="00EF285C"/>
    <w:rsid w:val="00EF2A1C"/>
    <w:rsid w:val="00EF388C"/>
    <w:rsid w:val="00EF3AF9"/>
    <w:rsid w:val="00EF3BC5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9DE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AC7"/>
    <w:rsid w:val="00F12EF4"/>
    <w:rsid w:val="00F13029"/>
    <w:rsid w:val="00F13BBE"/>
    <w:rsid w:val="00F13C4E"/>
    <w:rsid w:val="00F13DEB"/>
    <w:rsid w:val="00F14F0F"/>
    <w:rsid w:val="00F14FEB"/>
    <w:rsid w:val="00F15105"/>
    <w:rsid w:val="00F1528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B11"/>
    <w:rsid w:val="00F16CB5"/>
    <w:rsid w:val="00F16F41"/>
    <w:rsid w:val="00F173BE"/>
    <w:rsid w:val="00F174A0"/>
    <w:rsid w:val="00F17911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320"/>
    <w:rsid w:val="00F25F31"/>
    <w:rsid w:val="00F26550"/>
    <w:rsid w:val="00F26ADA"/>
    <w:rsid w:val="00F26C45"/>
    <w:rsid w:val="00F26EC6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068"/>
    <w:rsid w:val="00F532C6"/>
    <w:rsid w:val="00F532E8"/>
    <w:rsid w:val="00F538A8"/>
    <w:rsid w:val="00F53ACD"/>
    <w:rsid w:val="00F53E8F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860"/>
    <w:rsid w:val="00F61D92"/>
    <w:rsid w:val="00F61E30"/>
    <w:rsid w:val="00F61E70"/>
    <w:rsid w:val="00F61F54"/>
    <w:rsid w:val="00F6205D"/>
    <w:rsid w:val="00F6253F"/>
    <w:rsid w:val="00F626DB"/>
    <w:rsid w:val="00F62BBF"/>
    <w:rsid w:val="00F62C25"/>
    <w:rsid w:val="00F62F69"/>
    <w:rsid w:val="00F62FC8"/>
    <w:rsid w:val="00F630F4"/>
    <w:rsid w:val="00F63404"/>
    <w:rsid w:val="00F63897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5C45"/>
    <w:rsid w:val="00F65F8A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2D80"/>
    <w:rsid w:val="00F73132"/>
    <w:rsid w:val="00F73F3D"/>
    <w:rsid w:val="00F7401A"/>
    <w:rsid w:val="00F743DB"/>
    <w:rsid w:val="00F748C3"/>
    <w:rsid w:val="00F74C9A"/>
    <w:rsid w:val="00F74F33"/>
    <w:rsid w:val="00F75658"/>
    <w:rsid w:val="00F756A3"/>
    <w:rsid w:val="00F7579C"/>
    <w:rsid w:val="00F75BF0"/>
    <w:rsid w:val="00F75C69"/>
    <w:rsid w:val="00F75D7E"/>
    <w:rsid w:val="00F76102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4B1"/>
    <w:rsid w:val="00F82A87"/>
    <w:rsid w:val="00F82B4A"/>
    <w:rsid w:val="00F82E7B"/>
    <w:rsid w:val="00F82F4F"/>
    <w:rsid w:val="00F8332B"/>
    <w:rsid w:val="00F8333B"/>
    <w:rsid w:val="00F836BC"/>
    <w:rsid w:val="00F83A8C"/>
    <w:rsid w:val="00F83C03"/>
    <w:rsid w:val="00F83FB4"/>
    <w:rsid w:val="00F83FDC"/>
    <w:rsid w:val="00F840CF"/>
    <w:rsid w:val="00F84321"/>
    <w:rsid w:val="00F84459"/>
    <w:rsid w:val="00F84C01"/>
    <w:rsid w:val="00F84D1D"/>
    <w:rsid w:val="00F852EE"/>
    <w:rsid w:val="00F85552"/>
    <w:rsid w:val="00F85624"/>
    <w:rsid w:val="00F85894"/>
    <w:rsid w:val="00F86041"/>
    <w:rsid w:val="00F86616"/>
    <w:rsid w:val="00F86E7F"/>
    <w:rsid w:val="00F87037"/>
    <w:rsid w:val="00F871C9"/>
    <w:rsid w:val="00F87356"/>
    <w:rsid w:val="00F874FE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70C"/>
    <w:rsid w:val="00F91A19"/>
    <w:rsid w:val="00F91BA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92C"/>
    <w:rsid w:val="00FA7C26"/>
    <w:rsid w:val="00FA7D90"/>
    <w:rsid w:val="00FB0077"/>
    <w:rsid w:val="00FB022A"/>
    <w:rsid w:val="00FB04AD"/>
    <w:rsid w:val="00FB0699"/>
    <w:rsid w:val="00FB0E92"/>
    <w:rsid w:val="00FB1034"/>
    <w:rsid w:val="00FB12DF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1712"/>
    <w:rsid w:val="00FC2043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EFF"/>
    <w:rsid w:val="00FD7FAC"/>
    <w:rsid w:val="00FE07D6"/>
    <w:rsid w:val="00FE07D7"/>
    <w:rsid w:val="00FE09EE"/>
    <w:rsid w:val="00FE11B2"/>
    <w:rsid w:val="00FE186E"/>
    <w:rsid w:val="00FE1A67"/>
    <w:rsid w:val="00FE24AC"/>
    <w:rsid w:val="00FE2BCF"/>
    <w:rsid w:val="00FE310F"/>
    <w:rsid w:val="00FE3201"/>
    <w:rsid w:val="00FE32FC"/>
    <w:rsid w:val="00FE3A26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75F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8D"/>
    <w:rsid w:val="00FF47CC"/>
    <w:rsid w:val="00FF4823"/>
    <w:rsid w:val="00FF4907"/>
    <w:rsid w:val="00FF4D71"/>
    <w:rsid w:val="00FF4F19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57F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160A0-D6E5-402B-AE58-E685B103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3662</TotalTime>
  <Pages>33</Pages>
  <Words>8358</Words>
  <Characters>47642</Characters>
  <Application>Microsoft Office Word</Application>
  <DocSecurity>0</DocSecurity>
  <Lines>397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55889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297</cp:revision>
  <cp:lastPrinted>2018-11-14T05:35:00Z</cp:lastPrinted>
  <dcterms:created xsi:type="dcterms:W3CDTF">2018-07-09T09:27:00Z</dcterms:created>
  <dcterms:modified xsi:type="dcterms:W3CDTF">2018-11-14T07:03:00Z</dcterms:modified>
</cp:coreProperties>
</file>