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2CFCB" w14:textId="77777777" w:rsidR="005753E0" w:rsidRPr="00E71EA3" w:rsidRDefault="005753E0" w:rsidP="00AE6BB0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บริษัท อี ฟอร์ แอล เอม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จำกัด </w:t>
      </w:r>
      <w:r w:rsidRPr="00E71EA3">
        <w:rPr>
          <w:rFonts w:ascii="Browallia New" w:hAnsi="Browallia New" w:cs="Browallia New" w:hint="cs"/>
          <w:b/>
          <w:bCs/>
          <w:sz w:val="28"/>
          <w:szCs w:val="28"/>
        </w:rPr>
        <w:t>(</w:t>
      </w: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มหาชน</w:t>
      </w:r>
      <w:r w:rsidRPr="00E71EA3">
        <w:rPr>
          <w:rFonts w:ascii="Browallia New" w:hAnsi="Browallia New" w:cs="Browallia New" w:hint="cs"/>
          <w:b/>
          <w:bCs/>
          <w:sz w:val="28"/>
          <w:szCs w:val="28"/>
        </w:rPr>
        <w:t xml:space="preserve">) </w:t>
      </w: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77777777" w:rsidR="00EE40BF" w:rsidRPr="00E71EA3" w:rsidRDefault="00EE40BF" w:rsidP="00EE40BF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หมายเหตุประกอบงบการเงินระหว่างกาลรวมแบบย่อ</w:t>
      </w:r>
    </w:p>
    <w:p w14:paraId="51EFFC92" w14:textId="12BA7A30" w:rsidR="00EE40BF" w:rsidRPr="00E71EA3" w:rsidRDefault="008556EF" w:rsidP="008556EF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สำหรับงวด</w:t>
      </w:r>
      <w:r w:rsidR="00752030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สามเดือน</w:t>
      </w:r>
      <w:r w:rsidR="00A378F5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และ</w:t>
      </w:r>
      <w:r w:rsidR="004E4F3B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เก้า</w:t>
      </w:r>
      <w:r w:rsidR="00A378F5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เดือน</w:t>
      </w: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สิ้นสุด</w:t>
      </w:r>
      <w:r w:rsidR="00EE40BF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วันที่ </w:t>
      </w:r>
      <w:r w:rsidR="00D57D8F" w:rsidRPr="00E71EA3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</w:t>
      </w:r>
      <w:r w:rsidR="00A378F5" w:rsidRPr="00E71EA3">
        <w:rPr>
          <w:rFonts w:ascii="Browallia New" w:hAnsi="Browallia New" w:cs="Browallia New" w:hint="cs"/>
          <w:b/>
          <w:bCs/>
          <w:sz w:val="28"/>
          <w:szCs w:val="28"/>
        </w:rPr>
        <w:t>0</w:t>
      </w:r>
      <w:r w:rsidR="00EE40BF" w:rsidRPr="00E71EA3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4E4F3B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="00EE40BF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D57D8F" w:rsidRPr="00E71EA3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2561</w:t>
      </w:r>
      <w:r w:rsidR="003917AE" w:rsidRPr="00E71EA3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EE40BF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(ยังไม่ได้ตรวจสอบ แต่สอบทานแล้ว)</w:t>
      </w:r>
      <w:r w:rsidR="00E27FD6" w:rsidRPr="00E71EA3">
        <w:rPr>
          <w:rFonts w:ascii="Browallia New" w:hAnsi="Browallia New" w:cs="Browallia New" w:hint="cs"/>
          <w:sz w:val="28"/>
          <w:szCs w:val="28"/>
          <w:cs/>
          <w:lang w:val="en-GB"/>
        </w:rPr>
        <w:tab/>
      </w:r>
    </w:p>
    <w:p w14:paraId="7EB95244" w14:textId="77777777" w:rsidR="00EE40BF" w:rsidRPr="00E71EA3" w:rsidRDefault="00EE40BF" w:rsidP="00EE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2695E3C1" w14:textId="77777777" w:rsidR="00EE40BF" w:rsidRPr="00E71EA3" w:rsidRDefault="00EE40BF" w:rsidP="00E71EA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E71EA3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ลักษณะการดำเนินธุรกิจ</w:t>
      </w:r>
    </w:p>
    <w:p w14:paraId="5F4F3010" w14:textId="77777777" w:rsidR="00EE40BF" w:rsidRPr="00E71EA3" w:rsidRDefault="00EE40BF" w:rsidP="00EE40BF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lang w:val="en-GB"/>
        </w:rPr>
      </w:pPr>
    </w:p>
    <w:p w14:paraId="7BF3C48E" w14:textId="0DB551F0" w:rsidR="00EE40BF" w:rsidRPr="00357F51" w:rsidRDefault="00EE40BF" w:rsidP="00EE40BF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>บริษัท อี ฟอร์ แอล เอม จำกัด (มหาชน) จดทะเบียนเป็น</w:t>
      </w:r>
      <w:r w:rsidR="001C6F94" w:rsidRPr="00E71EA3">
        <w:rPr>
          <w:rFonts w:ascii="Browallia New" w:hAnsi="Browallia New" w:cs="Browallia New" w:hint="cs"/>
          <w:sz w:val="28"/>
          <w:szCs w:val="28"/>
        </w:rPr>
        <w:t xml:space="preserve">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>บริษัทมหาชนในประเทศไทยและจดทะเบียนในตลาดหลักทรัพย์ เอ็ม เอ ไอ บริษัทดำเนินธุรกิจหลักเป็นตัวแทนจำหน่ายเครื่องมือและอุปกรณ์ทางการแพทย์</w:t>
      </w:r>
      <w:r w:rsidR="003D6D00" w:rsidRPr="00E71EA3">
        <w:rPr>
          <w:rFonts w:ascii="Browallia New" w:hAnsi="Browallia New" w:cs="Browallia New" w:hint="cs"/>
          <w:sz w:val="28"/>
          <w:szCs w:val="28"/>
        </w:rPr>
        <w:t xml:space="preserve"> </w:t>
      </w:r>
      <w:r w:rsidR="00B005FA" w:rsidRPr="00E71EA3">
        <w:rPr>
          <w:rFonts w:ascii="Browallia New" w:hAnsi="Browallia New" w:cs="Browallia New" w:hint="cs"/>
          <w:sz w:val="28"/>
          <w:szCs w:val="28"/>
          <w:cs/>
        </w:rPr>
        <w:t>บริษัทย่อย</w:t>
      </w:r>
      <w:r w:rsidR="00B005FA" w:rsidRPr="00357F51">
        <w:rPr>
          <w:rFonts w:ascii="Browallia New" w:hAnsi="Browallia New" w:cs="Browallia New" w:hint="cs"/>
          <w:sz w:val="28"/>
          <w:szCs w:val="28"/>
          <w:cs/>
        </w:rPr>
        <w:t>ประกอบธุรกิจจำหน่ายเครื่องมือแพทย์</w:t>
      </w:r>
      <w:r w:rsidRPr="00357F51">
        <w:rPr>
          <w:rFonts w:ascii="Browallia New" w:hAnsi="Browallia New" w:cs="Browallia New" w:hint="cs"/>
          <w:sz w:val="28"/>
          <w:szCs w:val="28"/>
          <w:cs/>
        </w:rPr>
        <w:t xml:space="preserve"> ให้บริการด้านความงามและธุรกิจแฟรนไชส์ และจำหน่ายเครื่องสำอาง</w:t>
      </w:r>
    </w:p>
    <w:p w14:paraId="6652FF1A" w14:textId="19116609" w:rsidR="00551B89" w:rsidRPr="00357F51" w:rsidRDefault="00551B89" w:rsidP="00EE40BF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B8415BA" w14:textId="60CDD7D1" w:rsidR="00551B89" w:rsidRPr="006727FA" w:rsidRDefault="006727FA" w:rsidP="006727FA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57F51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357F51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Pr="00357F5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กันยายน </w:t>
      </w:r>
      <w:r w:rsidRPr="00357F51">
        <w:rPr>
          <w:rFonts w:ascii="Browallia New" w:hAnsi="Browallia New" w:cs="Browallia New"/>
          <w:sz w:val="28"/>
          <w:szCs w:val="28"/>
          <w:lang w:val="en-GB"/>
        </w:rPr>
        <w:t xml:space="preserve">2561 </w:t>
      </w:r>
      <w:r w:rsidR="00551B89" w:rsidRPr="00357F51">
        <w:rPr>
          <w:rFonts w:ascii="Browallia New" w:hAnsi="Browallia New" w:cs="Browallia New" w:hint="cs"/>
          <w:sz w:val="28"/>
          <w:szCs w:val="28"/>
          <w:cs/>
        </w:rPr>
        <w:t>กลุ่มบริษัทและบริษัท</w:t>
      </w:r>
      <w:r w:rsidRPr="00357F51">
        <w:rPr>
          <w:rFonts w:ascii="Browallia New" w:hAnsi="Browallia New" w:cs="Browallia New" w:hint="cs"/>
          <w:sz w:val="28"/>
          <w:szCs w:val="28"/>
          <w:cs/>
        </w:rPr>
        <w:t xml:space="preserve">มีหนี้สินหมุนเวียนสุทธิจำนวน </w:t>
      </w:r>
      <w:r w:rsidRPr="00357F51">
        <w:rPr>
          <w:rFonts w:ascii="Browallia New" w:hAnsi="Browallia New" w:cs="Browallia New"/>
          <w:sz w:val="28"/>
          <w:szCs w:val="28"/>
          <w:lang w:val="en-GB"/>
        </w:rPr>
        <w:t>680.54</w:t>
      </w:r>
      <w:r w:rsidRPr="00357F5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ล้านบาท และ </w:t>
      </w:r>
      <w:r w:rsidRPr="00357F51">
        <w:rPr>
          <w:rFonts w:ascii="Browallia New" w:hAnsi="Browallia New" w:cs="Browallia New"/>
          <w:sz w:val="28"/>
          <w:szCs w:val="28"/>
          <w:lang w:val="en-GB"/>
        </w:rPr>
        <w:t xml:space="preserve">149.9 </w:t>
      </w:r>
      <w:r w:rsidRPr="00357F51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 และ</w:t>
      </w:r>
      <w:r w:rsidR="00551B89" w:rsidRPr="00357F51">
        <w:rPr>
          <w:rFonts w:ascii="Browallia New" w:hAnsi="Browallia New" w:cs="Browallia New" w:hint="cs"/>
          <w:sz w:val="28"/>
          <w:szCs w:val="28"/>
          <w:cs/>
        </w:rPr>
        <w:t>มีขาดทุนสะสมเป็นจำนวนมาก</w:t>
      </w:r>
      <w:r w:rsidRPr="00357F51">
        <w:rPr>
          <w:rFonts w:ascii="Browallia New" w:hAnsi="Browallia New" w:cs="Browallia New" w:hint="cs"/>
          <w:sz w:val="28"/>
          <w:szCs w:val="28"/>
          <w:cs/>
        </w:rPr>
        <w:t xml:space="preserve"> โดยมีสาเหตุหลักมาจากผล</w:t>
      </w:r>
      <w:r w:rsidR="00F63ABF" w:rsidRPr="00357F51">
        <w:rPr>
          <w:rFonts w:ascii="Browallia New" w:hAnsi="Browallia New" w:cs="Browallia New" w:hint="cs"/>
          <w:sz w:val="28"/>
          <w:szCs w:val="28"/>
          <w:cs/>
        </w:rPr>
        <w:t>ขาดทุนจากการดำเนินงาน</w:t>
      </w:r>
      <w:r w:rsidRPr="00357F51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551B89" w:rsidRPr="00357F51">
        <w:rPr>
          <w:rFonts w:ascii="Browallia New" w:hAnsi="Browallia New" w:cs="Browallia New" w:hint="cs"/>
          <w:sz w:val="28"/>
          <w:szCs w:val="28"/>
          <w:cs/>
        </w:rPr>
        <w:t>การด้อยค่า</w:t>
      </w:r>
      <w:r w:rsidR="007E0ABB" w:rsidRPr="00357F51">
        <w:rPr>
          <w:rFonts w:ascii="Browallia New" w:hAnsi="Browallia New" w:cs="Browallia New" w:hint="cs"/>
          <w:sz w:val="28"/>
          <w:szCs w:val="28"/>
          <w:cs/>
        </w:rPr>
        <w:t>ที่เกิดขึ้นจาก</w:t>
      </w:r>
      <w:r w:rsidR="00551B89" w:rsidRPr="00357F51">
        <w:rPr>
          <w:rFonts w:ascii="Browallia New" w:hAnsi="Browallia New" w:cs="Browallia New" w:hint="cs"/>
          <w:sz w:val="28"/>
          <w:szCs w:val="28"/>
          <w:cs/>
        </w:rPr>
        <w:t>เงินลงทุนในบริษัทย่อยทางอ้อมที่ประกอบธุรกิจให้บริการด้านความงาม</w:t>
      </w:r>
      <w:r w:rsidRPr="00357F51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51B89" w:rsidRPr="00357F51">
        <w:rPr>
          <w:rFonts w:ascii="Browallia New" w:hAnsi="Browallia New" w:cs="Browallia New" w:hint="cs"/>
          <w:sz w:val="28"/>
          <w:szCs w:val="28"/>
          <w:cs/>
        </w:rPr>
        <w:t>อนึ่ง บริษัทอยู่ระหว่างการพิจารณาปรับโครงสร้างธุรกิจของบริษัทย่อยทางอ้อมให้มีผลการดำเนินงานที่ดีขึ้น และมีกระแสเงินสดในการดำเนินงานที่ดีต่อไปในอนาคต</w:t>
      </w:r>
    </w:p>
    <w:p w14:paraId="67710EC1" w14:textId="53DD56CD" w:rsidR="007E0ABB" w:rsidRPr="00E71EA3" w:rsidRDefault="00EE40BF" w:rsidP="007E0ABB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102E2991" w14:textId="77777777" w:rsidR="00EE40BF" w:rsidRPr="00E71EA3" w:rsidRDefault="00EE40BF" w:rsidP="000D39C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E71EA3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เกณฑ์ในการจัดทำงบการเงินระหว่างกาล</w:t>
      </w:r>
    </w:p>
    <w:p w14:paraId="55FD6A4E" w14:textId="77777777" w:rsidR="00EE40BF" w:rsidRPr="00E71EA3" w:rsidRDefault="00EE40BF" w:rsidP="00EE40BF">
      <w:pPr>
        <w:tabs>
          <w:tab w:val="left" w:pos="36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5E408E0" w14:textId="72058619" w:rsidR="00EE40BF" w:rsidRPr="00E71EA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งบการเงินระหว่างกาลแบบย่อจัดทำขึ้นสำหรับงวดสามเดือน</w:t>
      </w:r>
      <w:r w:rsidR="00A378F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และ</w:t>
      </w:r>
      <w:r w:rsidR="004E4F3B"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เก้า</w:t>
      </w:r>
      <w:r w:rsidR="00A378F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เดือน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สิ้นสุดวันที่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3</w:t>
      </w:r>
      <w:r w:rsidR="00A378F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0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="004E4F3B"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กันยายน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2561</w:t>
      </w:r>
      <w:r w:rsidR="00275911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ตามมาตรฐานการบัญชี</w:t>
      </w:r>
      <w:r w:rsidR="000D39C2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ฉบับที่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34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(ปรับปรุง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25</w:t>
      </w:r>
      <w:r w:rsidR="008556E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60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) เรื่อง</w:t>
      </w:r>
      <w:r w:rsidR="00DE422B"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  <w:r w:rsidR="00403F3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การรายงานทางการเงินระหว่างกาล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และได้นำเสนอในสกุลเงินไทยบาท </w:t>
      </w:r>
      <w:r w:rsidR="00A378F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   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โดยไม่ได้รวมข้อมูลทั้งหมดในงบการเงินประจำปีที่ได้จัดทำตามมาตรฐานการรายงานทางการเงิน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31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ธันวาคม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2560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</w:p>
    <w:p w14:paraId="483571B6" w14:textId="77777777" w:rsidR="00EE40BF" w:rsidRPr="00E71EA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</w:p>
    <w:p w14:paraId="4558222B" w14:textId="71DF6378" w:rsidR="00EE40BF" w:rsidRPr="00E71EA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งบการเงินระหว่างกาลนี้ได้มีการจัดทำขึ้นเป็นภาษาไทย การแปลงบการเงินฉบับนี้เป็นภาษาอื่นควรให้สอดคล้องกับ</w:t>
      </w:r>
      <w:r w:rsidR="000D39C2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        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งบการเงินฉบับภาษาไทย</w:t>
      </w:r>
    </w:p>
    <w:p w14:paraId="6123974C" w14:textId="77777777" w:rsidR="00EE40BF" w:rsidRPr="00E71EA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0EAAC1D6" w14:textId="3DB45D4D" w:rsidR="00F263C3" w:rsidRPr="00E71EA3" w:rsidRDefault="00EE40BF" w:rsidP="00F263C3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งบการเงินรวมระหว่างกาลได้จัดทำขึ้นโดยรวมงบการเงินของบริษัท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 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อี ฟอร์ แอล เอม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31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ธันวาคม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2560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="00F263C3"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โดยไม่มีการเปลี่ยนแปลงในบริษัทย่อยในระหว่างงวด 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ยกเว้นตามที่เปิดเผยไว้ในหมายเหตุข้อ 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9 </w:t>
      </w:r>
    </w:p>
    <w:p w14:paraId="43076730" w14:textId="77777777" w:rsidR="00EE40BF" w:rsidRPr="00E71EA3" w:rsidRDefault="00EE40BF" w:rsidP="00EE40BF">
      <w:p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19365ED" w14:textId="57CBB30E" w:rsidR="00EE40BF" w:rsidRPr="00E71EA3" w:rsidRDefault="00EE40BF" w:rsidP="00EE40BF">
      <w:pPr>
        <w:tabs>
          <w:tab w:val="clear" w:pos="227"/>
          <w:tab w:val="clear" w:pos="454"/>
          <w:tab w:val="clear" w:pos="907"/>
          <w:tab w:val="left" w:pos="900"/>
          <w:tab w:val="left" w:pos="2160"/>
          <w:tab w:val="right" w:pos="7280"/>
          <w:tab w:val="right" w:pos="8540"/>
        </w:tabs>
        <w:spacing w:line="240" w:lineRule="auto"/>
        <w:ind w:left="360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งบการเงินระหว่างกาลนี้ได้รับอนุมัติจากคณะกรรมการบริษัทแล้วเมื่อวันที่ </w:t>
      </w:r>
      <w:r w:rsidR="005D5F6E" w:rsidRPr="00E71EA3">
        <w:rPr>
          <w:rFonts w:ascii="Browallia New" w:hAnsi="Browallia New" w:cs="Browallia New" w:hint="cs"/>
          <w:sz w:val="28"/>
          <w:szCs w:val="28"/>
        </w:rPr>
        <w:t>1</w:t>
      </w:r>
      <w:r w:rsidR="00662EE2" w:rsidRPr="00E71EA3">
        <w:rPr>
          <w:rFonts w:ascii="Browallia New" w:hAnsi="Browallia New" w:cs="Browallia New" w:hint="cs"/>
          <w:sz w:val="28"/>
          <w:szCs w:val="28"/>
        </w:rPr>
        <w:t>4</w:t>
      </w:r>
      <w:r w:rsidR="005D5F6E" w:rsidRPr="00E71EA3">
        <w:rPr>
          <w:rFonts w:ascii="Browallia New" w:hAnsi="Browallia New" w:cs="Browallia New" w:hint="cs"/>
          <w:sz w:val="28"/>
          <w:szCs w:val="28"/>
        </w:rPr>
        <w:t xml:space="preserve"> </w:t>
      </w:r>
      <w:r w:rsidR="005D5F6E" w:rsidRPr="00E71EA3">
        <w:rPr>
          <w:rFonts w:ascii="Browallia New" w:hAnsi="Browallia New" w:cs="Browallia New" w:hint="cs"/>
          <w:sz w:val="28"/>
          <w:szCs w:val="28"/>
          <w:cs/>
        </w:rPr>
        <w:t>พฤศจิกายน</w:t>
      </w:r>
      <w:r w:rsidR="00A378F5" w:rsidRPr="00E71EA3">
        <w:rPr>
          <w:rFonts w:ascii="Browallia New" w:hAnsi="Browallia New" w:cs="Browallia New" w:hint="cs"/>
          <w:sz w:val="28"/>
          <w:szCs w:val="28"/>
        </w:rPr>
        <w:t xml:space="preserve"> </w:t>
      </w:r>
      <w:r w:rsidR="00D57D8F" w:rsidRPr="00E71EA3">
        <w:rPr>
          <w:rFonts w:ascii="Browallia New" w:hAnsi="Browallia New" w:cs="Browallia New" w:hint="cs"/>
          <w:sz w:val="28"/>
          <w:szCs w:val="28"/>
        </w:rPr>
        <w:t>2561</w:t>
      </w:r>
    </w:p>
    <w:p w14:paraId="3EBA3394" w14:textId="37197DDC" w:rsidR="00EE40BF" w:rsidRPr="00E71EA3" w:rsidRDefault="00EE40BF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7FE30DE" w14:textId="758E6CE1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3F3DD62" w14:textId="0B9D56EE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E1CA082" w14:textId="3DDD635B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13975FE" w14:textId="21CE9D2E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E70BDE3" w14:textId="019E931D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B7E7D47" w14:textId="42DC7A66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7216D8" w14:textId="2AD2D891" w:rsidR="002E39D1" w:rsidRPr="00E71EA3" w:rsidRDefault="002E39D1" w:rsidP="006727FA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C81BBD8" w14:textId="6962467C" w:rsidR="00EE40BF" w:rsidRPr="00E71EA3" w:rsidRDefault="00EE40BF" w:rsidP="00E71EA3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78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E71EA3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lastRenderedPageBreak/>
        <w:t>นโยบายการบัญชีที่สำคัญ</w:t>
      </w:r>
    </w:p>
    <w:p w14:paraId="0B4C7BC9" w14:textId="77777777" w:rsidR="00E305C2" w:rsidRPr="00E71EA3" w:rsidRDefault="00E305C2" w:rsidP="00E71EA3">
      <w:pPr>
        <w:tabs>
          <w:tab w:val="clear" w:pos="227"/>
          <w:tab w:val="clear" w:pos="454"/>
          <w:tab w:val="left" w:pos="549"/>
        </w:tabs>
        <w:spacing w:before="100" w:beforeAutospacing="1" w:after="100" w:afterAutospacing="1"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บริษัทและบริษัทย่อยสำหรับปีสิ้นสุดวันที่ </w:t>
      </w:r>
      <w:r w:rsidRPr="00E71EA3">
        <w:rPr>
          <w:rFonts w:ascii="Browallia New" w:hAnsi="Browallia New" w:cs="Browallia New" w:hint="cs"/>
          <w:sz w:val="28"/>
          <w:szCs w:val="28"/>
        </w:rPr>
        <w:t xml:space="preserve">31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E71EA3">
        <w:rPr>
          <w:rFonts w:ascii="Browallia New" w:hAnsi="Browallia New" w:cs="Browallia New" w:hint="cs"/>
          <w:sz w:val="28"/>
          <w:szCs w:val="28"/>
        </w:rPr>
        <w:t xml:space="preserve">2560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บริษัทและบริษัทย่อยได้นำมาตรฐานการรายงานทางการเงินฉบับปรับปรุงใหม่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ที่เริ่มในหรือหลังวันที่ </w:t>
      </w:r>
      <w:r w:rsidRPr="00E71EA3">
        <w:rPr>
          <w:rFonts w:ascii="Browallia New" w:hAnsi="Browallia New" w:cs="Browallia New" w:hint="cs"/>
          <w:sz w:val="28"/>
          <w:szCs w:val="28"/>
        </w:rPr>
        <w:t xml:space="preserve">1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มกราคม </w:t>
      </w:r>
      <w:r w:rsidRPr="00E71EA3">
        <w:rPr>
          <w:rFonts w:ascii="Browallia New" w:hAnsi="Browallia New" w:cs="Browallia New" w:hint="cs"/>
          <w:sz w:val="28"/>
          <w:szCs w:val="28"/>
        </w:rPr>
        <w:t xml:space="preserve">2561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>มาถือปฏิบัติ การปรับปรุงมาตรฐานรายงานทางการเงินดังกล่าวมีขึ้นเพื่อให้มีเนื้อหาเท่าเทียมกับมาตรฐานรายงานทางการเงินระหว่างประเทศ ซึ่งส่วนใหญ่เป็นการปรับปรุงถ้อยคำและคำศัพท์ การตีความมาตรฐานและการให้แนวปฏิบัติทางการบัญชีกับผู้ใช้มาตรฐาน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และบริษัทย่อย</w:t>
      </w:r>
    </w:p>
    <w:p w14:paraId="103590B5" w14:textId="77777777" w:rsidR="00E305C2" w:rsidRPr="00E71EA3" w:rsidRDefault="00E305C2" w:rsidP="00E71EA3">
      <w:pPr>
        <w:tabs>
          <w:tab w:val="clear" w:pos="227"/>
          <w:tab w:val="left" w:pos="378"/>
        </w:tabs>
        <w:spacing w:before="100" w:beforeAutospacing="1" w:after="100" w:afterAutospacing="1" w:line="240" w:lineRule="auto"/>
        <w:ind w:left="426" w:hanging="48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>ในระหว่างงวด สภาวิชาชีพบัญชีได้เผยแพร่มาตรฐานการรายงานทางการเงินฉบับใหม่ ดังต่อไปนี้</w:t>
      </w:r>
    </w:p>
    <w:p w14:paraId="71FD3C8D" w14:textId="77777777" w:rsidR="00E305C2" w:rsidRPr="00E71EA3" w:rsidRDefault="00E305C2" w:rsidP="00E305C2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มาตรฐานการรายงานทางการเงินฉบับที่ </w:t>
      </w:r>
      <w:r w:rsidRPr="00E71EA3">
        <w:rPr>
          <w:rFonts w:ascii="Browallia New" w:hAnsi="Browallia New" w:cs="Browallia New" w:hint="cs"/>
          <w:sz w:val="28"/>
          <w:szCs w:val="28"/>
        </w:rPr>
        <w:t xml:space="preserve">15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เรื่อง “รายได้จากสัญญาที่ทำกับลูกค้า” </w:t>
      </w:r>
    </w:p>
    <w:p w14:paraId="1B08F465" w14:textId="77777777" w:rsidR="00E305C2" w:rsidRPr="00E71EA3" w:rsidRDefault="00E305C2" w:rsidP="00E305C2">
      <w:pPr>
        <w:spacing w:before="100" w:beforeAutospacing="1" w:after="100" w:afterAutospacing="1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มีผลบังคับใช้ตั้งแต่วันที่ </w:t>
      </w:r>
      <w:r w:rsidRPr="00E71EA3">
        <w:rPr>
          <w:rFonts w:ascii="Browallia New" w:hAnsi="Browallia New" w:cs="Browallia New" w:hint="cs"/>
          <w:sz w:val="28"/>
          <w:szCs w:val="28"/>
        </w:rPr>
        <w:t xml:space="preserve">1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มกราคม </w:t>
      </w:r>
      <w:r w:rsidRPr="00E71EA3">
        <w:rPr>
          <w:rFonts w:ascii="Browallia New" w:hAnsi="Browallia New" w:cs="Browallia New" w:hint="cs"/>
          <w:sz w:val="28"/>
          <w:szCs w:val="28"/>
        </w:rPr>
        <w:t xml:space="preserve">2562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โดยมาตรฐานการรายงานทางการเงิน ฉบับที่ </w:t>
      </w:r>
      <w:r w:rsidRPr="00E71EA3">
        <w:rPr>
          <w:rFonts w:ascii="Browallia New" w:hAnsi="Browallia New" w:cs="Browallia New" w:hint="cs"/>
          <w:sz w:val="28"/>
          <w:szCs w:val="28"/>
        </w:rPr>
        <w:t xml:space="preserve">15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นำเสนอหลักการการรับรู้รายได้ใหม่แทนที่มาตรฐานการบัญชี ฉบับที่ </w:t>
      </w:r>
      <w:r w:rsidRPr="00E71EA3">
        <w:rPr>
          <w:rFonts w:ascii="Browallia New" w:hAnsi="Browallia New" w:cs="Browallia New" w:hint="cs"/>
          <w:sz w:val="28"/>
          <w:szCs w:val="28"/>
        </w:rPr>
        <w:t xml:space="preserve">18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เรื่อง “รายได้” มาตรฐานการบัญชี ฉบับที่ </w:t>
      </w:r>
      <w:r w:rsidRPr="00E71EA3">
        <w:rPr>
          <w:rFonts w:ascii="Browallia New" w:hAnsi="Browallia New" w:cs="Browallia New" w:hint="cs"/>
          <w:sz w:val="28"/>
          <w:szCs w:val="28"/>
        </w:rPr>
        <w:t xml:space="preserve">11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เรื่อง “สัญญาก่อสร้าง” รวมถึงการตีความมาตรฐานที่เกี่ยวข้องกับรายได้อีกหลายฉบับ มาตรฐานฉบับใหม่ได้มีการกำหนดหลักการในการรับรู้รายได้และให้แนวปฏิบัติทางการบัญชีเพิ่มเติมในหลายเรื่อง ซึ่งมีรายละเอียดจำกัดในมาตรฐานการรายงานทางการเงินที่ใช้ในปัจจุบัน </w:t>
      </w:r>
    </w:p>
    <w:p w14:paraId="4194943E" w14:textId="77777777" w:rsidR="00E305C2" w:rsidRPr="00E71EA3" w:rsidRDefault="00E305C2" w:rsidP="00E305C2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มาตรฐานการรายงานทางการเงินที่เกี่ยวข้องกับกลุ่มเครื่องมือทางการเงิน </w:t>
      </w:r>
    </w:p>
    <w:p w14:paraId="7C07E849" w14:textId="62BDEB22" w:rsidR="00E305C2" w:rsidRPr="00E71EA3" w:rsidRDefault="00E305C2" w:rsidP="00E305C2">
      <w:pPr>
        <w:spacing w:before="100" w:beforeAutospacing="1" w:after="100" w:afterAutospacing="1"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มีผลบังคับใช้ตั้งแต่วันที่ </w:t>
      </w:r>
      <w:r w:rsidRPr="00E71EA3">
        <w:rPr>
          <w:rFonts w:ascii="Browallia New" w:hAnsi="Browallia New" w:cs="Browallia New" w:hint="cs"/>
          <w:sz w:val="28"/>
          <w:szCs w:val="28"/>
        </w:rPr>
        <w:t xml:space="preserve">1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มกราคม </w:t>
      </w:r>
      <w:r w:rsidRPr="00E71EA3">
        <w:rPr>
          <w:rFonts w:ascii="Browallia New" w:hAnsi="Browallia New" w:cs="Browallia New" w:hint="cs"/>
          <w:sz w:val="28"/>
          <w:szCs w:val="28"/>
        </w:rPr>
        <w:t>2563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ที่ให้ข้อกำหนดเกี่ยวกับนิยาม การรับรู้ การจัดประเภทรายการ </w:t>
      </w:r>
      <w:r w:rsidR="00FD347B">
        <w:rPr>
          <w:rFonts w:ascii="Browallia New" w:hAnsi="Browallia New" w:cs="Browallia New"/>
          <w:sz w:val="28"/>
          <w:szCs w:val="28"/>
        </w:rPr>
        <w:t xml:space="preserve">         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การวัดมูลค่า การด้อยค่า การตัดรายการของสินทรัพย์และหนี้สินทางการเงิน และการบัญชีป้องกันความเสี่ยง </w:t>
      </w:r>
    </w:p>
    <w:p w14:paraId="478A5447" w14:textId="6BA096B1" w:rsidR="00E305C2" w:rsidRDefault="00E305C2" w:rsidP="00FD347B">
      <w:pPr>
        <w:tabs>
          <w:tab w:val="clear" w:pos="227"/>
          <w:tab w:val="left" w:pos="360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บริษัทและบริษัทย่อยจะนำมาตรฐานฉบับใหม่นี้มาถือปฎิบัติ เมื่อมีผลบังคับใช้ ปัจจุบันฝ่ายบริหารอยู่ระหว่างการประเมินผลกระทบต่องบการเงินในงวดที่เริ่มต้นใช้มาตรฐานเหล่านี้</w:t>
      </w:r>
    </w:p>
    <w:p w14:paraId="0AC1F2C0" w14:textId="77777777" w:rsidR="00FD347B" w:rsidRPr="00E71EA3" w:rsidRDefault="00FD347B" w:rsidP="00FD347B">
      <w:pPr>
        <w:tabs>
          <w:tab w:val="clear" w:pos="227"/>
          <w:tab w:val="left" w:pos="360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3BAF31B" w14:textId="77777777" w:rsidR="00EE40BF" w:rsidRPr="00E71EA3" w:rsidRDefault="00EE40BF" w:rsidP="00E71EA3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9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E71EA3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การประมาณการและการใช้ดุลยพินิจ</w:t>
      </w:r>
    </w:p>
    <w:p w14:paraId="360D16C5" w14:textId="77777777" w:rsidR="00EE40BF" w:rsidRPr="00E71EA3" w:rsidRDefault="00EE40BF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F2F53BE" w14:textId="130FAAD3" w:rsidR="00EE40BF" w:rsidRPr="00E71EA3" w:rsidRDefault="00EE40BF" w:rsidP="00E71EA3">
      <w:pPr>
        <w:tabs>
          <w:tab w:val="clear" w:pos="227"/>
          <w:tab w:val="clear" w:pos="454"/>
          <w:tab w:val="left" w:pos="36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9B4424" w:rsidRPr="00E71EA3">
        <w:rPr>
          <w:rFonts w:ascii="Browallia New" w:hAnsi="Browallia New" w:cs="Browallia New" w:hint="cs"/>
          <w:sz w:val="28"/>
          <w:szCs w:val="28"/>
        </w:rPr>
        <w:t xml:space="preserve"> </w:t>
      </w:r>
      <w:r w:rsidR="004E4F3B" w:rsidRPr="00E71EA3">
        <w:rPr>
          <w:rFonts w:ascii="Browallia New" w:hAnsi="Browallia New" w:cs="Browallia New" w:hint="cs"/>
          <w:sz w:val="28"/>
          <w:szCs w:val="28"/>
        </w:rPr>
        <w:t xml:space="preserve">            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45AC6123" w14:textId="77777777" w:rsidR="00EE40BF" w:rsidRPr="00E71EA3" w:rsidRDefault="00EE40BF" w:rsidP="00E71EA3">
      <w:pPr>
        <w:tabs>
          <w:tab w:val="clear" w:pos="227"/>
          <w:tab w:val="clear" w:pos="454"/>
          <w:tab w:val="left" w:pos="36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p w14:paraId="01174FA4" w14:textId="2280E2C5" w:rsidR="00EE40BF" w:rsidRPr="00E71EA3" w:rsidRDefault="00EE40BF" w:rsidP="00E71EA3">
      <w:pPr>
        <w:tabs>
          <w:tab w:val="clear" w:pos="227"/>
          <w:tab w:val="clear" w:pos="454"/>
          <w:tab w:val="left" w:pos="36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รวมถึงแหล่งข้อมูลสำคัญของการประมาณการได้ใช้เช่นเดียวกับที่ใช้ในงบการเงินประจำปีสิ้นสุดวันที่ </w:t>
      </w:r>
      <w:r w:rsidR="00D57D8F" w:rsidRPr="00E71EA3">
        <w:rPr>
          <w:rFonts w:ascii="Browallia New" w:hAnsi="Browallia New" w:cs="Browallia New" w:hint="cs"/>
          <w:sz w:val="28"/>
          <w:szCs w:val="28"/>
          <w:lang w:val="en-GB"/>
        </w:rPr>
        <w:t>31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="00D57D8F" w:rsidRPr="00E71EA3">
        <w:rPr>
          <w:rFonts w:ascii="Browallia New" w:hAnsi="Browallia New" w:cs="Browallia New" w:hint="cs"/>
          <w:sz w:val="28"/>
          <w:szCs w:val="28"/>
          <w:lang w:val="en-GB"/>
        </w:rPr>
        <w:t>2560</w:t>
      </w:r>
    </w:p>
    <w:p w14:paraId="7AD3BACB" w14:textId="2AF7A643" w:rsidR="00540AD5" w:rsidRPr="00E71EA3" w:rsidRDefault="00540AD5" w:rsidP="00EE40BF">
      <w:pPr>
        <w:tabs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9B2158E" w14:textId="3FF1D1C9" w:rsidR="00E305C2" w:rsidRPr="00E71EA3" w:rsidRDefault="00E305C2" w:rsidP="00EE40BF">
      <w:pPr>
        <w:tabs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B09E6C2" w14:textId="05E6790C" w:rsidR="00E305C2" w:rsidRPr="00E71EA3" w:rsidRDefault="00E305C2" w:rsidP="00EE40BF">
      <w:pPr>
        <w:tabs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5BE694B" w14:textId="69E130AA" w:rsidR="00E305C2" w:rsidRPr="00E71EA3" w:rsidRDefault="00E305C2" w:rsidP="00EE40BF">
      <w:pPr>
        <w:tabs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F14CB16" w14:textId="77777777" w:rsidR="00E305C2" w:rsidRPr="00E71EA3" w:rsidRDefault="00E305C2" w:rsidP="00EE40BF">
      <w:pPr>
        <w:tabs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FA24356" w14:textId="5085C2F1" w:rsidR="005753E0" w:rsidRPr="00E71EA3" w:rsidRDefault="005753E0" w:rsidP="00E71EA3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E71EA3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รายกา</w:t>
      </w:r>
      <w:r w:rsidR="00FF001F" w:rsidRPr="00E71EA3">
        <w:rPr>
          <w:rFonts w:ascii="Browallia New" w:hAnsi="Browallia New" w:cs="Browallia New" w:hint="cs"/>
          <w:sz w:val="28"/>
          <w:szCs w:val="28"/>
          <w:u w:val="single"/>
          <w:cs/>
        </w:rPr>
        <w:t>ร</w:t>
      </w:r>
      <w:r w:rsidRPr="00E71EA3">
        <w:rPr>
          <w:rFonts w:ascii="Browallia New" w:hAnsi="Browallia New" w:cs="Browallia New" w:hint="cs"/>
          <w:sz w:val="28"/>
          <w:szCs w:val="28"/>
          <w:u w:val="single"/>
          <w:cs/>
        </w:rPr>
        <w:t>กับบุคคลและบริษัทที่เกี่ยวข้องกัน</w:t>
      </w:r>
      <w:r w:rsidR="00B91C02" w:rsidRPr="00E71EA3">
        <w:rPr>
          <w:rFonts w:ascii="Browallia New" w:hAnsi="Browallia New" w:cs="Browallia New" w:hint="cs"/>
          <w:sz w:val="28"/>
          <w:szCs w:val="28"/>
          <w:u w:val="single"/>
        </w:rPr>
        <w:t xml:space="preserve"> </w:t>
      </w:r>
    </w:p>
    <w:p w14:paraId="0EFE35A7" w14:textId="77777777" w:rsidR="005753E0" w:rsidRPr="00904277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 New" w:hAnsi="Browallia New" w:cs="Browallia New"/>
          <w:sz w:val="24"/>
          <w:szCs w:val="24"/>
          <w:cs/>
        </w:rPr>
      </w:pPr>
    </w:p>
    <w:p w14:paraId="495D0170" w14:textId="5DE2BA75" w:rsidR="00ED0B2B" w:rsidRPr="00E71EA3" w:rsidRDefault="005753E0" w:rsidP="00E71EA3">
      <w:pPr>
        <w:tabs>
          <w:tab w:val="clear" w:pos="454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1D33FDCC" w14:textId="77777777" w:rsidR="002E39D1" w:rsidRPr="00904277" w:rsidRDefault="002E39D1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4"/>
          <w:szCs w:val="24"/>
        </w:rPr>
      </w:pPr>
    </w:p>
    <w:p w14:paraId="4684ADCD" w14:textId="1007FAFA" w:rsidR="005753E0" w:rsidRPr="00E71EA3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>รายการบัญชีที่</w:t>
      </w:r>
      <w:r w:rsidR="00864008" w:rsidRPr="00E71EA3">
        <w:rPr>
          <w:rFonts w:ascii="Browallia New" w:hAnsi="Browallia New" w:cs="Browallia New" w:hint="cs"/>
          <w:sz w:val="28"/>
          <w:szCs w:val="28"/>
          <w:cs/>
        </w:rPr>
        <w:t>มีสาระ</w:t>
      </w:r>
      <w:r w:rsidRPr="00E71EA3">
        <w:rPr>
          <w:rFonts w:ascii="Browallia New" w:hAnsi="Browallia New" w:cs="Browallia New" w:hint="cs"/>
          <w:sz w:val="28"/>
          <w:szCs w:val="28"/>
          <w:cs/>
        </w:rPr>
        <w:t>สำคัญกับบุคคลและบริษัทที่เกี่ยวข้องกันสำหรับ</w:t>
      </w:r>
      <w:r w:rsidR="006C7D69" w:rsidRPr="00E71EA3">
        <w:rPr>
          <w:rFonts w:ascii="Browallia New" w:hAnsi="Browallia New" w:cs="Browallia New" w:hint="cs"/>
          <w:sz w:val="28"/>
          <w:szCs w:val="28"/>
          <w:cs/>
        </w:rPr>
        <w:t>งวดสามเดือน</w:t>
      </w:r>
      <w:r w:rsidR="00A378F5" w:rsidRPr="00E71EA3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4E4F3B" w:rsidRPr="00E71EA3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A378F5" w:rsidRPr="00E71EA3">
        <w:rPr>
          <w:rFonts w:ascii="Browallia New" w:hAnsi="Browallia New" w:cs="Browallia New" w:hint="cs"/>
          <w:sz w:val="28"/>
          <w:szCs w:val="28"/>
          <w:cs/>
        </w:rPr>
        <w:t>เดือนสิ้น</w:t>
      </w:r>
      <w:r w:rsidR="006C7D69" w:rsidRPr="00E71EA3">
        <w:rPr>
          <w:rFonts w:ascii="Browallia New" w:hAnsi="Browallia New" w:cs="Browallia New" w:hint="cs"/>
          <w:sz w:val="28"/>
          <w:szCs w:val="28"/>
          <w:cs/>
        </w:rPr>
        <w:t xml:space="preserve">สุดวันที่ </w:t>
      </w:r>
      <w:r w:rsidR="004E4F3B" w:rsidRPr="00E71EA3">
        <w:rPr>
          <w:rFonts w:ascii="Browallia New" w:hAnsi="Browallia New" w:cs="Browallia New" w:hint="cs"/>
          <w:sz w:val="28"/>
          <w:szCs w:val="28"/>
          <w:cs/>
        </w:rPr>
        <w:t xml:space="preserve">                  </w:t>
      </w:r>
      <w:r w:rsidR="00A378F5" w:rsidRPr="00E71EA3">
        <w:rPr>
          <w:rFonts w:ascii="Browallia New" w:hAnsi="Browallia New" w:cs="Browallia New" w:hint="cs"/>
          <w:sz w:val="28"/>
          <w:szCs w:val="28"/>
        </w:rPr>
        <w:t xml:space="preserve">30 </w:t>
      </w:r>
      <w:r w:rsidR="004E4F3B" w:rsidRPr="00E71EA3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="006C7D69" w:rsidRPr="00E71EA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57D8F" w:rsidRPr="00E71EA3">
        <w:rPr>
          <w:rFonts w:ascii="Browallia New" w:hAnsi="Browallia New" w:cs="Browallia New" w:hint="cs"/>
          <w:sz w:val="28"/>
          <w:szCs w:val="28"/>
          <w:lang w:val="en-GB"/>
        </w:rPr>
        <w:t>2561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="00D57D8F" w:rsidRPr="00E71EA3">
        <w:rPr>
          <w:rFonts w:ascii="Browallia New" w:hAnsi="Browallia New" w:cs="Browallia New" w:hint="cs"/>
          <w:sz w:val="28"/>
          <w:szCs w:val="28"/>
          <w:lang w:val="en-GB"/>
        </w:rPr>
        <w:t>2560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มีดังนี้</w:t>
      </w:r>
    </w:p>
    <w:p w14:paraId="7A1EE3FB" w14:textId="4B819694" w:rsidR="00A378F5" w:rsidRPr="00904277" w:rsidRDefault="00A378F5" w:rsidP="000D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80" w:type="dxa"/>
        <w:tblInd w:w="392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1986"/>
        <w:gridCol w:w="1146"/>
        <w:gridCol w:w="1116"/>
        <w:gridCol w:w="1125"/>
        <w:gridCol w:w="1152"/>
      </w:tblGrid>
      <w:tr w:rsidR="00A378F5" w:rsidRPr="00333458" w14:paraId="6DB92F3B" w14:textId="77777777" w:rsidTr="00567FE8">
        <w:trPr>
          <w:tblHeader/>
        </w:trPr>
        <w:tc>
          <w:tcPr>
            <w:tcW w:w="2655" w:type="dxa"/>
            <w:tcBorders>
              <w:top w:val="nil"/>
            </w:tcBorders>
          </w:tcPr>
          <w:p w14:paraId="74F2380B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0" w:name="_Hlk529887476"/>
            <w:bookmarkStart w:id="1" w:name="_Hlk529887570"/>
          </w:p>
        </w:tc>
        <w:tc>
          <w:tcPr>
            <w:tcW w:w="1986" w:type="dxa"/>
            <w:tcBorders>
              <w:top w:val="nil"/>
            </w:tcBorders>
          </w:tcPr>
          <w:p w14:paraId="0B5CE600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39" w:type="dxa"/>
            <w:gridSpan w:val="4"/>
            <w:tcBorders>
              <w:top w:val="nil"/>
            </w:tcBorders>
          </w:tcPr>
          <w:p w14:paraId="05F045FA" w14:textId="77777777" w:rsidR="00A378F5" w:rsidRPr="00333458" w:rsidRDefault="00A378F5" w:rsidP="00A37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33345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A378F5" w:rsidRPr="00333458" w14:paraId="7C4E5084" w14:textId="77777777" w:rsidTr="00567FE8">
        <w:trPr>
          <w:tblHeader/>
        </w:trPr>
        <w:tc>
          <w:tcPr>
            <w:tcW w:w="2655" w:type="dxa"/>
          </w:tcPr>
          <w:p w14:paraId="7455D91A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</w:tcPr>
          <w:p w14:paraId="1C769F3A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2" w:type="dxa"/>
            <w:gridSpan w:val="2"/>
          </w:tcPr>
          <w:p w14:paraId="0DC73363" w14:textId="77777777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</w:tcPr>
          <w:p w14:paraId="2E0B2319" w14:textId="77777777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378F5" w:rsidRPr="00333458" w14:paraId="437F1141" w14:textId="77777777" w:rsidTr="00567FE8">
        <w:trPr>
          <w:tblHeader/>
        </w:trPr>
        <w:tc>
          <w:tcPr>
            <w:tcW w:w="2655" w:type="dxa"/>
          </w:tcPr>
          <w:p w14:paraId="6373E15F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</w:tcPr>
          <w:p w14:paraId="6F99D871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539" w:type="dxa"/>
            <w:gridSpan w:val="4"/>
          </w:tcPr>
          <w:p w14:paraId="7C116C92" w14:textId="3C036A37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สาม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Pr="00333458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4E4F3B" w:rsidRPr="004E4F3B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</w:p>
        </w:tc>
      </w:tr>
      <w:tr w:rsidR="00A378F5" w:rsidRPr="00333458" w14:paraId="48EE10B0" w14:textId="77777777" w:rsidTr="00567FE8">
        <w:trPr>
          <w:tblHeader/>
        </w:trPr>
        <w:tc>
          <w:tcPr>
            <w:tcW w:w="2655" w:type="dxa"/>
          </w:tcPr>
          <w:p w14:paraId="7CC5B9F5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487BF9EB" w14:textId="77777777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46" w:type="dxa"/>
            <w:tcBorders>
              <w:bottom w:val="nil"/>
            </w:tcBorders>
          </w:tcPr>
          <w:p w14:paraId="572F8768" w14:textId="148251FF" w:rsidR="00A378F5" w:rsidRPr="00333458" w:rsidRDefault="003076C0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16" w:type="dxa"/>
            <w:tcBorders>
              <w:bottom w:val="nil"/>
            </w:tcBorders>
          </w:tcPr>
          <w:p w14:paraId="556A9538" w14:textId="25EDB84B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125" w:type="dxa"/>
            <w:tcBorders>
              <w:bottom w:val="nil"/>
            </w:tcBorders>
          </w:tcPr>
          <w:p w14:paraId="74EB6985" w14:textId="530ABAC1" w:rsidR="00A378F5" w:rsidRPr="00333458" w:rsidRDefault="003076C0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52" w:type="dxa"/>
            <w:tcBorders>
              <w:bottom w:val="nil"/>
            </w:tcBorders>
          </w:tcPr>
          <w:p w14:paraId="063C0DE7" w14:textId="5094AE30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A378F5" w:rsidRPr="00333458" w14:paraId="51F1C79A" w14:textId="77777777" w:rsidTr="00567FE8">
        <w:tc>
          <w:tcPr>
            <w:tcW w:w="2655" w:type="dxa"/>
            <w:tcBorders>
              <w:bottom w:val="nil"/>
            </w:tcBorders>
          </w:tcPr>
          <w:p w14:paraId="70030B7F" w14:textId="77777777" w:rsidR="00A378F5" w:rsidRPr="00333458" w:rsidRDefault="00A378F5" w:rsidP="00A378F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3FDD05FE" w14:textId="77777777" w:rsidR="00A378F5" w:rsidRPr="00333458" w:rsidRDefault="00A378F5" w:rsidP="00A378F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1D3BA8AF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14C2F906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16D81E8B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7C187948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91A0D" w:rsidRPr="00333458" w14:paraId="0F391F92" w14:textId="77777777" w:rsidTr="00991A0D">
        <w:tc>
          <w:tcPr>
            <w:tcW w:w="2655" w:type="dxa"/>
            <w:tcBorders>
              <w:bottom w:val="nil"/>
            </w:tcBorders>
          </w:tcPr>
          <w:p w14:paraId="4E201784" w14:textId="77777777" w:rsidR="00991A0D" w:rsidRPr="00333458" w:rsidRDefault="00991A0D" w:rsidP="00991A0D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4033093B" w14:textId="77777777" w:rsidR="00991A0D" w:rsidRPr="00333458" w:rsidRDefault="00991A0D" w:rsidP="00991A0D">
            <w:pPr>
              <w:jc w:val="center"/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00F5F3F4" w14:textId="77777777" w:rsidR="00991A0D" w:rsidRPr="00572F65" w:rsidRDefault="00991A0D" w:rsidP="00991A0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69C911C" w14:textId="77777777" w:rsidR="00991A0D" w:rsidRPr="00424FB5" w:rsidRDefault="00991A0D" w:rsidP="00991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87F75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6F77C539" w14:textId="77777777" w:rsidR="00991A0D" w:rsidRPr="00333458" w:rsidRDefault="00991A0D" w:rsidP="00991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236</w:t>
            </w:r>
          </w:p>
        </w:tc>
        <w:tc>
          <w:tcPr>
            <w:tcW w:w="1152" w:type="dxa"/>
            <w:tcBorders>
              <w:bottom w:val="nil"/>
            </w:tcBorders>
          </w:tcPr>
          <w:p w14:paraId="60D61038" w14:textId="77777777" w:rsidR="00991A0D" w:rsidRPr="00333458" w:rsidRDefault="00991A0D" w:rsidP="00991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237</w:t>
            </w:r>
          </w:p>
        </w:tc>
      </w:tr>
      <w:tr w:rsidR="00F8799B" w:rsidRPr="00333458" w14:paraId="52A351A6" w14:textId="77777777" w:rsidTr="0083781F">
        <w:tc>
          <w:tcPr>
            <w:tcW w:w="2655" w:type="dxa"/>
            <w:tcBorders>
              <w:bottom w:val="nil"/>
            </w:tcBorders>
          </w:tcPr>
          <w:p w14:paraId="43832FF1" w14:textId="77777777" w:rsidR="00F8799B" w:rsidRPr="00333458" w:rsidRDefault="00F8799B" w:rsidP="00F8799B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AD317F4" w14:textId="77777777" w:rsidR="00F8799B" w:rsidRPr="00333458" w:rsidRDefault="00F8799B" w:rsidP="00F8799B">
            <w:pPr>
              <w:jc w:val="center"/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2F4AB898" w14:textId="0CC008D2" w:rsidR="00F8799B" w:rsidRPr="00132F62" w:rsidRDefault="00410071" w:rsidP="00F8799B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4,843</w:t>
            </w:r>
          </w:p>
        </w:tc>
        <w:tc>
          <w:tcPr>
            <w:tcW w:w="1116" w:type="dxa"/>
            <w:tcBorders>
              <w:bottom w:val="nil"/>
            </w:tcBorders>
          </w:tcPr>
          <w:p w14:paraId="60986799" w14:textId="315B8105" w:rsidR="00F8799B" w:rsidRPr="00424FB5" w:rsidRDefault="00F8799B" w:rsidP="00F8799B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87F75">
              <w:rPr>
                <w:rFonts w:ascii="Browallia New" w:hAnsi="Browallia New" w:cs="Browallia New"/>
                <w:sz w:val="24"/>
                <w:szCs w:val="24"/>
              </w:rPr>
              <w:t>26,285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51CB4441" w14:textId="68A78713" w:rsidR="00F8799B" w:rsidRPr="00333458" w:rsidRDefault="00176CDC" w:rsidP="00F8799B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4,843</w:t>
            </w:r>
          </w:p>
        </w:tc>
        <w:tc>
          <w:tcPr>
            <w:tcW w:w="1152" w:type="dxa"/>
            <w:tcBorders>
              <w:bottom w:val="nil"/>
            </w:tcBorders>
          </w:tcPr>
          <w:p w14:paraId="7E064C20" w14:textId="429DC805" w:rsidR="00F8799B" w:rsidRPr="00333458" w:rsidRDefault="00F8799B" w:rsidP="00F8799B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26,285</w:t>
            </w:r>
          </w:p>
        </w:tc>
      </w:tr>
      <w:tr w:rsidR="00962F15" w:rsidRPr="00333458" w14:paraId="12E81169" w14:textId="77777777" w:rsidTr="0083781F">
        <w:tc>
          <w:tcPr>
            <w:tcW w:w="2655" w:type="dxa"/>
            <w:tcBorders>
              <w:bottom w:val="nil"/>
            </w:tcBorders>
          </w:tcPr>
          <w:p w14:paraId="3164C0E3" w14:textId="77777777" w:rsidR="00962F15" w:rsidRPr="00333458" w:rsidRDefault="00962F15" w:rsidP="00962F15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0148A32E" w14:textId="77777777" w:rsidR="00962F15" w:rsidRPr="00333458" w:rsidRDefault="00962F15" w:rsidP="00962F15">
            <w:pPr>
              <w:jc w:val="center"/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5AA8BF9A" w14:textId="4A281367" w:rsidR="00962F15" w:rsidRPr="00132F62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473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6CB5103" w14:textId="00EAA7D4" w:rsidR="00962F15" w:rsidRPr="00424FB5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87F75">
              <w:rPr>
                <w:rFonts w:ascii="Browallia New" w:hAnsi="Browallia New" w:cs="Browallia New"/>
                <w:sz w:val="24"/>
                <w:szCs w:val="24"/>
              </w:rPr>
              <w:t>1,001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0EFABC5" w14:textId="5A361D8B" w:rsidR="00962F15" w:rsidRPr="002846E6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87F75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59D6993" w14:textId="777EAE61" w:rsidR="00962F15" w:rsidRPr="00333458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</w:tr>
      <w:tr w:rsidR="00962F15" w:rsidRPr="00333458" w14:paraId="27D6DA6D" w14:textId="77777777" w:rsidTr="0083781F">
        <w:tc>
          <w:tcPr>
            <w:tcW w:w="2655" w:type="dxa"/>
            <w:tcBorders>
              <w:bottom w:val="nil"/>
            </w:tcBorders>
          </w:tcPr>
          <w:p w14:paraId="6BF096EC" w14:textId="77777777" w:rsidR="00962F15" w:rsidRPr="00333458" w:rsidRDefault="00962F15" w:rsidP="00962F1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07DADB44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A792C" w14:textId="7E7D3D97" w:rsidR="00962F15" w:rsidRPr="00F14495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5,316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7CA77309" w14:textId="45352C2F" w:rsidR="00962F15" w:rsidRPr="00424FB5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87F75">
              <w:rPr>
                <w:rFonts w:ascii="Browallia New" w:hAnsi="Browallia New" w:cs="Browallia New"/>
                <w:sz w:val="24"/>
                <w:szCs w:val="24"/>
              </w:rPr>
              <w:t>27,286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EF50965" w14:textId="1C745090" w:rsidR="00962F15" w:rsidRPr="00333458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5,079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9763B89" w14:textId="51F4BC85" w:rsidR="00962F15" w:rsidRPr="00333458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26,522</w:t>
            </w:r>
          </w:p>
        </w:tc>
      </w:tr>
      <w:tr w:rsidR="00962F15" w:rsidRPr="00333458" w14:paraId="1BF7CB14" w14:textId="77777777" w:rsidTr="00567FE8">
        <w:tc>
          <w:tcPr>
            <w:tcW w:w="2655" w:type="dxa"/>
            <w:tcBorders>
              <w:bottom w:val="nil"/>
            </w:tcBorders>
          </w:tcPr>
          <w:p w14:paraId="78865166" w14:textId="77777777" w:rsidR="00962F15" w:rsidRPr="00333458" w:rsidRDefault="00962F15" w:rsidP="00962F1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53EDB309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60FA3935" w14:textId="77777777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7A719764" w14:textId="77777777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72C9E22B" w14:textId="77777777" w:rsidR="00962F15" w:rsidRPr="0048395C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45F67BCA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7BF981CF" w14:textId="77777777" w:rsidTr="00567FE8">
        <w:tc>
          <w:tcPr>
            <w:tcW w:w="2655" w:type="dxa"/>
            <w:tcBorders>
              <w:bottom w:val="nil"/>
            </w:tcBorders>
          </w:tcPr>
          <w:p w14:paraId="1CCB3209" w14:textId="25417A2D" w:rsidR="00962F15" w:rsidRPr="00333458" w:rsidRDefault="00962F15" w:rsidP="00962F1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3A4B3C5E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7357A55B" w14:textId="77777777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046F91A4" w14:textId="77777777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4733048A" w14:textId="77777777" w:rsidR="00962F15" w:rsidRPr="0048395C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0B41F24F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2FFB5BC4" w14:textId="77777777" w:rsidTr="00567FE8">
        <w:tc>
          <w:tcPr>
            <w:tcW w:w="2655" w:type="dxa"/>
            <w:tcBorders>
              <w:top w:val="nil"/>
              <w:bottom w:val="nil"/>
            </w:tcBorders>
          </w:tcPr>
          <w:p w14:paraId="1748AB0D" w14:textId="5E46B141" w:rsidR="00962F15" w:rsidRPr="00333458" w:rsidRDefault="00962F15" w:rsidP="00962F15">
            <w:pPr>
              <w:tabs>
                <w:tab w:val="clear" w:pos="227"/>
                <w:tab w:val="left" w:pos="216"/>
              </w:tabs>
              <w:ind w:left="216" w:hanging="27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59D6D1A3" w14:textId="21A47DC6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213531BC" w14:textId="461A2400" w:rsidR="00962F15" w:rsidRPr="00ED5F20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Pr="00ED5F2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10C1B2C5" w14:textId="1A109651" w:rsidR="00962F15" w:rsidRPr="00424FB5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87F75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F3EF41" w14:textId="35436174" w:rsidR="00962F15" w:rsidRPr="00333458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62E7997" w14:textId="46D2C01D" w:rsidR="00962F15" w:rsidRPr="00333458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</w:tr>
      <w:tr w:rsidR="00962F15" w:rsidRPr="00333458" w14:paraId="726096C8" w14:textId="77777777" w:rsidTr="00567FE8">
        <w:tc>
          <w:tcPr>
            <w:tcW w:w="2655" w:type="dxa"/>
            <w:tcBorders>
              <w:top w:val="nil"/>
              <w:bottom w:val="nil"/>
            </w:tcBorders>
          </w:tcPr>
          <w:p w14:paraId="00D5749A" w14:textId="77777777" w:rsidR="00962F15" w:rsidRPr="00333458" w:rsidRDefault="00962F15" w:rsidP="00962F1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17E6E07C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0F3EB2CB" w14:textId="77777777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735DC822" w14:textId="77777777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3B340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790A041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7E77298F" w14:textId="77777777" w:rsidTr="00567FE8">
        <w:tc>
          <w:tcPr>
            <w:tcW w:w="2655" w:type="dxa"/>
            <w:tcBorders>
              <w:top w:val="nil"/>
            </w:tcBorders>
          </w:tcPr>
          <w:p w14:paraId="381D8ECC" w14:textId="77777777" w:rsidR="00962F15" w:rsidRPr="00333458" w:rsidRDefault="00962F15" w:rsidP="00962F1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ดอกเบี้ยรับ</w:t>
            </w:r>
          </w:p>
        </w:tc>
        <w:tc>
          <w:tcPr>
            <w:tcW w:w="1986" w:type="dxa"/>
            <w:tcBorders>
              <w:top w:val="nil"/>
            </w:tcBorders>
          </w:tcPr>
          <w:p w14:paraId="60FBF0F1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vAlign w:val="bottom"/>
          </w:tcPr>
          <w:p w14:paraId="3C572D4F" w14:textId="77777777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77720EC8" w14:textId="77777777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6DADFBC0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69FE092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03E65C03" w14:textId="77777777" w:rsidTr="00423AF7">
        <w:tc>
          <w:tcPr>
            <w:tcW w:w="2655" w:type="dxa"/>
            <w:tcBorders>
              <w:top w:val="nil"/>
            </w:tcBorders>
          </w:tcPr>
          <w:p w14:paraId="3C826210" w14:textId="77777777" w:rsidR="00962F15" w:rsidRPr="00333458" w:rsidRDefault="00962F15" w:rsidP="00962F15">
            <w:pPr>
              <w:ind w:firstLine="174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</w:tcBorders>
          </w:tcPr>
          <w:p w14:paraId="70F8D740" w14:textId="6326D8A6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5.25 </w:t>
            </w:r>
            <w:r w:rsidR="0095681F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6.00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1146" w:type="dxa"/>
            <w:tcBorders>
              <w:top w:val="nil"/>
            </w:tcBorders>
            <w:vAlign w:val="bottom"/>
          </w:tcPr>
          <w:p w14:paraId="1566B17B" w14:textId="1A342ECA" w:rsidR="00962F15" w:rsidRPr="00F14495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1FB37FA5" w14:textId="476809FF" w:rsidR="00962F15" w:rsidRPr="00424FB5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87F75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87F75">
              <w:rPr>
                <w:rFonts w:ascii="Browallia New" w:hAnsi="Browallia New" w:cs="Browallia New"/>
                <w:sz w:val="24"/>
                <w:szCs w:val="24"/>
              </w:rPr>
              <w:t xml:space="preserve"> 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4434AD1D" w14:textId="0FEED4C1" w:rsidR="00962F15" w:rsidRPr="00C96ADF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6ADF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33E21903" w14:textId="2149AF02" w:rsidR="00962F15" w:rsidRPr="00333458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12,547</w:t>
            </w:r>
          </w:p>
        </w:tc>
      </w:tr>
      <w:tr w:rsidR="00962F15" w:rsidRPr="00333458" w14:paraId="2F3B2AE0" w14:textId="77777777" w:rsidTr="00423AF7">
        <w:tc>
          <w:tcPr>
            <w:tcW w:w="2655" w:type="dxa"/>
            <w:tcBorders>
              <w:top w:val="nil"/>
            </w:tcBorders>
          </w:tcPr>
          <w:p w14:paraId="3764A35A" w14:textId="77777777" w:rsidR="00962F15" w:rsidRPr="00333458" w:rsidRDefault="00962F15" w:rsidP="00962F1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14:paraId="2ADB7961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vAlign w:val="bottom"/>
          </w:tcPr>
          <w:p w14:paraId="40CC553B" w14:textId="77777777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79EE8DD9" w14:textId="77777777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4FC4C0BB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4A22AC5C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4AB96E2F" w14:textId="77777777" w:rsidTr="00791EE1">
        <w:tc>
          <w:tcPr>
            <w:tcW w:w="2655" w:type="dxa"/>
            <w:tcBorders>
              <w:top w:val="nil"/>
            </w:tcBorders>
            <w:shd w:val="clear" w:color="auto" w:fill="auto"/>
          </w:tcPr>
          <w:p w14:paraId="0BE8AAF8" w14:textId="427C65C5" w:rsidR="00962F15" w:rsidRPr="00333458" w:rsidRDefault="00962F15" w:rsidP="00962F1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อื่น</w:t>
            </w:r>
          </w:p>
        </w:tc>
        <w:tc>
          <w:tcPr>
            <w:tcW w:w="1986" w:type="dxa"/>
            <w:tcBorders>
              <w:top w:val="nil"/>
            </w:tcBorders>
            <w:shd w:val="clear" w:color="auto" w:fill="auto"/>
          </w:tcPr>
          <w:p w14:paraId="77F3AC87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</w:tcBorders>
            <w:shd w:val="clear" w:color="auto" w:fill="auto"/>
          </w:tcPr>
          <w:p w14:paraId="5A2EBF56" w14:textId="77777777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</w:tcBorders>
            <w:shd w:val="clear" w:color="auto" w:fill="auto"/>
          </w:tcPr>
          <w:p w14:paraId="4E6F2FAA" w14:textId="77777777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</w:tcPr>
          <w:p w14:paraId="1A847C67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7A5479E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6CDE9399" w14:textId="77777777" w:rsidTr="00423AF7">
        <w:tc>
          <w:tcPr>
            <w:tcW w:w="2655" w:type="dxa"/>
            <w:tcBorders>
              <w:top w:val="nil"/>
            </w:tcBorders>
            <w:shd w:val="clear" w:color="auto" w:fill="auto"/>
          </w:tcPr>
          <w:p w14:paraId="46C4EF98" w14:textId="77777777" w:rsidR="00962F15" w:rsidRPr="00333458" w:rsidRDefault="00962F15" w:rsidP="00962F1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</w:tcBorders>
            <w:shd w:val="clear" w:color="auto" w:fill="auto"/>
          </w:tcPr>
          <w:p w14:paraId="0C2870FD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46" w:type="dxa"/>
            <w:tcBorders>
              <w:top w:val="nil"/>
            </w:tcBorders>
            <w:shd w:val="clear" w:color="auto" w:fill="auto"/>
            <w:vAlign w:val="bottom"/>
          </w:tcPr>
          <w:p w14:paraId="06835A6D" w14:textId="7728B6CB" w:rsidR="00962F15" w:rsidRPr="00F14495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vAlign w:val="bottom"/>
          </w:tcPr>
          <w:p w14:paraId="7830CA22" w14:textId="12F47FD1" w:rsidR="00962F15" w:rsidRPr="00424FB5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87F75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02C75F95" w14:textId="74702579" w:rsidR="00962F15" w:rsidRPr="00C96ADF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35AA99E4" w14:textId="52F1181F" w:rsidR="00962F15" w:rsidRPr="00791EE1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</w:tr>
      <w:tr w:rsidR="00962F15" w:rsidRPr="00333458" w14:paraId="0C0B5476" w14:textId="77777777" w:rsidTr="00567FE8">
        <w:tc>
          <w:tcPr>
            <w:tcW w:w="2655" w:type="dxa"/>
            <w:tcBorders>
              <w:top w:val="nil"/>
              <w:bottom w:val="nil"/>
            </w:tcBorders>
          </w:tcPr>
          <w:p w14:paraId="31D14846" w14:textId="77777777" w:rsidR="00962F15" w:rsidRPr="00333458" w:rsidRDefault="00962F15" w:rsidP="00962F1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44CE6A4A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3DD06FF3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006399AB" w14:textId="19B3D8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AE72D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55369B7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6A15B9DF" w14:textId="77777777" w:rsidTr="00567FE8">
        <w:tc>
          <w:tcPr>
            <w:tcW w:w="2655" w:type="dxa"/>
            <w:tcBorders>
              <w:top w:val="nil"/>
              <w:bottom w:val="nil"/>
            </w:tcBorders>
            <w:shd w:val="clear" w:color="auto" w:fill="auto"/>
          </w:tcPr>
          <w:p w14:paraId="34416F3C" w14:textId="77777777" w:rsidR="00962F15" w:rsidRPr="00333458" w:rsidRDefault="00962F15" w:rsidP="00962F1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4D551355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D3891B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FB9DB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C9F9BA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E0F16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0D6054F8" w14:textId="77777777" w:rsidTr="00572F65">
        <w:tc>
          <w:tcPr>
            <w:tcW w:w="2655" w:type="dxa"/>
            <w:tcBorders>
              <w:top w:val="nil"/>
              <w:bottom w:val="nil"/>
            </w:tcBorders>
            <w:shd w:val="clear" w:color="auto" w:fill="auto"/>
          </w:tcPr>
          <w:p w14:paraId="5E889C04" w14:textId="77777777" w:rsidR="00962F15" w:rsidRPr="00333458" w:rsidRDefault="00962F15" w:rsidP="00962F1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39D636E5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6A04C92E" w14:textId="3F1080C4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6C952" w14:textId="7A716F81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87F75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</w:tcPr>
          <w:p w14:paraId="1D861FF0" w14:textId="3801EA5F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5,109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D84092A" w14:textId="0498F69E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2,928</w:t>
            </w:r>
          </w:p>
        </w:tc>
      </w:tr>
      <w:tr w:rsidR="00962F15" w:rsidRPr="00333458" w14:paraId="11D21C25" w14:textId="77777777" w:rsidTr="0083781F">
        <w:tc>
          <w:tcPr>
            <w:tcW w:w="2655" w:type="dxa"/>
            <w:tcBorders>
              <w:top w:val="nil"/>
              <w:bottom w:val="nil"/>
            </w:tcBorders>
            <w:shd w:val="clear" w:color="auto" w:fill="auto"/>
          </w:tcPr>
          <w:p w14:paraId="43A87739" w14:textId="77777777" w:rsidR="00962F15" w:rsidRPr="00333458" w:rsidRDefault="00962F15" w:rsidP="00962F1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ริษัทที่เกี่ยวข้องกัน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30F2AA56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D7CE8" w14:textId="7BF9FA2E" w:rsidR="00962F15" w:rsidRPr="00132F62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8,880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DBE0D" w14:textId="388FFA7F" w:rsidR="00962F15" w:rsidRPr="00424FB5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10,495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E0D688" w14:textId="3C891FB2" w:rsidR="00962F15" w:rsidRPr="00333458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2,927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930921" w14:textId="7B39AB9D" w:rsidR="00962F15" w:rsidRPr="00333458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10,303</w:t>
            </w:r>
          </w:p>
        </w:tc>
      </w:tr>
      <w:tr w:rsidR="00962F15" w:rsidRPr="00333458" w14:paraId="479EDA0E" w14:textId="77777777" w:rsidTr="0083781F">
        <w:tc>
          <w:tcPr>
            <w:tcW w:w="2655" w:type="dxa"/>
            <w:tcBorders>
              <w:top w:val="nil"/>
              <w:bottom w:val="nil"/>
            </w:tcBorders>
            <w:shd w:val="clear" w:color="auto" w:fill="auto"/>
          </w:tcPr>
          <w:p w14:paraId="448E7329" w14:textId="77777777" w:rsidR="00962F15" w:rsidRPr="00333458" w:rsidRDefault="00962F15" w:rsidP="00962F1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27E4BCD2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2C7E5D" w14:textId="3FFFBD22" w:rsidR="00962F15" w:rsidRPr="00132F62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8,880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8607E" w14:textId="0689BA80" w:rsidR="00962F15" w:rsidRPr="00424FB5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10,495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9AB025" w14:textId="7391B9B1" w:rsidR="00962F15" w:rsidRPr="00333458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8,036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644458" w14:textId="6E79AA48" w:rsidR="00962F15" w:rsidRPr="00333458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13,231</w:t>
            </w:r>
          </w:p>
        </w:tc>
      </w:tr>
      <w:tr w:rsidR="00962F15" w:rsidRPr="00333458" w14:paraId="4F1E488C" w14:textId="77777777" w:rsidTr="00572F65">
        <w:tc>
          <w:tcPr>
            <w:tcW w:w="2655" w:type="dxa"/>
            <w:tcBorders>
              <w:top w:val="nil"/>
              <w:bottom w:val="nil"/>
            </w:tcBorders>
            <w:shd w:val="clear" w:color="auto" w:fill="auto"/>
          </w:tcPr>
          <w:p w14:paraId="34202F1E" w14:textId="77777777" w:rsidR="00962F15" w:rsidRPr="00333458" w:rsidRDefault="00962F15" w:rsidP="00962F1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51BC582E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418FC516" w14:textId="77777777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88B7CE" w14:textId="77777777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0395E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5BBB0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358CF63A" w14:textId="77777777" w:rsidTr="0083781F">
        <w:tc>
          <w:tcPr>
            <w:tcW w:w="2655" w:type="dxa"/>
            <w:tcBorders>
              <w:top w:val="nil"/>
              <w:bottom w:val="nil"/>
            </w:tcBorders>
          </w:tcPr>
          <w:p w14:paraId="57D1F534" w14:textId="77777777" w:rsidR="00962F15" w:rsidRPr="00333458" w:rsidRDefault="00962F15" w:rsidP="00962F15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2CB8BDA2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464FBF5A" w14:textId="77777777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7C6CAED1" w14:textId="77777777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707B80EF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D0E3826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3981998A" w14:textId="77777777" w:rsidTr="0083781F">
        <w:tc>
          <w:tcPr>
            <w:tcW w:w="2655" w:type="dxa"/>
            <w:tcBorders>
              <w:bottom w:val="nil"/>
            </w:tcBorders>
          </w:tcPr>
          <w:p w14:paraId="7BCEE289" w14:textId="77777777" w:rsidR="00962F15" w:rsidRPr="00333458" w:rsidRDefault="00962F15" w:rsidP="00962F15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4AD5AF4F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02B34830" w14:textId="510795F2" w:rsidR="00962F15" w:rsidRPr="00F14495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4,964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32E50ECA" w14:textId="0BBC1B8E" w:rsidR="00962F15" w:rsidRPr="00424FB5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14,924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8751B74" w14:textId="388DA6D3" w:rsidR="00962F15" w:rsidRPr="00333458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4,873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FAAE0DE" w14:textId="41FD6D30" w:rsidR="00962F15" w:rsidRPr="00333458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14,784</w:t>
            </w:r>
          </w:p>
        </w:tc>
      </w:tr>
      <w:tr w:rsidR="00962F15" w:rsidRPr="00333458" w14:paraId="2432F9E7" w14:textId="77777777" w:rsidTr="0083781F">
        <w:tc>
          <w:tcPr>
            <w:tcW w:w="2655" w:type="dxa"/>
            <w:tcBorders>
              <w:bottom w:val="nil"/>
            </w:tcBorders>
          </w:tcPr>
          <w:p w14:paraId="3BEC0465" w14:textId="77777777" w:rsidR="00962F15" w:rsidRPr="00333458" w:rsidRDefault="00962F15" w:rsidP="00962F1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6871788C" w14:textId="77777777" w:rsidR="00962F15" w:rsidRPr="00333458" w:rsidRDefault="00962F15" w:rsidP="00962F1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642A753D" w14:textId="77777777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BE091F5" w14:textId="77777777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14C33F5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371EA36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4CDC6ED9" w14:textId="77777777" w:rsidTr="00572F65">
        <w:tc>
          <w:tcPr>
            <w:tcW w:w="2655" w:type="dxa"/>
            <w:tcBorders>
              <w:bottom w:val="nil"/>
            </w:tcBorders>
            <w:shd w:val="clear" w:color="auto" w:fill="auto"/>
          </w:tcPr>
          <w:p w14:paraId="52A9E184" w14:textId="284BE1D3" w:rsidR="00962F15" w:rsidRPr="00DF2456" w:rsidRDefault="00962F15" w:rsidP="00962F15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F2456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ซื้อสินทรัพย์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5A3D738C" w14:textId="77777777" w:rsidR="00962F15" w:rsidRPr="00DF2456" w:rsidRDefault="00962F15" w:rsidP="00962F1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02869F99" w14:textId="77777777" w:rsidR="00962F15" w:rsidRPr="00DF2456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01A56CFA" w14:textId="77777777" w:rsidR="00962F15" w:rsidRPr="00DF2456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425275BC" w14:textId="77777777" w:rsidR="00962F15" w:rsidRPr="00DF2456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07B7FA2" w14:textId="77777777" w:rsidR="00962F15" w:rsidRPr="00DF2456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30BF2DCA" w14:textId="77777777" w:rsidTr="0083781F">
        <w:tc>
          <w:tcPr>
            <w:tcW w:w="2655" w:type="dxa"/>
            <w:tcBorders>
              <w:bottom w:val="nil"/>
            </w:tcBorders>
            <w:shd w:val="clear" w:color="auto" w:fill="auto"/>
          </w:tcPr>
          <w:p w14:paraId="3F95648E" w14:textId="77777777" w:rsidR="00962F15" w:rsidRPr="00DF2456" w:rsidRDefault="00962F15" w:rsidP="00962F15">
            <w:pPr>
              <w:tabs>
                <w:tab w:val="clear" w:pos="227"/>
                <w:tab w:val="clear" w:pos="2580"/>
                <w:tab w:val="left" w:pos="113"/>
                <w:tab w:val="left" w:pos="636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4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บริษัทที่เกี่ยวข้องกัน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613F80BD" w14:textId="77777777" w:rsidR="00962F15" w:rsidRPr="00DF2456" w:rsidRDefault="00962F15" w:rsidP="00962F15">
            <w:pPr>
              <w:spacing w:line="240" w:lineRule="auto"/>
              <w:jc w:val="center"/>
              <w:rPr>
                <w:rFonts w:ascii="Browallia New" w:hAnsi="Browallia New" w:cs="Browallia New"/>
                <w:color w:val="FFFFFF" w:themeColor="background1"/>
                <w:sz w:val="24"/>
                <w:szCs w:val="24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5C3AB4BD" w14:textId="029405DC" w:rsidR="00962F15" w:rsidRPr="00572F65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334ADF2" w14:textId="1F89691A" w:rsidR="00962F15" w:rsidRPr="00DF2456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17,238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2701FD59" w14:textId="2AC7FD40" w:rsidR="00962F15" w:rsidRPr="00DF2456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2611068" w14:textId="1C8D4A4B" w:rsidR="00962F15" w:rsidRPr="00DF2456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3,000</w:t>
            </w:r>
          </w:p>
        </w:tc>
      </w:tr>
      <w:tr w:rsidR="00962F15" w:rsidRPr="00333458" w14:paraId="5C2FB2C0" w14:textId="77777777" w:rsidTr="0083781F">
        <w:tc>
          <w:tcPr>
            <w:tcW w:w="2655" w:type="dxa"/>
            <w:tcBorders>
              <w:bottom w:val="nil"/>
            </w:tcBorders>
          </w:tcPr>
          <w:p w14:paraId="314C6737" w14:textId="77777777" w:rsidR="00962F15" w:rsidRPr="00333458" w:rsidRDefault="00962F15" w:rsidP="00962F1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5B2071BC" w14:textId="77777777" w:rsidR="00962F15" w:rsidRPr="00333458" w:rsidRDefault="00962F15" w:rsidP="00962F1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6B82173" w14:textId="77777777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60E7FEAF" w14:textId="77777777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F226B79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681CA04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29F46C02" w14:textId="77777777" w:rsidTr="0083781F">
        <w:tc>
          <w:tcPr>
            <w:tcW w:w="2655" w:type="dxa"/>
            <w:tcBorders>
              <w:bottom w:val="nil"/>
            </w:tcBorders>
          </w:tcPr>
          <w:p w14:paraId="2CE94B8A" w14:textId="77777777" w:rsidR="00962F15" w:rsidRPr="00333458" w:rsidRDefault="00962F15" w:rsidP="00962F1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986" w:type="dxa"/>
            <w:tcBorders>
              <w:bottom w:val="nil"/>
            </w:tcBorders>
          </w:tcPr>
          <w:p w14:paraId="0D03B42B" w14:textId="77777777" w:rsidR="00962F15" w:rsidRPr="00333458" w:rsidRDefault="00962F15" w:rsidP="00962F1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62239097" w14:textId="77777777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96EC8D3" w14:textId="77777777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7A1B0391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964C55D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243C72DA" w14:textId="77777777" w:rsidTr="0083781F">
        <w:tc>
          <w:tcPr>
            <w:tcW w:w="2655" w:type="dxa"/>
            <w:tcBorders>
              <w:bottom w:val="nil"/>
            </w:tcBorders>
          </w:tcPr>
          <w:p w14:paraId="20E05FDF" w14:textId="77777777" w:rsidR="00962F15" w:rsidRPr="00333458" w:rsidRDefault="00962F15" w:rsidP="00962F15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5ACAAB01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เดือนละ </w:t>
            </w:r>
            <w:r w:rsidRPr="00333458">
              <w:rPr>
                <w:rFonts w:ascii="Browallia New" w:hAnsi="Browallia New" w:cs="Browallia New"/>
                <w:sz w:val="24"/>
                <w:szCs w:val="24"/>
              </w:rPr>
              <w:t xml:space="preserve">50,000 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2C0F19A9" w14:textId="7A83E9E2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5A582922" w14:textId="13C1823A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87F75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32ED4CC" w14:textId="22C19F0D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150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6A6489D" w14:textId="65D2F34C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</w:rPr>
              <w:t>150</w:t>
            </w:r>
          </w:p>
        </w:tc>
      </w:tr>
      <w:tr w:rsidR="00962F15" w:rsidRPr="00333458" w14:paraId="5B523EEE" w14:textId="77777777" w:rsidTr="0083781F">
        <w:tc>
          <w:tcPr>
            <w:tcW w:w="2655" w:type="dxa"/>
            <w:tcBorders>
              <w:bottom w:val="nil"/>
            </w:tcBorders>
          </w:tcPr>
          <w:p w14:paraId="78DCBA2B" w14:textId="77777777" w:rsidR="00962F15" w:rsidRPr="00333458" w:rsidRDefault="00962F15" w:rsidP="00962F15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5A9F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46DEFA28" w14:textId="77777777" w:rsidR="00962F15" w:rsidRPr="00333458" w:rsidRDefault="00962F15" w:rsidP="00962F1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เดือนละ </w:t>
            </w:r>
            <w:r w:rsidRPr="00333458">
              <w:rPr>
                <w:rFonts w:ascii="Browallia New" w:hAnsi="Browallia New" w:cs="Browallia New"/>
                <w:sz w:val="24"/>
                <w:szCs w:val="24"/>
              </w:rPr>
              <w:t xml:space="preserve">278,947 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732FB827" w14:textId="2B169D5D" w:rsidR="00962F15" w:rsidRPr="00F14495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8B8B864" w14:textId="562FA362" w:rsidR="00962F15" w:rsidRPr="00424FB5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7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186907F" w14:textId="66E2B834" w:rsidR="00962F15" w:rsidRPr="00333458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837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2622C82" w14:textId="713EA601" w:rsidR="00962F15" w:rsidRPr="00333458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33458">
              <w:rPr>
                <w:rFonts w:ascii="Browallia New" w:hAnsi="Browallia New" w:cs="Browallia New"/>
                <w:sz w:val="24"/>
                <w:szCs w:val="24"/>
              </w:rPr>
              <w:t>837</w:t>
            </w:r>
          </w:p>
        </w:tc>
      </w:tr>
      <w:tr w:rsidR="00962F15" w:rsidRPr="00333458" w14:paraId="6E91468F" w14:textId="77777777" w:rsidTr="0083781F">
        <w:tc>
          <w:tcPr>
            <w:tcW w:w="2655" w:type="dxa"/>
            <w:tcBorders>
              <w:bottom w:val="nil"/>
            </w:tcBorders>
          </w:tcPr>
          <w:p w14:paraId="7D452A24" w14:textId="77777777" w:rsidR="00962F15" w:rsidRPr="00333458" w:rsidRDefault="00962F15" w:rsidP="00962F15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</w:tcPr>
          <w:p w14:paraId="616EA6AE" w14:textId="77777777" w:rsidR="00962F15" w:rsidRPr="00333458" w:rsidRDefault="00962F15" w:rsidP="00962F1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6CFD47EF" w14:textId="1D9FD4E0" w:rsidR="00962F15" w:rsidRPr="00F14495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BBD9D26" w14:textId="293B4AF5" w:rsidR="00962F15" w:rsidRPr="00424FB5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4442A86D" w14:textId="78FF685F" w:rsidR="00962F15" w:rsidRPr="00333458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C442D79" w14:textId="10F389CA" w:rsidR="00962F15" w:rsidRPr="00333458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</w:p>
        </w:tc>
      </w:tr>
      <w:tr w:rsidR="00962F15" w:rsidRPr="00333458" w14:paraId="08576BDC" w14:textId="77777777" w:rsidTr="00567FE8">
        <w:tc>
          <w:tcPr>
            <w:tcW w:w="2655" w:type="dxa"/>
            <w:tcBorders>
              <w:bottom w:val="nil"/>
            </w:tcBorders>
            <w:shd w:val="clear" w:color="auto" w:fill="auto"/>
          </w:tcPr>
          <w:p w14:paraId="30F6AB23" w14:textId="77777777" w:rsidR="00962F15" w:rsidRPr="00333458" w:rsidRDefault="00962F15" w:rsidP="00962F1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lastRenderedPageBreak/>
              <w:t>ดอกเบี้ยจ่าย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021019F6" w14:textId="77777777" w:rsidR="00962F15" w:rsidRPr="00333458" w:rsidRDefault="00962F15" w:rsidP="00962F1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EC0A758" w14:textId="77777777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FE09E8E" w14:textId="77777777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672F9848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7F1F52C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7559E3DD" w14:textId="77777777" w:rsidTr="0083781F">
        <w:tc>
          <w:tcPr>
            <w:tcW w:w="2655" w:type="dxa"/>
            <w:tcBorders>
              <w:bottom w:val="nil"/>
            </w:tcBorders>
          </w:tcPr>
          <w:p w14:paraId="1CD1865B" w14:textId="77777777" w:rsidR="00962F15" w:rsidRPr="00333458" w:rsidRDefault="00962F15" w:rsidP="00962F15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2D1C03B6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4.00</w:t>
            </w:r>
            <w:r w:rsidRPr="0033345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26C72EDE" w14:textId="3A14750E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25DB4A5" w14:textId="448D249A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87F75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FE7E80C" w14:textId="4DA93732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 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EBDE07D" w14:textId="4CF55806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96</w:t>
            </w:r>
          </w:p>
        </w:tc>
      </w:tr>
      <w:tr w:rsidR="00962F15" w:rsidRPr="00333458" w14:paraId="2797DB63" w14:textId="77777777" w:rsidTr="0083781F">
        <w:tc>
          <w:tcPr>
            <w:tcW w:w="2655" w:type="dxa"/>
            <w:tcBorders>
              <w:bottom w:val="nil"/>
            </w:tcBorders>
          </w:tcPr>
          <w:p w14:paraId="148787EE" w14:textId="77777777" w:rsidR="00962F15" w:rsidRPr="00333458" w:rsidRDefault="00962F15" w:rsidP="00962F15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7B2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2E7665A4" w14:textId="4FE0830B" w:rsidR="00962F15" w:rsidRPr="00333458" w:rsidRDefault="00962F15" w:rsidP="00962F1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4.00 </w:t>
            </w:r>
            <w:r w:rsidR="006230A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15.00</w:t>
            </w:r>
            <w:r w:rsidRPr="0033345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F26168E" w14:textId="48717538" w:rsidR="00962F15" w:rsidRPr="006929AF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1,068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33BEE1F" w14:textId="3BFCE5ED" w:rsidR="00962F15" w:rsidRPr="00424FB5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1,803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6D2AFF5D" w14:textId="260F4032" w:rsidR="00962F15" w:rsidRPr="00333458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5938667" w14:textId="7B3EB744" w:rsidR="00962F15" w:rsidRPr="00333458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1,068</w:t>
            </w:r>
          </w:p>
        </w:tc>
      </w:tr>
      <w:tr w:rsidR="00962F15" w:rsidRPr="00333458" w14:paraId="0D33F652" w14:textId="77777777" w:rsidTr="0083781F">
        <w:tc>
          <w:tcPr>
            <w:tcW w:w="2655" w:type="dxa"/>
            <w:tcBorders>
              <w:bottom w:val="nil"/>
            </w:tcBorders>
          </w:tcPr>
          <w:p w14:paraId="07C820C3" w14:textId="77777777" w:rsidR="00962F15" w:rsidRPr="00333458" w:rsidRDefault="00962F15" w:rsidP="00962F15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</w:tcPr>
          <w:p w14:paraId="239D8A5F" w14:textId="77777777" w:rsidR="00962F15" w:rsidRPr="00333458" w:rsidRDefault="00962F15" w:rsidP="00962F1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6DD21475" w14:textId="43AABECF" w:rsidR="00962F15" w:rsidRPr="006929AF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1,068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2F67C451" w14:textId="0CB95C5D" w:rsidR="00962F15" w:rsidRPr="00424FB5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1,803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AE31BFC" w14:textId="321E8F50" w:rsidR="00962F15" w:rsidRPr="00333458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5B5741B" w14:textId="3009AAC8" w:rsidR="00962F15" w:rsidRPr="00333458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1,164</w:t>
            </w:r>
          </w:p>
        </w:tc>
      </w:tr>
      <w:tr w:rsidR="00962F15" w:rsidRPr="00333458" w14:paraId="47FB8C45" w14:textId="77777777" w:rsidTr="0083781F">
        <w:tc>
          <w:tcPr>
            <w:tcW w:w="2655" w:type="dxa"/>
            <w:tcBorders>
              <w:bottom w:val="nil"/>
            </w:tcBorders>
          </w:tcPr>
          <w:p w14:paraId="1D7D5858" w14:textId="77777777" w:rsidR="00962F15" w:rsidRPr="00333458" w:rsidRDefault="00962F15" w:rsidP="00962F1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6CB2F66B" w14:textId="77777777" w:rsidR="00962F15" w:rsidRPr="00333458" w:rsidRDefault="00962F15" w:rsidP="00962F1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28A44788" w14:textId="77777777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158EC2C" w14:textId="77777777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B691D91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AA00563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1FAFA98B" w14:textId="77777777" w:rsidTr="0083781F">
        <w:tc>
          <w:tcPr>
            <w:tcW w:w="2655" w:type="dxa"/>
            <w:tcBorders>
              <w:bottom w:val="nil"/>
            </w:tcBorders>
          </w:tcPr>
          <w:p w14:paraId="1840FCB9" w14:textId="77777777" w:rsidR="00962F15" w:rsidRPr="00333458" w:rsidRDefault="00962F15" w:rsidP="00962F1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02C0DE4" w14:textId="77777777" w:rsidR="00962F15" w:rsidRPr="00333458" w:rsidRDefault="00962F15" w:rsidP="00962F1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51D9EA7" w14:textId="77777777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5C5C1055" w14:textId="77777777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2EB7866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E76D3FF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6A953CB7" w14:textId="77777777" w:rsidTr="0083781F">
        <w:tc>
          <w:tcPr>
            <w:tcW w:w="2655" w:type="dxa"/>
            <w:tcBorders>
              <w:bottom w:val="nil"/>
            </w:tcBorders>
          </w:tcPr>
          <w:p w14:paraId="3107ED0C" w14:textId="77777777" w:rsidR="00962F15" w:rsidRPr="00333458" w:rsidRDefault="00962F15" w:rsidP="00962F15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717B2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81DBE01" w14:textId="77777777" w:rsidR="00962F15" w:rsidRPr="00333458" w:rsidRDefault="00962F15" w:rsidP="00962F1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480EDB45" w14:textId="0866E065" w:rsidR="00962F15" w:rsidRPr="006929AF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556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CFEB4AA" w14:textId="78479B7E" w:rsidR="00962F15" w:rsidRPr="00424FB5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745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265CC5A" w14:textId="596CBF09" w:rsidR="00962F15" w:rsidRPr="00333458" w:rsidRDefault="00962F15" w:rsidP="00E71EA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556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65D766F" w14:textId="763C7A83" w:rsidR="00962F15" w:rsidRPr="00333458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745</w:t>
            </w:r>
          </w:p>
        </w:tc>
      </w:tr>
      <w:tr w:rsidR="00962F15" w:rsidRPr="00333458" w14:paraId="42F31212" w14:textId="77777777" w:rsidTr="0083781F">
        <w:tc>
          <w:tcPr>
            <w:tcW w:w="2655" w:type="dxa"/>
            <w:tcBorders>
              <w:bottom w:val="nil"/>
            </w:tcBorders>
          </w:tcPr>
          <w:p w14:paraId="7A4721C0" w14:textId="77777777" w:rsidR="00962F15" w:rsidRPr="00333458" w:rsidRDefault="00962F15" w:rsidP="00962F15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15E6CAD3" w14:textId="77777777" w:rsidR="00962F15" w:rsidRPr="00333458" w:rsidRDefault="00962F15" w:rsidP="00962F1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51FFAEBC" w14:textId="77777777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58DF30F8" w14:textId="77777777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5668FA9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AA1F9A5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13B18E87" w14:textId="77777777" w:rsidTr="0083781F">
        <w:tc>
          <w:tcPr>
            <w:tcW w:w="2655" w:type="dxa"/>
            <w:tcBorders>
              <w:bottom w:val="nil"/>
            </w:tcBorders>
          </w:tcPr>
          <w:p w14:paraId="0209224C" w14:textId="77777777" w:rsidR="00962F15" w:rsidRPr="00333458" w:rsidRDefault="00962F15" w:rsidP="00962F15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33756459" w14:textId="77777777" w:rsidR="00962F15" w:rsidRPr="00333458" w:rsidRDefault="00962F15" w:rsidP="00962F1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99780A7" w14:textId="77777777" w:rsidR="00962F15" w:rsidRPr="00F1449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42F5ABE" w14:textId="77777777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27B8D6DC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917735C" w14:textId="77777777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62F15" w:rsidRPr="00333458" w14:paraId="788040D6" w14:textId="77777777" w:rsidTr="0083781F">
        <w:tc>
          <w:tcPr>
            <w:tcW w:w="2655" w:type="dxa"/>
            <w:tcBorders>
              <w:bottom w:val="nil"/>
            </w:tcBorders>
          </w:tcPr>
          <w:p w14:paraId="1DB59F7F" w14:textId="77777777" w:rsidR="00962F15" w:rsidRPr="00333458" w:rsidRDefault="00962F15" w:rsidP="00962F15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986" w:type="dxa"/>
            <w:tcBorders>
              <w:bottom w:val="nil"/>
            </w:tcBorders>
          </w:tcPr>
          <w:p w14:paraId="5BB4856E" w14:textId="77777777" w:rsidR="00962F15" w:rsidRPr="00333458" w:rsidRDefault="00962F15" w:rsidP="00962F1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76FB2F0" w14:textId="6DBB4A52" w:rsidR="00962F15" w:rsidRPr="006929AF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3,530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3308331" w14:textId="57B120F6" w:rsidR="00962F15" w:rsidRPr="00424FB5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5,480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725DF1F" w14:textId="3BE9A758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1,835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2ED6674" w14:textId="1ABB34ED" w:rsidR="00962F15" w:rsidRPr="00333458" w:rsidRDefault="00962F15" w:rsidP="0096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3,785</w:t>
            </w:r>
          </w:p>
        </w:tc>
      </w:tr>
      <w:tr w:rsidR="00962F15" w:rsidRPr="00333458" w14:paraId="44F322BF" w14:textId="77777777" w:rsidTr="0083781F">
        <w:tc>
          <w:tcPr>
            <w:tcW w:w="2655" w:type="dxa"/>
            <w:tcBorders>
              <w:bottom w:val="nil"/>
            </w:tcBorders>
          </w:tcPr>
          <w:p w14:paraId="6B4443A2" w14:textId="77777777" w:rsidR="00962F15" w:rsidRPr="00333458" w:rsidRDefault="00962F15" w:rsidP="00962F15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86" w:type="dxa"/>
            <w:tcBorders>
              <w:bottom w:val="nil"/>
            </w:tcBorders>
          </w:tcPr>
          <w:p w14:paraId="34E37B4A" w14:textId="77777777" w:rsidR="00962F15" w:rsidRPr="00333458" w:rsidRDefault="00962F15" w:rsidP="00962F15">
            <w:pPr>
              <w:pStyle w:val="a3"/>
              <w:tabs>
                <w:tab w:val="clear" w:pos="1080"/>
              </w:tabs>
              <w:ind w:left="175" w:right="-11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15FD8CD8" w14:textId="451F1E81" w:rsidR="00962F15" w:rsidRPr="006929AF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379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B10EE78" w14:textId="414A5A47" w:rsidR="00962F15" w:rsidRPr="00424FB5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316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3994DAF" w14:textId="566BD3D5" w:rsidR="00962F15" w:rsidRPr="00333458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B45EF1D" w14:textId="1AEA2791" w:rsidR="00962F15" w:rsidRPr="00333458" w:rsidRDefault="00962F15" w:rsidP="00962F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</w:tr>
      <w:tr w:rsidR="00962F15" w:rsidRPr="00333458" w14:paraId="7B9DC84A" w14:textId="77777777" w:rsidTr="0083781F">
        <w:tc>
          <w:tcPr>
            <w:tcW w:w="2655" w:type="dxa"/>
            <w:tcBorders>
              <w:bottom w:val="nil"/>
            </w:tcBorders>
          </w:tcPr>
          <w:p w14:paraId="3E88D2ED" w14:textId="05060681" w:rsidR="00962F15" w:rsidRPr="00333458" w:rsidRDefault="00962F15" w:rsidP="00962F15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</w:tcPr>
          <w:p w14:paraId="2210AA43" w14:textId="77777777" w:rsidR="00962F15" w:rsidRPr="00333458" w:rsidRDefault="00962F15" w:rsidP="00962F1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74608FD9" w14:textId="55E2184C" w:rsidR="00962F15" w:rsidRPr="006929AF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3,909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77B6AEC" w14:textId="5C76389F" w:rsidR="00962F15" w:rsidRPr="00424FB5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5,796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4C1B994" w14:textId="01AA7896" w:rsidR="00962F15" w:rsidRPr="00333458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2,120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6F90E12" w14:textId="23FC9362" w:rsidR="00962F15" w:rsidRPr="00333458" w:rsidRDefault="00962F15" w:rsidP="00962F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4,030</w:t>
            </w:r>
          </w:p>
        </w:tc>
      </w:tr>
      <w:bookmarkEnd w:id="0"/>
    </w:tbl>
    <w:p w14:paraId="796ADD00" w14:textId="77777777" w:rsidR="006C7D69" w:rsidRPr="006C7D69" w:rsidRDefault="006C7D69" w:rsidP="006C7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204" w:type="dxa"/>
        <w:tblInd w:w="36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989"/>
        <w:gridCol w:w="1116"/>
        <w:gridCol w:w="1152"/>
        <w:gridCol w:w="1098"/>
        <w:gridCol w:w="1149"/>
      </w:tblGrid>
      <w:tr w:rsidR="00EB2651" w:rsidRPr="00EB2651" w14:paraId="32AB8588" w14:textId="77777777" w:rsidTr="00E71EA3">
        <w:trPr>
          <w:trHeight w:val="279"/>
          <w:tblHeader/>
        </w:trPr>
        <w:tc>
          <w:tcPr>
            <w:tcW w:w="2700" w:type="dxa"/>
            <w:tcBorders>
              <w:top w:val="nil"/>
            </w:tcBorders>
          </w:tcPr>
          <w:p w14:paraId="7706C899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5A4A7DBB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15" w:type="dxa"/>
            <w:gridSpan w:val="4"/>
            <w:tcBorders>
              <w:top w:val="nil"/>
            </w:tcBorders>
          </w:tcPr>
          <w:p w14:paraId="76C65B5A" w14:textId="77777777" w:rsidR="00EB2651" w:rsidRPr="00EB2651" w:rsidRDefault="00EB2651" w:rsidP="007960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EB2651" w:rsidRPr="00EB2651" w14:paraId="1D17AC69" w14:textId="77777777" w:rsidTr="00E71EA3">
        <w:trPr>
          <w:tblHeader/>
        </w:trPr>
        <w:tc>
          <w:tcPr>
            <w:tcW w:w="2700" w:type="dxa"/>
          </w:tcPr>
          <w:p w14:paraId="792E735E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9" w:type="dxa"/>
          </w:tcPr>
          <w:p w14:paraId="060CC980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339AD9CA" w14:textId="77777777" w:rsidR="00EB2651" w:rsidRPr="00EB2651" w:rsidRDefault="00EB2651" w:rsidP="00796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47" w:type="dxa"/>
            <w:gridSpan w:val="2"/>
          </w:tcPr>
          <w:p w14:paraId="56A1ED41" w14:textId="77777777" w:rsidR="00EB2651" w:rsidRPr="00EB2651" w:rsidRDefault="00EB2651" w:rsidP="00796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B2651" w:rsidRPr="00EB2651" w14:paraId="2B3C9B7A" w14:textId="77777777" w:rsidTr="00E71EA3">
        <w:trPr>
          <w:tblHeader/>
        </w:trPr>
        <w:tc>
          <w:tcPr>
            <w:tcW w:w="2700" w:type="dxa"/>
          </w:tcPr>
          <w:p w14:paraId="303DEACC" w14:textId="77777777" w:rsidR="00EB2651" w:rsidRPr="00EE72CA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9" w:type="dxa"/>
          </w:tcPr>
          <w:p w14:paraId="526565DB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515" w:type="dxa"/>
            <w:gridSpan w:val="4"/>
          </w:tcPr>
          <w:p w14:paraId="170162EB" w14:textId="1DC51567" w:rsidR="00EB2651" w:rsidRPr="00EB2651" w:rsidRDefault="00EB2651" w:rsidP="00796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4E4F3B">
              <w:rPr>
                <w:rFonts w:ascii="Browallia New" w:hAnsi="Browallia New" w:cs="Browallia New" w:hint="cs"/>
                <w:sz w:val="24"/>
                <w:szCs w:val="24"/>
                <w:cs/>
              </w:rPr>
              <w:t>เก้า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Pr="00EB265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4E4F3B" w:rsidRPr="004E4F3B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</w:p>
        </w:tc>
      </w:tr>
      <w:tr w:rsidR="00EB2651" w:rsidRPr="00EB2651" w14:paraId="4CE408FC" w14:textId="77777777" w:rsidTr="00E71EA3">
        <w:trPr>
          <w:tblHeader/>
        </w:trPr>
        <w:tc>
          <w:tcPr>
            <w:tcW w:w="2700" w:type="dxa"/>
          </w:tcPr>
          <w:p w14:paraId="4F256372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9" w:type="dxa"/>
          </w:tcPr>
          <w:p w14:paraId="6864FB3B" w14:textId="77777777" w:rsidR="00EB2651" w:rsidRPr="00562BAD" w:rsidRDefault="00EB2651" w:rsidP="00796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BA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16" w:type="dxa"/>
          </w:tcPr>
          <w:p w14:paraId="0506F914" w14:textId="6D12B5F9" w:rsidR="00EB2651" w:rsidRPr="00562BAD" w:rsidRDefault="00E71EA3" w:rsidP="00796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4"/>
                <w:szCs w:val="24"/>
              </w:rPr>
              <w:t>256</w:t>
            </w:r>
            <w:r w:rsidR="00952473" w:rsidRPr="00562BA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52" w:type="dxa"/>
          </w:tcPr>
          <w:p w14:paraId="778E244B" w14:textId="7E788BC5" w:rsidR="00EB2651" w:rsidRPr="00562BAD" w:rsidRDefault="00E71EA3" w:rsidP="00796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4"/>
                <w:szCs w:val="24"/>
              </w:rPr>
              <w:t>25</w:t>
            </w:r>
            <w:r w:rsidR="00952473" w:rsidRPr="00562BAD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098" w:type="dxa"/>
          </w:tcPr>
          <w:p w14:paraId="23133BA5" w14:textId="70CF8709" w:rsidR="00EB2651" w:rsidRPr="00562BAD" w:rsidRDefault="00E71EA3" w:rsidP="00796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4"/>
                <w:szCs w:val="24"/>
              </w:rPr>
              <w:t>256</w:t>
            </w:r>
            <w:r w:rsidR="00952473" w:rsidRPr="00562BA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14:paraId="33E40016" w14:textId="4211FEC2" w:rsidR="00EB2651" w:rsidRPr="00562BAD" w:rsidRDefault="00E71EA3" w:rsidP="00796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4"/>
                <w:szCs w:val="24"/>
              </w:rPr>
              <w:t>25</w:t>
            </w:r>
            <w:r w:rsidR="00952473" w:rsidRPr="00562BAD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EB2651" w:rsidRPr="00EB2651" w14:paraId="3540F37D" w14:textId="77777777" w:rsidTr="00E71EA3">
        <w:tc>
          <w:tcPr>
            <w:tcW w:w="2700" w:type="dxa"/>
            <w:tcBorders>
              <w:bottom w:val="nil"/>
            </w:tcBorders>
          </w:tcPr>
          <w:p w14:paraId="63397FD7" w14:textId="77777777" w:rsidR="00EB2651" w:rsidRPr="00EB2651" w:rsidRDefault="00EB2651" w:rsidP="0079603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89" w:type="dxa"/>
            <w:tcBorders>
              <w:bottom w:val="nil"/>
            </w:tcBorders>
          </w:tcPr>
          <w:p w14:paraId="2FEA4235" w14:textId="77777777" w:rsidR="00EB2651" w:rsidRPr="00EB2651" w:rsidRDefault="00EB2651" w:rsidP="0079603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48FAC2B2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570BFF87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0256C838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</w:tcPr>
          <w:p w14:paraId="564BCE94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609D7" w:rsidRPr="00EB2651" w14:paraId="194164B6" w14:textId="77777777" w:rsidTr="00E71EA3">
        <w:tc>
          <w:tcPr>
            <w:tcW w:w="2700" w:type="dxa"/>
            <w:tcBorders>
              <w:bottom w:val="nil"/>
            </w:tcBorders>
          </w:tcPr>
          <w:p w14:paraId="44831F16" w14:textId="77777777" w:rsidR="007609D7" w:rsidRPr="00EB2651" w:rsidRDefault="007609D7" w:rsidP="0062227F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9" w:type="dxa"/>
            <w:tcBorders>
              <w:bottom w:val="nil"/>
            </w:tcBorders>
          </w:tcPr>
          <w:p w14:paraId="754C5AF7" w14:textId="77777777" w:rsidR="007609D7" w:rsidRPr="00EB2651" w:rsidRDefault="007609D7" w:rsidP="0062227F">
            <w:pPr>
              <w:jc w:val="center"/>
              <w:rPr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vAlign w:val="bottom"/>
          </w:tcPr>
          <w:p w14:paraId="0D4ABCFB" w14:textId="77777777" w:rsidR="007609D7" w:rsidRPr="00127188" w:rsidRDefault="007609D7" w:rsidP="0062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740976B" w14:textId="77777777" w:rsidR="007609D7" w:rsidRPr="00EB2651" w:rsidRDefault="007609D7" w:rsidP="0062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 </w:t>
            </w:r>
            <w:r w:rsidRPr="000516A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53FD9A1E" w14:textId="77777777" w:rsidR="007609D7" w:rsidRPr="00B128CF" w:rsidRDefault="007609D7" w:rsidP="0062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128CF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49" w:type="dxa"/>
            <w:tcBorders>
              <w:bottom w:val="nil"/>
            </w:tcBorders>
          </w:tcPr>
          <w:p w14:paraId="430E5E38" w14:textId="77777777" w:rsidR="007609D7" w:rsidRPr="00EB2651" w:rsidRDefault="007609D7" w:rsidP="0062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16AF">
              <w:rPr>
                <w:rFonts w:ascii="Browallia New" w:hAnsi="Browallia New" w:cs="Browallia New"/>
                <w:sz w:val="24"/>
                <w:szCs w:val="24"/>
                <w:lang w:val="en-GB"/>
              </w:rPr>
              <w:t>3,509</w:t>
            </w:r>
          </w:p>
        </w:tc>
      </w:tr>
      <w:tr w:rsidR="00614616" w:rsidRPr="00EB2651" w14:paraId="7175B0DD" w14:textId="77777777" w:rsidTr="00E71EA3">
        <w:tc>
          <w:tcPr>
            <w:tcW w:w="2700" w:type="dxa"/>
            <w:tcBorders>
              <w:bottom w:val="nil"/>
            </w:tcBorders>
          </w:tcPr>
          <w:p w14:paraId="17C9C639" w14:textId="77777777" w:rsidR="00614616" w:rsidRPr="00EB2651" w:rsidRDefault="00614616" w:rsidP="00614616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9" w:type="dxa"/>
            <w:tcBorders>
              <w:bottom w:val="nil"/>
            </w:tcBorders>
          </w:tcPr>
          <w:p w14:paraId="32C63AF2" w14:textId="77777777" w:rsidR="00614616" w:rsidRPr="00EB2651" w:rsidRDefault="00614616" w:rsidP="00614616">
            <w:pPr>
              <w:jc w:val="center"/>
              <w:rPr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79D01F44" w14:textId="7EDDE86C" w:rsidR="00614616" w:rsidRPr="00127188" w:rsidRDefault="00127188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</w:rPr>
              <w:t>12,60</w:t>
            </w:r>
            <w:r w:rsidR="006F1262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152" w:type="dxa"/>
            <w:tcBorders>
              <w:bottom w:val="nil"/>
            </w:tcBorders>
          </w:tcPr>
          <w:p w14:paraId="404C6D3D" w14:textId="537070D6" w:rsidR="00614616" w:rsidRPr="00EB2651" w:rsidRDefault="00614616" w:rsidP="00E7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</w:t>
            </w:r>
            <w:r w:rsidRPr="000516AF">
              <w:rPr>
                <w:rFonts w:ascii="Browallia New" w:hAnsi="Browallia New" w:cs="Browallia New"/>
                <w:sz w:val="24"/>
                <w:szCs w:val="24"/>
                <w:lang w:val="en-GB"/>
              </w:rPr>
              <w:t>43,352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4F07889D" w14:textId="4A06E43D" w:rsidR="00614616" w:rsidRPr="00B128CF" w:rsidRDefault="00617C31" w:rsidP="0061461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128CF">
              <w:rPr>
                <w:rFonts w:ascii="Browallia New" w:hAnsi="Browallia New" w:cs="Browallia New"/>
                <w:sz w:val="24"/>
                <w:szCs w:val="24"/>
                <w:lang w:val="en-GB"/>
              </w:rPr>
              <w:t>12,60</w:t>
            </w:r>
            <w:r w:rsidR="0024027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49" w:type="dxa"/>
            <w:tcBorders>
              <w:bottom w:val="nil"/>
            </w:tcBorders>
          </w:tcPr>
          <w:p w14:paraId="6F10C580" w14:textId="2971DF28" w:rsidR="00614616" w:rsidRPr="00EB2651" w:rsidRDefault="00614616" w:rsidP="0061461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16AF">
              <w:rPr>
                <w:rFonts w:ascii="Browallia New" w:hAnsi="Browallia New" w:cs="Browallia New"/>
                <w:sz w:val="24"/>
                <w:szCs w:val="24"/>
                <w:lang w:val="en-GB"/>
              </w:rPr>
              <w:t>43,352</w:t>
            </w:r>
          </w:p>
        </w:tc>
      </w:tr>
      <w:tr w:rsidR="00614616" w:rsidRPr="00EB2651" w14:paraId="1C31CE4B" w14:textId="77777777" w:rsidTr="00E71EA3">
        <w:tc>
          <w:tcPr>
            <w:tcW w:w="2700" w:type="dxa"/>
            <w:tcBorders>
              <w:bottom w:val="nil"/>
            </w:tcBorders>
          </w:tcPr>
          <w:p w14:paraId="27595118" w14:textId="2D7C2F2D" w:rsidR="00614616" w:rsidRPr="00EB2651" w:rsidRDefault="00614616" w:rsidP="00614616">
            <w:pPr>
              <w:tabs>
                <w:tab w:val="clear" w:pos="2580"/>
              </w:tabs>
              <w:ind w:right="-505"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9" w:type="dxa"/>
            <w:tcBorders>
              <w:bottom w:val="nil"/>
            </w:tcBorders>
          </w:tcPr>
          <w:p w14:paraId="2888CAE1" w14:textId="77777777" w:rsidR="00614616" w:rsidRPr="00EB2651" w:rsidRDefault="00614616" w:rsidP="00614616">
            <w:pPr>
              <w:jc w:val="center"/>
              <w:rPr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22DBE651" w14:textId="7D01DA43" w:rsidR="00614616" w:rsidRPr="00127188" w:rsidRDefault="00127188" w:rsidP="006146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</w:rPr>
              <w:t>1,939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91F7D53" w14:textId="3E25B415" w:rsidR="00614616" w:rsidRPr="00132F62" w:rsidRDefault="00614616" w:rsidP="006146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6AF">
              <w:rPr>
                <w:rFonts w:ascii="Browallia New" w:hAnsi="Browallia New" w:cs="Browallia New"/>
                <w:sz w:val="24"/>
                <w:szCs w:val="24"/>
              </w:rPr>
              <w:t>2,299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7817D96D" w14:textId="7CDEBBDD" w:rsidR="00614616" w:rsidRPr="00EB2651" w:rsidRDefault="00ED5F20" w:rsidP="0061461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</w:t>
            </w:r>
            <w:r w:rsid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45FD299A" w14:textId="3520B5F5" w:rsidR="00614616" w:rsidRPr="00EB2651" w:rsidRDefault="00614616" w:rsidP="0061461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0516A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14616" w:rsidRPr="00EB2651" w14:paraId="07E5F783" w14:textId="77777777" w:rsidTr="00E71EA3">
        <w:tc>
          <w:tcPr>
            <w:tcW w:w="2700" w:type="dxa"/>
            <w:tcBorders>
              <w:bottom w:val="nil"/>
            </w:tcBorders>
          </w:tcPr>
          <w:p w14:paraId="3DC3C274" w14:textId="77777777" w:rsidR="00614616" w:rsidRPr="00EB2651" w:rsidRDefault="00614616" w:rsidP="0061461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9" w:type="dxa"/>
            <w:tcBorders>
              <w:bottom w:val="nil"/>
            </w:tcBorders>
          </w:tcPr>
          <w:p w14:paraId="1A07A041" w14:textId="77777777" w:rsidR="00614616" w:rsidRPr="00EB2651" w:rsidRDefault="00614616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19B955C" w14:textId="50CAA5BB" w:rsidR="00614616" w:rsidRPr="00127188" w:rsidRDefault="00127188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</w:rPr>
              <w:t>14,54</w:t>
            </w:r>
            <w:r w:rsidR="006F1262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8BDC9A8" w14:textId="7C46539C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16AF">
              <w:rPr>
                <w:rFonts w:ascii="Browallia New" w:hAnsi="Browallia New" w:cs="Browallia New"/>
                <w:sz w:val="24"/>
                <w:szCs w:val="24"/>
              </w:rPr>
              <w:t>45,651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63EE06B3" w14:textId="1FBC8C90" w:rsidR="00614616" w:rsidRPr="00EB2651" w:rsidRDefault="00617C31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13,093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3D83E49C" w14:textId="0A023A71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16AF">
              <w:rPr>
                <w:rFonts w:ascii="Browallia New" w:hAnsi="Browallia New" w:cs="Browallia New"/>
                <w:sz w:val="24"/>
                <w:szCs w:val="24"/>
                <w:lang w:val="en-GB"/>
              </w:rPr>
              <w:t>46,861</w:t>
            </w:r>
          </w:p>
        </w:tc>
      </w:tr>
      <w:tr w:rsidR="00614616" w:rsidRPr="00EB2651" w14:paraId="36FD6BE9" w14:textId="77777777" w:rsidTr="00E71EA3">
        <w:tc>
          <w:tcPr>
            <w:tcW w:w="2700" w:type="dxa"/>
            <w:tcBorders>
              <w:bottom w:val="nil"/>
            </w:tcBorders>
          </w:tcPr>
          <w:p w14:paraId="1C5510F8" w14:textId="77777777" w:rsidR="00614616" w:rsidRPr="00EB2651" w:rsidRDefault="00614616" w:rsidP="0061461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0678AC4D" w14:textId="77777777" w:rsidR="00614616" w:rsidRPr="00EB2651" w:rsidRDefault="00614616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5E76ADE8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09FA965E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6D675C01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</w:tcPr>
          <w:p w14:paraId="3141739F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079BE90A" w14:textId="77777777" w:rsidTr="00E71EA3">
        <w:tc>
          <w:tcPr>
            <w:tcW w:w="2700" w:type="dxa"/>
            <w:tcBorders>
              <w:bottom w:val="nil"/>
            </w:tcBorders>
          </w:tcPr>
          <w:p w14:paraId="3321989F" w14:textId="77777777" w:rsidR="00614616" w:rsidRPr="00EB2651" w:rsidRDefault="00614616" w:rsidP="0061461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1989" w:type="dxa"/>
            <w:tcBorders>
              <w:bottom w:val="nil"/>
            </w:tcBorders>
          </w:tcPr>
          <w:p w14:paraId="2AE8D079" w14:textId="77777777" w:rsidR="00614616" w:rsidRPr="00EB2651" w:rsidRDefault="00614616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40927B16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4E88DF9F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73F7AE6D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</w:tcPr>
          <w:p w14:paraId="7FEB795D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5FDF397C" w14:textId="77777777" w:rsidTr="00E71EA3">
        <w:tc>
          <w:tcPr>
            <w:tcW w:w="2700" w:type="dxa"/>
            <w:tcBorders>
              <w:top w:val="nil"/>
            </w:tcBorders>
          </w:tcPr>
          <w:p w14:paraId="0347C8AD" w14:textId="77777777" w:rsidR="00614616" w:rsidRPr="00EB2651" w:rsidRDefault="00614616" w:rsidP="00614616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9" w:type="dxa"/>
            <w:tcBorders>
              <w:top w:val="nil"/>
            </w:tcBorders>
          </w:tcPr>
          <w:p w14:paraId="73EA567B" w14:textId="77777777" w:rsidR="00614616" w:rsidRPr="00EB2651" w:rsidRDefault="00614616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0004B163" w14:textId="0E121A85" w:rsidR="00614616" w:rsidRPr="00EB2651" w:rsidRDefault="00127188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ED5F2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ED5F2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F15E161" w14:textId="373208A2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 -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42BD8" w14:textId="1305B12C" w:rsidR="00614616" w:rsidRPr="00EB2651" w:rsidRDefault="00682120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24C2CA7F" w14:textId="6567484E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</w:p>
        </w:tc>
      </w:tr>
      <w:tr w:rsidR="00614616" w:rsidRPr="00EB2651" w14:paraId="17A855AF" w14:textId="77777777" w:rsidTr="00E71EA3">
        <w:tc>
          <w:tcPr>
            <w:tcW w:w="2700" w:type="dxa"/>
            <w:tcBorders>
              <w:top w:val="nil"/>
            </w:tcBorders>
          </w:tcPr>
          <w:p w14:paraId="11AD319A" w14:textId="77777777" w:rsidR="00614616" w:rsidRPr="00EB2651" w:rsidRDefault="00614616" w:rsidP="00614616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3C549578" w14:textId="77777777" w:rsidR="00614616" w:rsidRPr="00EB2651" w:rsidRDefault="00614616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13F70319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63E9C25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2AF8E48D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2964B60A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2882AD04" w14:textId="77777777" w:rsidTr="00E71EA3">
        <w:tc>
          <w:tcPr>
            <w:tcW w:w="2700" w:type="dxa"/>
            <w:tcBorders>
              <w:top w:val="nil"/>
            </w:tcBorders>
          </w:tcPr>
          <w:p w14:paraId="2FEBC8F5" w14:textId="77777777" w:rsidR="00614616" w:rsidRPr="00EB2651" w:rsidRDefault="00614616" w:rsidP="0061461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เงินปันผล</w:t>
            </w:r>
          </w:p>
        </w:tc>
        <w:tc>
          <w:tcPr>
            <w:tcW w:w="1989" w:type="dxa"/>
            <w:tcBorders>
              <w:top w:val="nil"/>
            </w:tcBorders>
          </w:tcPr>
          <w:p w14:paraId="03892331" w14:textId="77777777" w:rsidR="00614616" w:rsidRPr="00EB2651" w:rsidRDefault="00614616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</w:tcPr>
          <w:p w14:paraId="3F17CD84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0F341C12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5D258D38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</w:tcPr>
          <w:p w14:paraId="04A77D68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2E61E247" w14:textId="77777777" w:rsidTr="00E71EA3">
        <w:tc>
          <w:tcPr>
            <w:tcW w:w="2700" w:type="dxa"/>
            <w:tcBorders>
              <w:top w:val="nil"/>
            </w:tcBorders>
          </w:tcPr>
          <w:p w14:paraId="383428B4" w14:textId="77777777" w:rsidR="00614616" w:rsidRPr="00EB2651" w:rsidRDefault="00614616" w:rsidP="00614616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9" w:type="dxa"/>
            <w:tcBorders>
              <w:top w:val="nil"/>
            </w:tcBorders>
          </w:tcPr>
          <w:p w14:paraId="440A4859" w14:textId="5ECEBB20" w:rsidR="00614616" w:rsidRPr="00EB2651" w:rsidRDefault="00614616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598658B2" w14:textId="3F33E837" w:rsidR="00614616" w:rsidRPr="00EB2651" w:rsidRDefault="00ED5F20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</w:t>
            </w:r>
            <w:r w:rsid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20580C1" w14:textId="36116FF5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 -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782928A7" w14:textId="5C6A9AEE" w:rsidR="00614616" w:rsidRPr="00EB2651" w:rsidRDefault="00682120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5E0985E1" w14:textId="714FA361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35,000</w:t>
            </w:r>
          </w:p>
        </w:tc>
      </w:tr>
      <w:tr w:rsidR="00E305C2" w:rsidRPr="00EB2651" w14:paraId="68FEBB61" w14:textId="77777777" w:rsidTr="00E71EA3">
        <w:tc>
          <w:tcPr>
            <w:tcW w:w="2700" w:type="dxa"/>
            <w:tcBorders>
              <w:top w:val="nil"/>
            </w:tcBorders>
          </w:tcPr>
          <w:p w14:paraId="0C19D050" w14:textId="77777777" w:rsidR="00E305C2" w:rsidRPr="00EB2651" w:rsidRDefault="00E305C2" w:rsidP="00E305C2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55593E70" w14:textId="77777777" w:rsidR="00E305C2" w:rsidRPr="00EB2651" w:rsidRDefault="00E305C2" w:rsidP="00E305C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5BBD436D" w14:textId="77777777" w:rsidR="00E305C2" w:rsidRPr="00EB2651" w:rsidRDefault="00E305C2" w:rsidP="00E3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6D0864A" w14:textId="77777777" w:rsidR="00E305C2" w:rsidRPr="00EB2651" w:rsidRDefault="00E305C2" w:rsidP="00E3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08BC889F" w14:textId="77777777" w:rsidR="00E305C2" w:rsidRPr="00EB2651" w:rsidRDefault="00E305C2" w:rsidP="00E3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43D1F708" w14:textId="77777777" w:rsidR="00E305C2" w:rsidRPr="00EB2651" w:rsidRDefault="00E305C2" w:rsidP="00E3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305C2" w:rsidRPr="00EB2651" w14:paraId="2BE00CC3" w14:textId="77777777" w:rsidTr="00E71EA3">
        <w:tc>
          <w:tcPr>
            <w:tcW w:w="2700" w:type="dxa"/>
            <w:tcBorders>
              <w:top w:val="nil"/>
            </w:tcBorders>
          </w:tcPr>
          <w:p w14:paraId="0F677167" w14:textId="77777777" w:rsidR="00E305C2" w:rsidRPr="00EB2651" w:rsidRDefault="00E305C2" w:rsidP="00E305C2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ดอกเบี้ยรับ</w:t>
            </w:r>
          </w:p>
        </w:tc>
        <w:tc>
          <w:tcPr>
            <w:tcW w:w="1989" w:type="dxa"/>
            <w:tcBorders>
              <w:top w:val="nil"/>
            </w:tcBorders>
          </w:tcPr>
          <w:p w14:paraId="0E7624E2" w14:textId="77777777" w:rsidR="00E305C2" w:rsidRPr="00EB2651" w:rsidRDefault="00E305C2" w:rsidP="00E305C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</w:tcPr>
          <w:p w14:paraId="6571A8DF" w14:textId="77777777" w:rsidR="00E305C2" w:rsidRPr="00EB2651" w:rsidRDefault="00E305C2" w:rsidP="00E3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54686ABF" w14:textId="77777777" w:rsidR="00E305C2" w:rsidRPr="00EB2651" w:rsidRDefault="00E305C2" w:rsidP="00E3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44D40544" w14:textId="77777777" w:rsidR="00E305C2" w:rsidRPr="00EB2651" w:rsidRDefault="00E305C2" w:rsidP="00E3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</w:tcPr>
          <w:p w14:paraId="14DAE06A" w14:textId="77777777" w:rsidR="00E305C2" w:rsidRPr="00EB2651" w:rsidRDefault="00E305C2" w:rsidP="00E3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305C2" w:rsidRPr="00EB2651" w14:paraId="0CD577B4" w14:textId="77777777" w:rsidTr="00E71EA3">
        <w:tc>
          <w:tcPr>
            <w:tcW w:w="2700" w:type="dxa"/>
            <w:tcBorders>
              <w:top w:val="nil"/>
            </w:tcBorders>
          </w:tcPr>
          <w:p w14:paraId="4D566EE7" w14:textId="77777777" w:rsidR="00E305C2" w:rsidRPr="00EB2651" w:rsidRDefault="00E305C2" w:rsidP="00E305C2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9" w:type="dxa"/>
            <w:tcBorders>
              <w:top w:val="nil"/>
            </w:tcBorders>
          </w:tcPr>
          <w:p w14:paraId="07E97A80" w14:textId="7FBC31FC" w:rsidR="00E305C2" w:rsidRPr="00EB2651" w:rsidRDefault="00E305C2" w:rsidP="00E305C2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Pr="00EB2651">
              <w:rPr>
                <w:rFonts w:ascii="Browallia New" w:hAnsi="Browallia New" w:cs="Browallia New"/>
                <w:sz w:val="24"/>
                <w:szCs w:val="24"/>
              </w:rPr>
              <w:t xml:space="preserve">5.25 </w:t>
            </w:r>
            <w:r w:rsidR="006230A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EB2651">
              <w:rPr>
                <w:rFonts w:ascii="Browallia New" w:hAnsi="Browallia New" w:cs="Browallia New"/>
                <w:sz w:val="24"/>
                <w:szCs w:val="24"/>
              </w:rPr>
              <w:t xml:space="preserve"> 6.00 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230D272A" w14:textId="77777777" w:rsidR="00E305C2" w:rsidRPr="00EB2651" w:rsidRDefault="00E305C2" w:rsidP="00E305C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AA4459B" w14:textId="77777777" w:rsidR="00E305C2" w:rsidRPr="00EB2651" w:rsidRDefault="00E305C2" w:rsidP="00E305C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 -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1B0F32DD" w14:textId="77777777" w:rsidR="00E305C2" w:rsidRPr="00C96ADF" w:rsidRDefault="00E305C2" w:rsidP="00E305C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6ADF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311EFCD0" w14:textId="77777777" w:rsidR="00E305C2" w:rsidRPr="00AA0A7C" w:rsidRDefault="00E305C2" w:rsidP="00E305C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82046A">
              <w:rPr>
                <w:rFonts w:ascii="Browallia New" w:hAnsi="Browallia New" w:cs="Browallia New"/>
                <w:sz w:val="24"/>
                <w:szCs w:val="24"/>
              </w:rPr>
              <w:t>35,364</w:t>
            </w:r>
          </w:p>
        </w:tc>
      </w:tr>
      <w:tr w:rsidR="00614616" w:rsidRPr="00EB2651" w14:paraId="35459339" w14:textId="77777777" w:rsidTr="00E71EA3">
        <w:tc>
          <w:tcPr>
            <w:tcW w:w="2700" w:type="dxa"/>
            <w:tcBorders>
              <w:top w:val="nil"/>
            </w:tcBorders>
          </w:tcPr>
          <w:p w14:paraId="7C3299F4" w14:textId="77777777" w:rsidR="00614616" w:rsidRPr="00EB2651" w:rsidRDefault="00614616" w:rsidP="00614616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3C490F84" w14:textId="77777777" w:rsidR="00614616" w:rsidRPr="00EB2651" w:rsidRDefault="00614616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59E507C1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26757EC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11A4C64A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7957B848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63C380EB" w14:textId="77777777" w:rsidTr="00E71EA3">
        <w:tc>
          <w:tcPr>
            <w:tcW w:w="2700" w:type="dxa"/>
            <w:tcBorders>
              <w:top w:val="nil"/>
            </w:tcBorders>
          </w:tcPr>
          <w:p w14:paraId="492DCF4B" w14:textId="77777777" w:rsidR="00614616" w:rsidRPr="00EB2651" w:rsidRDefault="00614616" w:rsidP="0061461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อื่น</w:t>
            </w:r>
          </w:p>
        </w:tc>
        <w:tc>
          <w:tcPr>
            <w:tcW w:w="1989" w:type="dxa"/>
            <w:tcBorders>
              <w:top w:val="nil"/>
            </w:tcBorders>
          </w:tcPr>
          <w:p w14:paraId="7D764510" w14:textId="77777777" w:rsidR="00614616" w:rsidRPr="00EB2651" w:rsidRDefault="00614616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</w:tcPr>
          <w:p w14:paraId="3D446854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04633F8D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6E89C050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</w:tcPr>
          <w:p w14:paraId="35A3B0D4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592CD6BF" w14:textId="77777777" w:rsidTr="00E71EA3">
        <w:tc>
          <w:tcPr>
            <w:tcW w:w="2700" w:type="dxa"/>
            <w:tcBorders>
              <w:top w:val="nil"/>
            </w:tcBorders>
          </w:tcPr>
          <w:p w14:paraId="5E359149" w14:textId="77777777" w:rsidR="00614616" w:rsidRPr="00EB2651" w:rsidRDefault="00614616" w:rsidP="00614616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9" w:type="dxa"/>
            <w:tcBorders>
              <w:top w:val="nil"/>
            </w:tcBorders>
          </w:tcPr>
          <w:p w14:paraId="48137629" w14:textId="77777777" w:rsidR="00614616" w:rsidRPr="00EB2651" w:rsidRDefault="00614616" w:rsidP="006146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vAlign w:val="bottom"/>
          </w:tcPr>
          <w:p w14:paraId="2DA8D82A" w14:textId="7E070F05" w:rsidR="00614616" w:rsidRPr="00EB2651" w:rsidRDefault="00ED5F20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17991DC" w14:textId="56FE40B4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 -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6FDD6D26" w14:textId="4CAB0F8F" w:rsidR="00614616" w:rsidRPr="00F54089" w:rsidRDefault="00F54089" w:rsidP="00C96A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960</w:t>
            </w: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1CB14EE8" w14:textId="17E9A477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046A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</w:p>
        </w:tc>
      </w:tr>
      <w:tr w:rsidR="00614616" w:rsidRPr="00EB2651" w14:paraId="5795B017" w14:textId="77777777" w:rsidTr="00E71EA3">
        <w:tc>
          <w:tcPr>
            <w:tcW w:w="2700" w:type="dxa"/>
            <w:tcBorders>
              <w:top w:val="nil"/>
            </w:tcBorders>
          </w:tcPr>
          <w:p w14:paraId="5A25FEBC" w14:textId="77777777" w:rsidR="00614616" w:rsidRPr="00EB2651" w:rsidRDefault="00614616" w:rsidP="00614616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7EAA61DD" w14:textId="77777777" w:rsidR="00614616" w:rsidRPr="00EB2651" w:rsidRDefault="00614616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697946E1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CA11FA5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7C47EB15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6E12856E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4D28F20B" w14:textId="77777777" w:rsidTr="00E71EA3">
        <w:tc>
          <w:tcPr>
            <w:tcW w:w="2700" w:type="dxa"/>
            <w:tcBorders>
              <w:top w:val="nil"/>
            </w:tcBorders>
          </w:tcPr>
          <w:p w14:paraId="2491482F" w14:textId="77777777" w:rsidR="00614616" w:rsidRPr="00EB2651" w:rsidRDefault="00614616" w:rsidP="00614616">
            <w:pPr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89" w:type="dxa"/>
            <w:tcBorders>
              <w:top w:val="nil"/>
            </w:tcBorders>
          </w:tcPr>
          <w:p w14:paraId="748B0724" w14:textId="77777777" w:rsidR="00614616" w:rsidRPr="00EB2651" w:rsidRDefault="00614616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vAlign w:val="bottom"/>
          </w:tcPr>
          <w:p w14:paraId="149DE8A4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8F29919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5DE80C6D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2A31A237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406CE859" w14:textId="77777777" w:rsidTr="00E71EA3">
        <w:tc>
          <w:tcPr>
            <w:tcW w:w="2700" w:type="dxa"/>
            <w:tcBorders>
              <w:bottom w:val="nil"/>
            </w:tcBorders>
          </w:tcPr>
          <w:p w14:paraId="36DA7693" w14:textId="77777777" w:rsidR="00614616" w:rsidRPr="00EB2651" w:rsidRDefault="00614616" w:rsidP="00614616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9" w:type="dxa"/>
            <w:tcBorders>
              <w:bottom w:val="nil"/>
            </w:tcBorders>
          </w:tcPr>
          <w:p w14:paraId="7603B26D" w14:textId="77777777" w:rsidR="00614616" w:rsidRPr="00EB2651" w:rsidRDefault="00614616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vAlign w:val="bottom"/>
          </w:tcPr>
          <w:p w14:paraId="06E0F550" w14:textId="4BF251FD" w:rsidR="00614616" w:rsidRPr="006929AF" w:rsidRDefault="00ED5F20" w:rsidP="00ED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</w:t>
            </w:r>
            <w:r w:rsid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F2FBF52" w14:textId="2A40407C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65CBB502" w14:textId="5A86E49B" w:rsidR="00614616" w:rsidRPr="00EB2651" w:rsidRDefault="00B128CF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12,923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52EBF042" w14:textId="7BF2CFF3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70F2">
              <w:rPr>
                <w:rFonts w:ascii="Browallia New" w:hAnsi="Browallia New" w:cs="Browallia New"/>
                <w:sz w:val="24"/>
                <w:szCs w:val="24"/>
              </w:rPr>
              <w:t>9,929</w:t>
            </w:r>
          </w:p>
        </w:tc>
      </w:tr>
      <w:tr w:rsidR="00614616" w:rsidRPr="00EB2651" w14:paraId="3A4ADF2A" w14:textId="77777777" w:rsidTr="00E71EA3">
        <w:tc>
          <w:tcPr>
            <w:tcW w:w="2700" w:type="dxa"/>
            <w:tcBorders>
              <w:top w:val="nil"/>
            </w:tcBorders>
          </w:tcPr>
          <w:p w14:paraId="2D1A660A" w14:textId="77777777" w:rsidR="00614616" w:rsidRPr="00EB2651" w:rsidRDefault="00614616" w:rsidP="00614616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9" w:type="dxa"/>
            <w:tcBorders>
              <w:top w:val="nil"/>
            </w:tcBorders>
          </w:tcPr>
          <w:p w14:paraId="68C960F3" w14:textId="77777777" w:rsidR="00614616" w:rsidRPr="00EB2651" w:rsidRDefault="00614616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14:paraId="109949E2" w14:textId="3F074945" w:rsidR="00614616" w:rsidRPr="00127188" w:rsidRDefault="00127188" w:rsidP="0012718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21,413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3B42363" w14:textId="44041344" w:rsidR="00614616" w:rsidRPr="00EB2651" w:rsidRDefault="00614616" w:rsidP="0061461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70F2">
              <w:rPr>
                <w:rFonts w:ascii="Browallia New" w:hAnsi="Browallia New" w:cs="Browallia New"/>
                <w:sz w:val="24"/>
                <w:szCs w:val="24"/>
                <w:lang w:val="en-GB"/>
              </w:rPr>
              <w:t>39,090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10BE8753" w14:textId="0B210E0C" w:rsidR="00614616" w:rsidRPr="00EB2651" w:rsidRDefault="00B128CF" w:rsidP="0061461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15,177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785A4661" w14:textId="2D2090F8" w:rsidR="00614616" w:rsidRPr="00EB2651" w:rsidRDefault="00614616" w:rsidP="0061461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70F2">
              <w:rPr>
                <w:rFonts w:ascii="Browallia New" w:hAnsi="Browallia New" w:cs="Browallia New"/>
                <w:sz w:val="24"/>
                <w:szCs w:val="24"/>
                <w:lang w:val="en-GB"/>
              </w:rPr>
              <w:t>38,628</w:t>
            </w:r>
          </w:p>
        </w:tc>
      </w:tr>
      <w:tr w:rsidR="00614616" w:rsidRPr="00EB2651" w14:paraId="11303DBF" w14:textId="77777777" w:rsidTr="00E71EA3">
        <w:tc>
          <w:tcPr>
            <w:tcW w:w="2700" w:type="dxa"/>
            <w:tcBorders>
              <w:bottom w:val="nil"/>
            </w:tcBorders>
          </w:tcPr>
          <w:p w14:paraId="656025B2" w14:textId="77777777" w:rsidR="00614616" w:rsidRPr="00EB2651" w:rsidRDefault="00614616" w:rsidP="00614616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9" w:type="dxa"/>
            <w:tcBorders>
              <w:bottom w:val="nil"/>
            </w:tcBorders>
          </w:tcPr>
          <w:p w14:paraId="34931CE5" w14:textId="77777777" w:rsidR="00614616" w:rsidRPr="00EB2651" w:rsidRDefault="00614616" w:rsidP="00614616">
            <w:pPr>
              <w:spacing w:line="240" w:lineRule="auto"/>
              <w:ind w:left="162" w:hanging="16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84101" w14:textId="218F2AAF" w:rsidR="00614616" w:rsidRPr="00127188" w:rsidRDefault="00127188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21,413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F72859A" w14:textId="6B63FFDA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70F2">
              <w:rPr>
                <w:rFonts w:ascii="Browallia New" w:hAnsi="Browallia New" w:cs="Browallia New"/>
                <w:sz w:val="24"/>
                <w:szCs w:val="24"/>
                <w:lang w:val="en-GB"/>
              </w:rPr>
              <w:t>39,090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7C2E4D" w14:textId="6BD31C05" w:rsidR="00614616" w:rsidRPr="00EB2651" w:rsidRDefault="001E20B0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28,100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091324" w14:textId="55664A7E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70F2">
              <w:rPr>
                <w:rFonts w:ascii="Browallia New" w:hAnsi="Browallia New" w:cs="Browallia New"/>
                <w:sz w:val="24"/>
                <w:szCs w:val="24"/>
                <w:lang w:val="en-GB"/>
              </w:rPr>
              <w:t>48,557</w:t>
            </w:r>
          </w:p>
        </w:tc>
      </w:tr>
      <w:tr w:rsidR="00614616" w:rsidRPr="00EB2651" w14:paraId="7E906EE5" w14:textId="77777777" w:rsidTr="00E71EA3">
        <w:tc>
          <w:tcPr>
            <w:tcW w:w="2700" w:type="dxa"/>
            <w:tcBorders>
              <w:top w:val="nil"/>
              <w:bottom w:val="nil"/>
            </w:tcBorders>
          </w:tcPr>
          <w:p w14:paraId="02BD90EC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3D6D5A9E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1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273A31AD" w14:textId="77777777" w:rsidR="00614616" w:rsidRPr="00EB2651" w:rsidRDefault="00614616" w:rsidP="0061461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14616" w:rsidRPr="00EB2651" w14:paraId="32B53495" w14:textId="77777777" w:rsidTr="00E71EA3">
        <w:tc>
          <w:tcPr>
            <w:tcW w:w="2700" w:type="dxa"/>
            <w:tcBorders>
              <w:top w:val="nil"/>
              <w:bottom w:val="nil"/>
            </w:tcBorders>
          </w:tcPr>
          <w:p w14:paraId="05FB381D" w14:textId="77777777" w:rsidR="00614616" w:rsidRPr="00EB2651" w:rsidRDefault="00614616" w:rsidP="00614616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lastRenderedPageBreak/>
              <w:t>ต้นทุนอื่น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11A459D3" w14:textId="77777777" w:rsidR="00614616" w:rsidRPr="00EB2651" w:rsidRDefault="00614616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6AA59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592091A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73EC14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7034BFF6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3B45E295" w14:textId="77777777" w:rsidTr="00E71EA3">
        <w:tc>
          <w:tcPr>
            <w:tcW w:w="2700" w:type="dxa"/>
            <w:tcBorders>
              <w:bottom w:val="nil"/>
            </w:tcBorders>
          </w:tcPr>
          <w:p w14:paraId="6CAF077A" w14:textId="77777777" w:rsidR="00614616" w:rsidRPr="00EB2651" w:rsidRDefault="00614616" w:rsidP="00614616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9" w:type="dxa"/>
            <w:tcBorders>
              <w:bottom w:val="nil"/>
            </w:tcBorders>
          </w:tcPr>
          <w:p w14:paraId="11BEBAE0" w14:textId="77777777" w:rsidR="00614616" w:rsidRPr="00EB2651" w:rsidRDefault="00614616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D13D80C" w14:textId="1592B3BC" w:rsidR="00614616" w:rsidRPr="00127188" w:rsidRDefault="00127188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</w:rPr>
              <w:t>28,523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D5438CC" w14:textId="16C2C02B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1C5B">
              <w:rPr>
                <w:rFonts w:ascii="Browallia New" w:hAnsi="Browallia New" w:cs="Browallia New"/>
                <w:sz w:val="24"/>
                <w:szCs w:val="24"/>
              </w:rPr>
              <w:t>41,207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0313CE4B" w14:textId="1CE6D58B" w:rsidR="00614616" w:rsidRPr="00EB2651" w:rsidRDefault="001E20B0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28,297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29DDC11B" w14:textId="6BC679E0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1C5B">
              <w:rPr>
                <w:rFonts w:ascii="Browallia New" w:hAnsi="Browallia New" w:cs="Browallia New"/>
                <w:sz w:val="24"/>
                <w:szCs w:val="24"/>
              </w:rPr>
              <w:t>40,755</w:t>
            </w:r>
          </w:p>
        </w:tc>
      </w:tr>
      <w:tr w:rsidR="00125667" w:rsidRPr="00EB2651" w14:paraId="04921159" w14:textId="77777777" w:rsidTr="00E71EA3">
        <w:tc>
          <w:tcPr>
            <w:tcW w:w="2700" w:type="dxa"/>
            <w:tcBorders>
              <w:bottom w:val="nil"/>
            </w:tcBorders>
          </w:tcPr>
          <w:p w14:paraId="36111F63" w14:textId="77777777" w:rsidR="00125667" w:rsidRPr="00EB2651" w:rsidRDefault="00125667" w:rsidP="00614616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49EDF31A" w14:textId="77777777" w:rsidR="00125667" w:rsidRPr="00EB2651" w:rsidRDefault="00125667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489419FE" w14:textId="77777777" w:rsidR="00125667" w:rsidRPr="00127188" w:rsidRDefault="00125667" w:rsidP="00B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4B5EE2D" w14:textId="77777777" w:rsidR="00125667" w:rsidRPr="007E1C5B" w:rsidRDefault="00125667" w:rsidP="00B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027F2A70" w14:textId="77777777" w:rsidR="00125667" w:rsidRDefault="00125667" w:rsidP="00B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638BC85A" w14:textId="77777777" w:rsidR="00125667" w:rsidRPr="007E1C5B" w:rsidRDefault="00125667" w:rsidP="00BF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14616" w:rsidRPr="00EB2651" w14:paraId="57122477" w14:textId="77777777" w:rsidTr="00E71EA3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6D549E4D" w14:textId="77777777" w:rsidR="00614616" w:rsidRPr="00EB2651" w:rsidRDefault="00614616" w:rsidP="00991A0D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ซื้อสินทรัพย์</w:t>
            </w:r>
          </w:p>
        </w:tc>
        <w:tc>
          <w:tcPr>
            <w:tcW w:w="1989" w:type="dxa"/>
            <w:tcBorders>
              <w:bottom w:val="nil"/>
            </w:tcBorders>
            <w:shd w:val="clear" w:color="auto" w:fill="auto"/>
          </w:tcPr>
          <w:p w14:paraId="46E9758B" w14:textId="77777777" w:rsidR="00614616" w:rsidRPr="00EB2651" w:rsidRDefault="00614616" w:rsidP="00991A0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054F334F" w14:textId="77777777" w:rsidR="00614616" w:rsidRPr="003718B8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A70210F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4AB1219A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0862F308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266A5135" w14:textId="77777777" w:rsidTr="00E71EA3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6E0DC9A9" w14:textId="77777777" w:rsidR="00614616" w:rsidRPr="00EB2651" w:rsidRDefault="00614616" w:rsidP="00614616">
            <w:pPr>
              <w:tabs>
                <w:tab w:val="clear" w:pos="2580"/>
                <w:tab w:val="left" w:pos="274"/>
              </w:tabs>
              <w:spacing w:line="240" w:lineRule="auto"/>
              <w:ind w:right="72" w:firstLine="184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9" w:type="dxa"/>
            <w:tcBorders>
              <w:bottom w:val="nil"/>
            </w:tcBorders>
            <w:shd w:val="clear" w:color="auto" w:fill="auto"/>
          </w:tcPr>
          <w:p w14:paraId="21FE4FD5" w14:textId="77777777" w:rsidR="00614616" w:rsidRPr="00EB2651" w:rsidRDefault="00614616" w:rsidP="006146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4496689" w14:textId="586FA933" w:rsidR="00614616" w:rsidRPr="003718B8" w:rsidRDefault="00127188" w:rsidP="0012718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EEF6C88" w14:textId="5128913A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1C5B">
              <w:rPr>
                <w:rFonts w:ascii="Browallia New" w:hAnsi="Browallia New" w:cs="Browallia New"/>
                <w:sz w:val="24"/>
                <w:szCs w:val="24"/>
                <w:lang w:val="en-GB"/>
              </w:rPr>
              <w:t>25,738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4223AAA5" w14:textId="0E26289C" w:rsidR="00614616" w:rsidRPr="00EB2651" w:rsidRDefault="009709D8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</w:t>
            </w:r>
            <w:r w:rsidR="001E20B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6D5664EA" w14:textId="25DBBDB9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1C5B">
              <w:rPr>
                <w:rFonts w:ascii="Browallia New" w:hAnsi="Browallia New" w:cs="Browallia New"/>
                <w:sz w:val="24"/>
                <w:szCs w:val="24"/>
                <w:lang w:val="en-GB"/>
              </w:rPr>
              <w:t>3,000</w:t>
            </w:r>
          </w:p>
        </w:tc>
      </w:tr>
      <w:tr w:rsidR="00614616" w:rsidRPr="00EB2651" w14:paraId="4D8CCA5E" w14:textId="77777777" w:rsidTr="00E71EA3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57BA1CD1" w14:textId="77777777" w:rsidR="00614616" w:rsidRPr="00EB2651" w:rsidRDefault="00614616" w:rsidP="00614616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9" w:type="dxa"/>
            <w:tcBorders>
              <w:bottom w:val="nil"/>
            </w:tcBorders>
            <w:shd w:val="clear" w:color="auto" w:fill="auto"/>
          </w:tcPr>
          <w:p w14:paraId="19F07178" w14:textId="77777777" w:rsidR="00614616" w:rsidRPr="00EB2651" w:rsidRDefault="00614616" w:rsidP="006146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83DBF84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3E90A43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0E3B87FB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1CDC6148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6ECE5ED7" w14:textId="77777777" w:rsidTr="00E71EA3">
        <w:tc>
          <w:tcPr>
            <w:tcW w:w="2700" w:type="dxa"/>
            <w:tcBorders>
              <w:bottom w:val="nil"/>
            </w:tcBorders>
          </w:tcPr>
          <w:p w14:paraId="2D3C4F5E" w14:textId="77777777" w:rsidR="00614616" w:rsidRPr="00EB2651" w:rsidRDefault="00614616" w:rsidP="00614616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989" w:type="dxa"/>
            <w:tcBorders>
              <w:bottom w:val="nil"/>
            </w:tcBorders>
          </w:tcPr>
          <w:p w14:paraId="7DBD8D1B" w14:textId="77777777" w:rsidR="00614616" w:rsidRPr="00EB2651" w:rsidRDefault="00614616" w:rsidP="006146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6BDB3B58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4808698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61B85726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77F43627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46C8F4C6" w14:textId="77777777" w:rsidTr="00E71EA3">
        <w:tc>
          <w:tcPr>
            <w:tcW w:w="2700" w:type="dxa"/>
            <w:tcBorders>
              <w:bottom w:val="nil"/>
            </w:tcBorders>
          </w:tcPr>
          <w:p w14:paraId="7E1954DD" w14:textId="77777777" w:rsidR="00614616" w:rsidRPr="00EB2651" w:rsidRDefault="00614616" w:rsidP="00614616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9" w:type="dxa"/>
            <w:tcBorders>
              <w:bottom w:val="nil"/>
            </w:tcBorders>
          </w:tcPr>
          <w:p w14:paraId="2CD99EBE" w14:textId="77777777" w:rsidR="00614616" w:rsidRPr="00EB2651" w:rsidRDefault="00614616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เดือนละ </w:t>
            </w:r>
            <w:r w:rsidRPr="00EB2651">
              <w:rPr>
                <w:rFonts w:ascii="Browallia New" w:hAnsi="Browallia New" w:cs="Browallia New"/>
                <w:sz w:val="24"/>
                <w:szCs w:val="24"/>
              </w:rPr>
              <w:t xml:space="preserve">50,000 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3ABADA0" w14:textId="7D991D4B" w:rsidR="00614616" w:rsidRPr="00127188" w:rsidRDefault="00127188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 w:rsidR="00970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C309B5B" w14:textId="7605C22D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6D5B9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4FC4CFCB" w14:textId="799D5678" w:rsidR="00614616" w:rsidRPr="00EB2651" w:rsidRDefault="001E20B0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450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4C648180" w14:textId="048C74B6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1A97">
              <w:rPr>
                <w:rFonts w:ascii="Browallia New" w:hAnsi="Browallia New" w:cs="Browallia New"/>
                <w:sz w:val="24"/>
                <w:szCs w:val="24"/>
              </w:rPr>
              <w:t>450</w:t>
            </w:r>
          </w:p>
        </w:tc>
      </w:tr>
      <w:tr w:rsidR="00614616" w:rsidRPr="00EB2651" w14:paraId="374136F8" w14:textId="77777777" w:rsidTr="00E71EA3">
        <w:tc>
          <w:tcPr>
            <w:tcW w:w="2700" w:type="dxa"/>
            <w:tcBorders>
              <w:bottom w:val="nil"/>
            </w:tcBorders>
          </w:tcPr>
          <w:p w14:paraId="5630A2B2" w14:textId="77777777" w:rsidR="00614616" w:rsidRPr="00EB2651" w:rsidRDefault="00614616" w:rsidP="00614616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กรรมการบริษัทย่อยทางอ้อม</w:t>
            </w:r>
          </w:p>
        </w:tc>
        <w:tc>
          <w:tcPr>
            <w:tcW w:w="1989" w:type="dxa"/>
            <w:tcBorders>
              <w:bottom w:val="nil"/>
            </w:tcBorders>
          </w:tcPr>
          <w:p w14:paraId="22DE5976" w14:textId="77777777" w:rsidR="00614616" w:rsidRPr="00EB2651" w:rsidRDefault="00614616" w:rsidP="006146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471AD2B1" w14:textId="43D28084" w:rsidR="00614616" w:rsidRPr="00127188" w:rsidRDefault="00127188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="00970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B11AD6F" w14:textId="75D46AA0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D5B9C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20377310" w14:textId="05057038" w:rsidR="00614616" w:rsidRPr="00EB2651" w:rsidRDefault="001E20B0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0A45EA7B" w14:textId="6F45AD71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49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CA1A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</w:t>
            </w:r>
          </w:p>
        </w:tc>
      </w:tr>
      <w:tr w:rsidR="00614616" w:rsidRPr="00EB2651" w14:paraId="3A4F5778" w14:textId="77777777" w:rsidTr="00E71EA3">
        <w:tc>
          <w:tcPr>
            <w:tcW w:w="2700" w:type="dxa"/>
            <w:tcBorders>
              <w:bottom w:val="nil"/>
            </w:tcBorders>
          </w:tcPr>
          <w:p w14:paraId="5BE68A1B" w14:textId="77777777" w:rsidR="00614616" w:rsidRPr="00EB2651" w:rsidRDefault="00614616" w:rsidP="00614616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89" w:type="dxa"/>
            <w:tcBorders>
              <w:bottom w:val="nil"/>
            </w:tcBorders>
          </w:tcPr>
          <w:p w14:paraId="364D089F" w14:textId="77777777" w:rsidR="00614616" w:rsidRPr="00EB2651" w:rsidRDefault="00614616" w:rsidP="006146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เดือนละ </w:t>
            </w:r>
            <w:r w:rsidRPr="00EB2651">
              <w:rPr>
                <w:rFonts w:ascii="Browallia New" w:hAnsi="Browallia New" w:cs="Browallia New"/>
                <w:sz w:val="24"/>
                <w:szCs w:val="24"/>
              </w:rPr>
              <w:t xml:space="preserve">278,947 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44509B4C" w14:textId="6BDF287F" w:rsidR="00614616" w:rsidRPr="00127188" w:rsidRDefault="00127188" w:rsidP="006146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2,511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3627CC9" w14:textId="710B8098" w:rsidR="00614616" w:rsidRPr="00EB2651" w:rsidRDefault="00614616" w:rsidP="006146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D5B9C">
              <w:rPr>
                <w:rFonts w:ascii="Browallia New" w:hAnsi="Browallia New" w:cs="Browallia New"/>
                <w:sz w:val="24"/>
                <w:szCs w:val="24"/>
                <w:lang w:val="en-GB"/>
              </w:rPr>
              <w:t>2,511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545A247A" w14:textId="240B2CC3" w:rsidR="00614616" w:rsidRPr="00EB2651" w:rsidRDefault="001E20B0" w:rsidP="006146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2,511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21364705" w14:textId="5F1BB718" w:rsidR="00614616" w:rsidRPr="00EB2651" w:rsidRDefault="00614616" w:rsidP="006146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A97">
              <w:rPr>
                <w:rFonts w:ascii="Browallia New" w:hAnsi="Browallia New" w:cs="Browallia New"/>
                <w:sz w:val="24"/>
                <w:szCs w:val="24"/>
                <w:lang w:val="en-GB"/>
              </w:rPr>
              <w:t>2,511</w:t>
            </w:r>
          </w:p>
        </w:tc>
      </w:tr>
      <w:tr w:rsidR="00614616" w:rsidRPr="00EB2651" w14:paraId="43BC64CC" w14:textId="77777777" w:rsidTr="00E71EA3">
        <w:tc>
          <w:tcPr>
            <w:tcW w:w="2700" w:type="dxa"/>
            <w:tcBorders>
              <w:bottom w:val="nil"/>
            </w:tcBorders>
          </w:tcPr>
          <w:p w14:paraId="10DB6978" w14:textId="77777777" w:rsidR="00614616" w:rsidRPr="00EB2651" w:rsidRDefault="00614616" w:rsidP="00614616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9" w:type="dxa"/>
            <w:tcBorders>
              <w:bottom w:val="nil"/>
            </w:tcBorders>
          </w:tcPr>
          <w:p w14:paraId="4C69D006" w14:textId="77777777" w:rsidR="00614616" w:rsidRPr="00EB2651" w:rsidRDefault="00614616" w:rsidP="006146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25E4F33" w14:textId="6B21877F" w:rsidR="00614616" w:rsidRPr="00127188" w:rsidRDefault="00127188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2,511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71102E9" w14:textId="61514CD0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D5B9C">
              <w:rPr>
                <w:rFonts w:ascii="Browallia New" w:hAnsi="Browallia New" w:cs="Browallia New"/>
                <w:sz w:val="24"/>
                <w:szCs w:val="24"/>
                <w:lang w:val="en-GB"/>
              </w:rPr>
              <w:t>3,038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72A98500" w14:textId="3318A332" w:rsidR="00614616" w:rsidRPr="00EB2651" w:rsidRDefault="001E20B0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2,961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6C604177" w14:textId="454BF50D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A97">
              <w:rPr>
                <w:rFonts w:ascii="Browallia New" w:hAnsi="Browallia New" w:cs="Browallia New"/>
                <w:sz w:val="24"/>
                <w:szCs w:val="24"/>
                <w:lang w:val="en-GB"/>
              </w:rPr>
              <w:t>2,961</w:t>
            </w:r>
          </w:p>
        </w:tc>
      </w:tr>
      <w:tr w:rsidR="00614616" w:rsidRPr="00EB2651" w14:paraId="08B55564" w14:textId="77777777" w:rsidTr="00E71EA3">
        <w:tc>
          <w:tcPr>
            <w:tcW w:w="2700" w:type="dxa"/>
            <w:tcBorders>
              <w:bottom w:val="nil"/>
            </w:tcBorders>
          </w:tcPr>
          <w:p w14:paraId="2D73B59C" w14:textId="77777777" w:rsidR="00614616" w:rsidRPr="00EB2651" w:rsidRDefault="00614616" w:rsidP="00614616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4B0AF0CC" w14:textId="77777777" w:rsidR="00614616" w:rsidRPr="00EB2651" w:rsidRDefault="00614616" w:rsidP="0061461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DC494C0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98B975C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7B3AB04F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158ACBB3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0D30613C" w14:textId="77777777" w:rsidTr="00E71EA3">
        <w:tc>
          <w:tcPr>
            <w:tcW w:w="2700" w:type="dxa"/>
            <w:tcBorders>
              <w:bottom w:val="nil"/>
            </w:tcBorders>
          </w:tcPr>
          <w:p w14:paraId="64872CD0" w14:textId="77777777" w:rsidR="00614616" w:rsidRPr="00EB2651" w:rsidRDefault="00614616" w:rsidP="00614616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1989" w:type="dxa"/>
            <w:tcBorders>
              <w:bottom w:val="nil"/>
            </w:tcBorders>
          </w:tcPr>
          <w:p w14:paraId="30CF23F2" w14:textId="77777777" w:rsidR="00614616" w:rsidRPr="00EB2651" w:rsidRDefault="00614616" w:rsidP="006146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5A2C279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00B6158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6FA22816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3AE8B9E5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598554E8" w14:textId="77777777" w:rsidTr="00E71EA3">
        <w:tc>
          <w:tcPr>
            <w:tcW w:w="2700" w:type="dxa"/>
            <w:tcBorders>
              <w:bottom w:val="nil"/>
            </w:tcBorders>
          </w:tcPr>
          <w:p w14:paraId="140EE283" w14:textId="77777777" w:rsidR="00614616" w:rsidRPr="00EB2651" w:rsidRDefault="00614616" w:rsidP="00614616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9" w:type="dxa"/>
            <w:tcBorders>
              <w:bottom w:val="nil"/>
            </w:tcBorders>
          </w:tcPr>
          <w:p w14:paraId="1A147969" w14:textId="77777777" w:rsidR="00614616" w:rsidRPr="00EB2651" w:rsidRDefault="00614616" w:rsidP="006146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4.00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E825F01" w14:textId="20CD6845" w:rsidR="00614616" w:rsidRPr="00127188" w:rsidRDefault="009709D8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="00127188"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A836323" w14:textId="0325D4A5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166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</w:t>
            </w:r>
            <w:r w:rsidRPr="001620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6D7EEAE9" w14:textId="5339803E" w:rsidR="00614616" w:rsidRPr="00EB2651" w:rsidRDefault="001E20B0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3906EB80" w14:textId="0E682489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205E">
              <w:rPr>
                <w:rFonts w:ascii="Browallia New" w:hAnsi="Browallia New" w:cs="Browallia New"/>
                <w:sz w:val="24"/>
                <w:szCs w:val="24"/>
              </w:rPr>
              <w:t>701</w:t>
            </w:r>
          </w:p>
        </w:tc>
      </w:tr>
      <w:tr w:rsidR="00614616" w:rsidRPr="00EB2651" w14:paraId="60227D07" w14:textId="77777777" w:rsidTr="00E71EA3">
        <w:tc>
          <w:tcPr>
            <w:tcW w:w="2700" w:type="dxa"/>
            <w:tcBorders>
              <w:bottom w:val="nil"/>
            </w:tcBorders>
          </w:tcPr>
          <w:p w14:paraId="6B172617" w14:textId="77777777" w:rsidR="00614616" w:rsidRPr="00EB2651" w:rsidRDefault="00614616" w:rsidP="00614616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9" w:type="dxa"/>
            <w:tcBorders>
              <w:bottom w:val="nil"/>
            </w:tcBorders>
          </w:tcPr>
          <w:p w14:paraId="721D2A14" w14:textId="3FD6A9BF" w:rsidR="00614616" w:rsidRPr="00EB2651" w:rsidRDefault="00614616" w:rsidP="006146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EB2651">
              <w:rPr>
                <w:rFonts w:ascii="Browallia New" w:hAnsi="Browallia New" w:cs="Browallia New"/>
                <w:sz w:val="24"/>
                <w:szCs w:val="24"/>
              </w:rPr>
              <w:t xml:space="preserve">4.00 </w:t>
            </w:r>
            <w:r w:rsidR="002C3F5E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EB2651">
              <w:rPr>
                <w:rFonts w:ascii="Browallia New" w:hAnsi="Browallia New" w:cs="Browallia New"/>
                <w:sz w:val="24"/>
                <w:szCs w:val="24"/>
              </w:rPr>
              <w:t xml:space="preserve"> 15.00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63E4267E" w14:textId="00D9C3CD" w:rsidR="00614616" w:rsidRPr="00127188" w:rsidRDefault="00127188" w:rsidP="006146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4,171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2A598E6" w14:textId="2FA0144D" w:rsidR="00614616" w:rsidRPr="00EB2651" w:rsidRDefault="00614616" w:rsidP="006146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205E">
              <w:rPr>
                <w:rFonts w:ascii="Browallia New" w:hAnsi="Browallia New" w:cs="Browallia New"/>
                <w:sz w:val="24"/>
                <w:szCs w:val="24"/>
                <w:lang w:val="en-GB"/>
              </w:rPr>
              <w:t>3,980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65E78353" w14:textId="5FF9A483" w:rsidR="00614616" w:rsidRPr="00EB2651" w:rsidRDefault="001E20B0" w:rsidP="006146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2,147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7DA5E3D6" w14:textId="4C4E54B7" w:rsidR="00614616" w:rsidRPr="00EB2651" w:rsidRDefault="00614616" w:rsidP="006146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205E">
              <w:rPr>
                <w:rFonts w:ascii="Browallia New" w:hAnsi="Browallia New" w:cs="Browallia New"/>
                <w:sz w:val="24"/>
                <w:szCs w:val="24"/>
                <w:lang w:val="en-GB"/>
              </w:rPr>
              <w:t>2,310</w:t>
            </w:r>
          </w:p>
        </w:tc>
      </w:tr>
      <w:tr w:rsidR="00614616" w:rsidRPr="00EB2651" w14:paraId="014BB07D" w14:textId="77777777" w:rsidTr="00E71EA3">
        <w:tc>
          <w:tcPr>
            <w:tcW w:w="2700" w:type="dxa"/>
            <w:tcBorders>
              <w:bottom w:val="nil"/>
            </w:tcBorders>
          </w:tcPr>
          <w:p w14:paraId="26237227" w14:textId="77777777" w:rsidR="00614616" w:rsidRPr="00EB2651" w:rsidRDefault="00614616" w:rsidP="00614616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9" w:type="dxa"/>
            <w:tcBorders>
              <w:bottom w:val="nil"/>
            </w:tcBorders>
          </w:tcPr>
          <w:p w14:paraId="38DEF844" w14:textId="77777777" w:rsidR="00614616" w:rsidRPr="00EB2651" w:rsidRDefault="00614616" w:rsidP="006146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CE72816" w14:textId="3D39529C" w:rsidR="00614616" w:rsidRPr="00127188" w:rsidRDefault="00127188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7188">
              <w:rPr>
                <w:rFonts w:ascii="Browallia New" w:hAnsi="Browallia New" w:cs="Browallia New"/>
                <w:sz w:val="24"/>
                <w:szCs w:val="24"/>
                <w:lang w:val="en-GB"/>
              </w:rPr>
              <w:t>4,171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AF9B699" w14:textId="2B379874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205E">
              <w:rPr>
                <w:rFonts w:ascii="Browallia New" w:hAnsi="Browallia New" w:cs="Browallia New"/>
                <w:sz w:val="24"/>
                <w:szCs w:val="24"/>
                <w:lang w:val="en-GB"/>
              </w:rPr>
              <w:t>3,980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48DEE6EB" w14:textId="07291534" w:rsidR="00614616" w:rsidRPr="00EB2651" w:rsidRDefault="001E20B0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2,268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2A4DAF52" w14:textId="7414CC1D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205E">
              <w:rPr>
                <w:rFonts w:ascii="Browallia New" w:hAnsi="Browallia New" w:cs="Browallia New"/>
                <w:sz w:val="24"/>
                <w:szCs w:val="24"/>
                <w:lang w:val="en-GB"/>
              </w:rPr>
              <w:t>3,011</w:t>
            </w:r>
          </w:p>
        </w:tc>
      </w:tr>
      <w:tr w:rsidR="00614616" w:rsidRPr="00EB2651" w14:paraId="571D2B60" w14:textId="77777777" w:rsidTr="00E71EA3">
        <w:tc>
          <w:tcPr>
            <w:tcW w:w="2700" w:type="dxa"/>
            <w:tcBorders>
              <w:bottom w:val="nil"/>
            </w:tcBorders>
          </w:tcPr>
          <w:p w14:paraId="4FBE5AC4" w14:textId="77777777" w:rsidR="00614616" w:rsidRPr="00EB2651" w:rsidRDefault="00614616" w:rsidP="00614616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54ACE340" w14:textId="77777777" w:rsidR="00614616" w:rsidRPr="00EB2651" w:rsidRDefault="00614616" w:rsidP="006146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0796EF96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471FF18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64541EFF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0A361054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6BFE63D5" w14:textId="77777777" w:rsidTr="00E71EA3">
        <w:tc>
          <w:tcPr>
            <w:tcW w:w="2700" w:type="dxa"/>
            <w:tcBorders>
              <w:bottom w:val="nil"/>
            </w:tcBorders>
          </w:tcPr>
          <w:p w14:paraId="1515D8F2" w14:textId="77777777" w:rsidR="00614616" w:rsidRPr="00EB2651" w:rsidRDefault="00614616" w:rsidP="00614616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89" w:type="dxa"/>
            <w:tcBorders>
              <w:bottom w:val="nil"/>
            </w:tcBorders>
          </w:tcPr>
          <w:p w14:paraId="023071F1" w14:textId="77777777" w:rsidR="00614616" w:rsidRPr="00EB2651" w:rsidRDefault="00614616" w:rsidP="006146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78FDC9B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50EE6AE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27B44674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49FF8E2E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6EAEF218" w14:textId="77777777" w:rsidTr="00E71EA3">
        <w:tc>
          <w:tcPr>
            <w:tcW w:w="2700" w:type="dxa"/>
            <w:tcBorders>
              <w:bottom w:val="nil"/>
            </w:tcBorders>
          </w:tcPr>
          <w:p w14:paraId="1948DC84" w14:textId="77777777" w:rsidR="00614616" w:rsidRPr="00EB2651" w:rsidRDefault="00614616" w:rsidP="00614616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9" w:type="dxa"/>
            <w:tcBorders>
              <w:bottom w:val="nil"/>
            </w:tcBorders>
          </w:tcPr>
          <w:p w14:paraId="1B406A6E" w14:textId="77777777" w:rsidR="00614616" w:rsidRPr="00EB2651" w:rsidRDefault="00614616" w:rsidP="006146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13FB377" w14:textId="5B22FAEB" w:rsidR="00614616" w:rsidRPr="00EB2651" w:rsidRDefault="00127188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1,553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3D483DE" w14:textId="37DD4E38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D5B9C">
              <w:rPr>
                <w:rFonts w:ascii="Browallia New" w:hAnsi="Browallia New" w:cs="Browallia New"/>
                <w:sz w:val="24"/>
                <w:szCs w:val="24"/>
              </w:rPr>
              <w:t>2,045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AD3B8DD" w14:textId="4E1F16AD" w:rsidR="00614616" w:rsidRPr="00EB2651" w:rsidRDefault="001E20B0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1,553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4767A843" w14:textId="475611EC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D5B9C">
              <w:rPr>
                <w:rFonts w:ascii="Browallia New" w:hAnsi="Browallia New" w:cs="Browallia New"/>
                <w:sz w:val="24"/>
                <w:szCs w:val="24"/>
                <w:lang w:val="en-GB"/>
              </w:rPr>
              <w:t>2,045</w:t>
            </w:r>
          </w:p>
        </w:tc>
      </w:tr>
      <w:tr w:rsidR="00614616" w:rsidRPr="00EB2651" w14:paraId="3EAEC8E7" w14:textId="77777777" w:rsidTr="00E71EA3">
        <w:tc>
          <w:tcPr>
            <w:tcW w:w="2700" w:type="dxa"/>
            <w:tcBorders>
              <w:bottom w:val="nil"/>
            </w:tcBorders>
          </w:tcPr>
          <w:p w14:paraId="488A882A" w14:textId="77777777" w:rsidR="00614616" w:rsidRPr="00EB2651" w:rsidRDefault="00614616" w:rsidP="00614616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0596A06F" w14:textId="77777777" w:rsidR="00614616" w:rsidRPr="00EB2651" w:rsidRDefault="00614616" w:rsidP="006146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E956862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4D2824B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5ADD597A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78BE7C2D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55508205" w14:textId="77777777" w:rsidTr="00E71EA3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525E17D0" w14:textId="77777777" w:rsidR="00614616" w:rsidRPr="00EB2651" w:rsidRDefault="00614616" w:rsidP="00614616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89" w:type="dxa"/>
            <w:tcBorders>
              <w:bottom w:val="nil"/>
            </w:tcBorders>
            <w:shd w:val="clear" w:color="auto" w:fill="auto"/>
          </w:tcPr>
          <w:p w14:paraId="7EC474DA" w14:textId="77777777" w:rsidR="00614616" w:rsidRPr="00EB2651" w:rsidRDefault="00614616" w:rsidP="006146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1C3DDC8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22034F8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089CFCD7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099C896B" w14:textId="77777777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616" w:rsidRPr="00EB2651" w14:paraId="42825504" w14:textId="77777777" w:rsidTr="00E71EA3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0C98E3D8" w14:textId="77777777" w:rsidR="00614616" w:rsidRPr="00EB2651" w:rsidRDefault="00614616" w:rsidP="00614616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989" w:type="dxa"/>
            <w:tcBorders>
              <w:bottom w:val="nil"/>
            </w:tcBorders>
            <w:shd w:val="clear" w:color="auto" w:fill="auto"/>
          </w:tcPr>
          <w:p w14:paraId="606989C4" w14:textId="77777777" w:rsidR="00614616" w:rsidRPr="00EB2651" w:rsidRDefault="00614616" w:rsidP="006146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4BD71C2A" w14:textId="0D11BA88" w:rsidR="00614616" w:rsidRPr="00AE24A5" w:rsidRDefault="00AE24A5" w:rsidP="00AE2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24A5">
              <w:rPr>
                <w:rFonts w:ascii="Browallia New" w:hAnsi="Browallia New" w:cs="Browallia New"/>
                <w:sz w:val="24"/>
                <w:szCs w:val="24"/>
              </w:rPr>
              <w:t>13,514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66049AF" w14:textId="66CC1399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D5B9C">
              <w:rPr>
                <w:rFonts w:ascii="Browallia New" w:hAnsi="Browallia New" w:cs="Browallia New"/>
                <w:sz w:val="24"/>
                <w:szCs w:val="24"/>
              </w:rPr>
              <w:t>16,439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06F76A90" w14:textId="19B5B9D3" w:rsidR="00614616" w:rsidRPr="00EB2651" w:rsidRDefault="001E20B0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8,430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5CBFBB53" w14:textId="57994EA1" w:rsidR="00614616" w:rsidRPr="00EB2651" w:rsidRDefault="00614616" w:rsidP="0061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D5B9C">
              <w:rPr>
                <w:rFonts w:ascii="Browallia New" w:hAnsi="Browallia New" w:cs="Browallia New"/>
                <w:sz w:val="24"/>
                <w:szCs w:val="24"/>
              </w:rPr>
              <w:t>11,355</w:t>
            </w:r>
          </w:p>
        </w:tc>
      </w:tr>
      <w:tr w:rsidR="00614616" w:rsidRPr="00EB2651" w14:paraId="541BDD7B" w14:textId="77777777" w:rsidTr="00E71EA3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1D044994" w14:textId="77777777" w:rsidR="00614616" w:rsidRPr="00EB2651" w:rsidRDefault="00614616" w:rsidP="00614616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89" w:type="dxa"/>
            <w:tcBorders>
              <w:bottom w:val="nil"/>
            </w:tcBorders>
            <w:shd w:val="clear" w:color="auto" w:fill="auto"/>
          </w:tcPr>
          <w:p w14:paraId="48878569" w14:textId="77777777" w:rsidR="00614616" w:rsidRPr="00EB2651" w:rsidRDefault="00614616" w:rsidP="00614616">
            <w:pPr>
              <w:pStyle w:val="a3"/>
              <w:tabs>
                <w:tab w:val="clear" w:pos="1080"/>
              </w:tabs>
              <w:ind w:left="175" w:right="-11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215F466" w14:textId="1B762EF9" w:rsidR="00614616" w:rsidRPr="00AE24A5" w:rsidRDefault="00AE24A5" w:rsidP="006146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24A5">
              <w:rPr>
                <w:rFonts w:ascii="Browallia New" w:hAnsi="Browallia New" w:cs="Browallia New"/>
                <w:sz w:val="24"/>
                <w:szCs w:val="24"/>
                <w:lang w:val="en-GB"/>
              </w:rPr>
              <w:t>1,137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F4DAC11" w14:textId="3E18C86C" w:rsidR="00614616" w:rsidRPr="001A0C4D" w:rsidRDefault="00614616" w:rsidP="006146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D5B9C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1CEFF2A" w14:textId="145E8EA5" w:rsidR="00614616" w:rsidRPr="001A0C4D" w:rsidRDefault="001E20B0" w:rsidP="006146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85</w:t>
            </w:r>
            <w:r w:rsidR="00B60A83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4D1FB2D1" w14:textId="2F6A49CF" w:rsidR="00614616" w:rsidRPr="001A0C4D" w:rsidRDefault="00614616" w:rsidP="006146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D5B9C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</w:p>
        </w:tc>
      </w:tr>
      <w:tr w:rsidR="00614616" w:rsidRPr="00EB2651" w14:paraId="2D0B9959" w14:textId="77777777" w:rsidTr="00E71EA3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4C0CA48E" w14:textId="77777777" w:rsidR="00614616" w:rsidRPr="00EB2651" w:rsidRDefault="00614616" w:rsidP="00614616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9" w:type="dxa"/>
            <w:tcBorders>
              <w:bottom w:val="nil"/>
            </w:tcBorders>
            <w:shd w:val="clear" w:color="auto" w:fill="auto"/>
          </w:tcPr>
          <w:p w14:paraId="1C11B281" w14:textId="77777777" w:rsidR="00614616" w:rsidRPr="00EB2651" w:rsidRDefault="00614616" w:rsidP="00614616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6DF9CD50" w14:textId="7C2DA408" w:rsidR="00614616" w:rsidRPr="00AE24A5" w:rsidRDefault="00AE24A5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24A5">
              <w:rPr>
                <w:rFonts w:ascii="Browallia New" w:hAnsi="Browallia New" w:cs="Browallia New"/>
                <w:sz w:val="24"/>
                <w:szCs w:val="24"/>
                <w:lang w:val="en-GB"/>
              </w:rPr>
              <w:t>14,651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34656B9" w14:textId="57CDAA07" w:rsidR="00614616" w:rsidRPr="00562BAD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D5B9C">
              <w:rPr>
                <w:rFonts w:ascii="Browallia New" w:hAnsi="Browallia New" w:cs="Browallia New"/>
                <w:sz w:val="24"/>
                <w:szCs w:val="24"/>
                <w:lang w:val="en-GB"/>
              </w:rPr>
              <w:t>17,390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5C79B6F8" w14:textId="472A5832" w:rsidR="00614616" w:rsidRPr="00562BAD" w:rsidRDefault="001E20B0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9,28</w:t>
            </w:r>
            <w:r w:rsidR="00B60A8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446D3809" w14:textId="1B9E6371" w:rsidR="00614616" w:rsidRPr="00EB2651" w:rsidRDefault="00614616" w:rsidP="006146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D5B9C">
              <w:rPr>
                <w:rFonts w:ascii="Browallia New" w:hAnsi="Browallia New" w:cs="Browallia New"/>
                <w:sz w:val="24"/>
                <w:szCs w:val="24"/>
                <w:lang w:val="en-GB"/>
              </w:rPr>
              <w:t>12,091</w:t>
            </w:r>
          </w:p>
        </w:tc>
      </w:tr>
    </w:tbl>
    <w:p w14:paraId="71217E18" w14:textId="77777777" w:rsidR="00EF510C" w:rsidRPr="00FD347B" w:rsidRDefault="00EF510C" w:rsidP="00991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467E82" w14:textId="21DE8859" w:rsidR="000A24EA" w:rsidRDefault="005753E0" w:rsidP="00C0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B1446">
        <w:rPr>
          <w:rFonts w:ascii="Browallia New" w:hAnsi="Browallia New" w:cs="Browallia New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</w:t>
      </w:r>
      <w:r w:rsidR="008A5BC4" w:rsidRPr="006B144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EB2651" w:rsidRPr="00DC5462">
        <w:rPr>
          <w:rFonts w:ascii="Browallia New" w:hAnsi="Browallia New" w:cs="Browallia New"/>
          <w:sz w:val="28"/>
          <w:szCs w:val="28"/>
        </w:rPr>
        <w:t xml:space="preserve">30 </w:t>
      </w:r>
      <w:r w:rsidR="00614616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="008A5BC4" w:rsidRPr="006B144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8A5BC4" w:rsidRPr="006B1446">
        <w:rPr>
          <w:rFonts w:ascii="Browallia New" w:hAnsi="Browallia New" w:cs="Browallia New"/>
          <w:sz w:val="28"/>
          <w:szCs w:val="28"/>
        </w:rPr>
        <w:t xml:space="preserve"> </w:t>
      </w:r>
      <w:r w:rsidR="008A5BC4" w:rsidRPr="006B1446">
        <w:rPr>
          <w:rFonts w:ascii="Browallia New" w:hAnsi="Browallia New" w:cs="Browallia New" w:hint="cs"/>
          <w:sz w:val="28"/>
          <w:szCs w:val="28"/>
          <w:cs/>
        </w:rPr>
        <w:t xml:space="preserve">และ 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="008A5BC4" w:rsidRPr="006B1446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2560</w:t>
      </w:r>
      <w:r w:rsidR="008A5BC4" w:rsidRPr="006B1446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B1446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D493E7E" w14:textId="77777777" w:rsidR="00C0424A" w:rsidRPr="00FD347B" w:rsidRDefault="00C0424A" w:rsidP="00C0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210" w:type="dxa"/>
        <w:tblInd w:w="37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75"/>
        <w:gridCol w:w="409"/>
        <w:gridCol w:w="1260"/>
        <w:gridCol w:w="1218"/>
        <w:gridCol w:w="1206"/>
        <w:gridCol w:w="1242"/>
      </w:tblGrid>
      <w:tr w:rsidR="00810D94" w:rsidRPr="00EB2651" w14:paraId="388C5441" w14:textId="77777777" w:rsidTr="00E71EA3">
        <w:trPr>
          <w:cantSplit/>
          <w:tblHeader/>
        </w:trPr>
        <w:tc>
          <w:tcPr>
            <w:tcW w:w="3875" w:type="dxa"/>
            <w:tcBorders>
              <w:top w:val="nil"/>
            </w:tcBorders>
          </w:tcPr>
          <w:p w14:paraId="595BBA9D" w14:textId="77777777" w:rsidR="00810D94" w:rsidRPr="00EB265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9" w:type="dxa"/>
            <w:tcBorders>
              <w:top w:val="nil"/>
            </w:tcBorders>
          </w:tcPr>
          <w:p w14:paraId="2F12FA12" w14:textId="77777777" w:rsidR="00810D94" w:rsidRPr="00EB265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26" w:type="dxa"/>
            <w:gridSpan w:val="4"/>
            <w:tcBorders>
              <w:top w:val="nil"/>
            </w:tcBorders>
          </w:tcPr>
          <w:p w14:paraId="061040A3" w14:textId="77777777" w:rsidR="00810D94" w:rsidRPr="00EB2651" w:rsidRDefault="00810D94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10D94" w:rsidRPr="00EB2651" w14:paraId="739B5C3B" w14:textId="77777777" w:rsidTr="00E71EA3">
        <w:trPr>
          <w:cantSplit/>
          <w:tblHeader/>
        </w:trPr>
        <w:tc>
          <w:tcPr>
            <w:tcW w:w="3875" w:type="dxa"/>
          </w:tcPr>
          <w:p w14:paraId="7A890D70" w14:textId="77777777" w:rsidR="00810D94" w:rsidRPr="00EB265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9" w:type="dxa"/>
          </w:tcPr>
          <w:p w14:paraId="76D57AFE" w14:textId="77777777" w:rsidR="00810D94" w:rsidRPr="00EB265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78" w:type="dxa"/>
            <w:gridSpan w:val="2"/>
          </w:tcPr>
          <w:p w14:paraId="76DC6578" w14:textId="77777777" w:rsidR="00810D94" w:rsidRPr="00EB2651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</w:tcPr>
          <w:p w14:paraId="002DAEE6" w14:textId="77777777" w:rsidR="00810D94" w:rsidRPr="00EB2651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10D94" w:rsidRPr="00EB2651" w14:paraId="6CE47E5E" w14:textId="77777777" w:rsidTr="00E71EA3">
        <w:trPr>
          <w:cantSplit/>
          <w:tblHeader/>
        </w:trPr>
        <w:tc>
          <w:tcPr>
            <w:tcW w:w="3875" w:type="dxa"/>
          </w:tcPr>
          <w:p w14:paraId="5A921654" w14:textId="77777777" w:rsidR="00810D94" w:rsidRPr="00B2586A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9" w:type="dxa"/>
          </w:tcPr>
          <w:p w14:paraId="316F7F24" w14:textId="747188D2" w:rsidR="00810D94" w:rsidRPr="00EB265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D6D4DC4" w14:textId="7993545D" w:rsidR="00810D94" w:rsidRPr="00EB2651" w:rsidRDefault="00EB2651" w:rsidP="006603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5462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614616" w:rsidRPr="0061461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810D94"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18" w:type="dxa"/>
          </w:tcPr>
          <w:p w14:paraId="054D08D6" w14:textId="09CD80C9" w:rsidR="00810D94" w:rsidRPr="00EB2651" w:rsidRDefault="00810D94" w:rsidP="006603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206" w:type="dxa"/>
          </w:tcPr>
          <w:p w14:paraId="7758A8CB" w14:textId="0006A44B" w:rsidR="00810D94" w:rsidRPr="00EB2651" w:rsidRDefault="00EB2651" w:rsidP="006603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5462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614616" w:rsidRPr="0061461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810D94"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42" w:type="dxa"/>
          </w:tcPr>
          <w:p w14:paraId="1F5076A6" w14:textId="7D93DD48" w:rsidR="00810D94" w:rsidRPr="00EB2651" w:rsidRDefault="00810D94" w:rsidP="006603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810D94" w:rsidRPr="00EB2651" w14:paraId="06E03BB6" w14:textId="77777777" w:rsidTr="00E71EA3">
        <w:trPr>
          <w:cantSplit/>
        </w:trPr>
        <w:tc>
          <w:tcPr>
            <w:tcW w:w="3875" w:type="dxa"/>
            <w:tcBorders>
              <w:bottom w:val="nil"/>
            </w:tcBorders>
            <w:vAlign w:val="center"/>
          </w:tcPr>
          <w:p w14:paraId="14D0C19B" w14:textId="0A15EDCE" w:rsidR="00810D94" w:rsidRPr="00EB2651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การค้า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บุคคลและ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409" w:type="dxa"/>
            <w:tcBorders>
              <w:bottom w:val="nil"/>
            </w:tcBorders>
          </w:tcPr>
          <w:p w14:paraId="27A008B0" w14:textId="77777777" w:rsidR="00810D94" w:rsidRPr="00EB2651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17A1650" w14:textId="77777777" w:rsidR="00810D94" w:rsidRPr="00EB265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03B6D4C1" w14:textId="77777777" w:rsidR="00810D94" w:rsidRPr="00EB265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180CB3DA" w14:textId="77777777" w:rsidR="00810D94" w:rsidRPr="00EB265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3A5C6D77" w14:textId="77777777" w:rsidR="00810D94" w:rsidRPr="00EB265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929AF" w:rsidRPr="00EB2651" w14:paraId="2A7C1071" w14:textId="77777777" w:rsidTr="00E71EA3">
        <w:trPr>
          <w:cantSplit/>
        </w:trPr>
        <w:tc>
          <w:tcPr>
            <w:tcW w:w="3875" w:type="dxa"/>
            <w:tcBorders>
              <w:bottom w:val="nil"/>
            </w:tcBorders>
          </w:tcPr>
          <w:p w14:paraId="635F618C" w14:textId="0E29083A" w:rsidR="006929AF" w:rsidRPr="00EB2651" w:rsidRDefault="006929AF" w:rsidP="006929AF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09" w:type="dxa"/>
            <w:tcBorders>
              <w:bottom w:val="nil"/>
            </w:tcBorders>
          </w:tcPr>
          <w:p w14:paraId="5D2E2D0C" w14:textId="429ADBFF" w:rsidR="006929AF" w:rsidRPr="00EB2651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77E7CD34" w:rsidR="006929AF" w:rsidRPr="006929AF" w:rsidRDefault="009709D8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="008128B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70039382" w14:textId="550B8FD6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nil"/>
            </w:tcBorders>
            <w:vAlign w:val="bottom"/>
          </w:tcPr>
          <w:p w14:paraId="543EC61B" w14:textId="52511F1F" w:rsidR="006929AF" w:rsidRPr="00EB2651" w:rsidRDefault="000A3BFE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253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0742D899" w14:textId="69D70444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</w:p>
        </w:tc>
      </w:tr>
      <w:tr w:rsidR="006929AF" w:rsidRPr="00EB2651" w14:paraId="421DB100" w14:textId="77777777" w:rsidTr="00E71EA3">
        <w:trPr>
          <w:cantSplit/>
        </w:trPr>
        <w:tc>
          <w:tcPr>
            <w:tcW w:w="3875" w:type="dxa"/>
            <w:tcBorders>
              <w:bottom w:val="nil"/>
            </w:tcBorders>
          </w:tcPr>
          <w:p w14:paraId="748F94FE" w14:textId="572D64AC" w:rsidR="006929AF" w:rsidRPr="00EB2651" w:rsidRDefault="006929AF" w:rsidP="006929AF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409" w:type="dxa"/>
            <w:tcBorders>
              <w:bottom w:val="nil"/>
            </w:tcBorders>
          </w:tcPr>
          <w:p w14:paraId="4353BB3A" w14:textId="49F69B48" w:rsidR="006929AF" w:rsidRPr="00EB2651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E4269B9" w14:textId="639B872E" w:rsidR="006929AF" w:rsidRPr="008128B6" w:rsidRDefault="008128B6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8B6">
              <w:rPr>
                <w:rFonts w:ascii="Browallia New" w:hAnsi="Browallia New" w:cs="Browallia New"/>
                <w:sz w:val="28"/>
                <w:szCs w:val="28"/>
                <w:lang w:val="en-GB"/>
              </w:rPr>
              <w:t>5,181</w:t>
            </w: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54DECD40" w14:textId="25F2A103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EB265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206" w:type="dxa"/>
            <w:tcBorders>
              <w:bottom w:val="nil"/>
            </w:tcBorders>
            <w:vAlign w:val="bottom"/>
          </w:tcPr>
          <w:p w14:paraId="0274F196" w14:textId="0D23BC7C" w:rsidR="006929AF" w:rsidRPr="00EB2651" w:rsidRDefault="000A3BFE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5,181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5B64B918" w14:textId="3565C244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9,263</w:t>
            </w:r>
          </w:p>
        </w:tc>
      </w:tr>
      <w:tr w:rsidR="006929AF" w:rsidRPr="00EB2651" w14:paraId="272D98DE" w14:textId="77777777" w:rsidTr="00E71EA3">
        <w:trPr>
          <w:cantSplit/>
        </w:trPr>
        <w:tc>
          <w:tcPr>
            <w:tcW w:w="3875" w:type="dxa"/>
            <w:tcBorders>
              <w:bottom w:val="nil"/>
            </w:tcBorders>
            <w:vAlign w:val="center"/>
          </w:tcPr>
          <w:p w14:paraId="081C3155" w14:textId="037BFEE4" w:rsidR="006929AF" w:rsidRPr="00EB2651" w:rsidRDefault="006929AF" w:rsidP="006929AF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409" w:type="dxa"/>
            <w:tcBorders>
              <w:bottom w:val="nil"/>
            </w:tcBorders>
          </w:tcPr>
          <w:p w14:paraId="3C9D45AC" w14:textId="14AFE43D" w:rsidR="006929AF" w:rsidRPr="00EB2651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886AF5F" w14:textId="233176E3" w:rsidR="006929AF" w:rsidRPr="008128B6" w:rsidRDefault="008128B6" w:rsidP="00D257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28B6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D257D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6202D22F" w14:textId="72F84926" w:rsidR="006929AF" w:rsidRPr="00EB2651" w:rsidRDefault="006929AF" w:rsidP="006929A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  <w:vAlign w:val="bottom"/>
          </w:tcPr>
          <w:p w14:paraId="21464CE3" w14:textId="42A26048" w:rsidR="006929AF" w:rsidRPr="00EB2651" w:rsidRDefault="000A3BFE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210064F4" w14:textId="67621B8A" w:rsidR="006929AF" w:rsidRPr="00EB2651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929AF" w:rsidRPr="00EB2651" w14:paraId="6E3BAB2C" w14:textId="77777777" w:rsidTr="00E71EA3">
        <w:trPr>
          <w:cantSplit/>
        </w:trPr>
        <w:tc>
          <w:tcPr>
            <w:tcW w:w="3875" w:type="dxa"/>
            <w:tcBorders>
              <w:bottom w:val="nil"/>
            </w:tcBorders>
            <w:vAlign w:val="center"/>
          </w:tcPr>
          <w:p w14:paraId="1B4E4748" w14:textId="41B53BF1" w:rsidR="006929AF" w:rsidRPr="00EB2651" w:rsidRDefault="006929AF" w:rsidP="006929A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409" w:type="dxa"/>
            <w:tcBorders>
              <w:bottom w:val="nil"/>
            </w:tcBorders>
          </w:tcPr>
          <w:p w14:paraId="25114556" w14:textId="77777777" w:rsidR="006929AF" w:rsidRPr="00EB2651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3BAAAED1" w:rsidR="006929AF" w:rsidRPr="00D257D6" w:rsidRDefault="00D257D6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257D6">
              <w:rPr>
                <w:rFonts w:ascii="Browallia New" w:hAnsi="Browallia New" w:cs="Browallia New"/>
                <w:sz w:val="28"/>
                <w:szCs w:val="28"/>
                <w:lang w:val="en-GB"/>
              </w:rPr>
              <w:t>5,264</w:t>
            </w: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19C9FAE2" w14:textId="3F14B0C1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EB265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4396D6E7" w:rsidR="006929AF" w:rsidRPr="00EB2651" w:rsidRDefault="000A3BFE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5,434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4944C4B8" w14:textId="182D7DC9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9,398</w:t>
            </w:r>
          </w:p>
        </w:tc>
      </w:tr>
      <w:tr w:rsidR="002C7E1B" w:rsidRPr="00EB2651" w14:paraId="3EFF6556" w14:textId="77777777" w:rsidTr="00E71EA3">
        <w:trPr>
          <w:cantSplit/>
        </w:trPr>
        <w:tc>
          <w:tcPr>
            <w:tcW w:w="3875" w:type="dxa"/>
            <w:tcBorders>
              <w:top w:val="nil"/>
              <w:bottom w:val="nil"/>
            </w:tcBorders>
            <w:vAlign w:val="center"/>
          </w:tcPr>
          <w:p w14:paraId="6179E5DC" w14:textId="77777777" w:rsidR="00EC2926" w:rsidRDefault="00EC2926" w:rsidP="00EC2926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  <w:p w14:paraId="1B3331A4" w14:textId="4172858A" w:rsidR="002C7E1B" w:rsidRPr="00EB2651" w:rsidRDefault="00EC2926" w:rsidP="00EC2926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ย่อย</w:t>
            </w:r>
          </w:p>
        </w:tc>
        <w:tc>
          <w:tcPr>
            <w:tcW w:w="409" w:type="dxa"/>
            <w:tcBorders>
              <w:top w:val="nil"/>
              <w:bottom w:val="nil"/>
            </w:tcBorders>
          </w:tcPr>
          <w:p w14:paraId="1604115C" w14:textId="3AD3ABC9" w:rsidR="002C7E1B" w:rsidRPr="00EB2651" w:rsidRDefault="002C7E1B" w:rsidP="002C7E1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AB36A" w14:textId="0EE34FA1" w:rsidR="002C7E1B" w:rsidRPr="00EB2651" w:rsidRDefault="002C7E1B" w:rsidP="00EC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bottom"/>
          </w:tcPr>
          <w:p w14:paraId="5C61BDCD" w14:textId="0D54F262" w:rsidR="002C7E1B" w:rsidRPr="00EB2651" w:rsidRDefault="002C7E1B" w:rsidP="00EC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B4893" w14:textId="6CBC42A0" w:rsidR="002C7E1B" w:rsidRPr="008B663F" w:rsidRDefault="002C7E1B" w:rsidP="00EC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14:paraId="27DC06D8" w14:textId="1878C8CE" w:rsidR="002C7E1B" w:rsidRPr="00EB2651" w:rsidRDefault="002C7E1B" w:rsidP="00EC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C2926" w:rsidRPr="00EB2651" w14:paraId="7F91AE50" w14:textId="77777777" w:rsidTr="00E71EA3">
        <w:trPr>
          <w:cantSplit/>
        </w:trPr>
        <w:tc>
          <w:tcPr>
            <w:tcW w:w="3875" w:type="dxa"/>
            <w:tcBorders>
              <w:top w:val="nil"/>
              <w:bottom w:val="nil"/>
            </w:tcBorders>
            <w:vAlign w:val="center"/>
          </w:tcPr>
          <w:p w14:paraId="199625D7" w14:textId="275C8605" w:rsidR="00EC2926" w:rsidRPr="00EB2651" w:rsidRDefault="00EC2926" w:rsidP="00EC2926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AA6B92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09" w:type="dxa"/>
            <w:tcBorders>
              <w:top w:val="nil"/>
              <w:bottom w:val="nil"/>
            </w:tcBorders>
          </w:tcPr>
          <w:p w14:paraId="303659E3" w14:textId="77777777" w:rsidR="00EC2926" w:rsidRPr="00EB2651" w:rsidRDefault="00EC2926" w:rsidP="00EC292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231675" w14:textId="238E385F" w:rsidR="00EC2926" w:rsidRDefault="00EC2926" w:rsidP="00EC292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bottom"/>
          </w:tcPr>
          <w:p w14:paraId="4D215ACC" w14:textId="22156416" w:rsidR="00EC2926" w:rsidRPr="00EB2651" w:rsidRDefault="00EC2926" w:rsidP="00EC292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52B37" w14:textId="29AD7616" w:rsidR="00EC2926" w:rsidRDefault="00EC2926" w:rsidP="00EC292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95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14:paraId="42778E0F" w14:textId="7E97F883" w:rsidR="00EC2926" w:rsidRPr="00EB2651" w:rsidRDefault="00EC2926" w:rsidP="00EC292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64,654</w:t>
            </w:r>
          </w:p>
        </w:tc>
      </w:tr>
      <w:tr w:rsidR="00EC2926" w:rsidRPr="00EB2651" w14:paraId="36327FAC" w14:textId="77777777" w:rsidTr="00E71EA3">
        <w:trPr>
          <w:cantSplit/>
        </w:trPr>
        <w:tc>
          <w:tcPr>
            <w:tcW w:w="3875" w:type="dxa"/>
            <w:tcBorders>
              <w:top w:val="nil"/>
              <w:bottom w:val="nil"/>
            </w:tcBorders>
            <w:vAlign w:val="center"/>
          </w:tcPr>
          <w:p w14:paraId="6C8D868E" w14:textId="77777777" w:rsidR="00EC2926" w:rsidRPr="00EB2651" w:rsidRDefault="00EC2926" w:rsidP="00EC2926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9" w:type="dxa"/>
            <w:tcBorders>
              <w:top w:val="nil"/>
              <w:bottom w:val="nil"/>
            </w:tcBorders>
          </w:tcPr>
          <w:p w14:paraId="0C6FE36F" w14:textId="77777777" w:rsidR="00EC2926" w:rsidRPr="00EB2651" w:rsidRDefault="00EC2926" w:rsidP="00EC292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74D7E4" w14:textId="77777777" w:rsidR="00EC2926" w:rsidRPr="00EB2651" w:rsidRDefault="00EC2926" w:rsidP="00EC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bottom"/>
          </w:tcPr>
          <w:p w14:paraId="0C8B1302" w14:textId="77777777" w:rsidR="00EC2926" w:rsidRPr="00EB2651" w:rsidRDefault="00EC2926" w:rsidP="00EC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64EAA6" w14:textId="77777777" w:rsidR="00EC2926" w:rsidRPr="00EB2651" w:rsidRDefault="00EC2926" w:rsidP="00EC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14:paraId="108AC19E" w14:textId="77777777" w:rsidR="00EC2926" w:rsidRPr="00EB2651" w:rsidRDefault="00EC2926" w:rsidP="00EC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C2926" w:rsidRPr="00EB2651" w14:paraId="3B4158E9" w14:textId="77777777" w:rsidTr="00E71EA3">
        <w:trPr>
          <w:cantSplit/>
        </w:trPr>
        <w:tc>
          <w:tcPr>
            <w:tcW w:w="3875" w:type="dxa"/>
            <w:tcBorders>
              <w:bottom w:val="nil"/>
            </w:tcBorders>
            <w:vAlign w:val="center"/>
          </w:tcPr>
          <w:p w14:paraId="6367D3DB" w14:textId="3810453B" w:rsidR="00EC2926" w:rsidRPr="00EB2651" w:rsidRDefault="00EC2926" w:rsidP="00EC292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</w:pP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เงินให้กู้ยืม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ย่อย</w:t>
            </w:r>
          </w:p>
        </w:tc>
        <w:tc>
          <w:tcPr>
            <w:tcW w:w="409" w:type="dxa"/>
            <w:tcBorders>
              <w:bottom w:val="nil"/>
            </w:tcBorders>
          </w:tcPr>
          <w:p w14:paraId="21376A01" w14:textId="77777777" w:rsidR="00EC2926" w:rsidRPr="00EB2651" w:rsidRDefault="00EC2926" w:rsidP="00EC292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65EA5BFD" w14:textId="77777777" w:rsidR="00EC2926" w:rsidRPr="00EB2651" w:rsidRDefault="00EC2926" w:rsidP="00EC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6AD7D884" w14:textId="77777777" w:rsidR="00EC2926" w:rsidRPr="00EB2651" w:rsidRDefault="00EC2926" w:rsidP="00EC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  <w:vAlign w:val="bottom"/>
          </w:tcPr>
          <w:p w14:paraId="759A3776" w14:textId="77777777" w:rsidR="00EC2926" w:rsidRPr="00EB2651" w:rsidRDefault="00EC2926" w:rsidP="00EC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384E9F48" w14:textId="77777777" w:rsidR="00EC2926" w:rsidRPr="00EB2651" w:rsidRDefault="00EC2926" w:rsidP="00EC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C2926" w:rsidRPr="00EB2651" w14:paraId="1F85CC14" w14:textId="77777777" w:rsidTr="00E71EA3">
        <w:trPr>
          <w:cantSplit/>
        </w:trPr>
        <w:tc>
          <w:tcPr>
            <w:tcW w:w="3875" w:type="dxa"/>
            <w:tcBorders>
              <w:top w:val="nil"/>
              <w:bottom w:val="nil"/>
            </w:tcBorders>
            <w:vAlign w:val="center"/>
          </w:tcPr>
          <w:p w14:paraId="54FCAE9F" w14:textId="0C717003" w:rsidR="00EC2926" w:rsidRPr="00EB2651" w:rsidRDefault="00EC2926" w:rsidP="00EC2926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09" w:type="dxa"/>
            <w:tcBorders>
              <w:top w:val="nil"/>
              <w:bottom w:val="nil"/>
            </w:tcBorders>
          </w:tcPr>
          <w:p w14:paraId="7CC3EAA4" w14:textId="77777777" w:rsidR="00EC2926" w:rsidRPr="00EB2651" w:rsidRDefault="00EC2926" w:rsidP="00EC292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0D9077" w14:textId="7338413D" w:rsidR="00EC2926" w:rsidRPr="00EB2651" w:rsidRDefault="00EC2926" w:rsidP="00EC292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bottom"/>
          </w:tcPr>
          <w:p w14:paraId="3A6BD483" w14:textId="59471DF4" w:rsidR="00EC2926" w:rsidRPr="00EB2651" w:rsidRDefault="00EC2926" w:rsidP="00EC292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470AB" w14:textId="72AB5DBF" w:rsidR="00EC2926" w:rsidRPr="00EB2651" w:rsidRDefault="002D12F1" w:rsidP="00EC292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1,029,926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14:paraId="6C23411C" w14:textId="456B668A" w:rsidR="00EC2926" w:rsidRPr="00EB2651" w:rsidRDefault="00EC2926" w:rsidP="00EC292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1,014,714</w:t>
            </w:r>
          </w:p>
        </w:tc>
      </w:tr>
    </w:tbl>
    <w:p w14:paraId="61744860" w14:textId="07C603B8" w:rsidR="00EB2651" w:rsidRPr="00FD347B" w:rsidRDefault="00EB2651" w:rsidP="006B1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Browallia New" w:hAnsi="Browallia New" w:cs="Browallia New"/>
          <w:sz w:val="28"/>
          <w:szCs w:val="28"/>
        </w:rPr>
      </w:pPr>
    </w:p>
    <w:p w14:paraId="6980E485" w14:textId="344E50F8" w:rsidR="00D64E73" w:rsidRDefault="00D64E73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ในระหว่างงวดสิ้นสุดวันที่ </w:t>
      </w:r>
      <w:r w:rsidR="0079603E" w:rsidRPr="0079603E">
        <w:rPr>
          <w:rFonts w:ascii="Browallia New" w:hAnsi="Browallia New" w:cs="Browallia New"/>
          <w:sz w:val="28"/>
          <w:szCs w:val="28"/>
        </w:rPr>
        <w:t xml:space="preserve">30 </w:t>
      </w:r>
      <w:r w:rsidR="00614616" w:rsidRPr="00614616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36C22">
        <w:rPr>
          <w:rFonts w:ascii="Browallia New" w:hAnsi="Browallia New" w:cs="Browallia New"/>
          <w:sz w:val="28"/>
          <w:szCs w:val="28"/>
        </w:rPr>
        <w:t>2561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D83166" w:rsidRPr="00136C22">
        <w:rPr>
          <w:rFonts w:ascii="Browallia New" w:hAnsi="Browallia New" w:cs="Browallia New" w:hint="cs"/>
          <w:sz w:val="28"/>
          <w:szCs w:val="28"/>
          <w:cs/>
        </w:rPr>
        <w:t xml:space="preserve">สำหรับปีสิ้นสุดวันที่ </w:t>
      </w:r>
      <w:r w:rsidR="00D83166" w:rsidRPr="00136C22">
        <w:rPr>
          <w:rFonts w:ascii="Browallia New" w:hAnsi="Browallia New" w:cs="Browallia New"/>
          <w:sz w:val="28"/>
          <w:szCs w:val="28"/>
        </w:rPr>
        <w:t>31</w:t>
      </w:r>
      <w:r w:rsidR="00D83166" w:rsidRPr="00136C22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136C22">
        <w:rPr>
          <w:rFonts w:ascii="Browallia New" w:hAnsi="Browallia New" w:cs="Browallia New"/>
          <w:sz w:val="28"/>
          <w:szCs w:val="28"/>
        </w:rPr>
        <w:t>25</w:t>
      </w:r>
      <w:r w:rsidR="00D83166" w:rsidRPr="00136C22">
        <w:rPr>
          <w:rFonts w:ascii="Browallia New" w:hAnsi="Browallia New" w:cs="Browallia New"/>
          <w:sz w:val="28"/>
          <w:szCs w:val="28"/>
        </w:rPr>
        <w:t>60</w:t>
      </w:r>
      <w:r w:rsidRPr="00136C22">
        <w:rPr>
          <w:rFonts w:ascii="Browallia New" w:hAnsi="Browallia New" w:cs="Browallia New"/>
          <w:sz w:val="28"/>
          <w:szCs w:val="28"/>
        </w:rPr>
        <w:t xml:space="preserve">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รายการเคลื่อนไหวของเงินให้กู้ยืม</w:t>
      </w:r>
      <w:r w:rsidR="00FF2524">
        <w:rPr>
          <w:rFonts w:ascii="Browallia New" w:hAnsi="Browallia New" w:cs="Browallia New"/>
          <w:sz w:val="28"/>
          <w:szCs w:val="28"/>
        </w:rPr>
        <w:t xml:space="preserve"> </w:t>
      </w:r>
      <w:r w:rsidR="00FF2524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EF510C">
        <w:rPr>
          <w:rFonts w:ascii="Browallia New" w:hAnsi="Browallia New" w:cs="Browallia New" w:hint="cs"/>
          <w:sz w:val="28"/>
          <w:szCs w:val="28"/>
          <w:cs/>
        </w:rPr>
        <w:t>ย่</w:t>
      </w:r>
      <w:r w:rsidR="00FF2524">
        <w:rPr>
          <w:rFonts w:ascii="Browallia New" w:hAnsi="Browallia New" w:cs="Browallia New" w:hint="cs"/>
          <w:sz w:val="28"/>
          <w:szCs w:val="28"/>
          <w:cs/>
        </w:rPr>
        <w:t>อย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มีดังต่อไปนี้</w:t>
      </w:r>
    </w:p>
    <w:p w14:paraId="3A452A90" w14:textId="0A7EAA03" w:rsidR="0066030C" w:rsidRPr="00FD347B" w:rsidRDefault="0066030C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19" w:type="dxa"/>
        <w:tblInd w:w="396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5340"/>
        <w:gridCol w:w="1678"/>
        <w:gridCol w:w="1638"/>
      </w:tblGrid>
      <w:tr w:rsidR="008556EF" w:rsidRPr="00CD4CCA" w14:paraId="0EC7FE9A" w14:textId="77777777" w:rsidTr="009426C9">
        <w:trPr>
          <w:cantSplit/>
          <w:tblHeader/>
        </w:trPr>
        <w:tc>
          <w:tcPr>
            <w:tcW w:w="455" w:type="dxa"/>
            <w:tcBorders>
              <w:top w:val="nil"/>
            </w:tcBorders>
          </w:tcPr>
          <w:p w14:paraId="78E4BB75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22" w:type="dxa"/>
            <w:tcBorders>
              <w:top w:val="nil"/>
            </w:tcBorders>
          </w:tcPr>
          <w:p w14:paraId="79F873BB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342" w:type="dxa"/>
            <w:gridSpan w:val="2"/>
            <w:tcBorders>
              <w:top w:val="nil"/>
            </w:tcBorders>
          </w:tcPr>
          <w:p w14:paraId="4B7CD36E" w14:textId="6DD2DDF7" w:rsidR="008556EF" w:rsidRPr="008556EF" w:rsidRDefault="008556EF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556EF" w:rsidRPr="00CD4CCA" w14:paraId="1413D08C" w14:textId="77777777" w:rsidTr="009426C9">
        <w:trPr>
          <w:cantSplit/>
          <w:tblHeader/>
        </w:trPr>
        <w:tc>
          <w:tcPr>
            <w:tcW w:w="455" w:type="dxa"/>
          </w:tcPr>
          <w:p w14:paraId="297F130B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22" w:type="dxa"/>
          </w:tcPr>
          <w:p w14:paraId="0B0A5036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342" w:type="dxa"/>
            <w:gridSpan w:val="2"/>
          </w:tcPr>
          <w:p w14:paraId="7F845DEA" w14:textId="77777777" w:rsidR="008556EF" w:rsidRPr="008556EF" w:rsidRDefault="008556EF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556EF" w:rsidRPr="00CD4CCA" w14:paraId="042B1B11" w14:textId="77777777" w:rsidTr="009426C9">
        <w:trPr>
          <w:cantSplit/>
          <w:tblHeader/>
        </w:trPr>
        <w:tc>
          <w:tcPr>
            <w:tcW w:w="455" w:type="dxa"/>
          </w:tcPr>
          <w:p w14:paraId="57344C1F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22" w:type="dxa"/>
          </w:tcPr>
          <w:p w14:paraId="0C59231F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91" w:type="dxa"/>
          </w:tcPr>
          <w:p w14:paraId="206A98CE" w14:textId="1757768C" w:rsidR="008556EF" w:rsidRPr="008556EF" w:rsidRDefault="0079603E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5462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614616" w:rsidRPr="0061461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556EF"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651" w:type="dxa"/>
          </w:tcPr>
          <w:p w14:paraId="3474E968" w14:textId="77777777" w:rsidR="008556EF" w:rsidRPr="008556EF" w:rsidRDefault="008556EF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8556EF" w:rsidRPr="00CD4CCA" w14:paraId="0132A73F" w14:textId="77777777" w:rsidTr="009426C9">
        <w:trPr>
          <w:cantSplit/>
        </w:trPr>
        <w:tc>
          <w:tcPr>
            <w:tcW w:w="455" w:type="dxa"/>
            <w:tcBorders>
              <w:bottom w:val="nil"/>
            </w:tcBorders>
            <w:vAlign w:val="bottom"/>
          </w:tcPr>
          <w:p w14:paraId="04BA1E51" w14:textId="70A14CCC" w:rsidR="008556EF" w:rsidRPr="008556EF" w:rsidRDefault="008556EF" w:rsidP="0066030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422" w:type="dxa"/>
            <w:tcBorders>
              <w:bottom w:val="nil"/>
            </w:tcBorders>
          </w:tcPr>
          <w:p w14:paraId="7329B34F" w14:textId="77777777" w:rsidR="008556EF" w:rsidRPr="008556EF" w:rsidRDefault="008556EF" w:rsidP="0066030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91" w:type="dxa"/>
            <w:tcBorders>
              <w:bottom w:val="nil"/>
            </w:tcBorders>
          </w:tcPr>
          <w:p w14:paraId="11D509E7" w14:textId="77777777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51" w:type="dxa"/>
            <w:tcBorders>
              <w:bottom w:val="nil"/>
            </w:tcBorders>
          </w:tcPr>
          <w:p w14:paraId="34E99CD7" w14:textId="77777777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426C9" w:rsidRPr="00CD4CCA" w14:paraId="2FBE1CA5" w14:textId="77777777" w:rsidTr="009426C9">
        <w:trPr>
          <w:cantSplit/>
        </w:trPr>
        <w:tc>
          <w:tcPr>
            <w:tcW w:w="5877" w:type="dxa"/>
            <w:gridSpan w:val="2"/>
            <w:tcBorders>
              <w:bottom w:val="nil"/>
            </w:tcBorders>
            <w:vAlign w:val="bottom"/>
          </w:tcPr>
          <w:p w14:paraId="291E0503" w14:textId="16F165B6" w:rsidR="009426C9" w:rsidRPr="008556EF" w:rsidRDefault="009426C9" w:rsidP="009426C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ณ วัน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ต้นงวด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91" w:type="dxa"/>
            <w:tcBorders>
              <w:bottom w:val="nil"/>
            </w:tcBorders>
          </w:tcPr>
          <w:p w14:paraId="377ED3A6" w14:textId="6C3CA22A" w:rsidR="009426C9" w:rsidRPr="008556EF" w:rsidRDefault="009426C9" w:rsidP="00F3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1,014,714</w:t>
            </w:r>
          </w:p>
        </w:tc>
        <w:tc>
          <w:tcPr>
            <w:tcW w:w="1651" w:type="dxa"/>
            <w:tcBorders>
              <w:bottom w:val="nil"/>
            </w:tcBorders>
            <w:vAlign w:val="bottom"/>
          </w:tcPr>
          <w:p w14:paraId="178A4D24" w14:textId="1C189560" w:rsidR="009426C9" w:rsidRPr="008556EF" w:rsidRDefault="009426C9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591,763</w:t>
            </w:r>
          </w:p>
        </w:tc>
      </w:tr>
      <w:tr w:rsidR="009426C9" w:rsidRPr="00CD4CCA" w14:paraId="779A15E7" w14:textId="77777777" w:rsidTr="009426C9">
        <w:trPr>
          <w:cantSplit/>
        </w:trPr>
        <w:tc>
          <w:tcPr>
            <w:tcW w:w="5877" w:type="dxa"/>
            <w:gridSpan w:val="2"/>
            <w:tcBorders>
              <w:bottom w:val="nil"/>
            </w:tcBorders>
            <w:vAlign w:val="bottom"/>
          </w:tcPr>
          <w:p w14:paraId="5508FA04" w14:textId="16A23A6E" w:rsidR="009426C9" w:rsidRPr="008556EF" w:rsidRDefault="009426C9" w:rsidP="009426C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จัดประเภทเงินทดรองจ่าย</w:t>
            </w:r>
            <w:r>
              <w:rPr>
                <w:rFonts w:ascii="Browallia New" w:hAnsi="Browallia New" w:cs="Browallia New"/>
                <w:sz w:val="28"/>
                <w:szCs w:val="28"/>
              </w:rPr>
              <w:t>/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14:paraId="59809BEA" w14:textId="700125A7" w:rsidR="009426C9" w:rsidRPr="00786CDF" w:rsidRDefault="009426C9" w:rsidP="00F4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86CDF">
              <w:rPr>
                <w:rFonts w:ascii="Browallia New" w:hAnsi="Browallia New" w:cs="Browallia New"/>
                <w:sz w:val="28"/>
                <w:szCs w:val="28"/>
              </w:rPr>
              <w:t xml:space="preserve">              </w:t>
            </w:r>
            <w:r w:rsidR="00786CDF" w:rsidRPr="00786CDF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86CDF">
              <w:rPr>
                <w:rFonts w:ascii="Browallia New" w:hAnsi="Browallia New" w:cs="Browallia New"/>
                <w:sz w:val="28"/>
                <w:szCs w:val="28"/>
              </w:rPr>
              <w:t xml:space="preserve">8,581       </w:t>
            </w:r>
          </w:p>
        </w:tc>
        <w:tc>
          <w:tcPr>
            <w:tcW w:w="1651" w:type="dxa"/>
            <w:tcBorders>
              <w:bottom w:val="nil"/>
            </w:tcBorders>
            <w:vAlign w:val="bottom"/>
          </w:tcPr>
          <w:p w14:paraId="35EA465C" w14:textId="76273AF2" w:rsidR="009426C9" w:rsidRPr="00786CDF" w:rsidRDefault="009426C9" w:rsidP="00F3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137,335</w:t>
            </w:r>
          </w:p>
        </w:tc>
      </w:tr>
      <w:tr w:rsidR="00F30B94" w:rsidRPr="00CD4CCA" w14:paraId="43908979" w14:textId="77777777" w:rsidTr="009426C9">
        <w:trPr>
          <w:cantSplit/>
        </w:trPr>
        <w:tc>
          <w:tcPr>
            <w:tcW w:w="455" w:type="dxa"/>
            <w:tcBorders>
              <w:bottom w:val="nil"/>
            </w:tcBorders>
            <w:vAlign w:val="bottom"/>
          </w:tcPr>
          <w:p w14:paraId="28DA617D" w14:textId="50BD61D0" w:rsidR="00F30B94" w:rsidRPr="008556EF" w:rsidRDefault="00F30B94" w:rsidP="00F30B9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422" w:type="dxa"/>
            <w:tcBorders>
              <w:bottom w:val="nil"/>
            </w:tcBorders>
            <w:tcMar>
              <w:left w:w="57" w:type="dxa"/>
            </w:tcMar>
            <w:vAlign w:val="bottom"/>
          </w:tcPr>
          <w:p w14:paraId="5CDAC150" w14:textId="0C5E4EFE" w:rsidR="00F30B94" w:rsidRPr="00F456EA" w:rsidRDefault="009426C9" w:rsidP="009426C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ให้กู้เพิ่ม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14:paraId="7C168906" w14:textId="5289C5EF" w:rsidR="00F30B94" w:rsidRPr="008556EF" w:rsidRDefault="00C6168E" w:rsidP="00F3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</w:t>
            </w:r>
            <w:r w:rsidR="00055D8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55D89">
              <w:rPr>
                <w:rFonts w:ascii="Browallia New" w:hAnsi="Browallia New" w:cs="Browallia New"/>
                <w:sz w:val="28"/>
                <w:szCs w:val="28"/>
                <w:lang w:val="en-GB"/>
              </w:rPr>
              <w:t>19,000</w:t>
            </w:r>
          </w:p>
        </w:tc>
        <w:tc>
          <w:tcPr>
            <w:tcW w:w="1651" w:type="dxa"/>
            <w:tcBorders>
              <w:bottom w:val="nil"/>
            </w:tcBorders>
            <w:vAlign w:val="bottom"/>
          </w:tcPr>
          <w:p w14:paraId="0793938F" w14:textId="5A0D4329" w:rsidR="00F30B94" w:rsidRPr="008556EF" w:rsidRDefault="00F30B94" w:rsidP="00F3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334,474</w:t>
            </w:r>
          </w:p>
        </w:tc>
      </w:tr>
      <w:tr w:rsidR="00F30B94" w:rsidRPr="00CD4CCA" w14:paraId="560268BF" w14:textId="77777777" w:rsidTr="009426C9">
        <w:trPr>
          <w:cantSplit/>
        </w:trPr>
        <w:tc>
          <w:tcPr>
            <w:tcW w:w="455" w:type="dxa"/>
            <w:tcBorders>
              <w:bottom w:val="nil"/>
            </w:tcBorders>
            <w:vAlign w:val="bottom"/>
          </w:tcPr>
          <w:p w14:paraId="2B5DB31E" w14:textId="70DEA1AD" w:rsidR="00F30B94" w:rsidRPr="008556EF" w:rsidRDefault="00F30B94" w:rsidP="00F30B9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422" w:type="dxa"/>
            <w:tcBorders>
              <w:bottom w:val="nil"/>
            </w:tcBorders>
            <w:tcMar>
              <w:left w:w="57" w:type="dxa"/>
            </w:tcMar>
            <w:vAlign w:val="bottom"/>
          </w:tcPr>
          <w:p w14:paraId="44AD632F" w14:textId="27ED4BC8" w:rsidR="00F30B94" w:rsidRPr="008556EF" w:rsidRDefault="009426C9" w:rsidP="009426C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691" w:type="dxa"/>
            <w:tcBorders>
              <w:bottom w:val="nil"/>
            </w:tcBorders>
            <w:vAlign w:val="bottom"/>
          </w:tcPr>
          <w:p w14:paraId="7CD92B9E" w14:textId="3D956D44" w:rsidR="00F30B94" w:rsidRPr="008556EF" w:rsidRDefault="00C6168E" w:rsidP="00C6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55D89">
              <w:rPr>
                <w:rFonts w:ascii="Browallia New" w:hAnsi="Browallia New" w:cs="Browallia New"/>
                <w:sz w:val="28"/>
                <w:szCs w:val="28"/>
                <w:lang w:val="en-GB"/>
              </w:rPr>
              <w:t>62,</w:t>
            </w:r>
            <w:r w:rsidR="009F0F75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51" w:type="dxa"/>
            <w:tcBorders>
              <w:bottom w:val="nil"/>
            </w:tcBorders>
            <w:vAlign w:val="bottom"/>
          </w:tcPr>
          <w:p w14:paraId="326B35F9" w14:textId="3412938D" w:rsidR="00F30B94" w:rsidRPr="008556EF" w:rsidRDefault="00F30B94" w:rsidP="00F3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(28,650)</w:t>
            </w:r>
          </w:p>
        </w:tc>
      </w:tr>
      <w:tr w:rsidR="00F30B94" w:rsidRPr="00CD4CCA" w14:paraId="6F70E125" w14:textId="77777777" w:rsidTr="009426C9">
        <w:trPr>
          <w:cantSplit/>
        </w:trPr>
        <w:tc>
          <w:tcPr>
            <w:tcW w:w="455" w:type="dxa"/>
            <w:tcBorders>
              <w:bottom w:val="nil"/>
            </w:tcBorders>
            <w:vAlign w:val="bottom"/>
          </w:tcPr>
          <w:p w14:paraId="357958AE" w14:textId="57394DD3" w:rsidR="000B02F6" w:rsidRPr="008556EF" w:rsidRDefault="00F30B94" w:rsidP="0016320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422" w:type="dxa"/>
            <w:tcBorders>
              <w:bottom w:val="nil"/>
            </w:tcBorders>
            <w:tcMar>
              <w:left w:w="57" w:type="dxa"/>
            </w:tcMar>
            <w:vAlign w:val="bottom"/>
          </w:tcPr>
          <w:p w14:paraId="0B4BD744" w14:textId="4C6B8D70" w:rsidR="00F30B94" w:rsidRPr="008556EF" w:rsidRDefault="009426C9" w:rsidP="009426C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691" w:type="dxa"/>
            <w:tcBorders>
              <w:bottom w:val="nil"/>
            </w:tcBorders>
            <w:shd w:val="clear" w:color="auto" w:fill="auto"/>
            <w:vAlign w:val="bottom"/>
          </w:tcPr>
          <w:p w14:paraId="6078379E" w14:textId="065298DE" w:rsidR="000B02F6" w:rsidRPr="008556EF" w:rsidRDefault="00F456EA" w:rsidP="008D3154">
            <w:pPr>
              <w:tabs>
                <w:tab w:val="left" w:pos="1050"/>
                <w:tab w:val="left" w:pos="120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9709D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-</w:t>
            </w:r>
            <w:r w:rsidR="000B02F6"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</w:p>
        </w:tc>
        <w:tc>
          <w:tcPr>
            <w:tcW w:w="1651" w:type="dxa"/>
            <w:tcBorders>
              <w:bottom w:val="nil"/>
            </w:tcBorders>
            <w:vAlign w:val="bottom"/>
          </w:tcPr>
          <w:p w14:paraId="7EFA9D48" w14:textId="5EFD05BE" w:rsidR="000B02F6" w:rsidRPr="0016320E" w:rsidRDefault="00F30B94" w:rsidP="008D3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(20,208)</w:t>
            </w:r>
          </w:p>
        </w:tc>
      </w:tr>
      <w:tr w:rsidR="000073AE" w:rsidRPr="00CD4CCA" w14:paraId="44A492A0" w14:textId="77777777" w:rsidTr="009426C9">
        <w:trPr>
          <w:cantSplit/>
        </w:trPr>
        <w:tc>
          <w:tcPr>
            <w:tcW w:w="455" w:type="dxa"/>
            <w:tcBorders>
              <w:bottom w:val="nil"/>
            </w:tcBorders>
            <w:vAlign w:val="bottom"/>
          </w:tcPr>
          <w:p w14:paraId="605524E1" w14:textId="05FBBEB2" w:rsidR="000073AE" w:rsidRPr="008556EF" w:rsidRDefault="000073AE" w:rsidP="000073A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F0F75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AA6B9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422" w:type="dxa"/>
            <w:tcBorders>
              <w:bottom w:val="nil"/>
            </w:tcBorders>
            <w:tcMar>
              <w:left w:w="57" w:type="dxa"/>
            </w:tcMar>
            <w:vAlign w:val="bottom"/>
          </w:tcPr>
          <w:p w14:paraId="3D74A3C8" w14:textId="25CF7547" w:rsidR="000073AE" w:rsidRPr="008556EF" w:rsidRDefault="009426C9" w:rsidP="009426C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1691" w:type="dxa"/>
            <w:tcBorders>
              <w:bottom w:val="nil"/>
            </w:tcBorders>
            <w:shd w:val="clear" w:color="auto" w:fill="auto"/>
            <w:vAlign w:val="bottom"/>
          </w:tcPr>
          <w:p w14:paraId="3EBBF38B" w14:textId="01916164" w:rsidR="000073AE" w:rsidRDefault="000073AE" w:rsidP="0054011F">
            <w:pPr>
              <w:pBdr>
                <w:bottom w:val="single" w:sz="4" w:space="1" w:color="auto"/>
              </w:pBd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578</w:t>
            </w:r>
          </w:p>
        </w:tc>
        <w:tc>
          <w:tcPr>
            <w:tcW w:w="1651" w:type="dxa"/>
            <w:tcBorders>
              <w:bottom w:val="nil"/>
            </w:tcBorders>
            <w:vAlign w:val="bottom"/>
          </w:tcPr>
          <w:p w14:paraId="4B7AE4B3" w14:textId="262326BE" w:rsidR="000073AE" w:rsidRPr="008556EF" w:rsidRDefault="000073AE" w:rsidP="0054011F">
            <w:pPr>
              <w:pBdr>
                <w:bottom w:val="single" w:sz="4" w:space="1" w:color="auto"/>
              </w:pBdr>
              <w:tabs>
                <w:tab w:val="left" w:pos="1050"/>
                <w:tab w:val="left" w:pos="120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-             </w:t>
            </w:r>
          </w:p>
        </w:tc>
      </w:tr>
      <w:tr w:rsidR="0054011F" w:rsidRPr="00CD4CCA" w14:paraId="07783A0E" w14:textId="77777777" w:rsidTr="009426C9">
        <w:trPr>
          <w:cantSplit/>
        </w:trPr>
        <w:tc>
          <w:tcPr>
            <w:tcW w:w="455" w:type="dxa"/>
            <w:tcBorders>
              <w:bottom w:val="nil"/>
            </w:tcBorders>
            <w:vAlign w:val="bottom"/>
          </w:tcPr>
          <w:p w14:paraId="63F356A0" w14:textId="77777777" w:rsidR="0054011F" w:rsidRPr="009F0F75" w:rsidRDefault="0054011F" w:rsidP="000073A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422" w:type="dxa"/>
            <w:tcBorders>
              <w:bottom w:val="nil"/>
            </w:tcBorders>
            <w:tcMar>
              <w:left w:w="57" w:type="dxa"/>
            </w:tcMar>
            <w:vAlign w:val="bottom"/>
          </w:tcPr>
          <w:p w14:paraId="094F285F" w14:textId="77777777" w:rsidR="0054011F" w:rsidRPr="008556EF" w:rsidRDefault="0054011F" w:rsidP="009426C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91" w:type="dxa"/>
            <w:tcBorders>
              <w:bottom w:val="nil"/>
            </w:tcBorders>
            <w:shd w:val="clear" w:color="auto" w:fill="auto"/>
            <w:vAlign w:val="bottom"/>
          </w:tcPr>
          <w:p w14:paraId="3CCC7BBC" w14:textId="447E4B7C" w:rsidR="0054011F" w:rsidRPr="0054011F" w:rsidRDefault="0054011F" w:rsidP="000073AE">
            <w:pP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1,029,926</w:t>
            </w:r>
          </w:p>
        </w:tc>
        <w:tc>
          <w:tcPr>
            <w:tcW w:w="1651" w:type="dxa"/>
            <w:tcBorders>
              <w:bottom w:val="nil"/>
            </w:tcBorders>
            <w:vAlign w:val="bottom"/>
          </w:tcPr>
          <w:p w14:paraId="0BB3B01F" w14:textId="597E0A53" w:rsidR="0054011F" w:rsidRDefault="0054011F" w:rsidP="0054011F">
            <w:pP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1,014,714</w:t>
            </w:r>
          </w:p>
        </w:tc>
      </w:tr>
      <w:tr w:rsidR="000073AE" w:rsidRPr="00CD4CCA" w14:paraId="3663F5E8" w14:textId="77777777" w:rsidTr="009426C9">
        <w:trPr>
          <w:cantSplit/>
        </w:trPr>
        <w:tc>
          <w:tcPr>
            <w:tcW w:w="455" w:type="dxa"/>
            <w:tcBorders>
              <w:bottom w:val="nil"/>
            </w:tcBorders>
            <w:vAlign w:val="bottom"/>
          </w:tcPr>
          <w:p w14:paraId="5FCEB4FA" w14:textId="14E9A344" w:rsidR="000073AE" w:rsidRPr="008556EF" w:rsidRDefault="000073AE" w:rsidP="000073A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A6B92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AA6B9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422" w:type="dxa"/>
            <w:tcBorders>
              <w:bottom w:val="nil"/>
            </w:tcBorders>
            <w:tcMar>
              <w:left w:w="57" w:type="dxa"/>
            </w:tcMar>
            <w:vAlign w:val="bottom"/>
          </w:tcPr>
          <w:p w14:paraId="1801CA77" w14:textId="62291EA0" w:rsidR="000073AE" w:rsidRPr="008556EF" w:rsidRDefault="009426C9" w:rsidP="009426C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6B92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91" w:type="dxa"/>
            <w:tcBorders>
              <w:bottom w:val="nil"/>
            </w:tcBorders>
            <w:shd w:val="clear" w:color="auto" w:fill="auto"/>
            <w:vAlign w:val="bottom"/>
          </w:tcPr>
          <w:p w14:paraId="17C1036F" w14:textId="6D5E450D" w:rsidR="000073AE" w:rsidRPr="008D3154" w:rsidRDefault="000073AE" w:rsidP="00007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315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36,000</w:t>
            </w:r>
            <w:r w:rsidRPr="008D315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51" w:type="dxa"/>
            <w:tcBorders>
              <w:bottom w:val="nil"/>
            </w:tcBorders>
            <w:vAlign w:val="bottom"/>
          </w:tcPr>
          <w:p w14:paraId="62AD88BF" w14:textId="3C3C2041" w:rsidR="000073AE" w:rsidRPr="008556EF" w:rsidRDefault="000073AE" w:rsidP="000073AE">
            <w:pPr>
              <w:pBdr>
                <w:bottom w:val="single" w:sz="4" w:space="1" w:color="auto"/>
              </w:pBdr>
              <w:tabs>
                <w:tab w:val="left" w:pos="1050"/>
                <w:tab w:val="left" w:pos="120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-             </w:t>
            </w:r>
          </w:p>
        </w:tc>
      </w:tr>
      <w:tr w:rsidR="009426C9" w:rsidRPr="00CD4CCA" w14:paraId="5E737EB3" w14:textId="77777777" w:rsidTr="009426C9">
        <w:trPr>
          <w:cantSplit/>
        </w:trPr>
        <w:tc>
          <w:tcPr>
            <w:tcW w:w="5877" w:type="dxa"/>
            <w:gridSpan w:val="2"/>
            <w:tcBorders>
              <w:bottom w:val="nil"/>
            </w:tcBorders>
            <w:vAlign w:val="bottom"/>
          </w:tcPr>
          <w:p w14:paraId="61B867EF" w14:textId="0C43FC7D" w:rsidR="009426C9" w:rsidRPr="008556EF" w:rsidRDefault="009426C9" w:rsidP="009426C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691" w:type="dxa"/>
            <w:tcBorders>
              <w:bottom w:val="nil"/>
            </w:tcBorders>
            <w:shd w:val="clear" w:color="auto" w:fill="auto"/>
            <w:vAlign w:val="bottom"/>
          </w:tcPr>
          <w:p w14:paraId="7BFC6F9B" w14:textId="556E2361" w:rsidR="009426C9" w:rsidRPr="008556EF" w:rsidRDefault="009426C9" w:rsidP="000073A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993,926</w:t>
            </w:r>
          </w:p>
        </w:tc>
        <w:tc>
          <w:tcPr>
            <w:tcW w:w="1651" w:type="dxa"/>
            <w:tcBorders>
              <w:bottom w:val="nil"/>
            </w:tcBorders>
            <w:vAlign w:val="bottom"/>
          </w:tcPr>
          <w:p w14:paraId="1E5282E0" w14:textId="46EE7AFB" w:rsidR="009426C9" w:rsidRPr="008556EF" w:rsidRDefault="009426C9" w:rsidP="000073A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1,014,714</w:t>
            </w:r>
          </w:p>
        </w:tc>
      </w:tr>
    </w:tbl>
    <w:p w14:paraId="384CE472" w14:textId="3C398601" w:rsidR="0066030C" w:rsidRDefault="0066030C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C2CFCD4" w14:textId="7645F97D" w:rsidR="0054011F" w:rsidRPr="00E71EA3" w:rsidRDefault="007E0ABB" w:rsidP="002B1FF2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A51A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CA51A7" w:rsidRPr="00CA51A7">
        <w:rPr>
          <w:rFonts w:ascii="Browallia New" w:hAnsi="Browallia New" w:cs="Browallia New" w:hint="cs"/>
          <w:sz w:val="28"/>
          <w:szCs w:val="28"/>
          <w:cs/>
        </w:rPr>
        <w:t>ยัง</w:t>
      </w:r>
      <w:r w:rsidRPr="00CA51A7">
        <w:rPr>
          <w:rFonts w:ascii="Browallia New" w:hAnsi="Browallia New" w:cs="Browallia New" w:hint="cs"/>
          <w:sz w:val="28"/>
          <w:szCs w:val="28"/>
          <w:cs/>
        </w:rPr>
        <w:t>ไม่ได้รับรู้</w:t>
      </w:r>
      <w:r w:rsidR="0054011F" w:rsidRPr="00CA51A7">
        <w:rPr>
          <w:rFonts w:ascii="Browallia New" w:hAnsi="Browallia New" w:cs="Browallia New" w:hint="cs"/>
          <w:sz w:val="28"/>
          <w:szCs w:val="28"/>
          <w:cs/>
        </w:rPr>
        <w:t>รายได้ดอกเบี้ย</w:t>
      </w:r>
      <w:r w:rsidR="00CA51A7" w:rsidRPr="00CA51A7">
        <w:rPr>
          <w:rFonts w:ascii="Browallia New" w:hAnsi="Browallia New" w:cs="Browallia New" w:hint="cs"/>
          <w:sz w:val="28"/>
          <w:szCs w:val="28"/>
          <w:cs/>
        </w:rPr>
        <w:t>ของ</w:t>
      </w:r>
      <w:r w:rsidR="0054011F" w:rsidRPr="00CA51A7">
        <w:rPr>
          <w:rFonts w:ascii="Browallia New" w:hAnsi="Browallia New" w:cs="Browallia New" w:hint="cs"/>
          <w:sz w:val="28"/>
          <w:szCs w:val="28"/>
          <w:cs/>
        </w:rPr>
        <w:t>เงินให้กู้ยืมแก่บริษัทย่อย</w:t>
      </w:r>
      <w:r w:rsidR="00CA51A7" w:rsidRPr="00CA51A7">
        <w:rPr>
          <w:rFonts w:ascii="Browallia New" w:hAnsi="Browallia New" w:cs="Browallia New" w:hint="cs"/>
          <w:sz w:val="28"/>
          <w:szCs w:val="28"/>
          <w:cs/>
        </w:rPr>
        <w:t>บางส่วน</w:t>
      </w:r>
      <w:r w:rsidR="0054011F" w:rsidRPr="00CA51A7">
        <w:rPr>
          <w:rFonts w:ascii="Browallia New" w:hAnsi="Browallia New" w:cs="Browallia New" w:hint="cs"/>
          <w:sz w:val="28"/>
          <w:szCs w:val="28"/>
          <w:cs/>
        </w:rPr>
        <w:t>ในงบการเงิน เนื่องจากยังมีความไม่แน่นอนในการรับชำระ</w:t>
      </w:r>
      <w:r w:rsidR="0054011F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7D0D5506" w14:textId="701D7C96" w:rsidR="007E0ABB" w:rsidRDefault="007E0ABB" w:rsidP="007E0ABB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6417E3B" w14:textId="09945B1A" w:rsidR="007E0ABB" w:rsidRDefault="007E0ABB" w:rsidP="007E0ABB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B77BABB" w14:textId="5B4359F2" w:rsidR="007E0ABB" w:rsidRPr="007E0ABB" w:rsidRDefault="007E0ABB" w:rsidP="007E0ABB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1DE73BA" w14:textId="0E0A861B" w:rsidR="007E0ABB" w:rsidRDefault="007E0ABB" w:rsidP="007E0ABB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4C783FD" w14:textId="351F5402" w:rsidR="007E0ABB" w:rsidRDefault="007E0ABB" w:rsidP="007E0ABB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E69511" w14:textId="61F15376" w:rsidR="007E0ABB" w:rsidRDefault="007E0ABB" w:rsidP="007E0ABB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21BCF1B" w14:textId="7FE4EE3C" w:rsidR="007E0ABB" w:rsidRDefault="007E0ABB" w:rsidP="007E0ABB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94732E" w14:textId="36136E2C" w:rsidR="007E0ABB" w:rsidRDefault="007E0ABB" w:rsidP="007E0ABB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2766C3F" w14:textId="342373B2" w:rsidR="007E0ABB" w:rsidRDefault="007E0ABB" w:rsidP="007E0ABB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A35791" w14:textId="64DB5580" w:rsidR="007E0ABB" w:rsidRDefault="00AB72B1" w:rsidP="007E0ABB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A51A7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เมื่อวันที่ </w:t>
      </w:r>
      <w:r w:rsidRPr="00CA51A7">
        <w:rPr>
          <w:rFonts w:ascii="Browallia New" w:hAnsi="Browallia New" w:cs="Browallia New" w:hint="cs"/>
          <w:sz w:val="28"/>
          <w:szCs w:val="28"/>
        </w:rPr>
        <w:t xml:space="preserve">12 </w:t>
      </w:r>
      <w:r w:rsidRPr="00CA51A7">
        <w:rPr>
          <w:rFonts w:ascii="Browallia New" w:hAnsi="Browallia New" w:cs="Browallia New" w:hint="cs"/>
          <w:sz w:val="28"/>
          <w:szCs w:val="28"/>
          <w:cs/>
        </w:rPr>
        <w:t xml:space="preserve">กันยายน </w:t>
      </w:r>
      <w:r w:rsidRPr="00CA51A7">
        <w:rPr>
          <w:rFonts w:ascii="Browallia New" w:hAnsi="Browallia New" w:cs="Browallia New" w:hint="cs"/>
          <w:sz w:val="28"/>
          <w:szCs w:val="28"/>
        </w:rPr>
        <w:t xml:space="preserve">2561 </w:t>
      </w:r>
      <w:r w:rsidRPr="00CA51A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CA51A7" w:rsidRPr="00CA51A7">
        <w:rPr>
          <w:rFonts w:ascii="Browallia New" w:hAnsi="Browallia New" w:cs="Browallia New" w:hint="cs"/>
          <w:sz w:val="28"/>
          <w:szCs w:val="28"/>
          <w:cs/>
        </w:rPr>
        <w:t>ได้</w:t>
      </w:r>
      <w:r w:rsidRPr="00CA51A7">
        <w:rPr>
          <w:rFonts w:ascii="Browallia New" w:hAnsi="Browallia New" w:cs="Browallia New" w:hint="cs"/>
          <w:sz w:val="28"/>
          <w:szCs w:val="28"/>
          <w:cs/>
        </w:rPr>
        <w:t>ปรับปรุงโครงสร้าง</w:t>
      </w:r>
      <w:r w:rsidR="00CA51A7" w:rsidRPr="00CA51A7">
        <w:rPr>
          <w:rFonts w:ascii="Browallia New" w:hAnsi="Browallia New" w:cs="Browallia New" w:hint="cs"/>
          <w:sz w:val="28"/>
          <w:szCs w:val="28"/>
          <w:cs/>
        </w:rPr>
        <w:t>สัญญาเงินกู้ยืม</w:t>
      </w:r>
      <w:r w:rsidRPr="00CA51A7">
        <w:rPr>
          <w:rFonts w:ascii="Browallia New" w:hAnsi="Browallia New" w:cs="Browallia New" w:hint="cs"/>
          <w:sz w:val="28"/>
          <w:szCs w:val="28"/>
          <w:cs/>
        </w:rPr>
        <w:t>กับบริษัท</w:t>
      </w:r>
      <w:r w:rsidR="00CA51A7" w:rsidRPr="00CA51A7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CA51A7">
        <w:rPr>
          <w:rFonts w:ascii="Browallia New" w:hAnsi="Browallia New" w:cs="Browallia New" w:hint="cs"/>
          <w:sz w:val="28"/>
          <w:szCs w:val="28"/>
          <w:cs/>
        </w:rPr>
        <w:t xml:space="preserve"> โดยมีการเปลี่ยนแปลงดังนี้</w:t>
      </w:r>
    </w:p>
    <w:p w14:paraId="2FECD712" w14:textId="77777777" w:rsidR="00F46EEA" w:rsidRPr="002B1FF2" w:rsidRDefault="00F46EEA" w:rsidP="009F0F75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060"/>
        <w:gridCol w:w="2970"/>
        <w:gridCol w:w="2970"/>
      </w:tblGrid>
      <w:tr w:rsidR="00AB72B1" w:rsidRPr="00870479" w14:paraId="7439175C" w14:textId="77777777" w:rsidTr="00B2586A">
        <w:trPr>
          <w:trHeight w:val="20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4166C" w14:textId="77777777" w:rsidR="00AB72B1" w:rsidRPr="00870479" w:rsidRDefault="00AB72B1" w:rsidP="005B31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bookmarkStart w:id="2" w:name="_Hlk529553712"/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เงื่อนไขในสัญญา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CF9AA" w14:textId="77777777" w:rsidR="00AB72B1" w:rsidRPr="00870479" w:rsidRDefault="00AB72B1" w:rsidP="005B31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เดิม</w:t>
            </w: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(ปี </w:t>
            </w: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2560</w:t>
            </w: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3D2ACB8" w14:textId="77777777" w:rsidR="00AB72B1" w:rsidRPr="00870479" w:rsidRDefault="00AB72B1" w:rsidP="005B31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ใหม่</w:t>
            </w: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(ปี </w:t>
            </w: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2561</w:t>
            </w: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)</w:t>
            </w:r>
          </w:p>
        </w:tc>
      </w:tr>
      <w:tr w:rsidR="00AB72B1" w:rsidRPr="00870479" w14:paraId="5413D7E6" w14:textId="77777777" w:rsidTr="00B2586A">
        <w:trPr>
          <w:trHeight w:val="20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222D3" w14:textId="77777777" w:rsidR="00AB72B1" w:rsidRPr="00870479" w:rsidRDefault="00AB72B1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จำนวนสัญญาเงินกู้ยืม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EE2F9" w14:textId="77777777" w:rsidR="00AB72B1" w:rsidRPr="00870479" w:rsidRDefault="00AB72B1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4 </w:t>
            </w: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ฉบับ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09660FE" w14:textId="77777777" w:rsidR="00AB72B1" w:rsidRPr="00870479" w:rsidRDefault="00AB72B1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3 </w:t>
            </w: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ฉบับ</w:t>
            </w:r>
          </w:p>
        </w:tc>
      </w:tr>
      <w:tr w:rsidR="00AB72B1" w:rsidRPr="00870479" w14:paraId="0BD5177A" w14:textId="77777777" w:rsidTr="00B2586A">
        <w:trPr>
          <w:trHeight w:val="20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E747D" w14:textId="40154922" w:rsidR="00AB72B1" w:rsidRPr="00870479" w:rsidRDefault="00AB72B1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จำนวนเงินกู้</w:t>
            </w:r>
            <w:r w:rsidR="0081692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ตามสัญญา</w:t>
            </w: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 (ล้านบาท)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7A266" w14:textId="3F0F41FD" w:rsidR="00AB72B1" w:rsidRPr="00870479" w:rsidRDefault="00AB72B1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1,</w:t>
            </w:r>
            <w:r w:rsidR="00816922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034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F7DE55E" w14:textId="76132D7C" w:rsidR="00AB72B1" w:rsidRPr="00870479" w:rsidRDefault="00257B4A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1,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157</w:t>
            </w:r>
          </w:p>
        </w:tc>
      </w:tr>
      <w:tr w:rsidR="00816922" w:rsidRPr="00870479" w14:paraId="72070C97" w14:textId="77777777" w:rsidTr="00B2586A">
        <w:trPr>
          <w:trHeight w:val="20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E5D38" w14:textId="42E31F39" w:rsidR="00816922" w:rsidRPr="00870479" w:rsidRDefault="00816922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ดอกเบี้ยและอื่นๆ </w:t>
            </w: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(ล้านบาท)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AEC96" w14:textId="0C22F7AA" w:rsidR="00816922" w:rsidRPr="00870479" w:rsidRDefault="0088208C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123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432F5A8" w14:textId="476356EF" w:rsidR="00816922" w:rsidRPr="00870479" w:rsidRDefault="00816922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-</w:t>
            </w:r>
          </w:p>
        </w:tc>
      </w:tr>
      <w:tr w:rsidR="00AB72B1" w:rsidRPr="00870479" w14:paraId="15EF3064" w14:textId="77777777" w:rsidTr="00B2586A">
        <w:trPr>
          <w:trHeight w:val="20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24C03" w14:textId="77777777" w:rsidR="00AB72B1" w:rsidRPr="00870479" w:rsidRDefault="00AB72B1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การชำระคืน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AB467" w14:textId="77777777" w:rsidR="00AB72B1" w:rsidRPr="00870479" w:rsidRDefault="00AB72B1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แบ่งชำระเป็น </w:t>
            </w: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62 - 65 </w:t>
            </w: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งวด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CC7BEC9" w14:textId="77777777" w:rsidR="00AB72B1" w:rsidRPr="00870479" w:rsidRDefault="00AB72B1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แบ่งชำระเป็น </w:t>
            </w: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12 - 47 </w:t>
            </w: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งวด</w:t>
            </w:r>
          </w:p>
        </w:tc>
      </w:tr>
      <w:tr w:rsidR="00AB72B1" w:rsidRPr="00870479" w14:paraId="37C8FB37" w14:textId="77777777" w:rsidTr="00B2586A">
        <w:trPr>
          <w:trHeight w:val="20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6D458" w14:textId="77777777" w:rsidR="00AB72B1" w:rsidRDefault="00554DE0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อ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ั</w:t>
            </w: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ตราดอกเบี้ย</w:t>
            </w:r>
          </w:p>
          <w:p w14:paraId="14201A1D" w14:textId="5F32FC53" w:rsidR="00554DE0" w:rsidRPr="00870479" w:rsidRDefault="00554DE0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67D57" w14:textId="3043BF40" w:rsidR="00AB72B1" w:rsidRPr="00870479" w:rsidRDefault="00AB72B1" w:rsidP="00FD347B">
            <w:pPr>
              <w:tabs>
                <w:tab w:val="clear" w:pos="227"/>
                <w:tab w:val="left" w:pos="0"/>
              </w:tabs>
              <w:spacing w:line="240" w:lineRule="auto"/>
              <w:ind w:left="-24" w:firstLine="2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MLR</w:t>
            </w: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 </w:t>
            </w:r>
            <w:r w:rsidRPr="0087047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ลบด้วยอัตราร้อยละ </w:t>
            </w:r>
            <w:r w:rsidRPr="00870479">
              <w:rPr>
                <w:rFonts w:ascii="Browallia New" w:hAnsi="Browallia New" w:cs="Browallia New"/>
                <w:sz w:val="28"/>
                <w:szCs w:val="28"/>
              </w:rPr>
              <w:t>0.10</w:t>
            </w:r>
            <w:r w:rsidRPr="0087047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D347B"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870479">
              <w:rPr>
                <w:rFonts w:ascii="Browallia New" w:hAnsi="Browallia New" w:cs="Browallia New"/>
                <w:sz w:val="28"/>
                <w:szCs w:val="28"/>
                <w:cs/>
              </w:rPr>
              <w:t>ต่</w:t>
            </w:r>
            <w:r w:rsidR="004E0CF3">
              <w:rPr>
                <w:rFonts w:ascii="Browallia New" w:hAnsi="Browallia New" w:cs="Browallia New" w:hint="cs"/>
                <w:sz w:val="28"/>
                <w:szCs w:val="28"/>
                <w:cs/>
              </w:rPr>
              <w:t>อ</w:t>
            </w:r>
            <w:r w:rsidRPr="0087047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 (เท่ากับร้อยละ </w:t>
            </w:r>
            <w:r w:rsidRPr="00870479">
              <w:rPr>
                <w:rFonts w:ascii="Browallia New" w:hAnsi="Browallia New" w:cs="Browallia New"/>
                <w:sz w:val="28"/>
                <w:szCs w:val="28"/>
              </w:rPr>
              <w:t>6.15</w:t>
            </w:r>
            <w:r w:rsidRPr="0087047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ต่อปี)</w:t>
            </w: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E532BED" w14:textId="23A592C8" w:rsidR="00AB72B1" w:rsidRPr="00870479" w:rsidRDefault="00AB72B1" w:rsidP="00FD347B">
            <w:pPr>
              <w:tabs>
                <w:tab w:val="clear" w:pos="227"/>
                <w:tab w:val="left" w:pos="0"/>
              </w:tabs>
              <w:spacing w:line="240" w:lineRule="auto"/>
              <w:ind w:left="-24" w:firstLine="2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MLR </w:t>
            </w: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ลบด้วยอัตราร้อยละ </w:t>
            </w: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0.10</w:t>
            </w:r>
            <w:r w:rsidR="00B2586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 </w:t>
            </w:r>
            <w:r w:rsidR="00FD347B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          </w:t>
            </w: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ต่อปี (เท่ากับร้อยละ </w:t>
            </w: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6.15 </w:t>
            </w: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ต่อปี)</w:t>
            </w:r>
          </w:p>
        </w:tc>
      </w:tr>
      <w:tr w:rsidR="00AB72B1" w:rsidRPr="00870479" w14:paraId="06BC0527" w14:textId="77777777" w:rsidTr="00B2586A">
        <w:trPr>
          <w:trHeight w:val="20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A37D6" w14:textId="77777777" w:rsidR="00AB72B1" w:rsidRPr="00870479" w:rsidRDefault="00AB72B1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เริ่มชำระงวดแรก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CD1D4" w14:textId="77777777" w:rsidR="00AB72B1" w:rsidRPr="00870479" w:rsidRDefault="00AB72B1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เดือนกันยายน </w:t>
            </w: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2560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AA779F" w14:textId="77777777" w:rsidR="00AB72B1" w:rsidRPr="00870479" w:rsidRDefault="00AB72B1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เดือนกันยายน </w:t>
            </w:r>
            <w:r w:rsidRPr="0087047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2561</w:t>
            </w:r>
          </w:p>
        </w:tc>
      </w:tr>
      <w:tr w:rsidR="00AB72B1" w:rsidRPr="00AB72B1" w14:paraId="67F971C0" w14:textId="77777777" w:rsidTr="00B2586A">
        <w:trPr>
          <w:trHeight w:val="20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B2F2" w14:textId="458E0675" w:rsidR="00554DE0" w:rsidRDefault="00AB72B1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70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หลักประกัน</w:t>
            </w:r>
          </w:p>
          <w:p w14:paraId="749AA086" w14:textId="6B0D35B4" w:rsidR="007B6DA4" w:rsidRDefault="007B6DA4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  <w:p w14:paraId="4B8439D1" w14:textId="50E03BDC" w:rsidR="00554DE0" w:rsidRDefault="00554DE0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  <w:p w14:paraId="45653991" w14:textId="77777777" w:rsidR="004F6399" w:rsidRDefault="004F6399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  <w:p w14:paraId="761E5C57" w14:textId="0876AAD4" w:rsidR="00554DE0" w:rsidRPr="00870479" w:rsidRDefault="00554DE0" w:rsidP="005B312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97822" w14:textId="1B32F656" w:rsidR="00FD347B" w:rsidRPr="004F6399" w:rsidRDefault="00AB72B1" w:rsidP="00FD347B">
            <w:pPr>
              <w:tabs>
                <w:tab w:val="clear" w:pos="227"/>
              </w:tabs>
              <w:spacing w:line="240" w:lineRule="auto"/>
              <w:ind w:left="-2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7047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ที่ดินพร้อมสิ่งปลูกสร้างของบริษัทย่อยทางอ้อมและบริษัทย่อยยินยอมให้จำนำหุ้นสามัญของบริษัทย่อยทางอ้อมไว้กับสถาบันการเงิน</w:t>
            </w:r>
            <w:r w:rsidR="00FD347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       </w:t>
            </w:r>
            <w:r w:rsidR="0087047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สองแห่ง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127404" w14:textId="196434AA" w:rsidR="00AB72B1" w:rsidRPr="004E0CF3" w:rsidRDefault="00AB72B1" w:rsidP="00FD347B">
            <w:pPr>
              <w:tabs>
                <w:tab w:val="clear" w:pos="227"/>
              </w:tabs>
              <w:spacing w:line="240" w:lineRule="auto"/>
              <w:ind w:left="-2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E0CF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ที่ดินพร้อมสิ่งปลูกสร้างของบริษัทย่อยทางอ้อมและบริษัทย่อยยินยอมให้จำนำหุ้นสามัญของบริษัทย่อยทางอ้อมไว้กับสถาบันการเงิน</w:t>
            </w:r>
            <w:r w:rsidR="00FD347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       </w:t>
            </w:r>
            <w:r w:rsidR="0087047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สองแห่ง</w:t>
            </w:r>
          </w:p>
        </w:tc>
      </w:tr>
      <w:bookmarkEnd w:id="2"/>
    </w:tbl>
    <w:p w14:paraId="678DCAB5" w14:textId="77777777" w:rsidR="00AB72B1" w:rsidRPr="00FD347B" w:rsidRDefault="00AB72B1" w:rsidP="00AB72B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45A67A8A" w14:textId="445E417A" w:rsidR="00AB72B1" w:rsidRDefault="007E0ABB" w:rsidP="00AB72B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A51A7">
        <w:rPr>
          <w:rFonts w:ascii="Browallia New" w:hAnsi="Browallia New" w:cs="Browallia New" w:hint="cs"/>
          <w:sz w:val="28"/>
          <w:szCs w:val="28"/>
          <w:cs/>
        </w:rPr>
        <w:t>บริษัทได้รับชำระหนี้เงินกู้ยืม</w:t>
      </w:r>
      <w:r w:rsidR="00D43823" w:rsidRPr="00CA51A7">
        <w:rPr>
          <w:rFonts w:ascii="Browallia New" w:hAnsi="Browallia New" w:cs="Browallia New" w:hint="cs"/>
          <w:sz w:val="28"/>
          <w:szCs w:val="28"/>
          <w:cs/>
        </w:rPr>
        <w:t>งวดแรก</w:t>
      </w:r>
      <w:r w:rsidRPr="00CA51A7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Pr="00CA51A7">
        <w:rPr>
          <w:rFonts w:ascii="Browallia New" w:hAnsi="Browallia New" w:cs="Browallia New"/>
          <w:sz w:val="28"/>
          <w:szCs w:val="28"/>
        </w:rPr>
        <w:t>50</w:t>
      </w:r>
      <w:r w:rsidRPr="00CA51A7">
        <w:rPr>
          <w:rFonts w:ascii="Browallia New" w:hAnsi="Browallia New" w:cs="Browallia New" w:hint="cs"/>
          <w:sz w:val="28"/>
          <w:szCs w:val="28"/>
          <w:cs/>
        </w:rPr>
        <w:t xml:space="preserve"> ล้านบาท</w:t>
      </w:r>
      <w:r w:rsidR="00923753">
        <w:rPr>
          <w:rFonts w:ascii="Browallia New" w:hAnsi="Browallia New" w:cs="Browallia New"/>
          <w:sz w:val="28"/>
          <w:szCs w:val="28"/>
        </w:rPr>
        <w:t xml:space="preserve"> </w:t>
      </w:r>
      <w:r w:rsidR="00923753">
        <w:rPr>
          <w:rFonts w:ascii="Browallia New" w:hAnsi="Browallia New" w:cs="Browallia New" w:hint="cs"/>
          <w:sz w:val="28"/>
          <w:szCs w:val="28"/>
          <w:cs/>
        </w:rPr>
        <w:t>(รวมดอกเบี้ย)</w:t>
      </w:r>
      <w:r w:rsidRPr="00CA51A7">
        <w:rPr>
          <w:rFonts w:ascii="Browallia New" w:hAnsi="Browallia New" w:cs="Browallia New"/>
          <w:sz w:val="28"/>
          <w:szCs w:val="28"/>
        </w:rPr>
        <w:t xml:space="preserve"> </w:t>
      </w:r>
      <w:r w:rsidR="00AB72B1" w:rsidRPr="00CA51A7">
        <w:rPr>
          <w:rFonts w:ascii="Browallia New" w:hAnsi="Browallia New" w:cs="Browallia New" w:hint="cs"/>
          <w:sz w:val="28"/>
          <w:szCs w:val="28"/>
          <w:cs/>
        </w:rPr>
        <w:t xml:space="preserve">ในเดือนกันยายน </w:t>
      </w:r>
      <w:r w:rsidR="00AB72B1" w:rsidRPr="00CA51A7">
        <w:rPr>
          <w:rFonts w:ascii="Browallia New" w:hAnsi="Browallia New" w:cs="Browallia New" w:hint="cs"/>
          <w:sz w:val="28"/>
          <w:szCs w:val="28"/>
        </w:rPr>
        <w:t>2561</w:t>
      </w:r>
      <w:r w:rsidR="00AB72B1" w:rsidRPr="00870479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12A2F5DF" w14:textId="768D0EE9" w:rsidR="00D64E73" w:rsidRPr="00FD347B" w:rsidRDefault="00D64E73">
      <w:pPr>
        <w:rPr>
          <w:sz w:val="28"/>
          <w:szCs w:val="28"/>
        </w:rPr>
      </w:pPr>
    </w:p>
    <w:tbl>
      <w:tblPr>
        <w:tblW w:w="9005" w:type="dxa"/>
        <w:tblInd w:w="4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58"/>
        <w:gridCol w:w="243"/>
        <w:gridCol w:w="1287"/>
        <w:gridCol w:w="1278"/>
        <w:gridCol w:w="1215"/>
        <w:gridCol w:w="1224"/>
      </w:tblGrid>
      <w:tr w:rsidR="00245EC7" w:rsidRPr="0079603E" w14:paraId="36B373CE" w14:textId="77777777" w:rsidTr="00A31B92">
        <w:trPr>
          <w:cantSplit/>
          <w:tblHeader/>
        </w:trPr>
        <w:tc>
          <w:tcPr>
            <w:tcW w:w="3758" w:type="dxa"/>
            <w:tcBorders>
              <w:top w:val="nil"/>
            </w:tcBorders>
          </w:tcPr>
          <w:p w14:paraId="19D35594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5B86C370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04" w:type="dxa"/>
            <w:gridSpan w:val="4"/>
            <w:tcBorders>
              <w:top w:val="nil"/>
            </w:tcBorders>
          </w:tcPr>
          <w:p w14:paraId="5C049420" w14:textId="77777777" w:rsidR="00245EC7" w:rsidRPr="0079603E" w:rsidRDefault="00245EC7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245EC7" w:rsidRPr="0079603E" w14:paraId="2FEA0D43" w14:textId="77777777" w:rsidTr="00A31B92">
        <w:trPr>
          <w:cantSplit/>
          <w:tblHeader/>
        </w:trPr>
        <w:tc>
          <w:tcPr>
            <w:tcW w:w="3758" w:type="dxa"/>
          </w:tcPr>
          <w:p w14:paraId="1D6E7A0F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324D4B38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65" w:type="dxa"/>
            <w:gridSpan w:val="2"/>
          </w:tcPr>
          <w:p w14:paraId="5A4B7EE8" w14:textId="77777777" w:rsidR="00245EC7" w:rsidRPr="0079603E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</w:tcPr>
          <w:p w14:paraId="1D5062C6" w14:textId="77777777" w:rsidR="00245EC7" w:rsidRPr="0079603E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45EC7" w:rsidRPr="0079603E" w14:paraId="7CE575A6" w14:textId="77777777" w:rsidTr="00A31B92">
        <w:trPr>
          <w:cantSplit/>
          <w:tblHeader/>
        </w:trPr>
        <w:tc>
          <w:tcPr>
            <w:tcW w:w="3758" w:type="dxa"/>
          </w:tcPr>
          <w:p w14:paraId="410B9A2F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7526C48E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</w:tcPr>
          <w:p w14:paraId="6B4F605D" w14:textId="5F6F2773" w:rsidR="00245EC7" w:rsidRPr="0079603E" w:rsidRDefault="0079603E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614616" w:rsidRPr="0061461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245EC7"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78" w:type="dxa"/>
          </w:tcPr>
          <w:p w14:paraId="5F30B576" w14:textId="77777777" w:rsidR="00245EC7" w:rsidRPr="0079603E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215" w:type="dxa"/>
          </w:tcPr>
          <w:p w14:paraId="6AAE5C70" w14:textId="1E7B444A" w:rsidR="00245EC7" w:rsidRPr="0079603E" w:rsidRDefault="0079603E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614616" w:rsidRPr="0061461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245EC7"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24" w:type="dxa"/>
          </w:tcPr>
          <w:p w14:paraId="3E1D1618" w14:textId="77777777" w:rsidR="00245EC7" w:rsidRPr="0079603E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245EC7" w:rsidRPr="0079603E" w14:paraId="15F4FEB9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  <w:vAlign w:val="center"/>
          </w:tcPr>
          <w:p w14:paraId="09DF66D5" w14:textId="13BA517C" w:rsidR="00245EC7" w:rsidRPr="0079603E" w:rsidRDefault="00245EC7" w:rsidP="00245EC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5A78A0DD" w14:textId="77777777" w:rsidR="00245EC7" w:rsidRPr="0079603E" w:rsidRDefault="00245EC7" w:rsidP="00245EC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60C033EC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4894C551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0E629370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76BEEF73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D347B" w:rsidRPr="0079603E" w14:paraId="5A4E5799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72DCC111" w14:textId="58366972" w:rsidR="00FD347B" w:rsidRPr="0079603E" w:rsidRDefault="00FD347B" w:rsidP="006929AF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19E79C6B" w14:textId="77777777" w:rsidR="00FD347B" w:rsidRPr="0079603E" w:rsidRDefault="00FD347B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6568766E" w14:textId="69971391" w:rsidR="00FD347B" w:rsidRPr="006929AF" w:rsidRDefault="00FD347B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739457B0" w14:textId="5463C4DF" w:rsidR="00FD347B" w:rsidRPr="0079603E" w:rsidRDefault="00FD347B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CF4F333" w14:textId="74294D20" w:rsidR="00FD347B" w:rsidRPr="0079603E" w:rsidRDefault="00FD347B" w:rsidP="009C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3,863</w:t>
            </w:r>
          </w:p>
        </w:tc>
        <w:tc>
          <w:tcPr>
            <w:tcW w:w="1224" w:type="dxa"/>
            <w:tcBorders>
              <w:bottom w:val="nil"/>
            </w:tcBorders>
            <w:vAlign w:val="center"/>
          </w:tcPr>
          <w:p w14:paraId="7C22B388" w14:textId="6F8A8E7B" w:rsidR="00FD347B" w:rsidRPr="0079603E" w:rsidRDefault="00FD347B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7960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</w:p>
        </w:tc>
      </w:tr>
      <w:tr w:rsidR="006929AF" w:rsidRPr="0079603E" w14:paraId="0AB32BDD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13679200" w14:textId="3FD183A7" w:rsidR="006929AF" w:rsidRPr="0079603E" w:rsidRDefault="006929AF" w:rsidP="006929AF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43" w:type="dxa"/>
            <w:tcBorders>
              <w:bottom w:val="nil"/>
            </w:tcBorders>
          </w:tcPr>
          <w:p w14:paraId="0758D335" w14:textId="77777777" w:rsidR="006929AF" w:rsidRPr="0079603E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75AB5D7C" w14:textId="6023FDF5" w:rsidR="006929AF" w:rsidRPr="00D257D6" w:rsidRDefault="00D257D6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257D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100,406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4A2E57F4" w14:textId="7866092F" w:rsidR="006929AF" w:rsidRPr="0079603E" w:rsidRDefault="006929AF" w:rsidP="006929A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Pr="007960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6EF119DC" w14:textId="6F80CC9E" w:rsidR="006929AF" w:rsidRPr="0079603E" w:rsidRDefault="009C6BAF" w:rsidP="006929A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94,036</w:t>
            </w:r>
          </w:p>
        </w:tc>
        <w:tc>
          <w:tcPr>
            <w:tcW w:w="1224" w:type="dxa"/>
            <w:tcBorders>
              <w:bottom w:val="nil"/>
            </w:tcBorders>
            <w:vAlign w:val="center"/>
          </w:tcPr>
          <w:p w14:paraId="3279EE2E" w14:textId="6FE691B6" w:rsidR="006929AF" w:rsidRPr="0079603E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Pr="007960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  <w:tr w:rsidR="006929AF" w:rsidRPr="0079603E" w14:paraId="4E870EC8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16A665E6" w14:textId="31A2AB17" w:rsidR="006929AF" w:rsidRPr="0079603E" w:rsidRDefault="006929AF" w:rsidP="006929A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tcBorders>
              <w:bottom w:val="nil"/>
            </w:tcBorders>
          </w:tcPr>
          <w:p w14:paraId="089FED45" w14:textId="77777777" w:rsidR="006929AF" w:rsidRPr="0079603E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E12D4" w14:textId="5FD28621" w:rsidR="006929AF" w:rsidRPr="00D257D6" w:rsidRDefault="00D257D6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257D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100,406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14:paraId="06055A03" w14:textId="7D0039EA" w:rsidR="006929AF" w:rsidRPr="0079603E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Pr="007960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AD678" w14:textId="3B36BD50" w:rsidR="006929AF" w:rsidRPr="0079603E" w:rsidRDefault="009C6B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97,899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 w14:paraId="35E287F8" w14:textId="33C0EA2A" w:rsidR="006929AF" w:rsidRPr="0079603E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Pr="007960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</w:p>
        </w:tc>
      </w:tr>
      <w:tr w:rsidR="001B328E" w:rsidRPr="0079603E" w14:paraId="2100CE2B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2E4EF8C2" w14:textId="77777777" w:rsidR="001B328E" w:rsidRPr="0079603E" w:rsidRDefault="001B328E" w:rsidP="001B328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26A9E5BF" w14:textId="77777777" w:rsidR="001B328E" w:rsidRPr="0079603E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EDF9DDC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43B7FA15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0401C675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53272D47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328E" w:rsidRPr="0079603E" w14:paraId="759EC296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  <w:vAlign w:val="center"/>
          </w:tcPr>
          <w:p w14:paraId="36F20523" w14:textId="36BA5D8E" w:rsidR="001B328E" w:rsidRPr="0079603E" w:rsidRDefault="001B328E" w:rsidP="001B328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เจ้าหนี้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ค่าซื้อสินทรัพย์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7DBBEE6C" w14:textId="77777777" w:rsidR="001B328E" w:rsidRPr="0079603E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2DB695DA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509FA655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17BCF86D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47933681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D347B" w:rsidRPr="0079603E" w14:paraId="62449675" w14:textId="77777777" w:rsidTr="00A31B92">
        <w:trPr>
          <w:cantSplit/>
        </w:trPr>
        <w:tc>
          <w:tcPr>
            <w:tcW w:w="3758" w:type="dxa"/>
            <w:tcBorders>
              <w:top w:val="nil"/>
              <w:bottom w:val="nil"/>
            </w:tcBorders>
          </w:tcPr>
          <w:p w14:paraId="669BD885" w14:textId="1B756C84" w:rsidR="00FD347B" w:rsidRPr="0079603E" w:rsidRDefault="00FD347B" w:rsidP="00F30B9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3CE530B" w14:textId="77777777" w:rsidR="00FD347B" w:rsidRPr="0079603E" w:rsidRDefault="00FD347B" w:rsidP="00F30B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46F9E" w14:textId="267F0B24" w:rsidR="00FD347B" w:rsidRPr="0079603E" w:rsidRDefault="00FD347B" w:rsidP="00F30B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B4AB0BA" w14:textId="42D9B55F" w:rsidR="00FD347B" w:rsidRPr="0079603E" w:rsidRDefault="00FD347B" w:rsidP="00F30B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28,695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AAF7B" w14:textId="6E65B26D" w:rsidR="00FD347B" w:rsidRPr="0079603E" w:rsidRDefault="00FD347B" w:rsidP="00F30B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16DAC858" w14:textId="14C2CAD9" w:rsidR="00FD347B" w:rsidRPr="0079603E" w:rsidRDefault="00FD347B" w:rsidP="00F30B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5,210</w:t>
            </w:r>
          </w:p>
        </w:tc>
      </w:tr>
      <w:tr w:rsidR="001B328E" w:rsidRPr="0079603E" w14:paraId="0224EB64" w14:textId="77777777" w:rsidTr="00A31B92">
        <w:trPr>
          <w:cantSplit/>
        </w:trPr>
        <w:tc>
          <w:tcPr>
            <w:tcW w:w="3758" w:type="dxa"/>
            <w:tcBorders>
              <w:top w:val="nil"/>
              <w:bottom w:val="nil"/>
            </w:tcBorders>
            <w:vAlign w:val="center"/>
          </w:tcPr>
          <w:p w14:paraId="7C4CF312" w14:textId="77777777" w:rsidR="001B328E" w:rsidRPr="0079603E" w:rsidRDefault="001B328E" w:rsidP="001B328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F16014F" w14:textId="77777777" w:rsidR="001B328E" w:rsidRPr="0079603E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3D12A1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400B003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D30F0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6CFB5CD3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328E" w:rsidRPr="0079603E" w14:paraId="7BE347EC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  <w:vAlign w:val="center"/>
          </w:tcPr>
          <w:p w14:paraId="696EBD20" w14:textId="3A8262C4" w:rsidR="001B328E" w:rsidRPr="009F1DDD" w:rsidRDefault="001B328E" w:rsidP="001B328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F1DD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9F1DDD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="00AA0A7C" w:rsidRPr="009F1DDD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บุคคลและ</w:t>
            </w:r>
            <w:r w:rsidRPr="009F1DDD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585A677D" w14:textId="77777777" w:rsidR="001B328E" w:rsidRPr="0079603E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1F4111B6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1E512ACB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2AE35FA6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6FD93C18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929AF" w:rsidRPr="0079603E" w14:paraId="4584CFC6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7D85DD3A" w14:textId="60E360B1" w:rsidR="006929AF" w:rsidRPr="0079603E" w:rsidRDefault="006929AF" w:rsidP="006929AF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43" w:type="dxa"/>
            <w:tcBorders>
              <w:bottom w:val="nil"/>
            </w:tcBorders>
          </w:tcPr>
          <w:p w14:paraId="1384F04F" w14:textId="77777777" w:rsidR="006929AF" w:rsidRPr="0079603E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6E03D273" w14:textId="1855C005" w:rsidR="006929AF" w:rsidRPr="004A1A16" w:rsidRDefault="004A1A16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1A16">
              <w:rPr>
                <w:rFonts w:ascii="Browallia New" w:hAnsi="Browallia New" w:cs="Browallia New"/>
                <w:sz w:val="28"/>
                <w:szCs w:val="28"/>
              </w:rPr>
              <w:t>86,866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23AD781F" w14:textId="3E53051D" w:rsidR="006929AF" w:rsidRPr="0079603E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54,910</w:t>
            </w:r>
          </w:p>
        </w:tc>
        <w:tc>
          <w:tcPr>
            <w:tcW w:w="1215" w:type="dxa"/>
            <w:tcBorders>
              <w:bottom w:val="nil"/>
            </w:tcBorders>
          </w:tcPr>
          <w:p w14:paraId="50E5F7EE" w14:textId="0D7C9298" w:rsidR="006929AF" w:rsidRPr="0079603E" w:rsidRDefault="009C6B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86,828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216547EB" w14:textId="70FCDEAF" w:rsidR="006929AF" w:rsidRPr="0079603E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54,889</w:t>
            </w:r>
          </w:p>
        </w:tc>
      </w:tr>
      <w:tr w:rsidR="006929AF" w:rsidRPr="0079603E" w14:paraId="713892D1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0EFB1444" w14:textId="56148740" w:rsidR="006929AF" w:rsidRPr="0079603E" w:rsidRDefault="006929AF" w:rsidP="006929AF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ย่อยทางอ้อม</w:t>
            </w:r>
          </w:p>
        </w:tc>
        <w:tc>
          <w:tcPr>
            <w:tcW w:w="243" w:type="dxa"/>
            <w:tcBorders>
              <w:bottom w:val="nil"/>
            </w:tcBorders>
          </w:tcPr>
          <w:p w14:paraId="51451F30" w14:textId="77777777" w:rsidR="006929AF" w:rsidRPr="0079603E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63CA4DE6" w14:textId="5E301E9A" w:rsidR="006929AF" w:rsidRPr="004A1A16" w:rsidRDefault="004A1A16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1A1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</w:t>
            </w:r>
            <w:r w:rsidR="00970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4A1A1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bottom"/>
          </w:tcPr>
          <w:p w14:paraId="631B6C1C" w14:textId="21F344E2" w:rsidR="006929AF" w:rsidRPr="0079603E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</w:tcPr>
          <w:p w14:paraId="2E0F5C2B" w14:textId="099E9D40" w:rsidR="006929AF" w:rsidRPr="0079603E" w:rsidRDefault="009709D8" w:rsidP="009C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="009C6BA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1E4FA9FA" w14:textId="5A385078" w:rsidR="006929AF" w:rsidRPr="0079603E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712</w:t>
            </w:r>
          </w:p>
        </w:tc>
      </w:tr>
      <w:tr w:rsidR="00FD347B" w:rsidRPr="0079603E" w14:paraId="19F8D70A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05E5B965" w14:textId="0E240636" w:rsidR="00FD347B" w:rsidRPr="0079603E" w:rsidRDefault="00FD347B" w:rsidP="00FD347B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43" w:type="dxa"/>
            <w:tcBorders>
              <w:bottom w:val="nil"/>
            </w:tcBorders>
          </w:tcPr>
          <w:p w14:paraId="59060C97" w14:textId="77777777" w:rsidR="00FD347B" w:rsidRPr="0079603E" w:rsidRDefault="00FD347B" w:rsidP="00FD347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81DDFD6" w14:textId="0A67C821" w:rsidR="00FD347B" w:rsidRPr="004A1A16" w:rsidRDefault="00FD347B" w:rsidP="00FD3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5,950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bottom"/>
          </w:tcPr>
          <w:p w14:paraId="0D20EC90" w14:textId="6562C6EC" w:rsidR="00FD347B" w:rsidRPr="0079603E" w:rsidRDefault="00FD347B" w:rsidP="00FD347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431FFF4B" w14:textId="7535E3B1" w:rsidR="00FD347B" w:rsidRPr="0079603E" w:rsidRDefault="00FD347B" w:rsidP="00FD3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4,173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3D91B5D1" w14:textId="79A47067" w:rsidR="00FD347B" w:rsidRPr="0079603E" w:rsidRDefault="00FD347B" w:rsidP="00FD34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</w:tr>
      <w:tr w:rsidR="006929AF" w:rsidRPr="0079603E" w14:paraId="114B0928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7A5E5260" w14:textId="61C75BFB" w:rsidR="006929AF" w:rsidRPr="0079603E" w:rsidRDefault="006929AF" w:rsidP="006929A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tcBorders>
              <w:bottom w:val="nil"/>
            </w:tcBorders>
          </w:tcPr>
          <w:p w14:paraId="0F8B327A" w14:textId="77777777" w:rsidR="006929AF" w:rsidRPr="0079603E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6A1C20B3" w14:textId="77DE61D4" w:rsidR="006929AF" w:rsidRPr="004A1A16" w:rsidRDefault="00280ABE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92,816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541F5D93" w14:textId="2E30A430" w:rsidR="006929AF" w:rsidRPr="0079603E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54,910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5255B57B" w14:textId="388809D4" w:rsidR="006929AF" w:rsidRPr="0079603E" w:rsidRDefault="00280ABE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91,001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3D200ACC" w14:textId="56ACD73B" w:rsidR="006929AF" w:rsidRPr="0079603E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55,601</w:t>
            </w:r>
          </w:p>
        </w:tc>
      </w:tr>
      <w:tr w:rsidR="001B328E" w:rsidRPr="0079603E" w14:paraId="0FD3D856" w14:textId="77777777" w:rsidTr="00A31B92">
        <w:trPr>
          <w:cantSplit/>
        </w:trPr>
        <w:tc>
          <w:tcPr>
            <w:tcW w:w="3758" w:type="dxa"/>
            <w:tcBorders>
              <w:top w:val="nil"/>
              <w:bottom w:val="nil"/>
            </w:tcBorders>
            <w:vAlign w:val="center"/>
          </w:tcPr>
          <w:p w14:paraId="3524B8A8" w14:textId="77777777" w:rsidR="00AA6B92" w:rsidRDefault="00AA6B92" w:rsidP="003E606E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85E5BE7" w14:textId="77777777" w:rsidR="00AA6B92" w:rsidRDefault="00AA6B92" w:rsidP="003E606E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5F16B3" w14:textId="77777777" w:rsidR="00AA6B92" w:rsidRDefault="00AA6B92" w:rsidP="003E606E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876C84E" w14:textId="781DEECD" w:rsidR="00AA6B92" w:rsidRPr="0079603E" w:rsidRDefault="00AA6B92" w:rsidP="003E606E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FEF4BDF" w14:textId="77777777" w:rsidR="001B328E" w:rsidRPr="0079603E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EADD0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719ECB84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287AD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3A4BFA73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328E" w:rsidRPr="0079603E" w14:paraId="5B59FBB3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17338BBB" w14:textId="1A6B40F8" w:rsidR="001B328E" w:rsidRPr="0079603E" w:rsidRDefault="001B328E" w:rsidP="001B328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lastRenderedPageBreak/>
              <w:t>หนี้สินหมุนเวียนอื่น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 </w:t>
            </w:r>
            <w:r w:rsidRPr="00562BAD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562BAD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บุคคล/บริษัท</w:t>
            </w:r>
            <w:r w:rsidRPr="00562BAD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2F8449DE" w14:textId="77777777" w:rsidR="001B328E" w:rsidRPr="0079603E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0112A7B0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43B7BCD7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7AD45CE5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3FFCABDC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D5163" w:rsidRPr="0079603E" w14:paraId="050DB941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2619E7A2" w14:textId="0DEE81CF" w:rsidR="000D5163" w:rsidRPr="0079603E" w:rsidRDefault="000D5163" w:rsidP="00711AF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กรรมการและผู้ถือหุ้น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4AD7F104" w14:textId="77777777" w:rsidR="000D5163" w:rsidRPr="0079603E" w:rsidRDefault="000D5163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59460503" w14:textId="456C27D0" w:rsidR="000D5163" w:rsidRPr="00711AFA" w:rsidRDefault="009709D8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="003F7E3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D516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6E3B26C5" w14:textId="6DD9808F" w:rsidR="000D5163" w:rsidRPr="0079603E" w:rsidRDefault="000D5163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6E4B35DF" w14:textId="113A6694" w:rsidR="000D5163" w:rsidRPr="0079603E" w:rsidRDefault="009709D8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="000D516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565E91D7" w14:textId="684DD4FB" w:rsidR="000D5163" w:rsidRPr="0079603E" w:rsidRDefault="000D5163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D5163" w:rsidRPr="0079603E" w14:paraId="1891D5D6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71C014E3" w14:textId="5AE2E1C0" w:rsidR="000D5163" w:rsidRPr="0079603E" w:rsidRDefault="000D5163" w:rsidP="00711AF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70EE4CDC" w14:textId="77777777" w:rsidR="000D5163" w:rsidRPr="0079603E" w:rsidRDefault="000D5163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010792A1" w14:textId="61403917" w:rsidR="000D5163" w:rsidRPr="00711AFA" w:rsidRDefault="009709D8" w:rsidP="0071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="003F7E3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D516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1A90E3F6" w14:textId="62C72706" w:rsidR="000D5163" w:rsidRPr="0079603E" w:rsidRDefault="000D5163" w:rsidP="00711AF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960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4386140F" w14:textId="005E7565" w:rsidR="000D5163" w:rsidRPr="0079603E" w:rsidRDefault="009709D8" w:rsidP="00711AF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="000D516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09BC5191" w14:textId="0CF09327" w:rsidR="000D5163" w:rsidRPr="0079603E" w:rsidRDefault="000D5163" w:rsidP="0071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D5163" w:rsidRPr="0079603E" w14:paraId="64FB8B44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2DC52206" w14:textId="616F6649" w:rsidR="000D5163" w:rsidRPr="0079603E" w:rsidRDefault="000D5163" w:rsidP="00711AF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tcBorders>
              <w:bottom w:val="nil"/>
            </w:tcBorders>
          </w:tcPr>
          <w:p w14:paraId="7EB70B41" w14:textId="77777777" w:rsidR="000D5163" w:rsidRPr="0079603E" w:rsidRDefault="000D5163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4F37BCF7" w14:textId="77DB2216" w:rsidR="000D5163" w:rsidRPr="00711AFA" w:rsidRDefault="009709D8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="003F7E3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D516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</w:tcPr>
          <w:p w14:paraId="28592F6A" w14:textId="2BCB6CED" w:rsidR="000D5163" w:rsidRPr="0079603E" w:rsidRDefault="000D5163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7960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007CCDA1" w14:textId="42CA5C90" w:rsidR="000D5163" w:rsidRPr="0079603E" w:rsidRDefault="009709D8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="000D516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4EE93DFA" w14:textId="0449FD36" w:rsidR="000D5163" w:rsidRPr="0079603E" w:rsidRDefault="000D5163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B328E" w:rsidRPr="0079603E" w14:paraId="4E8BA1B8" w14:textId="77777777" w:rsidTr="00A31B92">
        <w:trPr>
          <w:cantSplit/>
        </w:trPr>
        <w:tc>
          <w:tcPr>
            <w:tcW w:w="6566" w:type="dxa"/>
            <w:gridSpan w:val="4"/>
            <w:tcBorders>
              <w:bottom w:val="nil"/>
            </w:tcBorders>
            <w:shd w:val="clear" w:color="auto" w:fill="auto"/>
          </w:tcPr>
          <w:p w14:paraId="1394D1B4" w14:textId="77777777" w:rsidR="009F4223" w:rsidRDefault="009F4223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</w:p>
          <w:p w14:paraId="614EC64D" w14:textId="00AD4DF8" w:rsidR="001B328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 xml:space="preserve">เงินกู้ยืมระยะสั้นและดอกเบี้ยค้างจ่าย </w:t>
            </w:r>
          </w:p>
          <w:p w14:paraId="00EFAB65" w14:textId="3FBED92F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>–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215" w:type="dxa"/>
            <w:tcBorders>
              <w:bottom w:val="nil"/>
            </w:tcBorders>
          </w:tcPr>
          <w:p w14:paraId="058F0488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5AAD89C8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11AFA" w:rsidRPr="0079603E" w14:paraId="45450111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5DC7E530" w14:textId="58F75BDB" w:rsidR="00711AFA" w:rsidRPr="0079603E" w:rsidRDefault="00711AFA" w:rsidP="00711AFA">
            <w:pPr>
              <w:tabs>
                <w:tab w:val="clear" w:pos="227"/>
                <w:tab w:val="left" w:pos="504"/>
              </w:tabs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58B03801" w14:textId="77777777" w:rsidR="00711AFA" w:rsidRPr="0079603E" w:rsidRDefault="00711AFA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7B6168D5" w14:textId="5536DA5E" w:rsidR="00711AFA" w:rsidRPr="000D5163" w:rsidRDefault="009709D8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</w:t>
            </w:r>
            <w:r w:rsidR="000D5163" w:rsidRPr="000D516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bottom"/>
          </w:tcPr>
          <w:p w14:paraId="62FFB7DA" w14:textId="75A6856D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073D056F" w14:textId="34641DCB" w:rsidR="00711AFA" w:rsidRPr="0079603E" w:rsidRDefault="00BC7EED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</w:t>
            </w:r>
            <w:r w:rsidR="009709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C6BAF" w:rsidRPr="00BC7EE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4B0621A1" w14:textId="26D54834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6,882</w:t>
            </w:r>
          </w:p>
        </w:tc>
      </w:tr>
      <w:tr w:rsidR="00711AFA" w:rsidRPr="0079603E" w14:paraId="0165618E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0346D261" w14:textId="5DEA3F28" w:rsidR="00711AFA" w:rsidRPr="0079603E" w:rsidRDefault="00711AFA" w:rsidP="00711AFA">
            <w:pPr>
              <w:tabs>
                <w:tab w:val="clear" w:pos="227"/>
                <w:tab w:val="left" w:pos="504"/>
              </w:tabs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43" w:type="dxa"/>
            <w:tcBorders>
              <w:bottom w:val="nil"/>
            </w:tcBorders>
          </w:tcPr>
          <w:p w14:paraId="4F01879D" w14:textId="77777777" w:rsidR="00711AFA" w:rsidRPr="0079603E" w:rsidRDefault="00711AFA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08BC6A9B" w14:textId="079A5D8E" w:rsidR="00711AFA" w:rsidRPr="000D5163" w:rsidRDefault="000D5163" w:rsidP="0071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5163">
              <w:rPr>
                <w:rFonts w:ascii="Browallia New" w:hAnsi="Browallia New" w:cs="Browallia New"/>
                <w:sz w:val="28"/>
                <w:szCs w:val="28"/>
              </w:rPr>
              <w:t>47,158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3F527B40" w14:textId="51ED202C" w:rsidR="00711AFA" w:rsidRPr="0079603E" w:rsidRDefault="00711AFA" w:rsidP="00711AF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142,725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5A4F0FE7" w14:textId="77DFF077" w:rsidR="00711AFA" w:rsidRPr="0079603E" w:rsidRDefault="009C6BAF" w:rsidP="00711AF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45,658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2621FFF7" w14:textId="7141D20C" w:rsidR="00711AFA" w:rsidRPr="0079603E" w:rsidRDefault="00711AFA" w:rsidP="0071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69,881</w:t>
            </w:r>
          </w:p>
        </w:tc>
      </w:tr>
      <w:tr w:rsidR="00711AFA" w:rsidRPr="0079603E" w14:paraId="4964FC21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295C2841" w14:textId="57F5FE78" w:rsidR="00711AFA" w:rsidRPr="0079603E" w:rsidRDefault="00711AFA" w:rsidP="00711AF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43" w:type="dxa"/>
            <w:tcBorders>
              <w:bottom w:val="nil"/>
            </w:tcBorders>
          </w:tcPr>
          <w:p w14:paraId="4F810AC6" w14:textId="77777777" w:rsidR="00711AFA" w:rsidRPr="0079603E" w:rsidRDefault="00711AFA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24872603" w14:textId="4803B4C7" w:rsidR="00711AFA" w:rsidRPr="000D5163" w:rsidRDefault="000D5163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5163">
              <w:rPr>
                <w:rFonts w:ascii="Browallia New" w:hAnsi="Browallia New" w:cs="Browallia New"/>
                <w:sz w:val="28"/>
                <w:szCs w:val="28"/>
              </w:rPr>
              <w:t>47,158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6FC9F53D" w14:textId="79F13B45" w:rsidR="00711AFA" w:rsidRPr="0079603E" w:rsidRDefault="00711AFA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142,725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31D20F2F" w14:textId="65190595" w:rsidR="00711AFA" w:rsidRPr="0079603E" w:rsidRDefault="009C6BAF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45,658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629D58D0" w14:textId="300AAA99" w:rsidR="00711AFA" w:rsidRPr="0079603E" w:rsidRDefault="00711AFA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76,763</w:t>
            </w:r>
          </w:p>
        </w:tc>
      </w:tr>
    </w:tbl>
    <w:p w14:paraId="5761FB03" w14:textId="77777777" w:rsidR="00774039" w:rsidRPr="0079603E" w:rsidRDefault="00774039">
      <w:pPr>
        <w:rPr>
          <w:sz w:val="28"/>
          <w:szCs w:val="28"/>
        </w:rPr>
      </w:pPr>
    </w:p>
    <w:p w14:paraId="7BC51D15" w14:textId="47C5901B" w:rsidR="00DD572C" w:rsidRDefault="00DD572C" w:rsidP="00DD5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ในระหว่างงวดสิ้นสุดวันที่ </w:t>
      </w:r>
      <w:r w:rsidR="0079603E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614616" w:rsidRPr="00614616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36C22">
        <w:rPr>
          <w:rFonts w:ascii="Browallia New" w:hAnsi="Browallia New" w:cs="Browallia New"/>
          <w:sz w:val="28"/>
          <w:szCs w:val="28"/>
        </w:rPr>
        <w:t>2561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และสำหรับปีสิ้นสุดวันที่ </w:t>
      </w:r>
      <w:r w:rsidRPr="00136C22">
        <w:rPr>
          <w:rFonts w:ascii="Browallia New" w:hAnsi="Browallia New" w:cs="Browallia New"/>
          <w:sz w:val="28"/>
          <w:szCs w:val="28"/>
        </w:rPr>
        <w:t>31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136C22">
        <w:rPr>
          <w:rFonts w:ascii="Browallia New" w:hAnsi="Browallia New" w:cs="Browallia New"/>
          <w:sz w:val="28"/>
          <w:szCs w:val="28"/>
        </w:rPr>
        <w:t xml:space="preserve">2560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รายการเคลื่อนไหวของเงินกู้ยืม</w:t>
      </w:r>
      <w:r w:rsidR="009B4424">
        <w:rPr>
          <w:rFonts w:ascii="Browallia New" w:hAnsi="Browallia New" w:cs="Browallia New" w:hint="cs"/>
          <w:sz w:val="28"/>
          <w:szCs w:val="28"/>
          <w:cs/>
        </w:rPr>
        <w:t>ระยะสั้น</w:t>
      </w:r>
      <w:r w:rsidR="009B442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547DC">
        <w:rPr>
          <w:rFonts w:ascii="Browallia New" w:hAnsi="Browallia New" w:cs="Browallia New"/>
          <w:sz w:val="28"/>
          <w:szCs w:val="28"/>
          <w:lang w:val="en-GB"/>
        </w:rPr>
        <w:t>–</w:t>
      </w:r>
      <w:r w:rsidR="009B442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B4424">
        <w:rPr>
          <w:rFonts w:ascii="Browallia New" w:hAnsi="Browallia New" w:cs="Browallia New" w:hint="cs"/>
          <w:sz w:val="28"/>
          <w:szCs w:val="28"/>
          <w:cs/>
          <w:lang w:val="en-GB"/>
        </w:rPr>
        <w:t>บุคคลและบริษัทที่เกี่ยวข้อง</w:t>
      </w:r>
      <w:r w:rsidR="002547D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547DC">
        <w:rPr>
          <w:rFonts w:ascii="Browallia New" w:hAnsi="Browallia New" w:cs="Browallia New" w:hint="cs"/>
          <w:sz w:val="28"/>
          <w:szCs w:val="28"/>
          <w:cs/>
          <w:lang w:val="en-GB"/>
        </w:rPr>
        <w:t>(</w:t>
      </w:r>
      <w:r w:rsidR="002547DC">
        <w:rPr>
          <w:rFonts w:ascii="Browallia New" w:hAnsi="Browallia New" w:cs="Browallia New" w:hint="cs"/>
          <w:sz w:val="28"/>
          <w:szCs w:val="28"/>
          <w:cs/>
        </w:rPr>
        <w:t>ไม่รวมดอกเบี้ย</w:t>
      </w:r>
      <w:r w:rsidR="002547D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) </w:t>
      </w:r>
      <w:r w:rsidR="009B4424">
        <w:rPr>
          <w:rFonts w:ascii="Browallia New" w:hAnsi="Browallia New" w:cs="Browallia New" w:hint="cs"/>
          <w:sz w:val="28"/>
          <w:szCs w:val="28"/>
          <w:cs/>
          <w:lang w:val="en-GB"/>
        </w:rPr>
        <w:t>มี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ดังต่อไปนี้</w:t>
      </w:r>
    </w:p>
    <w:p w14:paraId="70A08725" w14:textId="596D8675" w:rsidR="00CD4CCA" w:rsidRPr="00FD347B" w:rsidRDefault="00CD4CCA" w:rsidP="00DD5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1" w:type="dxa"/>
        <w:tblInd w:w="4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58"/>
        <w:gridCol w:w="243"/>
        <w:gridCol w:w="1305"/>
        <w:gridCol w:w="1260"/>
        <w:gridCol w:w="1233"/>
        <w:gridCol w:w="1242"/>
      </w:tblGrid>
      <w:tr w:rsidR="00CD4CCA" w:rsidRPr="0079603E" w14:paraId="5BEFFB56" w14:textId="77777777" w:rsidTr="00A31B92">
        <w:trPr>
          <w:cantSplit/>
          <w:tblHeader/>
        </w:trPr>
        <w:tc>
          <w:tcPr>
            <w:tcW w:w="3758" w:type="dxa"/>
            <w:tcBorders>
              <w:top w:val="nil"/>
            </w:tcBorders>
          </w:tcPr>
          <w:p w14:paraId="07CC2CEA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3EE3D2EB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nil"/>
            </w:tcBorders>
          </w:tcPr>
          <w:p w14:paraId="451F46E8" w14:textId="77777777" w:rsidR="00CD4CCA" w:rsidRPr="0079603E" w:rsidRDefault="00CD4CCA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CD4CCA" w:rsidRPr="0079603E" w14:paraId="061566AA" w14:textId="77777777" w:rsidTr="00A31B92">
        <w:trPr>
          <w:cantSplit/>
          <w:tblHeader/>
        </w:trPr>
        <w:tc>
          <w:tcPr>
            <w:tcW w:w="3758" w:type="dxa"/>
          </w:tcPr>
          <w:p w14:paraId="2089EFE8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66C54CB4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65" w:type="dxa"/>
            <w:gridSpan w:val="2"/>
          </w:tcPr>
          <w:p w14:paraId="3A1C82C9" w14:textId="77777777" w:rsidR="00CD4CCA" w:rsidRPr="0079603E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2D23A59" w14:textId="77777777" w:rsidR="00CD4CCA" w:rsidRPr="0079603E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D4CCA" w:rsidRPr="0079603E" w14:paraId="5957539D" w14:textId="77777777" w:rsidTr="00A31B92">
        <w:trPr>
          <w:cantSplit/>
          <w:tblHeader/>
        </w:trPr>
        <w:tc>
          <w:tcPr>
            <w:tcW w:w="3758" w:type="dxa"/>
          </w:tcPr>
          <w:p w14:paraId="7E1044D2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512D2DEA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D474D23" w14:textId="08DA1B4F" w:rsidR="00CD4CCA" w:rsidRPr="0079603E" w:rsidRDefault="0079603E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614616" w:rsidRPr="0061461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CD4CCA"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60" w:type="dxa"/>
          </w:tcPr>
          <w:p w14:paraId="43671D78" w14:textId="77777777" w:rsidR="00CD4CCA" w:rsidRPr="0079603E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233" w:type="dxa"/>
          </w:tcPr>
          <w:p w14:paraId="65E251B1" w14:textId="750CC6EE" w:rsidR="00CD4CCA" w:rsidRPr="0079603E" w:rsidRDefault="0079603E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614616" w:rsidRPr="0061461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CD4CCA"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42" w:type="dxa"/>
          </w:tcPr>
          <w:p w14:paraId="3664EFFB" w14:textId="77777777" w:rsidR="00CD4CCA" w:rsidRPr="0079603E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FD347B" w:rsidRPr="0079603E" w14:paraId="42CBEE84" w14:textId="77777777" w:rsidTr="00A31B92">
        <w:trPr>
          <w:cantSplit/>
          <w:tblHeader/>
        </w:trPr>
        <w:tc>
          <w:tcPr>
            <w:tcW w:w="3758" w:type="dxa"/>
          </w:tcPr>
          <w:p w14:paraId="64579A17" w14:textId="77777777" w:rsidR="00FD347B" w:rsidRPr="0079603E" w:rsidRDefault="00FD347B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0FBF63A9" w14:textId="77777777" w:rsidR="00FD347B" w:rsidRPr="0079603E" w:rsidRDefault="00FD347B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C5F152C" w14:textId="77777777" w:rsidR="00FD347B" w:rsidRPr="0079603E" w:rsidRDefault="00FD347B" w:rsidP="00FD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26BC1D77" w14:textId="77777777" w:rsidR="00FD347B" w:rsidRPr="0079603E" w:rsidRDefault="00FD347B" w:rsidP="00FD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</w:tcPr>
          <w:p w14:paraId="19C327F6" w14:textId="77777777" w:rsidR="00FD347B" w:rsidRPr="0079603E" w:rsidRDefault="00FD347B" w:rsidP="00FD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</w:tcPr>
          <w:p w14:paraId="6EE0D803" w14:textId="77777777" w:rsidR="00FD347B" w:rsidRPr="0079603E" w:rsidRDefault="00FD347B" w:rsidP="00FD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11AFA" w:rsidRPr="0079603E" w14:paraId="4B8CBBBC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  <w:vAlign w:val="bottom"/>
          </w:tcPr>
          <w:p w14:paraId="3A5E8A2B" w14:textId="4D0D3FD5" w:rsidR="00711AFA" w:rsidRPr="0079603E" w:rsidRDefault="00711AFA" w:rsidP="00711AF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ณ วัน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ต้นงวด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43" w:type="dxa"/>
            <w:tcBorders>
              <w:bottom w:val="nil"/>
            </w:tcBorders>
          </w:tcPr>
          <w:p w14:paraId="57E77447" w14:textId="77777777" w:rsidR="00711AFA" w:rsidRPr="0079603E" w:rsidRDefault="00711AFA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2AD76AA2" w:rsidR="00711AFA" w:rsidRPr="00CF3076" w:rsidRDefault="00527E47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076">
              <w:rPr>
                <w:rFonts w:ascii="Browallia New" w:hAnsi="Browallia New" w:cs="Browallia New"/>
                <w:sz w:val="28"/>
                <w:szCs w:val="28"/>
                <w:lang w:val="en-GB"/>
              </w:rPr>
              <w:t>137,900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26B4092" w14:textId="0AFCB617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4799115B" w14:textId="0BF804D1" w:rsidR="00711AFA" w:rsidRPr="0079603E" w:rsidRDefault="009C6BAF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74,200</w:t>
            </w:r>
          </w:p>
        </w:tc>
        <w:tc>
          <w:tcPr>
            <w:tcW w:w="1242" w:type="dxa"/>
            <w:tcBorders>
              <w:bottom w:val="nil"/>
            </w:tcBorders>
          </w:tcPr>
          <w:p w14:paraId="563BB49D" w14:textId="1FBD863B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</w:tr>
      <w:tr w:rsidR="00711AFA" w:rsidRPr="0079603E" w14:paraId="406F2C83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  <w:vAlign w:val="bottom"/>
          </w:tcPr>
          <w:p w14:paraId="68EE4851" w14:textId="6AF2B64F" w:rsidR="00711AFA" w:rsidRPr="0079603E" w:rsidRDefault="00711AFA" w:rsidP="00711AF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กู้เพิ่ม</w:t>
            </w:r>
          </w:p>
        </w:tc>
        <w:tc>
          <w:tcPr>
            <w:tcW w:w="243" w:type="dxa"/>
            <w:tcBorders>
              <w:bottom w:val="nil"/>
            </w:tcBorders>
          </w:tcPr>
          <w:p w14:paraId="18594676" w14:textId="77777777" w:rsidR="00711AFA" w:rsidRPr="0079603E" w:rsidRDefault="00711AFA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33F0DA16" w14:textId="2522A34B" w:rsidR="00711AFA" w:rsidRPr="00CF3076" w:rsidRDefault="00527E47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076">
              <w:rPr>
                <w:rFonts w:ascii="Browallia New" w:hAnsi="Browallia New" w:cs="Browallia New"/>
                <w:sz w:val="28"/>
                <w:szCs w:val="28"/>
                <w:lang w:val="en-GB"/>
              </w:rPr>
              <w:t>12,000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9EB40D4" w14:textId="534B28CC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186,200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1122DFC2" w14:textId="44DD77AE" w:rsidR="00711AFA" w:rsidRPr="0079603E" w:rsidRDefault="009C6BAF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12,000</w:t>
            </w:r>
          </w:p>
        </w:tc>
        <w:tc>
          <w:tcPr>
            <w:tcW w:w="1242" w:type="dxa"/>
            <w:tcBorders>
              <w:bottom w:val="nil"/>
            </w:tcBorders>
          </w:tcPr>
          <w:p w14:paraId="01EEC7AF" w14:textId="789C78E5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147,000</w:t>
            </w:r>
          </w:p>
        </w:tc>
      </w:tr>
      <w:tr w:rsidR="00711AFA" w:rsidRPr="0079603E" w14:paraId="3C12DF8A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  <w:vAlign w:val="bottom"/>
          </w:tcPr>
          <w:p w14:paraId="040B7051" w14:textId="15F672F2" w:rsidR="00711AFA" w:rsidRPr="0079603E" w:rsidRDefault="00711AFA" w:rsidP="00711AF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จ่ายชำระ</w:t>
            </w:r>
          </w:p>
        </w:tc>
        <w:tc>
          <w:tcPr>
            <w:tcW w:w="243" w:type="dxa"/>
            <w:tcBorders>
              <w:bottom w:val="nil"/>
            </w:tcBorders>
          </w:tcPr>
          <w:p w14:paraId="45E08BEC" w14:textId="77777777" w:rsidR="00711AFA" w:rsidRPr="0079603E" w:rsidRDefault="00711AFA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5264B4ED" w14:textId="69DB19CB" w:rsidR="00711AFA" w:rsidRPr="00CF3076" w:rsidRDefault="00CF3076" w:rsidP="0071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076">
              <w:rPr>
                <w:rFonts w:ascii="Browallia New" w:hAnsi="Browallia New" w:cs="Browallia New"/>
                <w:sz w:val="28"/>
                <w:szCs w:val="28"/>
                <w:lang w:val="en-GB"/>
              </w:rPr>
              <w:t>(105,900)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C7DB9EA" w14:textId="2A153867" w:rsidR="00711AFA" w:rsidRPr="0079603E" w:rsidRDefault="00711AFA" w:rsidP="00711AF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(58,300)</w:t>
            </w: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  <w:vAlign w:val="bottom"/>
          </w:tcPr>
          <w:p w14:paraId="7E5253B2" w14:textId="7F451910" w:rsidR="00711AFA" w:rsidRPr="0079603E" w:rsidRDefault="009C6BAF" w:rsidP="00711AF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(43,700)</w:t>
            </w:r>
          </w:p>
        </w:tc>
        <w:tc>
          <w:tcPr>
            <w:tcW w:w="1242" w:type="dxa"/>
            <w:tcBorders>
              <w:bottom w:val="nil"/>
            </w:tcBorders>
          </w:tcPr>
          <w:p w14:paraId="3761C016" w14:textId="4200CB36" w:rsidR="00711AFA" w:rsidRPr="0079603E" w:rsidRDefault="00711AFA" w:rsidP="0071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(92,800)</w:t>
            </w:r>
          </w:p>
        </w:tc>
      </w:tr>
      <w:tr w:rsidR="00711AFA" w:rsidRPr="0079603E" w14:paraId="02C50558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  <w:vAlign w:val="bottom"/>
          </w:tcPr>
          <w:p w14:paraId="3B1678EA" w14:textId="01D3ED00" w:rsidR="00711AFA" w:rsidRPr="0079603E" w:rsidRDefault="00711AFA" w:rsidP="00711AF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243" w:type="dxa"/>
            <w:tcBorders>
              <w:bottom w:val="nil"/>
            </w:tcBorders>
          </w:tcPr>
          <w:p w14:paraId="6829834B" w14:textId="77777777" w:rsidR="00711AFA" w:rsidRPr="0079603E" w:rsidRDefault="00711AFA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15796647" w:rsidR="00711AFA" w:rsidRPr="00CF3076" w:rsidRDefault="00CF3076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076">
              <w:rPr>
                <w:rFonts w:ascii="Browallia New" w:hAnsi="Browallia New" w:cs="Browallia New"/>
                <w:sz w:val="28"/>
                <w:szCs w:val="28"/>
                <w:lang w:val="en-GB"/>
              </w:rPr>
              <w:t>44,000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693F999" w14:textId="222BEA0F" w:rsidR="00711AFA" w:rsidRPr="0079603E" w:rsidRDefault="00711AFA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137,900</w:t>
            </w: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18DF6643" w:rsidR="00711AFA" w:rsidRPr="0079603E" w:rsidRDefault="009C6BAF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42,500</w:t>
            </w:r>
          </w:p>
        </w:tc>
        <w:tc>
          <w:tcPr>
            <w:tcW w:w="1242" w:type="dxa"/>
            <w:tcBorders>
              <w:bottom w:val="nil"/>
            </w:tcBorders>
          </w:tcPr>
          <w:p w14:paraId="25427D13" w14:textId="6D0692C4" w:rsidR="00711AFA" w:rsidRPr="0079603E" w:rsidRDefault="00711AFA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74,200</w:t>
            </w:r>
          </w:p>
        </w:tc>
      </w:tr>
    </w:tbl>
    <w:p w14:paraId="3C638C43" w14:textId="77777777" w:rsidR="000D39C2" w:rsidRDefault="000D39C2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68BE999" w14:textId="45B2D0DD" w:rsidR="00736768" w:rsidRDefault="00DD572C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E5FCD">
        <w:rPr>
          <w:rFonts w:ascii="Browallia New" w:hAnsi="Browallia New" w:cs="Browallia New"/>
          <w:sz w:val="28"/>
          <w:szCs w:val="28"/>
          <w:cs/>
        </w:rPr>
        <w:t>เงินกู้ยืมระยะสั้น</w:t>
      </w:r>
      <w:r w:rsidRPr="00CE5FCD">
        <w:rPr>
          <w:rFonts w:ascii="Browallia New" w:hAnsi="Browallia New" w:cs="Browallia New" w:hint="cs"/>
          <w:sz w:val="28"/>
          <w:szCs w:val="28"/>
          <w:cs/>
        </w:rPr>
        <w:t>จาก</w:t>
      </w:r>
      <w:r w:rsidR="002547DC">
        <w:rPr>
          <w:rFonts w:ascii="Browallia New" w:hAnsi="Browallia New" w:cs="Browallia New" w:hint="cs"/>
          <w:sz w:val="28"/>
          <w:szCs w:val="28"/>
          <w:cs/>
        </w:rPr>
        <w:t>บุคคลและบริษัทที่เกี่ยวข้อง</w:t>
      </w:r>
      <w:r w:rsidRPr="00CE5FCD">
        <w:rPr>
          <w:rFonts w:ascii="Browallia New" w:hAnsi="Browallia New" w:cs="Browallia New"/>
          <w:sz w:val="28"/>
          <w:szCs w:val="28"/>
          <w:cs/>
        </w:rPr>
        <w:t xml:space="preserve">ดังกล่าวอยู่ในรูปแบบตั๋วสัญญาใช้เงิน โดยมีอัตราดอกเบี้ยร้อยละ </w:t>
      </w:r>
      <w:r w:rsidRPr="00CE5FCD">
        <w:rPr>
          <w:rFonts w:ascii="Browallia New" w:hAnsi="Browallia New" w:cs="Browallia New"/>
          <w:sz w:val="28"/>
          <w:szCs w:val="28"/>
        </w:rPr>
        <w:t>4.00</w:t>
      </w:r>
      <w:r w:rsidR="0061461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F16157" w:rsidRPr="00C33C2C">
        <w:rPr>
          <w:rFonts w:ascii="Browallia New" w:hAnsi="Browallia New" w:cs="Browallia New"/>
          <w:sz w:val="28"/>
          <w:szCs w:val="28"/>
        </w:rPr>
        <w:t xml:space="preserve">- </w:t>
      </w:r>
      <w:r w:rsidR="00574FEF" w:rsidRPr="00C33C2C">
        <w:rPr>
          <w:rFonts w:ascii="Browallia New" w:hAnsi="Browallia New" w:cs="Browallia New"/>
          <w:sz w:val="28"/>
          <w:szCs w:val="28"/>
        </w:rPr>
        <w:t>8</w:t>
      </w:r>
      <w:r w:rsidRPr="00C33C2C">
        <w:rPr>
          <w:rFonts w:ascii="Browallia New" w:hAnsi="Browallia New" w:cs="Browallia New"/>
          <w:sz w:val="28"/>
          <w:szCs w:val="28"/>
        </w:rPr>
        <w:t>.</w:t>
      </w:r>
      <w:r w:rsidRPr="00CE5FCD">
        <w:rPr>
          <w:rFonts w:ascii="Browallia New" w:hAnsi="Browallia New" w:cs="Browallia New"/>
          <w:sz w:val="28"/>
          <w:szCs w:val="28"/>
        </w:rPr>
        <w:t xml:space="preserve">00 </w:t>
      </w:r>
      <w:r w:rsidRPr="00CE5FCD">
        <w:rPr>
          <w:rFonts w:ascii="Browallia New" w:hAnsi="Browallia New" w:cs="Browallia New"/>
          <w:sz w:val="28"/>
          <w:szCs w:val="28"/>
          <w:cs/>
        </w:rPr>
        <w:t>ต่อปี (</w:t>
      </w:r>
      <w:r w:rsidR="008556EF" w:rsidRPr="00CE5FCD">
        <w:rPr>
          <w:rFonts w:ascii="Browallia New" w:hAnsi="Browallia New" w:cs="Browallia New"/>
          <w:sz w:val="28"/>
          <w:szCs w:val="28"/>
        </w:rPr>
        <w:t xml:space="preserve">31 </w:t>
      </w:r>
      <w:r w:rsidR="008556EF" w:rsidRPr="00CE5FCD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BE486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E4864">
        <w:rPr>
          <w:rFonts w:ascii="Browallia New" w:hAnsi="Browallia New" w:cs="Browallia New"/>
          <w:sz w:val="28"/>
          <w:szCs w:val="28"/>
        </w:rPr>
        <w:t>25</w:t>
      </w:r>
      <w:r w:rsidR="00D20228" w:rsidRPr="00BE4864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BE4864">
        <w:rPr>
          <w:rFonts w:ascii="Browallia New" w:hAnsi="Browallia New" w:cs="Browallia New"/>
          <w:sz w:val="28"/>
          <w:szCs w:val="28"/>
        </w:rPr>
        <w:t xml:space="preserve"> : </w:t>
      </w:r>
      <w:r w:rsidRPr="00BE4864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Pr="00BE4864">
        <w:rPr>
          <w:rFonts w:ascii="Browallia New" w:hAnsi="Browallia New" w:cs="Browallia New"/>
          <w:sz w:val="28"/>
          <w:szCs w:val="28"/>
        </w:rPr>
        <w:t>4.00</w:t>
      </w:r>
      <w:r w:rsidR="00F16157">
        <w:rPr>
          <w:rFonts w:ascii="Browallia New" w:hAnsi="Browallia New" w:cs="Browallia New"/>
          <w:sz w:val="28"/>
          <w:szCs w:val="28"/>
        </w:rPr>
        <w:t xml:space="preserve"> - </w:t>
      </w:r>
      <w:r w:rsidR="00D20228" w:rsidRPr="00BE4864">
        <w:rPr>
          <w:rFonts w:ascii="Browallia New" w:hAnsi="Browallia New" w:cs="Browallia New"/>
          <w:sz w:val="28"/>
          <w:szCs w:val="28"/>
        </w:rPr>
        <w:t>15.0</w:t>
      </w:r>
      <w:r w:rsidRPr="00BE4864">
        <w:rPr>
          <w:rFonts w:ascii="Browallia New" w:hAnsi="Browallia New" w:cs="Browallia New"/>
          <w:sz w:val="28"/>
          <w:szCs w:val="28"/>
        </w:rPr>
        <w:t xml:space="preserve">0 </w:t>
      </w:r>
      <w:r w:rsidRPr="00BE4864">
        <w:rPr>
          <w:rFonts w:ascii="Browallia New" w:hAnsi="Browallia New" w:cs="Browallia New"/>
          <w:sz w:val="28"/>
          <w:szCs w:val="28"/>
          <w:cs/>
        </w:rPr>
        <w:t xml:space="preserve">ต่อปี) </w:t>
      </w:r>
      <w:r w:rsidR="002547DC">
        <w:rPr>
          <w:rFonts w:ascii="Browallia New" w:hAnsi="Browallia New" w:cs="Browallia New" w:hint="cs"/>
          <w:sz w:val="28"/>
          <w:szCs w:val="28"/>
          <w:cs/>
        </w:rPr>
        <w:t xml:space="preserve">ไม่มีหลักประกัน </w:t>
      </w:r>
      <w:r w:rsidRPr="00BE4864">
        <w:rPr>
          <w:rFonts w:ascii="Browallia New" w:hAnsi="Browallia New" w:cs="Browallia New"/>
          <w:sz w:val="28"/>
          <w:szCs w:val="28"/>
          <w:cs/>
        </w:rPr>
        <w:t xml:space="preserve">และมีกำหนดชำระคืนเมื่อทวงถาม </w:t>
      </w:r>
    </w:p>
    <w:p w14:paraId="2C7C200D" w14:textId="53B9E678" w:rsidR="00D20228" w:rsidRPr="00FD347B" w:rsidRDefault="00D20228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78" w:type="dxa"/>
        <w:tblInd w:w="472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58"/>
        <w:gridCol w:w="261"/>
        <w:gridCol w:w="1269"/>
        <w:gridCol w:w="1305"/>
        <w:gridCol w:w="1233"/>
        <w:gridCol w:w="1252"/>
      </w:tblGrid>
      <w:tr w:rsidR="00C86025" w:rsidRPr="000D39C2" w14:paraId="1080C63B" w14:textId="77777777" w:rsidTr="00A31B92">
        <w:trPr>
          <w:cantSplit/>
          <w:tblHeader/>
        </w:trPr>
        <w:tc>
          <w:tcPr>
            <w:tcW w:w="3758" w:type="dxa"/>
            <w:tcBorders>
              <w:top w:val="nil"/>
            </w:tcBorders>
          </w:tcPr>
          <w:p w14:paraId="6BCEAFE4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733EB111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59" w:type="dxa"/>
            <w:gridSpan w:val="4"/>
            <w:tcBorders>
              <w:top w:val="nil"/>
            </w:tcBorders>
          </w:tcPr>
          <w:p w14:paraId="471BCC7E" w14:textId="77777777" w:rsidR="00C86025" w:rsidRPr="000D39C2" w:rsidRDefault="00C86025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C86025" w:rsidRPr="000D39C2" w14:paraId="10043B10" w14:textId="77777777" w:rsidTr="00A31B92">
        <w:trPr>
          <w:cantSplit/>
          <w:tblHeader/>
        </w:trPr>
        <w:tc>
          <w:tcPr>
            <w:tcW w:w="3758" w:type="dxa"/>
          </w:tcPr>
          <w:p w14:paraId="374191B6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97FC982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74" w:type="dxa"/>
            <w:gridSpan w:val="2"/>
          </w:tcPr>
          <w:p w14:paraId="66626A9F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5" w:type="dxa"/>
            <w:gridSpan w:val="2"/>
          </w:tcPr>
          <w:p w14:paraId="68A15344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86025" w:rsidRPr="000D39C2" w14:paraId="3AD8EC0B" w14:textId="77777777" w:rsidTr="00A31B92">
        <w:trPr>
          <w:cantSplit/>
          <w:tblHeader/>
        </w:trPr>
        <w:tc>
          <w:tcPr>
            <w:tcW w:w="3758" w:type="dxa"/>
          </w:tcPr>
          <w:p w14:paraId="0D5A82BF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4569A1F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</w:tcPr>
          <w:p w14:paraId="69639510" w14:textId="485A1F47" w:rsidR="00C86025" w:rsidRPr="000D39C2" w:rsidRDefault="0079603E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614616" w:rsidRPr="0061461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C86025"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05" w:type="dxa"/>
          </w:tcPr>
          <w:p w14:paraId="2C5A860B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233" w:type="dxa"/>
          </w:tcPr>
          <w:p w14:paraId="27D517CF" w14:textId="666B0526" w:rsidR="00C86025" w:rsidRPr="000D39C2" w:rsidRDefault="0079603E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614616" w:rsidRPr="0061461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C86025"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52" w:type="dxa"/>
          </w:tcPr>
          <w:p w14:paraId="34FF2270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C86025" w:rsidRPr="000D39C2" w14:paraId="52B188CC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  <w:vAlign w:val="center"/>
          </w:tcPr>
          <w:p w14:paraId="40250595" w14:textId="7A623417" w:rsidR="00C86025" w:rsidRPr="000D39C2" w:rsidRDefault="00C86025" w:rsidP="00C860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6754069C" w14:textId="77777777" w:rsidR="00C86025" w:rsidRPr="000D39C2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1D8E7494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7D1B0670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10D2EB21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06930EF5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86025" w:rsidRPr="000D39C2" w14:paraId="2FE69DC3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112D99E3" w14:textId="24755908" w:rsidR="00C86025" w:rsidRPr="000D39C2" w:rsidRDefault="00C86025" w:rsidP="00C860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261" w:type="dxa"/>
            <w:tcBorders>
              <w:bottom w:val="nil"/>
            </w:tcBorders>
          </w:tcPr>
          <w:p w14:paraId="1D7547A0" w14:textId="77777777" w:rsidR="00C86025" w:rsidRPr="000D39C2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37497468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180384DD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5A0CC5E9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37115B41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86025" w:rsidRPr="000D39C2" w14:paraId="72C547A3" w14:textId="77777777" w:rsidTr="00A31B92">
        <w:trPr>
          <w:cantSplit/>
        </w:trPr>
        <w:tc>
          <w:tcPr>
            <w:tcW w:w="3758" w:type="dxa"/>
            <w:tcBorders>
              <w:bottom w:val="nil"/>
            </w:tcBorders>
            <w:vAlign w:val="bottom"/>
          </w:tcPr>
          <w:p w14:paraId="5522B95D" w14:textId="2DA1BC8B" w:rsidR="00C86025" w:rsidRPr="000D39C2" w:rsidRDefault="00C86025" w:rsidP="00C860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ผลประโยชน์หลังออกจากงาน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302DFC87" w14:textId="77777777" w:rsidR="00C86025" w:rsidRPr="000D39C2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  <w:shd w:val="clear" w:color="auto" w:fill="auto"/>
            <w:vAlign w:val="bottom"/>
          </w:tcPr>
          <w:p w14:paraId="6F3D956A" w14:textId="2FE432DE" w:rsidR="00C86025" w:rsidRPr="000D39C2" w:rsidRDefault="00534921" w:rsidP="00C860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6,463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289A0390" w14:textId="3AA2A7C1" w:rsidR="00C86025" w:rsidRPr="000D39C2" w:rsidRDefault="001A0C4D" w:rsidP="00C860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5,326</w:t>
            </w: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  <w:vAlign w:val="bottom"/>
          </w:tcPr>
          <w:p w14:paraId="37876F20" w14:textId="4D62DDF3" w:rsidR="00C86025" w:rsidRPr="000D39C2" w:rsidRDefault="009C6BAF" w:rsidP="00C860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4,800</w:t>
            </w:r>
          </w:p>
        </w:tc>
        <w:tc>
          <w:tcPr>
            <w:tcW w:w="1252" w:type="dxa"/>
            <w:tcBorders>
              <w:bottom w:val="nil"/>
            </w:tcBorders>
            <w:vAlign w:val="bottom"/>
          </w:tcPr>
          <w:p w14:paraId="61BEE0DC" w14:textId="65F5E2F2" w:rsidR="00C86025" w:rsidRPr="000D39C2" w:rsidRDefault="00C86025" w:rsidP="00C860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3,</w:t>
            </w:r>
            <w:r w:rsidR="001A0C4D">
              <w:rPr>
                <w:rFonts w:ascii="Browallia New" w:hAnsi="Browallia New" w:cs="Browallia New"/>
                <w:sz w:val="28"/>
                <w:szCs w:val="28"/>
                <w:lang w:val="en-GB"/>
              </w:rPr>
              <w:t>945</w:t>
            </w:r>
          </w:p>
        </w:tc>
      </w:tr>
      <w:bookmarkEnd w:id="1"/>
    </w:tbl>
    <w:p w14:paraId="7C836738" w14:textId="16BADDE6" w:rsidR="00BC7EED" w:rsidRDefault="00BC7EED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31FA071" w14:textId="2FA281FE" w:rsidR="005753E0" w:rsidRPr="005E2369" w:rsidRDefault="005753E0" w:rsidP="00F73F36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E2369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ลูกหนี้การค้า</w:t>
      </w:r>
      <w:r w:rsidRPr="005E2369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6F5AC73F" w14:textId="77777777" w:rsidR="005753E0" w:rsidRPr="005E2369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89A9E93" w14:textId="4AD12019" w:rsidR="005753E0" w:rsidRPr="005E2369" w:rsidRDefault="005753E0" w:rsidP="00A31B92">
      <w:pPr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 w:rsidRPr="005E2369">
        <w:rPr>
          <w:rFonts w:ascii="Browallia New" w:hAnsi="Browallia New" w:cs="Browallia New"/>
          <w:sz w:val="28"/>
          <w:szCs w:val="28"/>
          <w:cs/>
        </w:rPr>
        <w:t xml:space="preserve">ยอดคงเหลือ ณ วันที่ </w:t>
      </w:r>
      <w:r w:rsidR="0079603E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614616" w:rsidRPr="00614616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="008A5BC4" w:rsidRPr="00AC000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8A5BC4" w:rsidRPr="00AC000B">
        <w:rPr>
          <w:rFonts w:ascii="Browallia New" w:hAnsi="Browallia New" w:cs="Browallia New"/>
          <w:sz w:val="28"/>
          <w:szCs w:val="28"/>
        </w:rPr>
        <w:t xml:space="preserve"> </w:t>
      </w:r>
      <w:r w:rsidR="008A5BC4">
        <w:rPr>
          <w:rFonts w:ascii="Browallia New" w:hAnsi="Browallia New" w:cs="Browallia New" w:hint="cs"/>
          <w:sz w:val="28"/>
          <w:szCs w:val="28"/>
          <w:cs/>
        </w:rPr>
        <w:t xml:space="preserve">และ 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="00B96D45" w:rsidRPr="005E2369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2560</w:t>
      </w:r>
      <w:r w:rsidR="00B96D45" w:rsidRPr="005E236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E2369">
        <w:rPr>
          <w:rFonts w:ascii="Browallia New" w:hAnsi="Browallia New" w:cs="Browallia New"/>
          <w:sz w:val="28"/>
          <w:szCs w:val="28"/>
          <w:cs/>
        </w:rPr>
        <w:t>แยกตามอายุหนี้ที่ค้างชำระได้ดังนี้</w:t>
      </w:r>
    </w:p>
    <w:p w14:paraId="2EC219FC" w14:textId="77777777" w:rsidR="005753E0" w:rsidRPr="00D20228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078" w:type="dxa"/>
        <w:tblInd w:w="426" w:type="dxa"/>
        <w:tblLook w:val="01E0" w:firstRow="1" w:lastRow="1" w:firstColumn="1" w:lastColumn="1" w:noHBand="0" w:noVBand="0"/>
      </w:tblPr>
      <w:tblGrid>
        <w:gridCol w:w="3561"/>
        <w:gridCol w:w="1161"/>
        <w:gridCol w:w="283"/>
        <w:gridCol w:w="1157"/>
        <w:gridCol w:w="283"/>
        <w:gridCol w:w="1139"/>
        <w:gridCol w:w="266"/>
        <w:gridCol w:w="1228"/>
      </w:tblGrid>
      <w:tr w:rsidR="005753E0" w:rsidRPr="005E2369" w14:paraId="5FADD557" w14:textId="77777777" w:rsidTr="0079603E">
        <w:tc>
          <w:tcPr>
            <w:tcW w:w="3561" w:type="dxa"/>
          </w:tcPr>
          <w:p w14:paraId="676BB54E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17" w:type="dxa"/>
            <w:gridSpan w:val="7"/>
          </w:tcPr>
          <w:p w14:paraId="2A176C98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5E2369" w14:paraId="0DB5B488" w14:textId="77777777" w:rsidTr="0079603E">
        <w:trPr>
          <w:trHeight w:val="351"/>
        </w:trPr>
        <w:tc>
          <w:tcPr>
            <w:tcW w:w="3561" w:type="dxa"/>
          </w:tcPr>
          <w:p w14:paraId="2ADE477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2C6795EA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CEF0003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33" w:type="dxa"/>
            <w:gridSpan w:val="3"/>
            <w:tcBorders>
              <w:bottom w:val="single" w:sz="4" w:space="0" w:color="auto"/>
            </w:tcBorders>
          </w:tcPr>
          <w:p w14:paraId="17E029F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E2369" w:rsidRPr="005E2369" w14:paraId="5D4D6496" w14:textId="77777777" w:rsidTr="00614616">
        <w:trPr>
          <w:trHeight w:val="351"/>
        </w:trPr>
        <w:tc>
          <w:tcPr>
            <w:tcW w:w="3561" w:type="dxa"/>
          </w:tcPr>
          <w:p w14:paraId="0EDB7ECE" w14:textId="77777777" w:rsidR="005E2369" w:rsidRPr="005E2369" w:rsidRDefault="005E2369" w:rsidP="005E236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59C5D8F" w14:textId="7852C5C3" w:rsidR="005E2369" w:rsidRPr="005E2369" w:rsidRDefault="0079603E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614616" w:rsidRPr="0061461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83" w:type="dxa"/>
            <w:vAlign w:val="bottom"/>
          </w:tcPr>
          <w:p w14:paraId="2ABDFDAF" w14:textId="657F0993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5B9E808" w14:textId="24539845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83" w:type="dxa"/>
            <w:vAlign w:val="bottom"/>
          </w:tcPr>
          <w:p w14:paraId="5807635B" w14:textId="798C76C2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E7B7BD7" w14:textId="1090678D" w:rsidR="005E2369" w:rsidRPr="005E2369" w:rsidRDefault="0079603E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614616" w:rsidRPr="0061461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66" w:type="dxa"/>
            <w:vAlign w:val="bottom"/>
          </w:tcPr>
          <w:p w14:paraId="524AC284" w14:textId="31B48A10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91532DF" w14:textId="547A661A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3A2ADF" w:rsidRPr="005E2369" w14:paraId="3F7428DE" w14:textId="77777777" w:rsidTr="00614616">
        <w:trPr>
          <w:trHeight w:val="113"/>
        </w:trPr>
        <w:tc>
          <w:tcPr>
            <w:tcW w:w="3561" w:type="dxa"/>
          </w:tcPr>
          <w:p w14:paraId="05392D52" w14:textId="77777777" w:rsidR="003A2ADF" w:rsidRPr="005E2369" w:rsidRDefault="003A2ADF" w:rsidP="00711AF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7D8C63AC" w14:textId="77777777" w:rsidR="003A2ADF" w:rsidRPr="001542A4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0DD8C93B" w14:textId="77777777" w:rsidR="003A2ADF" w:rsidRPr="005E2369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0AC86C4" w14:textId="77777777" w:rsidR="003A2ADF" w:rsidRPr="00D57D8F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05BAFF19" w14:textId="77777777" w:rsidR="003A2ADF" w:rsidRPr="005E2369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1D91927" w14:textId="77777777" w:rsidR="003A2ADF" w:rsidRDefault="003A2ADF" w:rsidP="009C6B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0A6DA6A" w14:textId="77777777" w:rsidR="003A2ADF" w:rsidRPr="005E2369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C15E80E" w14:textId="77777777" w:rsidR="003A2ADF" w:rsidRPr="00D57D8F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11AFA" w:rsidRPr="005E2369" w14:paraId="6C8F04E3" w14:textId="77777777" w:rsidTr="00614616">
        <w:trPr>
          <w:trHeight w:val="113"/>
        </w:trPr>
        <w:tc>
          <w:tcPr>
            <w:tcW w:w="3561" w:type="dxa"/>
          </w:tcPr>
          <w:p w14:paraId="5F609438" w14:textId="77777777" w:rsidR="00711AFA" w:rsidRPr="005E2369" w:rsidRDefault="00711AFA" w:rsidP="00711AF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61" w:type="dxa"/>
            <w:shd w:val="clear" w:color="auto" w:fill="auto"/>
          </w:tcPr>
          <w:p w14:paraId="172322B4" w14:textId="5BE82D41" w:rsidR="00711AFA" w:rsidRPr="001542A4" w:rsidRDefault="001542A4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542A4">
              <w:rPr>
                <w:rFonts w:ascii="Browallia New" w:hAnsi="Browallia New" w:cs="Browallia New"/>
                <w:sz w:val="28"/>
                <w:szCs w:val="28"/>
                <w:lang w:val="en-GB"/>
              </w:rPr>
              <w:t>192,225</w:t>
            </w:r>
          </w:p>
        </w:tc>
        <w:tc>
          <w:tcPr>
            <w:tcW w:w="283" w:type="dxa"/>
          </w:tcPr>
          <w:p w14:paraId="39F71E9F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85E7B53" w14:textId="5DB15C4B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283" w:type="dxa"/>
          </w:tcPr>
          <w:p w14:paraId="3BADF685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1BD71E37" w14:textId="6FBD4FC0" w:rsidR="00711AFA" w:rsidRPr="004C2B31" w:rsidRDefault="009C6BAF" w:rsidP="009C6B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165,160</w:t>
            </w:r>
          </w:p>
        </w:tc>
        <w:tc>
          <w:tcPr>
            <w:tcW w:w="266" w:type="dxa"/>
          </w:tcPr>
          <w:p w14:paraId="26AEEBEA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F9D31DF" w14:textId="6A1A7145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  <w:tr w:rsidR="00711AFA" w:rsidRPr="005E2369" w14:paraId="6C509E61" w14:textId="77777777" w:rsidTr="00614616">
        <w:trPr>
          <w:trHeight w:val="113"/>
        </w:trPr>
        <w:tc>
          <w:tcPr>
            <w:tcW w:w="3561" w:type="dxa"/>
          </w:tcPr>
          <w:p w14:paraId="45BB603E" w14:textId="77777777" w:rsidR="00711AFA" w:rsidRPr="005E2369" w:rsidRDefault="00711AFA" w:rsidP="00711AF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61" w:type="dxa"/>
            <w:shd w:val="clear" w:color="auto" w:fill="auto"/>
          </w:tcPr>
          <w:p w14:paraId="4067F407" w14:textId="77777777" w:rsidR="00711AFA" w:rsidRPr="001542A4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F0991A6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D2576BA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48AD4B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C2CC30D" w14:textId="77777777" w:rsidR="00711AFA" w:rsidRPr="004C2B31" w:rsidRDefault="00711AFA" w:rsidP="009C6B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C43BB64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D78BF53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11AFA" w:rsidRPr="005E2369" w14:paraId="78626358" w14:textId="77777777" w:rsidTr="00614616">
        <w:trPr>
          <w:trHeight w:val="113"/>
        </w:trPr>
        <w:tc>
          <w:tcPr>
            <w:tcW w:w="3561" w:type="dxa"/>
          </w:tcPr>
          <w:p w14:paraId="6BD8D729" w14:textId="6D52DEFC" w:rsidR="00711AFA" w:rsidRPr="005E2369" w:rsidRDefault="00711AFA" w:rsidP="00711AFA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236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78C33DB2" w14:textId="751CEAD4" w:rsidR="00711AFA" w:rsidRPr="00A31B92" w:rsidRDefault="001542A4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175,934</w:t>
            </w:r>
          </w:p>
        </w:tc>
        <w:tc>
          <w:tcPr>
            <w:tcW w:w="283" w:type="dxa"/>
          </w:tcPr>
          <w:p w14:paraId="7522D4F7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450F8F2" w14:textId="0D0498BC" w:rsidR="00711AFA" w:rsidRPr="00A31B92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283" w:type="dxa"/>
          </w:tcPr>
          <w:p w14:paraId="416B4770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4BA06044" w14:textId="4CA962A0" w:rsidR="00711AFA" w:rsidRPr="004C2B31" w:rsidRDefault="009C6BAF" w:rsidP="009C6B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165,949</w:t>
            </w:r>
          </w:p>
        </w:tc>
        <w:tc>
          <w:tcPr>
            <w:tcW w:w="266" w:type="dxa"/>
          </w:tcPr>
          <w:p w14:paraId="6299DC9B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3B10039" w14:textId="368777F4" w:rsidR="00711AFA" w:rsidRPr="00A31B92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</w:p>
        </w:tc>
      </w:tr>
      <w:tr w:rsidR="00711AFA" w:rsidRPr="005E2369" w14:paraId="1C57DF6F" w14:textId="77777777" w:rsidTr="00614616">
        <w:trPr>
          <w:trHeight w:val="113"/>
        </w:trPr>
        <w:tc>
          <w:tcPr>
            <w:tcW w:w="3561" w:type="dxa"/>
          </w:tcPr>
          <w:p w14:paraId="718A2299" w14:textId="1F2607B6" w:rsidR="00711AFA" w:rsidRPr="005E2369" w:rsidRDefault="00711AFA" w:rsidP="00711AFA">
            <w:pPr>
              <w:pStyle w:val="Footer"/>
              <w:tabs>
                <w:tab w:val="left" w:pos="600"/>
              </w:tabs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5B5E3CB2" w14:textId="7169CD82" w:rsidR="00711AFA" w:rsidRPr="00A31B92" w:rsidRDefault="001542A4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51,291</w:t>
            </w:r>
          </w:p>
        </w:tc>
        <w:tc>
          <w:tcPr>
            <w:tcW w:w="283" w:type="dxa"/>
          </w:tcPr>
          <w:p w14:paraId="494B4EE8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91EF6BE" w14:textId="2B7712E2" w:rsidR="00711AFA" w:rsidRPr="00A31B92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283" w:type="dxa"/>
          </w:tcPr>
          <w:p w14:paraId="63ECB668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0B1E9664" w14:textId="18FFDA7E" w:rsidR="00711AFA" w:rsidRPr="004C2B31" w:rsidRDefault="009C6BAF" w:rsidP="009C6B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50,903</w:t>
            </w:r>
          </w:p>
        </w:tc>
        <w:tc>
          <w:tcPr>
            <w:tcW w:w="266" w:type="dxa"/>
          </w:tcPr>
          <w:p w14:paraId="2F7C2F4E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A2F86EC" w14:textId="60BE905C" w:rsidR="00711AFA" w:rsidRPr="00A31B92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</w:tr>
      <w:tr w:rsidR="00711AFA" w:rsidRPr="005E2369" w14:paraId="7A96F69F" w14:textId="77777777" w:rsidTr="00614616">
        <w:trPr>
          <w:trHeight w:val="113"/>
        </w:trPr>
        <w:tc>
          <w:tcPr>
            <w:tcW w:w="3561" w:type="dxa"/>
          </w:tcPr>
          <w:p w14:paraId="722354AD" w14:textId="2BE72763" w:rsidR="00711AFA" w:rsidRPr="005E2369" w:rsidRDefault="00711AFA" w:rsidP="00711AFA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50746942" w14:textId="02FDF63B" w:rsidR="00711AFA" w:rsidRPr="00A31B92" w:rsidRDefault="001542A4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38,203</w:t>
            </w:r>
          </w:p>
        </w:tc>
        <w:tc>
          <w:tcPr>
            <w:tcW w:w="283" w:type="dxa"/>
          </w:tcPr>
          <w:p w14:paraId="1CF6DEEC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45D2C453" w14:textId="0057C6D3" w:rsidR="00711AFA" w:rsidRPr="00A31B92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</w:p>
        </w:tc>
        <w:tc>
          <w:tcPr>
            <w:tcW w:w="283" w:type="dxa"/>
          </w:tcPr>
          <w:p w14:paraId="41C26DA8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AF5A723" w14:textId="494844E8" w:rsidR="00711AFA" w:rsidRPr="004C2B31" w:rsidRDefault="009C6BAF" w:rsidP="009C6B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37,186</w:t>
            </w:r>
          </w:p>
        </w:tc>
        <w:tc>
          <w:tcPr>
            <w:tcW w:w="266" w:type="dxa"/>
          </w:tcPr>
          <w:p w14:paraId="1D19D324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2C5D55D" w14:textId="6CDB3ECE" w:rsidR="00711AFA" w:rsidRPr="00A31B92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</w:p>
        </w:tc>
      </w:tr>
      <w:tr w:rsidR="00711AFA" w:rsidRPr="005E2369" w14:paraId="51229EEC" w14:textId="77777777" w:rsidTr="00614616">
        <w:trPr>
          <w:trHeight w:val="113"/>
        </w:trPr>
        <w:tc>
          <w:tcPr>
            <w:tcW w:w="3561" w:type="dxa"/>
          </w:tcPr>
          <w:p w14:paraId="0C80278E" w14:textId="15D19DEF" w:rsidR="00711AFA" w:rsidRPr="005E2369" w:rsidRDefault="00711AFA" w:rsidP="00711AFA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2B7A2B75" w14:textId="63DBEE9A" w:rsidR="00711AFA" w:rsidRPr="00A31B92" w:rsidRDefault="001542A4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99,001</w:t>
            </w:r>
          </w:p>
        </w:tc>
        <w:tc>
          <w:tcPr>
            <w:tcW w:w="283" w:type="dxa"/>
          </w:tcPr>
          <w:p w14:paraId="08E1FC2D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0940790" w14:textId="57F7A01D" w:rsidR="00711AFA" w:rsidRPr="00A31B92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283" w:type="dxa"/>
          </w:tcPr>
          <w:p w14:paraId="29F30883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6B9A6453" w14:textId="4B3D0F42" w:rsidR="00711AFA" w:rsidRPr="004C2B31" w:rsidRDefault="009C6BAF" w:rsidP="00A31B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8,11</w:t>
            </w:r>
            <w:r w:rsidR="000E210A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66" w:type="dxa"/>
          </w:tcPr>
          <w:p w14:paraId="1D07C315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4DD3CB14" w14:textId="44392CBC" w:rsidR="00711AFA" w:rsidRPr="00A31B92" w:rsidRDefault="00711AFA" w:rsidP="00A31B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</w:p>
        </w:tc>
      </w:tr>
      <w:tr w:rsidR="00711AFA" w:rsidRPr="005E2369" w14:paraId="35E030FE" w14:textId="77777777" w:rsidTr="00614616">
        <w:trPr>
          <w:trHeight w:val="113"/>
        </w:trPr>
        <w:tc>
          <w:tcPr>
            <w:tcW w:w="3561" w:type="dxa"/>
          </w:tcPr>
          <w:p w14:paraId="3837A9B6" w14:textId="77777777" w:rsidR="00711AFA" w:rsidRPr="005E2369" w:rsidRDefault="00711AFA" w:rsidP="00711AF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A768D20" w14:textId="075D7A7E" w:rsidR="00711AFA" w:rsidRPr="00A31B92" w:rsidRDefault="001542A4" w:rsidP="00A31B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556,654</w:t>
            </w:r>
          </w:p>
        </w:tc>
        <w:tc>
          <w:tcPr>
            <w:tcW w:w="283" w:type="dxa"/>
          </w:tcPr>
          <w:p w14:paraId="4110CE94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CD1E852" w14:textId="404D3ECE" w:rsidR="00711AFA" w:rsidRPr="00A31B92" w:rsidRDefault="00711AFA" w:rsidP="00A31B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283" w:type="dxa"/>
          </w:tcPr>
          <w:p w14:paraId="5BCA627C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E3120EF" w14:textId="2AEBD625" w:rsidR="00711AFA" w:rsidRPr="004C2B31" w:rsidRDefault="009C6BAF" w:rsidP="00A31B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427,316</w:t>
            </w:r>
          </w:p>
        </w:tc>
        <w:tc>
          <w:tcPr>
            <w:tcW w:w="266" w:type="dxa"/>
          </w:tcPr>
          <w:p w14:paraId="3DC974A0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748BE514" w14:textId="3E731759" w:rsidR="00711AFA" w:rsidRPr="00A31B92" w:rsidRDefault="00711AFA" w:rsidP="00A31B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</w:tr>
      <w:tr w:rsidR="00711AFA" w:rsidRPr="005E2369" w14:paraId="626B22A6" w14:textId="77777777" w:rsidTr="00614616">
        <w:trPr>
          <w:trHeight w:val="113"/>
        </w:trPr>
        <w:tc>
          <w:tcPr>
            <w:tcW w:w="3561" w:type="dxa"/>
          </w:tcPr>
          <w:p w14:paraId="74C45C82" w14:textId="77777777" w:rsidR="00711AFA" w:rsidRPr="005E2369" w:rsidRDefault="00711AFA" w:rsidP="00711AF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เผื่อหนี้สงสัยจะสูญ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1DD812" w14:textId="2830F783" w:rsidR="00711AFA" w:rsidRPr="00A31B92" w:rsidRDefault="001542A4" w:rsidP="00A31B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(92,895)</w:t>
            </w:r>
          </w:p>
        </w:tc>
        <w:tc>
          <w:tcPr>
            <w:tcW w:w="283" w:type="dxa"/>
          </w:tcPr>
          <w:p w14:paraId="0FF6F34C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FE06C66" w14:textId="3DEF3712" w:rsidR="00711AFA" w:rsidRPr="00A31B92" w:rsidRDefault="00711AFA" w:rsidP="00A31B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3" w:type="dxa"/>
          </w:tcPr>
          <w:p w14:paraId="2FAB4AF7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967AB43" w14:textId="34831425" w:rsidR="00711AFA" w:rsidRPr="004C2B31" w:rsidRDefault="009C6BAF" w:rsidP="00A31B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(2,876)</w:t>
            </w:r>
          </w:p>
        </w:tc>
        <w:tc>
          <w:tcPr>
            <w:tcW w:w="266" w:type="dxa"/>
          </w:tcPr>
          <w:p w14:paraId="792218C1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2C1CA823" w14:textId="7387C482" w:rsidR="00711AFA" w:rsidRPr="00A31B92" w:rsidRDefault="00711AFA" w:rsidP="00A31B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11AFA" w:rsidRPr="005E2369" w14:paraId="38FE87BB" w14:textId="77777777" w:rsidTr="00614616">
        <w:trPr>
          <w:trHeight w:val="267"/>
        </w:trPr>
        <w:tc>
          <w:tcPr>
            <w:tcW w:w="3561" w:type="dxa"/>
          </w:tcPr>
          <w:p w14:paraId="431D35A3" w14:textId="77777777" w:rsidR="00711AFA" w:rsidRPr="005E2369" w:rsidRDefault="00711AFA" w:rsidP="00711AF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29F874E" w14:textId="799417DB" w:rsidR="00711AFA" w:rsidRPr="00A31B92" w:rsidRDefault="001542A4" w:rsidP="00A31B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463,759</w:t>
            </w:r>
          </w:p>
        </w:tc>
        <w:tc>
          <w:tcPr>
            <w:tcW w:w="283" w:type="dxa"/>
          </w:tcPr>
          <w:p w14:paraId="4D16940D" w14:textId="77777777" w:rsidR="00711AFA" w:rsidRPr="007F7A7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3A92F5" w14:textId="4319D5D8" w:rsidR="00711AFA" w:rsidRPr="00A31B92" w:rsidRDefault="00711AFA" w:rsidP="00A31B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283" w:type="dxa"/>
          </w:tcPr>
          <w:p w14:paraId="4024B1D9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C79A96" w14:textId="007F4234" w:rsidR="00711AFA" w:rsidRPr="004C2B31" w:rsidRDefault="000E210A" w:rsidP="00A31B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424,440</w:t>
            </w:r>
          </w:p>
        </w:tc>
        <w:tc>
          <w:tcPr>
            <w:tcW w:w="266" w:type="dxa"/>
          </w:tcPr>
          <w:p w14:paraId="368254A5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0F603DA" w14:textId="684BDED0" w:rsidR="00711AFA" w:rsidRPr="00A31B92" w:rsidRDefault="00711AFA" w:rsidP="00A31B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  <w:r w:rsidRPr="00A3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</w:tbl>
    <w:p w14:paraId="32D0708B" w14:textId="4AC0C900" w:rsidR="00E71011" w:rsidRDefault="00E71011" w:rsidP="00774039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CC8EEBA" w14:textId="7844EBEE" w:rsidR="008556EF" w:rsidRDefault="005753E0" w:rsidP="00A31B9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E2369">
        <w:rPr>
          <w:rFonts w:ascii="Browallia New" w:hAnsi="Browallia New" w:cs="Browallia New"/>
          <w:sz w:val="28"/>
          <w:szCs w:val="28"/>
          <w:u w:val="single"/>
          <w:cs/>
        </w:rPr>
        <w:t>สินค้าคงเหลือ</w:t>
      </w:r>
      <w:r w:rsidR="00950348" w:rsidRPr="005E2369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</w:p>
    <w:p w14:paraId="74A11565" w14:textId="77777777" w:rsidR="00495418" w:rsidRPr="00495418" w:rsidRDefault="00495418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063" w:type="dxa"/>
        <w:tblInd w:w="426" w:type="dxa"/>
        <w:tblLook w:val="01E0" w:firstRow="1" w:lastRow="1" w:firstColumn="1" w:lastColumn="1" w:noHBand="0" w:noVBand="0"/>
      </w:tblPr>
      <w:tblGrid>
        <w:gridCol w:w="3534"/>
        <w:gridCol w:w="1170"/>
        <w:gridCol w:w="285"/>
        <w:gridCol w:w="1152"/>
        <w:gridCol w:w="285"/>
        <w:gridCol w:w="1185"/>
        <w:gridCol w:w="267"/>
        <w:gridCol w:w="1173"/>
        <w:gridCol w:w="12"/>
      </w:tblGrid>
      <w:tr w:rsidR="005753E0" w:rsidRPr="005E2369" w14:paraId="63524E21" w14:textId="77777777" w:rsidTr="00FD347B">
        <w:trPr>
          <w:gridAfter w:val="1"/>
          <w:wAfter w:w="12" w:type="dxa"/>
        </w:trPr>
        <w:tc>
          <w:tcPr>
            <w:tcW w:w="3534" w:type="dxa"/>
          </w:tcPr>
          <w:p w14:paraId="5BE9950B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17" w:type="dxa"/>
            <w:gridSpan w:val="7"/>
          </w:tcPr>
          <w:p w14:paraId="2B07BFB5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5E2369" w14:paraId="3ED2DCC8" w14:textId="77777777" w:rsidTr="00FD347B">
        <w:trPr>
          <w:gridAfter w:val="1"/>
          <w:wAfter w:w="12" w:type="dxa"/>
        </w:trPr>
        <w:tc>
          <w:tcPr>
            <w:tcW w:w="3534" w:type="dxa"/>
          </w:tcPr>
          <w:p w14:paraId="678C3DD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07" w:type="dxa"/>
            <w:gridSpan w:val="3"/>
            <w:tcBorders>
              <w:bottom w:val="single" w:sz="4" w:space="0" w:color="auto"/>
            </w:tcBorders>
          </w:tcPr>
          <w:p w14:paraId="0A2DA353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3DF5370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25" w:type="dxa"/>
            <w:gridSpan w:val="3"/>
            <w:tcBorders>
              <w:bottom w:val="single" w:sz="4" w:space="0" w:color="auto"/>
            </w:tcBorders>
          </w:tcPr>
          <w:p w14:paraId="7990B092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E2369" w:rsidRPr="005E2369" w14:paraId="347179DE" w14:textId="77777777" w:rsidTr="00FD347B">
        <w:trPr>
          <w:trHeight w:val="351"/>
        </w:trPr>
        <w:tc>
          <w:tcPr>
            <w:tcW w:w="3534" w:type="dxa"/>
          </w:tcPr>
          <w:p w14:paraId="3A6CB55B" w14:textId="77777777" w:rsidR="005E2369" w:rsidRPr="005E2369" w:rsidRDefault="005E2369" w:rsidP="005E2369">
            <w:pPr>
              <w:tabs>
                <w:tab w:val="clear" w:pos="454"/>
                <w:tab w:val="clear" w:pos="680"/>
                <w:tab w:val="clear" w:pos="6322"/>
                <w:tab w:val="clear" w:pos="6549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2F95" w14:textId="5368F31D" w:rsidR="005E2369" w:rsidRPr="005E2369" w:rsidRDefault="0079603E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614616" w:rsidRPr="0061461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85" w:type="dxa"/>
            <w:vAlign w:val="bottom"/>
          </w:tcPr>
          <w:p w14:paraId="0C0C6AEE" w14:textId="77777777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6EF36B" w14:textId="71146353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0502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85" w:type="dxa"/>
            <w:vAlign w:val="bottom"/>
          </w:tcPr>
          <w:p w14:paraId="627D2A3C" w14:textId="77777777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76CA1BE1" w14:textId="448FB97C" w:rsidR="005E2369" w:rsidRPr="005E2369" w:rsidRDefault="0079603E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614616" w:rsidRPr="0061461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67" w:type="dxa"/>
            <w:vAlign w:val="bottom"/>
          </w:tcPr>
          <w:p w14:paraId="429C9002" w14:textId="77777777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vAlign w:val="bottom"/>
          </w:tcPr>
          <w:p w14:paraId="0B4D6D94" w14:textId="78390B26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0502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5753E0" w:rsidRPr="005E2369" w14:paraId="38745748" w14:textId="77777777" w:rsidTr="00FD347B">
        <w:trPr>
          <w:trHeight w:val="113"/>
        </w:trPr>
        <w:tc>
          <w:tcPr>
            <w:tcW w:w="3534" w:type="dxa"/>
          </w:tcPr>
          <w:p w14:paraId="005D0ED9" w14:textId="77777777" w:rsidR="005753E0" w:rsidRPr="005E2369" w:rsidRDefault="005753E0" w:rsidP="00AE6BB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0F3C1B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1C817DCD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C3E6D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2C7BE51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280F914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8456004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</w:tcPr>
          <w:p w14:paraId="18816E62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711AFA" w:rsidRPr="005E2369" w14:paraId="14AB2871" w14:textId="77777777" w:rsidTr="00FD347B">
        <w:trPr>
          <w:trHeight w:val="113"/>
        </w:trPr>
        <w:tc>
          <w:tcPr>
            <w:tcW w:w="3534" w:type="dxa"/>
            <w:vAlign w:val="center"/>
          </w:tcPr>
          <w:p w14:paraId="6245290A" w14:textId="77777777" w:rsidR="00711AFA" w:rsidRPr="005E2369" w:rsidRDefault="00711AFA" w:rsidP="00711AFA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12445434" w14:textId="43A26905" w:rsidR="00711AFA" w:rsidRPr="001542A4" w:rsidRDefault="001542A4" w:rsidP="001542A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42A4">
              <w:rPr>
                <w:rFonts w:ascii="Browallia New" w:hAnsi="Browallia New" w:cs="Browallia New"/>
                <w:sz w:val="28"/>
                <w:szCs w:val="28"/>
              </w:rPr>
              <w:t>634,162</w:t>
            </w:r>
          </w:p>
        </w:tc>
        <w:tc>
          <w:tcPr>
            <w:tcW w:w="285" w:type="dxa"/>
          </w:tcPr>
          <w:p w14:paraId="625F141F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493E32B" w14:textId="0F3A92F5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</w:p>
        </w:tc>
        <w:tc>
          <w:tcPr>
            <w:tcW w:w="285" w:type="dxa"/>
          </w:tcPr>
          <w:p w14:paraId="687ED6C3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6501F7A4" w14:textId="4EF25568" w:rsidR="00711AFA" w:rsidRPr="005E2369" w:rsidRDefault="00653287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501,323</w:t>
            </w:r>
          </w:p>
        </w:tc>
        <w:tc>
          <w:tcPr>
            <w:tcW w:w="267" w:type="dxa"/>
            <w:shd w:val="clear" w:color="auto" w:fill="auto"/>
          </w:tcPr>
          <w:p w14:paraId="178631A3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122AF2A4" w14:textId="54334FB9" w:rsidR="00711AFA" w:rsidRPr="005E2369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653287" w:rsidRPr="005E2369" w14:paraId="5332BDD7" w14:textId="77777777" w:rsidTr="00FD347B">
        <w:trPr>
          <w:trHeight w:val="171"/>
        </w:trPr>
        <w:tc>
          <w:tcPr>
            <w:tcW w:w="3534" w:type="dxa"/>
            <w:vAlign w:val="center"/>
          </w:tcPr>
          <w:p w14:paraId="053B26A2" w14:textId="77777777" w:rsidR="00653287" w:rsidRPr="005E2369" w:rsidRDefault="00653287" w:rsidP="00711AFA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uto"/>
              <w:ind w:firstLine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  <w:r w:rsidRPr="005E2369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และวัสดุสิ้นเปลือง</w:t>
            </w:r>
          </w:p>
        </w:tc>
        <w:tc>
          <w:tcPr>
            <w:tcW w:w="1170" w:type="dxa"/>
            <w:shd w:val="clear" w:color="auto" w:fill="auto"/>
          </w:tcPr>
          <w:p w14:paraId="4945D571" w14:textId="43E8FDCE" w:rsidR="00653287" w:rsidRPr="001542A4" w:rsidRDefault="001542A4" w:rsidP="001542A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542A4">
              <w:rPr>
                <w:rFonts w:ascii="Browallia New" w:hAnsi="Browallia New" w:cs="Browallia New"/>
                <w:sz w:val="28"/>
                <w:szCs w:val="28"/>
                <w:lang w:val="en-GB"/>
              </w:rPr>
              <w:t>47,182</w:t>
            </w:r>
          </w:p>
        </w:tc>
        <w:tc>
          <w:tcPr>
            <w:tcW w:w="285" w:type="dxa"/>
          </w:tcPr>
          <w:p w14:paraId="171A198F" w14:textId="77777777" w:rsidR="00653287" w:rsidRPr="005E2369" w:rsidRDefault="00653287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F533DB1" w14:textId="46516C60" w:rsidR="00653287" w:rsidRPr="005E2369" w:rsidRDefault="00653287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</w:p>
        </w:tc>
        <w:tc>
          <w:tcPr>
            <w:tcW w:w="285" w:type="dxa"/>
          </w:tcPr>
          <w:p w14:paraId="177298BA" w14:textId="77777777" w:rsidR="00653287" w:rsidRPr="005E2369" w:rsidRDefault="00653287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259E0DA" w14:textId="7AEA4925" w:rsidR="00653287" w:rsidRPr="005E2369" w:rsidRDefault="00653287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D13D765" w14:textId="77777777" w:rsidR="00653287" w:rsidRPr="005E2369" w:rsidRDefault="00653287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2D3B337B" w14:textId="3E19654A" w:rsidR="00653287" w:rsidRPr="005E2369" w:rsidRDefault="00653287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53287" w:rsidRPr="005E2369" w14:paraId="56679047" w14:textId="77777777" w:rsidTr="00FD347B">
        <w:trPr>
          <w:trHeight w:val="173"/>
        </w:trPr>
        <w:tc>
          <w:tcPr>
            <w:tcW w:w="3534" w:type="dxa"/>
          </w:tcPr>
          <w:p w14:paraId="5CA9B7DF" w14:textId="77777777" w:rsidR="00653287" w:rsidRPr="005E2369" w:rsidRDefault="00653287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วัสดุบรรจุภัณฑ์</w:t>
            </w:r>
          </w:p>
        </w:tc>
        <w:tc>
          <w:tcPr>
            <w:tcW w:w="1170" w:type="dxa"/>
            <w:shd w:val="clear" w:color="auto" w:fill="auto"/>
          </w:tcPr>
          <w:p w14:paraId="75FFCCE3" w14:textId="4D547F03" w:rsidR="00653287" w:rsidRPr="001542A4" w:rsidRDefault="001542A4" w:rsidP="0015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42A4">
              <w:rPr>
                <w:rFonts w:ascii="Browallia New" w:hAnsi="Browallia New" w:cs="Browallia New"/>
                <w:sz w:val="28"/>
                <w:szCs w:val="28"/>
              </w:rPr>
              <w:t>579</w:t>
            </w:r>
          </w:p>
        </w:tc>
        <w:tc>
          <w:tcPr>
            <w:tcW w:w="285" w:type="dxa"/>
            <w:shd w:val="clear" w:color="auto" w:fill="auto"/>
          </w:tcPr>
          <w:p w14:paraId="7164095D" w14:textId="77777777" w:rsidR="00653287" w:rsidRPr="005E2369" w:rsidRDefault="00653287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5C81A04" w14:textId="5B87D294" w:rsidR="00653287" w:rsidRPr="005E2369" w:rsidRDefault="00653287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285" w:type="dxa"/>
            <w:shd w:val="clear" w:color="auto" w:fill="auto"/>
          </w:tcPr>
          <w:p w14:paraId="089ACE38" w14:textId="77777777" w:rsidR="00653287" w:rsidRPr="005E2369" w:rsidRDefault="00653287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5E5E7C0" w14:textId="0904FE97" w:rsidR="00653287" w:rsidRPr="005E2369" w:rsidRDefault="00653287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FF88D70" w14:textId="77777777" w:rsidR="00653287" w:rsidRPr="005E2369" w:rsidRDefault="00653287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0D56CF9E" w14:textId="5A69C57E" w:rsidR="00653287" w:rsidRPr="005E2369" w:rsidRDefault="00653287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11AFA" w:rsidRPr="001F605B" w14:paraId="47E8323B" w14:textId="77777777" w:rsidTr="00FD347B">
        <w:trPr>
          <w:trHeight w:val="173"/>
        </w:trPr>
        <w:tc>
          <w:tcPr>
            <w:tcW w:w="3534" w:type="dxa"/>
          </w:tcPr>
          <w:p w14:paraId="5E16D041" w14:textId="77777777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402D00" w14:textId="5C5D9217" w:rsidR="00711AFA" w:rsidRPr="001542A4" w:rsidRDefault="001542A4" w:rsidP="0015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42A4">
              <w:rPr>
                <w:rFonts w:ascii="Browallia New" w:hAnsi="Browallia New" w:cs="Browallia New"/>
                <w:sz w:val="28"/>
                <w:szCs w:val="28"/>
              </w:rPr>
              <w:t>681,923</w:t>
            </w:r>
          </w:p>
        </w:tc>
        <w:tc>
          <w:tcPr>
            <w:tcW w:w="285" w:type="dxa"/>
            <w:shd w:val="clear" w:color="auto" w:fill="auto"/>
          </w:tcPr>
          <w:p w14:paraId="350B153E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53AC6DD" w14:textId="6027A2AE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468</w:t>
            </w:r>
          </w:p>
        </w:tc>
        <w:tc>
          <w:tcPr>
            <w:tcW w:w="285" w:type="dxa"/>
            <w:shd w:val="clear" w:color="auto" w:fill="auto"/>
          </w:tcPr>
          <w:p w14:paraId="3AEBCFDF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039271B6" w14:textId="1FA79AC8" w:rsidR="00711AFA" w:rsidRPr="001F605B" w:rsidRDefault="00653287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501,323</w:t>
            </w:r>
          </w:p>
        </w:tc>
        <w:tc>
          <w:tcPr>
            <w:tcW w:w="267" w:type="dxa"/>
            <w:shd w:val="clear" w:color="auto" w:fill="auto"/>
          </w:tcPr>
          <w:p w14:paraId="24210279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68AE01" w14:textId="5E58A663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711AFA" w:rsidRPr="001F605B" w14:paraId="4D6D36BD" w14:textId="77777777" w:rsidTr="00FD347B">
        <w:trPr>
          <w:trHeight w:val="173"/>
        </w:trPr>
        <w:tc>
          <w:tcPr>
            <w:tcW w:w="3534" w:type="dxa"/>
          </w:tcPr>
          <w:p w14:paraId="31DBE16B" w14:textId="77777777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ค่าเผื่อสินค้า</w:t>
            </w: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>เสื่อม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คุณภาพ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63937F" w14:textId="0CBA566C" w:rsidR="00711AFA" w:rsidRPr="001542A4" w:rsidRDefault="001542A4" w:rsidP="0015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42A4">
              <w:rPr>
                <w:rFonts w:ascii="Browallia New" w:hAnsi="Browallia New" w:cs="Browallia New"/>
                <w:sz w:val="28"/>
                <w:szCs w:val="28"/>
              </w:rPr>
              <w:t>(19,118)</w:t>
            </w:r>
          </w:p>
        </w:tc>
        <w:tc>
          <w:tcPr>
            <w:tcW w:w="285" w:type="dxa"/>
            <w:shd w:val="clear" w:color="auto" w:fill="auto"/>
          </w:tcPr>
          <w:p w14:paraId="161E4FDF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EAE499" w14:textId="09487DB6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721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0550791C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2CB22" w14:textId="7BE9BFC5" w:rsidR="00711AFA" w:rsidRPr="001F605B" w:rsidRDefault="00653287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(9,604)</w:t>
            </w:r>
          </w:p>
        </w:tc>
        <w:tc>
          <w:tcPr>
            <w:tcW w:w="267" w:type="dxa"/>
            <w:shd w:val="clear" w:color="auto" w:fill="auto"/>
          </w:tcPr>
          <w:p w14:paraId="4C77DEBF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27EB" w14:textId="7F1090E3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11AFA" w:rsidRPr="001F605B" w14:paraId="63597C56" w14:textId="77777777" w:rsidTr="00FD347B">
        <w:trPr>
          <w:trHeight w:val="173"/>
        </w:trPr>
        <w:tc>
          <w:tcPr>
            <w:tcW w:w="3534" w:type="dxa"/>
          </w:tcPr>
          <w:p w14:paraId="71D9DEBA" w14:textId="77777777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427F41" w14:textId="63922D72" w:rsidR="00711AFA" w:rsidRPr="001542A4" w:rsidRDefault="001542A4" w:rsidP="0015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42A4">
              <w:rPr>
                <w:rFonts w:ascii="Browallia New" w:hAnsi="Browallia New" w:cs="Browallia New"/>
                <w:sz w:val="28"/>
                <w:szCs w:val="28"/>
              </w:rPr>
              <w:t>662,805</w:t>
            </w:r>
          </w:p>
        </w:tc>
        <w:tc>
          <w:tcPr>
            <w:tcW w:w="285" w:type="dxa"/>
            <w:shd w:val="clear" w:color="auto" w:fill="auto"/>
          </w:tcPr>
          <w:p w14:paraId="6818B9DA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9EC6DA" w14:textId="617C9391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285" w:type="dxa"/>
            <w:shd w:val="clear" w:color="auto" w:fill="auto"/>
          </w:tcPr>
          <w:p w14:paraId="413F46D4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8CFE3F" w14:textId="516EF5F5" w:rsidR="00711AFA" w:rsidRPr="001F605B" w:rsidRDefault="00653287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491,719</w:t>
            </w:r>
          </w:p>
        </w:tc>
        <w:tc>
          <w:tcPr>
            <w:tcW w:w="267" w:type="dxa"/>
            <w:shd w:val="clear" w:color="auto" w:fill="auto"/>
          </w:tcPr>
          <w:p w14:paraId="43027873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D3AB25" w14:textId="62580A8F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</w:p>
        </w:tc>
      </w:tr>
    </w:tbl>
    <w:p w14:paraId="7195AB31" w14:textId="371B269B" w:rsidR="0079603E" w:rsidRDefault="0079603E" w:rsidP="00076D6D">
      <w:pPr>
        <w:pStyle w:val="CordiaNew"/>
        <w:tabs>
          <w:tab w:val="clear" w:pos="4153"/>
          <w:tab w:val="num" w:pos="45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7A4EB11" w14:textId="7CDAAE15" w:rsidR="009305B1" w:rsidRDefault="009305B1" w:rsidP="00076D6D">
      <w:pPr>
        <w:pStyle w:val="CordiaNew"/>
        <w:tabs>
          <w:tab w:val="clear" w:pos="4153"/>
          <w:tab w:val="num" w:pos="45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C5563B2" w14:textId="22DE9E79" w:rsidR="009305B1" w:rsidRDefault="009305B1" w:rsidP="00076D6D">
      <w:pPr>
        <w:pStyle w:val="CordiaNew"/>
        <w:tabs>
          <w:tab w:val="clear" w:pos="4153"/>
          <w:tab w:val="num" w:pos="45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17256B5" w14:textId="2A7533EC" w:rsidR="009305B1" w:rsidRDefault="009305B1" w:rsidP="00076D6D">
      <w:pPr>
        <w:pStyle w:val="CordiaNew"/>
        <w:tabs>
          <w:tab w:val="clear" w:pos="4153"/>
          <w:tab w:val="num" w:pos="45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D55BA3A" w14:textId="0CD62694" w:rsidR="009305B1" w:rsidRDefault="009305B1" w:rsidP="00076D6D">
      <w:pPr>
        <w:pStyle w:val="CordiaNew"/>
        <w:tabs>
          <w:tab w:val="clear" w:pos="4153"/>
          <w:tab w:val="num" w:pos="45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E92B7A3" w14:textId="643C8C44" w:rsidR="009305B1" w:rsidRDefault="009305B1" w:rsidP="00076D6D">
      <w:pPr>
        <w:pStyle w:val="CordiaNew"/>
        <w:tabs>
          <w:tab w:val="clear" w:pos="4153"/>
          <w:tab w:val="num" w:pos="45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1DE0079" w14:textId="77777777" w:rsidR="003A2ADF" w:rsidRDefault="003A2ADF" w:rsidP="00076D6D">
      <w:pPr>
        <w:pStyle w:val="CordiaNew"/>
        <w:tabs>
          <w:tab w:val="clear" w:pos="4153"/>
          <w:tab w:val="num" w:pos="45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C67C034" w14:textId="77777777" w:rsidR="00495418" w:rsidRDefault="00E71692" w:rsidP="00A31B92">
      <w:pPr>
        <w:pStyle w:val="CordiaNew"/>
        <w:numPr>
          <w:ilvl w:val="0"/>
          <w:numId w:val="16"/>
        </w:numPr>
        <w:tabs>
          <w:tab w:val="clear" w:pos="4153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E4864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สินทรัพย์ที่ถือไว้เพื่อขาย</w:t>
      </w:r>
    </w:p>
    <w:p w14:paraId="2BD52F6E" w14:textId="6F593589" w:rsidR="00E71692" w:rsidRDefault="00495418" w:rsidP="00495418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69F8464E" w14:textId="085FD8FF" w:rsidR="00742711" w:rsidRPr="0038265E" w:rsidRDefault="00742711" w:rsidP="00742711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 xml:space="preserve">บริษัทย่อยทางอ้อมทำสัญญาขายสิทธิแฟรนไชส์และขายสินทรัพย์ </w:t>
      </w:r>
      <w:r w:rsidR="003A2ADF" w:rsidRPr="0038265E">
        <w:rPr>
          <w:rFonts w:ascii="Browallia New" w:hAnsi="Browallia New" w:cs="Browallia New"/>
          <w:sz w:val="28"/>
          <w:szCs w:val="28"/>
          <w:cs/>
        </w:rPr>
        <w:t>ธุรกิจ</w:t>
      </w:r>
      <w:r w:rsidR="003A2ADF" w:rsidRPr="0038265E">
        <w:rPr>
          <w:rFonts w:ascii="Browallia New" w:hAnsi="Browallia New" w:cs="Browallia New"/>
          <w:sz w:val="28"/>
          <w:szCs w:val="28"/>
        </w:rPr>
        <w:t xml:space="preserve"> “</w:t>
      </w:r>
      <w:r w:rsidR="003A2ADF" w:rsidRPr="0038265E">
        <w:rPr>
          <w:rFonts w:ascii="Browallia New" w:hAnsi="Browallia New" w:cs="Browallia New"/>
          <w:sz w:val="28"/>
          <w:szCs w:val="28"/>
          <w:cs/>
        </w:rPr>
        <w:t>ร้านวุฒิศักดิ์ คลินิก</w:t>
      </w:r>
      <w:r w:rsidR="003A2ADF" w:rsidRPr="0038265E">
        <w:rPr>
          <w:rFonts w:ascii="Browallia New" w:hAnsi="Browallia New" w:cs="Browallia New"/>
          <w:sz w:val="28"/>
          <w:szCs w:val="28"/>
        </w:rPr>
        <w:t>”</w:t>
      </w:r>
      <w:r w:rsidR="003A2ADF" w:rsidRPr="0038265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A2ADF" w:rsidRPr="0038265E">
        <w:rPr>
          <w:rFonts w:ascii="Browallia New" w:hAnsi="Browallia New" w:cs="Browallia New"/>
          <w:sz w:val="28"/>
          <w:szCs w:val="28"/>
        </w:rPr>
        <w:t>(“</w:t>
      </w:r>
      <w:r w:rsidR="003A2ADF" w:rsidRPr="0038265E">
        <w:rPr>
          <w:rFonts w:ascii="Browallia New" w:hAnsi="Browallia New" w:cs="Browallia New"/>
          <w:sz w:val="28"/>
          <w:szCs w:val="28"/>
          <w:cs/>
        </w:rPr>
        <w:t>สาขา</w:t>
      </w:r>
      <w:r w:rsidR="003A2ADF" w:rsidRPr="0038265E">
        <w:rPr>
          <w:rFonts w:ascii="Browallia New" w:hAnsi="Browallia New" w:cs="Browallia New"/>
          <w:sz w:val="28"/>
          <w:szCs w:val="28"/>
        </w:rPr>
        <w:t>”)</w:t>
      </w:r>
      <w:r w:rsidR="003A2ADF" w:rsidRPr="0038265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Pr="0038265E">
        <w:rPr>
          <w:rFonts w:ascii="Browallia New" w:hAnsi="Browallia New" w:cs="Browallia New"/>
          <w:sz w:val="28"/>
          <w:szCs w:val="28"/>
        </w:rPr>
        <w:t xml:space="preserve">55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สาขา สัญญาขายสิทธิแฟรนไชส์มีระยะเวลาประมาณ </w:t>
      </w:r>
      <w:r w:rsidRPr="0038265E">
        <w:rPr>
          <w:rFonts w:ascii="Browallia New" w:hAnsi="Browallia New" w:cs="Browallia New"/>
          <w:sz w:val="28"/>
          <w:szCs w:val="28"/>
        </w:rPr>
        <w:t xml:space="preserve">8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ปี และสามารถต่ออายุได้อีก </w:t>
      </w:r>
      <w:r w:rsidRPr="0038265E">
        <w:rPr>
          <w:rFonts w:ascii="Browallia New" w:hAnsi="Browallia New" w:cs="Browallia New"/>
          <w:sz w:val="28"/>
          <w:szCs w:val="28"/>
        </w:rPr>
        <w:t>4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ปี บริษัทย่อยทางอ้อมได้รับค่าสิทธิร้อยละ </w:t>
      </w:r>
      <w:r w:rsidRPr="0038265E">
        <w:rPr>
          <w:rFonts w:ascii="Browallia New" w:hAnsi="Browallia New" w:cs="Browallia New"/>
          <w:sz w:val="28"/>
          <w:szCs w:val="28"/>
        </w:rPr>
        <w:t xml:space="preserve">6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และค่าการตลาดร้อยละ </w:t>
      </w:r>
      <w:r w:rsidRPr="0038265E">
        <w:rPr>
          <w:rFonts w:ascii="Browallia New" w:hAnsi="Browallia New" w:cs="Browallia New"/>
          <w:sz w:val="28"/>
          <w:szCs w:val="28"/>
        </w:rPr>
        <w:t>4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ของ</w:t>
      </w:r>
      <w:r w:rsidR="003A2ADF">
        <w:rPr>
          <w:rFonts w:ascii="Browallia New" w:hAnsi="Browallia New" w:cs="Browallia New" w:hint="cs"/>
          <w:sz w:val="28"/>
          <w:szCs w:val="28"/>
          <w:cs/>
        </w:rPr>
        <w:t>รายได้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ต่อเดือน </w:t>
      </w:r>
      <w:r w:rsidR="003A2ADF">
        <w:rPr>
          <w:rFonts w:ascii="Browallia New" w:hAnsi="Browallia New" w:cs="Browallia New" w:hint="cs"/>
          <w:sz w:val="28"/>
          <w:szCs w:val="28"/>
          <w:cs/>
        </w:rPr>
        <w:t>โดยมีเงื่อนไข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สำหรับ </w:t>
      </w:r>
      <w:r w:rsidRPr="0038265E">
        <w:rPr>
          <w:rFonts w:ascii="Browallia New" w:hAnsi="Browallia New" w:cs="Browallia New"/>
          <w:sz w:val="28"/>
          <w:szCs w:val="28"/>
        </w:rPr>
        <w:t xml:space="preserve">34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สาขา จะเริ่มจ่ายชำระค่าสิทธิหลังจากวันที่ </w:t>
      </w:r>
      <w:r w:rsidRPr="0038265E">
        <w:rPr>
          <w:rFonts w:ascii="Browallia New" w:hAnsi="Browallia New" w:cs="Browallia New"/>
          <w:sz w:val="28"/>
          <w:szCs w:val="28"/>
        </w:rPr>
        <w:t xml:space="preserve">1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38265E">
        <w:rPr>
          <w:rFonts w:ascii="Browallia New" w:hAnsi="Browallia New" w:cs="Browallia New"/>
          <w:sz w:val="28"/>
          <w:szCs w:val="28"/>
        </w:rPr>
        <w:t xml:space="preserve">2563 </w:t>
      </w:r>
      <w:r w:rsidR="003A2ADF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2B1FF2">
        <w:rPr>
          <w:rFonts w:ascii="Browallia New" w:hAnsi="Browallia New" w:cs="Browallia New"/>
          <w:sz w:val="28"/>
          <w:szCs w:val="28"/>
        </w:rPr>
        <w:t xml:space="preserve"> </w:t>
      </w:r>
      <w:r w:rsidRPr="0038265E">
        <w:rPr>
          <w:rFonts w:ascii="Browallia New" w:hAnsi="Browallia New" w:cs="Browallia New"/>
          <w:sz w:val="28"/>
          <w:szCs w:val="28"/>
          <w:cs/>
        </w:rPr>
        <w:t>สำหรับ</w:t>
      </w:r>
      <w:r w:rsidRPr="0038265E">
        <w:rPr>
          <w:rFonts w:ascii="Browallia New" w:hAnsi="Browallia New" w:cs="Browallia New"/>
          <w:sz w:val="28"/>
          <w:szCs w:val="28"/>
        </w:rPr>
        <w:t xml:space="preserve"> 21 </w:t>
      </w:r>
      <w:r w:rsidRPr="0038265E">
        <w:rPr>
          <w:rFonts w:ascii="Browallia New" w:hAnsi="Browallia New" w:cs="Browallia New"/>
          <w:sz w:val="28"/>
          <w:szCs w:val="28"/>
          <w:cs/>
        </w:rPr>
        <w:t>สาขา บริษัทย่อยทางอ้อมรับประกันผลตอบแทนกำไรจากการดำเนินงานของสาขา</w:t>
      </w:r>
      <w:r w:rsidR="003A2ADF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ไม่ต่ำกว่า </w:t>
      </w:r>
      <w:r w:rsidRPr="0038265E">
        <w:rPr>
          <w:rFonts w:ascii="Browallia New" w:hAnsi="Browallia New" w:cs="Browallia New"/>
          <w:sz w:val="28"/>
          <w:szCs w:val="28"/>
        </w:rPr>
        <w:t>17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ล้านบาทต่อปี เป็นเวลา </w:t>
      </w:r>
      <w:r w:rsidRPr="0038265E">
        <w:rPr>
          <w:rFonts w:ascii="Browallia New" w:hAnsi="Browallia New" w:cs="Browallia New"/>
          <w:sz w:val="28"/>
          <w:szCs w:val="28"/>
        </w:rPr>
        <w:t>10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74AE0B34" w14:textId="77777777" w:rsidR="00742711" w:rsidRPr="0038265E" w:rsidRDefault="00742711" w:rsidP="00742711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3F0C72B" w14:textId="032D922B" w:rsidR="00742711" w:rsidRPr="0038265E" w:rsidRDefault="00742711" w:rsidP="00742711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>สัญญาขายสิทธิแฟรนไชส์และขายสินทรัพย์และหนี้สินของสาขา</w:t>
      </w:r>
      <w:r w:rsidR="003A2ADF">
        <w:rPr>
          <w:rFonts w:ascii="Browallia New" w:hAnsi="Browallia New" w:cs="Browallia New" w:hint="cs"/>
          <w:sz w:val="28"/>
          <w:szCs w:val="28"/>
          <w:cs/>
        </w:rPr>
        <w:t>มีมูลค่า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ทั้งสิ้น </w:t>
      </w:r>
      <w:r w:rsidRPr="0038265E">
        <w:rPr>
          <w:rFonts w:ascii="Browallia New" w:hAnsi="Browallia New" w:cs="Browallia New"/>
          <w:sz w:val="28"/>
          <w:szCs w:val="28"/>
        </w:rPr>
        <w:t>449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ล้านบาท ไม่รวมภาษีมูลค่าเพิ่ม </w:t>
      </w:r>
      <w:r w:rsidRPr="0038265E">
        <w:rPr>
          <w:rFonts w:ascii="Browallia New" w:hAnsi="Browallia New" w:cs="Browallia New"/>
          <w:sz w:val="28"/>
          <w:szCs w:val="28"/>
        </w:rPr>
        <w:t xml:space="preserve">(480 </w:t>
      </w:r>
      <w:r w:rsidRPr="0038265E">
        <w:rPr>
          <w:rFonts w:ascii="Browallia New" w:hAnsi="Browallia New" w:cs="Browallia New"/>
          <w:sz w:val="28"/>
          <w:szCs w:val="28"/>
          <w:cs/>
        </w:rPr>
        <w:t>ล้านบาท รวมภาษีมูลค่าเพิ่ม</w:t>
      </w:r>
      <w:r w:rsidRPr="0038265E">
        <w:rPr>
          <w:rFonts w:ascii="Browallia New" w:hAnsi="Browallia New" w:cs="Browallia New"/>
          <w:sz w:val="28"/>
          <w:szCs w:val="28"/>
        </w:rPr>
        <w:t>)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ในจำนวนนี้เป็นการขายสินทรัพย์และหนี้สินจำนวน </w:t>
      </w:r>
      <w:r w:rsidRPr="0038265E">
        <w:rPr>
          <w:rFonts w:ascii="Browallia New" w:hAnsi="Browallia New" w:cs="Browallia New"/>
          <w:sz w:val="28"/>
          <w:szCs w:val="28"/>
        </w:rPr>
        <w:t xml:space="preserve">357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ล้านบาท และอีก </w:t>
      </w:r>
      <w:r w:rsidRPr="0038265E">
        <w:rPr>
          <w:rFonts w:ascii="Browallia New" w:hAnsi="Browallia New" w:cs="Browallia New"/>
          <w:sz w:val="28"/>
          <w:szCs w:val="28"/>
        </w:rPr>
        <w:t xml:space="preserve">92 </w:t>
      </w:r>
      <w:r w:rsidRPr="0038265E">
        <w:rPr>
          <w:rFonts w:ascii="Browallia New" w:hAnsi="Browallia New" w:cs="Browallia New"/>
          <w:sz w:val="28"/>
          <w:szCs w:val="28"/>
          <w:cs/>
        </w:rPr>
        <w:t>ล้านบาทเกี่ยว</w:t>
      </w:r>
      <w:r w:rsidR="003A2ADF">
        <w:rPr>
          <w:rFonts w:ascii="Browallia New" w:hAnsi="Browallia New" w:cs="Browallia New" w:hint="cs"/>
          <w:sz w:val="28"/>
          <w:szCs w:val="28"/>
          <w:cs/>
        </w:rPr>
        <w:t>ข้อง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กับการบริการที่บริษัทย่อยทางอ้อมต้องจัดให้ผู้รับสิทธิในอนาคต </w:t>
      </w:r>
      <w:r w:rsidR="003A2ADF">
        <w:rPr>
          <w:rFonts w:ascii="Browallia New" w:hAnsi="Browallia New" w:cs="Browallia New" w:hint="cs"/>
          <w:sz w:val="28"/>
          <w:szCs w:val="28"/>
          <w:cs/>
        </w:rPr>
        <w:t>จำนวนดังกล่าว</w:t>
      </w:r>
      <w:r w:rsidRPr="0038265E">
        <w:rPr>
          <w:rFonts w:ascii="Browallia New" w:hAnsi="Browallia New" w:cs="Browallia New"/>
          <w:sz w:val="28"/>
          <w:szCs w:val="28"/>
          <w:cs/>
        </w:rPr>
        <w:t>รวมอยู่ในรายได้รับ</w:t>
      </w:r>
      <w:r w:rsidRPr="00377A29">
        <w:rPr>
          <w:rFonts w:ascii="Browallia New" w:hAnsi="Browallia New" w:cs="Browallia New"/>
          <w:sz w:val="28"/>
          <w:szCs w:val="28"/>
          <w:cs/>
        </w:rPr>
        <w:t xml:space="preserve">ล่วงหน้า </w:t>
      </w:r>
      <w:r w:rsidR="003A2ADF" w:rsidRPr="00377A29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377A29">
        <w:rPr>
          <w:rFonts w:ascii="Browallia New" w:hAnsi="Browallia New" w:cs="Browallia New"/>
          <w:sz w:val="28"/>
          <w:szCs w:val="28"/>
          <w:cs/>
        </w:rPr>
        <w:t>จะรับรู้ตามระยะเวลาของสัญญา</w:t>
      </w:r>
      <w:r w:rsidR="003A2ADF" w:rsidRPr="00377A29">
        <w:rPr>
          <w:rFonts w:ascii="Browallia New" w:hAnsi="Browallia New" w:cs="Browallia New" w:hint="cs"/>
          <w:sz w:val="28"/>
          <w:szCs w:val="28"/>
          <w:cs/>
        </w:rPr>
        <w:t>ขายสิทธิ</w:t>
      </w:r>
      <w:r w:rsidRPr="00377A29">
        <w:rPr>
          <w:rFonts w:ascii="Browallia New" w:hAnsi="Browallia New" w:cs="Browallia New"/>
          <w:sz w:val="28"/>
          <w:szCs w:val="28"/>
          <w:cs/>
        </w:rPr>
        <w:t>แฟรนไชส์และเมื่อได้ให้บริการแล้ว</w:t>
      </w:r>
    </w:p>
    <w:p w14:paraId="390EF4DF" w14:textId="77777777" w:rsidR="00E71011" w:rsidRPr="0038265E" w:rsidRDefault="00E71011" w:rsidP="0074271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44CFFB" w14:textId="77777777" w:rsidR="00742711" w:rsidRPr="0038265E" w:rsidRDefault="00742711" w:rsidP="00A31B92">
      <w:pPr>
        <w:spacing w:line="240" w:lineRule="auto"/>
        <w:ind w:left="426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Pr="0038265E">
        <w:rPr>
          <w:rFonts w:ascii="Browallia New" w:hAnsi="Browallia New" w:cs="Browallia New"/>
          <w:sz w:val="28"/>
          <w:szCs w:val="28"/>
        </w:rPr>
        <w:t xml:space="preserve"> </w:t>
      </w:r>
      <w:r w:rsidRPr="0038265E">
        <w:rPr>
          <w:rFonts w:ascii="Browallia New" w:hAnsi="Browallia New" w:cs="Browallia New"/>
          <w:sz w:val="28"/>
          <w:szCs w:val="28"/>
          <w:cs/>
        </w:rPr>
        <w:t>บริษัทย่อยทางอ้อมได้ตัดรายการสินทรัพย์และหนี้สินของสาขา</w:t>
      </w:r>
      <w:r w:rsidRPr="0038265E">
        <w:rPr>
          <w:rFonts w:ascii="Browallia New" w:hAnsi="Browallia New" w:cs="Browallia New"/>
          <w:sz w:val="28"/>
          <w:szCs w:val="28"/>
          <w:cs/>
          <w:lang w:val="en-GB"/>
        </w:rPr>
        <w:t>และรับรู้กำไรจากการขายสินทรัพย์</w:t>
      </w:r>
      <w:r w:rsidRPr="0038265E"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  <w:t xml:space="preserve"> ดังนี้</w:t>
      </w:r>
    </w:p>
    <w:p w14:paraId="48EBB629" w14:textId="77777777" w:rsidR="00742711" w:rsidRPr="0038265E" w:rsidRDefault="00742711" w:rsidP="00742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120"/>
        <w:gridCol w:w="630"/>
        <w:gridCol w:w="2250"/>
      </w:tblGrid>
      <w:tr w:rsidR="00742711" w:rsidRPr="0038265E" w14:paraId="02F72195" w14:textId="77777777" w:rsidTr="00577936">
        <w:tc>
          <w:tcPr>
            <w:tcW w:w="6120" w:type="dxa"/>
          </w:tcPr>
          <w:p w14:paraId="15B824FB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46F5BBE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F1F6875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3826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742711" w:rsidRPr="0038265E" w14:paraId="311752AB" w14:textId="77777777" w:rsidTr="00577936">
        <w:tc>
          <w:tcPr>
            <w:tcW w:w="6120" w:type="dxa"/>
          </w:tcPr>
          <w:p w14:paraId="5DCFF2C5" w14:textId="77777777" w:rsidR="00742711" w:rsidRPr="0038265E" w:rsidRDefault="00742711" w:rsidP="0057793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30" w:type="dxa"/>
          </w:tcPr>
          <w:p w14:paraId="0DA15EC4" w14:textId="77777777" w:rsidR="00742711" w:rsidRPr="0038265E" w:rsidRDefault="00742711" w:rsidP="0057793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02BD3E9A" w14:textId="77777777" w:rsidR="00742711" w:rsidRPr="0038265E" w:rsidRDefault="00742711" w:rsidP="00577936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42711" w:rsidRPr="0038265E" w14:paraId="266CD823" w14:textId="77777777" w:rsidTr="00577936">
        <w:trPr>
          <w:trHeight w:val="317"/>
        </w:trPr>
        <w:tc>
          <w:tcPr>
            <w:tcW w:w="6120" w:type="dxa"/>
          </w:tcPr>
          <w:p w14:paraId="66CB30DB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1C1E1E06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</w:tcPr>
          <w:p w14:paraId="4A728533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42711" w:rsidRPr="0038265E" w14:paraId="38DADA9D" w14:textId="77777777" w:rsidTr="00577936">
        <w:trPr>
          <w:trHeight w:val="317"/>
        </w:trPr>
        <w:tc>
          <w:tcPr>
            <w:tcW w:w="6120" w:type="dxa"/>
          </w:tcPr>
          <w:p w14:paraId="38AC6BB1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ค่าเช่าจ่ายล่วงหน้าระยะยาว</w:t>
            </w:r>
          </w:p>
        </w:tc>
        <w:tc>
          <w:tcPr>
            <w:tcW w:w="630" w:type="dxa"/>
          </w:tcPr>
          <w:p w14:paraId="49AC28E3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6CA96028" w14:textId="28DE888E" w:rsidR="00742711" w:rsidRPr="0038265E" w:rsidRDefault="00653287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5,961</w:t>
            </w:r>
          </w:p>
        </w:tc>
      </w:tr>
      <w:tr w:rsidR="00742711" w:rsidRPr="0038265E" w14:paraId="039384E4" w14:textId="77777777" w:rsidTr="00577936">
        <w:tc>
          <w:tcPr>
            <w:tcW w:w="6120" w:type="dxa"/>
            <w:hideMark/>
          </w:tcPr>
          <w:p w14:paraId="3F018B15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  <w:r w:rsidRPr="0038265E">
              <w:rPr>
                <w:rFonts w:ascii="Browallia New" w:hAnsi="Browallia New" w:cs="Browallia New"/>
                <w:sz w:val="28"/>
                <w:szCs w:val="28"/>
              </w:rPr>
              <w:t xml:space="preserve"> – 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630" w:type="dxa"/>
          </w:tcPr>
          <w:p w14:paraId="39417A7F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20053A1F" w14:textId="7C296D2C" w:rsidR="00742711" w:rsidRPr="0038265E" w:rsidRDefault="00653287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150,312</w:t>
            </w:r>
          </w:p>
        </w:tc>
      </w:tr>
      <w:tr w:rsidR="00742711" w:rsidRPr="0038265E" w14:paraId="530619C7" w14:textId="77777777" w:rsidTr="00577936">
        <w:tc>
          <w:tcPr>
            <w:tcW w:w="6120" w:type="dxa"/>
            <w:hideMark/>
          </w:tcPr>
          <w:p w14:paraId="4D5DD932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630" w:type="dxa"/>
            <w:hideMark/>
          </w:tcPr>
          <w:p w14:paraId="2462401D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6842500E" w14:textId="5C4E3D06" w:rsidR="00742711" w:rsidRPr="0038265E" w:rsidRDefault="00653287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(113,041)</w:t>
            </w:r>
          </w:p>
        </w:tc>
      </w:tr>
      <w:tr w:rsidR="00742711" w:rsidRPr="0038265E" w14:paraId="452AA4BB" w14:textId="77777777" w:rsidTr="00577936">
        <w:tc>
          <w:tcPr>
            <w:tcW w:w="6120" w:type="dxa"/>
            <w:hideMark/>
          </w:tcPr>
          <w:p w14:paraId="2C17C854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630" w:type="dxa"/>
            <w:vAlign w:val="bottom"/>
            <w:hideMark/>
          </w:tcPr>
          <w:p w14:paraId="276CFA9C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AD70013" w14:textId="4087FBC0" w:rsidR="00742711" w:rsidRPr="0038265E" w:rsidRDefault="00653287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(1,837)</w:t>
            </w:r>
          </w:p>
        </w:tc>
      </w:tr>
      <w:tr w:rsidR="00742711" w:rsidRPr="0038265E" w14:paraId="755D5BCF" w14:textId="77777777" w:rsidTr="00577936">
        <w:tc>
          <w:tcPr>
            <w:tcW w:w="6120" w:type="dxa"/>
          </w:tcPr>
          <w:p w14:paraId="0FFE6CE2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630" w:type="dxa"/>
            <w:vAlign w:val="bottom"/>
          </w:tcPr>
          <w:p w14:paraId="2EA3D080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D829364" w14:textId="3BD1D628" w:rsidR="00742711" w:rsidRPr="0038265E" w:rsidRDefault="00653287" w:rsidP="0057793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(2,599)</w:t>
            </w:r>
          </w:p>
        </w:tc>
      </w:tr>
      <w:tr w:rsidR="00742711" w:rsidRPr="0038265E" w14:paraId="3D2E0BC3" w14:textId="77777777" w:rsidTr="00577936">
        <w:tc>
          <w:tcPr>
            <w:tcW w:w="6120" w:type="dxa"/>
            <w:hideMark/>
          </w:tcPr>
          <w:p w14:paraId="19981767" w14:textId="77777777" w:rsidR="00742711" w:rsidRPr="0038265E" w:rsidRDefault="00742711" w:rsidP="00577936">
            <w:pPr>
              <w:spacing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มูลค่าตามบัญชีสุทธิของสินทรัพย์และหนี้สินที่โอน</w:t>
            </w:r>
          </w:p>
        </w:tc>
        <w:tc>
          <w:tcPr>
            <w:tcW w:w="630" w:type="dxa"/>
            <w:hideMark/>
          </w:tcPr>
          <w:p w14:paraId="7AC67FFD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2C29083E" w14:textId="7C119B76" w:rsidR="00742711" w:rsidRPr="0038265E" w:rsidRDefault="00653287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38,796</w:t>
            </w:r>
          </w:p>
        </w:tc>
      </w:tr>
      <w:tr w:rsidR="00742711" w:rsidRPr="0038265E" w14:paraId="56FF16AC" w14:textId="77777777" w:rsidTr="00577936">
        <w:tc>
          <w:tcPr>
            <w:tcW w:w="6120" w:type="dxa"/>
          </w:tcPr>
          <w:p w14:paraId="2A861E7E" w14:textId="77777777" w:rsidR="00742711" w:rsidRPr="0038265E" w:rsidRDefault="00742711" w:rsidP="00577936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เงินสดรับจากการขายสินทรัพย์</w:t>
            </w:r>
          </w:p>
        </w:tc>
        <w:tc>
          <w:tcPr>
            <w:tcW w:w="630" w:type="dxa"/>
          </w:tcPr>
          <w:p w14:paraId="764C9BC4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74009FCB" w14:textId="4A860364" w:rsidR="00742711" w:rsidRPr="0038265E" w:rsidRDefault="00653287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357,009</w:t>
            </w:r>
          </w:p>
        </w:tc>
      </w:tr>
      <w:tr w:rsidR="00742711" w:rsidRPr="0038265E" w14:paraId="122924BC" w14:textId="77777777" w:rsidTr="00577936">
        <w:tc>
          <w:tcPr>
            <w:tcW w:w="6120" w:type="dxa"/>
          </w:tcPr>
          <w:p w14:paraId="13159BEE" w14:textId="77777777" w:rsidR="00742711" w:rsidRPr="0038265E" w:rsidRDefault="00742711" w:rsidP="00577936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ค่าธรรมเนียมการโอน</w:t>
            </w:r>
          </w:p>
        </w:tc>
        <w:tc>
          <w:tcPr>
            <w:tcW w:w="630" w:type="dxa"/>
          </w:tcPr>
          <w:p w14:paraId="3F0BABF7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DD0E68B" w14:textId="1CCA8A25" w:rsidR="00742711" w:rsidRPr="0038265E" w:rsidRDefault="009A211D" w:rsidP="0057793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53287">
              <w:rPr>
                <w:rFonts w:ascii="Browallia New" w:hAnsi="Browallia New" w:cs="Browallia New"/>
                <w:sz w:val="28"/>
                <w:szCs w:val="28"/>
              </w:rPr>
              <w:t>9,179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42711" w:rsidRPr="0038265E" w14:paraId="291C29AD" w14:textId="77777777" w:rsidTr="00577936">
        <w:tc>
          <w:tcPr>
            <w:tcW w:w="6120" w:type="dxa"/>
          </w:tcPr>
          <w:p w14:paraId="4F7309A7" w14:textId="77777777" w:rsidR="00742711" w:rsidRPr="0038265E" w:rsidRDefault="00742711" w:rsidP="00577936">
            <w:pPr>
              <w:spacing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630" w:type="dxa"/>
          </w:tcPr>
          <w:p w14:paraId="0B461ED8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1C19E969" w14:textId="4491B13E" w:rsidR="00742711" w:rsidRPr="0038265E" w:rsidRDefault="00653287" w:rsidP="0057793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309,034</w:t>
            </w:r>
          </w:p>
        </w:tc>
      </w:tr>
    </w:tbl>
    <w:p w14:paraId="3877A518" w14:textId="77777777" w:rsidR="00742711" w:rsidRPr="0038265E" w:rsidRDefault="00742711" w:rsidP="00742711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1055BFD" w14:textId="77777777" w:rsidR="00742711" w:rsidRPr="0038265E" w:rsidRDefault="00742711" w:rsidP="00A31B92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>บริษัทย่อยทางอ้อมอยู่ระหว่างการตรวจสอบรายการขายและรายการโอนสินทรัพย์และหนี้สินเนื่องจากมีความแตกต่างที่เกิดขึ้นระหว่างรายการสินทรัพย์และหนี้สินที่โอน กับจำนวนที่ระบุไว้ในสัญญาขายสิทธิแฟรนไชส์และขายสินทรัพย์ นอกจากนี้ มีรายการที่เกิดขึ้นหลังจากการโอนสินทรัพย์ที่อยู่ระหว่างการเจรจาของผู้บริหารของบริษัทย่อยทางอ้อมกับผู้รับสิทธิให้ชำระเงินคืน รายการดังกล่าวถูกบันทึกเป็น</w:t>
      </w:r>
      <w:r w:rsidRPr="0038265E">
        <w:rPr>
          <w:rFonts w:ascii="Browallia New" w:hAnsi="Browallia New" w:cs="Browallia New"/>
          <w:sz w:val="28"/>
          <w:szCs w:val="28"/>
          <w:cs/>
          <w:lang w:val="en-GB"/>
        </w:rPr>
        <w:t xml:space="preserve"> ลูกหนี้อื่น และเงินประกันสัญญาเช่า จำนวน </w:t>
      </w:r>
      <w:r w:rsidRPr="0038265E">
        <w:rPr>
          <w:rFonts w:ascii="Browallia New" w:hAnsi="Browallia New" w:cs="Browallia New"/>
          <w:sz w:val="28"/>
          <w:szCs w:val="28"/>
        </w:rPr>
        <w:t xml:space="preserve">64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Pr="0038265E">
        <w:rPr>
          <w:rFonts w:ascii="Browallia New" w:hAnsi="Browallia New" w:cs="Browallia New"/>
          <w:sz w:val="28"/>
          <w:szCs w:val="28"/>
        </w:rPr>
        <w:t xml:space="preserve">18 </w:t>
      </w:r>
      <w:r w:rsidRPr="0038265E">
        <w:rPr>
          <w:rFonts w:ascii="Browallia New" w:hAnsi="Browallia New" w:cs="Browallia New"/>
          <w:sz w:val="28"/>
          <w:szCs w:val="28"/>
          <w:cs/>
        </w:rPr>
        <w:t>ล้านบาท ตามลำดับ</w:t>
      </w:r>
    </w:p>
    <w:p w14:paraId="7305240C" w14:textId="340D47A7" w:rsidR="0038265E" w:rsidRDefault="0038265E" w:rsidP="0074271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82AD01" w14:textId="3C33E950" w:rsidR="00437827" w:rsidRDefault="00437827" w:rsidP="0074271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E8A75E9" w14:textId="10DA28F0" w:rsidR="00437827" w:rsidRDefault="00437827" w:rsidP="0074271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6148FF" w14:textId="5B3A0EE4" w:rsidR="00437827" w:rsidRDefault="00437827" w:rsidP="0074271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D24612" w14:textId="2D9BA0B6" w:rsidR="00437827" w:rsidRDefault="00437827" w:rsidP="0074271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6713E4F" w14:textId="77777777" w:rsidR="009305B1" w:rsidRPr="0038265E" w:rsidRDefault="009305B1" w:rsidP="0074271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4FBED8" w14:textId="3BE972DC" w:rsidR="00742711" w:rsidRDefault="00742711" w:rsidP="00742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 w:rsidRPr="0038265E"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  <w:lastRenderedPageBreak/>
        <w:t>ผลการดำเนินงานของการดำเนินงานที่ยกเลิก มีรายละเอียดดังต่อไปนี้</w:t>
      </w:r>
      <w:r w:rsidRPr="0038265E"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  <w:tab/>
      </w:r>
    </w:p>
    <w:p w14:paraId="2459219D" w14:textId="77777777" w:rsidR="00742711" w:rsidRPr="0038265E" w:rsidRDefault="00742711" w:rsidP="0074271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81" w:type="dxa"/>
        <w:tblInd w:w="450" w:type="dxa"/>
        <w:tblLook w:val="04A0" w:firstRow="1" w:lastRow="0" w:firstColumn="1" w:lastColumn="0" w:noHBand="0" w:noVBand="1"/>
      </w:tblPr>
      <w:tblGrid>
        <w:gridCol w:w="5400"/>
        <w:gridCol w:w="1697"/>
        <w:gridCol w:w="283"/>
        <w:gridCol w:w="1695"/>
        <w:gridCol w:w="6"/>
      </w:tblGrid>
      <w:tr w:rsidR="00742711" w:rsidRPr="0038265E" w14:paraId="25708EFA" w14:textId="77777777" w:rsidTr="00577936">
        <w:tc>
          <w:tcPr>
            <w:tcW w:w="5400" w:type="dxa"/>
          </w:tcPr>
          <w:p w14:paraId="0A6B3FE8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7" w:type="dxa"/>
          </w:tcPr>
          <w:p w14:paraId="4F7F5FC7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48A2D7B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23FFBFDF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3826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742711" w:rsidRPr="0038265E" w14:paraId="5E38CF8A" w14:textId="77777777" w:rsidTr="00577936">
        <w:trPr>
          <w:gridAfter w:val="1"/>
          <w:wAfter w:w="6" w:type="dxa"/>
        </w:trPr>
        <w:tc>
          <w:tcPr>
            <w:tcW w:w="5400" w:type="dxa"/>
          </w:tcPr>
          <w:p w14:paraId="6A29D2CD" w14:textId="77777777" w:rsidR="00742711" w:rsidRPr="0038265E" w:rsidRDefault="00742711" w:rsidP="0057793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675" w:type="dxa"/>
            <w:gridSpan w:val="3"/>
            <w:tcBorders>
              <w:bottom w:val="single" w:sz="4" w:space="0" w:color="auto"/>
            </w:tcBorders>
          </w:tcPr>
          <w:p w14:paraId="6188F556" w14:textId="77777777" w:rsidR="00742711" w:rsidRPr="0038265E" w:rsidRDefault="00742711" w:rsidP="0057793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42711" w:rsidRPr="0038265E" w14:paraId="298D5942" w14:textId="77777777" w:rsidTr="00577936">
        <w:trPr>
          <w:gridAfter w:val="1"/>
          <w:wAfter w:w="6" w:type="dxa"/>
        </w:trPr>
        <w:tc>
          <w:tcPr>
            <w:tcW w:w="5400" w:type="dxa"/>
          </w:tcPr>
          <w:p w14:paraId="447EBF2B" w14:textId="77777777" w:rsidR="00742711" w:rsidRPr="0038265E" w:rsidRDefault="00742711" w:rsidP="0057793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8ACE3" w14:textId="0D739BD3" w:rsidR="00742711" w:rsidRPr="0038265E" w:rsidRDefault="00742711" w:rsidP="0057793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</w:t>
            </w:r>
            <w:r w:rsidR="002B7743">
              <w:rPr>
                <w:rFonts w:ascii="Browallia New" w:hAnsi="Browallia New" w:cs="Browallia New" w:hint="cs"/>
                <w:sz w:val="28"/>
                <w:szCs w:val="28"/>
                <w:cs/>
              </w:rPr>
              <w:t>เก้า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เดือนสิ้นสุด</w:t>
            </w:r>
            <w:r w:rsidRPr="0038265E"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         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3826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614616" w:rsidRPr="0061461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742711" w:rsidRPr="0038265E" w14:paraId="5CF62E99" w14:textId="77777777" w:rsidTr="00577936">
        <w:tc>
          <w:tcPr>
            <w:tcW w:w="5400" w:type="dxa"/>
          </w:tcPr>
          <w:p w14:paraId="2EA5F5D2" w14:textId="77777777" w:rsidR="00742711" w:rsidRPr="0038265E" w:rsidRDefault="00742711" w:rsidP="0057793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vAlign w:val="bottom"/>
          </w:tcPr>
          <w:p w14:paraId="2FD43FA6" w14:textId="77777777" w:rsidR="00742711" w:rsidRPr="0038265E" w:rsidRDefault="00742711" w:rsidP="0057793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38265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83" w:type="dxa"/>
            <w:vAlign w:val="bottom"/>
          </w:tcPr>
          <w:p w14:paraId="7C9A8C48" w14:textId="77777777" w:rsidR="00742711" w:rsidRPr="0038265E" w:rsidRDefault="00742711" w:rsidP="0057793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004A336" w14:textId="77777777" w:rsidR="00742711" w:rsidRPr="0038265E" w:rsidRDefault="00742711" w:rsidP="0057793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742711" w:rsidRPr="0038265E" w14:paraId="06832D8B" w14:textId="77777777" w:rsidTr="00577936">
        <w:trPr>
          <w:trHeight w:val="317"/>
        </w:trPr>
        <w:tc>
          <w:tcPr>
            <w:tcW w:w="5400" w:type="dxa"/>
          </w:tcPr>
          <w:p w14:paraId="6B669792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697" w:type="dxa"/>
            <w:tcBorders>
              <w:top w:val="single" w:sz="4" w:space="0" w:color="auto"/>
            </w:tcBorders>
          </w:tcPr>
          <w:p w14:paraId="59D19CC5" w14:textId="77777777" w:rsidR="00742711" w:rsidRPr="0085022A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59781E96" w14:textId="77777777" w:rsidR="00742711" w:rsidRPr="0085022A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703A4558" w14:textId="3F23B17D" w:rsidR="00742711" w:rsidRPr="0085022A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83CFA" w:rsidRPr="0038265E" w14:paraId="2E9ED87E" w14:textId="77777777" w:rsidTr="00577936">
        <w:trPr>
          <w:trHeight w:val="317"/>
        </w:trPr>
        <w:tc>
          <w:tcPr>
            <w:tcW w:w="5400" w:type="dxa"/>
          </w:tcPr>
          <w:p w14:paraId="7176E89D" w14:textId="77777777" w:rsidR="00E83CFA" w:rsidRPr="0038265E" w:rsidRDefault="00E83CFA" w:rsidP="00E83CF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697" w:type="dxa"/>
          </w:tcPr>
          <w:p w14:paraId="79C6B4EF" w14:textId="362CA879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83CFA">
              <w:rPr>
                <w:rFonts w:ascii="Browallia New" w:hAnsi="Browallia New" w:cs="Browallia New"/>
                <w:sz w:val="28"/>
                <w:szCs w:val="28"/>
              </w:rPr>
              <w:t>68,075</w:t>
            </w:r>
          </w:p>
        </w:tc>
        <w:tc>
          <w:tcPr>
            <w:tcW w:w="283" w:type="dxa"/>
          </w:tcPr>
          <w:p w14:paraId="57183639" w14:textId="77777777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56E51D38" w14:textId="50D5D571" w:rsidR="00E83CFA" w:rsidRPr="000D5E57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7E25">
              <w:rPr>
                <w:rFonts w:ascii="Browallia New" w:hAnsi="Browallia New" w:cs="Browallia New"/>
                <w:sz w:val="28"/>
                <w:szCs w:val="28"/>
              </w:rPr>
              <w:t>605,509</w:t>
            </w:r>
          </w:p>
        </w:tc>
      </w:tr>
      <w:tr w:rsidR="00E83CFA" w:rsidRPr="0038265E" w14:paraId="45D93EE7" w14:textId="77777777" w:rsidTr="00577936">
        <w:tc>
          <w:tcPr>
            <w:tcW w:w="5400" w:type="dxa"/>
            <w:hideMark/>
          </w:tcPr>
          <w:p w14:paraId="1EE429E0" w14:textId="77777777" w:rsidR="00E83CFA" w:rsidRPr="0038265E" w:rsidRDefault="00E83CFA" w:rsidP="00E83CF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32273085" w14:textId="6A480D1F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83CFA">
              <w:rPr>
                <w:rFonts w:ascii="Browallia New" w:hAnsi="Browallia New" w:cs="Browallia New"/>
                <w:sz w:val="28"/>
                <w:szCs w:val="28"/>
              </w:rPr>
              <w:t>(67,376)</w:t>
            </w:r>
          </w:p>
        </w:tc>
        <w:tc>
          <w:tcPr>
            <w:tcW w:w="283" w:type="dxa"/>
          </w:tcPr>
          <w:p w14:paraId="247D365C" w14:textId="77777777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729B2B4E" w14:textId="236B2F44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7E25">
              <w:rPr>
                <w:rFonts w:ascii="Browallia New" w:hAnsi="Browallia New" w:cs="Browallia New"/>
                <w:sz w:val="28"/>
                <w:szCs w:val="28"/>
              </w:rPr>
              <w:t>(594,464)</w:t>
            </w:r>
          </w:p>
        </w:tc>
      </w:tr>
      <w:tr w:rsidR="00E83CFA" w:rsidRPr="0038265E" w14:paraId="75B2C1E6" w14:textId="77777777" w:rsidTr="00577936">
        <w:tc>
          <w:tcPr>
            <w:tcW w:w="5400" w:type="dxa"/>
          </w:tcPr>
          <w:p w14:paraId="3A4F0F97" w14:textId="77777777" w:rsidR="00E83CFA" w:rsidRPr="0038265E" w:rsidRDefault="00E83CFA" w:rsidP="00E83CF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97" w:type="dxa"/>
            <w:tcBorders>
              <w:top w:val="single" w:sz="4" w:space="0" w:color="auto"/>
            </w:tcBorders>
          </w:tcPr>
          <w:p w14:paraId="0615EE5F" w14:textId="692C5AA4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83CFA">
              <w:rPr>
                <w:rFonts w:ascii="Browallia New" w:hAnsi="Browallia New" w:cs="Browallia New"/>
                <w:sz w:val="28"/>
                <w:szCs w:val="28"/>
              </w:rPr>
              <w:t>699</w:t>
            </w:r>
          </w:p>
        </w:tc>
        <w:tc>
          <w:tcPr>
            <w:tcW w:w="283" w:type="dxa"/>
          </w:tcPr>
          <w:p w14:paraId="1266762D" w14:textId="77777777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7FD050A5" w14:textId="5EEE59A4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7E25">
              <w:rPr>
                <w:rFonts w:ascii="Browallia New" w:hAnsi="Browallia New" w:cs="Browallia New"/>
                <w:sz w:val="28"/>
                <w:szCs w:val="28"/>
              </w:rPr>
              <w:t>11,045</w:t>
            </w:r>
          </w:p>
        </w:tc>
      </w:tr>
      <w:tr w:rsidR="00E83CFA" w:rsidRPr="0038265E" w14:paraId="5876AD1F" w14:textId="77777777" w:rsidTr="00577936">
        <w:tc>
          <w:tcPr>
            <w:tcW w:w="5400" w:type="dxa"/>
            <w:vAlign w:val="center"/>
          </w:tcPr>
          <w:p w14:paraId="65C58D69" w14:textId="77777777" w:rsidR="00E83CFA" w:rsidRPr="0038265E" w:rsidRDefault="00E83CFA" w:rsidP="00E83CF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97" w:type="dxa"/>
          </w:tcPr>
          <w:p w14:paraId="66CEF4E5" w14:textId="659E337F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83CFA">
              <w:rPr>
                <w:rFonts w:ascii="Browallia New" w:hAnsi="Browallia New" w:cs="Browallia New"/>
                <w:sz w:val="28"/>
                <w:szCs w:val="28"/>
              </w:rPr>
              <w:t>25</w:t>
            </w:r>
          </w:p>
        </w:tc>
        <w:tc>
          <w:tcPr>
            <w:tcW w:w="283" w:type="dxa"/>
          </w:tcPr>
          <w:p w14:paraId="2C95E9C8" w14:textId="77777777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</w:tcPr>
          <w:p w14:paraId="0E36696A" w14:textId="71B306E3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7E25">
              <w:rPr>
                <w:rFonts w:ascii="Browallia New" w:hAnsi="Browallia New" w:cs="Browallia New"/>
                <w:sz w:val="28"/>
                <w:szCs w:val="28"/>
              </w:rPr>
              <w:t>1,659</w:t>
            </w:r>
          </w:p>
        </w:tc>
      </w:tr>
      <w:tr w:rsidR="00E83CFA" w:rsidRPr="0038265E" w14:paraId="35F9C69C" w14:textId="77777777" w:rsidTr="00577936">
        <w:tc>
          <w:tcPr>
            <w:tcW w:w="5400" w:type="dxa"/>
            <w:vAlign w:val="center"/>
          </w:tcPr>
          <w:p w14:paraId="5BDC5F25" w14:textId="77777777" w:rsidR="00E83CFA" w:rsidRPr="0038265E" w:rsidRDefault="00E83CFA" w:rsidP="00E83CF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697" w:type="dxa"/>
          </w:tcPr>
          <w:p w14:paraId="303AE2F6" w14:textId="012A7AE3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83CFA">
              <w:rPr>
                <w:rFonts w:ascii="Browallia New" w:hAnsi="Browallia New" w:cs="Browallia New"/>
                <w:sz w:val="28"/>
                <w:szCs w:val="28"/>
              </w:rPr>
              <w:t>(999)</w:t>
            </w:r>
          </w:p>
        </w:tc>
        <w:tc>
          <w:tcPr>
            <w:tcW w:w="283" w:type="dxa"/>
          </w:tcPr>
          <w:p w14:paraId="5E21CD02" w14:textId="77777777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</w:tcPr>
          <w:p w14:paraId="51C2B72B" w14:textId="61381736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7E25">
              <w:rPr>
                <w:rFonts w:ascii="Browallia New" w:hAnsi="Browallia New" w:cs="Browallia New"/>
                <w:sz w:val="28"/>
                <w:szCs w:val="28"/>
              </w:rPr>
              <w:t>(38,557)</w:t>
            </w:r>
          </w:p>
        </w:tc>
      </w:tr>
      <w:tr w:rsidR="00E83CFA" w:rsidRPr="0038265E" w14:paraId="2E57DE10" w14:textId="77777777" w:rsidTr="00577936">
        <w:tc>
          <w:tcPr>
            <w:tcW w:w="5400" w:type="dxa"/>
          </w:tcPr>
          <w:p w14:paraId="4A452E48" w14:textId="77777777" w:rsidR="00E83CFA" w:rsidRPr="0038265E" w:rsidRDefault="00E83CFA" w:rsidP="00E83CF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5B0D514D" w14:textId="55B91195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83CFA">
              <w:rPr>
                <w:rFonts w:ascii="Browallia New" w:hAnsi="Browallia New" w:cs="Browallia New"/>
                <w:sz w:val="28"/>
                <w:szCs w:val="28"/>
              </w:rPr>
              <w:t>(2,429)</w:t>
            </w:r>
          </w:p>
        </w:tc>
        <w:tc>
          <w:tcPr>
            <w:tcW w:w="283" w:type="dxa"/>
          </w:tcPr>
          <w:p w14:paraId="28F4EC50" w14:textId="77777777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571A7DC5" w14:textId="764561FF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7E25">
              <w:rPr>
                <w:rFonts w:ascii="Browallia New" w:hAnsi="Browallia New" w:cs="Browallia New"/>
                <w:sz w:val="28"/>
                <w:szCs w:val="28"/>
              </w:rPr>
              <w:t>(21,098)</w:t>
            </w:r>
          </w:p>
        </w:tc>
      </w:tr>
      <w:tr w:rsidR="00E83CFA" w:rsidRPr="0038265E" w14:paraId="727B3907" w14:textId="77777777" w:rsidTr="00577936">
        <w:tc>
          <w:tcPr>
            <w:tcW w:w="5400" w:type="dxa"/>
            <w:vAlign w:val="center"/>
            <w:hideMark/>
          </w:tcPr>
          <w:p w14:paraId="7BEECA13" w14:textId="77777777" w:rsidR="00E83CFA" w:rsidRPr="0038265E" w:rsidRDefault="00E83CFA" w:rsidP="00E83CFA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12" w:space="0" w:color="auto"/>
            </w:tcBorders>
          </w:tcPr>
          <w:p w14:paraId="12CB38EF" w14:textId="37E46709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83CFA">
              <w:rPr>
                <w:rFonts w:ascii="Browallia New" w:hAnsi="Browallia New" w:cs="Browallia New"/>
                <w:sz w:val="28"/>
                <w:szCs w:val="28"/>
              </w:rPr>
              <w:t>(2,704)</w:t>
            </w:r>
          </w:p>
        </w:tc>
        <w:tc>
          <w:tcPr>
            <w:tcW w:w="283" w:type="dxa"/>
            <w:vAlign w:val="bottom"/>
          </w:tcPr>
          <w:p w14:paraId="1953F062" w14:textId="77777777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439A4FC" w14:textId="0C350198" w:rsidR="00E83CFA" w:rsidRPr="0085022A" w:rsidRDefault="00E83CFA" w:rsidP="00E83C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7E25">
              <w:rPr>
                <w:rFonts w:ascii="Browallia New" w:hAnsi="Browallia New" w:cs="Browallia New"/>
                <w:sz w:val="28"/>
                <w:szCs w:val="28"/>
              </w:rPr>
              <w:t>(46,951)</w:t>
            </w:r>
          </w:p>
        </w:tc>
      </w:tr>
    </w:tbl>
    <w:p w14:paraId="3A83CDB9" w14:textId="77777777" w:rsidR="00A31B92" w:rsidRDefault="00A31B92" w:rsidP="00A31B92">
      <w:pPr>
        <w:tabs>
          <w:tab w:val="clear" w:pos="454"/>
          <w:tab w:val="left" w:pos="45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63EF9B73" w14:textId="02F3A438" w:rsidR="00742711" w:rsidRPr="0038265E" w:rsidRDefault="00742711" w:rsidP="00A31B92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 xml:space="preserve">คณะกรรมการบริษัทมีหนังสือลงวันที่ </w:t>
      </w:r>
      <w:r w:rsidRPr="0038265E">
        <w:rPr>
          <w:rFonts w:ascii="Browallia New" w:hAnsi="Browallia New" w:cs="Browallia New"/>
          <w:sz w:val="28"/>
          <w:szCs w:val="28"/>
        </w:rPr>
        <w:t>13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38265E">
        <w:rPr>
          <w:rFonts w:ascii="Browallia New" w:hAnsi="Browallia New" w:cs="Browallia New"/>
          <w:sz w:val="28"/>
          <w:szCs w:val="28"/>
        </w:rPr>
        <w:t>2561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แจ้งไปยังกรรมการของบริษัทย่อย ให้ระงับการทํานิติกรรมเกี่ยวกับการจําหน่ายสินทรัพย์ของบริษัทย่อยทางอ้อม อย่างไรก็ตาม ที่ประชุมคณะกรรมการบริษัทย่อยทางอ้อม </w:t>
      </w:r>
      <w:r w:rsidR="00FD347B">
        <w:rPr>
          <w:rFonts w:ascii="Browallia New" w:hAnsi="Browallia New" w:cs="Browallia New"/>
          <w:sz w:val="28"/>
          <w:szCs w:val="28"/>
        </w:rPr>
        <w:t xml:space="preserve">         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38265E">
        <w:rPr>
          <w:rFonts w:ascii="Browallia New" w:hAnsi="Browallia New" w:cs="Browallia New"/>
          <w:sz w:val="28"/>
          <w:szCs w:val="28"/>
        </w:rPr>
        <w:t>20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38265E">
        <w:rPr>
          <w:rFonts w:ascii="Browallia New" w:hAnsi="Browallia New" w:cs="Browallia New"/>
          <w:sz w:val="28"/>
          <w:szCs w:val="28"/>
        </w:rPr>
        <w:t>2561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บริษัทย่อยทางอ้อมยังดำเนินการให้สัตยาบันการลงนามในการจำหน่าย </w:t>
      </w:r>
      <w:r w:rsidRPr="0038265E">
        <w:rPr>
          <w:rFonts w:ascii="Browallia New" w:hAnsi="Browallia New" w:cs="Browallia New"/>
          <w:sz w:val="28"/>
          <w:szCs w:val="28"/>
        </w:rPr>
        <w:t xml:space="preserve">21 </w:t>
      </w:r>
      <w:r w:rsidRPr="0038265E">
        <w:rPr>
          <w:rFonts w:ascii="Browallia New" w:hAnsi="Browallia New" w:cs="Browallia New"/>
          <w:sz w:val="28"/>
          <w:szCs w:val="28"/>
          <w:cs/>
        </w:rPr>
        <w:t>สาขา</w:t>
      </w:r>
    </w:p>
    <w:p w14:paraId="7A2B7F4A" w14:textId="77777777" w:rsidR="00742711" w:rsidRPr="00FD347B" w:rsidRDefault="00742711" w:rsidP="00A31B92">
      <w:pPr>
        <w:tabs>
          <w:tab w:val="clear" w:pos="454"/>
          <w:tab w:val="left" w:pos="45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BF2507" w14:textId="77777777" w:rsidR="00742711" w:rsidRPr="0038265E" w:rsidRDefault="00742711" w:rsidP="00A31B92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 xml:space="preserve">บริษัทย่อยอยู่ระหว่างการตรวจสอบรายการว่ามีความเหมาะสมหรือไม่ในเรื่องดังต่อไปนี้  </w:t>
      </w:r>
    </w:p>
    <w:p w14:paraId="4CFC7427" w14:textId="77777777" w:rsidR="00742711" w:rsidRPr="00487E25" w:rsidRDefault="00742711" w:rsidP="00742711">
      <w:pPr>
        <w:tabs>
          <w:tab w:val="clear" w:pos="227"/>
        </w:tabs>
        <w:spacing w:line="240" w:lineRule="auto"/>
        <w:ind w:left="1080" w:hanging="720"/>
        <w:jc w:val="thaiDistribute"/>
        <w:rPr>
          <w:rFonts w:ascii="Browallia New" w:hAnsi="Browallia New" w:cs="Browallia New"/>
          <w:sz w:val="16"/>
          <w:szCs w:val="16"/>
        </w:rPr>
      </w:pPr>
    </w:p>
    <w:p w14:paraId="0C00EAB1" w14:textId="77777777" w:rsidR="00742711" w:rsidRPr="0038265E" w:rsidRDefault="00742711" w:rsidP="00742711">
      <w:pPr>
        <w:pStyle w:val="ListParagraph"/>
        <w:numPr>
          <w:ilvl w:val="0"/>
          <w:numId w:val="32"/>
        </w:num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>เป็นไปตามหลักเกณฑ์</w:t>
      </w:r>
      <w:r w:rsidRPr="0038265E">
        <w:rPr>
          <w:rFonts w:ascii="Browallia New" w:hAnsi="Browallia New" w:cs="Browallia New"/>
          <w:sz w:val="28"/>
          <w:szCs w:val="28"/>
        </w:rPr>
        <w:t xml:space="preserve">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และกฎระเบียบของกฎหมายทั้งหมด </w:t>
      </w:r>
    </w:p>
    <w:p w14:paraId="1A3838B5" w14:textId="77777777" w:rsidR="00742711" w:rsidRPr="0038265E" w:rsidRDefault="00742711" w:rsidP="00742711">
      <w:pPr>
        <w:pStyle w:val="ListParagraph"/>
        <w:numPr>
          <w:ilvl w:val="0"/>
          <w:numId w:val="32"/>
        </w:num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 xml:space="preserve">มีการอนุมัติรายการอย่างเหมาะสม </w:t>
      </w:r>
    </w:p>
    <w:p w14:paraId="79E43844" w14:textId="77777777" w:rsidR="00742711" w:rsidRPr="0038265E" w:rsidRDefault="00742711" w:rsidP="00742711">
      <w:pPr>
        <w:pStyle w:val="ListParagraph"/>
        <w:numPr>
          <w:ilvl w:val="0"/>
          <w:numId w:val="32"/>
        </w:num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 xml:space="preserve">ราคาเป็นมูลค่ายุติธรรมของสินทรัพย์หรือไม่ และมีการประเมินมูลค่าสินทรัพย์อย่างเหมาะสมก่อนการดําเนินการขาย </w:t>
      </w:r>
    </w:p>
    <w:p w14:paraId="29D39B89" w14:textId="1A5E6556" w:rsidR="001D5804" w:rsidRPr="00487E25" w:rsidRDefault="00742711" w:rsidP="001D5804">
      <w:pPr>
        <w:pStyle w:val="ListParagraph"/>
        <w:numPr>
          <w:ilvl w:val="0"/>
          <w:numId w:val="32"/>
        </w:num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>ข้อกำหนด</w:t>
      </w:r>
      <w:r w:rsidRPr="0038265E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38265E">
        <w:rPr>
          <w:rFonts w:ascii="Browallia New" w:hAnsi="Browallia New" w:cs="Browallia New"/>
          <w:sz w:val="28"/>
          <w:szCs w:val="28"/>
          <w:cs/>
        </w:rPr>
        <w:t>เงื่อนไขเป็นไปอย่างเหมาะสม</w:t>
      </w:r>
      <w:r w:rsidR="004E2A50" w:rsidRPr="00F41C6E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581DA57" w14:textId="77777777" w:rsidR="001E653A" w:rsidRDefault="001E653A" w:rsidP="006F2BA7">
      <w:pPr>
        <w:pStyle w:val="CordiaNew"/>
        <w:tabs>
          <w:tab w:val="clear" w:pos="4153"/>
          <w:tab w:val="num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B8F4063" w14:textId="5FE07A57" w:rsidR="005A4667" w:rsidRDefault="005A4667" w:rsidP="005A466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A51A7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A51A7">
        <w:rPr>
          <w:rFonts w:ascii="Browallia New" w:hAnsi="Browallia New" w:cs="Browallia New"/>
          <w:sz w:val="28"/>
          <w:szCs w:val="28"/>
        </w:rPr>
        <w:t xml:space="preserve">13 </w:t>
      </w:r>
      <w:r w:rsidRPr="00CA51A7">
        <w:rPr>
          <w:rFonts w:ascii="Browallia New" w:hAnsi="Browallia New" w:cs="Browallia New" w:hint="cs"/>
          <w:sz w:val="28"/>
          <w:szCs w:val="28"/>
          <w:cs/>
        </w:rPr>
        <w:t>กัน</w:t>
      </w:r>
      <w:r w:rsidR="00A50CFA" w:rsidRPr="00CA51A7">
        <w:rPr>
          <w:rFonts w:ascii="Browallia New" w:hAnsi="Browallia New" w:cs="Browallia New" w:hint="cs"/>
          <w:sz w:val="28"/>
          <w:szCs w:val="28"/>
          <w:cs/>
        </w:rPr>
        <w:t>ย</w:t>
      </w:r>
      <w:r w:rsidRPr="00CA51A7">
        <w:rPr>
          <w:rFonts w:ascii="Browallia New" w:hAnsi="Browallia New" w:cs="Browallia New" w:hint="cs"/>
          <w:sz w:val="28"/>
          <w:szCs w:val="28"/>
          <w:cs/>
        </w:rPr>
        <w:t xml:space="preserve">ายน </w:t>
      </w:r>
      <w:r w:rsidRPr="00CA51A7">
        <w:rPr>
          <w:rFonts w:ascii="Browallia New" w:hAnsi="Browallia New" w:cs="Browallia New"/>
          <w:sz w:val="28"/>
          <w:szCs w:val="28"/>
        </w:rPr>
        <w:t xml:space="preserve">2561 </w:t>
      </w:r>
      <w:r w:rsidRPr="00CA51A7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บริษัทและบริษัทย่อยแห่งหนึ่ง</w:t>
      </w:r>
      <w:r w:rsidR="00834E83" w:rsidRPr="00CA51A7">
        <w:rPr>
          <w:rFonts w:ascii="Browallia New" w:hAnsi="Browallia New" w:cs="Browallia New" w:hint="cs"/>
          <w:sz w:val="28"/>
          <w:szCs w:val="28"/>
          <w:cs/>
        </w:rPr>
        <w:t xml:space="preserve"> (โจทก์) </w:t>
      </w:r>
      <w:r w:rsidR="00CA51A7" w:rsidRPr="00CA51A7">
        <w:rPr>
          <w:rFonts w:ascii="Browallia New" w:hAnsi="Browallia New" w:cs="Browallia New" w:hint="cs"/>
          <w:sz w:val="28"/>
          <w:szCs w:val="28"/>
          <w:cs/>
        </w:rPr>
        <w:t>ได้ยื่น</w:t>
      </w:r>
      <w:r w:rsidR="00834E83" w:rsidRPr="00CA51A7">
        <w:rPr>
          <w:rFonts w:ascii="Browallia New" w:hAnsi="Browallia New" w:cs="Browallia New" w:hint="cs"/>
          <w:sz w:val="28"/>
          <w:szCs w:val="28"/>
          <w:cs/>
        </w:rPr>
        <w:t>ฟ้อ</w:t>
      </w:r>
      <w:r w:rsidR="00CA51A7" w:rsidRPr="00CA51A7">
        <w:rPr>
          <w:rFonts w:ascii="Browallia New" w:hAnsi="Browallia New" w:cs="Browallia New" w:hint="cs"/>
          <w:sz w:val="28"/>
          <w:szCs w:val="28"/>
          <w:cs/>
        </w:rPr>
        <w:t>งต่อศาลชั้นต้น</w:t>
      </w:r>
      <w:r w:rsidR="00834E83" w:rsidRPr="00CA51A7">
        <w:rPr>
          <w:rFonts w:ascii="Browallia New" w:hAnsi="Browallia New" w:cs="Browallia New" w:hint="cs"/>
          <w:sz w:val="28"/>
          <w:szCs w:val="28"/>
          <w:cs/>
        </w:rPr>
        <w:t xml:space="preserve">เพื่อเพิกถอนนิติกรรมสัญญาให้สิทธิแฟรนไชส์และขายทรัพย์สินที่ทำกับบริษัทย่อยทางอ้อม และบริษัทเอกชนสองแห่ง (จำเลย) </w:t>
      </w:r>
      <w:r w:rsidR="00E33120" w:rsidRPr="00CA51A7">
        <w:rPr>
          <w:rFonts w:ascii="Browallia New" w:hAnsi="Browallia New" w:cs="Browallia New" w:hint="cs"/>
          <w:sz w:val="28"/>
          <w:szCs w:val="28"/>
          <w:cs/>
        </w:rPr>
        <w:t>ปัจจุบัน</w:t>
      </w:r>
      <w:r w:rsidR="00834E83" w:rsidRPr="00CA51A7">
        <w:rPr>
          <w:rFonts w:ascii="Browallia New" w:hAnsi="Browallia New" w:cs="Browallia New" w:hint="cs"/>
          <w:sz w:val="28"/>
          <w:szCs w:val="28"/>
          <w:cs/>
        </w:rPr>
        <w:t>คดี</w:t>
      </w:r>
      <w:r w:rsidR="00E33120" w:rsidRPr="00CA51A7"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 w:rsidR="00834E83" w:rsidRPr="00CA51A7">
        <w:rPr>
          <w:rFonts w:ascii="Browallia New" w:hAnsi="Browallia New" w:cs="Browallia New" w:hint="cs"/>
          <w:sz w:val="28"/>
          <w:szCs w:val="28"/>
          <w:cs/>
        </w:rPr>
        <w:t>อยู่ในกระบวนการพิจารณาของศาลชั้นต้น</w:t>
      </w:r>
    </w:p>
    <w:p w14:paraId="08C03F86" w14:textId="6C1D237D" w:rsidR="005A4667" w:rsidRDefault="005A4667" w:rsidP="005A466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4E76CFE" w14:textId="2D4D2C68" w:rsidR="00A31B92" w:rsidRDefault="00A31B92" w:rsidP="005A466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4AD6D59" w14:textId="0C48A176" w:rsidR="00A31B92" w:rsidRDefault="00A31B92" w:rsidP="005A466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966F333" w14:textId="5D8CC25E" w:rsidR="00A31B92" w:rsidRDefault="00A31B92" w:rsidP="005A466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C097DFD" w14:textId="13335E0E" w:rsidR="00A31B92" w:rsidRDefault="00A31B92" w:rsidP="005A466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4ABFE67" w14:textId="454B7B8D" w:rsidR="00A31B92" w:rsidRDefault="00A31B92" w:rsidP="005A466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BCFAAA8" w14:textId="68D2F873" w:rsidR="00A31B92" w:rsidRDefault="00A31B92" w:rsidP="005A466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09232B7" w14:textId="03B04F48" w:rsidR="00A31B92" w:rsidRDefault="00A31B92" w:rsidP="005A466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DDE247F" w14:textId="77777777" w:rsidR="00A31B92" w:rsidRPr="005A4667" w:rsidRDefault="00A31B92" w:rsidP="005A466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B1184D8" w14:textId="258C1F08" w:rsidR="00C04DF6" w:rsidRDefault="005753E0" w:rsidP="006522DD">
      <w:pPr>
        <w:pStyle w:val="CordiaNew"/>
        <w:numPr>
          <w:ilvl w:val="0"/>
          <w:numId w:val="16"/>
        </w:numPr>
        <w:tabs>
          <w:tab w:val="clear" w:pos="4153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5610D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เงินลงทุนในบริษัทย่อย</w:t>
      </w:r>
      <w:r w:rsidR="00802C7D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1C8D9C71" w14:textId="77777777" w:rsidR="00EA2CEB" w:rsidRPr="00FD347B" w:rsidRDefault="00EA2CEB" w:rsidP="00AA3FEE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Style w:val="TableGridLight1"/>
        <w:tblW w:w="918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4"/>
        <w:gridCol w:w="900"/>
        <w:gridCol w:w="810"/>
        <w:gridCol w:w="900"/>
        <w:gridCol w:w="720"/>
        <w:gridCol w:w="990"/>
        <w:gridCol w:w="990"/>
        <w:gridCol w:w="810"/>
        <w:gridCol w:w="792"/>
      </w:tblGrid>
      <w:tr w:rsidR="00351638" w:rsidRPr="00992345" w14:paraId="4D80D842" w14:textId="77777777" w:rsidTr="00150B51">
        <w:trPr>
          <w:trHeight w:val="124"/>
        </w:trPr>
        <w:tc>
          <w:tcPr>
            <w:tcW w:w="2274" w:type="dxa"/>
          </w:tcPr>
          <w:p w14:paraId="7D80538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F126FB0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538B94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D1E8209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66F61D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82" w:type="dxa"/>
            <w:gridSpan w:val="4"/>
          </w:tcPr>
          <w:p w14:paraId="0A0A703F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หน่วย :</w:t>
            </w:r>
            <w:proofErr w:type="gramEnd"/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351638" w:rsidRPr="00992345" w14:paraId="0FC153F7" w14:textId="77777777" w:rsidTr="006D2CD3">
        <w:tc>
          <w:tcPr>
            <w:tcW w:w="2274" w:type="dxa"/>
          </w:tcPr>
          <w:p w14:paraId="62F53EBB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12" w:type="dxa"/>
            <w:gridSpan w:val="8"/>
          </w:tcPr>
          <w:p w14:paraId="75747534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351638" w:rsidRPr="00992345" w14:paraId="6781C6CE" w14:textId="77777777" w:rsidTr="00150B51">
        <w:tc>
          <w:tcPr>
            <w:tcW w:w="2274" w:type="dxa"/>
          </w:tcPr>
          <w:p w14:paraId="06BED8D1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6290723C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5A7B5D5C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980" w:type="dxa"/>
            <w:gridSpan w:val="2"/>
          </w:tcPr>
          <w:p w14:paraId="49B96C09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02" w:type="dxa"/>
            <w:gridSpan w:val="2"/>
          </w:tcPr>
          <w:p w14:paraId="69727866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</w:tr>
      <w:tr w:rsidR="00CF7EF3" w:rsidRPr="00992345" w14:paraId="791C99BC" w14:textId="77777777" w:rsidTr="00150B51">
        <w:tc>
          <w:tcPr>
            <w:tcW w:w="2274" w:type="dxa"/>
          </w:tcPr>
          <w:p w14:paraId="78B4C04C" w14:textId="77777777" w:rsidR="00BA676F" w:rsidRPr="00992345" w:rsidRDefault="00BA676F" w:rsidP="00992345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942204A" w14:textId="3485398E" w:rsidR="00BA676F" w:rsidRPr="00992345" w:rsidRDefault="00D57D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C178F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614616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 w:rsidR="00CC178F"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810" w:type="dxa"/>
          </w:tcPr>
          <w:p w14:paraId="08DD9A51" w14:textId="12311475" w:rsidR="00BA676F" w:rsidRPr="00992345" w:rsidRDefault="00D57D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900" w:type="dxa"/>
          </w:tcPr>
          <w:p w14:paraId="3875CA53" w14:textId="63E01093" w:rsidR="00BA676F" w:rsidRPr="00992345" w:rsidRDefault="00CC17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614616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="00D57D8F" w:rsidRPr="00D57D8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720" w:type="dxa"/>
          </w:tcPr>
          <w:p w14:paraId="19DFB523" w14:textId="6A99F587" w:rsidR="00BA676F" w:rsidRPr="00992345" w:rsidRDefault="00D57D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990" w:type="dxa"/>
          </w:tcPr>
          <w:p w14:paraId="3634B12B" w14:textId="0A2056AD" w:rsidR="00BA676F" w:rsidRPr="00992345" w:rsidRDefault="00CC178F" w:rsidP="000217E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614616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  <w:r w:rsidR="00BA676F" w:rsidRPr="00E9612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="00D57D8F" w:rsidRPr="00D57D8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14:paraId="1E7D93F7" w14:textId="54C7E33A" w:rsidR="00BA676F" w:rsidRPr="00992345" w:rsidRDefault="00D57D8F" w:rsidP="000217E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810" w:type="dxa"/>
          </w:tcPr>
          <w:p w14:paraId="52A2404C" w14:textId="4772EE45" w:rsidR="00BA676F" w:rsidRPr="00992345" w:rsidRDefault="00CC17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614616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="00D57D8F" w:rsidRPr="00D57D8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792" w:type="dxa"/>
          </w:tcPr>
          <w:p w14:paraId="35898E15" w14:textId="197DED3D" w:rsidR="00BA676F" w:rsidRPr="00992345" w:rsidRDefault="00D57D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</w:tr>
      <w:tr w:rsidR="00CF7EF3" w:rsidRPr="00992345" w14:paraId="7B72B882" w14:textId="77777777" w:rsidTr="00150B51">
        <w:tc>
          <w:tcPr>
            <w:tcW w:w="2274" w:type="dxa"/>
          </w:tcPr>
          <w:p w14:paraId="5942C6E5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1D513EF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66AA260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3E3FBB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2C3D6AB6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B3394EB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E4DC2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DF9E43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5FC74A1A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F7EF3" w:rsidRPr="00992345" w14:paraId="035531AF" w14:textId="77777777" w:rsidTr="00150B51">
        <w:trPr>
          <w:trHeight w:val="149"/>
        </w:trPr>
        <w:tc>
          <w:tcPr>
            <w:tcW w:w="2274" w:type="dxa"/>
          </w:tcPr>
          <w:p w14:paraId="7B1D5719" w14:textId="77777777" w:rsidR="007B6B5F" w:rsidRPr="00992345" w:rsidRDefault="007B6B5F" w:rsidP="009344A1">
            <w:pPr>
              <w:spacing w:line="240" w:lineRule="auto"/>
              <w:ind w:left="90" w:right="-180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900" w:type="dxa"/>
          </w:tcPr>
          <w:p w14:paraId="2FA34E4C" w14:textId="0E52A812" w:rsidR="007B6B5F" w:rsidRPr="00992345" w:rsidRDefault="0085022A" w:rsidP="00992345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50,000</w:t>
            </w:r>
          </w:p>
        </w:tc>
        <w:tc>
          <w:tcPr>
            <w:tcW w:w="810" w:type="dxa"/>
          </w:tcPr>
          <w:p w14:paraId="26FF88F6" w14:textId="1AF798CD" w:rsidR="007B6B5F" w:rsidRPr="00992345" w:rsidRDefault="007B6B5F" w:rsidP="00992345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00" w:type="dxa"/>
          </w:tcPr>
          <w:p w14:paraId="46DDCD78" w14:textId="60527BC3" w:rsidR="007B6B5F" w:rsidRPr="0085022A" w:rsidRDefault="0085022A" w:rsidP="00CF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720" w:type="dxa"/>
          </w:tcPr>
          <w:p w14:paraId="17A6507A" w14:textId="28969890" w:rsidR="007B6B5F" w:rsidRPr="00992345" w:rsidRDefault="0085022A" w:rsidP="004F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100.00</w:t>
            </w:r>
            <w:r w:rsidR="007B6B5F" w:rsidRPr="00992345"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</w:p>
        </w:tc>
        <w:tc>
          <w:tcPr>
            <w:tcW w:w="990" w:type="dxa"/>
          </w:tcPr>
          <w:p w14:paraId="626A1875" w14:textId="6B6E4F6A" w:rsidR="007B6B5F" w:rsidRPr="00992345" w:rsidRDefault="0085022A" w:rsidP="00AB0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7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990" w:type="dxa"/>
          </w:tcPr>
          <w:p w14:paraId="1B392CED" w14:textId="1ADFF1A8" w:rsidR="007B6B5F" w:rsidRPr="00992345" w:rsidRDefault="007B6B5F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391</w:t>
            </w:r>
          </w:p>
        </w:tc>
        <w:tc>
          <w:tcPr>
            <w:tcW w:w="810" w:type="dxa"/>
          </w:tcPr>
          <w:p w14:paraId="7B7D5391" w14:textId="1DEA7EB7" w:rsidR="007B6B5F" w:rsidRPr="00992345" w:rsidRDefault="0085022A" w:rsidP="007B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15,000</w:t>
            </w:r>
          </w:p>
        </w:tc>
        <w:tc>
          <w:tcPr>
            <w:tcW w:w="792" w:type="dxa"/>
          </w:tcPr>
          <w:p w14:paraId="11FBC8DB" w14:textId="54EA6F1B" w:rsidR="007B6B5F" w:rsidRPr="00201E96" w:rsidRDefault="007B6B5F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1E96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1E9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CF7EF3" w:rsidRPr="00992345" w14:paraId="42E63C4D" w14:textId="77777777" w:rsidTr="00150B51">
        <w:tc>
          <w:tcPr>
            <w:tcW w:w="2274" w:type="dxa"/>
          </w:tcPr>
          <w:p w14:paraId="765FBBEC" w14:textId="77777777" w:rsidR="0085022A" w:rsidRPr="00992345" w:rsidRDefault="0085022A" w:rsidP="009344A1">
            <w:pPr>
              <w:spacing w:line="240" w:lineRule="auto"/>
              <w:ind w:left="90" w:right="-180" w:hanging="198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สยามสเนล จำกัด</w:t>
            </w:r>
          </w:p>
        </w:tc>
        <w:tc>
          <w:tcPr>
            <w:tcW w:w="900" w:type="dxa"/>
          </w:tcPr>
          <w:p w14:paraId="51B9332A" w14:textId="14066793" w:rsidR="0085022A" w:rsidRPr="00992345" w:rsidRDefault="0085022A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20,000</w:t>
            </w:r>
          </w:p>
        </w:tc>
        <w:tc>
          <w:tcPr>
            <w:tcW w:w="810" w:type="dxa"/>
          </w:tcPr>
          <w:p w14:paraId="48ECA85A" w14:textId="03BF50A8" w:rsidR="0085022A" w:rsidRPr="00992345" w:rsidRDefault="0085022A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00" w:type="dxa"/>
          </w:tcPr>
          <w:p w14:paraId="3A035339" w14:textId="20095312" w:rsidR="0085022A" w:rsidRPr="00992345" w:rsidRDefault="0085022A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51.</w:t>
            </w:r>
            <w:r w:rsidR="00AC561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14:paraId="2C9C72F9" w14:textId="06C9500B" w:rsidR="00CF7EF3" w:rsidRPr="00992345" w:rsidRDefault="0085022A" w:rsidP="004F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14:paraId="08F375F4" w14:textId="01E9903F" w:rsidR="0085022A" w:rsidRPr="00992345" w:rsidRDefault="0085022A" w:rsidP="00201E9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10,200</w:t>
            </w:r>
          </w:p>
        </w:tc>
        <w:tc>
          <w:tcPr>
            <w:tcW w:w="990" w:type="dxa"/>
          </w:tcPr>
          <w:p w14:paraId="7F00CDA8" w14:textId="73EA599B" w:rsidR="0085022A" w:rsidRPr="00992345" w:rsidRDefault="0085022A" w:rsidP="00201E9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810" w:type="dxa"/>
          </w:tcPr>
          <w:p w14:paraId="5CDE92D3" w14:textId="181B1180" w:rsidR="0085022A" w:rsidRPr="00992345" w:rsidRDefault="0085022A" w:rsidP="00201E9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-</w:t>
            </w:r>
          </w:p>
        </w:tc>
        <w:tc>
          <w:tcPr>
            <w:tcW w:w="792" w:type="dxa"/>
          </w:tcPr>
          <w:p w14:paraId="61B39EF6" w14:textId="568CB002" w:rsidR="0085022A" w:rsidRPr="00992345" w:rsidRDefault="0085022A" w:rsidP="00201E9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-</w:t>
            </w:r>
          </w:p>
        </w:tc>
      </w:tr>
      <w:tr w:rsidR="005A4667" w:rsidRPr="00992345" w14:paraId="0173DE21" w14:textId="77777777" w:rsidTr="00A31B92">
        <w:tc>
          <w:tcPr>
            <w:tcW w:w="2274" w:type="dxa"/>
          </w:tcPr>
          <w:p w14:paraId="15A43642" w14:textId="202ED5F6" w:rsidR="005A4667" w:rsidRPr="00CF7EF3" w:rsidRDefault="005A4667" w:rsidP="00A31B92">
            <w:pPr>
              <w:spacing w:line="240" w:lineRule="auto"/>
              <w:ind w:left="181" w:right="-180" w:hanging="27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ดับบลิวซีไอ โฮลดิ้ง จำกั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ด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(มหาชน)</w:t>
            </w:r>
          </w:p>
        </w:tc>
        <w:tc>
          <w:tcPr>
            <w:tcW w:w="900" w:type="dxa"/>
            <w:shd w:val="clear" w:color="auto" w:fill="auto"/>
          </w:tcPr>
          <w:p w14:paraId="0A0BB9AA" w14:textId="77777777" w:rsidR="005A4667" w:rsidRDefault="005A4667" w:rsidP="005A4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7C2451C" w14:textId="119B334D" w:rsidR="005A4667" w:rsidRPr="00870479" w:rsidRDefault="005A4667" w:rsidP="005A4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0479">
              <w:rPr>
                <w:rFonts w:ascii="Browallia New" w:hAnsi="Browallia New" w:cs="Browallia New"/>
                <w:sz w:val="22"/>
                <w:szCs w:val="22"/>
              </w:rPr>
              <w:t>1,596,500</w:t>
            </w:r>
          </w:p>
        </w:tc>
        <w:tc>
          <w:tcPr>
            <w:tcW w:w="810" w:type="dxa"/>
            <w:shd w:val="clear" w:color="auto" w:fill="auto"/>
          </w:tcPr>
          <w:p w14:paraId="324C21EA" w14:textId="77777777" w:rsidR="005A4667" w:rsidRDefault="005A4667" w:rsidP="005A4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2E239C8" w14:textId="7EDE5412" w:rsidR="005A4667" w:rsidRPr="00870479" w:rsidRDefault="005A4667" w:rsidP="005A4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0479">
              <w:rPr>
                <w:rFonts w:ascii="Browallia New" w:hAnsi="Browallia New" w:cs="Browallia New"/>
                <w:sz w:val="22"/>
                <w:szCs w:val="22"/>
              </w:rPr>
              <w:t>1,160,000</w:t>
            </w:r>
          </w:p>
        </w:tc>
        <w:tc>
          <w:tcPr>
            <w:tcW w:w="900" w:type="dxa"/>
            <w:shd w:val="clear" w:color="auto" w:fill="auto"/>
          </w:tcPr>
          <w:p w14:paraId="6563B051" w14:textId="77777777" w:rsidR="005A4667" w:rsidRDefault="005A4667" w:rsidP="005A4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BCF9C1A" w14:textId="2DBDCCB9" w:rsidR="005A4667" w:rsidRPr="00870479" w:rsidRDefault="005A4667" w:rsidP="005A4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50.17</w:t>
            </w:r>
          </w:p>
        </w:tc>
        <w:tc>
          <w:tcPr>
            <w:tcW w:w="720" w:type="dxa"/>
            <w:shd w:val="clear" w:color="auto" w:fill="auto"/>
          </w:tcPr>
          <w:p w14:paraId="31F5E170" w14:textId="77777777" w:rsidR="005A4667" w:rsidRDefault="005A4667" w:rsidP="005A4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6A4613E" w14:textId="3C700ED5" w:rsidR="005A4667" w:rsidRPr="00992345" w:rsidRDefault="005A4667" w:rsidP="005A4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990" w:type="dxa"/>
          </w:tcPr>
          <w:p w14:paraId="7A5258C4" w14:textId="77777777" w:rsidR="005A4667" w:rsidRDefault="005A4667" w:rsidP="005A466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B337286" w14:textId="40D65A48" w:rsidR="005A4667" w:rsidRPr="00992345" w:rsidRDefault="005A4667" w:rsidP="005A466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2,212,004</w:t>
            </w:r>
          </w:p>
        </w:tc>
        <w:tc>
          <w:tcPr>
            <w:tcW w:w="990" w:type="dxa"/>
          </w:tcPr>
          <w:p w14:paraId="3E65A31E" w14:textId="77777777" w:rsidR="005A4667" w:rsidRDefault="005A4667" w:rsidP="005A466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BD40D8" w14:textId="44244486" w:rsidR="005A4667" w:rsidRPr="00992345" w:rsidRDefault="005A4667" w:rsidP="005A466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775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504</w:t>
            </w:r>
          </w:p>
        </w:tc>
        <w:tc>
          <w:tcPr>
            <w:tcW w:w="810" w:type="dxa"/>
          </w:tcPr>
          <w:p w14:paraId="290BA76D" w14:textId="77777777" w:rsidR="005A4667" w:rsidRDefault="005A4667" w:rsidP="005A466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  <w:p w14:paraId="3A6D60DB" w14:textId="6A4909BD" w:rsidR="005A4667" w:rsidRPr="00992345" w:rsidRDefault="005A4667" w:rsidP="005A466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792" w:type="dxa"/>
          </w:tcPr>
          <w:p w14:paraId="27A77DA3" w14:textId="77777777" w:rsidR="005A4667" w:rsidRDefault="005A4667" w:rsidP="005A466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  <w:p w14:paraId="112988DA" w14:textId="5F8B9E98" w:rsidR="005A4667" w:rsidRPr="00992345" w:rsidRDefault="005A4667" w:rsidP="005A466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</w:tr>
      <w:tr w:rsidR="00CF7EF3" w:rsidRPr="00992345" w14:paraId="39998FB4" w14:textId="77777777" w:rsidTr="00150B51">
        <w:tc>
          <w:tcPr>
            <w:tcW w:w="2274" w:type="dxa"/>
          </w:tcPr>
          <w:p w14:paraId="568E9195" w14:textId="77777777" w:rsidR="00201E96" w:rsidRPr="00992345" w:rsidRDefault="00201E96" w:rsidP="009344A1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</w:tcPr>
          <w:p w14:paraId="3673E2E9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6D4E00F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A46A00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18377EF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B9D086F" w14:textId="187844C2" w:rsidR="00201E96" w:rsidRPr="00992345" w:rsidRDefault="0085022A" w:rsidP="00201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2,281,595</w:t>
            </w:r>
          </w:p>
        </w:tc>
        <w:tc>
          <w:tcPr>
            <w:tcW w:w="990" w:type="dxa"/>
          </w:tcPr>
          <w:p w14:paraId="2259406D" w14:textId="7A196F12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</w:rPr>
              <w:t>095</w:t>
            </w:r>
          </w:p>
        </w:tc>
        <w:tc>
          <w:tcPr>
            <w:tcW w:w="810" w:type="dxa"/>
          </w:tcPr>
          <w:p w14:paraId="55094E9E" w14:textId="4C9514FA" w:rsidR="00201E96" w:rsidRPr="00992345" w:rsidRDefault="0085022A" w:rsidP="00BA2A32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15,000</w:t>
            </w:r>
          </w:p>
        </w:tc>
        <w:tc>
          <w:tcPr>
            <w:tcW w:w="792" w:type="dxa"/>
          </w:tcPr>
          <w:p w14:paraId="6119E601" w14:textId="2656F2A8" w:rsidR="00201E96" w:rsidRPr="00201E96" w:rsidRDefault="00201E96" w:rsidP="00BA2A3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1E96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1E9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CF7EF3" w:rsidRPr="00992345" w14:paraId="6DFBADEC" w14:textId="77777777" w:rsidTr="00150B51">
        <w:tc>
          <w:tcPr>
            <w:tcW w:w="2274" w:type="dxa"/>
          </w:tcPr>
          <w:p w14:paraId="532AAFFA" w14:textId="27D7C513" w:rsidR="00201E96" w:rsidRPr="00992345" w:rsidRDefault="00201E96" w:rsidP="009344A1">
            <w:pPr>
              <w:tabs>
                <w:tab w:val="clear" w:pos="227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</w:tcPr>
          <w:p w14:paraId="27ADDD84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417E6AC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F92688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8480545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1A46635" w14:textId="58F29048" w:rsidR="00201E96" w:rsidRPr="00992345" w:rsidRDefault="0085022A" w:rsidP="004F639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(1,775,504)</w:t>
            </w:r>
          </w:p>
        </w:tc>
        <w:tc>
          <w:tcPr>
            <w:tcW w:w="990" w:type="dxa"/>
          </w:tcPr>
          <w:p w14:paraId="0D38E757" w14:textId="78484ED4" w:rsidR="00201E96" w:rsidRPr="00992345" w:rsidRDefault="00201E96" w:rsidP="004F639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775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10" w:type="dxa"/>
          </w:tcPr>
          <w:p w14:paraId="5B0FA861" w14:textId="77777777" w:rsidR="00201E96" w:rsidRPr="00992345" w:rsidRDefault="00201E96" w:rsidP="00201E9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02BB7ECA" w14:textId="77777777" w:rsidR="00201E96" w:rsidRPr="00992345" w:rsidRDefault="00201E96" w:rsidP="00201E9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F7EF3" w:rsidRPr="00992345" w14:paraId="0BCFD1B6" w14:textId="77777777" w:rsidTr="00150B51">
        <w:tc>
          <w:tcPr>
            <w:tcW w:w="2274" w:type="dxa"/>
          </w:tcPr>
          <w:p w14:paraId="6B4C2CD2" w14:textId="77777777" w:rsidR="00201E96" w:rsidRPr="00992345" w:rsidRDefault="00201E96" w:rsidP="009344A1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00" w:type="dxa"/>
          </w:tcPr>
          <w:p w14:paraId="64606F65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9E6050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E1C91B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0ED0E2A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14536C0" w14:textId="6C95F0C5" w:rsidR="00201E96" w:rsidRPr="00992345" w:rsidRDefault="0085022A" w:rsidP="00201E96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506,091</w:t>
            </w:r>
          </w:p>
        </w:tc>
        <w:tc>
          <w:tcPr>
            <w:tcW w:w="990" w:type="dxa"/>
          </w:tcPr>
          <w:p w14:paraId="17524742" w14:textId="2AEA4DE8" w:rsidR="00201E96" w:rsidRPr="00992345" w:rsidRDefault="00201E96" w:rsidP="00201E96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591</w:t>
            </w:r>
          </w:p>
        </w:tc>
        <w:tc>
          <w:tcPr>
            <w:tcW w:w="810" w:type="dxa"/>
          </w:tcPr>
          <w:p w14:paraId="4A846AD8" w14:textId="77777777" w:rsidR="00201E96" w:rsidRPr="00992345" w:rsidRDefault="00201E96" w:rsidP="00201E9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5503BF54" w14:textId="77777777" w:rsidR="00201E96" w:rsidRPr="00992345" w:rsidRDefault="00201E96" w:rsidP="00201E9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46CAAC34" w14:textId="77777777" w:rsidR="007E7ADD" w:rsidRPr="0013129D" w:rsidRDefault="007E7ADD" w:rsidP="000217EA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6D6378ED" w14:textId="1C230779" w:rsidR="008217B0" w:rsidRPr="00925CE0" w:rsidRDefault="008217B0" w:rsidP="003A2ADF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p w14:paraId="06E26BAD" w14:textId="7BB6A4CE" w:rsidR="008217B0" w:rsidRPr="00CA51A7" w:rsidRDefault="008217B0" w:rsidP="005A759B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Pr="00CA51A7">
        <w:rPr>
          <w:rFonts w:ascii="Browallia New" w:hAnsi="Browallia New" w:cs="Browallia New"/>
          <w:spacing w:val="-4"/>
          <w:sz w:val="28"/>
          <w:szCs w:val="28"/>
        </w:rPr>
        <w:t xml:space="preserve">14 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สิงหาคม </w:t>
      </w:r>
      <w:r w:rsidRPr="00CA51A7">
        <w:rPr>
          <w:rFonts w:ascii="Browallia New" w:hAnsi="Browallia New" w:cs="Browallia New"/>
          <w:spacing w:val="-4"/>
          <w:sz w:val="28"/>
          <w:szCs w:val="28"/>
        </w:rPr>
        <w:t xml:space="preserve">2561 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ที่ประชุมคณะกรรมการบริษัทครั้งที่ </w:t>
      </w:r>
      <w:r w:rsidRPr="00CA51A7">
        <w:rPr>
          <w:rFonts w:ascii="Browallia New" w:hAnsi="Browallia New" w:cs="Browallia New"/>
          <w:spacing w:val="-4"/>
          <w:sz w:val="28"/>
          <w:szCs w:val="28"/>
        </w:rPr>
        <w:t>15/2561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 มีมติจองซื้อหุ้นสามัญเพิ่มทุนของบริษัทย่อย</w:t>
      </w:r>
      <w:r w:rsidR="009A411E"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แห่งหนึ่ง 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Pr="00CA51A7">
        <w:rPr>
          <w:rFonts w:ascii="Browallia New" w:hAnsi="Browallia New" w:cs="Browallia New"/>
          <w:spacing w:val="-4"/>
          <w:sz w:val="28"/>
          <w:szCs w:val="28"/>
        </w:rPr>
        <w:t xml:space="preserve">43.65 </w:t>
      </w:r>
      <w:r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>ล้าน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Pr="00CA51A7">
        <w:rPr>
          <w:rFonts w:ascii="Browallia New" w:hAnsi="Browallia New" w:cs="Browallia New"/>
          <w:spacing w:val="-4"/>
          <w:sz w:val="28"/>
          <w:szCs w:val="28"/>
        </w:rPr>
        <w:t xml:space="preserve">10 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</w:t>
      </w:r>
      <w:r w:rsidR="005A759B"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>เสนอให้แก่ผู้ถือหุ้นตามสัดส่วนการถือหุ้นเดิมของบริษัทย่อย</w:t>
      </w:r>
      <w:r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บริษัทชำระค่าหุ้นเพิ่มทุนในบริษัทย่อยจำนวน </w:t>
      </w:r>
      <w:r w:rsidRPr="00CA51A7">
        <w:rPr>
          <w:rFonts w:ascii="Browallia New" w:hAnsi="Browallia New" w:cs="Browallia New" w:hint="cs"/>
          <w:spacing w:val="-4"/>
          <w:sz w:val="28"/>
          <w:szCs w:val="28"/>
        </w:rPr>
        <w:t>236.50</w:t>
      </w:r>
      <w:r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ล้านบาท และจำนวน </w:t>
      </w:r>
      <w:r w:rsidRPr="00CA51A7">
        <w:rPr>
          <w:rFonts w:ascii="Browallia New" w:hAnsi="Browallia New" w:cs="Browallia New"/>
          <w:spacing w:val="-4"/>
          <w:sz w:val="28"/>
          <w:szCs w:val="28"/>
        </w:rPr>
        <w:t>200</w:t>
      </w:r>
      <w:r w:rsidR="009A411E" w:rsidRPr="00CA51A7">
        <w:rPr>
          <w:rFonts w:ascii="Browallia New" w:hAnsi="Browallia New" w:cs="Browallia New"/>
          <w:spacing w:val="-4"/>
          <w:sz w:val="28"/>
          <w:szCs w:val="28"/>
        </w:rPr>
        <w:t>.00</w:t>
      </w:r>
      <w:r w:rsidRPr="00CA51A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ล้านบาท </w:t>
      </w:r>
      <w:r w:rsidR="00CA51A7"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เมื่อวันที่ </w:t>
      </w:r>
      <w:r w:rsidR="00CA51A7" w:rsidRPr="00CA51A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17 </w:t>
      </w:r>
      <w:r w:rsidR="00CA51A7" w:rsidRPr="00CA51A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สิงหาคม </w:t>
      </w:r>
      <w:r w:rsidR="00CA51A7" w:rsidRPr="00CA51A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2561 </w:t>
      </w:r>
      <w:r w:rsidR="00CA51A7" w:rsidRPr="00CA51A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และวันที่ </w:t>
      </w:r>
      <w:r w:rsidR="00CA51A7" w:rsidRPr="00CA51A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17 </w:t>
      </w:r>
      <w:r w:rsidR="00CA51A7" w:rsidRPr="00CA51A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กันยายน </w:t>
      </w:r>
      <w:r w:rsidR="00CA51A7" w:rsidRPr="00CA51A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2561 </w:t>
      </w:r>
      <w:r w:rsidR="00CA51A7" w:rsidRPr="00CA51A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ตามลำดับ</w:t>
      </w:r>
    </w:p>
    <w:p w14:paraId="244DE62F" w14:textId="5B8458B0" w:rsidR="00925CE0" w:rsidRPr="00FD347B" w:rsidRDefault="00925CE0" w:rsidP="008217B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F4B39F1" w14:textId="504DE8F7" w:rsidR="00925CE0" w:rsidRPr="00CA51A7" w:rsidRDefault="00925CE0" w:rsidP="005A759B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อย่างไรก็ตาม ณ วันที่ </w:t>
      </w:r>
      <w:r w:rsidRPr="00CA51A7">
        <w:rPr>
          <w:rFonts w:ascii="Browallia New" w:hAnsi="Browallia New" w:cs="Browallia New"/>
          <w:spacing w:val="-4"/>
          <w:sz w:val="28"/>
          <w:szCs w:val="28"/>
        </w:rPr>
        <w:t xml:space="preserve">30 </w:t>
      </w:r>
      <w:r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กันยายน </w:t>
      </w:r>
      <w:r w:rsidRPr="00CA51A7">
        <w:rPr>
          <w:rFonts w:ascii="Browallia New" w:hAnsi="Browallia New" w:cs="Browallia New"/>
          <w:spacing w:val="-4"/>
          <w:sz w:val="28"/>
          <w:szCs w:val="28"/>
        </w:rPr>
        <w:t xml:space="preserve">2561 </w:t>
      </w:r>
      <w:r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บริษัทย่อยแห่งหนึ่งยังไม่ได้รับชำระค่าหุ้นเพิ่มทุนจากผู้ถือหุ้นรายอื่น </w:t>
      </w:r>
      <w:r w:rsidR="005A759B"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>เนื่อง</w:t>
      </w:r>
      <w:r w:rsidR="00CA51A7"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>จาก</w:t>
      </w:r>
      <w:r w:rsidR="005A759B"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มีระยะเวลาชำระจนถึงวันที่ </w:t>
      </w:r>
      <w:r w:rsidR="005A759B" w:rsidRPr="00CA51A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20 </w:t>
      </w:r>
      <w:r w:rsidR="005A759B" w:rsidRPr="00CA51A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ธันวาคม </w:t>
      </w:r>
      <w:r w:rsidR="005A759B" w:rsidRPr="00CA51A7">
        <w:rPr>
          <w:rFonts w:ascii="Browallia New" w:hAnsi="Browallia New" w:cs="Browallia New"/>
          <w:spacing w:val="-4"/>
          <w:sz w:val="28"/>
          <w:szCs w:val="28"/>
          <w:lang w:val="en-GB"/>
        </w:rPr>
        <w:t>2561</w:t>
      </w:r>
      <w:r w:rsidR="005A759B" w:rsidRPr="00CA51A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CA51A7" w:rsidRPr="00CA51A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ภายใต้หลักเกณฑ์ที่</w:t>
      </w:r>
      <w:r w:rsidR="00FE39F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ผู้ถือหุ้น</w:t>
      </w:r>
      <w:r w:rsidR="00CA51A7" w:rsidRPr="00CA51A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จะใช้สิทธิทั้งหมด</w:t>
      </w:r>
      <w:r w:rsidR="00213559" w:rsidRPr="00CA51A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>จึงไม่มีการเปลี่ยนแปลงสัดส่วนการลงทุนข้างต้น ณ</w:t>
      </w:r>
      <w:r w:rsidRPr="00CA51A7">
        <w:rPr>
          <w:rFonts w:ascii="Browallia New" w:hAnsi="Browallia New" w:cs="Browallia New"/>
          <w:spacing w:val="-4"/>
          <w:sz w:val="28"/>
          <w:szCs w:val="28"/>
        </w:rPr>
        <w:t> </w:t>
      </w:r>
      <w:r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>วันสิ้นงวด</w:t>
      </w:r>
    </w:p>
    <w:p w14:paraId="15B39DF9" w14:textId="26C010AE" w:rsidR="00E33120" w:rsidRPr="00CA51A7" w:rsidRDefault="00E33120" w:rsidP="008217B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73CD60F" w14:textId="5504374C" w:rsidR="00E33120" w:rsidRDefault="00E33120" w:rsidP="00E3312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Pr="00CA51A7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Pr="00CA51A7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CA51A7">
        <w:rPr>
          <w:rFonts w:ascii="Browallia New" w:hAnsi="Browallia New" w:cs="Browallia New"/>
          <w:spacing w:val="-4"/>
          <w:sz w:val="28"/>
          <w:szCs w:val="28"/>
          <w:lang w:val="en-GB"/>
        </w:rPr>
        <w:t>2561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และ วันที่ </w:t>
      </w:r>
      <w:r w:rsidRPr="00CA51A7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Pr="00CA51A7">
        <w:rPr>
          <w:rFonts w:ascii="Browallia New" w:hAnsi="Browallia New" w:cs="Browallia New"/>
          <w:spacing w:val="-4"/>
          <w:sz w:val="28"/>
          <w:szCs w:val="28"/>
          <w:lang w:val="en-GB"/>
        </w:rPr>
        <w:t>2560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 เงินลงทุนในบริษัทย่อย</w:t>
      </w:r>
      <w:r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>แห่งหนึ่ง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Pr="00CA51A7">
        <w:rPr>
          <w:rFonts w:ascii="Browallia New" w:hAnsi="Browallia New" w:cs="Browallia New" w:hint="cs"/>
          <w:spacing w:val="-4"/>
          <w:sz w:val="28"/>
          <w:szCs w:val="28"/>
        </w:rPr>
        <w:t>2</w:t>
      </w:r>
      <w:r w:rsidRPr="00CA51A7">
        <w:rPr>
          <w:rFonts w:ascii="Browallia New" w:hAnsi="Browallia New" w:cs="Browallia New"/>
          <w:spacing w:val="-4"/>
          <w:sz w:val="28"/>
          <w:szCs w:val="28"/>
        </w:rPr>
        <w:t>,2</w:t>
      </w:r>
      <w:r w:rsidRPr="00CA51A7">
        <w:rPr>
          <w:rFonts w:ascii="Browallia New" w:hAnsi="Browallia New" w:cs="Browallia New" w:hint="cs"/>
          <w:spacing w:val="-4"/>
          <w:sz w:val="28"/>
          <w:szCs w:val="28"/>
        </w:rPr>
        <w:t xml:space="preserve">12 </w:t>
      </w:r>
      <w:r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</w:t>
      </w:r>
      <w:r w:rsidRPr="00CA51A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และ </w:t>
      </w:r>
      <w:r w:rsidRPr="00CA51A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1,776 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CA51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A51A7">
        <w:rPr>
          <w:rFonts w:ascii="Browallia New" w:hAnsi="Browallia New" w:cs="Browallia New" w:hint="cs"/>
          <w:sz w:val="28"/>
          <w:szCs w:val="28"/>
          <w:cs/>
        </w:rPr>
        <w:t xml:space="preserve">ตามลำดับ </w:t>
      </w:r>
      <w:r w:rsidRPr="00CA51A7">
        <w:rPr>
          <w:rFonts w:ascii="Browallia New" w:hAnsi="Browallia New" w:cs="Browallia New"/>
          <w:sz w:val="28"/>
          <w:szCs w:val="28"/>
          <w:cs/>
        </w:rPr>
        <w:t>นำไปวางเป็นหลักประกัน เพื่อค้ำประกันวงเงินกู้ยืมระยะยาวจากสถาบันการเงิน</w:t>
      </w:r>
      <w:r w:rsidRPr="00CA51A7">
        <w:rPr>
          <w:rFonts w:ascii="Browallia New" w:hAnsi="Browallia New" w:cs="Browallia New" w:hint="cs"/>
          <w:sz w:val="28"/>
          <w:szCs w:val="28"/>
          <w:cs/>
        </w:rPr>
        <w:t>ให้กับบริษัท</w:t>
      </w:r>
      <w:r w:rsidRPr="00CA51A7">
        <w:rPr>
          <w:rFonts w:ascii="Browallia New" w:hAnsi="Browallia New" w:cs="Browallia New"/>
          <w:sz w:val="28"/>
          <w:szCs w:val="28"/>
          <w:cs/>
        </w:rPr>
        <w:t xml:space="preserve"> (หมายเหตุ </w:t>
      </w:r>
      <w:r w:rsidRPr="00CA51A7">
        <w:rPr>
          <w:rFonts w:ascii="Browallia New" w:hAnsi="Browallia New" w:cs="Browallia New"/>
          <w:sz w:val="28"/>
          <w:szCs w:val="28"/>
          <w:lang w:val="en-GB"/>
        </w:rPr>
        <w:t>13</w:t>
      </w:r>
      <w:r w:rsidRPr="00CA51A7">
        <w:rPr>
          <w:rFonts w:ascii="Browallia New" w:hAnsi="Browallia New" w:cs="Browallia New"/>
          <w:sz w:val="28"/>
          <w:szCs w:val="28"/>
        </w:rPr>
        <w:t>)</w:t>
      </w:r>
    </w:p>
    <w:p w14:paraId="26793175" w14:textId="77777777" w:rsidR="003A2ADF" w:rsidRPr="00FD347B" w:rsidRDefault="003A2ADF" w:rsidP="007231B4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D5FD714" w14:textId="58FAFE00" w:rsidR="00852E88" w:rsidRPr="00340D67" w:rsidRDefault="0058147B" w:rsidP="00340D67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340D67">
        <w:rPr>
          <w:rFonts w:ascii="Browallia New" w:hAnsi="Browallia New" w:cs="Browallia New"/>
          <w:sz w:val="28"/>
          <w:szCs w:val="28"/>
          <w:u w:val="single"/>
          <w:cs/>
        </w:rPr>
        <w:t>บริษัท ดับบลิวซีไอ โฮลดิ้ง จำกัด</w:t>
      </w:r>
      <w:r w:rsidR="00AD571E">
        <w:rPr>
          <w:rFonts w:ascii="Browallia New" w:hAnsi="Browallia New" w:cs="Browallia New"/>
          <w:sz w:val="28"/>
          <w:szCs w:val="28"/>
          <w:u w:val="single"/>
        </w:rPr>
        <w:t xml:space="preserve"> (</w:t>
      </w:r>
      <w:r w:rsidR="00AD571E">
        <w:rPr>
          <w:rFonts w:ascii="Browallia New" w:hAnsi="Browallia New" w:cs="Browallia New" w:hint="cs"/>
          <w:sz w:val="28"/>
          <w:szCs w:val="28"/>
          <w:u w:val="single"/>
          <w:cs/>
        </w:rPr>
        <w:t>มหาชน)</w:t>
      </w:r>
    </w:p>
    <w:p w14:paraId="56DBD9C2" w14:textId="77777777" w:rsidR="007E7ADD" w:rsidRPr="00FD347B" w:rsidRDefault="007E7ADD" w:rsidP="00D04D77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8BABE4" w14:textId="3C011E91" w:rsidR="00E16FAA" w:rsidRDefault="00193B32" w:rsidP="006314A5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  <w:r w:rsidRPr="00870479">
        <w:rPr>
          <w:rFonts w:ascii="Browallia New" w:hAnsi="Browallia New" w:cs="Browallia New"/>
          <w:sz w:val="28"/>
          <w:szCs w:val="28"/>
          <w:cs/>
        </w:rPr>
        <w:t>บริษัท ดับบลิวซีไอ โฮลดิ้ง</w:t>
      </w:r>
      <w:r w:rsidR="009A411E">
        <w:rPr>
          <w:rFonts w:ascii="Browallia New" w:hAnsi="Browallia New" w:cs="Browallia New"/>
          <w:sz w:val="28"/>
          <w:szCs w:val="28"/>
        </w:rPr>
        <w:t xml:space="preserve"> </w:t>
      </w:r>
      <w:r w:rsidR="009A411E" w:rsidRPr="009A411E">
        <w:rPr>
          <w:rFonts w:ascii="Browallia New" w:hAnsi="Browallia New" w:cs="Browallia New"/>
          <w:sz w:val="28"/>
          <w:szCs w:val="28"/>
          <w:cs/>
        </w:rPr>
        <w:t>จำกัด (มหาชน)</w:t>
      </w:r>
      <w:r w:rsidRPr="0087047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70479">
        <w:rPr>
          <w:rFonts w:ascii="Browallia New" w:hAnsi="Browallia New" w:cs="Browallia New" w:hint="cs"/>
          <w:sz w:val="28"/>
          <w:szCs w:val="28"/>
          <w:cs/>
        </w:rPr>
        <w:t xml:space="preserve">มีขาดทุนสะสมเป็นจำนวนเงิน </w:t>
      </w:r>
      <w:r w:rsidR="0013129D">
        <w:rPr>
          <w:rFonts w:ascii="Browallia New" w:hAnsi="Browallia New" w:cs="Browallia New"/>
          <w:sz w:val="28"/>
          <w:szCs w:val="28"/>
        </w:rPr>
        <w:t>3,576</w:t>
      </w:r>
      <w:r w:rsidR="0084382A" w:rsidRPr="0087047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70479">
        <w:rPr>
          <w:rFonts w:ascii="Browallia New" w:hAnsi="Browallia New" w:cs="Browallia New" w:hint="cs"/>
          <w:sz w:val="28"/>
          <w:szCs w:val="28"/>
          <w:cs/>
        </w:rPr>
        <w:t>ล้านบาท รวมถึงมีหนี้สินหมุนเวียนมากกว่า</w:t>
      </w:r>
      <w:r w:rsidRPr="0087047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สินทรัพย์หมุนเวียน ณ วันที่ </w:t>
      </w:r>
      <w:r w:rsidR="00CC178F" w:rsidRPr="00870479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E150F4" w:rsidRPr="00870479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87047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7047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2561 </w:t>
      </w:r>
      <w:r w:rsidRPr="0087047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จำนวน </w:t>
      </w:r>
      <w:r w:rsidR="0013129D">
        <w:rPr>
          <w:rFonts w:ascii="Browallia New" w:hAnsi="Browallia New" w:cs="Browallia New"/>
          <w:spacing w:val="-4"/>
          <w:sz w:val="28"/>
          <w:szCs w:val="28"/>
        </w:rPr>
        <w:t>862</w:t>
      </w:r>
      <w:r w:rsidRPr="0087047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7047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ล้านบาท อย่างไรก็ตาม </w:t>
      </w:r>
      <w:r w:rsidR="001F2E9F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บริษัทอยู่ระหว่างการพิจารณาปรับโครงสร้างธุรกิจของบริษัทย่อยให้มีผลการดำเนินงานที่ดีขึ้น</w:t>
      </w:r>
      <w:r w:rsidR="00EF4A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70479">
        <w:rPr>
          <w:rFonts w:ascii="Browallia New" w:hAnsi="Browallia New" w:cs="Browallia New" w:hint="cs"/>
          <w:sz w:val="28"/>
          <w:szCs w:val="28"/>
          <w:cs/>
        </w:rPr>
        <w:t>ซึ่งความสามารถในการดำเนินงานต่อเนื่องนั้นขึ้นอยู่กับความสำเร็จของแผนดังกล่าวในอนาคต และการบริหารกระแสเงินสดเพื่อชำระหนี้สินที่มีอยู่</w:t>
      </w:r>
    </w:p>
    <w:p w14:paraId="279C7BB9" w14:textId="4A9B2263" w:rsidR="00925CE0" w:rsidRDefault="00925CE0" w:rsidP="006314A5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3C83065C" w14:textId="44066E6F" w:rsidR="00847F9A" w:rsidRDefault="00847F9A" w:rsidP="006314A5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45C771CA" w14:textId="0F652794" w:rsidR="00BA2A32" w:rsidRDefault="00BA2A32" w:rsidP="006314A5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36AC2066" w14:textId="0463B569" w:rsidR="00BA2A32" w:rsidRDefault="00BA2A32" w:rsidP="006314A5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00333425" w14:textId="47642F5B" w:rsidR="00BA2A32" w:rsidRDefault="00BA2A32" w:rsidP="006314A5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69798D93" w14:textId="77777777" w:rsidR="00BA2A32" w:rsidRDefault="00BA2A32" w:rsidP="006314A5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5039FE88" w14:textId="03779683" w:rsidR="00E71011" w:rsidRDefault="00E71011" w:rsidP="00487E25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2ED084A3" w14:textId="54BFFF08" w:rsidR="003A296F" w:rsidRDefault="003A296F" w:rsidP="00BA2A32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70479">
        <w:rPr>
          <w:rFonts w:ascii="Browallia New" w:hAnsi="Browallia New" w:cs="Browallia New"/>
          <w:sz w:val="28"/>
          <w:szCs w:val="28"/>
          <w:cs/>
        </w:rPr>
        <w:lastRenderedPageBreak/>
        <w:t xml:space="preserve">ในการประชุมวิสามัญผู้ถือหุ้น </w:t>
      </w:r>
      <w:r w:rsidR="006646A6" w:rsidRPr="00870479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="009A411E">
        <w:rPr>
          <w:rFonts w:ascii="Browallia New" w:hAnsi="Browallia New" w:cs="Browallia New" w:hint="cs"/>
          <w:sz w:val="28"/>
          <w:szCs w:val="28"/>
          <w:cs/>
        </w:rPr>
        <w:t xml:space="preserve">ดับบลิวซีไอ โฮลดิ้ง จำกัด (มหาชน) </w:t>
      </w:r>
      <w:r w:rsidRPr="00870479">
        <w:rPr>
          <w:rFonts w:ascii="Browallia New" w:hAnsi="Browallia New" w:cs="Browallia New"/>
          <w:sz w:val="28"/>
          <w:szCs w:val="28"/>
          <w:cs/>
        </w:rPr>
        <w:t xml:space="preserve">ครั้งที่ </w:t>
      </w:r>
      <w:r w:rsidRPr="00870479">
        <w:rPr>
          <w:rFonts w:ascii="Browallia New" w:hAnsi="Browallia New" w:cs="Browallia New"/>
          <w:sz w:val="28"/>
          <w:szCs w:val="28"/>
        </w:rPr>
        <w:t>2/2561</w:t>
      </w:r>
      <w:r w:rsidRPr="00870479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Pr="00870479">
        <w:rPr>
          <w:rFonts w:ascii="Browallia New" w:hAnsi="Browallia New" w:cs="Browallia New"/>
          <w:sz w:val="28"/>
          <w:szCs w:val="28"/>
        </w:rPr>
        <w:t>29</w:t>
      </w:r>
      <w:r w:rsidRPr="00870479"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 w:rsidRPr="00870479">
        <w:rPr>
          <w:rFonts w:ascii="Browallia New" w:hAnsi="Browallia New" w:cs="Browallia New"/>
          <w:sz w:val="28"/>
          <w:szCs w:val="28"/>
        </w:rPr>
        <w:t>2561</w:t>
      </w:r>
      <w:r w:rsidRPr="00870479">
        <w:rPr>
          <w:rFonts w:ascii="Browallia New" w:hAnsi="Browallia New" w:cs="Browallia New"/>
          <w:sz w:val="28"/>
          <w:szCs w:val="28"/>
          <w:cs/>
        </w:rPr>
        <w:t xml:space="preserve"> ที่ประชุมมีมติอนุมัติตามรายละเอียดดังนี้</w:t>
      </w:r>
    </w:p>
    <w:p w14:paraId="2CD2CF04" w14:textId="77777777" w:rsidR="000E2B6D" w:rsidRPr="00FD347B" w:rsidRDefault="000E2B6D" w:rsidP="00BA2A32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2F9A1666" w14:textId="5DD2C8E8" w:rsidR="003A296F" w:rsidRPr="000E2B6D" w:rsidRDefault="003A296F" w:rsidP="00B05AAE">
      <w:pPr>
        <w:pStyle w:val="Preformatted"/>
        <w:numPr>
          <w:ilvl w:val="0"/>
          <w:numId w:val="19"/>
        </w:numPr>
        <w:tabs>
          <w:tab w:val="clear" w:pos="0"/>
          <w:tab w:val="clear" w:pos="959"/>
          <w:tab w:val="clear" w:pos="1665"/>
          <w:tab w:val="left" w:pos="1440"/>
        </w:tabs>
        <w:ind w:left="426" w:firstLine="65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3" w:name="_Hlk521921577"/>
      <w:r w:rsidRPr="00870479">
        <w:rPr>
          <w:rFonts w:ascii="Browallia New" w:hAnsi="Browallia New" w:cs="Browallia New"/>
          <w:sz w:val="28"/>
          <w:szCs w:val="28"/>
          <w:cs/>
        </w:rPr>
        <w:t>แปรสภาพบริษัทจากบริษัทจำกัด เป็นบริษัทมหาชนจำกัด</w:t>
      </w:r>
      <w:r w:rsidR="009A411E">
        <w:rPr>
          <w:rFonts w:ascii="Browallia New" w:hAnsi="Browallia New" w:cs="Browallia New" w:hint="cs"/>
          <w:sz w:val="28"/>
          <w:szCs w:val="28"/>
          <w:cs/>
        </w:rPr>
        <w:t xml:space="preserve"> (ดำเนินการแล้วเมื่อวันที่ </w:t>
      </w:r>
      <w:r w:rsidR="0013129D" w:rsidRPr="0013129D">
        <w:rPr>
          <w:rFonts w:ascii="Browallia New" w:hAnsi="Browallia New" w:cs="Browallia New"/>
          <w:sz w:val="28"/>
          <w:szCs w:val="28"/>
        </w:rPr>
        <w:t xml:space="preserve">23 </w:t>
      </w:r>
      <w:r w:rsidR="0013129D" w:rsidRPr="0013129D">
        <w:rPr>
          <w:rFonts w:ascii="Browallia New" w:hAnsi="Browallia New" w:cs="Browallia New" w:hint="cs"/>
          <w:sz w:val="28"/>
          <w:szCs w:val="28"/>
          <w:cs/>
        </w:rPr>
        <w:t>กรกฎาคม</w:t>
      </w:r>
      <w:r w:rsidR="009A411E" w:rsidRPr="0013129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A411E" w:rsidRPr="0013129D">
        <w:rPr>
          <w:rFonts w:ascii="Browallia New" w:hAnsi="Browallia New" w:cs="Browallia New"/>
          <w:sz w:val="28"/>
          <w:szCs w:val="28"/>
        </w:rPr>
        <w:t>2561</w:t>
      </w:r>
      <w:r w:rsidR="009A411E">
        <w:rPr>
          <w:rFonts w:ascii="Browallia New" w:hAnsi="Browallia New" w:cs="Browallia New" w:hint="cs"/>
          <w:sz w:val="28"/>
          <w:szCs w:val="28"/>
          <w:cs/>
        </w:rPr>
        <w:t xml:space="preserve">) </w:t>
      </w:r>
    </w:p>
    <w:p w14:paraId="450114A6" w14:textId="77777777" w:rsidR="000E2B6D" w:rsidRPr="00FD347B" w:rsidRDefault="000E2B6D" w:rsidP="00BA2A32">
      <w:pPr>
        <w:pStyle w:val="Preformatted"/>
        <w:tabs>
          <w:tab w:val="clear" w:pos="0"/>
          <w:tab w:val="clear" w:pos="959"/>
        </w:tabs>
        <w:ind w:left="42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bookmarkEnd w:id="3"/>
    <w:p w14:paraId="455A0206" w14:textId="67C36FD3" w:rsidR="003A296F" w:rsidRPr="00870479" w:rsidRDefault="003A296F" w:rsidP="00B05AAE">
      <w:pPr>
        <w:pStyle w:val="Preformatted"/>
        <w:numPr>
          <w:ilvl w:val="0"/>
          <w:numId w:val="19"/>
        </w:numPr>
        <w:tabs>
          <w:tab w:val="clear" w:pos="0"/>
          <w:tab w:val="clear" w:pos="959"/>
          <w:tab w:val="clear" w:pos="1665"/>
          <w:tab w:val="left" w:pos="1449"/>
          <w:tab w:val="num" w:pos="1836"/>
        </w:tabs>
        <w:ind w:left="1440" w:hanging="3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70479">
        <w:rPr>
          <w:rFonts w:ascii="Browallia New" w:hAnsi="Browallia New" w:cs="Browallia New"/>
          <w:sz w:val="28"/>
          <w:szCs w:val="28"/>
          <w:cs/>
        </w:rPr>
        <w:t xml:space="preserve">เพิ่มทุนจดทะเบียนของบริษัทจำนวน </w:t>
      </w:r>
      <w:r w:rsidRPr="00870479">
        <w:rPr>
          <w:rFonts w:ascii="Browallia New" w:hAnsi="Browallia New" w:cs="Browallia New"/>
          <w:sz w:val="28"/>
          <w:szCs w:val="28"/>
        </w:rPr>
        <w:t xml:space="preserve">870,000,020 </w:t>
      </w:r>
      <w:r w:rsidRPr="00870479">
        <w:rPr>
          <w:rFonts w:ascii="Browallia New" w:hAnsi="Browallia New" w:cs="Browallia New"/>
          <w:sz w:val="28"/>
          <w:szCs w:val="28"/>
          <w:cs/>
        </w:rPr>
        <w:t xml:space="preserve">บาท จากเดิม </w:t>
      </w:r>
      <w:r w:rsidRPr="00870479">
        <w:rPr>
          <w:rFonts w:ascii="Browallia New" w:hAnsi="Browallia New" w:cs="Browallia New"/>
          <w:sz w:val="28"/>
          <w:szCs w:val="28"/>
        </w:rPr>
        <w:t xml:space="preserve">1,160,000,000 </w:t>
      </w:r>
      <w:r w:rsidRPr="00870479">
        <w:rPr>
          <w:rFonts w:ascii="Browallia New" w:hAnsi="Browallia New" w:cs="Browallia New"/>
          <w:sz w:val="28"/>
          <w:szCs w:val="28"/>
          <w:cs/>
        </w:rPr>
        <w:t xml:space="preserve">บาท เป็น </w:t>
      </w:r>
      <w:r w:rsidR="00B05AAE">
        <w:rPr>
          <w:rFonts w:ascii="Browallia New" w:hAnsi="Browallia New" w:cs="Browallia New"/>
          <w:sz w:val="28"/>
          <w:szCs w:val="28"/>
        </w:rPr>
        <w:t xml:space="preserve"> </w:t>
      </w:r>
      <w:r w:rsidRPr="00870479">
        <w:rPr>
          <w:rFonts w:ascii="Browallia New" w:hAnsi="Browallia New" w:cs="Browallia New"/>
          <w:sz w:val="28"/>
          <w:szCs w:val="28"/>
        </w:rPr>
        <w:t xml:space="preserve">2,030,000,020 </w:t>
      </w:r>
      <w:r w:rsidRPr="00870479">
        <w:rPr>
          <w:rFonts w:ascii="Browallia New" w:hAnsi="Browallia New" w:cs="Browallia New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870479">
        <w:rPr>
          <w:rFonts w:ascii="Browallia New" w:hAnsi="Browallia New" w:cs="Browallia New"/>
          <w:sz w:val="28"/>
          <w:szCs w:val="28"/>
        </w:rPr>
        <w:t xml:space="preserve">87,000,002 </w:t>
      </w:r>
      <w:r w:rsidRPr="00870479">
        <w:rPr>
          <w:rFonts w:ascii="Browallia New" w:hAnsi="Browallia New" w:cs="Browallia New"/>
          <w:sz w:val="28"/>
          <w:szCs w:val="28"/>
          <w:cs/>
        </w:rPr>
        <w:t xml:space="preserve">หุ้น มูลค่าหุ้นที่ตราไว้หุ้นละ </w:t>
      </w:r>
      <w:r w:rsidRPr="00870479">
        <w:rPr>
          <w:rFonts w:ascii="Browallia New" w:hAnsi="Browallia New" w:cs="Browallia New"/>
          <w:sz w:val="28"/>
          <w:szCs w:val="28"/>
        </w:rPr>
        <w:t xml:space="preserve">10 </w:t>
      </w:r>
      <w:r w:rsidRPr="00870479">
        <w:rPr>
          <w:rFonts w:ascii="Browallia New" w:hAnsi="Browallia New" w:cs="Browallia New"/>
          <w:sz w:val="28"/>
          <w:szCs w:val="28"/>
          <w:cs/>
        </w:rPr>
        <w:t>บาท</w:t>
      </w:r>
      <w:r w:rsidR="009A411E">
        <w:rPr>
          <w:rFonts w:ascii="Browallia New" w:hAnsi="Browallia New" w:cs="Browallia New" w:hint="cs"/>
          <w:sz w:val="28"/>
          <w:szCs w:val="28"/>
          <w:cs/>
        </w:rPr>
        <w:t xml:space="preserve"> (ดำเนินการแล้วเมื่อวันที่ </w:t>
      </w:r>
      <w:r w:rsidR="009A411E" w:rsidRPr="006E2A18">
        <w:rPr>
          <w:rFonts w:ascii="Browallia New" w:hAnsi="Browallia New" w:cs="Browallia New"/>
          <w:sz w:val="28"/>
          <w:szCs w:val="28"/>
        </w:rPr>
        <w:t xml:space="preserve">20 </w:t>
      </w:r>
      <w:r w:rsidR="009A411E" w:rsidRPr="006E2A18">
        <w:rPr>
          <w:rFonts w:ascii="Browallia New" w:hAnsi="Browallia New" w:cs="Browallia New" w:hint="cs"/>
          <w:sz w:val="28"/>
          <w:szCs w:val="28"/>
          <w:cs/>
        </w:rPr>
        <w:t xml:space="preserve">กันยายน </w:t>
      </w:r>
      <w:r w:rsidR="009A411E" w:rsidRPr="006E2A18">
        <w:rPr>
          <w:rFonts w:ascii="Browallia New" w:hAnsi="Browallia New" w:cs="Browallia New"/>
          <w:sz w:val="28"/>
          <w:szCs w:val="28"/>
        </w:rPr>
        <w:t>2561</w:t>
      </w:r>
      <w:r w:rsidR="009A411E">
        <w:rPr>
          <w:rFonts w:ascii="Browallia New" w:hAnsi="Browallia New" w:cs="Browallia New" w:hint="cs"/>
          <w:sz w:val="28"/>
          <w:szCs w:val="28"/>
          <w:cs/>
        </w:rPr>
        <w:t xml:space="preserve">) </w:t>
      </w:r>
    </w:p>
    <w:p w14:paraId="290C7826" w14:textId="77777777" w:rsidR="003A296F" w:rsidRPr="00FD347B" w:rsidRDefault="003A296F" w:rsidP="00BA2A32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D4DEDFB" w14:textId="46F8DDE0" w:rsidR="00925CE0" w:rsidRDefault="003852D0" w:rsidP="007231B4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70479">
        <w:rPr>
          <w:rFonts w:ascii="Browallia New" w:hAnsi="Browallia New" w:cs="Browallia New" w:hint="cs"/>
          <w:sz w:val="28"/>
          <w:szCs w:val="28"/>
          <w:cs/>
          <w:lang w:val="en-GB"/>
        </w:rPr>
        <w:t>โดยวัตถุประสงค์ของการเพิ่มทุนนั้นเพื่อปรับ</w:t>
      </w:r>
      <w:r w:rsidR="001339D3" w:rsidRPr="00870479">
        <w:rPr>
          <w:rFonts w:ascii="Browallia New" w:hAnsi="Browallia New" w:cs="Browallia New" w:hint="cs"/>
          <w:sz w:val="28"/>
          <w:szCs w:val="28"/>
          <w:cs/>
          <w:lang w:val="en-GB"/>
        </w:rPr>
        <w:t>โ</w:t>
      </w:r>
      <w:r w:rsidRPr="00870479">
        <w:rPr>
          <w:rFonts w:ascii="Browallia New" w:hAnsi="Browallia New" w:cs="Browallia New" w:hint="cs"/>
          <w:sz w:val="28"/>
          <w:szCs w:val="28"/>
          <w:cs/>
          <w:lang w:val="en-GB"/>
        </w:rPr>
        <w:t>ครงสร้างธุรกิจ โครงสร้างทุน และโครงสร้างหนี้ ซึ่งจะนำเงินเพิ่มทุนบางส่วนไปชำระหนี้ให้กับบริษัท</w:t>
      </w:r>
      <w:r w:rsidR="006646A6" w:rsidRPr="00870479">
        <w:rPr>
          <w:rFonts w:ascii="Browallia New" w:hAnsi="Browallia New" w:cs="Browallia New" w:hint="cs"/>
          <w:sz w:val="28"/>
          <w:szCs w:val="28"/>
          <w:cs/>
          <w:lang w:val="en-GB"/>
        </w:rPr>
        <w:t>ใหญ่</w:t>
      </w:r>
      <w:r w:rsidRPr="00870479">
        <w:rPr>
          <w:rFonts w:ascii="Browallia New" w:hAnsi="Browallia New" w:cs="Browallia New" w:hint="cs"/>
          <w:sz w:val="28"/>
          <w:szCs w:val="28"/>
          <w:cs/>
          <w:lang w:val="en-GB"/>
        </w:rPr>
        <w:t>ตามแผนการชำระหนี้</w:t>
      </w:r>
    </w:p>
    <w:p w14:paraId="5464B4BD" w14:textId="77777777" w:rsidR="007231B4" w:rsidRPr="007231B4" w:rsidRDefault="007231B4" w:rsidP="007231B4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0E6F510" w14:textId="16B03A6B" w:rsidR="00903D86" w:rsidRPr="001E4098" w:rsidRDefault="00946BD3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t>ที่ดิน</w:t>
      </w:r>
      <w:r w:rsidR="000E519E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 </w:t>
      </w:r>
      <w:r w:rsidR="00903D86" w:rsidRPr="00C04DF6">
        <w:rPr>
          <w:rFonts w:ascii="Browallia New" w:hAnsi="Browallia New" w:cs="Browallia New"/>
          <w:sz w:val="28"/>
          <w:szCs w:val="28"/>
          <w:u w:val="single"/>
          <w:cs/>
        </w:rPr>
        <w:t>อาคาร</w:t>
      </w:r>
      <w:r w:rsidR="00C5637E">
        <w:rPr>
          <w:rFonts w:ascii="Browallia New" w:hAnsi="Browallia New" w:cs="Browallia New"/>
          <w:sz w:val="28"/>
          <w:szCs w:val="28"/>
          <w:u w:val="single"/>
        </w:rPr>
        <w:t xml:space="preserve"> </w:t>
      </w:r>
      <w:r w:rsidR="00903D86" w:rsidRPr="00C04DF6">
        <w:rPr>
          <w:rFonts w:ascii="Browallia New" w:hAnsi="Browallia New" w:cs="Browallia New"/>
          <w:sz w:val="28"/>
          <w:szCs w:val="28"/>
          <w:u w:val="single"/>
          <w:cs/>
        </w:rPr>
        <w:t xml:space="preserve">และอุปกรณ์ </w:t>
      </w:r>
    </w:p>
    <w:p w14:paraId="16094646" w14:textId="77777777" w:rsidR="00E16FAA" w:rsidRPr="00FD347B" w:rsidRDefault="00E16FAA" w:rsidP="00BA2A3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6C0082F" w14:textId="58F86D3A" w:rsidR="00A853F9" w:rsidRPr="00FD3A5B" w:rsidRDefault="00A853F9" w:rsidP="00BA2A32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D3A5B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E150F4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FD3A5B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CC178F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8234CC">
        <w:rPr>
          <w:rFonts w:ascii="Browallia New" w:hAnsi="Browallia New" w:cs="Browallia New" w:hint="cs"/>
          <w:sz w:val="28"/>
          <w:szCs w:val="28"/>
          <w:cs/>
          <w:lang w:val="en-GB"/>
        </w:rPr>
        <w:t>กันยา</w:t>
      </w:r>
      <w:r w:rsidR="00CC178F" w:rsidRPr="0079603E">
        <w:rPr>
          <w:rFonts w:ascii="Browallia New" w:hAnsi="Browallia New" w:cs="Browallia New"/>
          <w:sz w:val="28"/>
          <w:szCs w:val="28"/>
          <w:cs/>
          <w:lang w:val="en-GB"/>
        </w:rPr>
        <w:t>ยน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FD3A5B">
        <w:rPr>
          <w:rFonts w:ascii="Browallia New" w:hAnsi="Browallia New" w:cs="Browallia New" w:hint="cs"/>
          <w:sz w:val="28"/>
          <w:szCs w:val="28"/>
          <w:cs/>
        </w:rPr>
        <w:t xml:space="preserve"> มีรายการเปลี่ยนแปลงของที่ดิน อาคาร </w:t>
      </w:r>
      <w:r w:rsidRPr="00FD3A5B">
        <w:rPr>
          <w:rFonts w:ascii="Browallia New" w:hAnsi="Browallia New" w:cs="Browallia New"/>
          <w:sz w:val="28"/>
          <w:szCs w:val="28"/>
          <w:cs/>
        </w:rPr>
        <w:t>และอุปกรณ</w:t>
      </w:r>
      <w:r w:rsidRPr="00FD3A5B">
        <w:rPr>
          <w:rFonts w:ascii="Browallia New" w:hAnsi="Browallia New" w:cs="Browallia New" w:hint="cs"/>
          <w:sz w:val="28"/>
          <w:szCs w:val="28"/>
          <w:cs/>
        </w:rPr>
        <w:t>์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  <w:r w:rsidRPr="00FD3A5B">
        <w:rPr>
          <w:rFonts w:ascii="Browallia New" w:hAnsi="Browallia New" w:cs="Browallia New" w:hint="cs"/>
          <w:sz w:val="28"/>
          <w:szCs w:val="28"/>
          <w:cs/>
        </w:rPr>
        <w:t>อย่างย่อดังต่อไปนี้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</w:p>
    <w:p w14:paraId="3006B29D" w14:textId="77777777" w:rsidR="00A853F9" w:rsidRPr="00CC178F" w:rsidRDefault="00A853F9" w:rsidP="00A85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1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22"/>
        <w:gridCol w:w="2007"/>
        <w:gridCol w:w="240"/>
        <w:gridCol w:w="2174"/>
      </w:tblGrid>
      <w:tr w:rsidR="00A853F9" w:rsidRPr="00B84440" w14:paraId="3EF9C57A" w14:textId="77777777" w:rsidTr="000D39C2">
        <w:tc>
          <w:tcPr>
            <w:tcW w:w="4722" w:type="dxa"/>
          </w:tcPr>
          <w:p w14:paraId="0BFF0C14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7" w:type="dxa"/>
          </w:tcPr>
          <w:p w14:paraId="527F02FA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" w:type="dxa"/>
          </w:tcPr>
          <w:p w14:paraId="6DA214FF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</w:tcPr>
          <w:p w14:paraId="7E0C7537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853F9" w:rsidRPr="00B84440" w14:paraId="3C194307" w14:textId="77777777" w:rsidTr="000D39C2">
        <w:tc>
          <w:tcPr>
            <w:tcW w:w="4722" w:type="dxa"/>
          </w:tcPr>
          <w:p w14:paraId="0F19B4F6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683FFA76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79786A70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14:paraId="1B984845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A853F9" w:rsidRPr="00807AD3" w14:paraId="5F29531B" w14:textId="77777777" w:rsidTr="00FD347B">
        <w:trPr>
          <w:trHeight w:hRule="exact" w:val="230"/>
        </w:trPr>
        <w:tc>
          <w:tcPr>
            <w:tcW w:w="4722" w:type="dxa"/>
          </w:tcPr>
          <w:p w14:paraId="302D33B8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14:paraId="5125DAF5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0" w:type="dxa"/>
          </w:tcPr>
          <w:p w14:paraId="344DBCED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2555945C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C2B31" w:rsidRPr="00B84440" w14:paraId="7D9B7432" w14:textId="77777777" w:rsidTr="0083781F">
        <w:tc>
          <w:tcPr>
            <w:tcW w:w="4722" w:type="dxa"/>
          </w:tcPr>
          <w:p w14:paraId="4F6609CD" w14:textId="008FBA29" w:rsidR="004C2B31" w:rsidRPr="00B84440" w:rsidRDefault="004C2B31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 w:rsidR="00007AA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="00D57D8F"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D57D8F"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2007" w:type="dxa"/>
            <w:shd w:val="clear" w:color="auto" w:fill="auto"/>
          </w:tcPr>
          <w:p w14:paraId="1892D2E5" w14:textId="29DC7EB1" w:rsidR="004C2B31" w:rsidRPr="00711AFA" w:rsidRDefault="00D57D8F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11AFA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B84440" w:rsidRPr="00711AF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11AFA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240" w:type="dxa"/>
          </w:tcPr>
          <w:p w14:paraId="53B1515D" w14:textId="77777777" w:rsidR="004C2B31" w:rsidRPr="00B84440" w:rsidRDefault="004C2B31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</w:tcPr>
          <w:p w14:paraId="548B4323" w14:textId="2962974F" w:rsidR="004C2B31" w:rsidRPr="00B84440" w:rsidRDefault="00D57D8F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B84440" w:rsidRPr="00B844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</w:p>
        </w:tc>
      </w:tr>
      <w:tr w:rsidR="00711AFA" w:rsidRPr="00B84440" w14:paraId="357C7768" w14:textId="77777777" w:rsidTr="0083781F">
        <w:tc>
          <w:tcPr>
            <w:tcW w:w="4722" w:type="dxa"/>
          </w:tcPr>
          <w:p w14:paraId="4FC5A43D" w14:textId="77777777" w:rsidR="00711AFA" w:rsidRPr="00B84440" w:rsidRDefault="00711AFA" w:rsidP="00711AF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007" w:type="dxa"/>
            <w:shd w:val="clear" w:color="auto" w:fill="auto"/>
          </w:tcPr>
          <w:p w14:paraId="6C3A9E96" w14:textId="6C1E7613" w:rsidR="00711AFA" w:rsidRPr="007A0292" w:rsidRDefault="00B15E8C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8,563</w:t>
            </w:r>
          </w:p>
        </w:tc>
        <w:tc>
          <w:tcPr>
            <w:tcW w:w="240" w:type="dxa"/>
          </w:tcPr>
          <w:p w14:paraId="1FE2C5F3" w14:textId="77777777" w:rsidR="00711AFA" w:rsidRPr="00B84440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</w:tcPr>
          <w:p w14:paraId="59D0ACA7" w14:textId="5129CFDA" w:rsidR="00711AFA" w:rsidRPr="00AB0F71" w:rsidRDefault="00767767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3,83</w:t>
            </w:r>
            <w:r w:rsidR="00057E9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711AFA" w:rsidRPr="00B84440" w14:paraId="771D3ADD" w14:textId="77777777" w:rsidTr="0083781F">
        <w:tc>
          <w:tcPr>
            <w:tcW w:w="4722" w:type="dxa"/>
          </w:tcPr>
          <w:p w14:paraId="70363053" w14:textId="1E623B23" w:rsidR="00711AFA" w:rsidRPr="00B84440" w:rsidRDefault="00711AFA" w:rsidP="00711AF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FF241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โอนเข้า / (โอนออก)</w:t>
            </w:r>
          </w:p>
        </w:tc>
        <w:tc>
          <w:tcPr>
            <w:tcW w:w="2007" w:type="dxa"/>
            <w:shd w:val="clear" w:color="auto" w:fill="auto"/>
          </w:tcPr>
          <w:p w14:paraId="69E8CBDC" w14:textId="0E0879E8" w:rsidR="00711AFA" w:rsidRPr="007A0292" w:rsidRDefault="004B6E8E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646360">
              <w:rPr>
                <w:rFonts w:ascii="Browallia New" w:hAnsi="Browallia New" w:cs="Browallia New"/>
                <w:sz w:val="28"/>
                <w:szCs w:val="28"/>
              </w:rPr>
              <w:t>3,084</w:t>
            </w:r>
          </w:p>
        </w:tc>
        <w:tc>
          <w:tcPr>
            <w:tcW w:w="240" w:type="dxa"/>
          </w:tcPr>
          <w:p w14:paraId="22E1A824" w14:textId="77777777" w:rsidR="00711AFA" w:rsidRPr="00B84440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  <w:shd w:val="clear" w:color="auto" w:fill="auto"/>
            <w:vAlign w:val="bottom"/>
          </w:tcPr>
          <w:p w14:paraId="45FC3229" w14:textId="04B9F225" w:rsidR="00711AFA" w:rsidRPr="00170330" w:rsidRDefault="00767767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3,084</w:t>
            </w:r>
          </w:p>
        </w:tc>
      </w:tr>
      <w:tr w:rsidR="00711AFA" w:rsidRPr="00B84440" w14:paraId="1E46DCC3" w14:textId="77777777" w:rsidTr="0083781F">
        <w:tc>
          <w:tcPr>
            <w:tcW w:w="4722" w:type="dxa"/>
          </w:tcPr>
          <w:p w14:paraId="4E8D137D" w14:textId="18EA2DD7" w:rsidR="00711AFA" w:rsidRPr="00FF241C" w:rsidRDefault="00711AFA" w:rsidP="00711AF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ขายและตัดจำหน่าย</w:t>
            </w:r>
          </w:p>
        </w:tc>
        <w:tc>
          <w:tcPr>
            <w:tcW w:w="2007" w:type="dxa"/>
            <w:shd w:val="clear" w:color="auto" w:fill="auto"/>
          </w:tcPr>
          <w:p w14:paraId="15318F6F" w14:textId="0686A431" w:rsidR="00711AFA" w:rsidRPr="007A0292" w:rsidRDefault="004B6E8E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5019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171,920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40" w:type="dxa"/>
          </w:tcPr>
          <w:p w14:paraId="295853D1" w14:textId="77777777" w:rsidR="00711AFA" w:rsidRPr="00B84440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  <w:shd w:val="clear" w:color="auto" w:fill="auto"/>
            <w:vAlign w:val="bottom"/>
          </w:tcPr>
          <w:p w14:paraId="3C943F22" w14:textId="6C8B3667" w:rsidR="00711AFA" w:rsidRPr="00170330" w:rsidRDefault="00767767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(551)</w:t>
            </w:r>
          </w:p>
        </w:tc>
      </w:tr>
      <w:tr w:rsidR="00711AFA" w:rsidRPr="00B84440" w14:paraId="69B7FA7C" w14:textId="77777777" w:rsidTr="0083781F">
        <w:tc>
          <w:tcPr>
            <w:tcW w:w="4722" w:type="dxa"/>
          </w:tcPr>
          <w:p w14:paraId="376826AC" w14:textId="77777777" w:rsidR="00711AFA" w:rsidRPr="00B84440" w:rsidRDefault="00711AFA" w:rsidP="00711AF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007" w:type="dxa"/>
            <w:shd w:val="clear" w:color="auto" w:fill="auto"/>
          </w:tcPr>
          <w:p w14:paraId="31A06E06" w14:textId="2970EFC4" w:rsidR="00711AFA" w:rsidRPr="007A0292" w:rsidRDefault="004B6E8E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15E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82,361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40" w:type="dxa"/>
          </w:tcPr>
          <w:p w14:paraId="72A9B857" w14:textId="77777777" w:rsidR="00711AFA" w:rsidRPr="00B84440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</w:tcPr>
          <w:p w14:paraId="7411CB7A" w14:textId="33B2F9C4" w:rsidR="00711AFA" w:rsidRPr="00B84440" w:rsidRDefault="00767767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(35,320)</w:t>
            </w:r>
          </w:p>
        </w:tc>
      </w:tr>
      <w:tr w:rsidR="00711AFA" w:rsidRPr="00B84440" w14:paraId="56779194" w14:textId="77777777" w:rsidTr="0083781F">
        <w:tc>
          <w:tcPr>
            <w:tcW w:w="4722" w:type="dxa"/>
          </w:tcPr>
          <w:p w14:paraId="521147EE" w14:textId="648209C7" w:rsidR="00711AFA" w:rsidRPr="00B84440" w:rsidRDefault="00711AFA" w:rsidP="00711AF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ค่าเสื่อมราคาสะสมสินทรัพย์ที่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ขายและตัด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</w:p>
        </w:tc>
        <w:tc>
          <w:tcPr>
            <w:tcW w:w="2007" w:type="dxa"/>
            <w:shd w:val="clear" w:color="auto" w:fill="auto"/>
          </w:tcPr>
          <w:p w14:paraId="7C0149FA" w14:textId="7057CA33" w:rsidR="00711AFA" w:rsidRPr="007A0292" w:rsidRDefault="00A62057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130,366</w:t>
            </w:r>
          </w:p>
        </w:tc>
        <w:tc>
          <w:tcPr>
            <w:tcW w:w="240" w:type="dxa"/>
          </w:tcPr>
          <w:p w14:paraId="587FF7D3" w14:textId="77777777" w:rsidR="00711AFA" w:rsidRPr="00B84440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vAlign w:val="bottom"/>
          </w:tcPr>
          <w:p w14:paraId="40534B2B" w14:textId="1280A3EB" w:rsidR="00711AFA" w:rsidRPr="00B84440" w:rsidRDefault="00767767" w:rsidP="0076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211</w:t>
            </w:r>
          </w:p>
        </w:tc>
      </w:tr>
      <w:tr w:rsidR="00711AFA" w:rsidRPr="00B84440" w14:paraId="23DCB75D" w14:textId="77777777" w:rsidTr="0083781F">
        <w:tc>
          <w:tcPr>
            <w:tcW w:w="4722" w:type="dxa"/>
          </w:tcPr>
          <w:p w14:paraId="4418B641" w14:textId="2CB72104" w:rsidR="00711AFA" w:rsidRPr="00B84440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 w:rsidR="0052321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E150F4" w:rsidRPr="00E150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B844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45E0395D" w:rsidR="00711AFA" w:rsidRPr="007A0292" w:rsidRDefault="004B6E8E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6463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411,837</w:t>
            </w:r>
          </w:p>
        </w:tc>
        <w:tc>
          <w:tcPr>
            <w:tcW w:w="240" w:type="dxa"/>
          </w:tcPr>
          <w:p w14:paraId="4B42E32B" w14:textId="77777777" w:rsidR="00711AFA" w:rsidRPr="00B84440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433017A2" w:rsidR="00711AFA" w:rsidRPr="00B84440" w:rsidRDefault="00767767" w:rsidP="0076776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126,55</w:t>
            </w:r>
            <w:r w:rsidR="00057E9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</w:p>
        </w:tc>
      </w:tr>
    </w:tbl>
    <w:p w14:paraId="3575D85B" w14:textId="77777777" w:rsidR="00126B4A" w:rsidRPr="00CA51A7" w:rsidRDefault="00126B4A" w:rsidP="00CA51A7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32"/>
          <w:szCs w:val="32"/>
        </w:rPr>
      </w:pPr>
    </w:p>
    <w:p w14:paraId="62600DC1" w14:textId="448FF693" w:rsidR="005753E0" w:rsidRPr="00CC37C8" w:rsidRDefault="005753E0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t>สินทรัพย์ไม่มีตัวตน</w:t>
      </w:r>
    </w:p>
    <w:p w14:paraId="19FC8F84" w14:textId="47596A37" w:rsidR="00CC37C8" w:rsidRPr="00FD347B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u w:val="single"/>
        </w:rPr>
      </w:pPr>
    </w:p>
    <w:p w14:paraId="24AF2F90" w14:textId="0F7C5718" w:rsidR="00EB3E2E" w:rsidRPr="00333458" w:rsidRDefault="00EB3E2E" w:rsidP="00EB3E2E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33458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FD3A5B">
        <w:rPr>
          <w:rFonts w:ascii="Browallia New" w:hAnsi="Browallia New" w:cs="Browallia New"/>
          <w:sz w:val="28"/>
          <w:szCs w:val="28"/>
          <w:cs/>
        </w:rPr>
        <w:t>งวด</w:t>
      </w:r>
      <w:r w:rsidR="00E150F4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FD3A5B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586AC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E150F4" w:rsidRPr="00E150F4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FD3A5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333458">
        <w:rPr>
          <w:rFonts w:ascii="Browallia New" w:hAnsi="Browallia New" w:cs="Browallia New" w:hint="cs"/>
          <w:sz w:val="28"/>
          <w:szCs w:val="28"/>
          <w:cs/>
        </w:rPr>
        <w:t>มีรายการเปลี่ยนแปลงของสินทรัพย์</w:t>
      </w:r>
      <w:r w:rsidRPr="00333458">
        <w:rPr>
          <w:rFonts w:ascii="Browallia New" w:hAnsi="Browallia New" w:cs="Browallia New"/>
          <w:sz w:val="28"/>
          <w:szCs w:val="28"/>
          <w:cs/>
        </w:rPr>
        <w:t>ไม่มีตัวตน</w:t>
      </w:r>
      <w:r w:rsidRPr="00333458">
        <w:rPr>
          <w:rFonts w:ascii="Browallia New" w:hAnsi="Browallia New" w:cs="Browallia New" w:hint="cs"/>
          <w:sz w:val="28"/>
          <w:szCs w:val="28"/>
          <w:cs/>
        </w:rPr>
        <w:t>อย่างย่อดังต่อไปนี้</w:t>
      </w:r>
      <w:r w:rsidRPr="00333458">
        <w:rPr>
          <w:rFonts w:ascii="Browallia New" w:hAnsi="Browallia New" w:cs="Browallia New"/>
          <w:sz w:val="28"/>
          <w:szCs w:val="28"/>
        </w:rPr>
        <w:t xml:space="preserve"> </w:t>
      </w:r>
    </w:p>
    <w:p w14:paraId="6FC05BAB" w14:textId="77777777" w:rsidR="00EB3E2E" w:rsidRPr="006F1262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14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22"/>
        <w:gridCol w:w="2007"/>
        <w:gridCol w:w="257"/>
        <w:gridCol w:w="2155"/>
      </w:tblGrid>
      <w:tr w:rsidR="00EB3E2E" w:rsidRPr="00B84440" w14:paraId="6C0E7235" w14:textId="77777777" w:rsidTr="00BA2A32">
        <w:tc>
          <w:tcPr>
            <w:tcW w:w="4722" w:type="dxa"/>
          </w:tcPr>
          <w:p w14:paraId="41898F8E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7" w:type="dxa"/>
          </w:tcPr>
          <w:p w14:paraId="55550BBB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7" w:type="dxa"/>
          </w:tcPr>
          <w:p w14:paraId="3AAFFA46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5" w:type="dxa"/>
          </w:tcPr>
          <w:p w14:paraId="0C211424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B3E2E" w:rsidRPr="00B84440" w14:paraId="299B00D1" w14:textId="77777777" w:rsidTr="00BA2A32">
        <w:tc>
          <w:tcPr>
            <w:tcW w:w="4722" w:type="dxa"/>
          </w:tcPr>
          <w:p w14:paraId="01403FE3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18DF98D8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57" w:type="dxa"/>
          </w:tcPr>
          <w:p w14:paraId="54F764D8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31E497A9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3E2E" w:rsidRPr="00807AD3" w14:paraId="112AC4D1" w14:textId="77777777" w:rsidTr="00FD347B">
        <w:trPr>
          <w:trHeight w:hRule="exact" w:val="216"/>
        </w:trPr>
        <w:tc>
          <w:tcPr>
            <w:tcW w:w="4722" w:type="dxa"/>
          </w:tcPr>
          <w:p w14:paraId="3A7B2446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14:paraId="212B5CCF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7" w:type="dxa"/>
          </w:tcPr>
          <w:p w14:paraId="179440B3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14:paraId="2D82E227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582090" w:rsidRPr="00B84440" w14:paraId="34CF33D7" w14:textId="77777777" w:rsidTr="00BA2A32">
        <w:tc>
          <w:tcPr>
            <w:tcW w:w="4722" w:type="dxa"/>
          </w:tcPr>
          <w:p w14:paraId="30CD46D1" w14:textId="1B1422F7" w:rsidR="00582090" w:rsidRPr="00B84440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 w:rsidR="00840B33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57D8F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2</w:t>
            </w:r>
            <w:r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561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E227EF1" w14:textId="1194EBDC" w:rsidR="00582090" w:rsidRPr="007A0292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D864BC">
              <w:rPr>
                <w:rFonts w:ascii="Browallia New" w:hAnsi="Browallia New" w:cs="Browallia New"/>
                <w:sz w:val="28"/>
                <w:szCs w:val="28"/>
                <w:lang w:val="en-GB"/>
              </w:rPr>
              <w:t>1,552,685</w:t>
            </w:r>
          </w:p>
        </w:tc>
        <w:tc>
          <w:tcPr>
            <w:tcW w:w="257" w:type="dxa"/>
            <w:shd w:val="clear" w:color="auto" w:fill="auto"/>
          </w:tcPr>
          <w:p w14:paraId="1C6CB42D" w14:textId="77777777" w:rsidR="00582090" w:rsidRPr="00B84440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5" w:type="dxa"/>
            <w:shd w:val="clear" w:color="auto" w:fill="auto"/>
          </w:tcPr>
          <w:p w14:paraId="1148E6E9" w14:textId="7BBC0371" w:rsidR="00582090" w:rsidRPr="00B84440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28,192</w:t>
            </w:r>
          </w:p>
        </w:tc>
      </w:tr>
      <w:tr w:rsidR="00B25754" w:rsidRPr="00B84440" w14:paraId="699CE68F" w14:textId="77777777" w:rsidTr="00BA2A32">
        <w:tc>
          <w:tcPr>
            <w:tcW w:w="4722" w:type="dxa"/>
          </w:tcPr>
          <w:p w14:paraId="260F93DD" w14:textId="62F52E6C" w:rsidR="00B25754" w:rsidRPr="00B84440" w:rsidRDefault="00D5414B" w:rsidP="0058209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EA84D24" w14:textId="026AB254" w:rsidR="00B25754" w:rsidRPr="00F23A07" w:rsidRDefault="008011B9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23A07">
              <w:rPr>
                <w:rFonts w:ascii="Browallia New" w:hAnsi="Browallia New" w:cs="Browallia New"/>
                <w:sz w:val="28"/>
                <w:szCs w:val="28"/>
                <w:lang w:val="en-GB"/>
              </w:rPr>
              <w:t>3,900</w:t>
            </w:r>
          </w:p>
        </w:tc>
        <w:tc>
          <w:tcPr>
            <w:tcW w:w="257" w:type="dxa"/>
            <w:shd w:val="clear" w:color="auto" w:fill="auto"/>
          </w:tcPr>
          <w:p w14:paraId="59A43F55" w14:textId="77777777" w:rsidR="00B25754" w:rsidRPr="00F23A07" w:rsidRDefault="00B25754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5" w:type="dxa"/>
            <w:shd w:val="clear" w:color="auto" w:fill="auto"/>
          </w:tcPr>
          <w:p w14:paraId="0D1E973E" w14:textId="16993775" w:rsidR="00B25754" w:rsidRPr="00F23A07" w:rsidRDefault="00E71EA3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71EA3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3</w:t>
            </w:r>
            <w:r w:rsidR="00B25754" w:rsidRPr="00F23A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,900</w:t>
            </w:r>
          </w:p>
        </w:tc>
      </w:tr>
      <w:tr w:rsidR="00582090" w:rsidRPr="00B84440" w14:paraId="242E8D1A" w14:textId="77777777" w:rsidTr="00BA2A32">
        <w:tc>
          <w:tcPr>
            <w:tcW w:w="4722" w:type="dxa"/>
          </w:tcPr>
          <w:p w14:paraId="73A40882" w14:textId="73D58E1A" w:rsidR="004B6E8E" w:rsidRPr="00B84440" w:rsidRDefault="00582090" w:rsidP="00582090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4440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Pr="00B84440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2007" w:type="dxa"/>
            <w:shd w:val="clear" w:color="auto" w:fill="auto"/>
          </w:tcPr>
          <w:p w14:paraId="76E75078" w14:textId="16125BE5" w:rsidR="004B6E8E" w:rsidRPr="00F23A07" w:rsidRDefault="002B27B7" w:rsidP="004921E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23A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(8,</w:t>
            </w:r>
            <w:r w:rsidR="008011B9" w:rsidRPr="00F23A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</w:t>
            </w:r>
            <w:r w:rsidR="002536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F23A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23070581" w14:textId="77777777" w:rsidR="00582090" w:rsidRPr="00F23A07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5" w:type="dxa"/>
            <w:shd w:val="clear" w:color="auto" w:fill="auto"/>
          </w:tcPr>
          <w:p w14:paraId="5F6AEDB8" w14:textId="430FA05B" w:rsidR="004B6E8E" w:rsidRPr="00F23A07" w:rsidRDefault="00767767" w:rsidP="004921E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23A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(7</w:t>
            </w:r>
            <w:r w:rsidR="00526544" w:rsidRPr="00F23A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25754" w:rsidRPr="00F23A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276</w:t>
            </w:r>
            <w:r w:rsidRPr="00F23A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  <w:r w:rsidR="004B6E8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       </w:t>
            </w:r>
          </w:p>
        </w:tc>
      </w:tr>
      <w:tr w:rsidR="004921EE" w:rsidRPr="00B84440" w14:paraId="5BFDF9B5" w14:textId="77777777" w:rsidTr="00BA2A32">
        <w:tc>
          <w:tcPr>
            <w:tcW w:w="4722" w:type="dxa"/>
          </w:tcPr>
          <w:p w14:paraId="7CF6B961" w14:textId="6DC1955D" w:rsidR="004921EE" w:rsidRPr="00B84440" w:rsidRDefault="004921EE" w:rsidP="00582090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2007" w:type="dxa"/>
            <w:shd w:val="clear" w:color="auto" w:fill="auto"/>
          </w:tcPr>
          <w:p w14:paraId="2032BC45" w14:textId="705132B7" w:rsidR="004921EE" w:rsidRPr="00F23A07" w:rsidRDefault="004921EE" w:rsidP="008011B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(9,226)</w:t>
            </w:r>
          </w:p>
        </w:tc>
        <w:tc>
          <w:tcPr>
            <w:tcW w:w="257" w:type="dxa"/>
            <w:shd w:val="clear" w:color="auto" w:fill="auto"/>
          </w:tcPr>
          <w:p w14:paraId="556D6A9F" w14:textId="77777777" w:rsidR="004921EE" w:rsidRPr="00F23A07" w:rsidRDefault="004921EE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5" w:type="dxa"/>
            <w:shd w:val="clear" w:color="auto" w:fill="auto"/>
          </w:tcPr>
          <w:p w14:paraId="61A04182" w14:textId="2F895A53" w:rsidR="004921EE" w:rsidRPr="00F23A07" w:rsidRDefault="004921EE" w:rsidP="004921EE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                     -                   </w:t>
            </w:r>
          </w:p>
        </w:tc>
      </w:tr>
      <w:tr w:rsidR="00582090" w:rsidRPr="00B84440" w14:paraId="52181BC1" w14:textId="77777777" w:rsidTr="00BA2A32">
        <w:tc>
          <w:tcPr>
            <w:tcW w:w="4722" w:type="dxa"/>
          </w:tcPr>
          <w:p w14:paraId="28E7EF72" w14:textId="087A59D1" w:rsidR="00582090" w:rsidRPr="00B84440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 w:rsidR="0052321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E150F4" w:rsidRPr="00E150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B844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D9A973" w14:textId="4DF31E8C" w:rsidR="00C631F0" w:rsidRPr="00F23A07" w:rsidRDefault="002B27B7" w:rsidP="00C631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23A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</w:t>
            </w:r>
            <w:r w:rsidR="008011B9" w:rsidRPr="00F23A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F5612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38,62</w:t>
            </w:r>
            <w:r w:rsidR="002536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257" w:type="dxa"/>
            <w:shd w:val="clear" w:color="auto" w:fill="auto"/>
          </w:tcPr>
          <w:p w14:paraId="0D469418" w14:textId="77777777" w:rsidR="00582090" w:rsidRPr="00F23A07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6C95F914" w:rsidR="00582090" w:rsidRPr="00F23A07" w:rsidRDefault="00B25754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23A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24,816</w:t>
            </w:r>
          </w:p>
        </w:tc>
      </w:tr>
    </w:tbl>
    <w:p w14:paraId="0A14BD00" w14:textId="6153E1EA" w:rsidR="00EE21F4" w:rsidRPr="00F426E6" w:rsidRDefault="00ED3010" w:rsidP="00B05AAE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426E6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เงินกู้ยืมระยะสั้นจาก</w:t>
      </w:r>
      <w:r w:rsidRPr="00F426E6">
        <w:rPr>
          <w:rFonts w:ascii="Browallia New" w:hAnsi="Browallia New" w:cs="Browallia New" w:hint="cs"/>
          <w:sz w:val="28"/>
          <w:szCs w:val="28"/>
          <w:u w:val="single"/>
          <w:cs/>
        </w:rPr>
        <w:t>สถาบันการเงิน</w:t>
      </w:r>
      <w:r w:rsidR="00B91C02" w:rsidRPr="00F426E6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7ADAD7BD" w14:textId="77777777" w:rsidR="00233A8E" w:rsidRPr="006E2A18" w:rsidRDefault="00233A8E" w:rsidP="00233A8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tbl>
      <w:tblPr>
        <w:tblW w:w="911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477"/>
        <w:gridCol w:w="142"/>
        <w:gridCol w:w="1149"/>
        <w:gridCol w:w="124"/>
        <w:gridCol w:w="1152"/>
        <w:gridCol w:w="99"/>
        <w:gridCol w:w="1161"/>
        <w:gridCol w:w="108"/>
        <w:gridCol w:w="1009"/>
      </w:tblGrid>
      <w:tr w:rsidR="009E3A13" w:rsidRPr="00EB3E2E" w14:paraId="036E0E5A" w14:textId="77777777" w:rsidTr="00724B92">
        <w:trPr>
          <w:cantSplit/>
          <w:trHeight w:val="20"/>
        </w:trPr>
        <w:tc>
          <w:tcPr>
            <w:tcW w:w="2693" w:type="dxa"/>
          </w:tcPr>
          <w:p w14:paraId="1142F1D9" w14:textId="77777777" w:rsidR="009E3A13" w:rsidRPr="00EB3E2E" w:rsidRDefault="009E3A13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477" w:type="dxa"/>
            <w:tcBorders>
              <w:left w:val="nil"/>
            </w:tcBorders>
          </w:tcPr>
          <w:p w14:paraId="372FB8A1" w14:textId="77777777" w:rsidR="009E3A13" w:rsidRPr="00EB3E2E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032B3A0" w14:textId="77777777" w:rsidR="009E3A13" w:rsidRPr="00EB3E2E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5" w:type="dxa"/>
            <w:gridSpan w:val="3"/>
          </w:tcPr>
          <w:p w14:paraId="5044D711" w14:textId="10628FC8" w:rsidR="009E3A13" w:rsidRPr="00EB3E2E" w:rsidRDefault="009E3A13" w:rsidP="00E1169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" w:type="dxa"/>
          </w:tcPr>
          <w:p w14:paraId="7BFB7AB8" w14:textId="77777777" w:rsidR="009E3A13" w:rsidRPr="00EB3E2E" w:rsidRDefault="009E3A13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8" w:type="dxa"/>
            <w:gridSpan w:val="3"/>
            <w:shd w:val="clear" w:color="auto" w:fill="auto"/>
          </w:tcPr>
          <w:p w14:paraId="799FD2FC" w14:textId="77777777" w:rsidR="009E3A13" w:rsidRPr="00EB3E2E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EB3E2E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EB3E2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EB3E2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E3A13" w:rsidRPr="00EB3E2E" w14:paraId="3EAA9E60" w14:textId="77777777" w:rsidTr="00724B92">
        <w:trPr>
          <w:cantSplit/>
          <w:trHeight w:val="20"/>
        </w:trPr>
        <w:tc>
          <w:tcPr>
            <w:tcW w:w="2693" w:type="dxa"/>
          </w:tcPr>
          <w:p w14:paraId="30294F77" w14:textId="77777777" w:rsidR="009E3A13" w:rsidRPr="00EB3E2E" w:rsidRDefault="009E3A13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nil"/>
            </w:tcBorders>
          </w:tcPr>
          <w:p w14:paraId="006FD36F" w14:textId="36AE0C9A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C750CE3" w14:textId="77777777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</w:tcPr>
          <w:p w14:paraId="3BDA479F" w14:textId="72680AD9" w:rsidR="009E3A13" w:rsidRPr="00EB3E2E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FFA6BDD" w14:textId="77777777" w:rsidR="009E3A13" w:rsidRPr="00EB3E2E" w:rsidRDefault="009E3A13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8D39B" w14:textId="77777777" w:rsidR="009E3A13" w:rsidRPr="00EB3E2E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E3A13" w:rsidRPr="00EB3E2E" w14:paraId="3D7C07F8" w14:textId="77777777" w:rsidTr="00724B92">
        <w:trPr>
          <w:cantSplit/>
          <w:trHeight w:val="20"/>
        </w:trPr>
        <w:tc>
          <w:tcPr>
            <w:tcW w:w="2693" w:type="dxa"/>
          </w:tcPr>
          <w:p w14:paraId="328AA424" w14:textId="77777777" w:rsidR="009E3A13" w:rsidRPr="00EB3E2E" w:rsidRDefault="009E3A13" w:rsidP="00EB3E2E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nil"/>
              <w:bottom w:val="single" w:sz="4" w:space="0" w:color="auto"/>
            </w:tcBorders>
          </w:tcPr>
          <w:p w14:paraId="0CE2996B" w14:textId="25253658" w:rsidR="009E3A13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42" w:type="dxa"/>
            <w:tcBorders>
              <w:left w:val="nil"/>
            </w:tcBorders>
          </w:tcPr>
          <w:p w14:paraId="2CFF3596" w14:textId="77777777" w:rsidR="009E3A13" w:rsidRDefault="009E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CD1A56" w14:textId="77777777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F4F8D" w14:textId="315B7F3D" w:rsidR="009E3A13" w:rsidRPr="00EB3E2E" w:rsidRDefault="00586ACB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E150F4" w:rsidRPr="00E150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  <w:p w14:paraId="0BC7B5B3" w14:textId="3C088F24" w:rsidR="009E3A13" w:rsidRPr="00EB3E2E" w:rsidRDefault="00D57D8F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4" w:type="dxa"/>
            <w:tcBorders>
              <w:top w:val="single" w:sz="4" w:space="0" w:color="auto"/>
            </w:tcBorders>
            <w:vAlign w:val="bottom"/>
          </w:tcPr>
          <w:p w14:paraId="0792457C" w14:textId="77777777" w:rsidR="009E3A13" w:rsidRPr="00EB3E2E" w:rsidRDefault="009E3A13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4A52E16C" w:rsidR="009E3A13" w:rsidRPr="00EB3E2E" w:rsidRDefault="00D57D8F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9E3A13" w:rsidRPr="00EB3E2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99" w:type="dxa"/>
            <w:vAlign w:val="bottom"/>
          </w:tcPr>
          <w:p w14:paraId="034AC31D" w14:textId="77777777" w:rsidR="009E3A13" w:rsidRPr="00EB3E2E" w:rsidRDefault="009E3A13" w:rsidP="00EB3E2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C72F9" w14:textId="6C4EC6A9" w:rsidR="009E3A13" w:rsidRPr="00EB3E2E" w:rsidRDefault="00586ACB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E150F4" w:rsidRPr="00E150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  <w:p w14:paraId="662BF3A5" w14:textId="30AB3B59" w:rsidR="009E3A13" w:rsidRPr="00EB3E2E" w:rsidRDefault="00D57D8F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F2EDF0E" w14:textId="77777777" w:rsidR="009E3A13" w:rsidRPr="00EB3E2E" w:rsidRDefault="009E3A13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FEBF7" w14:textId="64826A18" w:rsidR="009E3A13" w:rsidRPr="00EB3E2E" w:rsidRDefault="00D57D8F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9E3A13" w:rsidRPr="00EB3E2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="00586AC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9E3A13" w:rsidRPr="00EB3E2E" w14:paraId="3D96680A" w14:textId="77777777" w:rsidTr="00724B92">
        <w:trPr>
          <w:cantSplit/>
          <w:trHeight w:val="20"/>
        </w:trPr>
        <w:tc>
          <w:tcPr>
            <w:tcW w:w="2693" w:type="dxa"/>
          </w:tcPr>
          <w:p w14:paraId="5A4A997F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20A0600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EB3E2E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dxa"/>
            <w:vAlign w:val="bottom"/>
          </w:tcPr>
          <w:p w14:paraId="51FE8C1C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</w:tcPr>
          <w:p w14:paraId="2D51EB02" w14:textId="77777777" w:rsidR="009E3A13" w:rsidRPr="00EB3E2E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AB18797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47AB79DB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" w:type="dxa"/>
            <w:shd w:val="clear" w:color="auto" w:fill="auto"/>
          </w:tcPr>
          <w:p w14:paraId="186EA3C6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678D94E8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82090" w:rsidRPr="00E30075" w14:paraId="5137BF85" w14:textId="77777777" w:rsidTr="0083781F">
        <w:trPr>
          <w:cantSplit/>
          <w:trHeight w:val="20"/>
        </w:trPr>
        <w:tc>
          <w:tcPr>
            <w:tcW w:w="2693" w:type="dxa"/>
            <w:vAlign w:val="bottom"/>
          </w:tcPr>
          <w:p w14:paraId="4E2226B7" w14:textId="77777777" w:rsidR="00582090" w:rsidRPr="00E30075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30075">
              <w:rPr>
                <w:rStyle w:val="PageNumber"/>
                <w:rFonts w:ascii="Browallia New" w:hAnsi="Browallia New" w:cs="Browallia New"/>
                <w:sz w:val="28"/>
                <w:szCs w:val="28"/>
                <w:cs/>
              </w:rPr>
              <w:t>ต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370004B6" w14:textId="1F01FA6E" w:rsidR="00582090" w:rsidRPr="00A966D1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MOR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ลบร้อยละ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C733359" w14:textId="77777777" w:rsidR="00582090" w:rsidRPr="00A966D1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F342794" w14:textId="7A52BFFF" w:rsidR="00582090" w:rsidRPr="002B27B7" w:rsidRDefault="002B27B7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B27B7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124" w:type="dxa"/>
          </w:tcPr>
          <w:p w14:paraId="5EDF1E39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0975929" w14:textId="3C53091D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99" w:type="dxa"/>
          </w:tcPr>
          <w:p w14:paraId="39443550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08BE197B" w14:textId="11231278" w:rsidR="00582090" w:rsidRPr="00E30075" w:rsidRDefault="004036AC" w:rsidP="00582090">
            <w:pPr>
              <w:tabs>
                <w:tab w:val="left" w:pos="810"/>
              </w:tabs>
              <w:spacing w:line="240" w:lineRule="auto"/>
              <w:ind w:right="12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="003831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FE427DF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6EDA8BF2" w14:textId="73E3F648" w:rsidR="00582090" w:rsidRPr="00E30075" w:rsidRDefault="00582090" w:rsidP="00582090">
            <w:pPr>
              <w:spacing w:line="240" w:lineRule="auto"/>
              <w:ind w:right="9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-</w:t>
            </w:r>
          </w:p>
        </w:tc>
      </w:tr>
      <w:tr w:rsidR="00582090" w:rsidRPr="00E30075" w14:paraId="3822F94E" w14:textId="77777777" w:rsidTr="0083781F">
        <w:trPr>
          <w:cantSplit/>
          <w:trHeight w:val="20"/>
        </w:trPr>
        <w:tc>
          <w:tcPr>
            <w:tcW w:w="2693" w:type="dxa"/>
            <w:vAlign w:val="bottom"/>
          </w:tcPr>
          <w:p w14:paraId="62BB2DDA" w14:textId="77777777" w:rsidR="00582090" w:rsidRPr="00E30075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หนี้สินภายใต้สัญญาทรัส</w:t>
            </w:r>
            <w:r w:rsidRPr="00E30075">
              <w:rPr>
                <w:rFonts w:ascii="Browallia New" w:hAnsi="Browallia New" w:cs="Browallia New" w:hint="cs"/>
                <w:sz w:val="28"/>
                <w:szCs w:val="28"/>
                <w:cs/>
              </w:rPr>
              <w:t>ต์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รีซีท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4D9811CC" w14:textId="3F99AF6F" w:rsidR="00582090" w:rsidRPr="00E30075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–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FCEF9E3" w14:textId="77777777" w:rsidR="00582090" w:rsidRPr="00E30075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41DAEA8C" w14:textId="539C9604" w:rsidR="00582090" w:rsidRPr="002B27B7" w:rsidRDefault="002B27B7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B27B7">
              <w:rPr>
                <w:rFonts w:ascii="Browallia New" w:hAnsi="Browallia New" w:cs="Browallia New"/>
                <w:sz w:val="28"/>
                <w:szCs w:val="28"/>
              </w:rPr>
              <w:t>403,806</w:t>
            </w:r>
          </w:p>
        </w:tc>
        <w:tc>
          <w:tcPr>
            <w:tcW w:w="124" w:type="dxa"/>
          </w:tcPr>
          <w:p w14:paraId="0664DB59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3F9AAE" w14:textId="30EE68F2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99" w:type="dxa"/>
          </w:tcPr>
          <w:p w14:paraId="311DEBA4" w14:textId="77777777" w:rsidR="00582090" w:rsidRPr="00E30075" w:rsidRDefault="00582090" w:rsidP="00582090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3E5B1AA" w14:textId="29DFD3FE" w:rsidR="00582090" w:rsidRPr="00E30075" w:rsidRDefault="0038317A" w:rsidP="00582090">
            <w:pPr>
              <w:spacing w:line="240" w:lineRule="auto"/>
              <w:ind w:right="105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342,764</w:t>
            </w:r>
          </w:p>
        </w:tc>
        <w:tc>
          <w:tcPr>
            <w:tcW w:w="108" w:type="dxa"/>
            <w:shd w:val="clear" w:color="auto" w:fill="auto"/>
          </w:tcPr>
          <w:p w14:paraId="7DDDC4B5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3FD060EB" w14:textId="4C2A3014" w:rsidR="00582090" w:rsidRPr="00E30075" w:rsidRDefault="00582090" w:rsidP="00582090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  <w:tr w:rsidR="00582090" w:rsidRPr="00E30075" w14:paraId="499346C2" w14:textId="77777777" w:rsidTr="0083781F">
        <w:trPr>
          <w:cantSplit/>
          <w:trHeight w:val="20"/>
        </w:trPr>
        <w:tc>
          <w:tcPr>
            <w:tcW w:w="2693" w:type="dxa"/>
            <w:vAlign w:val="bottom"/>
          </w:tcPr>
          <w:p w14:paraId="30C2E853" w14:textId="77777777" w:rsidR="00582090" w:rsidRPr="00E30075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0075">
              <w:rPr>
                <w:rFonts w:ascii="Browallia New" w:hAnsi="Browallia New" w:cs="Browalli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31AF5B8F" w14:textId="5D7CECD7" w:rsidR="00582090" w:rsidRPr="00E30075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–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83DB71A" w14:textId="77777777" w:rsidR="00582090" w:rsidRPr="00E30075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40577A77" w14:textId="39340560" w:rsidR="00582090" w:rsidRPr="002B27B7" w:rsidRDefault="002B27B7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27B7">
              <w:rPr>
                <w:rFonts w:ascii="Browallia New" w:hAnsi="Browallia New" w:cs="Browallia New"/>
                <w:sz w:val="28"/>
                <w:szCs w:val="28"/>
              </w:rPr>
              <w:t>355,000</w:t>
            </w:r>
          </w:p>
        </w:tc>
        <w:tc>
          <w:tcPr>
            <w:tcW w:w="124" w:type="dxa"/>
          </w:tcPr>
          <w:p w14:paraId="7701F78D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182D1A3" w14:textId="630B1031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99" w:type="dxa"/>
          </w:tcPr>
          <w:p w14:paraId="32B125F8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10A6712" w14:textId="41FCD41A" w:rsidR="00582090" w:rsidRPr="00E30075" w:rsidRDefault="004036AC" w:rsidP="00582090">
            <w:pPr>
              <w:tabs>
                <w:tab w:val="left" w:pos="770"/>
              </w:tabs>
              <w:spacing w:line="240" w:lineRule="auto"/>
              <w:ind w:right="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="003831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720FE6D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67CD49C0" w14:textId="2AD645B7" w:rsidR="00582090" w:rsidRPr="00E215AA" w:rsidRDefault="00582090" w:rsidP="00582090">
            <w:pPr>
              <w:tabs>
                <w:tab w:val="left" w:pos="550"/>
              </w:tabs>
              <w:spacing w:line="240" w:lineRule="auto"/>
              <w:ind w:right="9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215A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215A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215A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82090" w:rsidRPr="00C04DF6" w14:paraId="7AF21344" w14:textId="77777777" w:rsidTr="0083781F">
        <w:trPr>
          <w:cantSplit/>
          <w:trHeight w:val="20"/>
        </w:trPr>
        <w:tc>
          <w:tcPr>
            <w:tcW w:w="2693" w:type="dxa"/>
            <w:vAlign w:val="bottom"/>
          </w:tcPr>
          <w:p w14:paraId="320E4B8E" w14:textId="77777777" w:rsidR="00582090" w:rsidRPr="00E30075" w:rsidRDefault="00582090" w:rsidP="00582090">
            <w:pPr>
              <w:pStyle w:val="Heading7"/>
              <w:ind w:left="294"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E300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5577FC63" w14:textId="77777777" w:rsidR="00582090" w:rsidRPr="009E3A13" w:rsidRDefault="00582090" w:rsidP="00582090">
            <w:pPr>
              <w:pStyle w:val="Heading7"/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366C3B1" w14:textId="77777777" w:rsidR="00582090" w:rsidRPr="00E30075" w:rsidRDefault="00582090" w:rsidP="00582090">
            <w:pPr>
              <w:pStyle w:val="Heading7"/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56093" w14:textId="1BBEF943" w:rsidR="00582090" w:rsidRPr="002B27B7" w:rsidRDefault="002B27B7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B27B7">
              <w:rPr>
                <w:rFonts w:ascii="Browallia New" w:hAnsi="Browallia New" w:cs="Browallia New"/>
                <w:sz w:val="28"/>
                <w:szCs w:val="28"/>
              </w:rPr>
              <w:t>768,806</w:t>
            </w:r>
          </w:p>
        </w:tc>
        <w:tc>
          <w:tcPr>
            <w:tcW w:w="124" w:type="dxa"/>
          </w:tcPr>
          <w:p w14:paraId="5706C702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3A0D8F3D" w14:textId="0CF45E58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99" w:type="dxa"/>
          </w:tcPr>
          <w:p w14:paraId="353CE623" w14:textId="77777777" w:rsidR="00582090" w:rsidRPr="00E30075" w:rsidRDefault="00582090" w:rsidP="00582090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55916C" w14:textId="04AE32CF" w:rsidR="00582090" w:rsidRPr="00E30075" w:rsidRDefault="0038317A" w:rsidP="00582090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342,764</w:t>
            </w:r>
          </w:p>
        </w:tc>
        <w:tc>
          <w:tcPr>
            <w:tcW w:w="108" w:type="dxa"/>
            <w:shd w:val="clear" w:color="auto" w:fill="auto"/>
          </w:tcPr>
          <w:p w14:paraId="79B8CBB9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16C8333" w14:textId="05A5C79F" w:rsidR="00582090" w:rsidRPr="00E30075" w:rsidRDefault="00582090" w:rsidP="00582090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</w:tbl>
    <w:p w14:paraId="33DA0C71" w14:textId="77777777" w:rsidR="009A51CF" w:rsidRPr="00FD347B" w:rsidRDefault="009A51CF" w:rsidP="00E760B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48BCFE1" w14:textId="7D15FF30" w:rsidR="00775BE2" w:rsidRPr="00807AD3" w:rsidRDefault="00775BE2" w:rsidP="00807AD3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A51A7">
        <w:rPr>
          <w:rFonts w:ascii="Browallia New" w:hAnsi="Browallia New" w:cs="Browallia New"/>
          <w:sz w:val="28"/>
          <w:szCs w:val="28"/>
          <w:cs/>
        </w:rPr>
        <w:t>ตั๋วแลกเงิน</w:t>
      </w:r>
      <w:r w:rsidR="007231B4" w:rsidRPr="00CA51A7">
        <w:rPr>
          <w:rFonts w:ascii="Browallia New" w:hAnsi="Browallia New" w:cs="Browallia New" w:hint="cs"/>
          <w:sz w:val="28"/>
          <w:szCs w:val="28"/>
          <w:cs/>
        </w:rPr>
        <w:t>ที่ออกโดยบริษัทย่อย</w:t>
      </w:r>
      <w:r w:rsidR="00BD7F16" w:rsidRPr="00CA51A7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BD7F16" w:rsidRPr="00CA51A7">
        <w:rPr>
          <w:rFonts w:ascii="Browallia New" w:hAnsi="Browallia New" w:cs="Browallia New"/>
          <w:sz w:val="28"/>
          <w:szCs w:val="28"/>
        </w:rPr>
        <w:t xml:space="preserve">255 </w:t>
      </w:r>
      <w:r w:rsidR="00BD7F16" w:rsidRPr="00CA51A7"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  <w:r w:rsidRPr="00CA51A7">
        <w:rPr>
          <w:rFonts w:ascii="Browallia New" w:hAnsi="Browallia New" w:cs="Browallia New" w:hint="cs"/>
          <w:sz w:val="28"/>
          <w:szCs w:val="28"/>
          <w:cs/>
        </w:rPr>
        <w:t>ค้ำประกันโดย</w:t>
      </w:r>
      <w:r w:rsidR="00FF241C" w:rsidRPr="00CA51A7">
        <w:rPr>
          <w:rFonts w:ascii="Browallia New" w:hAnsi="Browallia New" w:cs="Browallia New" w:hint="cs"/>
          <w:sz w:val="28"/>
          <w:szCs w:val="28"/>
          <w:cs/>
        </w:rPr>
        <w:t>บริษัท</w:t>
      </w:r>
    </w:p>
    <w:p w14:paraId="49E77E28" w14:textId="1E28205E" w:rsidR="006E08DF" w:rsidRPr="00FD347B" w:rsidRDefault="006E08DF" w:rsidP="00807AD3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3BE1D75" w14:textId="507C8886" w:rsidR="00586ACB" w:rsidRDefault="00F7141C" w:rsidP="006E2A18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07AD3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807AD3">
        <w:rPr>
          <w:rFonts w:ascii="Browallia New" w:hAnsi="Browallia New" w:cs="Browallia New" w:hint="cs"/>
          <w:sz w:val="28"/>
          <w:szCs w:val="28"/>
          <w:cs/>
        </w:rPr>
        <w:t xml:space="preserve">ปี </w:t>
      </w:r>
      <w:r>
        <w:rPr>
          <w:rFonts w:ascii="Browallia New" w:hAnsi="Browallia New" w:cs="Browallia New"/>
          <w:sz w:val="28"/>
          <w:szCs w:val="28"/>
        </w:rPr>
        <w:t>2560</w:t>
      </w:r>
      <w:r w:rsidRPr="00807AD3">
        <w:rPr>
          <w:rFonts w:ascii="Browallia New" w:hAnsi="Browallia New" w:cs="Browallia New"/>
          <w:sz w:val="28"/>
          <w:szCs w:val="28"/>
          <w:cs/>
        </w:rPr>
        <w:t xml:space="preserve"> บริษัทย่อยแห่งหนึ่งผิดนัดชำระหนี้ตราสารหนี้ประเภทตั๋วแลกเงินกับบริษัทหลักทรัพย์จัดการกองทุนแห่งหนึ่งจำนวน </w:t>
      </w:r>
      <w:r w:rsidRPr="00807AD3">
        <w:rPr>
          <w:rFonts w:ascii="Browallia New" w:hAnsi="Browallia New" w:cs="Browallia New"/>
          <w:sz w:val="28"/>
          <w:szCs w:val="28"/>
        </w:rPr>
        <w:t xml:space="preserve">355 </w:t>
      </w:r>
      <w:r w:rsidRPr="00807AD3">
        <w:rPr>
          <w:rFonts w:ascii="Browallia New" w:hAnsi="Browallia New" w:cs="Browallia New"/>
          <w:sz w:val="28"/>
          <w:szCs w:val="28"/>
          <w:cs/>
        </w:rPr>
        <w:t xml:space="preserve">ล้านบาท และถูกบริษัทหลักทรัพย์จัดการกองทุนดังกล่าวฟ้องร้องให้ชำระหนี้ และบริษัทถูกฟ้องในฐานะผู้ค้ำประกันตั๋วแลกเงินที่ผิดนัดชำระจำนวน </w:t>
      </w:r>
      <w:r w:rsidRPr="00807AD3">
        <w:rPr>
          <w:rFonts w:ascii="Browallia New" w:hAnsi="Browallia New" w:cs="Browallia New"/>
          <w:sz w:val="28"/>
          <w:szCs w:val="28"/>
        </w:rPr>
        <w:t xml:space="preserve">255 </w:t>
      </w:r>
      <w:r w:rsidRPr="00807AD3">
        <w:rPr>
          <w:rFonts w:ascii="Browallia New" w:hAnsi="Browallia New" w:cs="Browallia New"/>
          <w:sz w:val="28"/>
          <w:szCs w:val="28"/>
          <w:cs/>
        </w:rPr>
        <w:t xml:space="preserve">ล้านบาท บริษัทย่อยได้บันทึกอัตราดอกเบี้ยโดยใช้อัตราดอกเบี้ยผิดนัดชำระร้อยละ </w:t>
      </w:r>
      <w:r w:rsidRPr="00807AD3">
        <w:rPr>
          <w:rFonts w:ascii="Browallia New" w:hAnsi="Browallia New" w:cs="Browallia New"/>
          <w:sz w:val="28"/>
          <w:szCs w:val="28"/>
        </w:rPr>
        <w:t xml:space="preserve">7.5 </w:t>
      </w:r>
      <w:r w:rsidRPr="00807AD3">
        <w:rPr>
          <w:rFonts w:ascii="Browallia New" w:hAnsi="Browallia New" w:cs="Browallia New"/>
          <w:sz w:val="28"/>
          <w:szCs w:val="28"/>
          <w:cs/>
        </w:rPr>
        <w:t xml:space="preserve">ถึงร้อยละ </w:t>
      </w:r>
      <w:r w:rsidRPr="00807AD3">
        <w:rPr>
          <w:rFonts w:ascii="Browallia New" w:hAnsi="Browallia New" w:cs="Browallia New"/>
          <w:sz w:val="28"/>
          <w:szCs w:val="28"/>
        </w:rPr>
        <w:t xml:space="preserve">15 </w:t>
      </w:r>
      <w:r w:rsidRPr="00807AD3">
        <w:rPr>
          <w:rFonts w:ascii="Browallia New" w:hAnsi="Browallia New" w:cs="Browallia New"/>
          <w:sz w:val="28"/>
          <w:szCs w:val="28"/>
          <w:cs/>
        </w:rPr>
        <w:t xml:space="preserve">ต่อปี จนกว่าจะชำระหนี้เรียบร้อย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ในเดือนกรกฎาคม </w:t>
      </w:r>
      <w:r>
        <w:rPr>
          <w:rFonts w:ascii="Browallia New" w:hAnsi="Browallia New" w:cs="Browallia New"/>
          <w:sz w:val="28"/>
          <w:szCs w:val="28"/>
        </w:rPr>
        <w:t xml:space="preserve">2561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ศาลชั้นต้นพิพากษาให้บริษัทย่อยชำระหนี้จำนวน </w:t>
      </w:r>
      <w:r w:rsidR="00E71A54">
        <w:rPr>
          <w:rFonts w:ascii="Browallia New" w:hAnsi="Browallia New" w:cs="Browallia New"/>
          <w:sz w:val="28"/>
          <w:szCs w:val="28"/>
        </w:rPr>
        <w:t>35</w:t>
      </w:r>
      <w:r>
        <w:rPr>
          <w:rFonts w:ascii="Browallia New" w:hAnsi="Browallia New" w:cs="Browallia New"/>
          <w:sz w:val="28"/>
          <w:szCs w:val="28"/>
        </w:rPr>
        <w:t xml:space="preserve">5 </w:t>
      </w:r>
      <w:r>
        <w:rPr>
          <w:rFonts w:ascii="Browallia New" w:hAnsi="Browallia New" w:cs="Browallia New" w:hint="cs"/>
          <w:sz w:val="28"/>
          <w:szCs w:val="28"/>
          <w:cs/>
        </w:rPr>
        <w:t>ล้านบาท พร้อมดอกเบี้ยจนกว่าจะชำระหนี้เรียบร้อย</w:t>
      </w:r>
      <w:r w:rsidR="00CF32CD">
        <w:rPr>
          <w:rFonts w:ascii="Browallia New" w:hAnsi="Browallia New" w:cs="Browallia New"/>
          <w:sz w:val="28"/>
          <w:szCs w:val="28"/>
        </w:rPr>
        <w:t xml:space="preserve"> </w:t>
      </w:r>
      <w:r w:rsidR="006E2A18" w:rsidRPr="006E2A18">
        <w:rPr>
          <w:rFonts w:ascii="Browallia New" w:hAnsi="Browallia New" w:cs="Browallia New"/>
          <w:sz w:val="28"/>
          <w:szCs w:val="28"/>
          <w:cs/>
        </w:rPr>
        <w:t>ซึ่งขณะนี้อยู่ในระหว่างยื่นอุทธรณ์</w:t>
      </w:r>
    </w:p>
    <w:p w14:paraId="548E5A1D" w14:textId="77777777" w:rsidR="006E2A18" w:rsidRPr="00FD347B" w:rsidRDefault="006E2A18" w:rsidP="006E2A18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0B7D70B" w14:textId="4C3C2A51" w:rsidR="00610059" w:rsidRDefault="00610059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10D85">
        <w:rPr>
          <w:rFonts w:ascii="Browallia New" w:hAnsi="Browallia New" w:cs="Browallia New"/>
          <w:sz w:val="28"/>
          <w:szCs w:val="28"/>
          <w:u w:val="single"/>
          <w:cs/>
        </w:rPr>
        <w:t>เงินกู้ยืมระยะยาว</w:t>
      </w:r>
      <w:r w:rsidR="002F0EC6">
        <w:rPr>
          <w:rFonts w:ascii="Browallia New" w:hAnsi="Browallia New" w:cs="Browallia New" w:hint="cs"/>
          <w:sz w:val="28"/>
          <w:szCs w:val="28"/>
          <w:u w:val="single"/>
          <w:cs/>
        </w:rPr>
        <w:t>จากสถาบันการเงิน</w:t>
      </w:r>
    </w:p>
    <w:p w14:paraId="619BFB7A" w14:textId="483F1AEC" w:rsidR="008A4192" w:rsidRPr="006E2A18" w:rsidRDefault="008A4192" w:rsidP="00BA2A3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3AFA089A" w14:textId="32FEC831" w:rsidR="008A4192" w:rsidRDefault="008A4192" w:rsidP="00BA2A32">
      <w:pPr>
        <w:tabs>
          <w:tab w:val="clear" w:pos="907"/>
          <w:tab w:val="left" w:pos="426"/>
          <w:tab w:val="left" w:pos="90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566E70">
        <w:rPr>
          <w:rFonts w:ascii="Browallia New" w:hAnsi="Browallia New" w:cs="Browallia New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</w:t>
      </w:r>
      <w:r w:rsidRPr="00566E70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566E70">
        <w:rPr>
          <w:rFonts w:ascii="Browallia New" w:hAnsi="Browallia New" w:cs="Browallia New"/>
          <w:sz w:val="28"/>
          <w:szCs w:val="28"/>
          <w:cs/>
        </w:rPr>
        <w:t>ได้รับจากธนาคารพาณิชย์ในประเทศ</w:t>
      </w:r>
      <w:r w:rsidRPr="00566E70">
        <w:rPr>
          <w:rFonts w:ascii="Browallia New" w:hAnsi="Browallia New" w:cs="Browallia New" w:hint="cs"/>
          <w:sz w:val="28"/>
          <w:szCs w:val="28"/>
          <w:cs/>
        </w:rPr>
        <w:t>สองแห่ง</w:t>
      </w:r>
      <w:r w:rsidRPr="00566E70">
        <w:rPr>
          <w:rFonts w:ascii="Browallia New" w:hAnsi="Browallia New" w:cs="Browallia New"/>
          <w:sz w:val="28"/>
          <w:szCs w:val="28"/>
          <w:cs/>
        </w:rPr>
        <w:t>โดยมีรายละเอียดดังนี้</w:t>
      </w:r>
    </w:p>
    <w:p w14:paraId="69F0893C" w14:textId="77777777" w:rsidR="000A24EA" w:rsidRPr="006E2A18" w:rsidRDefault="000A24EA" w:rsidP="008A4192">
      <w:pPr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3"/>
        <w:gridCol w:w="95"/>
        <w:gridCol w:w="1039"/>
        <w:gridCol w:w="121"/>
        <w:gridCol w:w="1013"/>
        <w:gridCol w:w="121"/>
        <w:gridCol w:w="1082"/>
        <w:gridCol w:w="79"/>
        <w:gridCol w:w="1044"/>
        <w:gridCol w:w="108"/>
        <w:gridCol w:w="1062"/>
        <w:gridCol w:w="108"/>
        <w:gridCol w:w="987"/>
        <w:gridCol w:w="114"/>
      </w:tblGrid>
      <w:tr w:rsidR="00E558D4" w:rsidRPr="0083700B" w14:paraId="6A9454DA" w14:textId="77777777" w:rsidTr="00FD347B">
        <w:trPr>
          <w:gridAfter w:val="1"/>
          <w:wAfter w:w="110" w:type="dxa"/>
        </w:trPr>
        <w:tc>
          <w:tcPr>
            <w:tcW w:w="2243" w:type="dxa"/>
            <w:shd w:val="clear" w:color="auto" w:fill="auto"/>
          </w:tcPr>
          <w:p w14:paraId="32B797F8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59" w:type="dxa"/>
            <w:gridSpan w:val="12"/>
            <w:shd w:val="clear" w:color="auto" w:fill="auto"/>
          </w:tcPr>
          <w:p w14:paraId="484DC53B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558D4" w:rsidRPr="0083700B" w14:paraId="5878E941" w14:textId="77777777" w:rsidTr="00FD347B">
        <w:trPr>
          <w:gridAfter w:val="1"/>
          <w:wAfter w:w="110" w:type="dxa"/>
        </w:trPr>
        <w:tc>
          <w:tcPr>
            <w:tcW w:w="2243" w:type="dxa"/>
            <w:shd w:val="clear" w:color="auto" w:fill="auto"/>
          </w:tcPr>
          <w:p w14:paraId="57882907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59" w:type="dxa"/>
            <w:gridSpan w:val="12"/>
            <w:shd w:val="clear" w:color="auto" w:fill="auto"/>
          </w:tcPr>
          <w:p w14:paraId="1D9AD8B9" w14:textId="1DA85666" w:rsidR="00E558D4" w:rsidRPr="0083700B" w:rsidRDefault="00586ACB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86A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30 </w:t>
            </w:r>
            <w:r w:rsidR="00E150F4" w:rsidRPr="00E150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="00E558D4"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E558D4" w:rsidRPr="0083700B" w14:paraId="68BCBC13" w14:textId="77777777" w:rsidTr="00FD347B">
        <w:trPr>
          <w:gridAfter w:val="1"/>
          <w:wAfter w:w="110" w:type="dxa"/>
        </w:trPr>
        <w:tc>
          <w:tcPr>
            <w:tcW w:w="2243" w:type="dxa"/>
            <w:shd w:val="clear" w:color="auto" w:fill="auto"/>
          </w:tcPr>
          <w:p w14:paraId="3199375C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71" w:type="dxa"/>
            <w:gridSpan w:val="6"/>
            <w:shd w:val="clear" w:color="auto" w:fill="auto"/>
          </w:tcPr>
          <w:p w14:paraId="5DED889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388" w:type="dxa"/>
            <w:gridSpan w:val="6"/>
            <w:shd w:val="clear" w:color="auto" w:fill="auto"/>
          </w:tcPr>
          <w:p w14:paraId="7C9E876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558D4" w:rsidRPr="0083700B" w14:paraId="0528AD90" w14:textId="77777777" w:rsidTr="00FD347B">
        <w:trPr>
          <w:gridAfter w:val="1"/>
          <w:wAfter w:w="110" w:type="dxa"/>
        </w:trPr>
        <w:tc>
          <w:tcPr>
            <w:tcW w:w="2243" w:type="dxa"/>
            <w:shd w:val="clear" w:color="auto" w:fill="auto"/>
          </w:tcPr>
          <w:p w14:paraId="2B88205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04C56C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BA9251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3000027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2129F2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1F6F68FE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101B8E0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23698C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594E7A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7C8758DD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6911C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CDB733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9E06EFA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320E772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6FFD5F8A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472B90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5F2C05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E558D4" w:rsidRPr="0083700B" w14:paraId="2C999CFF" w14:textId="77777777" w:rsidTr="00FD347B">
        <w:trPr>
          <w:gridAfter w:val="1"/>
          <w:wAfter w:w="110" w:type="dxa"/>
        </w:trPr>
        <w:tc>
          <w:tcPr>
            <w:tcW w:w="2243" w:type="dxa"/>
            <w:shd w:val="clear" w:color="auto" w:fill="auto"/>
          </w:tcPr>
          <w:p w14:paraId="04971674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4508E7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A73589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36197391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shd w:val="clear" w:color="auto" w:fill="auto"/>
          </w:tcPr>
          <w:p w14:paraId="097340D8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58B56AB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D889A7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07F59" w:rsidRPr="0083700B" w14:paraId="4CE3847B" w14:textId="77777777" w:rsidTr="00FD347B">
        <w:trPr>
          <w:gridAfter w:val="1"/>
          <w:wAfter w:w="110" w:type="dxa"/>
        </w:trPr>
        <w:tc>
          <w:tcPr>
            <w:tcW w:w="2243" w:type="dxa"/>
            <w:shd w:val="clear" w:color="auto" w:fill="auto"/>
          </w:tcPr>
          <w:p w14:paraId="1C28A21A" w14:textId="77777777" w:rsidR="00A07F59" w:rsidRPr="0083700B" w:rsidRDefault="00A07F59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1,400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DDF9383" w14:textId="61C2A3F0" w:rsidR="00A07F59" w:rsidRPr="0083700B" w:rsidRDefault="00A07F59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373,011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52B0126" w14:textId="47F17AD5" w:rsidR="00A07F59" w:rsidRPr="0083700B" w:rsidRDefault="00A07F59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(5,251)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3DD7F29C" w14:textId="136E0D8B" w:rsidR="00A07F59" w:rsidRPr="0083700B" w:rsidRDefault="00A07F59" w:rsidP="001B068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367,76</w:t>
            </w:r>
            <w:r w:rsidR="001B0684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2083226A" w14:textId="4A6E049C" w:rsidR="00A07F59" w:rsidRPr="0083700B" w:rsidRDefault="00A07F59" w:rsidP="00AC140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373,011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1CC0AE2" w14:textId="2CB2DEB3" w:rsidR="00A07F59" w:rsidRPr="0083700B" w:rsidRDefault="00A07F59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(5,251)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6BCA59CA" w14:textId="4D2C63EE" w:rsidR="00A07F59" w:rsidRPr="0083700B" w:rsidRDefault="00A07F59" w:rsidP="001B068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367,76</w:t>
            </w:r>
            <w:r w:rsidR="001B0684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</w:tr>
      <w:tr w:rsidR="00A07F59" w:rsidRPr="0083700B" w14:paraId="2F5A75A4" w14:textId="77777777" w:rsidTr="00FD347B">
        <w:trPr>
          <w:gridAfter w:val="1"/>
          <w:wAfter w:w="110" w:type="dxa"/>
        </w:trPr>
        <w:tc>
          <w:tcPr>
            <w:tcW w:w="2243" w:type="dxa"/>
            <w:shd w:val="clear" w:color="auto" w:fill="auto"/>
          </w:tcPr>
          <w:p w14:paraId="4F5E4451" w14:textId="3E1735EE" w:rsidR="00A07F59" w:rsidRPr="0083700B" w:rsidRDefault="00A07F59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70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E6FA4E6" w14:textId="03182674" w:rsidR="00A07F59" w:rsidRPr="0083700B" w:rsidRDefault="00A07F59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3,180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C1604B7" w14:textId="4DE2688B" w:rsidR="00A07F59" w:rsidRPr="0083700B" w:rsidRDefault="00A07F59" w:rsidP="00A11DB4">
            <w:pPr>
              <w:tabs>
                <w:tab w:val="clear" w:pos="454"/>
                <w:tab w:val="left" w:pos="459"/>
                <w:tab w:val="left" w:pos="58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33410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-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03BFAF62" w14:textId="3C2B0DE6" w:rsidR="00A07F59" w:rsidRPr="0083700B" w:rsidRDefault="00A07F59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3,180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6BB80057" w14:textId="79B3BACC" w:rsidR="00A07F59" w:rsidRPr="0083700B" w:rsidRDefault="00A07F59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3,180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CF1FD39" w14:textId="3AB61E55" w:rsidR="00A07F59" w:rsidRPr="0083700B" w:rsidRDefault="00A07F59" w:rsidP="00B2413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="0033410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3A8C31AC" w14:textId="378F8757" w:rsidR="00A07F59" w:rsidRPr="0083700B" w:rsidRDefault="00A07F59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3,180</w:t>
            </w:r>
          </w:p>
        </w:tc>
      </w:tr>
      <w:tr w:rsidR="00A07F59" w:rsidRPr="0083700B" w14:paraId="214A312F" w14:textId="77777777" w:rsidTr="00FD347B">
        <w:trPr>
          <w:gridAfter w:val="1"/>
          <w:wAfter w:w="110" w:type="dxa"/>
        </w:trPr>
        <w:tc>
          <w:tcPr>
            <w:tcW w:w="2243" w:type="dxa"/>
            <w:shd w:val="clear" w:color="auto" w:fill="auto"/>
          </w:tcPr>
          <w:p w14:paraId="3C5FEC78" w14:textId="3A77DE86" w:rsidR="00A07F59" w:rsidRPr="0083700B" w:rsidRDefault="00A07F59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6FF93E8" w14:textId="0515B587" w:rsidR="00A07F59" w:rsidRPr="0083700B" w:rsidRDefault="00A07F59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88,849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5D9FCBA" w14:textId="6855DB9E" w:rsidR="00A07F59" w:rsidRPr="0083700B" w:rsidRDefault="00A07F59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(1,181)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26C1566B" w14:textId="5AC11050" w:rsidR="00A07F59" w:rsidRPr="0083700B" w:rsidRDefault="00A07F59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87,668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621D2175" w14:textId="7F12140C" w:rsidR="00A07F59" w:rsidRPr="0083700B" w:rsidRDefault="00A07F59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88,849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2997680" w14:textId="630F41A2" w:rsidR="00A07F59" w:rsidRPr="0083700B" w:rsidRDefault="001B0684" w:rsidP="001B068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(1,181</w:t>
            </w:r>
            <w:r w:rsidR="00A07F5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2463BCAE" w14:textId="1847E7EE" w:rsidR="00A07F59" w:rsidRPr="0083700B" w:rsidRDefault="00A07F59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87,668</w:t>
            </w:r>
          </w:p>
        </w:tc>
      </w:tr>
      <w:tr w:rsidR="00A07F59" w:rsidRPr="0083700B" w14:paraId="68465CD3" w14:textId="77777777" w:rsidTr="00FD347B">
        <w:trPr>
          <w:gridAfter w:val="1"/>
          <w:wAfter w:w="110" w:type="dxa"/>
        </w:trPr>
        <w:tc>
          <w:tcPr>
            <w:tcW w:w="2243" w:type="dxa"/>
            <w:shd w:val="clear" w:color="auto" w:fill="auto"/>
          </w:tcPr>
          <w:p w14:paraId="364DA6FA" w14:textId="15716146" w:rsidR="00A07F59" w:rsidRPr="0083700B" w:rsidRDefault="00A07F59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494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C0B828F" w14:textId="2CE19FEF" w:rsidR="00A07F59" w:rsidRPr="0083700B" w:rsidRDefault="00A07F59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214,113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09C9B90" w14:textId="40D734CF" w:rsidR="00A07F59" w:rsidRPr="0083700B" w:rsidRDefault="00A07F59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(3,222)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5308C791" w14:textId="106DBB0E" w:rsidR="00A07F59" w:rsidRPr="0083700B" w:rsidRDefault="00A07F59" w:rsidP="001B068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210,89</w:t>
            </w:r>
            <w:r w:rsidR="001B0684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12DCE0DE" w14:textId="73981ECC" w:rsidR="00A07F59" w:rsidRPr="0083700B" w:rsidRDefault="00A07F59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214,113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EAB5A4C" w14:textId="065F5DEF" w:rsidR="00A07F59" w:rsidRPr="0083700B" w:rsidRDefault="00A07F59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(3,222)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4EB3F18C" w14:textId="676C7FB9" w:rsidR="00A07F59" w:rsidRPr="0083700B" w:rsidRDefault="00A07F59" w:rsidP="001B068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210,89</w:t>
            </w:r>
            <w:r w:rsidR="001B0684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A07F59" w:rsidRPr="0083700B" w14:paraId="5FFA858B" w14:textId="77777777" w:rsidTr="00FD347B">
        <w:trPr>
          <w:gridAfter w:val="1"/>
          <w:wAfter w:w="110" w:type="dxa"/>
        </w:trPr>
        <w:tc>
          <w:tcPr>
            <w:tcW w:w="2243" w:type="dxa"/>
            <w:shd w:val="clear" w:color="auto" w:fill="auto"/>
          </w:tcPr>
          <w:p w14:paraId="6E640A1A" w14:textId="62012056" w:rsidR="00A07F59" w:rsidRPr="00BE4864" w:rsidRDefault="00A07F59" w:rsidP="00BA089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E486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EE48687" w14:textId="66C16DE3" w:rsidR="00A07F59" w:rsidRPr="00BE4864" w:rsidRDefault="00A07F59" w:rsidP="00BA089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5,734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0099EEA" w14:textId="1B11BF12" w:rsidR="00A07F59" w:rsidRPr="00BE4864" w:rsidRDefault="00A07F59" w:rsidP="004D671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3C2267DA" w14:textId="5E27F489" w:rsidR="00A07F59" w:rsidRPr="00BE4864" w:rsidRDefault="00A07F59" w:rsidP="00BA089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5,734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0EF6DEF4" w14:textId="7BAAF2B8" w:rsidR="00A07F59" w:rsidRPr="00BE4864" w:rsidRDefault="00A07F59" w:rsidP="00BA089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4036A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36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FD3F86E" w14:textId="518EBAB1" w:rsidR="00A07F59" w:rsidRPr="00BE4864" w:rsidRDefault="00A07F59" w:rsidP="00594FA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4036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71EE59DE" w14:textId="002D134E" w:rsidR="00A07F59" w:rsidRPr="0083700B" w:rsidRDefault="00A07F59" w:rsidP="001C6E9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="004036AC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07F59" w:rsidRPr="0083700B" w14:paraId="54E83350" w14:textId="77777777" w:rsidTr="00FD347B">
        <w:trPr>
          <w:gridAfter w:val="1"/>
          <w:wAfter w:w="110" w:type="dxa"/>
        </w:trPr>
        <w:tc>
          <w:tcPr>
            <w:tcW w:w="2243" w:type="dxa"/>
            <w:shd w:val="clear" w:color="auto" w:fill="auto"/>
          </w:tcPr>
          <w:p w14:paraId="28E214EB" w14:textId="77777777" w:rsidR="00A07F59" w:rsidRPr="0083700B" w:rsidRDefault="00A07F59" w:rsidP="00BA089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44932AC" w14:textId="3DDD1798" w:rsidR="00A07F59" w:rsidRPr="00BE4864" w:rsidRDefault="00A07F59" w:rsidP="00BA089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684,887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729A5E9" w14:textId="12DBCF29" w:rsidR="00A07F59" w:rsidRPr="00BE4864" w:rsidRDefault="00A07F59" w:rsidP="00BA089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(9,654)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63CEA2AD" w14:textId="65DEE44E" w:rsidR="00A07F59" w:rsidRPr="00BE4864" w:rsidRDefault="00A07F59" w:rsidP="00BA089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675,233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0943A82F" w14:textId="13CAAFB0" w:rsidR="00A07F59" w:rsidRPr="0083700B" w:rsidRDefault="00A07F59" w:rsidP="00BA089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679,153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397C4AE" w14:textId="04AB51D8" w:rsidR="00A07F59" w:rsidRPr="0083700B" w:rsidRDefault="001B0684" w:rsidP="001B068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(9,654</w:t>
            </w:r>
            <w:r w:rsidR="00A07F5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70610420" w14:textId="42E4B230" w:rsidR="00A07F59" w:rsidRPr="0083700B" w:rsidRDefault="00A07F59" w:rsidP="00BA089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669,499</w:t>
            </w:r>
          </w:p>
        </w:tc>
      </w:tr>
      <w:tr w:rsidR="00BA089D" w:rsidRPr="0083700B" w14:paraId="52DC6667" w14:textId="77777777" w:rsidTr="00FD347B">
        <w:trPr>
          <w:gridAfter w:val="1"/>
          <w:wAfter w:w="110" w:type="dxa"/>
        </w:trPr>
        <w:tc>
          <w:tcPr>
            <w:tcW w:w="2243" w:type="dxa"/>
            <w:shd w:val="clear" w:color="auto" w:fill="auto"/>
          </w:tcPr>
          <w:p w14:paraId="79848AC3" w14:textId="77777777" w:rsidR="00BA089D" w:rsidRDefault="00BA089D" w:rsidP="00BA089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ส่วนที่ถึงกำหนดชำระ</w:t>
            </w:r>
          </w:p>
          <w:p w14:paraId="6B056F48" w14:textId="42674E9B" w:rsidR="00BA089D" w:rsidRPr="0083700B" w:rsidRDefault="00BA089D" w:rsidP="00BA089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A0D8D59" w14:textId="77777777" w:rsidR="00706B03" w:rsidRDefault="00706B03" w:rsidP="00A07F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A8B1A96" w14:textId="450E20CF" w:rsidR="00BA089D" w:rsidRPr="00A07F59" w:rsidRDefault="00A07F59" w:rsidP="00A07F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07F59">
              <w:rPr>
                <w:rFonts w:ascii="Browallia New" w:hAnsi="Browallia New" w:cs="Browallia New"/>
                <w:sz w:val="24"/>
                <w:szCs w:val="24"/>
                <w:lang w:val="en-GB"/>
              </w:rPr>
              <w:t>(214,776)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236AED8" w14:textId="77777777" w:rsidR="00706B03" w:rsidRDefault="00706B03" w:rsidP="00A07F5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87C907" w14:textId="04F47B9B" w:rsidR="00BA089D" w:rsidRPr="00A07F59" w:rsidRDefault="00A07F59" w:rsidP="00A07F5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5,570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4BB6BB57" w14:textId="77777777" w:rsidR="00706B03" w:rsidRDefault="00706B03" w:rsidP="00A07F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37F7E5" w14:textId="76DE5D85" w:rsidR="00BA089D" w:rsidRPr="00A07F59" w:rsidRDefault="00A07F59" w:rsidP="00A07F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(209,206)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2B0FAD77" w14:textId="77777777" w:rsidR="00706B03" w:rsidRDefault="00706B03" w:rsidP="00A07F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F2DEAAD" w14:textId="3C3DD48B" w:rsidR="00BA089D" w:rsidRPr="00A07F59" w:rsidRDefault="00A07F59" w:rsidP="00A07F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(211,176)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81A2D80" w14:textId="77777777" w:rsidR="00706B03" w:rsidRDefault="00706B03" w:rsidP="00A07F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F90CA8E" w14:textId="137E8753" w:rsidR="00BA089D" w:rsidRPr="00A07F59" w:rsidRDefault="00A07F59" w:rsidP="00A07F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5,570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6FCED1FF" w14:textId="77777777" w:rsidR="00706B03" w:rsidRDefault="00706B03" w:rsidP="00A07F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B7B660" w14:textId="1F508A1A" w:rsidR="00BA089D" w:rsidRPr="00A07F59" w:rsidRDefault="00A07F59" w:rsidP="00A07F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(205,606)</w:t>
            </w:r>
          </w:p>
        </w:tc>
      </w:tr>
      <w:tr w:rsidR="00A07F59" w:rsidRPr="0083700B" w14:paraId="5E4174B6" w14:textId="77777777" w:rsidTr="00FD347B">
        <w:trPr>
          <w:gridAfter w:val="1"/>
          <w:wAfter w:w="110" w:type="dxa"/>
        </w:trPr>
        <w:tc>
          <w:tcPr>
            <w:tcW w:w="2243" w:type="dxa"/>
            <w:shd w:val="clear" w:color="auto" w:fill="auto"/>
          </w:tcPr>
          <w:p w14:paraId="6C515C0D" w14:textId="77777777" w:rsidR="00A07F59" w:rsidRPr="0083700B" w:rsidRDefault="00A07F59" w:rsidP="00BA089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–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8454860" w14:textId="011A5B04" w:rsidR="00A07F59" w:rsidRPr="00BE4864" w:rsidRDefault="00A07F59" w:rsidP="00BA089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470,111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4F642D8" w14:textId="6B2263F2" w:rsidR="00A07F59" w:rsidRPr="00BE4864" w:rsidRDefault="00A07F59" w:rsidP="00BA089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(4,084)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566F4C9B" w14:textId="21611D4C" w:rsidR="00A07F59" w:rsidRPr="00BE4864" w:rsidRDefault="00A07F59" w:rsidP="00BA089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466,027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06DAC4FB" w14:textId="25ADBE82" w:rsidR="00A07F59" w:rsidRPr="0083700B" w:rsidRDefault="00A07F59" w:rsidP="00BA089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467,977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1C38F87" w14:textId="41CFDFC8" w:rsidR="00A07F59" w:rsidRPr="0083700B" w:rsidRDefault="00A07F59" w:rsidP="001B068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(4,08</w:t>
            </w:r>
            <w:r w:rsidR="001B068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1665E651" w14:textId="679BAFCD" w:rsidR="00A07F59" w:rsidRPr="0083700B" w:rsidRDefault="00A07F59" w:rsidP="00BA089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463,893</w:t>
            </w:r>
          </w:p>
        </w:tc>
      </w:tr>
      <w:tr w:rsidR="00E558D4" w:rsidRPr="0083700B" w14:paraId="12422326" w14:textId="77777777" w:rsidTr="00FD347B">
        <w:trPr>
          <w:trHeight w:val="357"/>
        </w:trPr>
        <w:tc>
          <w:tcPr>
            <w:tcW w:w="2338" w:type="dxa"/>
            <w:gridSpan w:val="2"/>
          </w:tcPr>
          <w:p w14:paraId="1027484E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78" w:type="dxa"/>
            <w:gridSpan w:val="12"/>
          </w:tcPr>
          <w:p w14:paraId="7A93C6E4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558D4" w:rsidRPr="0083700B" w14:paraId="706917E9" w14:textId="77777777" w:rsidTr="00FD347B">
        <w:tc>
          <w:tcPr>
            <w:tcW w:w="2338" w:type="dxa"/>
            <w:gridSpan w:val="2"/>
          </w:tcPr>
          <w:p w14:paraId="0E4B2846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78" w:type="dxa"/>
            <w:gridSpan w:val="12"/>
          </w:tcPr>
          <w:p w14:paraId="7454B322" w14:textId="03B6B6DC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E558D4" w:rsidRPr="0083700B" w14:paraId="08161E16" w14:textId="77777777" w:rsidTr="00FD347B">
        <w:tc>
          <w:tcPr>
            <w:tcW w:w="2338" w:type="dxa"/>
            <w:gridSpan w:val="2"/>
          </w:tcPr>
          <w:p w14:paraId="0AC72987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55" w:type="dxa"/>
            <w:gridSpan w:val="6"/>
          </w:tcPr>
          <w:p w14:paraId="1590D878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23" w:type="dxa"/>
            <w:gridSpan w:val="6"/>
          </w:tcPr>
          <w:p w14:paraId="70CD1E73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558D4" w:rsidRPr="0083700B" w14:paraId="5F8479DF" w14:textId="77777777" w:rsidTr="00FD347B">
        <w:tc>
          <w:tcPr>
            <w:tcW w:w="2338" w:type="dxa"/>
            <w:gridSpan w:val="2"/>
          </w:tcPr>
          <w:p w14:paraId="538CF2A8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0" w:type="dxa"/>
            <w:gridSpan w:val="2"/>
          </w:tcPr>
          <w:p w14:paraId="6145E78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CF1CD9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1929AA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gridSpan w:val="2"/>
          </w:tcPr>
          <w:p w14:paraId="4042FE9C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652E84A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161" w:type="dxa"/>
            <w:gridSpan w:val="2"/>
          </w:tcPr>
          <w:p w14:paraId="44A30C26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15EAB7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DA514F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gridSpan w:val="2"/>
          </w:tcPr>
          <w:p w14:paraId="776E33F0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CB8223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4C4D9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gridSpan w:val="2"/>
          </w:tcPr>
          <w:p w14:paraId="5D4A2BC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017EE796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101" w:type="dxa"/>
            <w:gridSpan w:val="2"/>
          </w:tcPr>
          <w:p w14:paraId="7C871AFD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235046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3CB7640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E558D4" w:rsidRPr="0083700B" w14:paraId="6FBF0F6C" w14:textId="77777777" w:rsidTr="00FD347B">
        <w:tc>
          <w:tcPr>
            <w:tcW w:w="2338" w:type="dxa"/>
            <w:gridSpan w:val="2"/>
          </w:tcPr>
          <w:p w14:paraId="78444D54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0" w:type="dxa"/>
            <w:gridSpan w:val="2"/>
          </w:tcPr>
          <w:p w14:paraId="6F57903D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D4576C3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3CE9E165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378AF43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7E899CB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3160F5B6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558D4" w:rsidRPr="0083700B" w14:paraId="579C7A04" w14:textId="77777777" w:rsidTr="00FD347B">
        <w:tc>
          <w:tcPr>
            <w:tcW w:w="2338" w:type="dxa"/>
            <w:gridSpan w:val="2"/>
          </w:tcPr>
          <w:p w14:paraId="0FBF86F1" w14:textId="77777777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1,400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1160" w:type="dxa"/>
            <w:gridSpan w:val="2"/>
          </w:tcPr>
          <w:p w14:paraId="41A883D2" w14:textId="7DF1D85B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434,811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8D5F8EF" w14:textId="7EDDB042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(7,489)</w:t>
            </w: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43BBED5F" w14:textId="6C2AFDD6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427,322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1B8E3BCB" w14:textId="16C59D14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434,811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A988BE6" w14:textId="2DCA54A7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(7,489)</w:t>
            </w:r>
          </w:p>
        </w:tc>
        <w:tc>
          <w:tcPr>
            <w:tcW w:w="1101" w:type="dxa"/>
            <w:gridSpan w:val="2"/>
            <w:shd w:val="clear" w:color="auto" w:fill="auto"/>
            <w:vAlign w:val="center"/>
          </w:tcPr>
          <w:p w14:paraId="093BD664" w14:textId="15DA8E39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427,322</w:t>
            </w:r>
          </w:p>
        </w:tc>
      </w:tr>
      <w:tr w:rsidR="006C0FD2" w:rsidRPr="0083700B" w14:paraId="25D5F407" w14:textId="77777777" w:rsidTr="00FD347B">
        <w:tc>
          <w:tcPr>
            <w:tcW w:w="2338" w:type="dxa"/>
            <w:gridSpan w:val="2"/>
          </w:tcPr>
          <w:p w14:paraId="2901D46E" w14:textId="13010097" w:rsidR="006C0FD2" w:rsidRPr="0083700B" w:rsidRDefault="006C0FD2" w:rsidP="006C0F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วงเงินกู้ </w:t>
            </w:r>
            <w:r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60" w:type="dxa"/>
            <w:gridSpan w:val="2"/>
          </w:tcPr>
          <w:p w14:paraId="463F45CB" w14:textId="0EBC7D42" w:rsidR="006C0FD2" w:rsidRPr="0083700B" w:rsidRDefault="006C0FD2" w:rsidP="006C0F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46561AE" w14:textId="7820B359" w:rsidR="006C0FD2" w:rsidRPr="0083700B" w:rsidRDefault="006C0FD2" w:rsidP="00A11DB4">
            <w:pPr>
              <w:tabs>
                <w:tab w:val="clear" w:pos="454"/>
                <w:tab w:val="left" w:pos="65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-       </w:t>
            </w: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4060F706" w14:textId="5E704731" w:rsidR="006C0FD2" w:rsidRPr="0083700B" w:rsidRDefault="006C0FD2" w:rsidP="006C0F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62F17E77" w14:textId="76B555D4" w:rsidR="006C0FD2" w:rsidRPr="0083700B" w:rsidRDefault="006C0FD2" w:rsidP="006C0F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58D7A8A" w14:textId="65AB4FC9" w:rsidR="006C0FD2" w:rsidRPr="0083700B" w:rsidRDefault="006C0FD2" w:rsidP="006C0F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       </w:t>
            </w:r>
          </w:p>
        </w:tc>
        <w:tc>
          <w:tcPr>
            <w:tcW w:w="1101" w:type="dxa"/>
            <w:gridSpan w:val="2"/>
            <w:shd w:val="clear" w:color="auto" w:fill="auto"/>
          </w:tcPr>
          <w:p w14:paraId="7FA2DBC4" w14:textId="5D971AE3" w:rsidR="006C0FD2" w:rsidRPr="0083700B" w:rsidRDefault="006C0FD2" w:rsidP="006C0F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</w:tr>
      <w:tr w:rsidR="00594FA6" w:rsidRPr="0083700B" w14:paraId="6E3C2083" w14:textId="77777777" w:rsidTr="00FD347B">
        <w:tc>
          <w:tcPr>
            <w:tcW w:w="2338" w:type="dxa"/>
            <w:gridSpan w:val="2"/>
          </w:tcPr>
          <w:p w14:paraId="1BFF73E8" w14:textId="005BAD69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วงเงินกู้ </w:t>
            </w:r>
            <w:r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1160" w:type="dxa"/>
            <w:gridSpan w:val="2"/>
          </w:tcPr>
          <w:p w14:paraId="320E4A13" w14:textId="630A8DED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139,618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93C769E" w14:textId="6A0C25B1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(2,548)</w:t>
            </w: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4F9F82AF" w14:textId="2C59801D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137,070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35655402" w14:textId="62722B38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139,618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B54A1CD" w14:textId="46590F11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(2,548)</w:t>
            </w:r>
          </w:p>
        </w:tc>
        <w:tc>
          <w:tcPr>
            <w:tcW w:w="1101" w:type="dxa"/>
            <w:gridSpan w:val="2"/>
            <w:shd w:val="clear" w:color="auto" w:fill="auto"/>
          </w:tcPr>
          <w:p w14:paraId="48CFFD7B" w14:textId="68334451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137,070</w:t>
            </w:r>
          </w:p>
        </w:tc>
      </w:tr>
      <w:tr w:rsidR="00594FA6" w:rsidRPr="0083700B" w14:paraId="5DF9F5BE" w14:textId="77777777" w:rsidTr="00FD347B">
        <w:tc>
          <w:tcPr>
            <w:tcW w:w="2338" w:type="dxa"/>
            <w:gridSpan w:val="2"/>
          </w:tcPr>
          <w:p w14:paraId="13B830B6" w14:textId="58185369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วงเงินกู้ </w:t>
            </w:r>
            <w:r>
              <w:rPr>
                <w:rFonts w:ascii="Browallia New" w:hAnsi="Browallia New" w:cs="Browallia New"/>
                <w:sz w:val="24"/>
                <w:szCs w:val="24"/>
              </w:rPr>
              <w:t>494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1160" w:type="dxa"/>
            <w:gridSpan w:val="2"/>
          </w:tcPr>
          <w:p w14:paraId="1C3177FB" w14:textId="134EF447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307,541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0D4A510" w14:textId="6804FE97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(5,863)</w:t>
            </w: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68CD1839" w14:textId="1C837134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301,678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1F273281" w14:textId="3BBE65D8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307,541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DC932A4" w14:textId="02942804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(5,863)</w:t>
            </w:r>
          </w:p>
        </w:tc>
        <w:tc>
          <w:tcPr>
            <w:tcW w:w="1101" w:type="dxa"/>
            <w:gridSpan w:val="2"/>
            <w:shd w:val="clear" w:color="auto" w:fill="auto"/>
          </w:tcPr>
          <w:p w14:paraId="6AA884C2" w14:textId="28D4F861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301,678</w:t>
            </w:r>
          </w:p>
        </w:tc>
      </w:tr>
      <w:tr w:rsidR="006C0FD2" w:rsidRPr="0083700B" w14:paraId="6066E9B1" w14:textId="77777777" w:rsidTr="00FD347B">
        <w:tc>
          <w:tcPr>
            <w:tcW w:w="2338" w:type="dxa"/>
            <w:gridSpan w:val="2"/>
          </w:tcPr>
          <w:p w14:paraId="5955701C" w14:textId="3844BAD0" w:rsidR="006C0FD2" w:rsidRPr="0083700B" w:rsidRDefault="006C0FD2" w:rsidP="006C0F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60" w:type="dxa"/>
            <w:gridSpan w:val="2"/>
          </w:tcPr>
          <w:p w14:paraId="3DBAC634" w14:textId="52153CBC" w:rsidR="006C0FD2" w:rsidRPr="0083700B" w:rsidRDefault="006C0FD2" w:rsidP="006C0F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8,434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1527F2C" w14:textId="198D5BAA" w:rsidR="006C0FD2" w:rsidRPr="0083700B" w:rsidRDefault="006C0FD2" w:rsidP="006C0F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  <w:tab w:val="left" w:pos="59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-       </w:t>
            </w: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14E5A35D" w14:textId="23EB622C" w:rsidR="006C0FD2" w:rsidRPr="0083700B" w:rsidRDefault="006C0FD2" w:rsidP="006C0F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8,434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48B8DB3C" w14:textId="58119269" w:rsidR="006C0FD2" w:rsidRPr="0083700B" w:rsidRDefault="006C0FD2" w:rsidP="006C0F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 -      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6BF6C54" w14:textId="5F0245D3" w:rsidR="006C0FD2" w:rsidRPr="0083700B" w:rsidRDefault="006C0FD2" w:rsidP="006C0F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       </w:t>
            </w:r>
          </w:p>
        </w:tc>
        <w:tc>
          <w:tcPr>
            <w:tcW w:w="1101" w:type="dxa"/>
            <w:gridSpan w:val="2"/>
            <w:shd w:val="clear" w:color="auto" w:fill="auto"/>
          </w:tcPr>
          <w:p w14:paraId="28ABC30F" w14:textId="5B68AA95" w:rsidR="006C0FD2" w:rsidRPr="0083700B" w:rsidRDefault="006C0FD2" w:rsidP="006C0F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       </w:t>
            </w:r>
          </w:p>
        </w:tc>
      </w:tr>
      <w:tr w:rsidR="00594FA6" w:rsidRPr="0083700B" w14:paraId="095434A1" w14:textId="77777777" w:rsidTr="00FD347B">
        <w:tc>
          <w:tcPr>
            <w:tcW w:w="2338" w:type="dxa"/>
            <w:gridSpan w:val="2"/>
          </w:tcPr>
          <w:p w14:paraId="672023EF" w14:textId="77777777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60" w:type="dxa"/>
            <w:gridSpan w:val="2"/>
          </w:tcPr>
          <w:p w14:paraId="570F7299" w14:textId="02DEC0D7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911,134</w:t>
            </w:r>
          </w:p>
        </w:tc>
        <w:tc>
          <w:tcPr>
            <w:tcW w:w="1134" w:type="dxa"/>
            <w:gridSpan w:val="2"/>
          </w:tcPr>
          <w:p w14:paraId="06AC2B35" w14:textId="180E4AFC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(15,900)</w:t>
            </w:r>
          </w:p>
        </w:tc>
        <w:tc>
          <w:tcPr>
            <w:tcW w:w="1161" w:type="dxa"/>
            <w:gridSpan w:val="2"/>
            <w:vAlign w:val="center"/>
          </w:tcPr>
          <w:p w14:paraId="160238A5" w14:textId="22D54B19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895,234</w:t>
            </w:r>
          </w:p>
        </w:tc>
        <w:tc>
          <w:tcPr>
            <w:tcW w:w="1152" w:type="dxa"/>
            <w:gridSpan w:val="2"/>
          </w:tcPr>
          <w:p w14:paraId="6E43C1BE" w14:textId="2D594D83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902,700</w:t>
            </w:r>
          </w:p>
        </w:tc>
        <w:tc>
          <w:tcPr>
            <w:tcW w:w="1170" w:type="dxa"/>
            <w:gridSpan w:val="2"/>
          </w:tcPr>
          <w:p w14:paraId="386C91E1" w14:textId="41AA0E16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(15,900)</w:t>
            </w:r>
          </w:p>
        </w:tc>
        <w:tc>
          <w:tcPr>
            <w:tcW w:w="1101" w:type="dxa"/>
            <w:gridSpan w:val="2"/>
            <w:vAlign w:val="center"/>
          </w:tcPr>
          <w:p w14:paraId="38254852" w14:textId="60358523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886,800</w:t>
            </w:r>
          </w:p>
        </w:tc>
      </w:tr>
      <w:tr w:rsidR="00594FA6" w:rsidRPr="0083700B" w14:paraId="0F3C1E90" w14:textId="77777777" w:rsidTr="00FD347B">
        <w:tc>
          <w:tcPr>
            <w:tcW w:w="2338" w:type="dxa"/>
            <w:gridSpan w:val="2"/>
          </w:tcPr>
          <w:p w14:paraId="66388C35" w14:textId="77777777" w:rsidR="00594FA6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F2447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ส่วนที่ถึงกำหนดชำระ</w:t>
            </w:r>
          </w:p>
          <w:p w14:paraId="7E73B8DC" w14:textId="6ECBBDA7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160" w:type="dxa"/>
            <w:gridSpan w:val="2"/>
            <w:vAlign w:val="bottom"/>
          </w:tcPr>
          <w:p w14:paraId="3887CEDA" w14:textId="6D3E076C" w:rsidR="00594FA6" w:rsidRPr="0083700B" w:rsidRDefault="00594FA6" w:rsidP="00594FA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(232,326)</w:t>
            </w:r>
          </w:p>
        </w:tc>
        <w:tc>
          <w:tcPr>
            <w:tcW w:w="1134" w:type="dxa"/>
            <w:gridSpan w:val="2"/>
            <w:vAlign w:val="bottom"/>
          </w:tcPr>
          <w:p w14:paraId="4D174FA5" w14:textId="105A1FD0" w:rsidR="00594FA6" w:rsidRPr="0083700B" w:rsidRDefault="00594FA6" w:rsidP="00594FA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7,324</w:t>
            </w:r>
          </w:p>
        </w:tc>
        <w:tc>
          <w:tcPr>
            <w:tcW w:w="1161" w:type="dxa"/>
            <w:gridSpan w:val="2"/>
            <w:vAlign w:val="bottom"/>
          </w:tcPr>
          <w:p w14:paraId="12574D9A" w14:textId="7C6A7A90" w:rsidR="00594FA6" w:rsidRPr="0083700B" w:rsidRDefault="00594FA6" w:rsidP="00594FA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(225,002)</w:t>
            </w:r>
          </w:p>
        </w:tc>
        <w:tc>
          <w:tcPr>
            <w:tcW w:w="1152" w:type="dxa"/>
            <w:gridSpan w:val="2"/>
            <w:vAlign w:val="bottom"/>
          </w:tcPr>
          <w:p w14:paraId="3A48CC8F" w14:textId="6865BDF1" w:rsidR="00594FA6" w:rsidRPr="0083700B" w:rsidRDefault="00594FA6" w:rsidP="00594FA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(228,726)</w:t>
            </w:r>
          </w:p>
        </w:tc>
        <w:tc>
          <w:tcPr>
            <w:tcW w:w="1170" w:type="dxa"/>
            <w:gridSpan w:val="2"/>
            <w:vAlign w:val="bottom"/>
          </w:tcPr>
          <w:p w14:paraId="15DC6BF5" w14:textId="5BB16331" w:rsidR="00594FA6" w:rsidRPr="0083700B" w:rsidRDefault="00594FA6" w:rsidP="00594FA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7,324</w:t>
            </w:r>
          </w:p>
        </w:tc>
        <w:tc>
          <w:tcPr>
            <w:tcW w:w="1101" w:type="dxa"/>
            <w:gridSpan w:val="2"/>
            <w:vAlign w:val="bottom"/>
          </w:tcPr>
          <w:p w14:paraId="44265FF5" w14:textId="449A30AB" w:rsidR="00594FA6" w:rsidRPr="0083700B" w:rsidRDefault="00594FA6" w:rsidP="00594FA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(221,402)</w:t>
            </w:r>
          </w:p>
        </w:tc>
      </w:tr>
      <w:tr w:rsidR="00594FA6" w:rsidRPr="00615905" w14:paraId="5D8DDC5B" w14:textId="77777777" w:rsidTr="00FD347B">
        <w:tc>
          <w:tcPr>
            <w:tcW w:w="2338" w:type="dxa"/>
            <w:gridSpan w:val="2"/>
          </w:tcPr>
          <w:p w14:paraId="106D24A6" w14:textId="77777777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–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60" w:type="dxa"/>
            <w:gridSpan w:val="2"/>
          </w:tcPr>
          <w:p w14:paraId="4623BFD5" w14:textId="320E639E" w:rsidR="00594FA6" w:rsidRPr="0083700B" w:rsidRDefault="00594FA6" w:rsidP="00594FA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678,808</w:t>
            </w:r>
          </w:p>
        </w:tc>
        <w:tc>
          <w:tcPr>
            <w:tcW w:w="1134" w:type="dxa"/>
            <w:gridSpan w:val="2"/>
          </w:tcPr>
          <w:p w14:paraId="64832BD0" w14:textId="2904C728" w:rsidR="00594FA6" w:rsidRPr="0083700B" w:rsidRDefault="00594FA6" w:rsidP="00594FA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(8,576)</w:t>
            </w:r>
          </w:p>
        </w:tc>
        <w:tc>
          <w:tcPr>
            <w:tcW w:w="1161" w:type="dxa"/>
            <w:gridSpan w:val="2"/>
            <w:vAlign w:val="center"/>
          </w:tcPr>
          <w:p w14:paraId="1734B7D0" w14:textId="718C46BC" w:rsidR="00594FA6" w:rsidRPr="0083700B" w:rsidRDefault="00594FA6" w:rsidP="00594FA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670,232</w:t>
            </w:r>
          </w:p>
        </w:tc>
        <w:tc>
          <w:tcPr>
            <w:tcW w:w="1152" w:type="dxa"/>
            <w:gridSpan w:val="2"/>
          </w:tcPr>
          <w:p w14:paraId="5C7C5398" w14:textId="0246621A" w:rsidR="00594FA6" w:rsidRPr="0083700B" w:rsidRDefault="00594FA6" w:rsidP="00594FA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673,974</w:t>
            </w:r>
          </w:p>
        </w:tc>
        <w:tc>
          <w:tcPr>
            <w:tcW w:w="1170" w:type="dxa"/>
            <w:gridSpan w:val="2"/>
          </w:tcPr>
          <w:p w14:paraId="289FCE6E" w14:textId="43E8BEF8" w:rsidR="00594FA6" w:rsidRPr="0083700B" w:rsidRDefault="00594FA6" w:rsidP="00594FA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(8,576)</w:t>
            </w:r>
          </w:p>
        </w:tc>
        <w:tc>
          <w:tcPr>
            <w:tcW w:w="1101" w:type="dxa"/>
            <w:gridSpan w:val="2"/>
            <w:vAlign w:val="center"/>
          </w:tcPr>
          <w:p w14:paraId="15BF0E22" w14:textId="520199C9" w:rsidR="00594FA6" w:rsidRPr="0083700B" w:rsidRDefault="00594FA6" w:rsidP="00594FA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665,398</w:t>
            </w:r>
          </w:p>
        </w:tc>
      </w:tr>
    </w:tbl>
    <w:p w14:paraId="02FAA7D8" w14:textId="77777777" w:rsidR="00E16FAA" w:rsidRPr="008853A9" w:rsidRDefault="00E16FAA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6E35D1" w14:textId="326DA965" w:rsidR="0083700B" w:rsidRDefault="0083700B" w:rsidP="00BA2A32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ab/>
      </w:r>
      <w:r>
        <w:rPr>
          <w:rFonts w:ascii="Browallia New" w:hAnsi="Browallia New" w:cs="Browallia New"/>
          <w:sz w:val="28"/>
          <w:szCs w:val="28"/>
          <w:cs/>
        </w:rPr>
        <w:tab/>
      </w:r>
      <w:r w:rsidRPr="00E10D85">
        <w:rPr>
          <w:rFonts w:ascii="Browallia New" w:hAnsi="Browallia New" w:cs="Browallia New" w:hint="cs"/>
          <w:sz w:val="28"/>
          <w:szCs w:val="28"/>
          <w:cs/>
        </w:rPr>
        <w:t>กา</w:t>
      </w:r>
      <w:r w:rsidRPr="00E10D85">
        <w:rPr>
          <w:rFonts w:ascii="Browallia New" w:hAnsi="Browallia New" w:cs="Browallia New"/>
          <w:sz w:val="28"/>
          <w:szCs w:val="28"/>
          <w:cs/>
        </w:rPr>
        <w:t>รเปลี่ยนแปลงของเงินกู้ยืมระยะยาวสำหรับงวด</w:t>
      </w:r>
      <w:r w:rsidR="00E150F4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586AC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E150F4" w:rsidRPr="00E150F4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E10D8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10D8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DBEB35D" w14:textId="77777777" w:rsidR="006B3809" w:rsidRPr="00E150F4" w:rsidRDefault="006B380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16" w:type="dxa"/>
        <w:tblInd w:w="441" w:type="dxa"/>
        <w:tblLook w:val="01E0" w:firstRow="1" w:lastRow="1" w:firstColumn="1" w:lastColumn="1" w:noHBand="0" w:noVBand="0"/>
      </w:tblPr>
      <w:tblGrid>
        <w:gridCol w:w="4383"/>
        <w:gridCol w:w="2232"/>
        <w:gridCol w:w="238"/>
        <w:gridCol w:w="2363"/>
      </w:tblGrid>
      <w:tr w:rsidR="0083700B" w:rsidRPr="00E10D85" w14:paraId="3C0BCE32" w14:textId="77777777" w:rsidTr="00BA2A32">
        <w:trPr>
          <w:trHeight w:val="378"/>
        </w:trPr>
        <w:tc>
          <w:tcPr>
            <w:tcW w:w="4383" w:type="dxa"/>
          </w:tcPr>
          <w:p w14:paraId="3E9B71D0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33" w:type="dxa"/>
            <w:gridSpan w:val="3"/>
          </w:tcPr>
          <w:p w14:paraId="6C6A109A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</w:rPr>
              <w:t>(</w:t>
            </w:r>
            <w:proofErr w:type="gramStart"/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E10D85">
              <w:rPr>
                <w:rFonts w:ascii="Browallia New" w:hAnsi="Browallia New" w:cs="Browallia New"/>
                <w:sz w:val="28"/>
                <w:szCs w:val="28"/>
              </w:rPr>
              <w:t>:</w:t>
            </w:r>
            <w:proofErr w:type="gramEnd"/>
            <w:r w:rsidRPr="00E10D8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3700B" w:rsidRPr="00E10D85" w14:paraId="17F54657" w14:textId="77777777" w:rsidTr="00BA2A32">
        <w:tc>
          <w:tcPr>
            <w:tcW w:w="4383" w:type="dxa"/>
          </w:tcPr>
          <w:p w14:paraId="2BF21D85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2" w:type="dxa"/>
          </w:tcPr>
          <w:p w14:paraId="02634A7E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62D68B7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3" w:type="dxa"/>
          </w:tcPr>
          <w:p w14:paraId="0716FD04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E10D85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ของบริษัท</w:t>
            </w:r>
          </w:p>
        </w:tc>
      </w:tr>
      <w:tr w:rsidR="0083700B" w:rsidRPr="00E10D85" w14:paraId="2438E6DA" w14:textId="77777777" w:rsidTr="00BA2A32">
        <w:tc>
          <w:tcPr>
            <w:tcW w:w="4383" w:type="dxa"/>
          </w:tcPr>
          <w:p w14:paraId="379840D0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66FB30CB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D8BD5A7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sz="4" w:space="0" w:color="auto"/>
            </w:tcBorders>
          </w:tcPr>
          <w:p w14:paraId="089055D1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2090" w:rsidRPr="00E10D85" w14:paraId="22A477CD" w14:textId="77777777" w:rsidTr="00BA2A32">
        <w:tc>
          <w:tcPr>
            <w:tcW w:w="4383" w:type="dxa"/>
            <w:shd w:val="clear" w:color="auto" w:fill="auto"/>
          </w:tcPr>
          <w:p w14:paraId="35FD0E51" w14:textId="403B8B47" w:rsidR="00582090" w:rsidRPr="009D3620" w:rsidRDefault="00582090" w:rsidP="00582090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D362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9D362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9D362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  <w:r w:rsidRPr="009D362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232" w:type="dxa"/>
            <w:shd w:val="clear" w:color="auto" w:fill="auto"/>
          </w:tcPr>
          <w:p w14:paraId="481AFA17" w14:textId="68A0961F" w:rsidR="00582090" w:rsidRPr="007F28FD" w:rsidRDefault="00582090" w:rsidP="005820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22E7E">
              <w:rPr>
                <w:rFonts w:ascii="Browallia New" w:hAnsi="Browallia New" w:cs="Browallia New"/>
                <w:sz w:val="28"/>
                <w:szCs w:val="28"/>
              </w:rPr>
              <w:t>895,234</w:t>
            </w:r>
          </w:p>
        </w:tc>
        <w:tc>
          <w:tcPr>
            <w:tcW w:w="238" w:type="dxa"/>
            <w:shd w:val="clear" w:color="auto" w:fill="auto"/>
          </w:tcPr>
          <w:p w14:paraId="4DF914D4" w14:textId="77777777" w:rsidR="00582090" w:rsidRPr="0022391A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shd w:val="clear" w:color="auto" w:fill="auto"/>
          </w:tcPr>
          <w:p w14:paraId="67A0E600" w14:textId="0A37D6C9" w:rsidR="00582090" w:rsidRPr="00787CA9" w:rsidRDefault="00582090" w:rsidP="005820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886,800</w:t>
            </w:r>
          </w:p>
        </w:tc>
      </w:tr>
      <w:tr w:rsidR="00582090" w:rsidRPr="00E10D85" w14:paraId="17040555" w14:textId="77777777" w:rsidTr="00BA2A32">
        <w:tc>
          <w:tcPr>
            <w:tcW w:w="4383" w:type="dxa"/>
            <w:shd w:val="clear" w:color="auto" w:fill="auto"/>
            <w:vAlign w:val="bottom"/>
          </w:tcPr>
          <w:p w14:paraId="5136BD24" w14:textId="77777777" w:rsidR="00582090" w:rsidRPr="009D3620" w:rsidRDefault="00582090" w:rsidP="00582090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D3620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9D362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2232" w:type="dxa"/>
            <w:shd w:val="clear" w:color="auto" w:fill="auto"/>
          </w:tcPr>
          <w:p w14:paraId="3C02EBAA" w14:textId="2B1E7DCE" w:rsidR="00582090" w:rsidRPr="00372019" w:rsidRDefault="00372019" w:rsidP="0037201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2019">
              <w:rPr>
                <w:rFonts w:ascii="Browallia New" w:hAnsi="Browallia New" w:cs="Browallia New"/>
                <w:sz w:val="28"/>
                <w:szCs w:val="28"/>
              </w:rPr>
              <w:t>(226,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372019">
              <w:rPr>
                <w:rFonts w:ascii="Browallia New" w:hAnsi="Browallia New" w:cs="Browallia New"/>
                <w:sz w:val="28"/>
                <w:szCs w:val="28"/>
              </w:rPr>
              <w:t>47)</w:t>
            </w:r>
          </w:p>
        </w:tc>
        <w:tc>
          <w:tcPr>
            <w:tcW w:w="238" w:type="dxa"/>
            <w:shd w:val="clear" w:color="auto" w:fill="auto"/>
          </w:tcPr>
          <w:p w14:paraId="5717AD93" w14:textId="77777777" w:rsidR="00582090" w:rsidRPr="00F63F16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shd w:val="clear" w:color="auto" w:fill="auto"/>
          </w:tcPr>
          <w:p w14:paraId="426AD1EB" w14:textId="5AB44142" w:rsidR="00582090" w:rsidRPr="00946B96" w:rsidRDefault="00A07F59" w:rsidP="005820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(223,547)</w:t>
            </w:r>
          </w:p>
        </w:tc>
      </w:tr>
      <w:tr w:rsidR="00582090" w:rsidRPr="00E10D85" w14:paraId="395497AA" w14:textId="77777777" w:rsidTr="00BA2A32">
        <w:tc>
          <w:tcPr>
            <w:tcW w:w="4383" w:type="dxa"/>
            <w:shd w:val="clear" w:color="auto" w:fill="auto"/>
            <w:vAlign w:val="bottom"/>
          </w:tcPr>
          <w:p w14:paraId="5ECA743B" w14:textId="77777777" w:rsidR="00582090" w:rsidRPr="009D3620" w:rsidRDefault="00582090" w:rsidP="00582090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D3620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2232" w:type="dxa"/>
            <w:shd w:val="clear" w:color="auto" w:fill="auto"/>
          </w:tcPr>
          <w:p w14:paraId="17D9ED8D" w14:textId="3811E149" w:rsidR="00582090" w:rsidRPr="00372019" w:rsidRDefault="00372019" w:rsidP="0037201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2019">
              <w:rPr>
                <w:rFonts w:ascii="Browallia New" w:hAnsi="Browallia New" w:cs="Browallia New"/>
                <w:sz w:val="28"/>
                <w:szCs w:val="28"/>
              </w:rPr>
              <w:t>6,246</w:t>
            </w:r>
          </w:p>
        </w:tc>
        <w:tc>
          <w:tcPr>
            <w:tcW w:w="238" w:type="dxa"/>
            <w:shd w:val="clear" w:color="auto" w:fill="auto"/>
          </w:tcPr>
          <w:p w14:paraId="1E7B0634" w14:textId="77777777" w:rsidR="00582090" w:rsidRPr="0022391A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shd w:val="clear" w:color="auto" w:fill="auto"/>
          </w:tcPr>
          <w:p w14:paraId="70A9B368" w14:textId="27F951CC" w:rsidR="00582090" w:rsidRPr="00946B96" w:rsidRDefault="00372019" w:rsidP="005820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6,246</w:t>
            </w:r>
          </w:p>
        </w:tc>
      </w:tr>
      <w:tr w:rsidR="00582090" w:rsidRPr="00E10D85" w14:paraId="0B729FBB" w14:textId="77777777" w:rsidTr="00BA2A32">
        <w:tc>
          <w:tcPr>
            <w:tcW w:w="4383" w:type="dxa"/>
            <w:shd w:val="clear" w:color="auto" w:fill="auto"/>
            <w:vAlign w:val="bottom"/>
          </w:tcPr>
          <w:p w14:paraId="7D4B2A66" w14:textId="4D566720" w:rsidR="00582090" w:rsidRPr="009D3620" w:rsidRDefault="00582090" w:rsidP="00582090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9D362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E150F4" w:rsidRPr="00E150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340D6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D362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A67C7F" w14:textId="3F52925B" w:rsidR="00582090" w:rsidRPr="007A0292" w:rsidRDefault="00372019" w:rsidP="0037201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372019">
              <w:rPr>
                <w:rFonts w:ascii="Browallia New" w:hAnsi="Browallia New" w:cs="Browallia New"/>
                <w:sz w:val="28"/>
                <w:szCs w:val="28"/>
              </w:rPr>
              <w:t>675,233</w:t>
            </w:r>
          </w:p>
        </w:tc>
        <w:tc>
          <w:tcPr>
            <w:tcW w:w="238" w:type="dxa"/>
            <w:shd w:val="clear" w:color="auto" w:fill="auto"/>
          </w:tcPr>
          <w:p w14:paraId="5902EE46" w14:textId="77777777" w:rsidR="00582090" w:rsidRPr="0022391A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7BE0F9" w14:textId="22C3C1A6" w:rsidR="00582090" w:rsidRPr="002166F6" w:rsidRDefault="00372019" w:rsidP="00582090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669,499</w:t>
            </w:r>
          </w:p>
        </w:tc>
      </w:tr>
    </w:tbl>
    <w:p w14:paraId="5FF51280" w14:textId="77777777" w:rsidR="006417F9" w:rsidRPr="00586ACB" w:rsidRDefault="006417F9" w:rsidP="00F27460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5AF0010" w14:textId="4FEBD889" w:rsidR="007B25B3" w:rsidRPr="00643A3F" w:rsidRDefault="007B25B3" w:rsidP="00BA2A32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461F1">
        <w:rPr>
          <w:rFonts w:ascii="Browallia New" w:hAnsi="Browallia New" w:cs="Browallia New"/>
          <w:sz w:val="28"/>
          <w:szCs w:val="28"/>
          <w:cs/>
        </w:rPr>
        <w:t>ภายใต้สัญญาเงินกู้ บริษัท</w:t>
      </w:r>
      <w:r w:rsidRPr="00F461F1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F461F1">
        <w:rPr>
          <w:rFonts w:ascii="Browallia New" w:hAnsi="Browallia New" w:cs="Browallia New"/>
          <w:sz w:val="28"/>
          <w:szCs w:val="28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D85F99">
        <w:rPr>
          <w:rFonts w:ascii="Browallia New" w:hAnsi="Browallia New" w:cs="Browallia New"/>
          <w:sz w:val="28"/>
          <w:szCs w:val="28"/>
        </w:rPr>
        <w:t xml:space="preserve">                </w:t>
      </w:r>
      <w:r w:rsidRPr="00643A3F">
        <w:rPr>
          <w:rFonts w:ascii="Browallia New" w:hAnsi="Browallia New" w:cs="Browallia New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cr/>
        <w:t xml:space="preserve">  27,936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  <w:cs/>
        </w:rPr>
        <w:t xml:space="preserve">ิน 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t>3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</w:p>
    <w:p w14:paraId="0214DA52" w14:textId="34082980" w:rsidR="00E16FAA" w:rsidRDefault="00E16FAA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2CDBF5" w14:textId="2BFF1248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36D2A8C" w14:textId="3E062742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D1CE61F" w14:textId="28B4F041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071C1E8" w14:textId="6728C861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29C2F0C" w14:textId="5CC591DC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2798F19" w14:textId="2C737452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4423724" w14:textId="5B4A599C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E5CA756" w14:textId="7750997F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D4EB4FE" w14:textId="1A504DEC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5CA1022" w14:textId="49ED5B2B" w:rsidR="009305B1" w:rsidRDefault="009305B1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CF4B1A" w14:textId="77777777" w:rsidR="00BE639A" w:rsidRDefault="00BE639A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4E7A92" w14:textId="31FEEDF1" w:rsidR="00562BAD" w:rsidRPr="00643A3F" w:rsidRDefault="00562BAD" w:rsidP="00BA2A32">
      <w:pPr>
        <w:pStyle w:val="ListParagraph"/>
        <w:numPr>
          <w:ilvl w:val="0"/>
          <w:numId w:val="16"/>
        </w:numPr>
        <w:tabs>
          <w:tab w:val="clear" w:pos="450"/>
          <w:tab w:val="clear" w:pos="680"/>
          <w:tab w:val="clear" w:pos="907"/>
          <w:tab w:val="clear" w:pos="1644"/>
        </w:tabs>
        <w:spacing w:line="240" w:lineRule="auto"/>
        <w:ind w:left="432" w:hanging="432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3A3F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lastRenderedPageBreak/>
        <w:t>ทุนเรือนหุ้น</w:t>
      </w:r>
    </w:p>
    <w:p w14:paraId="1BFB0DC5" w14:textId="77777777" w:rsidR="00562BAD" w:rsidRPr="00643A3F" w:rsidRDefault="00562BAD" w:rsidP="00562BAD">
      <w:pPr>
        <w:pStyle w:val="ListParagraph"/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7D05ABBE" w14:textId="28B03107" w:rsidR="00562BAD" w:rsidRPr="00643A3F" w:rsidRDefault="00562BAD" w:rsidP="00562BAD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3A3F">
        <w:rPr>
          <w:rFonts w:ascii="Browallia New" w:hAnsi="Browallia New" w:cs="Browallia New"/>
          <w:sz w:val="28"/>
          <w:szCs w:val="28"/>
          <w:cs/>
        </w:rPr>
        <w:t>ในการประชุม</w:t>
      </w:r>
      <w:r w:rsidR="006314A5">
        <w:rPr>
          <w:rFonts w:ascii="Browallia New" w:hAnsi="Browallia New" w:cs="Browallia New" w:hint="cs"/>
          <w:sz w:val="28"/>
          <w:szCs w:val="28"/>
          <w:cs/>
        </w:rPr>
        <w:t>วิสามัญผู้ถือหุ้น</w:t>
      </w:r>
      <w:r w:rsidRPr="00643A3F">
        <w:rPr>
          <w:rFonts w:ascii="Browallia New" w:hAnsi="Browallia New" w:cs="Browallia New" w:hint="cs"/>
          <w:sz w:val="28"/>
          <w:szCs w:val="28"/>
          <w:cs/>
        </w:rPr>
        <w:t xml:space="preserve"> ครั้งที่ </w:t>
      </w:r>
      <w:r w:rsidR="006314A5">
        <w:rPr>
          <w:rFonts w:ascii="Browallia New" w:hAnsi="Browallia New" w:cs="Browallia New"/>
          <w:sz w:val="28"/>
          <w:szCs w:val="28"/>
        </w:rPr>
        <w:t>1</w:t>
      </w:r>
      <w:r w:rsidRPr="00643A3F">
        <w:rPr>
          <w:rFonts w:ascii="Browallia New" w:hAnsi="Browallia New" w:cs="Browallia New"/>
          <w:sz w:val="28"/>
          <w:szCs w:val="28"/>
        </w:rPr>
        <w:t>/2561</w:t>
      </w:r>
      <w:r w:rsidRPr="00643A3F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6314A5">
        <w:rPr>
          <w:rFonts w:ascii="Browallia New" w:hAnsi="Browallia New" w:cs="Browallia New"/>
          <w:sz w:val="28"/>
          <w:szCs w:val="28"/>
        </w:rPr>
        <w:t>21</w:t>
      </w:r>
      <w:r w:rsidRPr="00643A3F">
        <w:rPr>
          <w:rFonts w:ascii="Browallia New" w:hAnsi="Browallia New" w:cs="Browallia New"/>
          <w:sz w:val="28"/>
          <w:szCs w:val="28"/>
        </w:rPr>
        <w:t xml:space="preserve"> </w:t>
      </w:r>
      <w:r w:rsidR="006314A5">
        <w:rPr>
          <w:rFonts w:ascii="Browallia New" w:hAnsi="Browallia New" w:cs="Browallia New" w:hint="cs"/>
          <w:sz w:val="28"/>
          <w:szCs w:val="28"/>
          <w:cs/>
        </w:rPr>
        <w:t>พฤษภาคม</w:t>
      </w:r>
      <w:r w:rsidRPr="00643A3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3A3F">
        <w:rPr>
          <w:rFonts w:ascii="Browallia New" w:hAnsi="Browallia New" w:cs="Browallia New"/>
          <w:sz w:val="28"/>
          <w:szCs w:val="28"/>
        </w:rPr>
        <w:t xml:space="preserve">2561 </w:t>
      </w:r>
      <w:r w:rsidRPr="00643A3F">
        <w:rPr>
          <w:rFonts w:ascii="Browallia New" w:hAnsi="Browallia New" w:cs="Browallia New"/>
          <w:sz w:val="28"/>
          <w:szCs w:val="28"/>
          <w:cs/>
        </w:rPr>
        <w:t xml:space="preserve">ที่ประชุมมีมติอนุมัติดังนี้ </w:t>
      </w:r>
    </w:p>
    <w:p w14:paraId="5D9A8831" w14:textId="77777777" w:rsidR="00562BAD" w:rsidRPr="008853A9" w:rsidRDefault="00562BAD" w:rsidP="00562BAD">
      <w:pPr>
        <w:pStyle w:val="Preformatted"/>
        <w:tabs>
          <w:tab w:val="clear" w:pos="0"/>
          <w:tab w:val="clear" w:pos="959"/>
        </w:tabs>
        <w:ind w:left="9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67967F" w14:textId="28C5DBAD" w:rsidR="00562BAD" w:rsidRPr="00643A3F" w:rsidRDefault="00562BAD" w:rsidP="00562BAD">
      <w:pPr>
        <w:pStyle w:val="Preformatted"/>
        <w:numPr>
          <w:ilvl w:val="0"/>
          <w:numId w:val="19"/>
        </w:numPr>
        <w:tabs>
          <w:tab w:val="clear" w:pos="0"/>
          <w:tab w:val="clear" w:pos="959"/>
          <w:tab w:val="clear" w:pos="1665"/>
          <w:tab w:val="num" w:pos="1836"/>
        </w:tabs>
        <w:ind w:left="846" w:hanging="39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>ลดทุนจดทะเบียนของบริษัท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จำ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228,062,767</w:t>
      </w:r>
      <w:r w:rsidR="006314A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จากเดิม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1,597,429,86</w:t>
      </w:r>
      <w:r w:rsidR="006314A5">
        <w:rPr>
          <w:rFonts w:ascii="Browallia New" w:hAnsi="Browallia New" w:cs="Browallia New"/>
          <w:sz w:val="28"/>
          <w:szCs w:val="28"/>
          <w:lang w:val="en-GB"/>
        </w:rPr>
        <w:t>6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เป็น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จำ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1,369,367,09</w:t>
      </w:r>
      <w:r w:rsidR="006314A5">
        <w:rPr>
          <w:rFonts w:ascii="Browallia New" w:hAnsi="Browallia New" w:cs="Browallia New"/>
          <w:sz w:val="28"/>
          <w:szCs w:val="28"/>
          <w:lang w:val="en-GB"/>
        </w:rPr>
        <w:t>9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>บาท โดยวิธีการตัดหุ้นสามัญที่ยังไม่ได้จ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>หน่ายจ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3,040,836,894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มูลค่าที่ตราไว้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0.075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</w:t>
      </w:r>
    </w:p>
    <w:p w14:paraId="7D053FAE" w14:textId="77777777" w:rsidR="00562BAD" w:rsidRPr="00643A3F" w:rsidRDefault="00562BAD" w:rsidP="00562BAD">
      <w:pPr>
        <w:pStyle w:val="Preformatted"/>
        <w:tabs>
          <w:tab w:val="clear" w:pos="0"/>
          <w:tab w:val="clear" w:pos="959"/>
        </w:tabs>
        <w:ind w:left="166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63CAA2" w14:textId="49CE21FB" w:rsidR="00562BAD" w:rsidRPr="002A2AB4" w:rsidRDefault="00562BAD" w:rsidP="00562BAD">
      <w:pPr>
        <w:pStyle w:val="Preformatted"/>
        <w:numPr>
          <w:ilvl w:val="0"/>
          <w:numId w:val="19"/>
        </w:numPr>
        <w:tabs>
          <w:tab w:val="clear" w:pos="0"/>
          <w:tab w:val="clear" w:pos="959"/>
          <w:tab w:val="clear" w:pos="1665"/>
          <w:tab w:val="num" w:pos="1872"/>
        </w:tabs>
        <w:ind w:left="846" w:hanging="36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>เพิ่มทุนจดทะเบียนของบริษัทจ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1,208,121,73</w:t>
      </w:r>
      <w:r w:rsidR="006314A5">
        <w:rPr>
          <w:rFonts w:ascii="Browallia New" w:hAnsi="Browallia New" w:cs="Browallia New"/>
          <w:sz w:val="28"/>
          <w:szCs w:val="28"/>
          <w:lang w:val="en-GB"/>
        </w:rPr>
        <w:t>7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จากทุนจดทะเบียนจ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1,369,367,09</w:t>
      </w:r>
      <w:r w:rsidR="006314A5">
        <w:rPr>
          <w:rFonts w:ascii="Browallia New" w:hAnsi="Browallia New" w:cs="Browallia New"/>
          <w:sz w:val="28"/>
          <w:szCs w:val="28"/>
          <w:lang w:val="en-GB"/>
        </w:rPr>
        <w:t>9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เป็น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2,577,488,83</w:t>
      </w:r>
      <w:r w:rsidR="006314A5">
        <w:rPr>
          <w:rFonts w:ascii="Browallia New" w:hAnsi="Browallia New" w:cs="Browallia New"/>
          <w:sz w:val="28"/>
          <w:szCs w:val="28"/>
          <w:lang w:val="en-GB"/>
        </w:rPr>
        <w:t>5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โดยการออกหุ้นสามัญจ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16,108,289,826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 xml:space="preserve">0.075 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>เพื่อเสนอขายแก่บุคคลในวงจ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>กัด (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 xml:space="preserve">Private Placement) 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>จ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="006E2A18">
        <w:rPr>
          <w:rFonts w:ascii="Browallia New" w:hAnsi="Browallia New" w:cs="Browallia New"/>
          <w:sz w:val="28"/>
          <w:szCs w:val="28"/>
          <w:lang w:val="en-GB"/>
        </w:rPr>
        <w:t>5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ราย ในราคาหุ้นละ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0.040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มูลค่ารวม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644,331,593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CA51A7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</w:t>
      </w:r>
      <w:r w:rsidR="007231B4" w:rsidRPr="00CA51A7">
        <w:rPr>
          <w:rFonts w:ascii="Browallia New" w:hAnsi="Browallia New" w:cs="Browallia New" w:hint="cs"/>
          <w:sz w:val="28"/>
          <w:szCs w:val="28"/>
          <w:cs/>
          <w:lang w:val="en-GB"/>
        </w:rPr>
        <w:t>ซึ่งบริษัทได้รับชำระเงินค่าหุ้นดังกล่าวแล้วในระหว่างงวด</w:t>
      </w:r>
    </w:p>
    <w:p w14:paraId="63743A92" w14:textId="77777777" w:rsidR="00437827" w:rsidRPr="00FD347B" w:rsidRDefault="00437827" w:rsidP="00437827">
      <w:pPr>
        <w:rPr>
          <w:sz w:val="28"/>
          <w:szCs w:val="28"/>
          <w:cs/>
        </w:rPr>
      </w:pPr>
    </w:p>
    <w:p w14:paraId="4C2D865F" w14:textId="77777777" w:rsidR="00437827" w:rsidRPr="00437827" w:rsidRDefault="00437827" w:rsidP="00F67CA2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437827">
        <w:rPr>
          <w:rFonts w:ascii="Browallia New" w:hAnsi="Browallia New" w:cs="Browallia New"/>
          <w:spacing w:val="-4"/>
          <w:sz w:val="28"/>
          <w:szCs w:val="28"/>
          <w:cs/>
        </w:rPr>
        <w:t>รายการเคลื่อนไหวของทุนจดทะเบียนและทุนที่ชำระแล้วสำหรับงวด</w:t>
      </w:r>
      <w:r w:rsidRPr="00437827">
        <w:rPr>
          <w:rFonts w:ascii="Browallia New" w:hAnsi="Browallia New" w:cs="Browallia New" w:hint="cs"/>
          <w:spacing w:val="-4"/>
          <w:sz w:val="28"/>
          <w:szCs w:val="28"/>
          <w:cs/>
        </w:rPr>
        <w:t>เก้า</w:t>
      </w:r>
      <w:r w:rsidRPr="00437827">
        <w:rPr>
          <w:rFonts w:ascii="Browallia New" w:hAnsi="Browallia New" w:cs="Browallia New"/>
          <w:spacing w:val="-4"/>
          <w:sz w:val="28"/>
          <w:szCs w:val="28"/>
          <w:cs/>
        </w:rPr>
        <w:t xml:space="preserve">เดือนสิ้นสุดวันที่ </w:t>
      </w:r>
      <w:r w:rsidRPr="00437827">
        <w:rPr>
          <w:rFonts w:ascii="Browallia New" w:hAnsi="Browallia New" w:cs="Browallia New"/>
          <w:spacing w:val="-4"/>
          <w:sz w:val="28"/>
          <w:szCs w:val="28"/>
        </w:rPr>
        <w:t xml:space="preserve">30 </w:t>
      </w:r>
      <w:r w:rsidRPr="00437827">
        <w:rPr>
          <w:rFonts w:ascii="Browallia New" w:hAnsi="Browallia New" w:cs="Browallia New"/>
          <w:spacing w:val="-4"/>
          <w:sz w:val="28"/>
          <w:szCs w:val="28"/>
          <w:cs/>
        </w:rPr>
        <w:t xml:space="preserve">กันยายน </w:t>
      </w:r>
      <w:r w:rsidRPr="00437827">
        <w:rPr>
          <w:rFonts w:ascii="Browallia New" w:hAnsi="Browallia New" w:cs="Browallia New"/>
          <w:spacing w:val="-4"/>
          <w:sz w:val="28"/>
          <w:szCs w:val="28"/>
        </w:rPr>
        <w:t xml:space="preserve">2561 </w:t>
      </w:r>
      <w:r w:rsidRPr="00437827">
        <w:rPr>
          <w:rFonts w:ascii="Browallia New" w:hAnsi="Browallia New" w:cs="Browallia New"/>
          <w:spacing w:val="-4"/>
          <w:sz w:val="28"/>
          <w:szCs w:val="28"/>
          <w:cs/>
        </w:rPr>
        <w:t>มีดังนี้</w:t>
      </w:r>
    </w:p>
    <w:p w14:paraId="5FD49CD4" w14:textId="77777777" w:rsidR="002A2AB4" w:rsidRPr="003C5A1C" w:rsidRDefault="002A2AB4" w:rsidP="002A2AB4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9" w:type="dxa"/>
        <w:tblInd w:w="450" w:type="dxa"/>
        <w:tblLook w:val="04A0" w:firstRow="1" w:lastRow="0" w:firstColumn="1" w:lastColumn="0" w:noHBand="0" w:noVBand="1"/>
      </w:tblPr>
      <w:tblGrid>
        <w:gridCol w:w="3420"/>
        <w:gridCol w:w="1899"/>
        <w:gridCol w:w="1890"/>
        <w:gridCol w:w="1800"/>
      </w:tblGrid>
      <w:tr w:rsidR="002A2AB4" w:rsidRPr="00E150F4" w14:paraId="12219266" w14:textId="77777777" w:rsidTr="00214EB3">
        <w:trPr>
          <w:trHeight w:val="20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1684C" w14:textId="77777777" w:rsidR="002A2AB4" w:rsidRPr="00E150F4" w:rsidRDefault="002A2AB4" w:rsidP="009F0D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ทุนจดทะเบียน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B3268" w14:textId="77777777" w:rsidR="002A2AB4" w:rsidRPr="00E150F4" w:rsidRDefault="002A2AB4" w:rsidP="00214EB3">
            <w:pPr>
              <w:pBdr>
                <w:bottom w:val="single" w:sz="4" w:space="1" w:color="auto"/>
              </w:pBdr>
              <w:spacing w:line="240" w:lineRule="auto"/>
              <w:ind w:left="-30" w:firstLine="3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990EE" w14:textId="77777777" w:rsidR="002A2AB4" w:rsidRPr="00E150F4" w:rsidRDefault="002A2AB4" w:rsidP="009F0D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C96F" w14:textId="77777777" w:rsidR="002A2AB4" w:rsidRPr="00E150F4" w:rsidRDefault="002A2AB4" w:rsidP="009F0D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พันบาท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2A2AB4" w:rsidRPr="00E150F4" w14:paraId="41A77D5E" w14:textId="77777777" w:rsidTr="00214EB3">
        <w:trPr>
          <w:trHeight w:val="20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A1C30" w14:textId="77777777" w:rsidR="002A2AB4" w:rsidRPr="00E150F4" w:rsidRDefault="002A2AB4" w:rsidP="009F0D1B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81BB5" w14:textId="77777777" w:rsidR="002A2AB4" w:rsidRPr="00E150F4" w:rsidRDefault="002A2AB4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BA00F" w14:textId="77777777" w:rsidR="002A2AB4" w:rsidRPr="00E150F4" w:rsidRDefault="002A2AB4" w:rsidP="009F0D1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826DC" w14:textId="77777777" w:rsidR="002A2AB4" w:rsidRPr="00E150F4" w:rsidRDefault="002A2AB4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2A2AB4" w:rsidRPr="00E150F4" w14:paraId="0910FA6D" w14:textId="77777777" w:rsidTr="00214EB3">
        <w:trPr>
          <w:trHeight w:val="20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168DF" w14:textId="77777777" w:rsidR="002A2AB4" w:rsidRPr="00E150F4" w:rsidRDefault="002A2AB4" w:rsidP="009F0D1B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1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2561 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1182A" w14:textId="30B1F38C" w:rsidR="002A2AB4" w:rsidRPr="00E150F4" w:rsidRDefault="00927D86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21,299,065</w:t>
            </w:r>
            <w:r w:rsidR="002A2AB4"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     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E556" w14:textId="77777777" w:rsidR="002A2AB4" w:rsidRPr="00E150F4" w:rsidRDefault="002A2AB4" w:rsidP="009F0D1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30B9A" w14:textId="35D8FF60" w:rsidR="002A2AB4" w:rsidRPr="00E150F4" w:rsidRDefault="00927D86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1,597,430</w:t>
            </w:r>
          </w:p>
        </w:tc>
      </w:tr>
      <w:tr w:rsidR="00040F92" w:rsidRPr="00E150F4" w14:paraId="6AE08D41" w14:textId="77777777" w:rsidTr="00214EB3">
        <w:trPr>
          <w:trHeight w:val="20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72BF9" w14:textId="25910C7A" w:rsidR="00040F92" w:rsidRPr="00E150F4" w:rsidRDefault="00040F92" w:rsidP="009F0D1B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 ลดทุน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EB2D1" w14:textId="72C5C830" w:rsidR="00040F92" w:rsidRPr="00E150F4" w:rsidRDefault="00040F92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(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3,040,837)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5EE115" w14:textId="7DF030E2" w:rsidR="00040F92" w:rsidRPr="00E150F4" w:rsidRDefault="00040F92" w:rsidP="009F0D1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D9E59" w14:textId="6AE6D248" w:rsidR="00040F92" w:rsidRPr="00E150F4" w:rsidRDefault="00040F92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(228,063)</w:t>
            </w:r>
          </w:p>
        </w:tc>
      </w:tr>
      <w:tr w:rsidR="002A2AB4" w:rsidRPr="00E150F4" w14:paraId="28E00F4D" w14:textId="77777777" w:rsidTr="00214EB3">
        <w:trPr>
          <w:trHeight w:val="20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3D53A" w14:textId="77777777" w:rsidR="002A2AB4" w:rsidRPr="00E150F4" w:rsidRDefault="002A2AB4" w:rsidP="009F0D1B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เพิ่มทุน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803A9" w14:textId="42263EF3" w:rsidR="002A2AB4" w:rsidRPr="00E150F4" w:rsidRDefault="00040F92" w:rsidP="009F0D1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16,108,290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15253" w14:textId="2AF8530A" w:rsidR="002A2AB4" w:rsidRPr="00E150F4" w:rsidRDefault="00D822F5" w:rsidP="009F0D1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FEB3A" w14:textId="0D766600" w:rsidR="002A2AB4" w:rsidRPr="00E150F4" w:rsidRDefault="00040F92" w:rsidP="009F0D1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1,208,122</w:t>
            </w:r>
          </w:p>
        </w:tc>
      </w:tr>
      <w:tr w:rsidR="002A2AB4" w:rsidRPr="00E150F4" w14:paraId="69210806" w14:textId="77777777" w:rsidTr="00214EB3">
        <w:trPr>
          <w:trHeight w:val="20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7C0C9" w14:textId="5091E03C" w:rsidR="002A2AB4" w:rsidRPr="00E150F4" w:rsidRDefault="002A2AB4" w:rsidP="009F0D1B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30 </w:t>
            </w:r>
            <w:r w:rsidR="00E150F4"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กันยายน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2561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BA142" w14:textId="0F35FA5B" w:rsidR="002A2AB4" w:rsidRPr="00E150F4" w:rsidRDefault="00D822F5" w:rsidP="009F0D1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34,366,518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162A55" w14:textId="26F16BC7" w:rsidR="002A2AB4" w:rsidRPr="00E150F4" w:rsidRDefault="002A2AB4" w:rsidP="009F0D1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2D20E" w14:textId="13967C94" w:rsidR="002A2AB4" w:rsidRPr="00E150F4" w:rsidRDefault="00D822F5" w:rsidP="009F0D1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2,577,489</w:t>
            </w:r>
          </w:p>
        </w:tc>
      </w:tr>
    </w:tbl>
    <w:p w14:paraId="628B5525" w14:textId="77777777" w:rsidR="002A2AB4" w:rsidRPr="00E150F4" w:rsidRDefault="002A2AB4" w:rsidP="005867A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36"/>
          <w:szCs w:val="36"/>
          <w:cs/>
        </w:rPr>
      </w:pPr>
    </w:p>
    <w:tbl>
      <w:tblPr>
        <w:tblStyle w:val="TableGridLight2"/>
        <w:tblW w:w="8988" w:type="dxa"/>
        <w:tblInd w:w="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1651"/>
        <w:gridCol w:w="1149"/>
        <w:gridCol w:w="1030"/>
        <w:gridCol w:w="1760"/>
      </w:tblGrid>
      <w:tr w:rsidR="002A2AB4" w:rsidRPr="00E150F4" w14:paraId="488D5035" w14:textId="77777777" w:rsidTr="00214EB3">
        <w:trPr>
          <w:trHeight w:val="408"/>
        </w:trPr>
        <w:tc>
          <w:tcPr>
            <w:tcW w:w="3398" w:type="dxa"/>
            <w:noWrap/>
            <w:vAlign w:val="bottom"/>
            <w:hideMark/>
          </w:tcPr>
          <w:p w14:paraId="164E6514" w14:textId="77777777" w:rsidR="002A2AB4" w:rsidRPr="00E150F4" w:rsidRDefault="002A2AB4" w:rsidP="006314A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ทุนที่ชำระแล้ว</w:t>
            </w:r>
          </w:p>
        </w:tc>
        <w:tc>
          <w:tcPr>
            <w:tcW w:w="1651" w:type="dxa"/>
            <w:noWrap/>
            <w:vAlign w:val="bottom"/>
            <w:hideMark/>
          </w:tcPr>
          <w:p w14:paraId="3149785E" w14:textId="77777777" w:rsidR="0018067C" w:rsidRDefault="002A2AB4" w:rsidP="006314A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จำนวนหุ้น</w:t>
            </w:r>
          </w:p>
          <w:p w14:paraId="588874AD" w14:textId="635AE67F" w:rsidR="002A2AB4" w:rsidRPr="00E150F4" w:rsidRDefault="002A2AB4" w:rsidP="006314A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 (พันหุ้น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149" w:type="dxa"/>
            <w:noWrap/>
            <w:hideMark/>
          </w:tcPr>
          <w:p w14:paraId="05F0E479" w14:textId="77777777" w:rsidR="002A2AB4" w:rsidRPr="00E150F4" w:rsidRDefault="002A2AB4" w:rsidP="009F0D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030" w:type="dxa"/>
            <w:noWrap/>
            <w:vAlign w:val="bottom"/>
            <w:hideMark/>
          </w:tcPr>
          <w:p w14:paraId="05799E59" w14:textId="77777777" w:rsidR="002A2AB4" w:rsidRPr="00E150F4" w:rsidRDefault="002A2AB4" w:rsidP="006314A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760" w:type="dxa"/>
            <w:hideMark/>
          </w:tcPr>
          <w:p w14:paraId="25BC6C23" w14:textId="7E8C3AF3" w:rsidR="002A2AB4" w:rsidRPr="00E150F4" w:rsidRDefault="002A2AB4" w:rsidP="009F0D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ส่วน</w:t>
            </w:r>
            <w:r w:rsidR="00726546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เกิน</w:t>
            </w:r>
            <w:r w:rsidR="006D126A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726546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(</w:t>
            </w:r>
            <w:r w:rsidR="006314A5" w:rsidRPr="00E150F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ต่ำ</w:t>
            </w:r>
            <w:r w:rsidR="00726546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)</w:t>
            </w:r>
            <w:r w:rsidR="006D126A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832A6A" w:rsidRPr="00E150F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มูลค่าหุ้น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(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พันบาท)</w:t>
            </w:r>
          </w:p>
        </w:tc>
      </w:tr>
      <w:tr w:rsidR="002A2AB4" w:rsidRPr="00E150F4" w14:paraId="4CB2715B" w14:textId="77777777" w:rsidTr="00214EB3">
        <w:trPr>
          <w:trHeight w:val="333"/>
        </w:trPr>
        <w:tc>
          <w:tcPr>
            <w:tcW w:w="3398" w:type="dxa"/>
            <w:noWrap/>
          </w:tcPr>
          <w:p w14:paraId="704AE4C2" w14:textId="77777777" w:rsidR="002A2AB4" w:rsidRPr="00E150F4" w:rsidRDefault="002A2AB4" w:rsidP="009F0D1B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651" w:type="dxa"/>
            <w:noWrap/>
          </w:tcPr>
          <w:p w14:paraId="0436C8B6" w14:textId="77777777" w:rsidR="002A2AB4" w:rsidRPr="00E150F4" w:rsidRDefault="002A2AB4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149" w:type="dxa"/>
            <w:noWrap/>
          </w:tcPr>
          <w:p w14:paraId="44BEA6B0" w14:textId="77777777" w:rsidR="002A2AB4" w:rsidRPr="00E150F4" w:rsidRDefault="002A2AB4" w:rsidP="009F0D1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030" w:type="dxa"/>
            <w:noWrap/>
          </w:tcPr>
          <w:p w14:paraId="610D8D18" w14:textId="77777777" w:rsidR="002A2AB4" w:rsidRPr="00E150F4" w:rsidRDefault="002A2AB4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760" w:type="dxa"/>
            <w:noWrap/>
          </w:tcPr>
          <w:p w14:paraId="5FEAC5C8" w14:textId="77777777" w:rsidR="002A2AB4" w:rsidRPr="00E150F4" w:rsidRDefault="002A2AB4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2A2AB4" w:rsidRPr="00E150F4" w14:paraId="710FCC38" w14:textId="77777777" w:rsidTr="00214EB3">
        <w:trPr>
          <w:trHeight w:val="333"/>
        </w:trPr>
        <w:tc>
          <w:tcPr>
            <w:tcW w:w="3398" w:type="dxa"/>
            <w:noWrap/>
            <w:hideMark/>
          </w:tcPr>
          <w:p w14:paraId="74B398E1" w14:textId="77777777" w:rsidR="002A2AB4" w:rsidRPr="00E150F4" w:rsidRDefault="002A2AB4" w:rsidP="009F0D1B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1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2561 </w:t>
            </w:r>
          </w:p>
        </w:tc>
        <w:tc>
          <w:tcPr>
            <w:tcW w:w="1651" w:type="dxa"/>
            <w:noWrap/>
            <w:hideMark/>
          </w:tcPr>
          <w:p w14:paraId="28FCF45D" w14:textId="40F83773" w:rsidR="002A2AB4" w:rsidRPr="00E150F4" w:rsidRDefault="00927D86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16,108,290</w:t>
            </w:r>
          </w:p>
        </w:tc>
        <w:tc>
          <w:tcPr>
            <w:tcW w:w="1149" w:type="dxa"/>
            <w:noWrap/>
            <w:hideMark/>
          </w:tcPr>
          <w:p w14:paraId="0B375A99" w14:textId="77777777" w:rsidR="002A2AB4" w:rsidRPr="00E150F4" w:rsidRDefault="002A2AB4" w:rsidP="009F0D1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030" w:type="dxa"/>
            <w:noWrap/>
            <w:hideMark/>
          </w:tcPr>
          <w:p w14:paraId="659B45A5" w14:textId="6913839F" w:rsidR="002A2AB4" w:rsidRPr="00E150F4" w:rsidRDefault="00927D86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1,208,122</w:t>
            </w:r>
          </w:p>
        </w:tc>
        <w:tc>
          <w:tcPr>
            <w:tcW w:w="1760" w:type="dxa"/>
            <w:noWrap/>
            <w:hideMark/>
          </w:tcPr>
          <w:p w14:paraId="10CBAF46" w14:textId="2177B401" w:rsidR="002A2AB4" w:rsidRPr="00E150F4" w:rsidRDefault="00040F92" w:rsidP="00040F9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264,984</w:t>
            </w:r>
          </w:p>
        </w:tc>
      </w:tr>
      <w:tr w:rsidR="00D822F5" w:rsidRPr="00E150F4" w14:paraId="11B1D26B" w14:textId="77777777" w:rsidTr="00214EB3">
        <w:trPr>
          <w:trHeight w:val="204"/>
        </w:trPr>
        <w:tc>
          <w:tcPr>
            <w:tcW w:w="3398" w:type="dxa"/>
            <w:noWrap/>
            <w:hideMark/>
          </w:tcPr>
          <w:p w14:paraId="061A7E9A" w14:textId="77777777" w:rsidR="00D822F5" w:rsidRPr="00E150F4" w:rsidRDefault="00D822F5" w:rsidP="009F0D1B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เพิ่มทุน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651" w:type="dxa"/>
            <w:noWrap/>
          </w:tcPr>
          <w:p w14:paraId="41778FF8" w14:textId="23305F0A" w:rsidR="00D822F5" w:rsidRPr="00E150F4" w:rsidRDefault="00D822F5" w:rsidP="009F0D1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16,108,290</w:t>
            </w:r>
          </w:p>
        </w:tc>
        <w:tc>
          <w:tcPr>
            <w:tcW w:w="1149" w:type="dxa"/>
            <w:noWrap/>
          </w:tcPr>
          <w:p w14:paraId="22DAF583" w14:textId="328AA564" w:rsidR="00D822F5" w:rsidRPr="00E150F4" w:rsidRDefault="00D822F5" w:rsidP="009F0D1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</w:t>
            </w:r>
            <w:r w:rsidR="00040F92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075</w:t>
            </w:r>
          </w:p>
        </w:tc>
        <w:tc>
          <w:tcPr>
            <w:tcW w:w="1030" w:type="dxa"/>
            <w:noWrap/>
          </w:tcPr>
          <w:p w14:paraId="450962F4" w14:textId="32E4D4B5" w:rsidR="00D822F5" w:rsidRPr="00E150F4" w:rsidRDefault="00D822F5" w:rsidP="009F0D1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1,208,122</w:t>
            </w:r>
          </w:p>
        </w:tc>
        <w:tc>
          <w:tcPr>
            <w:tcW w:w="1760" w:type="dxa"/>
            <w:noWrap/>
          </w:tcPr>
          <w:p w14:paraId="1426059B" w14:textId="1B85E39E" w:rsidR="00D822F5" w:rsidRPr="00E150F4" w:rsidRDefault="00D822F5" w:rsidP="009F0D1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(564,205)</w:t>
            </w:r>
          </w:p>
        </w:tc>
      </w:tr>
      <w:tr w:rsidR="002A2AB4" w:rsidRPr="00E150F4" w14:paraId="1627F29F" w14:textId="77777777" w:rsidTr="00214EB3">
        <w:trPr>
          <w:trHeight w:val="204"/>
        </w:trPr>
        <w:tc>
          <w:tcPr>
            <w:tcW w:w="3398" w:type="dxa"/>
            <w:noWrap/>
            <w:hideMark/>
          </w:tcPr>
          <w:p w14:paraId="6DE214CE" w14:textId="647D1B52" w:rsidR="002A2AB4" w:rsidRPr="00E150F4" w:rsidRDefault="002A2AB4" w:rsidP="009F0D1B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30 </w:t>
            </w:r>
            <w:r w:rsidR="00E150F4"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กันยายน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 </w:t>
            </w:r>
            <w:r w:rsidRPr="00E150F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2561 </w:t>
            </w:r>
          </w:p>
        </w:tc>
        <w:tc>
          <w:tcPr>
            <w:tcW w:w="1651" w:type="dxa"/>
            <w:noWrap/>
          </w:tcPr>
          <w:p w14:paraId="15451D0C" w14:textId="0FC0E8C4" w:rsidR="002A2AB4" w:rsidRPr="00E150F4" w:rsidRDefault="00D822F5" w:rsidP="009F0D1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32,216,580</w:t>
            </w:r>
          </w:p>
        </w:tc>
        <w:tc>
          <w:tcPr>
            <w:tcW w:w="1149" w:type="dxa"/>
            <w:noWrap/>
          </w:tcPr>
          <w:p w14:paraId="177812BA" w14:textId="41ACB02E" w:rsidR="002A2AB4" w:rsidRPr="00E150F4" w:rsidRDefault="002A2AB4" w:rsidP="009F0D1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030" w:type="dxa"/>
            <w:noWrap/>
          </w:tcPr>
          <w:p w14:paraId="74733A57" w14:textId="2183033C" w:rsidR="002A2AB4" w:rsidRPr="00E150F4" w:rsidRDefault="00D822F5" w:rsidP="009F0D1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2,416,24</w:t>
            </w:r>
            <w:r w:rsidR="00A14F46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1760" w:type="dxa"/>
            <w:noWrap/>
          </w:tcPr>
          <w:p w14:paraId="03921478" w14:textId="51A78365" w:rsidR="002A2AB4" w:rsidRPr="00E150F4" w:rsidRDefault="00D822F5" w:rsidP="009F0D1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(</w:t>
            </w:r>
            <w:r w:rsidR="00040F92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299,221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)</w:t>
            </w:r>
          </w:p>
        </w:tc>
      </w:tr>
    </w:tbl>
    <w:p w14:paraId="06E3DEAA" w14:textId="77777777" w:rsidR="0097783F" w:rsidRPr="00F558AD" w:rsidRDefault="0097783F" w:rsidP="008853A9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84C367" w14:textId="52AFE76F" w:rsidR="00D0032B" w:rsidRPr="00562BAD" w:rsidRDefault="00D0032B" w:rsidP="00BA2A32">
      <w:pPr>
        <w:pStyle w:val="ListParagraph"/>
        <w:numPr>
          <w:ilvl w:val="0"/>
          <w:numId w:val="16"/>
        </w:numPr>
        <w:tabs>
          <w:tab w:val="clear" w:pos="450"/>
          <w:tab w:val="clear" w:pos="680"/>
          <w:tab w:val="clear" w:pos="907"/>
          <w:tab w:val="clear" w:pos="1644"/>
        </w:tabs>
        <w:spacing w:line="240" w:lineRule="auto"/>
        <w:ind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562BAD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ใบสำคัญแสดงสิทธิ</w:t>
      </w:r>
    </w:p>
    <w:p w14:paraId="154B4CB4" w14:textId="77777777" w:rsidR="00D0032B" w:rsidRPr="00E150F4" w:rsidRDefault="00D0032B" w:rsidP="00D0032B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5C48F2A0" w14:textId="5C13B8A8" w:rsidR="00D0032B" w:rsidRPr="005055D1" w:rsidRDefault="00D0032B" w:rsidP="00D0032B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86ACB" w:rsidRPr="00780A08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E150F4" w:rsidRPr="00780A08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780A0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80A08">
        <w:rPr>
          <w:rFonts w:ascii="Browallia New" w:hAnsi="Browallia New" w:cs="Browallia New"/>
          <w:color w:val="000000"/>
          <w:sz w:val="28"/>
          <w:szCs w:val="28"/>
          <w:lang w:eastAsia="en-GB"/>
        </w:rPr>
        <w:t xml:space="preserve">2561 </w:t>
      </w:r>
      <w:r w:rsidRPr="00780A08">
        <w:rPr>
          <w:rFonts w:ascii="Browallia New" w:hAnsi="Browallia New" w:cs="Browallia New" w:hint="cs"/>
          <w:color w:val="000000"/>
          <w:sz w:val="28"/>
          <w:szCs w:val="28"/>
          <w:cs/>
          <w:lang w:eastAsia="en-GB"/>
        </w:rPr>
        <w:t>บริษัทมี</w:t>
      </w:r>
      <w:r w:rsidRPr="00780A08">
        <w:rPr>
          <w:rFonts w:ascii="Browallia New" w:hAnsi="Browallia New" w:cs="Browallia New"/>
          <w:sz w:val="28"/>
          <w:szCs w:val="28"/>
          <w:cs/>
        </w:rPr>
        <w:t>ใบสำคัญแสดง</w:t>
      </w:r>
      <w:r w:rsidRPr="00780A08">
        <w:rPr>
          <w:rFonts w:ascii="Browallia New" w:hAnsi="Browallia New" w:cs="Browallia New" w:hint="cs"/>
          <w:sz w:val="28"/>
          <w:szCs w:val="28"/>
          <w:cs/>
        </w:rPr>
        <w:t>สิทธิ</w:t>
      </w:r>
      <w:r w:rsidRPr="00780A08">
        <w:rPr>
          <w:rFonts w:ascii="Browallia New" w:hAnsi="Browallia New" w:cs="Browallia New"/>
          <w:sz w:val="28"/>
          <w:szCs w:val="28"/>
        </w:rPr>
        <w:t xml:space="preserve"> EFORL-W3</w:t>
      </w:r>
      <w:r w:rsidRPr="00780A08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780A08">
        <w:rPr>
          <w:rFonts w:ascii="Browallia New" w:hAnsi="Browallia New" w:cs="Browallia New"/>
          <w:sz w:val="28"/>
          <w:szCs w:val="28"/>
        </w:rPr>
        <w:t xml:space="preserve">EFORL-W4 </w:t>
      </w:r>
      <w:r w:rsidRPr="00780A08">
        <w:rPr>
          <w:rFonts w:ascii="Browallia New" w:hAnsi="Browallia New" w:cs="Browallia New" w:hint="cs"/>
          <w:sz w:val="28"/>
          <w:szCs w:val="28"/>
          <w:cs/>
        </w:rPr>
        <w:t xml:space="preserve">คงเหลือ </w:t>
      </w:r>
      <w:r w:rsidR="00B257A6" w:rsidRPr="00780A08">
        <w:rPr>
          <w:rFonts w:ascii="Browallia New" w:hAnsi="Browallia New" w:cs="Browallia New"/>
          <w:sz w:val="28"/>
          <w:szCs w:val="28"/>
        </w:rPr>
        <w:t>1,377,429</w:t>
      </w:r>
      <w:r w:rsidR="00F73EED" w:rsidRPr="00780A08">
        <w:rPr>
          <w:rFonts w:ascii="Browallia New" w:hAnsi="Browallia New" w:cs="Browallia New"/>
          <w:sz w:val="28"/>
          <w:szCs w:val="28"/>
        </w:rPr>
        <w:t>,167</w:t>
      </w:r>
      <w:r w:rsidRPr="00780A08">
        <w:rPr>
          <w:rFonts w:ascii="Browallia New" w:hAnsi="Browallia New" w:cs="Browallia New"/>
          <w:sz w:val="28"/>
          <w:szCs w:val="28"/>
        </w:rPr>
        <w:t xml:space="preserve"> </w:t>
      </w:r>
      <w:r w:rsidRPr="00780A08">
        <w:rPr>
          <w:rFonts w:ascii="Browallia New" w:hAnsi="Browallia New" w:cs="Browallia New" w:hint="cs"/>
          <w:sz w:val="28"/>
          <w:szCs w:val="28"/>
          <w:cs/>
        </w:rPr>
        <w:t xml:space="preserve">หน่วย และ </w:t>
      </w:r>
      <w:r w:rsidR="00B257A6" w:rsidRPr="00780A08">
        <w:rPr>
          <w:rFonts w:ascii="Browallia New" w:hAnsi="Browallia New" w:cs="Browallia New"/>
          <w:sz w:val="28"/>
          <w:szCs w:val="28"/>
        </w:rPr>
        <w:t>772,508,987</w:t>
      </w:r>
      <w:r w:rsidRPr="00A777F5">
        <w:rPr>
          <w:rFonts w:ascii="Browallia New" w:hAnsi="Browallia New" w:cs="Browallia New" w:hint="cs"/>
          <w:sz w:val="28"/>
          <w:szCs w:val="28"/>
          <w:cs/>
        </w:rPr>
        <w:t xml:space="preserve"> หน่วย ตามลำดับ</w:t>
      </w:r>
    </w:p>
    <w:p w14:paraId="005ADDA9" w14:textId="3672284F" w:rsidR="005867A9" w:rsidRDefault="005867A9" w:rsidP="00F461F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54813B29" w14:textId="7CC77346" w:rsidR="007231B4" w:rsidRDefault="007231B4" w:rsidP="00F461F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0A9E4D67" w14:textId="760C1D64" w:rsidR="007231B4" w:rsidRDefault="007231B4" w:rsidP="00F461F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49D06F47" w14:textId="5C49CAA3" w:rsidR="007231B4" w:rsidRDefault="007231B4" w:rsidP="00F461F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15EFB2DF" w14:textId="27ADDED1" w:rsidR="007231B4" w:rsidRDefault="007231B4" w:rsidP="00F461F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5449CE8B" w14:textId="2E858370" w:rsidR="007231B4" w:rsidRDefault="007231B4" w:rsidP="00F461F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53102A77" w14:textId="77777777" w:rsidR="007231B4" w:rsidRDefault="007231B4" w:rsidP="00F461F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707D89E3" w14:textId="77777777" w:rsidR="00F461F1" w:rsidRPr="000417F2" w:rsidRDefault="00F461F1" w:rsidP="00F461F1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0417F2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กำไร</w:t>
      </w:r>
      <w:r w:rsidRPr="000417F2">
        <w:rPr>
          <w:rFonts w:ascii="Browallia New" w:hAnsi="Browallia New" w:cs="Browallia New"/>
          <w:sz w:val="28"/>
          <w:szCs w:val="28"/>
          <w:u w:val="single"/>
          <w:cs/>
        </w:rPr>
        <w:t>ต่อหุ้น</w:t>
      </w:r>
    </w:p>
    <w:p w14:paraId="1B1FB91C" w14:textId="77777777" w:rsidR="00F461F1" w:rsidRPr="00586ACB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B0D3387" w14:textId="77777777" w:rsidR="00F461F1" w:rsidRPr="002E12F2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9130B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 คำนวณโดยการหารกำไร</w:t>
      </w:r>
      <w:r w:rsidRPr="0069130B">
        <w:rPr>
          <w:rFonts w:ascii="Browallia New" w:hAnsi="Browallia New" w:cs="Browallia New"/>
          <w:sz w:val="28"/>
          <w:szCs w:val="28"/>
        </w:rPr>
        <w:t xml:space="preserve"> (</w:t>
      </w:r>
      <w:r w:rsidRPr="0069130B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Pr="0069130B">
        <w:rPr>
          <w:rFonts w:ascii="Browallia New" w:hAnsi="Browallia New" w:cs="Browallia New"/>
          <w:sz w:val="28"/>
          <w:szCs w:val="28"/>
        </w:rPr>
        <w:t xml:space="preserve">) </w:t>
      </w:r>
      <w:r w:rsidRPr="0069130B">
        <w:rPr>
          <w:rFonts w:ascii="Browallia New" w:hAnsi="Browallia New" w:cs="Browallia New"/>
          <w:sz w:val="28"/>
          <w:szCs w:val="28"/>
          <w:cs/>
        </w:rPr>
        <w:t>ด้วยจำนวนหุ้นสามัญถัวเฉลี่ยถ่วงน้ำหนักที่</w:t>
      </w:r>
      <w:r>
        <w:rPr>
          <w:rFonts w:ascii="Browallia New" w:hAnsi="Browallia New" w:cs="Browallia New"/>
          <w:sz w:val="28"/>
          <w:szCs w:val="28"/>
          <w:cs/>
        </w:rPr>
        <w:t>ออกจำหน่ายและชำระแล้วในระหว่าง</w:t>
      </w:r>
      <w:r>
        <w:rPr>
          <w:rFonts w:ascii="Browallia New" w:hAnsi="Browallia New" w:cs="Browallia New" w:hint="cs"/>
          <w:sz w:val="28"/>
          <w:szCs w:val="28"/>
          <w:cs/>
        </w:rPr>
        <w:t>งวด</w:t>
      </w:r>
    </w:p>
    <w:p w14:paraId="347E790B" w14:textId="77777777" w:rsidR="00F461F1" w:rsidRPr="00586ACB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  <w:lang w:val="en-GB"/>
        </w:rPr>
      </w:pPr>
    </w:p>
    <w:p w14:paraId="30E9FFD4" w14:textId="4FF44EAB" w:rsidR="00586ACB" w:rsidRDefault="00F461F1" w:rsidP="00562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8"/>
        <w:jc w:val="thaiDistribute"/>
        <w:rPr>
          <w:rFonts w:ascii="Browallia New" w:hAnsi="Browallia New" w:cs="Browallia New"/>
          <w:sz w:val="28"/>
          <w:szCs w:val="28"/>
        </w:rPr>
      </w:pPr>
      <w:bookmarkStart w:id="4" w:name="_Hlk489968843"/>
      <w:r w:rsidRPr="000417F2">
        <w:rPr>
          <w:rFonts w:ascii="Browallia New" w:hAnsi="Browallia New" w:cs="Browallia New"/>
          <w:sz w:val="28"/>
          <w:szCs w:val="28"/>
          <w:cs/>
        </w:rPr>
        <w:t>เนื่องจากราคาหุ้นสามัญถัวเฉลี่ยในระหว่างงวดต่ำกว่าราคา</w:t>
      </w:r>
      <w:r>
        <w:rPr>
          <w:rFonts w:ascii="Browallia New" w:hAnsi="Browallia New" w:cs="Browallia New"/>
          <w:sz w:val="28"/>
          <w:szCs w:val="28"/>
          <w:cs/>
        </w:rPr>
        <w:t>ใช้สิทธิของใบสำคัญแสดงสิทธิที่จ</w:t>
      </w:r>
      <w:r>
        <w:rPr>
          <w:rFonts w:ascii="Browallia New" w:hAnsi="Browallia New" w:cs="Browallia New" w:hint="cs"/>
          <w:sz w:val="28"/>
          <w:szCs w:val="28"/>
          <w:cs/>
        </w:rPr>
        <w:t>ะ</w:t>
      </w:r>
      <w:r>
        <w:rPr>
          <w:rFonts w:ascii="Browallia New" w:hAnsi="Browallia New" w:cs="Browallia New"/>
          <w:sz w:val="28"/>
          <w:szCs w:val="28"/>
          <w:cs/>
        </w:rPr>
        <w:t>ซื้อหุ้นสามัญ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="007A5C6C">
        <w:rPr>
          <w:rFonts w:ascii="Browallia New" w:hAnsi="Browallia New" w:cs="Browallia New"/>
          <w:sz w:val="28"/>
          <w:szCs w:val="28"/>
        </w:rPr>
        <w:t xml:space="preserve">          </w:t>
      </w:r>
      <w:r>
        <w:rPr>
          <w:rFonts w:ascii="Browallia New" w:hAnsi="Browallia New" w:cs="Browallia New"/>
          <w:sz w:val="28"/>
          <w:szCs w:val="28"/>
          <w:cs/>
        </w:rPr>
        <w:t>จึง</w:t>
      </w:r>
      <w:r w:rsidRPr="000417F2">
        <w:rPr>
          <w:rFonts w:ascii="Browallia New" w:hAnsi="Browallia New" w:cs="Browallia New"/>
          <w:sz w:val="28"/>
          <w:szCs w:val="28"/>
          <w:cs/>
        </w:rPr>
        <w:t>ไม่ได้คำนวณการปรับลดในกำไรต่อหุ้นที่อาจเกิดจากการใช้สิทธิของใบสำคัญแสดงสิทธิที่จะซื้อหุ้นสามัญ</w:t>
      </w:r>
      <w:bookmarkStart w:id="5" w:name="_Hlk490246382"/>
      <w:bookmarkStart w:id="6" w:name="_Hlk490226815"/>
      <w:bookmarkEnd w:id="4"/>
    </w:p>
    <w:p w14:paraId="6A7AE862" w14:textId="77777777" w:rsidR="00F558AD" w:rsidRPr="00562BAD" w:rsidRDefault="00F558AD" w:rsidP="00562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52D141C4" w14:textId="77777777" w:rsidR="00F461F1" w:rsidRPr="00EE5793" w:rsidRDefault="00F461F1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41"/>
        </w:tabs>
        <w:ind w:left="387" w:hanging="387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0703D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E5793">
        <w:rPr>
          <w:rFonts w:ascii="Browallia New" w:hAnsi="Browallia New" w:cs="Browallia New"/>
          <w:sz w:val="28"/>
          <w:szCs w:val="28"/>
          <w:u w:val="single"/>
          <w:cs/>
        </w:rPr>
        <w:t>ส่วนงานดำเนินงาน</w:t>
      </w:r>
      <w:r w:rsidRPr="00EE5793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40D4EC4C" w14:textId="77777777" w:rsidR="00F461F1" w:rsidRPr="008853A9" w:rsidRDefault="00F461F1" w:rsidP="00BA2A32">
      <w:pPr>
        <w:tabs>
          <w:tab w:val="clear" w:pos="454"/>
          <w:tab w:val="left" w:pos="441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D72D8D5" w14:textId="41C7A179" w:rsidR="00F558AD" w:rsidRDefault="00F461F1" w:rsidP="00BA2A32">
      <w:pPr>
        <w:tabs>
          <w:tab w:val="clear" w:pos="454"/>
          <w:tab w:val="left" w:pos="441"/>
          <w:tab w:val="left" w:pos="851"/>
          <w:tab w:val="left" w:pos="1418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28"/>
          <w:szCs w:val="28"/>
        </w:rPr>
      </w:pPr>
      <w:r w:rsidRPr="00E10D85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บริษัทและบริษัทย่อยมีส่วนงานที่รายงานทั้งสิ้น </w:t>
      </w:r>
      <w:r w:rsidRPr="00E10D8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</w:t>
      </w:r>
      <w:r w:rsidRPr="00E10D85">
        <w:rPr>
          <w:rFonts w:ascii="Browallia New" w:hAnsi="Browallia New" w:cs="Browallia New"/>
          <w:sz w:val="28"/>
          <w:szCs w:val="28"/>
        </w:rPr>
        <w:t>(1)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E10D85">
        <w:rPr>
          <w:rFonts w:ascii="Browallia New" w:hAnsi="Browallia New" w:cs="Browallia New"/>
          <w:sz w:val="28"/>
          <w:szCs w:val="28"/>
        </w:rPr>
        <w:t>2</w:t>
      </w:r>
      <w:r w:rsidRPr="00E10D85">
        <w:rPr>
          <w:rFonts w:ascii="Browallia New" w:hAnsi="Browallia New" w:cs="Browallia New"/>
          <w:sz w:val="28"/>
          <w:szCs w:val="28"/>
          <w:cs/>
        </w:rPr>
        <w:t>) ธุรกิจบริการความงาม</w:t>
      </w:r>
      <w:r w:rsidRPr="00E10D85">
        <w:rPr>
          <w:rFonts w:ascii="Browallia New" w:hAnsi="Browallia New" w:cs="Browallia New"/>
          <w:sz w:val="28"/>
          <w:szCs w:val="28"/>
        </w:rPr>
        <w:t xml:space="preserve"> </w:t>
      </w:r>
      <w:r w:rsidRPr="00E10D85">
        <w:rPr>
          <w:rFonts w:ascii="Browallia New" w:hAnsi="Browallia New" w:cs="Browallia New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</w:t>
      </w:r>
      <w:r w:rsidR="00E150F4">
        <w:rPr>
          <w:rFonts w:ascii="Browallia New" w:hAnsi="Browallia New" w:cs="Browallia New" w:hint="cs"/>
          <w:sz w:val="28"/>
          <w:szCs w:val="28"/>
          <w:cs/>
        </w:rPr>
        <w:t xml:space="preserve">           </w:t>
      </w:r>
      <w:r w:rsidRPr="00E10D85">
        <w:rPr>
          <w:rFonts w:ascii="Browallia New" w:hAnsi="Browallia New" w:cs="Browallia New"/>
          <w:sz w:val="28"/>
          <w:szCs w:val="28"/>
          <w:cs/>
        </w:rPr>
        <w:t>งบการเงิน ข้อมูลรายได้และกำไรขั้นต้นตามส่วนงานของบริษัทและบริษัทย่อยสำหรับงวดสามเดือน</w:t>
      </w:r>
      <w:r w:rsidR="00586ACB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E150F4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586ACB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Pr="00E10D85">
        <w:rPr>
          <w:rFonts w:ascii="Browallia New" w:hAnsi="Browallia New" w:cs="Browallia New"/>
          <w:sz w:val="28"/>
          <w:szCs w:val="28"/>
          <w:cs/>
        </w:rPr>
        <w:t>สิ้นสุดวันที่</w:t>
      </w:r>
      <w:r w:rsidRPr="00E10D85">
        <w:rPr>
          <w:rFonts w:ascii="Browallia New" w:hAnsi="Browallia New" w:cs="Browallia New"/>
          <w:sz w:val="28"/>
          <w:szCs w:val="28"/>
        </w:rPr>
        <w:t xml:space="preserve"> </w:t>
      </w:r>
      <w:r w:rsidR="00586AC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E150F4" w:rsidRPr="00E150F4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340D6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10D85">
        <w:rPr>
          <w:rFonts w:ascii="Browallia New" w:hAnsi="Browallia New" w:cs="Browallia New"/>
          <w:sz w:val="28"/>
          <w:szCs w:val="28"/>
        </w:rPr>
        <w:t>256</w:t>
      </w:r>
      <w:r w:rsidR="00110BF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E10D85">
        <w:rPr>
          <w:rFonts w:ascii="Browallia New" w:hAnsi="Browallia New" w:cs="Browallia New"/>
          <w:sz w:val="28"/>
          <w:szCs w:val="28"/>
        </w:rPr>
        <w:t>25</w:t>
      </w:r>
      <w:r w:rsidR="00110BF1">
        <w:rPr>
          <w:rFonts w:ascii="Browallia New" w:hAnsi="Browallia New" w:cs="Browallia New"/>
          <w:sz w:val="28"/>
          <w:szCs w:val="28"/>
        </w:rPr>
        <w:t>60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20A1A90F" w14:textId="77777777" w:rsidR="007E7ADD" w:rsidRPr="00FD347B" w:rsidRDefault="007E7ADD" w:rsidP="007E7ADD">
      <w:pPr>
        <w:tabs>
          <w:tab w:val="clear" w:pos="454"/>
          <w:tab w:val="left" w:pos="851"/>
          <w:tab w:val="left" w:pos="1418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22"/>
          <w:szCs w:val="22"/>
        </w:rPr>
      </w:pPr>
    </w:p>
    <w:bookmarkEnd w:id="5"/>
    <w:bookmarkEnd w:id="6"/>
    <w:tbl>
      <w:tblPr>
        <w:tblW w:w="904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0"/>
        <w:gridCol w:w="849"/>
        <w:gridCol w:w="851"/>
        <w:gridCol w:w="850"/>
        <w:gridCol w:w="851"/>
        <w:gridCol w:w="850"/>
        <w:gridCol w:w="851"/>
        <w:gridCol w:w="850"/>
        <w:gridCol w:w="850"/>
        <w:gridCol w:w="8"/>
      </w:tblGrid>
      <w:tr w:rsidR="00586ACB" w:rsidRPr="00F42C44" w14:paraId="2F6B8750" w14:textId="77777777" w:rsidTr="005B380B">
        <w:trPr>
          <w:trHeight w:val="233"/>
        </w:trPr>
        <w:tc>
          <w:tcPr>
            <w:tcW w:w="2230" w:type="dxa"/>
            <w:tcBorders>
              <w:right w:val="nil"/>
            </w:tcBorders>
          </w:tcPr>
          <w:p w14:paraId="2462FE4C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810" w:type="dxa"/>
            <w:gridSpan w:val="9"/>
          </w:tcPr>
          <w:p w14:paraId="04C25CB7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586ACB" w:rsidRPr="00F42C44" w14:paraId="5311F2D0" w14:textId="77777777" w:rsidTr="005B380B">
        <w:trPr>
          <w:trHeight w:val="257"/>
        </w:trPr>
        <w:tc>
          <w:tcPr>
            <w:tcW w:w="2230" w:type="dxa"/>
            <w:tcBorders>
              <w:right w:val="nil"/>
            </w:tcBorders>
          </w:tcPr>
          <w:p w14:paraId="4B32CFB2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10" w:type="dxa"/>
            <w:gridSpan w:val="9"/>
          </w:tcPr>
          <w:p w14:paraId="7756AC03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86ACB" w:rsidRPr="00F42C44" w14:paraId="2EDA0D87" w14:textId="77777777" w:rsidTr="005B380B">
        <w:trPr>
          <w:trHeight w:val="269"/>
        </w:trPr>
        <w:tc>
          <w:tcPr>
            <w:tcW w:w="2230" w:type="dxa"/>
            <w:tcBorders>
              <w:right w:val="nil"/>
            </w:tcBorders>
          </w:tcPr>
          <w:p w14:paraId="729CFBFD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10" w:type="dxa"/>
            <w:gridSpan w:val="9"/>
          </w:tcPr>
          <w:p w14:paraId="0B7BFE5E" w14:textId="3EE2E374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สำหรับงวด</w:t>
            </w: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สาม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เดือนสิ้นสุดวันที่ 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30 </w:t>
            </w:r>
            <w:r w:rsidR="00C22DD9">
              <w:rPr>
                <w:rFonts w:ascii="Browallia New" w:hAnsi="Browallia New" w:cs="Browallia New" w:hint="cs"/>
                <w:sz w:val="20"/>
                <w:szCs w:val="20"/>
                <w:cs/>
              </w:rPr>
              <w:t>กันยา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ยน</w:t>
            </w:r>
          </w:p>
        </w:tc>
      </w:tr>
      <w:tr w:rsidR="00586ACB" w:rsidRPr="00F42C44" w14:paraId="1AC958A5" w14:textId="77777777" w:rsidTr="005B380B">
        <w:trPr>
          <w:trHeight w:val="491"/>
        </w:trPr>
        <w:tc>
          <w:tcPr>
            <w:tcW w:w="2230" w:type="dxa"/>
            <w:tcBorders>
              <w:right w:val="nil"/>
            </w:tcBorders>
          </w:tcPr>
          <w:p w14:paraId="7E45C26A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0" w:type="dxa"/>
            <w:gridSpan w:val="2"/>
            <w:tcBorders>
              <w:left w:val="nil"/>
              <w:bottom w:val="nil"/>
            </w:tcBorders>
            <w:vAlign w:val="bottom"/>
          </w:tcPr>
          <w:p w14:paraId="55405C8F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vAlign w:val="bottom"/>
          </w:tcPr>
          <w:p w14:paraId="212BC420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270FC1DD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vAlign w:val="bottom"/>
          </w:tcPr>
          <w:p w14:paraId="228D04A4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ตัดรายการ</w:t>
            </w:r>
          </w:p>
          <w:p w14:paraId="16F7DAC0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708" w:type="dxa"/>
            <w:gridSpan w:val="3"/>
            <w:tcBorders>
              <w:top w:val="nil"/>
              <w:bottom w:val="nil"/>
            </w:tcBorders>
            <w:vAlign w:val="bottom"/>
          </w:tcPr>
          <w:p w14:paraId="3D8FC30E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F3AB89E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586ACB" w:rsidRPr="00F42C44" w14:paraId="3975580E" w14:textId="77777777" w:rsidTr="005B380B">
        <w:trPr>
          <w:gridAfter w:val="1"/>
          <w:wAfter w:w="8" w:type="dxa"/>
          <w:trHeight w:val="257"/>
        </w:trPr>
        <w:tc>
          <w:tcPr>
            <w:tcW w:w="2230" w:type="dxa"/>
            <w:tcBorders>
              <w:right w:val="nil"/>
            </w:tcBorders>
          </w:tcPr>
          <w:p w14:paraId="395A8437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</w:tcPr>
          <w:p w14:paraId="608EF663" w14:textId="111F161E" w:rsidR="00586ACB" w:rsidRPr="00F42C44" w:rsidRDefault="00E71EA3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 w:rsidR="00AF7F0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1" w:type="dxa"/>
            <w:tcBorders>
              <w:left w:val="nil"/>
              <w:bottom w:val="nil"/>
            </w:tcBorders>
          </w:tcPr>
          <w:p w14:paraId="678F2DF2" w14:textId="70861D02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AF7F05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AE29206" w14:textId="4E976B96" w:rsidR="00586ACB" w:rsidRPr="00F42C44" w:rsidRDefault="00E71EA3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 w:rsidR="00AF7F0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108ECB5" w14:textId="7FEFB2A2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AF7F05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E6DD7C3" w14:textId="0AC4847C" w:rsidR="00586ACB" w:rsidRPr="00F42C44" w:rsidRDefault="00E71EA3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 w:rsidR="00AF7F0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6FB1EEB" w14:textId="07735DA9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AF7F05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ADDF75D" w14:textId="1ED3FF07" w:rsidR="00586ACB" w:rsidRPr="00F42C44" w:rsidRDefault="00E71EA3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 w:rsidR="00AF7F0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0676408" w14:textId="6C8566D5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AF7F05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</w:tr>
      <w:tr w:rsidR="00586ACB" w:rsidRPr="000C7597" w14:paraId="0FC0F178" w14:textId="77777777" w:rsidTr="00E150F4">
        <w:trPr>
          <w:gridAfter w:val="1"/>
          <w:wAfter w:w="8" w:type="dxa"/>
          <w:trHeight w:hRule="exact" w:val="207"/>
        </w:trPr>
        <w:tc>
          <w:tcPr>
            <w:tcW w:w="2230" w:type="dxa"/>
            <w:tcBorders>
              <w:right w:val="nil"/>
            </w:tcBorders>
          </w:tcPr>
          <w:p w14:paraId="65BFE00F" w14:textId="77777777" w:rsidR="00586ACB" w:rsidRPr="000C7597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</w:tcPr>
          <w:p w14:paraId="0D038A86" w14:textId="77777777" w:rsidR="00586ACB" w:rsidRPr="000C7597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</w:tcPr>
          <w:p w14:paraId="5BE5FFCF" w14:textId="77777777" w:rsidR="00586ACB" w:rsidRPr="000C7597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21938CD5" w14:textId="77777777" w:rsidR="00586ACB" w:rsidRPr="000C7597" w:rsidRDefault="00586ACB" w:rsidP="00ED7D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14:paraId="348E78AF" w14:textId="77777777" w:rsidR="00586ACB" w:rsidRPr="000C7597" w:rsidRDefault="00586ACB" w:rsidP="00ED7D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8B898FB" w14:textId="77777777" w:rsidR="00586ACB" w:rsidRPr="000C7597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CD1B2FF" w14:textId="77777777" w:rsidR="00586ACB" w:rsidRPr="000C7597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3CCA3FF" w14:textId="77777777" w:rsidR="00586ACB" w:rsidRPr="000C7597" w:rsidRDefault="00586ACB" w:rsidP="00ED7D08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CBC52CA" w14:textId="77777777" w:rsidR="00586ACB" w:rsidRPr="000C7597" w:rsidRDefault="00586ACB" w:rsidP="00ED7D08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877BF" w:rsidRPr="00F42C44" w14:paraId="24E8195E" w14:textId="77777777" w:rsidTr="0083781F">
        <w:trPr>
          <w:gridAfter w:val="1"/>
          <w:wAfter w:w="8" w:type="dxa"/>
          <w:trHeight w:val="233"/>
        </w:trPr>
        <w:tc>
          <w:tcPr>
            <w:tcW w:w="2230" w:type="dxa"/>
            <w:tcBorders>
              <w:right w:val="nil"/>
            </w:tcBorders>
          </w:tcPr>
          <w:p w14:paraId="77FC333A" w14:textId="77777777" w:rsidR="000877BF" w:rsidRPr="00F42C44" w:rsidRDefault="000877BF" w:rsidP="00087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61F79" w14:textId="04673AFB" w:rsidR="000877BF" w:rsidRPr="00582090" w:rsidRDefault="000877BF" w:rsidP="00087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482,331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A3231E9" w14:textId="1783E581" w:rsidR="000877BF" w:rsidRPr="00F42C44" w:rsidRDefault="000877BF" w:rsidP="00087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31DD5">
              <w:rPr>
                <w:rFonts w:ascii="Browallia New" w:hAnsi="Browallia New" w:cs="Browallia New"/>
                <w:sz w:val="20"/>
                <w:szCs w:val="20"/>
              </w:rPr>
              <w:t>450,744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2B18007" w14:textId="7337AB07" w:rsidR="000877BF" w:rsidRPr="00582090" w:rsidRDefault="007073D5" w:rsidP="000877B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52,024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E8951DA" w14:textId="19DED5F9" w:rsidR="000877BF" w:rsidRPr="00F42C44" w:rsidRDefault="00EA24BA" w:rsidP="000877B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149,</w:t>
            </w:r>
            <w:r w:rsidR="00284027">
              <w:rPr>
                <w:rFonts w:ascii="Browallia New" w:hAnsi="Browallia New" w:cs="Browallia New"/>
                <w:sz w:val="20"/>
                <w:szCs w:val="20"/>
              </w:rPr>
              <w:t>649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5F2B6" w14:textId="0009FE76" w:rsidR="000877BF" w:rsidRPr="00582090" w:rsidRDefault="000877BF" w:rsidP="000877B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659B9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0CF3C8" w14:textId="7D36C5EE" w:rsidR="000877BF" w:rsidRPr="00F42C44" w:rsidRDefault="000877BF" w:rsidP="000877BF">
            <w:pPr>
              <w:tabs>
                <w:tab w:val="clear" w:pos="454"/>
                <w:tab w:val="clear" w:pos="680"/>
                <w:tab w:val="left" w:pos="0"/>
                <w:tab w:val="left" w:pos="38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659B9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0F3F4" w14:textId="59D2703A" w:rsidR="000877BF" w:rsidRPr="00582090" w:rsidRDefault="007073D5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534,355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BCBCF9B" w14:textId="0AC42213" w:rsidR="000877BF" w:rsidRPr="00F42C44" w:rsidRDefault="00EA24BA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600,393</w:t>
            </w:r>
          </w:p>
        </w:tc>
      </w:tr>
      <w:tr w:rsidR="000877BF" w:rsidRPr="00F42C44" w14:paraId="4F76B930" w14:textId="77777777" w:rsidTr="0083781F">
        <w:trPr>
          <w:gridAfter w:val="1"/>
          <w:wAfter w:w="8" w:type="dxa"/>
          <w:trHeight w:val="269"/>
        </w:trPr>
        <w:tc>
          <w:tcPr>
            <w:tcW w:w="2230" w:type="dxa"/>
            <w:tcBorders>
              <w:right w:val="nil"/>
            </w:tcBorders>
          </w:tcPr>
          <w:p w14:paraId="7721FD7E" w14:textId="77777777" w:rsidR="000877BF" w:rsidRPr="00F42C44" w:rsidRDefault="000877BF" w:rsidP="000877B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    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6BC83" w14:textId="3C552414" w:rsidR="000877BF" w:rsidRPr="00582090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</w:rPr>
              <w:t>5,037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37AE39B" w14:textId="3A084E05" w:rsidR="000877BF" w:rsidRPr="006F0181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31DD5">
              <w:rPr>
                <w:rFonts w:ascii="Browallia New" w:hAnsi="Browallia New" w:cs="Browallia New"/>
                <w:sz w:val="20"/>
                <w:szCs w:val="20"/>
              </w:rPr>
              <w:t>3,872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C7A6814" w14:textId="2B923CFD" w:rsidR="000877BF" w:rsidRPr="00582090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</w:rPr>
              <w:t>26</w:t>
            </w:r>
            <w:r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EF7BF01" w14:textId="14C7584F" w:rsidR="000877BF" w:rsidRPr="00F42C44" w:rsidRDefault="000877BF" w:rsidP="000877B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31DD5">
              <w:rPr>
                <w:rFonts w:ascii="Browallia New" w:hAnsi="Browallia New" w:cs="Browallia New"/>
                <w:sz w:val="20"/>
                <w:szCs w:val="20"/>
              </w:rPr>
              <w:t>2,770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74707" w14:textId="5BAC5CD0" w:rsidR="000877BF" w:rsidRPr="00582090" w:rsidRDefault="000877BF" w:rsidP="000877B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</w:rPr>
              <w:t>(5,298)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CC431" w14:textId="39542A21" w:rsidR="000877BF" w:rsidRPr="00F42C44" w:rsidRDefault="000877BF" w:rsidP="000877B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33">
              <w:rPr>
                <w:rFonts w:ascii="Browallia New" w:hAnsi="Browallia New" w:cs="Browallia New"/>
                <w:sz w:val="20"/>
                <w:szCs w:val="20"/>
              </w:rPr>
              <w:t>(6,642)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F4DF6" w14:textId="2429C70E" w:rsidR="000877BF" w:rsidRPr="00582090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0"/>
                <w:tab w:val="left" w:pos="40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659B9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E7EBF1E" w14:textId="3589441C" w:rsidR="000877BF" w:rsidRPr="00F42C44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0"/>
                <w:tab w:val="left" w:pos="40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31DD5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</w:t>
            </w:r>
            <w:r w:rsidRPr="00F31DD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0877BF" w:rsidRPr="00147188" w14:paraId="53A30E2F" w14:textId="77777777" w:rsidTr="0083781F">
        <w:trPr>
          <w:gridAfter w:val="1"/>
          <w:wAfter w:w="8" w:type="dxa"/>
          <w:trHeight w:val="257"/>
        </w:trPr>
        <w:tc>
          <w:tcPr>
            <w:tcW w:w="2230" w:type="dxa"/>
            <w:tcBorders>
              <w:right w:val="nil"/>
            </w:tcBorders>
          </w:tcPr>
          <w:p w14:paraId="18AB57BB" w14:textId="77777777" w:rsidR="000877BF" w:rsidRPr="00147188" w:rsidRDefault="000877BF" w:rsidP="00087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16CFD" w14:textId="684D8565" w:rsidR="000877BF" w:rsidRPr="00147188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</w:rPr>
              <w:t>487,368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ECEE766" w14:textId="6BA5EC95" w:rsidR="000877BF" w:rsidRPr="00147188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31DD5">
              <w:rPr>
                <w:rFonts w:ascii="Browallia New" w:hAnsi="Browallia New" w:cs="Browallia New"/>
                <w:sz w:val="20"/>
                <w:szCs w:val="20"/>
              </w:rPr>
              <w:t>454,616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2900474" w14:textId="59AEB5AF" w:rsidR="000877BF" w:rsidRPr="00147188" w:rsidRDefault="007073D5" w:rsidP="000877B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52,285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A07BA8C" w14:textId="7D9A8682" w:rsidR="000877BF" w:rsidRPr="00147188" w:rsidRDefault="00EA24BA" w:rsidP="000877B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152,4</w:t>
            </w:r>
            <w:r w:rsidR="00284027">
              <w:rPr>
                <w:rFonts w:ascii="Browallia New" w:hAnsi="Browallia New" w:cs="Browallia New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C4F9F" w14:textId="3F98650D" w:rsidR="000877BF" w:rsidRPr="00147188" w:rsidRDefault="000877BF" w:rsidP="000877B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</w:rPr>
              <w:t>(5,298)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D75A88" w14:textId="6CE118C4" w:rsidR="000877BF" w:rsidRPr="00147188" w:rsidRDefault="000877BF" w:rsidP="000877B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33">
              <w:rPr>
                <w:rFonts w:ascii="Browallia New" w:hAnsi="Browallia New" w:cs="Browallia New"/>
                <w:sz w:val="20"/>
                <w:szCs w:val="20"/>
              </w:rPr>
              <w:t>(6,642)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8F017" w14:textId="6A9196FA" w:rsidR="000877BF" w:rsidRPr="00147188" w:rsidRDefault="007073D5" w:rsidP="000877B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534,355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3DF96A5" w14:textId="6EF8D6F0" w:rsidR="000877BF" w:rsidRPr="00147188" w:rsidRDefault="00EA24BA" w:rsidP="000877B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600,393</w:t>
            </w:r>
          </w:p>
        </w:tc>
      </w:tr>
      <w:tr w:rsidR="000877BF" w:rsidRPr="00147188" w14:paraId="2185BDBA" w14:textId="77777777" w:rsidTr="0083781F">
        <w:trPr>
          <w:gridAfter w:val="1"/>
          <w:wAfter w:w="8" w:type="dxa"/>
          <w:trHeight w:val="257"/>
        </w:trPr>
        <w:tc>
          <w:tcPr>
            <w:tcW w:w="2230" w:type="dxa"/>
            <w:tcBorders>
              <w:right w:val="nil"/>
            </w:tcBorders>
            <w:vAlign w:val="bottom"/>
          </w:tcPr>
          <w:p w14:paraId="3163FD89" w14:textId="77777777" w:rsidR="000877BF" w:rsidRPr="00147188" w:rsidRDefault="000877BF" w:rsidP="000877BF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147188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25027" w14:textId="204340BF" w:rsidR="000877BF" w:rsidRPr="00147188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</w:rPr>
              <w:t>165,941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7C9CAC6" w14:textId="5771F701" w:rsidR="000877BF" w:rsidRPr="00147188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31DD5">
              <w:rPr>
                <w:rFonts w:ascii="Browallia New" w:hAnsi="Browallia New" w:cs="Browallia New"/>
                <w:sz w:val="20"/>
                <w:szCs w:val="20"/>
              </w:rPr>
              <w:t>168,415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74E945" w14:textId="5C70B5EC" w:rsidR="000877BF" w:rsidRPr="00147188" w:rsidRDefault="00EA24BA" w:rsidP="000877B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6,280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725BFA7" w14:textId="2779CB5D" w:rsidR="000877BF" w:rsidRPr="00147188" w:rsidRDefault="000877BF" w:rsidP="000877B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31DD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A24BA">
              <w:rPr>
                <w:rFonts w:ascii="Browallia New" w:hAnsi="Browallia New" w:cs="Browallia New"/>
                <w:sz w:val="20"/>
                <w:szCs w:val="20"/>
              </w:rPr>
              <w:t>1,309</w:t>
            </w:r>
            <w:r w:rsidRPr="00F31DD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363D5D" w14:textId="3276E01E" w:rsidR="000877BF" w:rsidRPr="00147188" w:rsidRDefault="000877BF" w:rsidP="000877B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DCEE80" w14:textId="127FFCCF" w:rsidR="000877BF" w:rsidRPr="00147188" w:rsidRDefault="000877BF" w:rsidP="000877B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138"/>
              </w:tabs>
              <w:spacing w:line="240" w:lineRule="auto"/>
              <w:ind w:hanging="13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33">
              <w:rPr>
                <w:rFonts w:ascii="Browallia New" w:hAnsi="Browallia New" w:cs="Browallia New"/>
                <w:sz w:val="20"/>
                <w:szCs w:val="20"/>
              </w:rPr>
              <w:t>(1,4</w:t>
            </w:r>
            <w:r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Pr="00186433">
              <w:rPr>
                <w:rFonts w:ascii="Browallia New" w:hAnsi="Browallia New" w:cs="Browallia New"/>
                <w:sz w:val="20"/>
                <w:szCs w:val="20"/>
              </w:rPr>
              <w:t>2)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73B69CE8" w14:textId="5461DE60" w:rsidR="000877BF" w:rsidRPr="00147188" w:rsidRDefault="00EA24BA" w:rsidP="000877B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172,311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3FAE6C83" w14:textId="2F69A2C9" w:rsidR="000877BF" w:rsidRPr="00147188" w:rsidRDefault="00EA24BA" w:rsidP="000877B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165,614</w:t>
            </w:r>
          </w:p>
        </w:tc>
      </w:tr>
      <w:tr w:rsidR="000877BF" w:rsidRPr="00147188" w14:paraId="70968E4C" w14:textId="77777777" w:rsidTr="0083781F">
        <w:trPr>
          <w:gridAfter w:val="1"/>
          <w:wAfter w:w="8" w:type="dxa"/>
          <w:trHeight w:val="233"/>
        </w:trPr>
        <w:tc>
          <w:tcPr>
            <w:tcW w:w="2230" w:type="dxa"/>
            <w:tcBorders>
              <w:right w:val="nil"/>
            </w:tcBorders>
          </w:tcPr>
          <w:p w14:paraId="22CC3DC6" w14:textId="77777777" w:rsidR="000877BF" w:rsidRPr="00147188" w:rsidRDefault="000877BF" w:rsidP="000877BF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รายได้</w:t>
            </w: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870F" w14:textId="77777777" w:rsidR="000877BF" w:rsidRPr="00147188" w:rsidRDefault="000877BF" w:rsidP="00087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1CC11C7" w14:textId="77777777" w:rsidR="000877BF" w:rsidRPr="00147188" w:rsidRDefault="000877BF" w:rsidP="00087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CD2FC7F" w14:textId="77777777" w:rsidR="000877BF" w:rsidRPr="00147188" w:rsidRDefault="000877BF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52D81FB" w14:textId="77777777" w:rsidR="000877BF" w:rsidRPr="00147188" w:rsidRDefault="000877BF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DE05F1C" w14:textId="77777777" w:rsidR="000877BF" w:rsidRPr="00147188" w:rsidRDefault="000877BF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3ADA8C9" w14:textId="77777777" w:rsidR="000877BF" w:rsidRPr="00147188" w:rsidRDefault="000877BF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310B59" w14:textId="24E52FDC" w:rsidR="000877BF" w:rsidRPr="00147188" w:rsidRDefault="000877BF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850" w:type="dxa"/>
            <w:vAlign w:val="bottom"/>
          </w:tcPr>
          <w:p w14:paraId="1C8D377E" w14:textId="1570F436" w:rsidR="000877BF" w:rsidRPr="00147188" w:rsidRDefault="000877BF" w:rsidP="000877BF">
            <w:pPr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659B9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E659B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0877BF" w:rsidRPr="00147188" w14:paraId="3CA6FEB5" w14:textId="77777777" w:rsidTr="0083781F">
        <w:trPr>
          <w:gridAfter w:val="1"/>
          <w:wAfter w:w="8" w:type="dxa"/>
          <w:trHeight w:val="233"/>
        </w:trPr>
        <w:tc>
          <w:tcPr>
            <w:tcW w:w="2230" w:type="dxa"/>
            <w:tcBorders>
              <w:right w:val="nil"/>
            </w:tcBorders>
          </w:tcPr>
          <w:p w14:paraId="5ADDFC48" w14:textId="77777777" w:rsidR="000877BF" w:rsidRPr="00147188" w:rsidRDefault="000877BF" w:rsidP="000877BF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4DF8" w14:textId="77777777" w:rsidR="000877BF" w:rsidRPr="00147188" w:rsidRDefault="000877BF" w:rsidP="00087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8CFE794" w14:textId="77777777" w:rsidR="000877BF" w:rsidRPr="00147188" w:rsidRDefault="000877BF" w:rsidP="00087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AF3F35B" w14:textId="77777777" w:rsidR="000877BF" w:rsidRPr="00147188" w:rsidRDefault="000877BF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BCBB4B1" w14:textId="77777777" w:rsidR="000877BF" w:rsidRPr="00147188" w:rsidRDefault="000877BF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0DF9A7A" w14:textId="77777777" w:rsidR="000877BF" w:rsidRPr="00147188" w:rsidRDefault="000877BF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D3632A8" w14:textId="77777777" w:rsidR="000877BF" w:rsidRPr="00147188" w:rsidRDefault="000877BF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422615" w14:textId="4A12DD5A" w:rsidR="000877BF" w:rsidRPr="00147188" w:rsidRDefault="000877BF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(</w:t>
            </w:r>
            <w:r w:rsidR="00EA24BA">
              <w:rPr>
                <w:rFonts w:ascii="Browallia New" w:hAnsi="Browallia New" w:cs="Browallia New"/>
                <w:sz w:val="20"/>
                <w:szCs w:val="20"/>
                <w:lang w:val="en-GB"/>
              </w:rPr>
              <w:t>36,872</w:t>
            </w:r>
            <w:r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)</w:t>
            </w:r>
          </w:p>
        </w:tc>
        <w:tc>
          <w:tcPr>
            <w:tcW w:w="850" w:type="dxa"/>
            <w:vAlign w:val="bottom"/>
          </w:tcPr>
          <w:p w14:paraId="0BBBBF4F" w14:textId="6F686868" w:rsidR="000877BF" w:rsidRPr="00147188" w:rsidRDefault="000877BF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1DD5">
              <w:rPr>
                <w:rFonts w:ascii="Browallia New" w:hAnsi="Browallia New" w:cs="Browallia New"/>
                <w:sz w:val="20"/>
                <w:szCs w:val="20"/>
                <w:lang w:val="en-GB"/>
              </w:rPr>
              <w:t>(41,560)</w:t>
            </w:r>
          </w:p>
        </w:tc>
      </w:tr>
      <w:tr w:rsidR="000877BF" w:rsidRPr="00147188" w14:paraId="4DF351A7" w14:textId="77777777" w:rsidTr="0083781F">
        <w:trPr>
          <w:gridAfter w:val="1"/>
          <w:wAfter w:w="8" w:type="dxa"/>
          <w:trHeight w:val="257"/>
        </w:trPr>
        <w:tc>
          <w:tcPr>
            <w:tcW w:w="2230" w:type="dxa"/>
            <w:tcBorders>
              <w:right w:val="nil"/>
            </w:tcBorders>
          </w:tcPr>
          <w:p w14:paraId="6D864AC1" w14:textId="77777777" w:rsidR="000877BF" w:rsidRPr="00147188" w:rsidRDefault="000877BF" w:rsidP="000877BF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ค่าเสื่อมราคาและค่าตัดจ</w:t>
            </w:r>
            <w:r w:rsidRPr="00147188">
              <w:rPr>
                <w:rFonts w:ascii="Browallia New" w:hAnsi="Browallia New" w:cs="Browallia New" w:hint="cs"/>
                <w:sz w:val="20"/>
                <w:szCs w:val="20"/>
                <w:cs/>
              </w:rPr>
              <w:t>ำหน่</w:t>
            </w: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าย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EC89F" w14:textId="77777777" w:rsidR="000877BF" w:rsidRPr="00147188" w:rsidRDefault="000877BF" w:rsidP="00F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A935501" w14:textId="77777777" w:rsidR="000877BF" w:rsidRPr="00147188" w:rsidRDefault="000877BF" w:rsidP="00F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130C7A7" w14:textId="77777777" w:rsidR="000877BF" w:rsidRPr="00147188" w:rsidRDefault="000877BF" w:rsidP="00F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76825A9" w14:textId="77777777" w:rsidR="000877BF" w:rsidRPr="00147188" w:rsidRDefault="000877BF" w:rsidP="00F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179B5FC" w14:textId="77777777" w:rsidR="000877BF" w:rsidRPr="00147188" w:rsidRDefault="000877BF" w:rsidP="00F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5476C79" w14:textId="77777777" w:rsidR="000877BF" w:rsidRPr="00147188" w:rsidRDefault="000877BF" w:rsidP="00F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0193552" w14:textId="612CED94" w:rsidR="000877BF" w:rsidRPr="00B81B54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(29,394)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21F830D" w14:textId="137A5E36" w:rsidR="000877BF" w:rsidRPr="00147188" w:rsidRDefault="000877BF" w:rsidP="000877B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31DD5">
              <w:rPr>
                <w:rFonts w:ascii="Browallia New" w:hAnsi="Browallia New" w:cs="Browallia New"/>
                <w:sz w:val="20"/>
                <w:szCs w:val="20"/>
                <w:lang w:val="en-GB"/>
              </w:rPr>
              <w:t>(52,568)</w:t>
            </w:r>
          </w:p>
        </w:tc>
      </w:tr>
      <w:tr w:rsidR="000877BF" w:rsidRPr="00147188" w14:paraId="5188B86E" w14:textId="77777777" w:rsidTr="0083781F">
        <w:trPr>
          <w:gridAfter w:val="1"/>
          <w:wAfter w:w="8" w:type="dxa"/>
          <w:trHeight w:val="233"/>
        </w:trPr>
        <w:tc>
          <w:tcPr>
            <w:tcW w:w="2230" w:type="dxa"/>
            <w:tcBorders>
              <w:top w:val="nil"/>
              <w:right w:val="nil"/>
            </w:tcBorders>
          </w:tcPr>
          <w:p w14:paraId="0A905BE6" w14:textId="77777777" w:rsidR="000877BF" w:rsidRPr="00147188" w:rsidRDefault="000877BF" w:rsidP="000877BF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22D11" w14:textId="77777777" w:rsidR="000877BF" w:rsidRPr="00147188" w:rsidRDefault="000877BF" w:rsidP="00087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D27CCF4" w14:textId="77777777" w:rsidR="000877BF" w:rsidRPr="00147188" w:rsidRDefault="000877BF" w:rsidP="00087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E7612" w14:textId="77777777" w:rsidR="000877BF" w:rsidRPr="00147188" w:rsidRDefault="000877BF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46AAD" w14:textId="77777777" w:rsidR="000877BF" w:rsidRPr="00147188" w:rsidRDefault="000877BF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ED5C65" w14:textId="77777777" w:rsidR="000877BF" w:rsidRPr="00147188" w:rsidRDefault="000877BF" w:rsidP="000877B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E5799" w14:textId="77777777" w:rsidR="000877BF" w:rsidRPr="00147188" w:rsidRDefault="000877BF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E73584F" w14:textId="77777777" w:rsidR="000877BF" w:rsidRPr="00147188" w:rsidRDefault="000877BF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A0F8C5D" w14:textId="77777777" w:rsidR="000877BF" w:rsidRPr="00147188" w:rsidRDefault="000877BF" w:rsidP="000877B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877BF" w:rsidRPr="00F42C44" w14:paraId="3A0AE3D1" w14:textId="77777777" w:rsidTr="0083781F">
        <w:trPr>
          <w:gridAfter w:val="1"/>
          <w:wAfter w:w="8" w:type="dxa"/>
          <w:trHeight w:val="369"/>
        </w:trPr>
        <w:tc>
          <w:tcPr>
            <w:tcW w:w="2230" w:type="dxa"/>
            <w:tcBorders>
              <w:bottom w:val="nil"/>
              <w:right w:val="nil"/>
            </w:tcBorders>
            <w:vAlign w:val="bottom"/>
          </w:tcPr>
          <w:p w14:paraId="05183C57" w14:textId="77777777" w:rsidR="000877BF" w:rsidRPr="00147188" w:rsidRDefault="000877BF" w:rsidP="000877BF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147188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14718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14718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ขาดทุน</w:t>
            </w:r>
            <w:r w:rsidRPr="0014718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) </w:t>
            </w: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F8A0F" w14:textId="3C61CD0C" w:rsidR="000877BF" w:rsidRPr="00147188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</w:rPr>
              <w:t>41,953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DF01A9E" w14:textId="4A1DCA56" w:rsidR="000877BF" w:rsidRPr="00147188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31DD5">
              <w:rPr>
                <w:rFonts w:ascii="Browallia New" w:hAnsi="Browallia New" w:cs="Browallia New"/>
                <w:sz w:val="20"/>
                <w:szCs w:val="20"/>
              </w:rPr>
              <w:t>(101,311)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F3A0FF1" w14:textId="224AB35D" w:rsidR="000877BF" w:rsidRPr="00147188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</w:rPr>
              <w:t>(15</w:t>
            </w:r>
            <w:r w:rsidR="0030015B">
              <w:rPr>
                <w:rFonts w:ascii="Browallia New" w:hAnsi="Browallia New" w:cs="Browallia New"/>
                <w:sz w:val="20"/>
                <w:szCs w:val="20"/>
              </w:rPr>
              <w:t>9,711</w:t>
            </w:r>
            <w:r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18263CB" w14:textId="303DB01C" w:rsidR="000877BF" w:rsidRPr="00147188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31DD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A24BA">
              <w:rPr>
                <w:rFonts w:ascii="Browallia New" w:hAnsi="Browallia New" w:cs="Browallia New"/>
                <w:sz w:val="20"/>
                <w:szCs w:val="20"/>
              </w:rPr>
              <w:t>128,101</w:t>
            </w:r>
            <w:r w:rsidRPr="00F31DD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3B5B61" w14:textId="25C0C593" w:rsidR="000877BF" w:rsidRPr="00147188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</w:rPr>
              <w:t>96,374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2D8304" w14:textId="5312505D" w:rsidR="000877BF" w:rsidRPr="00147188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6433">
              <w:rPr>
                <w:rFonts w:ascii="Browallia New" w:hAnsi="Browallia New" w:cs="Browallia New"/>
                <w:sz w:val="20"/>
                <w:szCs w:val="20"/>
              </w:rPr>
              <w:t>148,532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7DDB5" w14:textId="291724C6" w:rsidR="000877BF" w:rsidRPr="00147188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30015B">
              <w:rPr>
                <w:rFonts w:ascii="Browallia New" w:hAnsi="Browallia New" w:cs="Browallia New"/>
                <w:sz w:val="20"/>
                <w:szCs w:val="20"/>
              </w:rPr>
              <w:t>21,384</w:t>
            </w:r>
            <w:r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BD15DDE" w14:textId="1008DFF9" w:rsidR="000877BF" w:rsidRPr="00F42C44" w:rsidRDefault="000877BF" w:rsidP="000877B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31DD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A24BA">
              <w:rPr>
                <w:rFonts w:ascii="Browallia New" w:hAnsi="Browallia New" w:cs="Browallia New"/>
                <w:sz w:val="20"/>
                <w:szCs w:val="20"/>
              </w:rPr>
              <w:t>80,880</w:t>
            </w:r>
            <w:r w:rsidRPr="00F31DD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</w:tbl>
    <w:p w14:paraId="27890D38" w14:textId="696F2ED2" w:rsidR="007E7ADD" w:rsidRDefault="007E7ADD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9641085" w14:textId="3EDA9D2D" w:rsidR="00F426E6" w:rsidRDefault="00F426E6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3CC9F89" w14:textId="2E39FBB6" w:rsidR="00F426E6" w:rsidRDefault="00F426E6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17A3EDA" w14:textId="49C9DA7B" w:rsidR="007231B4" w:rsidRDefault="007231B4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FCF7DBE" w14:textId="3617DE41" w:rsidR="007231B4" w:rsidRDefault="007231B4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CB64399" w14:textId="074C1236" w:rsidR="007231B4" w:rsidRDefault="007231B4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C635BFD" w14:textId="5ACCBF7E" w:rsidR="007231B4" w:rsidRDefault="007231B4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BDB22A8" w14:textId="77777777" w:rsidR="007231B4" w:rsidRDefault="007231B4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D4271F7" w14:textId="791AFD13" w:rsidR="00F426E6" w:rsidRDefault="00F426E6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274746E" w14:textId="38A376CE" w:rsidR="00C84511" w:rsidRDefault="00C84511" w:rsidP="008853A9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"/>
          <w:szCs w:val="2"/>
          <w:u w:val="single"/>
        </w:rPr>
      </w:pPr>
    </w:p>
    <w:p w14:paraId="72118451" w14:textId="250DFC35" w:rsidR="00C84511" w:rsidRDefault="00C84511" w:rsidP="008853A9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"/>
          <w:szCs w:val="2"/>
          <w:u w:val="single"/>
        </w:rPr>
      </w:pPr>
    </w:p>
    <w:p w14:paraId="24913C92" w14:textId="72CD732B" w:rsidR="00C84511" w:rsidRDefault="00C84511" w:rsidP="008853A9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"/>
          <w:szCs w:val="2"/>
          <w:u w:val="single"/>
        </w:rPr>
      </w:pPr>
    </w:p>
    <w:p w14:paraId="4EC8396C" w14:textId="77777777" w:rsidR="00C84511" w:rsidRPr="00C84511" w:rsidRDefault="00C84511" w:rsidP="008853A9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"/>
          <w:szCs w:val="2"/>
          <w:u w:val="single"/>
        </w:rPr>
      </w:pPr>
    </w:p>
    <w:tbl>
      <w:tblPr>
        <w:tblW w:w="902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849"/>
        <w:gridCol w:w="850"/>
        <w:gridCol w:w="850"/>
        <w:gridCol w:w="851"/>
        <w:gridCol w:w="850"/>
        <w:gridCol w:w="851"/>
        <w:gridCol w:w="850"/>
        <w:gridCol w:w="836"/>
      </w:tblGrid>
      <w:tr w:rsidR="00586ACB" w:rsidRPr="00F42C44" w14:paraId="2BBB340A" w14:textId="77777777" w:rsidTr="00BA2A32">
        <w:trPr>
          <w:trHeight w:val="233"/>
        </w:trPr>
        <w:tc>
          <w:tcPr>
            <w:tcW w:w="2241" w:type="dxa"/>
            <w:tcBorders>
              <w:right w:val="nil"/>
            </w:tcBorders>
          </w:tcPr>
          <w:p w14:paraId="1F80268C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787" w:type="dxa"/>
            <w:gridSpan w:val="8"/>
          </w:tcPr>
          <w:p w14:paraId="12539657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586ACB" w:rsidRPr="00F42C44" w14:paraId="6F4757F3" w14:textId="77777777" w:rsidTr="00BA2A32">
        <w:trPr>
          <w:trHeight w:val="257"/>
        </w:trPr>
        <w:tc>
          <w:tcPr>
            <w:tcW w:w="2241" w:type="dxa"/>
            <w:tcBorders>
              <w:right w:val="nil"/>
            </w:tcBorders>
          </w:tcPr>
          <w:p w14:paraId="47C83275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787" w:type="dxa"/>
            <w:gridSpan w:val="8"/>
          </w:tcPr>
          <w:p w14:paraId="66448FA3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86ACB" w:rsidRPr="00F42C44" w14:paraId="4D6A2EA6" w14:textId="77777777" w:rsidTr="00BA2A32">
        <w:trPr>
          <w:trHeight w:val="269"/>
        </w:trPr>
        <w:tc>
          <w:tcPr>
            <w:tcW w:w="2241" w:type="dxa"/>
            <w:tcBorders>
              <w:right w:val="nil"/>
            </w:tcBorders>
          </w:tcPr>
          <w:p w14:paraId="1F05E929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787" w:type="dxa"/>
            <w:gridSpan w:val="8"/>
          </w:tcPr>
          <w:p w14:paraId="40CE8251" w14:textId="3317A04C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สำหรับงวด</w:t>
            </w:r>
            <w:r w:rsidR="00E150F4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เก้า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เดือนสิ้นสุดวันที่ </w:t>
            </w: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E150F4" w:rsidRPr="00E150F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กันยายน</w:t>
            </w:r>
          </w:p>
        </w:tc>
      </w:tr>
      <w:tr w:rsidR="00586ACB" w:rsidRPr="00F42C44" w14:paraId="7C5CD4B1" w14:textId="77777777" w:rsidTr="00BA2A32">
        <w:trPr>
          <w:trHeight w:val="491"/>
        </w:trPr>
        <w:tc>
          <w:tcPr>
            <w:tcW w:w="2241" w:type="dxa"/>
            <w:tcBorders>
              <w:right w:val="nil"/>
            </w:tcBorders>
          </w:tcPr>
          <w:p w14:paraId="7D8C6C3E" w14:textId="77777777" w:rsidR="00586ACB" w:rsidRPr="00562BAD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99" w:type="dxa"/>
            <w:gridSpan w:val="2"/>
            <w:tcBorders>
              <w:left w:val="nil"/>
              <w:bottom w:val="nil"/>
            </w:tcBorders>
            <w:vAlign w:val="bottom"/>
          </w:tcPr>
          <w:p w14:paraId="0F2193D7" w14:textId="77777777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vAlign w:val="bottom"/>
          </w:tcPr>
          <w:p w14:paraId="163168C3" w14:textId="77777777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008CC986" w14:textId="77777777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vAlign w:val="bottom"/>
          </w:tcPr>
          <w:p w14:paraId="341BD480" w14:textId="77777777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ตัดรายการ</w:t>
            </w:r>
          </w:p>
          <w:p w14:paraId="2AB3FC88" w14:textId="77777777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686" w:type="dxa"/>
            <w:gridSpan w:val="2"/>
            <w:tcBorders>
              <w:top w:val="nil"/>
              <w:bottom w:val="nil"/>
            </w:tcBorders>
            <w:vAlign w:val="bottom"/>
          </w:tcPr>
          <w:p w14:paraId="55EBBE11" w14:textId="77777777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FE76D66" w14:textId="77777777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586ACB" w:rsidRPr="00F42C44" w14:paraId="6FBFB5BE" w14:textId="77777777" w:rsidTr="00BA2A32">
        <w:trPr>
          <w:trHeight w:val="257"/>
        </w:trPr>
        <w:tc>
          <w:tcPr>
            <w:tcW w:w="2241" w:type="dxa"/>
            <w:tcBorders>
              <w:right w:val="nil"/>
            </w:tcBorders>
          </w:tcPr>
          <w:p w14:paraId="1058870F" w14:textId="77777777" w:rsidR="00586ACB" w:rsidRPr="00562BAD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</w:tcPr>
          <w:p w14:paraId="2F420E8F" w14:textId="75396658" w:rsidR="00586ACB" w:rsidRPr="00562BAD" w:rsidRDefault="00E71EA3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 w:rsidR="003051B2"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0" w:type="dxa"/>
            <w:tcBorders>
              <w:left w:val="nil"/>
              <w:bottom w:val="nil"/>
            </w:tcBorders>
          </w:tcPr>
          <w:p w14:paraId="14356210" w14:textId="0C938452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3051B2"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EFFB8AE" w14:textId="58F3C84D" w:rsidR="00586ACB" w:rsidRPr="00562BAD" w:rsidRDefault="00E71EA3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 w:rsidR="003051B2"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35CE63F" w14:textId="3D92079F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3051B2"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DF9BC1A" w14:textId="1F1FB5D4" w:rsidR="00586ACB" w:rsidRPr="00562BAD" w:rsidRDefault="00E71EA3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 w:rsidR="003051B2"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0B21AA6" w14:textId="753861EB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3051B2"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BB506AD" w14:textId="781902E2" w:rsidR="00586ACB" w:rsidRPr="00562BAD" w:rsidRDefault="00E71EA3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 w:rsidR="003051B2"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36" w:type="dxa"/>
            <w:tcBorders>
              <w:top w:val="nil"/>
              <w:bottom w:val="nil"/>
            </w:tcBorders>
          </w:tcPr>
          <w:p w14:paraId="1ACE19C7" w14:textId="0BD6A778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3051B2"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</w:tr>
      <w:tr w:rsidR="00586ACB" w:rsidRPr="000C04E0" w14:paraId="11333AC2" w14:textId="77777777" w:rsidTr="00BA2A32">
        <w:trPr>
          <w:trHeight w:hRule="exact" w:val="261"/>
        </w:trPr>
        <w:tc>
          <w:tcPr>
            <w:tcW w:w="2241" w:type="dxa"/>
            <w:tcBorders>
              <w:right w:val="nil"/>
            </w:tcBorders>
          </w:tcPr>
          <w:p w14:paraId="28AC1AAF" w14:textId="77777777" w:rsidR="00586ACB" w:rsidRPr="000C04E0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</w:tcPr>
          <w:p w14:paraId="6D886B56" w14:textId="77777777" w:rsidR="00586ACB" w:rsidRPr="000C04E0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</w:tcPr>
          <w:p w14:paraId="258AB230" w14:textId="77777777" w:rsidR="00586ACB" w:rsidRPr="000C04E0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54E29D4C" w14:textId="77777777" w:rsidR="00586ACB" w:rsidRPr="000C04E0" w:rsidRDefault="00586ACB" w:rsidP="00ED7D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14:paraId="14B95FDA" w14:textId="77777777" w:rsidR="00586ACB" w:rsidRPr="000C04E0" w:rsidRDefault="00586ACB" w:rsidP="00ED7D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69EEF9C" w14:textId="77777777" w:rsidR="00586ACB" w:rsidRPr="000C04E0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A5AFD1A" w14:textId="77777777" w:rsidR="00586ACB" w:rsidRPr="000C04E0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FACA895" w14:textId="77777777" w:rsidR="00586ACB" w:rsidRPr="000C04E0" w:rsidRDefault="00586ACB" w:rsidP="00ED7D08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top w:val="nil"/>
              <w:bottom w:val="nil"/>
            </w:tcBorders>
          </w:tcPr>
          <w:p w14:paraId="2DCC49AD" w14:textId="77777777" w:rsidR="00586ACB" w:rsidRPr="000C04E0" w:rsidRDefault="00586ACB" w:rsidP="00ED7D08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34BDF" w:rsidRPr="00F42C44" w14:paraId="6C604065" w14:textId="77777777" w:rsidTr="00BA2A32">
        <w:trPr>
          <w:trHeight w:val="233"/>
        </w:trPr>
        <w:tc>
          <w:tcPr>
            <w:tcW w:w="2241" w:type="dxa"/>
            <w:tcBorders>
              <w:right w:val="nil"/>
            </w:tcBorders>
          </w:tcPr>
          <w:p w14:paraId="7561CDD6" w14:textId="77777777" w:rsidR="00F34BDF" w:rsidRPr="00F42C44" w:rsidRDefault="00F34BDF" w:rsidP="00F34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B5D4AA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8006849" w14:textId="70AC2A7D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1,257,226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409F77E4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2ADA7DD" w14:textId="40C733FB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1,306,445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B0DA021" w14:textId="06214A12" w:rsidR="00F34BDF" w:rsidRPr="00E42748" w:rsidRDefault="00F34BDF" w:rsidP="00F34BDF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197,687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4C4D978" w14:textId="70EB83F4" w:rsidR="00F34BDF" w:rsidRPr="00E42748" w:rsidRDefault="003275F4" w:rsidP="00F34BDF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465,938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7B55F" w14:textId="7ED41496" w:rsidR="00F34BDF" w:rsidRPr="00E42748" w:rsidRDefault="00F34BDF" w:rsidP="00F34BDF">
            <w:pPr>
              <w:tabs>
                <w:tab w:val="left" w:pos="0"/>
                <w:tab w:val="left" w:pos="350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5E330" w14:textId="62BB2CB5" w:rsidR="00F34BDF" w:rsidRPr="00E42748" w:rsidRDefault="00F34BDF" w:rsidP="00F34BDF">
            <w:pPr>
              <w:tabs>
                <w:tab w:val="left" w:pos="0"/>
                <w:tab w:val="left" w:pos="350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F994F0" w14:textId="62E027CB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1,</w:t>
            </w:r>
            <w:r w:rsidR="0098699F" w:rsidRPr="00E42748">
              <w:rPr>
                <w:rFonts w:ascii="Browallia New" w:hAnsi="Browallia New" w:cs="Browallia New"/>
                <w:sz w:val="20"/>
                <w:szCs w:val="20"/>
              </w:rPr>
              <w:t>454,913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D36F44" w14:textId="78394E3D" w:rsidR="00F34BDF" w:rsidRPr="00E42748" w:rsidRDefault="003C72DE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1,772,383</w:t>
            </w:r>
          </w:p>
        </w:tc>
      </w:tr>
      <w:tr w:rsidR="00F34BDF" w:rsidRPr="00F42C44" w14:paraId="49CA1F03" w14:textId="77777777" w:rsidTr="00BA2A32">
        <w:trPr>
          <w:trHeight w:val="269"/>
        </w:trPr>
        <w:tc>
          <w:tcPr>
            <w:tcW w:w="2241" w:type="dxa"/>
            <w:tcBorders>
              <w:right w:val="nil"/>
            </w:tcBorders>
          </w:tcPr>
          <w:p w14:paraId="4393417A" w14:textId="77777777" w:rsidR="00F34BDF" w:rsidRPr="00F42C44" w:rsidRDefault="00F34BDF" w:rsidP="00F34BD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F9CB82" w14:textId="77777777" w:rsidR="00F34BDF" w:rsidRPr="00E42748" w:rsidRDefault="00F34BDF" w:rsidP="00F34BD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7C1A84F" w14:textId="5FC213F8" w:rsidR="00F34BDF" w:rsidRPr="00E42748" w:rsidRDefault="00F34BDF" w:rsidP="00F34BD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13,409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3521E8F8" w14:textId="77777777" w:rsidR="00F34BDF" w:rsidRPr="00E42748" w:rsidRDefault="00F34BDF" w:rsidP="00F34BD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B62C188" w14:textId="70F34230" w:rsidR="00F34BDF" w:rsidRPr="00E42748" w:rsidRDefault="00F34BDF" w:rsidP="00F34BD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14,179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6A75F4A" w14:textId="1843FC95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396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DFF6E66" w14:textId="18D4779B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6,402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B3B0F" w14:textId="6159A048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(13,805)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59FF8" w14:textId="41AF17AF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(20,581)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6A7C4" w14:textId="31F8C8AC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 xml:space="preserve">          -   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BEC64B" w14:textId="29557863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3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</w:tr>
      <w:tr w:rsidR="00F34BDF" w:rsidRPr="00F42C44" w14:paraId="41A55B89" w14:textId="77777777" w:rsidTr="00BA2A32">
        <w:trPr>
          <w:trHeight w:val="257"/>
        </w:trPr>
        <w:tc>
          <w:tcPr>
            <w:tcW w:w="2241" w:type="dxa"/>
            <w:tcBorders>
              <w:right w:val="nil"/>
            </w:tcBorders>
          </w:tcPr>
          <w:p w14:paraId="6A1481FD" w14:textId="77777777" w:rsidR="00F34BDF" w:rsidRPr="00F42C44" w:rsidRDefault="00F34BDF" w:rsidP="00F34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CBC730" w14:textId="5D9225E4" w:rsidR="00F34BDF" w:rsidRPr="00E42748" w:rsidRDefault="00F34BDF" w:rsidP="00F34BD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1,270,635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37A55514" w14:textId="3F3F324F" w:rsidR="00F34BDF" w:rsidRPr="00E42748" w:rsidRDefault="00F34BDF" w:rsidP="00F34BD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1,320,624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CBDB588" w14:textId="3DFDEECD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198,083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4EA175E" w14:textId="5C43A494" w:rsidR="00F34BDF" w:rsidRPr="00E42748" w:rsidRDefault="003275F4" w:rsidP="00F34BDF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472,340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8F5FBE" w14:textId="6CBC1845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(13,805)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58D9C2" w14:textId="752C7F0B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(20,581)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A6CA3B" w14:textId="27F0B0A6" w:rsidR="00F34BDF" w:rsidRPr="00E42748" w:rsidRDefault="0098699F" w:rsidP="00F34BD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1,454,913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922B6" w14:textId="04B31F34" w:rsidR="00F34BDF" w:rsidRPr="00E42748" w:rsidRDefault="003C72DE" w:rsidP="00F34BD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1,772,383</w:t>
            </w:r>
          </w:p>
        </w:tc>
      </w:tr>
      <w:tr w:rsidR="00F34BDF" w:rsidRPr="00F42C44" w14:paraId="10B4D2A6" w14:textId="77777777" w:rsidTr="00BA2A32">
        <w:trPr>
          <w:trHeight w:val="257"/>
        </w:trPr>
        <w:tc>
          <w:tcPr>
            <w:tcW w:w="2241" w:type="dxa"/>
            <w:tcBorders>
              <w:right w:val="nil"/>
            </w:tcBorders>
            <w:vAlign w:val="bottom"/>
          </w:tcPr>
          <w:p w14:paraId="7FB5722E" w14:textId="77777777" w:rsidR="00F34BDF" w:rsidRPr="00F42C44" w:rsidRDefault="00F34BDF" w:rsidP="00F34BDF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EA3FA0" w14:textId="20A1BA15" w:rsidR="00F34BDF" w:rsidRPr="00E42748" w:rsidRDefault="00F34BDF" w:rsidP="00F34BD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454,153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2B97D323" w14:textId="7679D8BD" w:rsidR="00F34BDF" w:rsidRPr="00E42748" w:rsidRDefault="00F34BDF" w:rsidP="00F34BD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476,969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8BC2D9" w14:textId="5975981D" w:rsidR="00F34BDF" w:rsidRPr="00E42748" w:rsidRDefault="00F34BDF" w:rsidP="00F34BD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(22,</w:t>
            </w:r>
            <w:r w:rsidR="003F4A7D">
              <w:rPr>
                <w:rFonts w:ascii="Browallia New" w:hAnsi="Browallia New" w:cs="Browallia New"/>
                <w:sz w:val="20"/>
                <w:szCs w:val="20"/>
              </w:rPr>
              <w:t>51</w:t>
            </w:r>
            <w:r w:rsidRPr="00E42748">
              <w:rPr>
                <w:rFonts w:ascii="Browallia New" w:hAnsi="Browallia New" w:cs="Browallia New"/>
                <w:sz w:val="20"/>
                <w:szCs w:val="20"/>
              </w:rPr>
              <w:t>0)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EBEF691" w14:textId="22ACF6E5" w:rsidR="00F34BDF" w:rsidRPr="00E42748" w:rsidRDefault="00F34BDF" w:rsidP="00F34BD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275F4">
              <w:rPr>
                <w:rFonts w:ascii="Browallia New" w:hAnsi="Browallia New" w:cs="Browallia New"/>
                <w:sz w:val="20"/>
                <w:szCs w:val="20"/>
              </w:rPr>
              <w:t>56,351</w:t>
            </w:r>
            <w:r w:rsidRPr="00E4274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05FCB4" w14:textId="77F16693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2,219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BC720A" w14:textId="4712CD78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(782)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6F6FABA4" w14:textId="1EA6A1BA" w:rsidR="00F34BDF" w:rsidRPr="00E42748" w:rsidRDefault="00F34BDF" w:rsidP="00F34BD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433,862</w:t>
            </w:r>
          </w:p>
        </w:tc>
        <w:tc>
          <w:tcPr>
            <w:tcW w:w="836" w:type="dxa"/>
            <w:tcBorders>
              <w:top w:val="nil"/>
            </w:tcBorders>
            <w:shd w:val="clear" w:color="auto" w:fill="auto"/>
            <w:vAlign w:val="bottom"/>
          </w:tcPr>
          <w:p w14:paraId="2A18B3C2" w14:textId="6C345B7F" w:rsidR="00F34BDF" w:rsidRPr="00E42748" w:rsidRDefault="003275F4" w:rsidP="00F34BD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419,836</w:t>
            </w:r>
          </w:p>
        </w:tc>
      </w:tr>
      <w:tr w:rsidR="00F34BDF" w:rsidRPr="00F42C44" w14:paraId="22B7121F" w14:textId="77777777" w:rsidTr="00BA2A32">
        <w:trPr>
          <w:trHeight w:val="233"/>
        </w:trPr>
        <w:tc>
          <w:tcPr>
            <w:tcW w:w="2241" w:type="dxa"/>
            <w:tcBorders>
              <w:right w:val="nil"/>
            </w:tcBorders>
          </w:tcPr>
          <w:p w14:paraId="0401F47D" w14:textId="77777777" w:rsidR="00F34BDF" w:rsidRPr="00F42C44" w:rsidRDefault="00F34BDF" w:rsidP="00F34BDF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รายได้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D0C24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197ABC7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2A5BDF1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B74BFC9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8EE57F7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AB15F51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A2964B" w14:textId="3D76C80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350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356C9C5B" w14:textId="7426BC35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755</w:t>
            </w:r>
          </w:p>
        </w:tc>
      </w:tr>
      <w:tr w:rsidR="00F34BDF" w:rsidRPr="00F42C44" w14:paraId="1B2BB175" w14:textId="77777777" w:rsidTr="00BA2A32">
        <w:trPr>
          <w:trHeight w:val="233"/>
        </w:trPr>
        <w:tc>
          <w:tcPr>
            <w:tcW w:w="2241" w:type="dxa"/>
            <w:tcBorders>
              <w:right w:val="nil"/>
            </w:tcBorders>
          </w:tcPr>
          <w:p w14:paraId="643EF88A" w14:textId="77777777" w:rsidR="00F34BDF" w:rsidRPr="00F42C44" w:rsidRDefault="00F34BDF" w:rsidP="00F34BDF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1B8B2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EA77A74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A117C4B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BDA4660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FCAB7C0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EF829A6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62AA88" w14:textId="2A344C3C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275F4">
              <w:rPr>
                <w:rFonts w:ascii="Browallia New" w:hAnsi="Browallia New" w:cs="Browallia New"/>
                <w:sz w:val="20"/>
                <w:szCs w:val="20"/>
              </w:rPr>
              <w:t>103,578</w:t>
            </w:r>
            <w:r w:rsidRPr="00E4274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36" w:type="dxa"/>
            <w:shd w:val="clear" w:color="auto" w:fill="auto"/>
            <w:vAlign w:val="bottom"/>
          </w:tcPr>
          <w:p w14:paraId="71350C74" w14:textId="0D0F3D9C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(125,997)</w:t>
            </w:r>
          </w:p>
        </w:tc>
      </w:tr>
      <w:tr w:rsidR="00F34BDF" w:rsidRPr="00F42C44" w14:paraId="454687F5" w14:textId="77777777" w:rsidTr="00BA2A32">
        <w:trPr>
          <w:trHeight w:val="257"/>
        </w:trPr>
        <w:tc>
          <w:tcPr>
            <w:tcW w:w="2241" w:type="dxa"/>
            <w:tcBorders>
              <w:right w:val="nil"/>
            </w:tcBorders>
          </w:tcPr>
          <w:p w14:paraId="76439DF5" w14:textId="77777777" w:rsidR="00F34BDF" w:rsidRPr="00F42C44" w:rsidRDefault="00F34BDF" w:rsidP="00F34BDF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ค่าเสื่อมราคาและค่าตัดจ</w:t>
            </w: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</w:rPr>
              <w:t>ำหน่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าย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FB2A6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4453A7C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EE17905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AEC83B8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E85E795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21232BE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F31875A" w14:textId="57DD013F" w:rsidR="00F34BDF" w:rsidRPr="00E42748" w:rsidRDefault="00F34BDF" w:rsidP="001A3501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8699F" w:rsidRPr="00E42748">
              <w:rPr>
                <w:rFonts w:ascii="Browallia New" w:hAnsi="Browallia New" w:cs="Browallia New"/>
                <w:sz w:val="20"/>
                <w:szCs w:val="20"/>
              </w:rPr>
              <w:t>91,091</w:t>
            </w:r>
            <w:r w:rsidRPr="00E4274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36" w:type="dxa"/>
            <w:tcBorders>
              <w:bottom w:val="nil"/>
            </w:tcBorders>
            <w:shd w:val="clear" w:color="auto" w:fill="auto"/>
            <w:vAlign w:val="bottom"/>
          </w:tcPr>
          <w:p w14:paraId="6A2269ED" w14:textId="4E501D04" w:rsidR="00F34BDF" w:rsidRPr="00E42748" w:rsidRDefault="00F34BDF" w:rsidP="00F34BD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(160,</w:t>
            </w:r>
            <w:r w:rsidR="0098699F" w:rsidRPr="00E42748">
              <w:rPr>
                <w:rFonts w:ascii="Browallia New" w:hAnsi="Browallia New" w:cs="Browallia New"/>
                <w:sz w:val="20"/>
                <w:szCs w:val="20"/>
              </w:rPr>
              <w:t>379</w:t>
            </w:r>
            <w:r w:rsidRPr="00E4274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F34BDF" w:rsidRPr="00F42C44" w14:paraId="45C91AC3" w14:textId="77777777" w:rsidTr="00BA2A32">
        <w:trPr>
          <w:trHeight w:val="233"/>
        </w:trPr>
        <w:tc>
          <w:tcPr>
            <w:tcW w:w="2241" w:type="dxa"/>
            <w:tcBorders>
              <w:top w:val="nil"/>
              <w:right w:val="nil"/>
            </w:tcBorders>
          </w:tcPr>
          <w:p w14:paraId="3DDA9A32" w14:textId="77777777" w:rsidR="00F34BDF" w:rsidRPr="00F42C44" w:rsidRDefault="00F34BDF" w:rsidP="00F34BDF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A41FD" w14:textId="77777777" w:rsidR="00F34BDF" w:rsidRPr="00E42748" w:rsidRDefault="00F34BDF" w:rsidP="00F34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FA247DF" w14:textId="77777777" w:rsidR="00F34BDF" w:rsidRPr="00E42748" w:rsidRDefault="00F34BDF" w:rsidP="00F34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AC225C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EEFED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71C08" w14:textId="77777777" w:rsidR="00F34BDF" w:rsidRPr="00E42748" w:rsidRDefault="00F34BDF" w:rsidP="00F34B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B3CF1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39DC1D0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6" w:type="dxa"/>
            <w:tcBorders>
              <w:bottom w:val="nil"/>
            </w:tcBorders>
            <w:shd w:val="clear" w:color="auto" w:fill="auto"/>
            <w:vAlign w:val="bottom"/>
          </w:tcPr>
          <w:p w14:paraId="062147B8" w14:textId="77777777" w:rsidR="00F34BDF" w:rsidRPr="00E42748" w:rsidRDefault="00F34BDF" w:rsidP="00F34BDF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34BDF" w:rsidRPr="00F42C44" w14:paraId="09820A3F" w14:textId="77777777" w:rsidTr="00BA2A32">
        <w:trPr>
          <w:trHeight w:val="269"/>
        </w:trPr>
        <w:tc>
          <w:tcPr>
            <w:tcW w:w="2241" w:type="dxa"/>
            <w:tcBorders>
              <w:right w:val="nil"/>
            </w:tcBorders>
          </w:tcPr>
          <w:p w14:paraId="4F14782A" w14:textId="77777777" w:rsidR="00F34BDF" w:rsidRPr="00F42C44" w:rsidRDefault="00F34BDF" w:rsidP="00F34BDF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ขาดทุน</w:t>
            </w: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)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</w:tcPr>
          <w:p w14:paraId="5F52CE7B" w14:textId="58F949BF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80,556</w:t>
            </w:r>
          </w:p>
        </w:tc>
        <w:tc>
          <w:tcPr>
            <w:tcW w:w="850" w:type="dxa"/>
            <w:tcBorders>
              <w:left w:val="nil"/>
            </w:tcBorders>
            <w:shd w:val="clear" w:color="auto" w:fill="auto"/>
          </w:tcPr>
          <w:p w14:paraId="06C81BC1" w14:textId="3B7CB4E9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(227,578)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DD7123" w14:textId="795B45C5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21,186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4A2421" w14:textId="3A224CE4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275F4">
              <w:rPr>
                <w:rFonts w:ascii="Browallia New" w:hAnsi="Browallia New" w:cs="Browallia New"/>
                <w:sz w:val="20"/>
                <w:szCs w:val="20"/>
              </w:rPr>
              <w:t>392,962</w:t>
            </w:r>
            <w:r w:rsidRPr="00E4274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8ECB7" w14:textId="2B4151E3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 w:hint="cs"/>
                <w:sz w:val="20"/>
                <w:szCs w:val="20"/>
              </w:rPr>
              <w:t>39,50</w:t>
            </w:r>
            <w:r w:rsidRPr="00E42748">
              <w:rPr>
                <w:rFonts w:ascii="Browallia New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E0371" w14:textId="376153D4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336,161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6F385" w14:textId="0A1A59D3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141,</w:t>
            </w:r>
            <w:r w:rsidR="003275F4">
              <w:rPr>
                <w:rFonts w:ascii="Browallia New" w:hAnsi="Browallia New" w:cs="Browallia New"/>
                <w:sz w:val="20"/>
                <w:szCs w:val="20"/>
              </w:rPr>
              <w:t>251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C91D9E" w14:textId="769CF556" w:rsidR="00F34BDF" w:rsidRPr="00E42748" w:rsidRDefault="00F34BDF" w:rsidP="00F34BD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275F4">
              <w:rPr>
                <w:rFonts w:ascii="Browallia New" w:hAnsi="Browallia New" w:cs="Browallia New"/>
                <w:sz w:val="20"/>
                <w:szCs w:val="20"/>
              </w:rPr>
              <w:t>284,379</w:t>
            </w:r>
            <w:r w:rsidRPr="00E4274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F34BDF" w:rsidRPr="00F42C44" w14:paraId="37920A5E" w14:textId="77777777" w:rsidTr="00BA2A32">
        <w:trPr>
          <w:trHeight w:val="269"/>
        </w:trPr>
        <w:tc>
          <w:tcPr>
            <w:tcW w:w="2241" w:type="dxa"/>
            <w:tcBorders>
              <w:right w:val="nil"/>
            </w:tcBorders>
          </w:tcPr>
          <w:p w14:paraId="5CCFD02D" w14:textId="77777777" w:rsidR="00F34BDF" w:rsidRPr="00F42C44" w:rsidRDefault="00F34BDF" w:rsidP="00F34BDF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</w:tcPr>
          <w:p w14:paraId="2B723E84" w14:textId="77777777" w:rsidR="00F34BDF" w:rsidRPr="00E42748" w:rsidRDefault="00F34BDF" w:rsidP="00F34BD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</w:tcPr>
          <w:p w14:paraId="58D52492" w14:textId="77777777" w:rsidR="00F34BDF" w:rsidRPr="00E42748" w:rsidRDefault="00F34BDF" w:rsidP="00F34BD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E8CDFC" w14:textId="77777777" w:rsidR="00F34BDF" w:rsidRPr="00E42748" w:rsidRDefault="00F34BDF" w:rsidP="00F34BDF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32E0F7" w14:textId="77777777" w:rsidR="00F34BDF" w:rsidRPr="00E42748" w:rsidRDefault="00F34BDF" w:rsidP="00F34BDF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D21D8" w14:textId="77777777" w:rsidR="00F34BDF" w:rsidRPr="00E42748" w:rsidRDefault="00F34BDF" w:rsidP="00F34BD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384B90" w14:textId="77777777" w:rsidR="00F34BDF" w:rsidRPr="00E42748" w:rsidRDefault="00F34BDF" w:rsidP="00F34BD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B7A2F7" w14:textId="77777777" w:rsidR="00F34BDF" w:rsidRPr="00E42748" w:rsidRDefault="00F34BDF" w:rsidP="00F34BD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F3946D" w14:textId="77777777" w:rsidR="00F34BDF" w:rsidRPr="00E42748" w:rsidRDefault="00F34BDF" w:rsidP="00F34BD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34BDF" w:rsidRPr="00F42C44" w14:paraId="72838493" w14:textId="77777777" w:rsidTr="00BA2A32">
        <w:trPr>
          <w:trHeight w:val="269"/>
        </w:trPr>
        <w:tc>
          <w:tcPr>
            <w:tcW w:w="2241" w:type="dxa"/>
            <w:tcBorders>
              <w:right w:val="nil"/>
            </w:tcBorders>
          </w:tcPr>
          <w:p w14:paraId="78A479C8" w14:textId="77777777" w:rsidR="00F34BDF" w:rsidRPr="00F42C44" w:rsidRDefault="00F34BDF" w:rsidP="00F34BDF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</w:tcPr>
          <w:p w14:paraId="58E0F25A" w14:textId="0DAA1DFE" w:rsidR="00F34BDF" w:rsidRPr="00E42748" w:rsidRDefault="00F34BDF" w:rsidP="00F34BDF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2,892,238</w:t>
            </w:r>
          </w:p>
        </w:tc>
        <w:tc>
          <w:tcPr>
            <w:tcW w:w="850" w:type="dxa"/>
            <w:tcBorders>
              <w:left w:val="nil"/>
            </w:tcBorders>
            <w:shd w:val="clear" w:color="auto" w:fill="auto"/>
          </w:tcPr>
          <w:p w14:paraId="48BE5AE9" w14:textId="3A351800" w:rsidR="00F34BDF" w:rsidRPr="00E42748" w:rsidRDefault="00F34BDF" w:rsidP="00F34BDF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3,516,793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B26BEB" w14:textId="18C2ABE9" w:rsidR="00F34BDF" w:rsidRPr="00E42748" w:rsidRDefault="00F34BDF" w:rsidP="00F34BDF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2,124,55</w:t>
            </w:r>
            <w:r w:rsidR="00777A7C">
              <w:rPr>
                <w:rFonts w:ascii="Browallia New" w:hAnsi="Browallia New" w:cs="Browallia New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E2F6F4" w14:textId="4D41E4E7" w:rsidR="00F34BDF" w:rsidRPr="00E42748" w:rsidRDefault="00F34BDF" w:rsidP="00F34BDF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4,664,46</w:t>
            </w:r>
            <w:r w:rsidR="00777A7C">
              <w:rPr>
                <w:rFonts w:ascii="Browallia New" w:hAnsi="Browallia New" w:cs="Browallia New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8CDA7" w14:textId="0F649422" w:rsidR="00F34BDF" w:rsidRPr="00E42748" w:rsidRDefault="00F34BDF" w:rsidP="00F34BDF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 w:hint="cs"/>
                <w:sz w:val="20"/>
                <w:szCs w:val="20"/>
              </w:rPr>
              <w:t>(1,358,722)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63F6E" w14:textId="2BD9C0B0" w:rsidR="00F34BDF" w:rsidRPr="00E42748" w:rsidRDefault="00F34BDF" w:rsidP="00F34BDF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(2,451,183)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9C4EE8" w14:textId="28BB05E5" w:rsidR="00F34BDF" w:rsidRPr="00E42748" w:rsidRDefault="00DD6DAE" w:rsidP="00F34BDF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 w:hint="cs"/>
                <w:sz w:val="20"/>
                <w:szCs w:val="20"/>
              </w:rPr>
              <w:t>3,658,073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8BDBFE" w14:textId="18FE539C" w:rsidR="00F34BDF" w:rsidRPr="00E42748" w:rsidRDefault="00F34BDF" w:rsidP="00F34BDF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5,730,07</w:t>
            </w:r>
            <w:r w:rsidR="003275F4">
              <w:rPr>
                <w:rFonts w:ascii="Browallia New" w:hAnsi="Browallia New" w:cs="Browallia New"/>
                <w:sz w:val="20"/>
                <w:szCs w:val="20"/>
              </w:rPr>
              <w:t>8</w:t>
            </w:r>
          </w:p>
        </w:tc>
      </w:tr>
      <w:tr w:rsidR="00F34BDF" w:rsidRPr="00F42C44" w14:paraId="1331D961" w14:textId="77777777" w:rsidTr="00BA2A32">
        <w:trPr>
          <w:trHeight w:val="269"/>
        </w:trPr>
        <w:tc>
          <w:tcPr>
            <w:tcW w:w="2241" w:type="dxa"/>
            <w:tcBorders>
              <w:bottom w:val="nil"/>
              <w:right w:val="nil"/>
            </w:tcBorders>
          </w:tcPr>
          <w:p w14:paraId="3A81EB6C" w14:textId="77777777" w:rsidR="00F34BDF" w:rsidRPr="00F42C44" w:rsidRDefault="00F34BDF" w:rsidP="00F34BDF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3156FE" w14:textId="6DA70B22" w:rsidR="00F34BDF" w:rsidRPr="00E42748" w:rsidRDefault="00F34BDF" w:rsidP="00F34BDF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1,808,909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70E3100F" w14:textId="21E68B2C" w:rsidR="00F34BDF" w:rsidRPr="00E42748" w:rsidRDefault="00F34BDF" w:rsidP="00F34BDF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2,059,442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1EBFBB8" w14:textId="566DFBAD" w:rsidR="00F34BDF" w:rsidRPr="00E42748" w:rsidRDefault="00F34BDF" w:rsidP="00F34BDF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2,301,26</w:t>
            </w:r>
            <w:r w:rsidR="006569D7">
              <w:rPr>
                <w:rFonts w:ascii="Browallia New" w:hAnsi="Browallia New" w:cs="Browallia New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524ADD0" w14:textId="6B16619D" w:rsidR="00F34BDF" w:rsidRPr="00E42748" w:rsidRDefault="00F34BDF" w:rsidP="00F34BDF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2,823,948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2CFAF3" w14:textId="07AED1D8" w:rsidR="00F34BDF" w:rsidRPr="00E42748" w:rsidRDefault="00F34BDF" w:rsidP="00F34BDF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 w:hint="cs"/>
                <w:sz w:val="20"/>
                <w:szCs w:val="20"/>
              </w:rPr>
              <w:t>(1,</w:t>
            </w:r>
            <w:r w:rsidR="0098699F" w:rsidRPr="00E42748">
              <w:rPr>
                <w:rFonts w:ascii="Browallia New" w:hAnsi="Browallia New" w:cs="Browallia New"/>
                <w:sz w:val="20"/>
                <w:szCs w:val="20"/>
              </w:rPr>
              <w:t>112,361</w:t>
            </w:r>
            <w:r w:rsidRPr="00E42748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A415D2" w14:textId="5BC1DD27" w:rsidR="00F34BDF" w:rsidRPr="00E42748" w:rsidRDefault="00F34BDF" w:rsidP="00F34BDF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(1,109,170)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5CF17" w14:textId="33BF0EEA" w:rsidR="00F34BDF" w:rsidRPr="00E42748" w:rsidRDefault="00DD6DAE" w:rsidP="00F34BDF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 w:hint="cs"/>
                <w:sz w:val="20"/>
                <w:szCs w:val="20"/>
              </w:rPr>
              <w:t>2,997,81</w:t>
            </w:r>
            <w:r w:rsidR="0098699F" w:rsidRPr="00E42748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4668DD" w14:textId="5D2D8D28" w:rsidR="00F34BDF" w:rsidRPr="00E42748" w:rsidRDefault="00F34BDF" w:rsidP="00F34BDF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2748">
              <w:rPr>
                <w:rFonts w:ascii="Browallia New" w:hAnsi="Browallia New" w:cs="Browallia New"/>
                <w:sz w:val="20"/>
                <w:szCs w:val="20"/>
              </w:rPr>
              <w:t>3,774,220</w:t>
            </w:r>
          </w:p>
        </w:tc>
      </w:tr>
    </w:tbl>
    <w:p w14:paraId="065AB879" w14:textId="77777777" w:rsidR="00586ACB" w:rsidRDefault="00586ACB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9B050CB" w14:textId="2EF36B1D" w:rsidR="00645126" w:rsidRPr="00FF279C" w:rsidRDefault="00645126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F279C">
        <w:rPr>
          <w:rFonts w:ascii="Browallia New" w:hAnsi="Browallia New" w:cs="Browallia New"/>
          <w:sz w:val="28"/>
          <w:szCs w:val="28"/>
          <w:u w:val="single"/>
          <w:cs/>
        </w:rPr>
        <w:t>สัญญาซื้อขายเงินตราต่างประเทศล่วงหน้า</w:t>
      </w:r>
      <w:r w:rsidR="00B91C02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5C18725B" w14:textId="77777777" w:rsidR="00645126" w:rsidRPr="00E150F4" w:rsidRDefault="00645126" w:rsidP="0064512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30E7FB81" w14:textId="03706CDA" w:rsidR="00645126" w:rsidRPr="00EA2CEB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>บริษัทและบริษัทย่อย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</w:t>
      </w:r>
    </w:p>
    <w:p w14:paraId="23DB0B61" w14:textId="77777777" w:rsidR="00F558AD" w:rsidRPr="00E150F4" w:rsidRDefault="00F558AD" w:rsidP="00E16FAA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2A9E6565" w14:textId="72454A56" w:rsidR="00645126" w:rsidRPr="00EA2CEB" w:rsidRDefault="00645126" w:rsidP="00BA2A32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5B380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E150F4" w:rsidRPr="00E150F4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="00EA2CEB" w:rsidRPr="00EA2C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EA2CEB" w:rsidRPr="00EA2C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บริษัทมีสัญญาซื้อขายเงินตราต่างประเทศล่วงหน้า ดังนี้</w:t>
      </w:r>
    </w:p>
    <w:p w14:paraId="19A495DB" w14:textId="77777777" w:rsidR="00645126" w:rsidRPr="00E150F4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highlight w:val="yellow"/>
          <w:cs/>
          <w:lang w:val="en-GB"/>
        </w:rPr>
      </w:pPr>
    </w:p>
    <w:tbl>
      <w:tblPr>
        <w:tblW w:w="913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2251"/>
        <w:gridCol w:w="270"/>
        <w:gridCol w:w="2249"/>
      </w:tblGrid>
      <w:tr w:rsidR="00645126" w:rsidRPr="00EA2CEB" w14:paraId="52DBDF2E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A15B4F2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CB7F35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งบการเงินเฉพาะของบริษัท</w:t>
            </w:r>
          </w:p>
        </w:tc>
      </w:tr>
      <w:tr w:rsidR="00645126" w:rsidRPr="00EA2CEB" w14:paraId="3AA2FED8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80DDA20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5E57A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จำนวนเงินตราต่างประเทศ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149B9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5EDDD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อัตราแลกเปลี่ยนตามสัญญา</w:t>
            </w:r>
          </w:p>
        </w:tc>
      </w:tr>
      <w:tr w:rsidR="00645126" w:rsidRPr="00EA2CEB" w14:paraId="292E8A76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1A1769DB" w14:textId="77777777" w:rsidR="00645126" w:rsidRPr="00EA2CEB" w:rsidRDefault="00645126" w:rsidP="00A355E8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36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F44B1AE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11FC0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7E0BE3C9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45126" w:rsidRPr="00EA2CEB" w14:paraId="4AA45DFB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8ED4" w14:textId="77777777" w:rsidR="00645126" w:rsidRPr="00EA2CEB" w:rsidRDefault="00645126" w:rsidP="00A355E8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20AE638A" w14:textId="2F447F15" w:rsidR="00645126" w:rsidRPr="005F6185" w:rsidRDefault="00D822F5" w:rsidP="006F76ED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1,690,323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D56CF" w14:textId="77777777" w:rsidR="00645126" w:rsidRPr="006417F9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2D73" w14:textId="58F1C751" w:rsidR="00645126" w:rsidRPr="005F6185" w:rsidRDefault="00D822F5" w:rsidP="00D822F5">
            <w:pPr>
              <w:pStyle w:val="a8"/>
              <w:tabs>
                <w:tab w:val="left" w:pos="0"/>
                <w:tab w:val="left" w:pos="709"/>
              </w:tabs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32.65 – 33.19</w:t>
            </w:r>
          </w:p>
        </w:tc>
      </w:tr>
    </w:tbl>
    <w:p w14:paraId="27083D00" w14:textId="7D2C05E4" w:rsidR="007850A0" w:rsidRDefault="007850A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CEAFA3C" w14:textId="7D8E93C1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1C749A6" w14:textId="35614CEE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0D12851" w14:textId="23048DCF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0C104B6" w14:textId="07DE6AAD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AAF16EF" w14:textId="2A0FBAFC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88523D9" w14:textId="66BD0E8D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DE42570" w14:textId="347D414F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D554E9" w14:textId="7BB7A5A6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F5AC61E" w14:textId="77777777" w:rsidR="00231F2B" w:rsidRDefault="00231F2B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B415733" w14:textId="52A0A36B" w:rsidR="00645126" w:rsidRPr="00EA2CEB" w:rsidRDefault="00645126" w:rsidP="005B380B">
      <w:pPr>
        <w:pStyle w:val="CordiaNew"/>
        <w:numPr>
          <w:ilvl w:val="0"/>
          <w:numId w:val="16"/>
        </w:numPr>
        <w:tabs>
          <w:tab w:val="clear" w:pos="4153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A2CEB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 xml:space="preserve">การวัดมูลค่ายุติธรรม </w:t>
      </w:r>
    </w:p>
    <w:p w14:paraId="04BB18C5" w14:textId="77777777" w:rsidR="00645126" w:rsidRPr="00FD347B" w:rsidRDefault="00645126" w:rsidP="00645126">
      <w:pPr>
        <w:spacing w:line="240" w:lineRule="auto"/>
        <w:ind w:left="45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DD4969B" w14:textId="483F9EDC" w:rsidR="000217EA" w:rsidRDefault="00645126" w:rsidP="00BA2A32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40183EBF" w14:textId="77777777" w:rsidR="000C04E0" w:rsidRPr="00FD347B" w:rsidRDefault="000C04E0" w:rsidP="00BA2A3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FBDA8D0" w14:textId="401F0519" w:rsidR="00645126" w:rsidRPr="00EA2CEB" w:rsidRDefault="00645126" w:rsidP="00BA2A32">
      <w:pPr>
        <w:tabs>
          <w:tab w:val="clear" w:pos="454"/>
          <w:tab w:val="left" w:pos="648"/>
        </w:tabs>
        <w:spacing w:line="240" w:lineRule="auto"/>
        <w:ind w:left="450" w:hanging="18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</w:t>
      </w:r>
      <w:r w:rsidR="007A5C6C">
        <w:rPr>
          <w:rFonts w:ascii="Browallia New" w:hAnsi="Browallia New" w:cs="Browallia New"/>
          <w:sz w:val="28"/>
          <w:szCs w:val="28"/>
        </w:rPr>
        <w:t xml:space="preserve">    </w:t>
      </w:r>
      <w:r w:rsidRPr="00EA2C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A2CEB">
        <w:rPr>
          <w:rFonts w:ascii="Browallia New" w:hAnsi="Browallia New" w:cs="Browallia New" w:hint="cs"/>
          <w:sz w:val="28"/>
          <w:szCs w:val="28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3A021B7D" w14:textId="77777777" w:rsidR="00645126" w:rsidRPr="005B380B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DE561C6" w14:textId="03A6F629" w:rsidR="00645126" w:rsidRPr="005420F5" w:rsidRDefault="00645126" w:rsidP="00BA2A3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A2C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เป็นราคาเสนอซื้อขาย (ไม่ต้องปรับปรุง) ในตลาดที่มีสภาพคล่องสำหรับสินทรัพย์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1F5890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Pr="001F5890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Pr="005420F5">
        <w:rPr>
          <w:rFonts w:ascii="Browallia New" w:hAnsi="Browallia New" w:cs="Browallia New"/>
          <w:sz w:val="28"/>
          <w:szCs w:val="28"/>
          <w:cs/>
          <w:lang w:val="en-GB"/>
        </w:rPr>
        <w:t>หรือหนี้สินอย่างเดียวกัน</w:t>
      </w:r>
    </w:p>
    <w:p w14:paraId="63E4E130" w14:textId="05100B2F" w:rsidR="00645126" w:rsidRPr="00EA2CEB" w:rsidRDefault="00645126" w:rsidP="005B380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A2C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เป็นข้อมูลอันนอกเหนือจากราคาเสนอซื้อขายซึ่งรวมอยู่ในระดับ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A2C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>ที่สามารถสังเกต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>ได้โดยตรงหรือโดยอ้อม สำหรับสินทรัพย์หรือหนี้สินนั้น</w:t>
      </w:r>
    </w:p>
    <w:p w14:paraId="5E9FDCCE" w14:textId="13180537" w:rsidR="00645126" w:rsidRDefault="00645126" w:rsidP="005B380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  <w:lang w:val="en-GB" w:eastAsia="th-TH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เป็นข้อมูล</w:t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>ที่ไม่สามารถสังเกตได้ซึ่งนำมาใช้กับสินทรัพย์หรือหนี้สินนั้น</w:t>
      </w:r>
    </w:p>
    <w:p w14:paraId="1B8CDB56" w14:textId="77777777" w:rsidR="00DF748A" w:rsidRPr="00FD347B" w:rsidRDefault="00DF748A" w:rsidP="00DF74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lang w:val="en-GB" w:eastAsia="th-TH"/>
        </w:rPr>
      </w:pPr>
    </w:p>
    <w:p w14:paraId="6B58CDC7" w14:textId="1E56B6E0" w:rsidR="00DF748A" w:rsidRDefault="00DF748A" w:rsidP="005B380B">
      <w:pPr>
        <w:tabs>
          <w:tab w:val="clear" w:pos="454"/>
          <w:tab w:val="left" w:pos="630"/>
        </w:tabs>
        <w:spacing w:line="240" w:lineRule="auto"/>
        <w:ind w:left="477"/>
        <w:jc w:val="thaiDistribute"/>
        <w:rPr>
          <w:rFonts w:ascii="Browallia New" w:hAnsi="Browallia New" w:cs="Browallia New"/>
          <w:sz w:val="28"/>
          <w:szCs w:val="28"/>
        </w:rPr>
      </w:pPr>
      <w:r w:rsidRPr="00DF748A"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Pr="00DF748A">
        <w:rPr>
          <w:rFonts w:ascii="Browallia New" w:hAnsi="Browallia New" w:cs="Browallia New" w:hint="cs"/>
          <w:sz w:val="28"/>
          <w:szCs w:val="28"/>
          <w:cs/>
        </w:rPr>
        <w:t>และหนี้สิน</w:t>
      </w:r>
      <w:r w:rsidRPr="00DF748A">
        <w:rPr>
          <w:rFonts w:ascii="Browallia New" w:hAnsi="Browallia New" w:cs="Browallia New"/>
          <w:sz w:val="28"/>
          <w:szCs w:val="28"/>
          <w:cs/>
        </w:rPr>
        <w:t xml:space="preserve">ที่วัดมูลค่าด้วยมูลค่ายุติธรรม ณ วันที่ </w:t>
      </w:r>
      <w:r w:rsidR="005B380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C3309" w:rsidRPr="005C3309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DF748A">
        <w:rPr>
          <w:rFonts w:ascii="Browallia New" w:hAnsi="Browallia New" w:cs="Browallia New"/>
          <w:sz w:val="28"/>
          <w:szCs w:val="28"/>
        </w:rPr>
        <w:t xml:space="preserve"> </w:t>
      </w:r>
      <w:r w:rsidRPr="00DF748A">
        <w:rPr>
          <w:rFonts w:ascii="Browallia New" w:hAnsi="Browallia New" w:cs="Browallia New" w:hint="cs"/>
          <w:sz w:val="28"/>
          <w:szCs w:val="28"/>
          <w:cs/>
        </w:rPr>
        <w:t>ประกอบด้วยรายการดังต่อไปนี้</w:t>
      </w:r>
    </w:p>
    <w:p w14:paraId="5A3371B9" w14:textId="77777777" w:rsidR="00DF748A" w:rsidRPr="00FD347B" w:rsidRDefault="00DF748A" w:rsidP="00DF748A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5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79"/>
        <w:gridCol w:w="1306"/>
        <w:gridCol w:w="1272"/>
        <w:gridCol w:w="1306"/>
        <w:gridCol w:w="1272"/>
      </w:tblGrid>
      <w:tr w:rsidR="00DF748A" w:rsidRPr="004C5C43" w14:paraId="5F260D10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48DB4580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1F06233B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49825F35" w14:textId="77777777" w:rsidR="00DF748A" w:rsidRPr="00F61473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shd w:val="clear" w:color="auto" w:fill="auto"/>
            <w:hideMark/>
          </w:tcPr>
          <w:p w14:paraId="298B46C0" w14:textId="77777777" w:rsidR="00DF748A" w:rsidRPr="00F61473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F614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DF748A" w:rsidRPr="004C5C43" w14:paraId="1CE84622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1D00C6F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</w:tcPr>
          <w:p w14:paraId="3579CE33" w14:textId="77777777" w:rsidR="00DF748A" w:rsidRPr="00F6147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F748A" w:rsidRPr="004C5C43" w14:paraId="6776CAE9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15D74465" w14:textId="77777777" w:rsidR="00DF748A" w:rsidRPr="004C5C4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  <w:hideMark/>
          </w:tcPr>
          <w:p w14:paraId="7E679973" w14:textId="513E752D" w:rsidR="00DF748A" w:rsidRPr="004C5C43" w:rsidRDefault="005B380B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B380B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5C3309" w:rsidRPr="005C3309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  <w:r w:rsidR="00DF748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DF748A" w:rsidRPr="004C5C4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F748A"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</w:tr>
      <w:tr w:rsidR="00DF748A" w:rsidRPr="004C5C43" w14:paraId="05DC3111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353297B" w14:textId="77777777" w:rsidR="00DF748A" w:rsidRPr="004C5C4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386B2F8C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030BDBDD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78FE6421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525444B2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730C99" w:rsidRPr="004C5C43" w14:paraId="359C443A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4153D6D5" w14:textId="55B20A55" w:rsidR="00730C99" w:rsidRPr="004C5C43" w:rsidRDefault="00730C99" w:rsidP="00A60A0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C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8657462" w14:textId="77777777" w:rsidR="00730C99" w:rsidRPr="004C5C43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772EA69E" w14:textId="77777777" w:rsidR="00730C99" w:rsidRPr="00296355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53BB057E" w14:textId="77777777" w:rsidR="00730C99" w:rsidRPr="00296355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8CE839F" w14:textId="77777777" w:rsidR="00730C99" w:rsidRPr="00296355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94879" w:rsidRPr="004C5C43" w14:paraId="3C3EB57A" w14:textId="77777777" w:rsidTr="00BA2A32">
        <w:trPr>
          <w:tblHeader/>
        </w:trPr>
        <w:tc>
          <w:tcPr>
            <w:tcW w:w="3879" w:type="dxa"/>
            <w:shd w:val="clear" w:color="auto" w:fill="auto"/>
            <w:hideMark/>
          </w:tcPr>
          <w:p w14:paraId="6B5308D4" w14:textId="1A3AEE9B" w:rsidR="00794879" w:rsidRPr="004C5C43" w:rsidRDefault="00794879" w:rsidP="00794879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C4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เงินลงทุนระยะสั้น 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–</w:t>
            </w:r>
            <w:r w:rsidRPr="004C5C4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กองทุนรวมตราสารแห่งหนี้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B869AEF" w14:textId="150FFDBB" w:rsidR="00794879" w:rsidRPr="004C5C43" w:rsidRDefault="00794879" w:rsidP="005960AD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25F2AEA6" w14:textId="435303ED" w:rsidR="00794879" w:rsidRPr="00E62D22" w:rsidRDefault="00794879" w:rsidP="005960A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D96CF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A22D877" w14:textId="0505ED08" w:rsidR="00794879" w:rsidRPr="00763EC4" w:rsidRDefault="00794879" w:rsidP="005960AD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55D735FB" w14:textId="0B8D7185" w:rsidR="00794879" w:rsidRPr="00763EC4" w:rsidRDefault="00794879" w:rsidP="005960A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D96CF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794879" w:rsidRPr="004C5C43" w14:paraId="294D67DE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6190F80B" w14:textId="77777777" w:rsidR="00794879" w:rsidRPr="004C5C43" w:rsidRDefault="00794879" w:rsidP="00794879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06" w:type="dxa"/>
            <w:tcBorders>
              <w:top w:val="nil"/>
            </w:tcBorders>
            <w:shd w:val="clear" w:color="auto" w:fill="auto"/>
            <w:vAlign w:val="bottom"/>
          </w:tcPr>
          <w:p w14:paraId="1188B150" w14:textId="77777777" w:rsidR="00794879" w:rsidRPr="00FF7441" w:rsidRDefault="00794879" w:rsidP="0079487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top w:val="nil"/>
            </w:tcBorders>
            <w:shd w:val="clear" w:color="auto" w:fill="auto"/>
            <w:vAlign w:val="bottom"/>
          </w:tcPr>
          <w:p w14:paraId="44071271" w14:textId="77777777" w:rsidR="00794879" w:rsidRPr="00FF7441" w:rsidRDefault="00794879" w:rsidP="0079487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top w:val="nil"/>
            </w:tcBorders>
            <w:shd w:val="clear" w:color="auto" w:fill="auto"/>
            <w:vAlign w:val="bottom"/>
          </w:tcPr>
          <w:p w14:paraId="5E5B64B9" w14:textId="77777777" w:rsidR="00794879" w:rsidRPr="00FF7441" w:rsidRDefault="00794879" w:rsidP="0079487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top w:val="nil"/>
            </w:tcBorders>
            <w:shd w:val="clear" w:color="auto" w:fill="auto"/>
            <w:vAlign w:val="bottom"/>
          </w:tcPr>
          <w:p w14:paraId="7333E7B8" w14:textId="77777777" w:rsidR="00794879" w:rsidRPr="00FF7441" w:rsidRDefault="00794879" w:rsidP="0079487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94879" w:rsidRPr="004C5C43" w14:paraId="586D672D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3166BB95" w14:textId="5187ACE8" w:rsidR="00794879" w:rsidRPr="004C5C43" w:rsidRDefault="00794879" w:rsidP="00794879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43F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D371061" w14:textId="77777777" w:rsidR="00794879" w:rsidRPr="00FF7441" w:rsidRDefault="00794879" w:rsidP="0079487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47C3D7E" w14:textId="77777777" w:rsidR="00794879" w:rsidRPr="00FF7441" w:rsidRDefault="00794879" w:rsidP="0079487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D4FE5F6" w14:textId="77777777" w:rsidR="00794879" w:rsidRPr="00FF7441" w:rsidRDefault="00794879" w:rsidP="0079487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D35EA61" w14:textId="77777777" w:rsidR="00794879" w:rsidRPr="00FF7441" w:rsidRDefault="00794879" w:rsidP="0079487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94879" w:rsidRPr="004C5C43" w14:paraId="475201F2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2D9521D" w14:textId="6661D9BD" w:rsidR="00794879" w:rsidRPr="00343F62" w:rsidRDefault="00794879" w:rsidP="00794879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43F6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76300177" w14:textId="5E3A5537" w:rsidR="00794879" w:rsidRPr="00FF7441" w:rsidRDefault="00794879" w:rsidP="0079487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2AB537C1" w14:textId="46B35DBB" w:rsidR="00794879" w:rsidRPr="00BA2A32" w:rsidRDefault="00794879" w:rsidP="0079487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2A32">
              <w:rPr>
                <w:rFonts w:ascii="Browallia New" w:hAnsi="Browallia New" w:cs="Browallia New"/>
                <w:sz w:val="24"/>
                <w:szCs w:val="24"/>
              </w:rPr>
              <w:t>1,150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0528B4F8" w14:textId="1BD89968" w:rsidR="00794879" w:rsidRPr="00FF7441" w:rsidRDefault="00794879" w:rsidP="0079487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05B33702" w14:textId="289E521D" w:rsidR="00794879" w:rsidRPr="00FF7441" w:rsidRDefault="00794879" w:rsidP="0079487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1,150</w:t>
            </w:r>
          </w:p>
        </w:tc>
      </w:tr>
      <w:tr w:rsidR="00794879" w:rsidRPr="004C5C43" w14:paraId="725C836D" w14:textId="77777777" w:rsidTr="00BA2A32">
        <w:trPr>
          <w:tblHeader/>
        </w:trPr>
        <w:tc>
          <w:tcPr>
            <w:tcW w:w="3879" w:type="dxa"/>
            <w:tcBorders>
              <w:bottom w:val="nil"/>
            </w:tcBorders>
            <w:shd w:val="clear" w:color="auto" w:fill="auto"/>
          </w:tcPr>
          <w:p w14:paraId="27835406" w14:textId="77777777" w:rsidR="00794879" w:rsidRDefault="00794879" w:rsidP="00794879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45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ประมาณการหนี้สินภายใต้โปรแกรมส่งเสริมการขาย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</w:p>
          <w:p w14:paraId="3FF809A4" w14:textId="4AE82208" w:rsidR="00794879" w:rsidRPr="004C5C43" w:rsidRDefault="00794879" w:rsidP="00794879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0B45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กับลูกค้า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2996BA36" w14:textId="4097D3D7" w:rsidR="00794879" w:rsidRPr="00F47099" w:rsidRDefault="00794879" w:rsidP="00794879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16727719" w14:textId="77548E03" w:rsidR="00794879" w:rsidRPr="00F47099" w:rsidRDefault="00794879" w:rsidP="00794879">
            <w:pPr>
              <w:pBdr>
                <w:bottom w:val="single" w:sz="2" w:space="1" w:color="auto"/>
              </w:pBdr>
              <w:tabs>
                <w:tab w:val="clear" w:pos="680"/>
                <w:tab w:val="left" w:pos="8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-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04FA684" w14:textId="17025CF5" w:rsidR="00794879" w:rsidRPr="009A29F6" w:rsidRDefault="00794879" w:rsidP="00794879">
            <w:pPr>
              <w:pBdr>
                <w:bottom w:val="single" w:sz="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A29F6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AB3E4C7" w14:textId="3E0BAFC5" w:rsidR="00794879" w:rsidRPr="00F47099" w:rsidRDefault="00794879" w:rsidP="00794879">
            <w:pPr>
              <w:pBdr>
                <w:bottom w:val="single" w:sz="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</w:tr>
      <w:tr w:rsidR="00794879" w:rsidRPr="00763EC4" w14:paraId="759C2287" w14:textId="77777777" w:rsidTr="00BA2A32">
        <w:trPr>
          <w:tblHeader/>
        </w:trPr>
        <w:tc>
          <w:tcPr>
            <w:tcW w:w="3879" w:type="dxa"/>
            <w:tcBorders>
              <w:bottom w:val="nil"/>
            </w:tcBorders>
            <w:shd w:val="clear" w:color="auto" w:fill="auto"/>
          </w:tcPr>
          <w:p w14:paraId="35CB73A6" w14:textId="77777777" w:rsidR="00794879" w:rsidRPr="000270F6" w:rsidRDefault="00794879" w:rsidP="00794879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0F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5920795A" w14:textId="2CF7CDA3" w:rsidR="00794879" w:rsidRPr="00FF7441" w:rsidRDefault="00794879" w:rsidP="00794879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DDC4790" w14:textId="36A15348" w:rsidR="00794879" w:rsidRPr="00BA2A32" w:rsidRDefault="00794879" w:rsidP="00BA2A3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2A32">
              <w:rPr>
                <w:rFonts w:ascii="Browallia New" w:hAnsi="Browallia New" w:cs="Browallia New"/>
                <w:sz w:val="24"/>
                <w:szCs w:val="24"/>
              </w:rPr>
              <w:t>1,150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16B23F4C" w14:textId="47525ECD" w:rsidR="00794879" w:rsidRPr="00763EC4" w:rsidRDefault="00794879" w:rsidP="0079487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F33143C" w14:textId="6162F57A" w:rsidR="00794879" w:rsidRPr="00763EC4" w:rsidRDefault="00794879" w:rsidP="0079487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1,309</w:t>
            </w:r>
          </w:p>
        </w:tc>
      </w:tr>
    </w:tbl>
    <w:p w14:paraId="641855C7" w14:textId="77777777" w:rsidR="00E16FAA" w:rsidRDefault="00E16FAA" w:rsidP="00E16FAA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C370624" w14:textId="6729B69B" w:rsidR="000270F6" w:rsidRDefault="000270F6" w:rsidP="00E16FAA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64F33B9" w14:textId="67800AC2" w:rsidR="009305B1" w:rsidRDefault="009305B1" w:rsidP="00E16FAA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629AA6A" w14:textId="777B7A99" w:rsidR="009305B1" w:rsidRDefault="009305B1" w:rsidP="00E16FAA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71B3478" w14:textId="49B8C738" w:rsidR="009305B1" w:rsidRDefault="009305B1" w:rsidP="00E16FAA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0BF9133" w14:textId="603233E8" w:rsidR="009305B1" w:rsidRDefault="009305B1" w:rsidP="00E16FAA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0FE3815" w14:textId="33BA2737" w:rsidR="009305B1" w:rsidRDefault="009305B1" w:rsidP="00E16FAA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77F3B8E" w14:textId="371C7C02" w:rsidR="009305B1" w:rsidRDefault="009305B1" w:rsidP="00E16FAA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ACE2A82" w14:textId="3241B437" w:rsidR="009305B1" w:rsidRDefault="009305B1" w:rsidP="00E16FAA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DAB668B" w14:textId="53899DB0" w:rsidR="009305B1" w:rsidRDefault="009305B1" w:rsidP="00E16FAA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17355CE" w14:textId="4F632C6B" w:rsidR="009305B1" w:rsidRDefault="009305B1" w:rsidP="00E16FAA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7E17D55" w14:textId="77777777" w:rsidR="00A91C85" w:rsidRDefault="00A91C85" w:rsidP="00E16FAA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0F6F65A" w14:textId="69E31335" w:rsidR="009305B1" w:rsidRDefault="009305B1" w:rsidP="00E16FAA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9E54102" w14:textId="4275DAC9" w:rsidR="00645126" w:rsidRPr="008623A2" w:rsidRDefault="00645126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num" w:pos="405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8623A2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ภาระผูกพัน</w:t>
      </w:r>
      <w:r w:rsidRPr="008623A2">
        <w:rPr>
          <w:rFonts w:ascii="Browallia New" w:hAnsi="Browallia New" w:cs="Browallia New" w:hint="cs"/>
          <w:sz w:val="28"/>
          <w:szCs w:val="28"/>
          <w:u w:val="single"/>
          <w:cs/>
        </w:rPr>
        <w:t>และหนี้สินที่อาจเกิดขึ้น</w:t>
      </w:r>
      <w:r w:rsidR="00B91C02" w:rsidRPr="008623A2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637147B9" w14:textId="77777777" w:rsidR="005F457B" w:rsidRPr="005C3309" w:rsidRDefault="005F457B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3232E5A" w14:textId="393E68DF" w:rsidR="00566B2B" w:rsidRPr="008623A2" w:rsidRDefault="00566B2B" w:rsidP="00BA2A32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70"/>
        <w:jc w:val="thaiDistribute"/>
        <w:rPr>
          <w:rFonts w:ascii="Browallia New" w:hAnsi="Browallia New" w:cs="Browallia New"/>
          <w:sz w:val="28"/>
          <w:szCs w:val="28"/>
        </w:rPr>
      </w:pPr>
      <w:bookmarkStart w:id="7" w:name="_Hlk482281160"/>
      <w:r w:rsidRPr="008623A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B380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C3309">
        <w:rPr>
          <w:rFonts w:ascii="Browallia New" w:hAnsi="Browallia New" w:cs="Browallia New" w:hint="cs"/>
          <w:sz w:val="28"/>
          <w:szCs w:val="28"/>
          <w:cs/>
          <w:lang w:val="en-GB"/>
        </w:rPr>
        <w:t>กันยายน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</w:t>
      </w:r>
      <w:r w:rsidR="00D57D8F" w:rsidRPr="00D57D8F">
        <w:rPr>
          <w:rFonts w:ascii="Browallia New" w:hAnsi="Browallia New" w:cs="Browallia New" w:hint="cs"/>
          <w:sz w:val="28"/>
          <w:szCs w:val="28"/>
          <w:lang w:val="en-GB"/>
        </w:rPr>
        <w:t>61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7"/>
      <w:r w:rsidRPr="008623A2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</w:t>
      </w:r>
      <w:r w:rsidR="00FF01DF">
        <w:rPr>
          <w:rFonts w:ascii="Browallia New" w:hAnsi="Browallia New" w:cs="Browallia New"/>
          <w:sz w:val="28"/>
          <w:szCs w:val="28"/>
        </w:rPr>
        <w:t xml:space="preserve"> </w:t>
      </w:r>
      <w:r w:rsidRPr="008623A2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07B61DF5" w14:textId="77777777" w:rsidR="00566B2B" w:rsidRPr="005C3309" w:rsidRDefault="00566B2B" w:rsidP="00566B2B">
      <w:pPr>
        <w:pStyle w:val="Preformatted"/>
        <w:tabs>
          <w:tab w:val="clear" w:pos="0"/>
          <w:tab w:val="left" w:pos="720"/>
        </w:tabs>
        <w:ind w:left="992" w:hanging="567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7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795"/>
        <w:gridCol w:w="2159"/>
        <w:gridCol w:w="240"/>
        <w:gridCol w:w="2281"/>
      </w:tblGrid>
      <w:tr w:rsidR="00566B2B" w:rsidRPr="008623A2" w14:paraId="2C10CDBD" w14:textId="77777777" w:rsidTr="007A5C6C">
        <w:tc>
          <w:tcPr>
            <w:tcW w:w="3795" w:type="dxa"/>
          </w:tcPr>
          <w:p w14:paraId="70A80755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</w:tcPr>
          <w:p w14:paraId="792E4515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623A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623A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566B2B" w:rsidRPr="008623A2" w14:paraId="0B4B99B5" w14:textId="77777777" w:rsidTr="007A5C6C">
        <w:tc>
          <w:tcPr>
            <w:tcW w:w="3795" w:type="dxa"/>
          </w:tcPr>
          <w:p w14:paraId="1BB18E0D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566B2B" w:rsidRPr="008623A2" w14:paraId="12E32386" w14:textId="77777777" w:rsidTr="007A5C6C">
        <w:tc>
          <w:tcPr>
            <w:tcW w:w="3795" w:type="dxa"/>
          </w:tcPr>
          <w:p w14:paraId="6E545EC9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57F1C" w:rsidRPr="008623A2" w14:paraId="6642DAA2" w14:textId="77777777" w:rsidTr="00A12515">
        <w:tc>
          <w:tcPr>
            <w:tcW w:w="3795" w:type="dxa"/>
            <w:hideMark/>
          </w:tcPr>
          <w:p w14:paraId="2ED6993B" w14:textId="1CC711A2" w:rsidR="00A57F1C" w:rsidRPr="008623A2" w:rsidRDefault="00A57F1C" w:rsidP="00A57F1C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8623A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623A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623A2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159" w:type="dxa"/>
            <w:shd w:val="clear" w:color="auto" w:fill="auto"/>
          </w:tcPr>
          <w:p w14:paraId="79C14632" w14:textId="0C6A9F5F" w:rsidR="00A57F1C" w:rsidRPr="007A0292" w:rsidRDefault="006B50BE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77,592</w:t>
            </w:r>
          </w:p>
        </w:tc>
        <w:tc>
          <w:tcPr>
            <w:tcW w:w="240" w:type="dxa"/>
          </w:tcPr>
          <w:p w14:paraId="06AEDD3C" w14:textId="77777777" w:rsidR="00A57F1C" w:rsidRPr="00B251B1" w:rsidRDefault="00A57F1C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270186C4" w:rsidR="00A57F1C" w:rsidRPr="000D7919" w:rsidRDefault="009863E5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8,563</w:t>
            </w:r>
          </w:p>
        </w:tc>
      </w:tr>
      <w:tr w:rsidR="00A57F1C" w:rsidRPr="008623A2" w14:paraId="5EF0E0CE" w14:textId="77777777" w:rsidTr="00A12515">
        <w:tc>
          <w:tcPr>
            <w:tcW w:w="3795" w:type="dxa"/>
            <w:hideMark/>
          </w:tcPr>
          <w:p w14:paraId="2DCA6A5F" w14:textId="3E6ADAE9" w:rsidR="00A57F1C" w:rsidRPr="008623A2" w:rsidRDefault="00A57F1C" w:rsidP="00A57F1C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623A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 แต่ไม่เกิน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59" w:type="dxa"/>
            <w:shd w:val="clear" w:color="auto" w:fill="auto"/>
          </w:tcPr>
          <w:p w14:paraId="495F791B" w14:textId="509F0206" w:rsidR="00A57F1C" w:rsidRPr="007A0292" w:rsidRDefault="006B50BE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30,587</w:t>
            </w:r>
          </w:p>
        </w:tc>
        <w:tc>
          <w:tcPr>
            <w:tcW w:w="240" w:type="dxa"/>
          </w:tcPr>
          <w:p w14:paraId="6EB5DC4B" w14:textId="77777777" w:rsidR="00A57F1C" w:rsidRPr="00B251B1" w:rsidRDefault="00A57F1C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009BC8ED" w:rsidR="00A57F1C" w:rsidRPr="000D7919" w:rsidRDefault="009863E5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5,194</w:t>
            </w:r>
          </w:p>
        </w:tc>
      </w:tr>
      <w:tr w:rsidR="00A57F1C" w:rsidRPr="008623A2" w14:paraId="69AD3354" w14:textId="77777777" w:rsidTr="00A12515">
        <w:tc>
          <w:tcPr>
            <w:tcW w:w="3795" w:type="dxa"/>
            <w:hideMark/>
          </w:tcPr>
          <w:p w14:paraId="59ED154D" w14:textId="77777777" w:rsidR="00A57F1C" w:rsidRPr="008623A2" w:rsidRDefault="00A57F1C" w:rsidP="00A57F1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02935AFE" w:rsidR="00A57F1C" w:rsidRPr="007A0292" w:rsidRDefault="006B50BE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108,179</w:t>
            </w:r>
          </w:p>
        </w:tc>
        <w:tc>
          <w:tcPr>
            <w:tcW w:w="240" w:type="dxa"/>
          </w:tcPr>
          <w:p w14:paraId="63E708A0" w14:textId="77777777" w:rsidR="00A57F1C" w:rsidRPr="00B251B1" w:rsidRDefault="00A57F1C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7377D6A7" w:rsidR="00A57F1C" w:rsidRPr="000D7919" w:rsidRDefault="009863E5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13,757</w:t>
            </w:r>
          </w:p>
        </w:tc>
      </w:tr>
    </w:tbl>
    <w:p w14:paraId="5B8490D6" w14:textId="77777777" w:rsidR="00763DF9" w:rsidRPr="00FD347B" w:rsidRDefault="00763DF9" w:rsidP="00566B2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14945127" w14:textId="48EB05AC" w:rsidR="006E2AC6" w:rsidRPr="009F5484" w:rsidRDefault="00795088" w:rsidP="009F5484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5C330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B380B" w:rsidRPr="005C3309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C3309" w:rsidRPr="005C3309">
        <w:rPr>
          <w:rFonts w:ascii="Browallia New" w:hAnsi="Browallia New" w:cs="Browallia New" w:hint="cs"/>
          <w:sz w:val="28"/>
          <w:szCs w:val="28"/>
          <w:cs/>
          <w:lang w:val="en-GB"/>
        </w:rPr>
        <w:t>กันยายน</w:t>
      </w:r>
      <w:r w:rsidRPr="005C330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C3309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5C3309">
        <w:rPr>
          <w:rFonts w:ascii="Browallia New" w:hAnsi="Browallia New" w:cs="Browallia New" w:hint="cs"/>
          <w:sz w:val="28"/>
          <w:szCs w:val="28"/>
          <w:lang w:val="en-GB"/>
        </w:rPr>
        <w:t>61</w:t>
      </w:r>
      <w:r w:rsidRPr="005C330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C3309">
        <w:rPr>
          <w:rFonts w:ascii="Browallia New" w:hAnsi="Browallia New" w:cs="Browallia New" w:hint="cs"/>
          <w:sz w:val="28"/>
          <w:szCs w:val="28"/>
          <w:cs/>
        </w:rPr>
        <w:t xml:space="preserve">บริษัทได้ทำสัญญาว่าจ้างที่ปรึกษาทางการเงิน โดยมีค่าตอบแทนจำนวน </w:t>
      </w:r>
      <w:r w:rsidRPr="00BB592D">
        <w:rPr>
          <w:rFonts w:ascii="Browallia New" w:hAnsi="Browallia New" w:cs="Browallia New"/>
          <w:sz w:val="28"/>
          <w:szCs w:val="28"/>
        </w:rPr>
        <w:t>0.</w:t>
      </w:r>
      <w:r w:rsidR="009863E5" w:rsidRPr="00BB592D">
        <w:rPr>
          <w:rFonts w:ascii="Browallia New" w:hAnsi="Browallia New" w:cs="Browallia New"/>
          <w:sz w:val="28"/>
          <w:szCs w:val="28"/>
        </w:rPr>
        <w:t>3</w:t>
      </w:r>
      <w:r w:rsidR="00A91C85">
        <w:rPr>
          <w:rFonts w:ascii="Browallia New" w:hAnsi="Browallia New" w:cs="Browallia New"/>
          <w:sz w:val="28"/>
          <w:szCs w:val="28"/>
        </w:rPr>
        <w:t>0</w:t>
      </w:r>
      <w:r w:rsidRPr="005C3309">
        <w:rPr>
          <w:rFonts w:ascii="Browallia New" w:hAnsi="Browallia New" w:cs="Browallia New"/>
          <w:sz w:val="28"/>
          <w:szCs w:val="28"/>
        </w:rPr>
        <w:t xml:space="preserve"> </w:t>
      </w:r>
      <w:r w:rsidR="005C3309">
        <w:rPr>
          <w:rFonts w:ascii="Browallia New" w:hAnsi="Browallia New" w:cs="Browallia New" w:hint="cs"/>
          <w:sz w:val="28"/>
          <w:szCs w:val="28"/>
          <w:cs/>
        </w:rPr>
        <w:t xml:space="preserve">               </w:t>
      </w:r>
      <w:r w:rsidR="001F5890" w:rsidRPr="005C3309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5C3309">
        <w:rPr>
          <w:rFonts w:ascii="Browallia New" w:hAnsi="Browallia New" w:cs="Browallia New" w:hint="cs"/>
          <w:sz w:val="28"/>
          <w:szCs w:val="28"/>
          <w:cs/>
        </w:rPr>
        <w:t>บาท</w:t>
      </w:r>
    </w:p>
    <w:p w14:paraId="4C556A53" w14:textId="77777777" w:rsidR="00566B2B" w:rsidRPr="0021267E" w:rsidRDefault="00566B2B" w:rsidP="00EF2116">
      <w:pPr>
        <w:pStyle w:val="Preformatted"/>
        <w:tabs>
          <w:tab w:val="clear" w:pos="0"/>
          <w:tab w:val="clear" w:pos="959"/>
          <w:tab w:val="left" w:pos="990"/>
        </w:tabs>
        <w:ind w:left="9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A9E6905" w14:textId="6D13D64B" w:rsidR="00566B2B" w:rsidRPr="00BB592D" w:rsidRDefault="00566B2B" w:rsidP="001D1DCC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21267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B380B" w:rsidRPr="0021267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C3309">
        <w:rPr>
          <w:rFonts w:ascii="Browallia New" w:hAnsi="Browallia New" w:cs="Browallia New" w:hint="cs"/>
          <w:sz w:val="28"/>
          <w:szCs w:val="28"/>
          <w:cs/>
          <w:lang w:val="en-GB"/>
        </w:rPr>
        <w:t>กันยายน</w:t>
      </w:r>
      <w:r w:rsidRPr="002126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21267E">
        <w:rPr>
          <w:rFonts w:ascii="Browallia New" w:hAnsi="Browallia New" w:cs="Browallia New"/>
          <w:sz w:val="28"/>
          <w:szCs w:val="28"/>
          <w:lang w:val="en-GB"/>
        </w:rPr>
        <w:t>256</w:t>
      </w:r>
      <w:r w:rsidR="00D57D8F" w:rsidRPr="0021267E">
        <w:rPr>
          <w:rFonts w:ascii="Browallia New" w:hAnsi="Browallia New" w:cs="Browallia New" w:hint="cs"/>
          <w:sz w:val="28"/>
          <w:szCs w:val="28"/>
          <w:lang w:val="en-GB"/>
        </w:rPr>
        <w:t>1</w:t>
      </w:r>
      <w:r w:rsidRPr="002126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1267E">
        <w:rPr>
          <w:rFonts w:ascii="Browallia New" w:hAnsi="Browallia New" w:cs="Browallia New" w:hint="cs"/>
          <w:sz w:val="28"/>
          <w:szCs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ซึ่งเกี่ยวเนื่องกับภาระผูกพันทางปฏิบัติบางประการตามปกติธุรกิจจำนวน </w:t>
      </w:r>
      <w:r w:rsidR="009863E5" w:rsidRPr="00BB592D">
        <w:rPr>
          <w:rFonts w:ascii="Browallia New" w:hAnsi="Browallia New" w:cs="Browallia New"/>
          <w:sz w:val="28"/>
          <w:szCs w:val="28"/>
        </w:rPr>
        <w:t>169.79</w:t>
      </w:r>
      <w:r w:rsidR="008B0385" w:rsidRPr="00BB592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B380B" w:rsidRPr="00BB592D">
        <w:rPr>
          <w:rFonts w:ascii="Browallia New" w:hAnsi="Browallia New" w:cs="Browallia New"/>
          <w:sz w:val="28"/>
          <w:szCs w:val="28"/>
        </w:rPr>
        <w:t xml:space="preserve">   </w:t>
      </w:r>
      <w:r w:rsidRPr="00BB592D"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 </w:t>
      </w:r>
      <w:r w:rsidR="006760F0" w:rsidRPr="00BB592D">
        <w:rPr>
          <w:rFonts w:ascii="Browallia New" w:hAnsi="Browallia New" w:cs="Browallia New"/>
          <w:sz w:val="28"/>
          <w:szCs w:val="28"/>
        </w:rPr>
        <w:t>10.85</w:t>
      </w:r>
      <w:r w:rsidR="008515AE" w:rsidRPr="00BB592D">
        <w:rPr>
          <w:rFonts w:ascii="Browallia New" w:hAnsi="Browallia New" w:cs="Browallia New"/>
          <w:sz w:val="28"/>
          <w:szCs w:val="28"/>
        </w:rPr>
        <w:t xml:space="preserve"> </w:t>
      </w:r>
      <w:r w:rsidRPr="00BB592D">
        <w:rPr>
          <w:rFonts w:ascii="Browallia New" w:hAnsi="Browallia New" w:cs="Browallia New" w:hint="cs"/>
          <w:sz w:val="28"/>
          <w:szCs w:val="28"/>
          <w:cs/>
        </w:rPr>
        <w:t>ล้านบาท ตามลำดับ</w:t>
      </w:r>
    </w:p>
    <w:p w14:paraId="0C9871AE" w14:textId="77777777" w:rsidR="00795088" w:rsidRPr="00BE4864" w:rsidRDefault="00795088" w:rsidP="00795088">
      <w:pPr>
        <w:pStyle w:val="Preformatted"/>
        <w:tabs>
          <w:tab w:val="clear" w:pos="0"/>
          <w:tab w:val="clear" w:pos="959"/>
          <w:tab w:val="left" w:pos="99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A2FC314" w14:textId="0CD2CA2A" w:rsidR="00566B2B" w:rsidRPr="00BE4864" w:rsidRDefault="001C37E5" w:rsidP="001C679E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8623A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B380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C3309">
        <w:rPr>
          <w:rFonts w:ascii="Browallia New" w:hAnsi="Browallia New" w:cs="Browallia New" w:hint="cs"/>
          <w:sz w:val="28"/>
          <w:szCs w:val="28"/>
          <w:cs/>
          <w:lang w:val="en-GB"/>
        </w:rPr>
        <w:t>กันยายน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</w:t>
      </w:r>
      <w:r w:rsidR="00D57D8F" w:rsidRPr="00D57D8F">
        <w:rPr>
          <w:rFonts w:ascii="Browallia New" w:hAnsi="Browallia New" w:cs="Browallia New" w:hint="cs"/>
          <w:sz w:val="28"/>
          <w:szCs w:val="28"/>
          <w:lang w:val="en-GB"/>
        </w:rPr>
        <w:t>61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66B2B" w:rsidRPr="008623A2">
        <w:rPr>
          <w:rFonts w:ascii="Browallia New" w:hAnsi="Browallia New" w:cs="Browallia New"/>
          <w:sz w:val="28"/>
          <w:szCs w:val="28"/>
          <w:cs/>
        </w:rPr>
        <w:t>บริษัททำสัญญาจ้างพัฒนาโปรแกรมซอฟท์แวร์โดยมีมูลค่าสัญญาและภาระผูกพัน</w:t>
      </w:r>
      <w:r w:rsidR="00566B2B" w:rsidRPr="006E2A18">
        <w:rPr>
          <w:rFonts w:ascii="Browallia New" w:hAnsi="Browallia New" w:cs="Browallia New"/>
          <w:sz w:val="28"/>
          <w:szCs w:val="28"/>
          <w:cs/>
        </w:rPr>
        <w:t>จำนวน</w:t>
      </w:r>
      <w:r w:rsidR="00566B2B" w:rsidRPr="006E2A18">
        <w:rPr>
          <w:rFonts w:ascii="Browallia New" w:hAnsi="Browallia New" w:cs="Browallia New"/>
          <w:sz w:val="28"/>
          <w:szCs w:val="28"/>
        </w:rPr>
        <w:t xml:space="preserve"> </w:t>
      </w:r>
      <w:r w:rsidR="0091190B" w:rsidRPr="006E2A18">
        <w:rPr>
          <w:rFonts w:ascii="Browallia New" w:hAnsi="Browallia New" w:cs="Browallia New"/>
          <w:sz w:val="28"/>
          <w:szCs w:val="28"/>
        </w:rPr>
        <w:t>13.</w:t>
      </w:r>
      <w:r w:rsidR="006E2A18" w:rsidRPr="006E2A18">
        <w:rPr>
          <w:rFonts w:ascii="Browallia New" w:hAnsi="Browallia New" w:cs="Browallia New"/>
          <w:sz w:val="28"/>
          <w:szCs w:val="28"/>
        </w:rPr>
        <w:t>38</w:t>
      </w:r>
      <w:r w:rsidR="00FF01DF" w:rsidRPr="00EC30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66B2B" w:rsidRPr="00EC3052">
        <w:rPr>
          <w:rFonts w:ascii="Browallia New" w:hAnsi="Browallia New" w:cs="Browallia New"/>
          <w:sz w:val="28"/>
          <w:szCs w:val="28"/>
          <w:cs/>
        </w:rPr>
        <w:t>ล้าน</w:t>
      </w:r>
      <w:r w:rsidR="00566B2B" w:rsidRPr="00BE4864">
        <w:rPr>
          <w:rFonts w:ascii="Browallia New" w:hAnsi="Browallia New" w:cs="Browallia New"/>
          <w:sz w:val="28"/>
          <w:szCs w:val="28"/>
          <w:cs/>
        </w:rPr>
        <w:t>บา</w:t>
      </w:r>
      <w:r w:rsidR="00E209DB" w:rsidRPr="00BE4864">
        <w:rPr>
          <w:rFonts w:ascii="Browallia New" w:hAnsi="Browallia New" w:cs="Browallia New" w:hint="cs"/>
          <w:sz w:val="28"/>
          <w:szCs w:val="28"/>
          <w:cs/>
        </w:rPr>
        <w:t>ท</w:t>
      </w:r>
    </w:p>
    <w:p w14:paraId="555B9D12" w14:textId="77777777" w:rsidR="00566B2B" w:rsidRPr="00BE4864" w:rsidRDefault="00566B2B" w:rsidP="00EF2116">
      <w:pPr>
        <w:pStyle w:val="Preformatted"/>
        <w:tabs>
          <w:tab w:val="clear" w:pos="0"/>
          <w:tab w:val="clear" w:pos="959"/>
          <w:tab w:val="left" w:pos="990"/>
        </w:tabs>
        <w:ind w:left="993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6A5AE55" w14:textId="5DD73BA6" w:rsidR="00566B2B" w:rsidRDefault="001C37E5" w:rsidP="001C679E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bookmarkStart w:id="8" w:name="_Hlk482282140"/>
      <w:r w:rsidRPr="00BE486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B380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C3309">
        <w:rPr>
          <w:rFonts w:ascii="Browallia New" w:hAnsi="Browallia New" w:cs="Browallia New" w:hint="cs"/>
          <w:sz w:val="28"/>
          <w:szCs w:val="28"/>
          <w:cs/>
          <w:lang w:val="en-GB"/>
        </w:rPr>
        <w:t>กันยายน</w:t>
      </w:r>
      <w:r w:rsidRPr="00BE486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BE4864">
        <w:rPr>
          <w:rFonts w:ascii="Browallia New" w:hAnsi="Browallia New" w:cs="Browallia New"/>
          <w:sz w:val="28"/>
          <w:szCs w:val="28"/>
          <w:lang w:val="en-GB"/>
        </w:rPr>
        <w:t>25</w:t>
      </w:r>
      <w:r w:rsidR="00D57D8F" w:rsidRPr="00BE4864">
        <w:rPr>
          <w:rFonts w:ascii="Browallia New" w:hAnsi="Browallia New" w:cs="Browallia New" w:hint="cs"/>
          <w:sz w:val="28"/>
          <w:szCs w:val="28"/>
          <w:lang w:val="en-GB"/>
        </w:rPr>
        <w:t>61</w:t>
      </w:r>
      <w:r w:rsidRPr="00BE4864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8"/>
      <w:r w:rsidR="00566B2B" w:rsidRPr="00BE4864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บริษัทและบริษัทย่อยตกลงทำสัญญาตัวแทนจำหน่ายเครื่องมือแพทย์กับบริษัท</w:t>
      </w:r>
      <w:r w:rsidR="005B380B">
        <w:rPr>
          <w:rFonts w:ascii="Browallia New" w:hAnsi="Browallia New" w:cs="Browallia New"/>
          <w:sz w:val="28"/>
          <w:szCs w:val="28"/>
        </w:rPr>
        <w:t xml:space="preserve">         </w:t>
      </w:r>
      <w:r w:rsidR="00566B2B" w:rsidRPr="00BE4864">
        <w:rPr>
          <w:rFonts w:ascii="Browallia New" w:hAnsi="Browallia New" w:cs="Browallia New" w:hint="cs"/>
          <w:sz w:val="28"/>
          <w:szCs w:val="28"/>
          <w:cs/>
        </w:rPr>
        <w:t xml:space="preserve">ในต่างประเทศ </w:t>
      </w:r>
      <w:r w:rsidR="00D57D8F" w:rsidRPr="00BE4864">
        <w:rPr>
          <w:rFonts w:ascii="Browallia New" w:hAnsi="Browallia New" w:cs="Browallia New"/>
          <w:sz w:val="28"/>
          <w:szCs w:val="28"/>
          <w:lang w:val="en-GB"/>
        </w:rPr>
        <w:t>17</w:t>
      </w:r>
      <w:r w:rsidR="008340B5" w:rsidRPr="00BE4864">
        <w:rPr>
          <w:rFonts w:ascii="Browallia New" w:hAnsi="Browallia New" w:cs="Browallia New" w:hint="cs"/>
          <w:sz w:val="28"/>
          <w:szCs w:val="28"/>
          <w:cs/>
        </w:rPr>
        <w:t xml:space="preserve"> แห่ง และ </w:t>
      </w:r>
      <w:r w:rsidR="00D57D8F" w:rsidRPr="00BE4864">
        <w:rPr>
          <w:rFonts w:ascii="Browallia New" w:hAnsi="Browallia New" w:cs="Browallia New"/>
          <w:sz w:val="28"/>
          <w:szCs w:val="28"/>
          <w:lang w:val="en-GB"/>
        </w:rPr>
        <w:t>10</w:t>
      </w:r>
      <w:r w:rsidR="00566B2B" w:rsidRPr="00BE4864">
        <w:rPr>
          <w:rFonts w:ascii="Browallia New" w:hAnsi="Browallia New" w:cs="Browallia New" w:hint="cs"/>
          <w:sz w:val="28"/>
          <w:szCs w:val="28"/>
          <w:cs/>
        </w:rPr>
        <w:t xml:space="preserve"> แห่ง</w:t>
      </w:r>
      <w:r w:rsidR="00566B2B" w:rsidRPr="008623A2">
        <w:rPr>
          <w:rFonts w:ascii="Browallia New" w:hAnsi="Browallia New" w:cs="Browallia New"/>
          <w:sz w:val="28"/>
          <w:szCs w:val="28"/>
        </w:rPr>
        <w:t xml:space="preserve"> </w:t>
      </w:r>
      <w:r w:rsidR="00566B2B" w:rsidRPr="008623A2">
        <w:rPr>
          <w:rFonts w:ascii="Browallia New" w:hAnsi="Browallia New" w:cs="Browallia New" w:hint="cs"/>
          <w:sz w:val="28"/>
          <w:szCs w:val="28"/>
          <w:cs/>
        </w:rPr>
        <w:t xml:space="preserve">ตามลำดับ 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 </w:t>
      </w:r>
    </w:p>
    <w:p w14:paraId="341874EA" w14:textId="77777777" w:rsidR="00AD105F" w:rsidRDefault="00AD105F" w:rsidP="00AD105F">
      <w:pPr>
        <w:pStyle w:val="ListParagraph"/>
        <w:rPr>
          <w:rFonts w:ascii="Browallia New" w:hAnsi="Browallia New" w:cs="Browallia New"/>
          <w:sz w:val="28"/>
          <w:szCs w:val="28"/>
          <w:cs/>
        </w:rPr>
      </w:pPr>
    </w:p>
    <w:p w14:paraId="471630A0" w14:textId="39E13DDF" w:rsidR="00566B2B" w:rsidRPr="008623A2" w:rsidRDefault="00083550" w:rsidP="001C679E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8623A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B380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C3309">
        <w:rPr>
          <w:rFonts w:ascii="Browallia New" w:hAnsi="Browallia New" w:cs="Browallia New" w:hint="cs"/>
          <w:sz w:val="28"/>
          <w:szCs w:val="28"/>
          <w:cs/>
          <w:lang w:val="en-GB"/>
        </w:rPr>
        <w:t>กันยายน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</w:t>
      </w:r>
      <w:r w:rsidR="00D57D8F" w:rsidRPr="00D57D8F">
        <w:rPr>
          <w:rFonts w:ascii="Browallia New" w:hAnsi="Browallia New" w:cs="Browallia New" w:hint="cs"/>
          <w:sz w:val="28"/>
          <w:szCs w:val="28"/>
          <w:lang w:val="en-GB"/>
        </w:rPr>
        <w:t>1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66B2B" w:rsidRPr="008623A2">
        <w:rPr>
          <w:rFonts w:ascii="Browallia New" w:hAnsi="Browallia New" w:cs="Browallia New"/>
          <w:sz w:val="28"/>
          <w:szCs w:val="28"/>
          <w:cs/>
        </w:rPr>
        <w:t>บริษัทย่อยมี</w:t>
      </w:r>
      <w:r w:rsidR="00EE5419">
        <w:rPr>
          <w:rFonts w:ascii="Browallia New" w:hAnsi="Browallia New" w:cs="Browallia New" w:hint="cs"/>
          <w:sz w:val="28"/>
          <w:szCs w:val="28"/>
          <w:cs/>
        </w:rPr>
        <w:t>แห่งหนึ่ง</w:t>
      </w:r>
      <w:r w:rsidR="00566B2B" w:rsidRPr="008623A2">
        <w:rPr>
          <w:rFonts w:ascii="Browallia New" w:hAnsi="Browallia New" w:cs="Browallia New"/>
          <w:sz w:val="28"/>
          <w:szCs w:val="28"/>
          <w:cs/>
        </w:rPr>
        <w:t>ภาระผูกพันจากการทำสัญญาถ่ายทอดเทคโนโลยีกับมหาวิทยาลัยแห่งหนึ่ง โดยมีค่าตอบแทนตามอัตราร้อยละของยอดขายดังนี้</w:t>
      </w:r>
    </w:p>
    <w:p w14:paraId="39544204" w14:textId="77777777" w:rsidR="00566B2B" w:rsidRPr="008623A2" w:rsidRDefault="00566B2B" w:rsidP="00566B2B">
      <w:pPr>
        <w:pStyle w:val="ListParagraph"/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5505" w:type="dxa"/>
        <w:jc w:val="center"/>
        <w:tblLayout w:type="fixed"/>
        <w:tblLook w:val="04A0" w:firstRow="1" w:lastRow="0" w:firstColumn="1" w:lastColumn="0" w:noHBand="0" w:noVBand="1"/>
      </w:tblPr>
      <w:tblGrid>
        <w:gridCol w:w="2680"/>
        <w:gridCol w:w="240"/>
        <w:gridCol w:w="2585"/>
      </w:tblGrid>
      <w:tr w:rsidR="00566B2B" w:rsidRPr="008623A2" w14:paraId="4B852CA0" w14:textId="77777777" w:rsidTr="00F7360D">
        <w:trPr>
          <w:jc w:val="center"/>
        </w:trPr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56FC3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ยอดขาย</w:t>
            </w:r>
          </w:p>
        </w:tc>
        <w:tc>
          <w:tcPr>
            <w:tcW w:w="240" w:type="dxa"/>
          </w:tcPr>
          <w:p w14:paraId="644D83A6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C0623B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อัตราร้อยละ</w:t>
            </w:r>
          </w:p>
        </w:tc>
      </w:tr>
      <w:tr w:rsidR="00566B2B" w:rsidRPr="004D32D9" w14:paraId="6E37D6ED" w14:textId="77777777" w:rsidTr="00F7360D">
        <w:trPr>
          <w:jc w:val="center"/>
        </w:trPr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DE2FF" w14:textId="77777777" w:rsidR="00566B2B" w:rsidRPr="004D32D9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40" w:type="dxa"/>
          </w:tcPr>
          <w:p w14:paraId="62CA278D" w14:textId="77777777" w:rsidR="00566B2B" w:rsidRPr="004D32D9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C410A" w14:textId="77777777" w:rsidR="00566B2B" w:rsidRPr="004D32D9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566B2B" w:rsidRPr="008623A2" w14:paraId="4065BCE8" w14:textId="77777777" w:rsidTr="00F7360D">
        <w:trPr>
          <w:jc w:val="center"/>
        </w:trPr>
        <w:tc>
          <w:tcPr>
            <w:tcW w:w="2680" w:type="dxa"/>
            <w:hideMark/>
          </w:tcPr>
          <w:p w14:paraId="6F3D2813" w14:textId="310CF8E6" w:rsidR="00566B2B" w:rsidRPr="008623A2" w:rsidRDefault="00566B2B" w:rsidP="00F7360D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2557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40" w:type="dxa"/>
          </w:tcPr>
          <w:p w14:paraId="1837515F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1D3975B7" w14:textId="2BA9CEEB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566B2B" w:rsidRPr="008623A2" w14:paraId="5089166D" w14:textId="77777777" w:rsidTr="00F7360D">
        <w:trPr>
          <w:jc w:val="center"/>
        </w:trPr>
        <w:tc>
          <w:tcPr>
            <w:tcW w:w="2680" w:type="dxa"/>
            <w:hideMark/>
          </w:tcPr>
          <w:p w14:paraId="1A0CD871" w14:textId="3E73948B" w:rsidR="00566B2B" w:rsidRPr="008623A2" w:rsidRDefault="00566B2B" w:rsidP="00F7360D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40" w:type="dxa"/>
          </w:tcPr>
          <w:p w14:paraId="79D81774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7208A404" w14:textId="259BE711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566B2B" w:rsidRPr="008623A2" w14:paraId="5738B0AB" w14:textId="77777777" w:rsidTr="00F7360D">
        <w:trPr>
          <w:jc w:val="center"/>
        </w:trPr>
        <w:tc>
          <w:tcPr>
            <w:tcW w:w="2680" w:type="dxa"/>
            <w:hideMark/>
          </w:tcPr>
          <w:p w14:paraId="362E3FDF" w14:textId="3CA93BE2" w:rsidR="00566B2B" w:rsidRPr="008623A2" w:rsidRDefault="00566B2B" w:rsidP="00F7360D">
            <w:pPr>
              <w:tabs>
                <w:tab w:val="clear" w:pos="680"/>
                <w:tab w:val="clear" w:pos="2580"/>
                <w:tab w:val="left" w:pos="0"/>
                <w:tab w:val="left" w:pos="2682"/>
                <w:tab w:val="left" w:pos="3312"/>
                <w:tab w:val="left" w:pos="4860"/>
              </w:tabs>
              <w:spacing w:line="240" w:lineRule="auto"/>
              <w:ind w:left="756" w:hanging="151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เป็นต้นไป</w:t>
            </w:r>
          </w:p>
        </w:tc>
        <w:tc>
          <w:tcPr>
            <w:tcW w:w="240" w:type="dxa"/>
          </w:tcPr>
          <w:p w14:paraId="2755138C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05DBAAEB" w14:textId="77739935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</w:tbl>
    <w:p w14:paraId="358B638A" w14:textId="6EED714C" w:rsidR="005B380B" w:rsidRDefault="005B380B" w:rsidP="00326A72">
      <w:pPr>
        <w:rPr>
          <w:rFonts w:ascii="Browallia New" w:hAnsi="Browallia New" w:cs="Browallia New"/>
          <w:sz w:val="28"/>
          <w:szCs w:val="28"/>
        </w:rPr>
      </w:pPr>
    </w:p>
    <w:p w14:paraId="26206A4B" w14:textId="449A987C" w:rsidR="0041206D" w:rsidRDefault="0041206D" w:rsidP="00326A72">
      <w:pPr>
        <w:rPr>
          <w:rFonts w:ascii="Browallia New" w:hAnsi="Browallia New" w:cs="Browallia New"/>
          <w:sz w:val="28"/>
          <w:szCs w:val="28"/>
        </w:rPr>
      </w:pPr>
    </w:p>
    <w:p w14:paraId="79D8B3B2" w14:textId="0972AE07" w:rsidR="0041206D" w:rsidRDefault="0041206D" w:rsidP="00326A72">
      <w:pPr>
        <w:rPr>
          <w:rFonts w:ascii="Browallia New" w:hAnsi="Browallia New" w:cs="Browallia New"/>
          <w:sz w:val="28"/>
          <w:szCs w:val="28"/>
        </w:rPr>
      </w:pPr>
    </w:p>
    <w:p w14:paraId="0F8AE77C" w14:textId="7DDDD57C" w:rsidR="0041206D" w:rsidRDefault="0041206D" w:rsidP="00326A72">
      <w:pPr>
        <w:rPr>
          <w:rFonts w:ascii="Browallia New" w:hAnsi="Browallia New" w:cs="Browallia New"/>
          <w:sz w:val="28"/>
          <w:szCs w:val="28"/>
        </w:rPr>
      </w:pPr>
    </w:p>
    <w:p w14:paraId="4253F726" w14:textId="77777777" w:rsidR="00FD347B" w:rsidRDefault="00FD347B" w:rsidP="00326A72">
      <w:pPr>
        <w:rPr>
          <w:rFonts w:ascii="Browallia New" w:hAnsi="Browallia New" w:cs="Browallia New"/>
          <w:sz w:val="28"/>
          <w:szCs w:val="28"/>
        </w:rPr>
      </w:pPr>
    </w:p>
    <w:p w14:paraId="36F02903" w14:textId="77777777" w:rsidR="0041206D" w:rsidRPr="00326A72" w:rsidRDefault="0041206D" w:rsidP="00326A72">
      <w:pPr>
        <w:rPr>
          <w:rFonts w:ascii="Browallia New" w:hAnsi="Browallia New" w:cs="Browallia New"/>
          <w:sz w:val="28"/>
          <w:szCs w:val="28"/>
        </w:rPr>
      </w:pPr>
    </w:p>
    <w:p w14:paraId="3F3D4B2C" w14:textId="1B6F421C" w:rsidR="00645126" w:rsidRPr="002E2A99" w:rsidRDefault="00645126" w:rsidP="001D1DCC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2E2A99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คดีฟ้องร้อง</w:t>
      </w:r>
    </w:p>
    <w:p w14:paraId="2D79B5FF" w14:textId="0EEC5C9E" w:rsidR="00645126" w:rsidRDefault="00645126" w:rsidP="00645126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CA9C2E9" w14:textId="7BFFBFAD" w:rsidR="00832EE4" w:rsidRDefault="00832EE4" w:rsidP="002E473E">
      <w:pPr>
        <w:pStyle w:val="Preformatted"/>
        <w:tabs>
          <w:tab w:val="clear" w:pos="0"/>
          <w:tab w:val="clear" w:pos="959"/>
          <w:tab w:val="clear" w:pos="95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2E473E">
        <w:rPr>
          <w:rFonts w:ascii="Browallia New" w:hAnsi="Browallia New" w:cs="Browallia New"/>
          <w:sz w:val="28"/>
          <w:szCs w:val="28"/>
          <w:cs/>
        </w:rPr>
        <w:t xml:space="preserve">ในขณะนี้บริษัทไม่มีคดีความที่มีสาระสำคัญที่เปลี่ยนแปลงจากงบการเงินสำหรับปีสิ้นสุดวันที่ </w:t>
      </w:r>
      <w:r w:rsidR="002301C9">
        <w:rPr>
          <w:rFonts w:ascii="Browallia New" w:hAnsi="Browallia New" w:cs="Browallia New"/>
          <w:sz w:val="28"/>
          <w:szCs w:val="28"/>
        </w:rPr>
        <w:t>31</w:t>
      </w:r>
      <w:r w:rsidRPr="002E473E">
        <w:rPr>
          <w:rFonts w:ascii="Browallia New" w:hAnsi="Browallia New" w:cs="Browallia New"/>
          <w:sz w:val="28"/>
          <w:szCs w:val="28"/>
        </w:rPr>
        <w:t xml:space="preserve"> </w:t>
      </w:r>
      <w:r w:rsidRPr="002E473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2301C9">
        <w:rPr>
          <w:rFonts w:ascii="Browallia New" w:hAnsi="Browallia New" w:cs="Browallia New"/>
          <w:sz w:val="28"/>
          <w:szCs w:val="28"/>
        </w:rPr>
        <w:t>2560</w:t>
      </w:r>
      <w:r w:rsidR="002E473E">
        <w:rPr>
          <w:rFonts w:ascii="Browallia New" w:hAnsi="Browallia New" w:cs="Browallia New"/>
          <w:sz w:val="28"/>
          <w:szCs w:val="28"/>
        </w:rPr>
        <w:t xml:space="preserve"> </w:t>
      </w:r>
      <w:r w:rsidR="002E473E">
        <w:rPr>
          <w:rFonts w:ascii="Browallia New" w:hAnsi="Browallia New" w:cs="Browallia New" w:hint="cs"/>
          <w:sz w:val="28"/>
          <w:szCs w:val="28"/>
          <w:cs/>
        </w:rPr>
        <w:t>ยกเว้นคดีความต่อไปนี้</w:t>
      </w:r>
    </w:p>
    <w:p w14:paraId="33F70C0C" w14:textId="77777777" w:rsidR="0077673A" w:rsidRPr="002E473E" w:rsidRDefault="0077673A" w:rsidP="002E473E">
      <w:pPr>
        <w:pStyle w:val="Preformatted"/>
        <w:tabs>
          <w:tab w:val="clear" w:pos="0"/>
          <w:tab w:val="clear" w:pos="959"/>
          <w:tab w:val="clear" w:pos="9590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BEE7B40" w14:textId="7EE7B931" w:rsidR="00F63706" w:rsidRPr="005538B0" w:rsidRDefault="00F63706" w:rsidP="001D1DCC">
      <w:pPr>
        <w:pStyle w:val="CordiaNew"/>
        <w:numPr>
          <w:ilvl w:val="0"/>
          <w:numId w:val="40"/>
        </w:numPr>
        <w:tabs>
          <w:tab w:val="clear" w:pos="4153"/>
        </w:tabs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</w:pPr>
      <w:r w:rsidRPr="003D4ACB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>บริษัทย่อยทางอ้อม</w:t>
      </w: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zh-CN"/>
        </w:rPr>
        <w:t>แห่งหนึ่ง</w:t>
      </w:r>
      <w:r w:rsidRPr="003D4ACB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>และกรรมการผู้มีอำนาจ</w:t>
      </w:r>
      <w:r w:rsidRPr="003D4ACB">
        <w:rPr>
          <w:rFonts w:ascii="Browallia New" w:hAnsi="Browallia New" w:cs="Browallia New"/>
          <w:sz w:val="28"/>
          <w:szCs w:val="28"/>
          <w:cs/>
        </w:rPr>
        <w:t>ถูกฟ้องร้อง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โดยเจ้าหนี้จำนวน </w:t>
      </w:r>
      <w:r w:rsidR="00A50129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>60.22</w:t>
      </w:r>
      <w:r w:rsidRPr="003D4ACB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3D4ACB">
        <w:rPr>
          <w:rFonts w:ascii="Browallia New" w:hAnsi="Browallia New" w:cs="Browallia New"/>
          <w:sz w:val="28"/>
          <w:szCs w:val="28"/>
          <w:cs/>
        </w:rPr>
        <w:t>บาท</w:t>
      </w:r>
      <w:r w:rsidRPr="003D4ACB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 </w:t>
      </w:r>
      <w:r w:rsidR="00D814B9">
        <w:rPr>
          <w:rFonts w:ascii="Browallia New" w:hAnsi="Browallia New" w:cs="Browallia New" w:hint="cs"/>
          <w:sz w:val="28"/>
          <w:szCs w:val="28"/>
          <w:cs/>
        </w:rPr>
        <w:t>ภายใต้</w:t>
      </w:r>
      <w:r w:rsidRPr="003D4ACB">
        <w:rPr>
          <w:rFonts w:ascii="Browallia New" w:hAnsi="Browallia New" w:cs="Browallia New"/>
          <w:sz w:val="28"/>
          <w:szCs w:val="28"/>
          <w:cs/>
        </w:rPr>
        <w:t xml:space="preserve"> พ.ร.บ. ว่าด้วยความผิดอันเกิดจากการใช้เช็ค</w:t>
      </w:r>
      <w:r w:rsidR="00A50129">
        <w:rPr>
          <w:rFonts w:ascii="Browallia New" w:hAnsi="Browallia New" w:cs="Browallia New"/>
          <w:sz w:val="28"/>
          <w:szCs w:val="28"/>
        </w:rPr>
        <w:t xml:space="preserve"> </w:t>
      </w:r>
      <w:r w:rsidR="00A50129">
        <w:rPr>
          <w:rFonts w:ascii="Browallia New" w:hAnsi="Browallia New" w:cs="Browallia New" w:hint="cs"/>
          <w:sz w:val="28"/>
          <w:szCs w:val="28"/>
          <w:cs/>
        </w:rPr>
        <w:t>ซึ่งคดีอยู่ในกระบวนการพิจารณาของศาลชั้นต้น</w:t>
      </w:r>
      <w:r w:rsidRPr="003D4ACB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zh-CN"/>
        </w:rPr>
        <w:t>บริษัทย่อยทางอ้อมบันทึกหนี้สินดังกล่าวไว้ทั้งหมด</w:t>
      </w:r>
      <w:r w:rsidR="0069567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zh-CN"/>
        </w:rPr>
        <w:t>แล้ว</w:t>
      </w:r>
    </w:p>
    <w:p w14:paraId="074193E4" w14:textId="77777777" w:rsidR="009305B1" w:rsidRDefault="009305B1" w:rsidP="001D1DCC">
      <w:pPr>
        <w:pStyle w:val="CordiaNew"/>
        <w:tabs>
          <w:tab w:val="clear" w:pos="4153"/>
        </w:tabs>
        <w:ind w:left="114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</w:pPr>
    </w:p>
    <w:p w14:paraId="30A686DC" w14:textId="784F1767" w:rsidR="00F816DF" w:rsidRPr="00FD152F" w:rsidRDefault="00F63706" w:rsidP="001D1DCC">
      <w:pPr>
        <w:pStyle w:val="CordiaNew"/>
        <w:numPr>
          <w:ilvl w:val="0"/>
          <w:numId w:val="40"/>
        </w:numPr>
        <w:tabs>
          <w:tab w:val="clear" w:pos="4153"/>
        </w:tabs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</w:pPr>
      <w:r w:rsidRPr="003D4ACB">
        <w:rPr>
          <w:rFonts w:ascii="Browallia New" w:hAnsi="Browallia New" w:cs="Browallia New"/>
          <w:sz w:val="28"/>
          <w:szCs w:val="28"/>
          <w:cs/>
        </w:rPr>
        <w:t>บริษัทย่อยทางอ้อมแห่งหนึ่งถูกฟ้องร้อง</w:t>
      </w:r>
      <w:r>
        <w:rPr>
          <w:rFonts w:ascii="Browallia New" w:hAnsi="Browallia New" w:cs="Browallia New" w:hint="cs"/>
          <w:sz w:val="28"/>
          <w:szCs w:val="28"/>
          <w:cs/>
        </w:rPr>
        <w:t>โดยผู้รับสิทธิแฟรนไชส์ในต่างประเทศ</w:t>
      </w:r>
      <w:r w:rsidR="0069567F">
        <w:rPr>
          <w:rFonts w:ascii="Browallia New" w:hAnsi="Browallia New" w:cs="Browallia New" w:hint="cs"/>
          <w:sz w:val="28"/>
          <w:szCs w:val="28"/>
          <w:cs/>
        </w:rPr>
        <w:t>สำหรับ</w:t>
      </w:r>
      <w:r w:rsidRPr="003D4ACB">
        <w:rPr>
          <w:rFonts w:ascii="Browallia New" w:hAnsi="Browallia New" w:cs="Browallia New"/>
          <w:sz w:val="28"/>
          <w:szCs w:val="28"/>
          <w:cs/>
        </w:rPr>
        <w:t xml:space="preserve">การผิดสัญญาแฟรนไชส์จำนวน </w:t>
      </w:r>
      <w:r w:rsidRPr="003D4ACB">
        <w:rPr>
          <w:rFonts w:ascii="Browallia New" w:hAnsi="Browallia New" w:cs="Browallia New"/>
          <w:sz w:val="28"/>
          <w:szCs w:val="28"/>
        </w:rPr>
        <w:t xml:space="preserve">591 </w:t>
      </w:r>
      <w:r w:rsidRPr="003D4ACB">
        <w:rPr>
          <w:rFonts w:ascii="Browallia New" w:hAnsi="Browallia New" w:cs="Browallia New"/>
          <w:sz w:val="28"/>
          <w:szCs w:val="28"/>
          <w:cs/>
        </w:rPr>
        <w:t>ล้านบาท และค่า</w:t>
      </w:r>
      <w:r>
        <w:rPr>
          <w:rFonts w:ascii="Browallia New" w:hAnsi="Browallia New" w:cs="Browallia New" w:hint="cs"/>
          <w:sz w:val="28"/>
          <w:szCs w:val="28"/>
          <w:cs/>
        </w:rPr>
        <w:t>ความ</w:t>
      </w:r>
      <w:r w:rsidRPr="003D4ACB">
        <w:rPr>
          <w:rFonts w:ascii="Browallia New" w:hAnsi="Browallia New" w:cs="Browallia New"/>
          <w:sz w:val="28"/>
          <w:szCs w:val="28"/>
          <w:cs/>
        </w:rPr>
        <w:t>เสียหาย</w:t>
      </w:r>
      <w:r>
        <w:rPr>
          <w:rFonts w:ascii="Browallia New" w:hAnsi="Browallia New" w:cs="Browallia New" w:hint="cs"/>
          <w:sz w:val="28"/>
          <w:szCs w:val="28"/>
          <w:cs/>
        </w:rPr>
        <w:t>อื่น</w:t>
      </w:r>
      <w:r w:rsidRPr="003D4ACB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Pr="003D4ACB">
        <w:rPr>
          <w:rFonts w:ascii="Browallia New" w:hAnsi="Browallia New" w:cs="Browallia New"/>
          <w:sz w:val="28"/>
          <w:szCs w:val="28"/>
        </w:rPr>
        <w:t xml:space="preserve">7 </w:t>
      </w:r>
      <w:r w:rsidRPr="003D4ACB">
        <w:rPr>
          <w:rFonts w:ascii="Browallia New" w:hAnsi="Browallia New" w:cs="Browallia New"/>
          <w:sz w:val="28"/>
          <w:szCs w:val="28"/>
          <w:cs/>
        </w:rPr>
        <w:t>ล้านบาท ซึ่งขณะนี้คดีดังกล่าวอยู่ในระหว่างขั้นตอนพิจารณาของศาลชั้นต้น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บริษัทย่อยทางอ้อมยังไม่ได้บันทึกหนี้สินดังกล่าวเนื่องจากเชื่อว่าการเรียกร้อง</w:t>
      </w:r>
      <w:r w:rsidR="000E3B35">
        <w:rPr>
          <w:rFonts w:ascii="Browallia New" w:hAnsi="Browallia New" w:cs="Browallia New"/>
          <w:sz w:val="28"/>
          <w:szCs w:val="28"/>
        </w:rPr>
        <w:t xml:space="preserve">           </w:t>
      </w:r>
      <w:r>
        <w:rPr>
          <w:rFonts w:ascii="Browallia New" w:hAnsi="Browallia New" w:cs="Browallia New" w:hint="cs"/>
          <w:sz w:val="28"/>
          <w:szCs w:val="28"/>
          <w:cs/>
        </w:rPr>
        <w:t>ไม่ถูกต้อง</w:t>
      </w:r>
    </w:p>
    <w:p w14:paraId="0EE24506" w14:textId="77777777" w:rsidR="006B3D61" w:rsidRPr="004215E2" w:rsidRDefault="006B3D61" w:rsidP="00711A29">
      <w:pPr>
        <w:pStyle w:val="CordiaNew"/>
        <w:tabs>
          <w:tab w:val="clear" w:pos="4153"/>
        </w:tabs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</w:pPr>
      <w:bookmarkStart w:id="9" w:name="_GoBack"/>
      <w:bookmarkEnd w:id="9"/>
    </w:p>
    <w:p w14:paraId="0BE35378" w14:textId="7FEDE98A" w:rsidR="00870C62" w:rsidRPr="004215E2" w:rsidRDefault="00870C62" w:rsidP="004215E2">
      <w:pPr>
        <w:pStyle w:val="CordiaNew"/>
        <w:numPr>
          <w:ilvl w:val="0"/>
          <w:numId w:val="40"/>
        </w:numPr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4215E2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บริษัทย่อยแห่งหนึ่งถูกฟ้องร้องเป็นจำเลยร่วมกับบุคคลอื่นอีก </w:t>
      </w:r>
      <w:r w:rsidRPr="004215E2">
        <w:rPr>
          <w:rFonts w:ascii="Browallia New" w:hAnsi="Browallia New" w:cs="Browallia New" w:hint="cs"/>
          <w:sz w:val="28"/>
          <w:szCs w:val="28"/>
          <w:lang w:eastAsia="zh-CN"/>
        </w:rPr>
        <w:t xml:space="preserve">3 </w:t>
      </w:r>
      <w:r w:rsidRPr="004215E2">
        <w:rPr>
          <w:rFonts w:ascii="Browallia New" w:hAnsi="Browallia New" w:cs="Browallia New" w:hint="cs"/>
          <w:sz w:val="28"/>
          <w:szCs w:val="28"/>
          <w:cs/>
          <w:lang w:eastAsia="zh-CN"/>
        </w:rPr>
        <w:t>ราย</w:t>
      </w:r>
      <w:r w:rsidR="000319EE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0319EE" w:rsidRPr="004215E2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รวมเป็นจำนวน </w:t>
      </w:r>
      <w:r w:rsidR="000319EE" w:rsidRPr="004215E2">
        <w:rPr>
          <w:rFonts w:ascii="Browallia New" w:hAnsi="Browallia New" w:cs="Browallia New"/>
          <w:sz w:val="28"/>
          <w:szCs w:val="28"/>
          <w:lang w:val="en-GB" w:eastAsia="zh-CN"/>
        </w:rPr>
        <w:t xml:space="preserve">173 </w:t>
      </w:r>
      <w:r w:rsidR="000319EE" w:rsidRPr="004215E2">
        <w:rPr>
          <w:rFonts w:ascii="Browallia New" w:hAnsi="Browallia New" w:cs="Browallia New" w:hint="cs"/>
          <w:sz w:val="28"/>
          <w:szCs w:val="28"/>
          <w:cs/>
          <w:lang w:val="en-GB" w:eastAsia="zh-CN"/>
        </w:rPr>
        <w:t xml:space="preserve">ล้านบาท </w:t>
      </w:r>
      <w:r w:rsidR="00CA51A7" w:rsidRPr="004215E2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สำหรับการซื้อหุ้นในบริษัทย่อยทางอ้อมของโจทก์ที่ยังไม่ได้รับใบหุ้น </w:t>
      </w:r>
      <w:r w:rsidRPr="004215E2">
        <w:rPr>
          <w:rFonts w:ascii="Browallia New" w:hAnsi="Browallia New" w:cs="Browallia New" w:hint="cs"/>
          <w:sz w:val="28"/>
          <w:szCs w:val="28"/>
          <w:cs/>
          <w:lang w:eastAsia="zh-CN"/>
        </w:rPr>
        <w:t>บริษัทย่อยยังไม่ได้บันทึกหนี้สินดังกล่าวเนื่องจากเชื่อว่าการเรียกร้องไม่ถูกต้อง</w:t>
      </w:r>
      <w:r w:rsidRPr="004215E2">
        <w:rPr>
          <w:rFonts w:ascii="Browallia New" w:hAnsi="Browallia New" w:cs="Browallia New" w:hint="cs"/>
          <w:sz w:val="28"/>
          <w:szCs w:val="28"/>
          <w:lang w:eastAsia="zh-CN"/>
        </w:rPr>
        <w:t> </w:t>
      </w:r>
      <w:r w:rsidRPr="004215E2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 </w:t>
      </w:r>
    </w:p>
    <w:p w14:paraId="00A0CC42" w14:textId="77777777" w:rsidR="00073B73" w:rsidRPr="00E868DA" w:rsidRDefault="00073B73" w:rsidP="00073B73">
      <w:pPr>
        <w:pStyle w:val="CordiaNew"/>
        <w:tabs>
          <w:tab w:val="clear" w:pos="4153"/>
        </w:tabs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</w:pPr>
      <w:bookmarkStart w:id="10" w:name="_Hlk529193135"/>
      <w:bookmarkStart w:id="11" w:name="_Hlk527644844"/>
    </w:p>
    <w:bookmarkEnd w:id="10"/>
    <w:bookmarkEnd w:id="11"/>
    <w:p w14:paraId="00BAF555" w14:textId="1B47A23C" w:rsidR="002248C5" w:rsidRPr="00850388" w:rsidRDefault="00645126" w:rsidP="001D1DCC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2B275C">
        <w:rPr>
          <w:rFonts w:ascii="Browallia New" w:hAnsi="Browallia New" w:cs="Browallia New" w:hint="cs"/>
          <w:sz w:val="28"/>
          <w:szCs w:val="28"/>
          <w:u w:val="single"/>
          <w:cs/>
        </w:rPr>
        <w:t>เหตุการณ์ภายหลังรอบระยะเวลารายงาน</w:t>
      </w:r>
    </w:p>
    <w:p w14:paraId="12366769" w14:textId="77777777" w:rsidR="00645126" w:rsidRPr="00774039" w:rsidRDefault="00645126" w:rsidP="001C679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C29F12C" w14:textId="77777777" w:rsidR="00645126" w:rsidRPr="00774039" w:rsidRDefault="00645126" w:rsidP="001C679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0161083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98417CD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B9205BE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BF30B35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601F182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39AC872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086413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0F4229E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0E0C897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A7BFD61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1B458BE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BD3714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BF6F419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BFF4A68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BD66435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ACEF270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0377A78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B6227E2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FA0DE38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979F15F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62D99FD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793588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B078C35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B9A9304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06B80C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0CF9C04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7A148BA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16FEA67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D803B4C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B6FB032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6C742FB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56188B3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9C61C10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02F4DE7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1CC8AAF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F12766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4816D5D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4D659F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84060A1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8C7A821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E89B0D7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351DA15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6283764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5B21C57" w14:textId="4F7AF7F8" w:rsidR="005D512C" w:rsidRDefault="005D512C" w:rsidP="005D5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bookmarkStart w:id="12" w:name="_Hlk482188554"/>
      <w:bookmarkEnd w:id="12"/>
    </w:p>
    <w:p w14:paraId="3B87C561" w14:textId="4FA40B4B" w:rsidR="00487E25" w:rsidRPr="005D512C" w:rsidRDefault="00487E25" w:rsidP="00487E25">
      <w:pPr>
        <w:pStyle w:val="Preformatted"/>
        <w:tabs>
          <w:tab w:val="clear" w:pos="0"/>
          <w:tab w:val="clear" w:pos="959"/>
          <w:tab w:val="clear" w:pos="95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วันที่ </w:t>
      </w:r>
      <w:r w:rsidR="00970013">
        <w:rPr>
          <w:rFonts w:ascii="Browallia New" w:hAnsi="Browallia New" w:cs="Browallia New"/>
          <w:sz w:val="28"/>
          <w:szCs w:val="28"/>
        </w:rPr>
        <w:t>5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ตุลาคม </w:t>
      </w:r>
      <w:r w:rsidR="00970013">
        <w:rPr>
          <w:rFonts w:ascii="Browallia New" w:hAnsi="Browallia New" w:cs="Browallia New"/>
          <w:sz w:val="28"/>
          <w:szCs w:val="28"/>
        </w:rPr>
        <w:t>2561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บริษัทย่อยทางอ้อมแห่งหนึ่งทำสัญญาให้กู้ยืมเงินแก่บริษัทแห่งหนึ่งจำนวน </w:t>
      </w:r>
      <w:r w:rsidR="00970013">
        <w:rPr>
          <w:rFonts w:ascii="Browallia New" w:hAnsi="Browallia New" w:cs="Browallia New"/>
          <w:sz w:val="28"/>
          <w:szCs w:val="28"/>
        </w:rPr>
        <w:t>100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ล้านบาท ในรูปตั๋วสัญญาใช้เงิน โดยมีอัตราดอกเบี้ยร้อยละ </w:t>
      </w:r>
      <w:r w:rsidR="00970013">
        <w:rPr>
          <w:rFonts w:ascii="Browallia New" w:hAnsi="Browallia New" w:cs="Browallia New"/>
          <w:sz w:val="28"/>
          <w:szCs w:val="28"/>
        </w:rPr>
        <w:t>6.50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ต่อปี มีกำหนดชำระคืนเงินต้นและดอกเบี้ยในวันที่ </w:t>
      </w:r>
      <w:r w:rsidR="00970013">
        <w:rPr>
          <w:rFonts w:ascii="Browallia New" w:hAnsi="Browallia New" w:cs="Browallia New"/>
          <w:sz w:val="28"/>
          <w:szCs w:val="28"/>
        </w:rPr>
        <w:t>30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มิถุนายน </w:t>
      </w:r>
      <w:r w:rsidR="00970013">
        <w:rPr>
          <w:rFonts w:ascii="Browallia New" w:hAnsi="Browallia New" w:cs="Browallia New"/>
          <w:sz w:val="28"/>
          <w:szCs w:val="28"/>
        </w:rPr>
        <w:t>2562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โดยมีวัตถุประสงค์การให้กู้เพื่อให้ได้รับผลประโยชน์ตอบแทนจากดอกเบี้ยและได้รับสิทธิประโยชน์เป็นกรณีพิเศษในการเป็นผู้สนับสนุนการจัดประกวด</w:t>
      </w:r>
      <w:r w:rsidR="005D4B68">
        <w:rPr>
          <w:rFonts w:ascii="Browallia New" w:hAnsi="Browallia New" w:cs="Browallia New"/>
          <w:sz w:val="28"/>
          <w:szCs w:val="28"/>
        </w:rPr>
        <w:t xml:space="preserve"> Miss Universe 2018</w:t>
      </w:r>
    </w:p>
    <w:sectPr w:rsidR="00487E25" w:rsidRPr="005D512C" w:rsidSect="008D42E3">
      <w:footerReference w:type="default" r:id="rId11"/>
      <w:pgSz w:w="11909" w:h="16834" w:code="9"/>
      <w:pgMar w:top="1530" w:right="1019" w:bottom="1259" w:left="1418" w:header="720" w:footer="397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33256" w14:textId="77777777" w:rsidR="009851A1" w:rsidRDefault="009851A1">
      <w:r>
        <w:separator/>
      </w:r>
    </w:p>
  </w:endnote>
  <w:endnote w:type="continuationSeparator" w:id="0">
    <w:p w14:paraId="1CACCE88" w14:textId="77777777" w:rsidR="009851A1" w:rsidRDefault="00985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6162158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5E1FBA09" w14:textId="0370FF40" w:rsidR="00FD347B" w:rsidRPr="00B5115E" w:rsidRDefault="00FD347B">
        <w:pPr>
          <w:pStyle w:val="Footer"/>
          <w:jc w:val="right"/>
          <w:rPr>
            <w:rFonts w:ascii="Browallia New" w:hAnsi="Browallia New" w:cs="Browallia New"/>
            <w:sz w:val="28"/>
            <w:szCs w:val="28"/>
          </w:rPr>
        </w:pP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 w:rsidR="000D22EC">
          <w:rPr>
            <w:rFonts w:ascii="Browallia New" w:hAnsi="Browallia New" w:cs="Browallia New"/>
            <w:noProof/>
            <w:sz w:val="28"/>
            <w:szCs w:val="28"/>
          </w:rPr>
          <w:t>32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</w:sdtContent>
  </w:sdt>
  <w:p w14:paraId="7E777565" w14:textId="3FD15E69" w:rsidR="00FD347B" w:rsidRPr="00145EC5" w:rsidRDefault="00FD347B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9A0CD" w14:textId="77777777" w:rsidR="009851A1" w:rsidRDefault="009851A1">
      <w:r>
        <w:separator/>
      </w:r>
    </w:p>
  </w:footnote>
  <w:footnote w:type="continuationSeparator" w:id="0">
    <w:p w14:paraId="3478A768" w14:textId="77777777" w:rsidR="009851A1" w:rsidRDefault="00985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02948AE"/>
    <w:multiLevelType w:val="hybridMultilevel"/>
    <w:tmpl w:val="F3584236"/>
    <w:lvl w:ilvl="0" w:tplc="3D729F2A">
      <w:start w:val="17"/>
      <w:numFmt w:val="bullet"/>
      <w:lvlText w:val="-"/>
      <w:lvlJc w:val="left"/>
      <w:pPr>
        <w:ind w:left="1146" w:hanging="360"/>
      </w:pPr>
      <w:rPr>
        <w:rFonts w:ascii="Garamond" w:eastAsia="Times New Roman" w:hAnsi="Garamond" w:cs="Angsana New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083B676F"/>
    <w:multiLevelType w:val="multilevel"/>
    <w:tmpl w:val="149E6662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62C4C73"/>
    <w:multiLevelType w:val="hybridMultilevel"/>
    <w:tmpl w:val="3D0C45E4"/>
    <w:lvl w:ilvl="0" w:tplc="A272670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18D01072"/>
    <w:multiLevelType w:val="hybridMultilevel"/>
    <w:tmpl w:val="2BAE3AF0"/>
    <w:lvl w:ilvl="0" w:tplc="85685326">
      <w:start w:val="1"/>
      <w:numFmt w:val="decimal"/>
      <w:lvlText w:val="%1."/>
      <w:lvlJc w:val="left"/>
      <w:pPr>
        <w:ind w:left="202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45" w:hanging="360"/>
      </w:pPr>
    </w:lvl>
    <w:lvl w:ilvl="2" w:tplc="0809001B" w:tentative="1">
      <w:start w:val="1"/>
      <w:numFmt w:val="lowerRoman"/>
      <w:lvlText w:val="%3."/>
      <w:lvlJc w:val="right"/>
      <w:pPr>
        <w:ind w:left="3465" w:hanging="180"/>
      </w:pPr>
    </w:lvl>
    <w:lvl w:ilvl="3" w:tplc="0809000F" w:tentative="1">
      <w:start w:val="1"/>
      <w:numFmt w:val="decimal"/>
      <w:lvlText w:val="%4."/>
      <w:lvlJc w:val="left"/>
      <w:pPr>
        <w:ind w:left="4185" w:hanging="360"/>
      </w:pPr>
    </w:lvl>
    <w:lvl w:ilvl="4" w:tplc="08090019" w:tentative="1">
      <w:start w:val="1"/>
      <w:numFmt w:val="lowerLetter"/>
      <w:lvlText w:val="%5."/>
      <w:lvlJc w:val="left"/>
      <w:pPr>
        <w:ind w:left="4905" w:hanging="360"/>
      </w:pPr>
    </w:lvl>
    <w:lvl w:ilvl="5" w:tplc="0809001B" w:tentative="1">
      <w:start w:val="1"/>
      <w:numFmt w:val="lowerRoman"/>
      <w:lvlText w:val="%6."/>
      <w:lvlJc w:val="right"/>
      <w:pPr>
        <w:ind w:left="5625" w:hanging="180"/>
      </w:pPr>
    </w:lvl>
    <w:lvl w:ilvl="6" w:tplc="0809000F" w:tentative="1">
      <w:start w:val="1"/>
      <w:numFmt w:val="decimal"/>
      <w:lvlText w:val="%7."/>
      <w:lvlJc w:val="left"/>
      <w:pPr>
        <w:ind w:left="6345" w:hanging="360"/>
      </w:pPr>
    </w:lvl>
    <w:lvl w:ilvl="7" w:tplc="08090019" w:tentative="1">
      <w:start w:val="1"/>
      <w:numFmt w:val="lowerLetter"/>
      <w:lvlText w:val="%8."/>
      <w:lvlJc w:val="left"/>
      <w:pPr>
        <w:ind w:left="7065" w:hanging="360"/>
      </w:pPr>
    </w:lvl>
    <w:lvl w:ilvl="8" w:tplc="080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4" w15:restartNumberingAfterBreak="0">
    <w:nsid w:val="1B4F66F4"/>
    <w:multiLevelType w:val="multilevel"/>
    <w:tmpl w:val="17B0150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lvlText w:val="%2.1"/>
      <w:lvlJc w:val="left"/>
      <w:pPr>
        <w:ind w:left="64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5" w15:restartNumberingAfterBreak="0">
    <w:nsid w:val="22E15B57"/>
    <w:multiLevelType w:val="hybridMultilevel"/>
    <w:tmpl w:val="FF02BDD8"/>
    <w:lvl w:ilvl="0" w:tplc="97B8D6E8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80F14CD"/>
    <w:multiLevelType w:val="hybridMultilevel"/>
    <w:tmpl w:val="A95842E8"/>
    <w:lvl w:ilvl="0" w:tplc="B428F228">
      <w:start w:val="31"/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944A3F"/>
    <w:multiLevelType w:val="hybridMultilevel"/>
    <w:tmpl w:val="D9CA98D2"/>
    <w:lvl w:ilvl="0" w:tplc="479476B0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C76432B"/>
    <w:multiLevelType w:val="multilevel"/>
    <w:tmpl w:val="149E6662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D355CC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E0759E8"/>
    <w:multiLevelType w:val="hybridMultilevel"/>
    <w:tmpl w:val="73ECB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096E20"/>
    <w:multiLevelType w:val="multilevel"/>
    <w:tmpl w:val="13A4F19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409F577C"/>
    <w:multiLevelType w:val="hybridMultilevel"/>
    <w:tmpl w:val="FD204966"/>
    <w:lvl w:ilvl="0" w:tplc="3D729F2A">
      <w:start w:val="17"/>
      <w:numFmt w:val="bullet"/>
      <w:lvlText w:val="-"/>
      <w:lvlJc w:val="left"/>
      <w:pPr>
        <w:ind w:left="720" w:hanging="360"/>
      </w:pPr>
      <w:rPr>
        <w:rFonts w:ascii="Garamond" w:eastAsia="Times New Roman" w:hAnsi="Garamond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5617E"/>
    <w:multiLevelType w:val="hybridMultilevel"/>
    <w:tmpl w:val="C7F8F21C"/>
    <w:lvl w:ilvl="0" w:tplc="3D729F2A">
      <w:start w:val="17"/>
      <w:numFmt w:val="bullet"/>
      <w:lvlText w:val="-"/>
      <w:lvlJc w:val="left"/>
      <w:pPr>
        <w:ind w:left="1146" w:hanging="360"/>
      </w:pPr>
      <w:rPr>
        <w:rFonts w:ascii="Garamond" w:eastAsia="Times New Roman" w:hAnsi="Garamond" w:cs="Angsana New" w:hint="default"/>
      </w:rPr>
    </w:lvl>
    <w:lvl w:ilvl="1" w:tplc="040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5A4362F"/>
    <w:multiLevelType w:val="multilevel"/>
    <w:tmpl w:val="96F0046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9" w15:restartNumberingAfterBreak="0">
    <w:nsid w:val="56E42D10"/>
    <w:multiLevelType w:val="hybridMultilevel"/>
    <w:tmpl w:val="153AC89A"/>
    <w:lvl w:ilvl="0" w:tplc="37144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0" w15:restartNumberingAfterBreak="0">
    <w:nsid w:val="5756467E"/>
    <w:multiLevelType w:val="hybridMultilevel"/>
    <w:tmpl w:val="1534CE98"/>
    <w:lvl w:ilvl="0" w:tplc="56C2E28A">
      <w:start w:val="1"/>
      <w:numFmt w:val="bullet"/>
      <w:lvlText w:val="•"/>
      <w:lvlJc w:val="left"/>
      <w:pPr>
        <w:ind w:left="216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B273BB0"/>
    <w:multiLevelType w:val="multilevel"/>
    <w:tmpl w:val="1110FA6E"/>
    <w:lvl w:ilvl="0">
      <w:start w:val="3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01B369E"/>
    <w:multiLevelType w:val="hybridMultilevel"/>
    <w:tmpl w:val="CAE416A8"/>
    <w:lvl w:ilvl="0" w:tplc="EC065066">
      <w:start w:val="16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FB240F"/>
    <w:multiLevelType w:val="multilevel"/>
    <w:tmpl w:val="0409001D"/>
    <w:numStyleLink w:val="Style1"/>
  </w:abstractNum>
  <w:abstractNum w:abstractNumId="34" w15:restartNumberingAfterBreak="0">
    <w:nsid w:val="62854CAB"/>
    <w:multiLevelType w:val="hybridMultilevel"/>
    <w:tmpl w:val="BF2ED42C"/>
    <w:lvl w:ilvl="0" w:tplc="A8BA90FC">
      <w:numFmt w:val="bullet"/>
      <w:lvlText w:val="-"/>
      <w:lvlJc w:val="left"/>
      <w:pPr>
        <w:ind w:left="123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6BA2C3F"/>
    <w:multiLevelType w:val="hybridMultilevel"/>
    <w:tmpl w:val="2C9A8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9056D2"/>
    <w:multiLevelType w:val="multilevel"/>
    <w:tmpl w:val="5DD2BF2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877686C"/>
    <w:multiLevelType w:val="hybridMultilevel"/>
    <w:tmpl w:val="FDD207CC"/>
    <w:lvl w:ilvl="0" w:tplc="9A649EB2">
      <w:start w:val="1"/>
      <w:numFmt w:val="decimal"/>
      <w:lvlText w:val="(%1)"/>
      <w:lvlJc w:val="left"/>
      <w:pPr>
        <w:ind w:left="1146" w:hanging="360"/>
      </w:pPr>
      <w:rPr>
        <w:rFonts w:ascii="Browallia New" w:eastAsia="Times New Roman" w:hAnsi="Browallia New" w:cs="Browallia New" w:hint="default"/>
        <w:sz w:val="28"/>
        <w:szCs w:val="28"/>
      </w:rPr>
    </w:lvl>
    <w:lvl w:ilvl="1" w:tplc="8176149E">
      <w:numFmt w:val="bullet"/>
      <w:lvlText w:val="-"/>
      <w:lvlJc w:val="left"/>
      <w:pPr>
        <w:ind w:left="1866" w:hanging="360"/>
      </w:pPr>
      <w:rPr>
        <w:rFonts w:ascii="Browallia New" w:eastAsia="Times New Roman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90524CD"/>
    <w:multiLevelType w:val="hybridMultilevel"/>
    <w:tmpl w:val="22BA91C8"/>
    <w:lvl w:ilvl="0" w:tplc="3D729F2A">
      <w:start w:val="17"/>
      <w:numFmt w:val="bullet"/>
      <w:lvlText w:val="-"/>
      <w:lvlJc w:val="left"/>
      <w:pPr>
        <w:ind w:left="1146" w:hanging="360"/>
      </w:pPr>
      <w:rPr>
        <w:rFonts w:ascii="Garamond" w:eastAsia="Times New Roman" w:hAnsi="Garamond" w:cs="Angsana New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26A27C3"/>
    <w:multiLevelType w:val="hybridMultilevel"/>
    <w:tmpl w:val="61C2E0F8"/>
    <w:lvl w:ilvl="0" w:tplc="26D64E4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lang w:bidi="th-TH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78625AB"/>
    <w:multiLevelType w:val="hybridMultilevel"/>
    <w:tmpl w:val="D046A794"/>
    <w:lvl w:ilvl="0" w:tplc="CC04648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35"/>
  </w:num>
  <w:num w:numId="14">
    <w:abstractNumId w:val="18"/>
  </w:num>
  <w:num w:numId="15">
    <w:abstractNumId w:val="25"/>
  </w:num>
  <w:num w:numId="16">
    <w:abstractNumId w:val="40"/>
  </w:num>
  <w:num w:numId="17">
    <w:abstractNumId w:val="29"/>
  </w:num>
  <w:num w:numId="18">
    <w:abstractNumId w:val="42"/>
  </w:num>
  <w:num w:numId="19">
    <w:abstractNumId w:val="19"/>
  </w:num>
  <w:num w:numId="20">
    <w:abstractNumId w:val="30"/>
  </w:num>
  <w:num w:numId="21">
    <w:abstractNumId w:val="21"/>
  </w:num>
  <w:num w:numId="22">
    <w:abstractNumId w:val="23"/>
  </w:num>
  <w:num w:numId="23">
    <w:abstractNumId w:val="28"/>
  </w:num>
  <w:num w:numId="24">
    <w:abstractNumId w:val="14"/>
  </w:num>
  <w:num w:numId="25">
    <w:abstractNumId w:val="17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32"/>
  </w:num>
  <w:num w:numId="29">
    <w:abstractNumId w:val="24"/>
  </w:num>
  <w:num w:numId="30">
    <w:abstractNumId w:val="13"/>
  </w:num>
  <w:num w:numId="31">
    <w:abstractNumId w:val="31"/>
  </w:num>
  <w:num w:numId="32">
    <w:abstractNumId w:val="38"/>
  </w:num>
  <w:num w:numId="33">
    <w:abstractNumId w:val="22"/>
  </w:num>
  <w:num w:numId="34">
    <w:abstractNumId w:val="11"/>
  </w:num>
  <w:num w:numId="35">
    <w:abstractNumId w:val="37"/>
  </w:num>
  <w:num w:numId="36">
    <w:abstractNumId w:val="41"/>
  </w:num>
  <w:num w:numId="37">
    <w:abstractNumId w:val="33"/>
  </w:num>
  <w:num w:numId="38">
    <w:abstractNumId w:val="39"/>
  </w:num>
  <w:num w:numId="39">
    <w:abstractNumId w:val="26"/>
  </w:num>
  <w:num w:numId="40">
    <w:abstractNumId w:val="10"/>
  </w:num>
  <w:num w:numId="41">
    <w:abstractNumId w:val="15"/>
  </w:num>
  <w:num w:numId="42">
    <w:abstractNumId w:val="12"/>
  </w:num>
  <w:num w:numId="43">
    <w:abstractNumId w:val="27"/>
  </w:num>
  <w:num w:numId="44">
    <w:abstractNumId w:val="10"/>
  </w:num>
  <w:num w:numId="45">
    <w:abstractNumId w:val="3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63B"/>
    <w:rsid w:val="000006B0"/>
    <w:rsid w:val="00001D67"/>
    <w:rsid w:val="0000254D"/>
    <w:rsid w:val="00002ECA"/>
    <w:rsid w:val="0000366C"/>
    <w:rsid w:val="000038E7"/>
    <w:rsid w:val="00003942"/>
    <w:rsid w:val="00003C2C"/>
    <w:rsid w:val="00003C35"/>
    <w:rsid w:val="000045E5"/>
    <w:rsid w:val="00005C37"/>
    <w:rsid w:val="0000603F"/>
    <w:rsid w:val="00006C77"/>
    <w:rsid w:val="00007036"/>
    <w:rsid w:val="00007362"/>
    <w:rsid w:val="000073AE"/>
    <w:rsid w:val="0000797E"/>
    <w:rsid w:val="00007AAC"/>
    <w:rsid w:val="00007BD1"/>
    <w:rsid w:val="0001083F"/>
    <w:rsid w:val="00010B43"/>
    <w:rsid w:val="00010BB6"/>
    <w:rsid w:val="000111BE"/>
    <w:rsid w:val="000112CB"/>
    <w:rsid w:val="00011C79"/>
    <w:rsid w:val="00012810"/>
    <w:rsid w:val="00012983"/>
    <w:rsid w:val="000129E1"/>
    <w:rsid w:val="000136C0"/>
    <w:rsid w:val="0001389A"/>
    <w:rsid w:val="00013D48"/>
    <w:rsid w:val="00013F8B"/>
    <w:rsid w:val="00014290"/>
    <w:rsid w:val="00014412"/>
    <w:rsid w:val="00014765"/>
    <w:rsid w:val="00014CFE"/>
    <w:rsid w:val="000151E2"/>
    <w:rsid w:val="000153ED"/>
    <w:rsid w:val="00015D57"/>
    <w:rsid w:val="00016753"/>
    <w:rsid w:val="000167E8"/>
    <w:rsid w:val="000168B9"/>
    <w:rsid w:val="000169A2"/>
    <w:rsid w:val="00016E83"/>
    <w:rsid w:val="00020883"/>
    <w:rsid w:val="00020963"/>
    <w:rsid w:val="0002117E"/>
    <w:rsid w:val="000217EA"/>
    <w:rsid w:val="000218F8"/>
    <w:rsid w:val="00021BD9"/>
    <w:rsid w:val="0002246A"/>
    <w:rsid w:val="00022B04"/>
    <w:rsid w:val="00022EBB"/>
    <w:rsid w:val="0002372E"/>
    <w:rsid w:val="0002414B"/>
    <w:rsid w:val="000248A4"/>
    <w:rsid w:val="0002491D"/>
    <w:rsid w:val="0002497D"/>
    <w:rsid w:val="00025535"/>
    <w:rsid w:val="00025FDD"/>
    <w:rsid w:val="00026BE5"/>
    <w:rsid w:val="00026C00"/>
    <w:rsid w:val="000270F6"/>
    <w:rsid w:val="00027601"/>
    <w:rsid w:val="0002791A"/>
    <w:rsid w:val="00027BD0"/>
    <w:rsid w:val="00027F50"/>
    <w:rsid w:val="000306E1"/>
    <w:rsid w:val="0003092B"/>
    <w:rsid w:val="00030D81"/>
    <w:rsid w:val="000316C2"/>
    <w:rsid w:val="000319EE"/>
    <w:rsid w:val="00031DCF"/>
    <w:rsid w:val="000323C1"/>
    <w:rsid w:val="00033413"/>
    <w:rsid w:val="00033520"/>
    <w:rsid w:val="00033BCA"/>
    <w:rsid w:val="00033EEA"/>
    <w:rsid w:val="0003438E"/>
    <w:rsid w:val="00034532"/>
    <w:rsid w:val="00034FA2"/>
    <w:rsid w:val="00035BCC"/>
    <w:rsid w:val="00035D7F"/>
    <w:rsid w:val="00035E27"/>
    <w:rsid w:val="00036A4C"/>
    <w:rsid w:val="00037A0A"/>
    <w:rsid w:val="00037C89"/>
    <w:rsid w:val="000400A1"/>
    <w:rsid w:val="0004093C"/>
    <w:rsid w:val="00040F92"/>
    <w:rsid w:val="0004127D"/>
    <w:rsid w:val="00041875"/>
    <w:rsid w:val="00042A8A"/>
    <w:rsid w:val="0004419C"/>
    <w:rsid w:val="00044B43"/>
    <w:rsid w:val="00044C07"/>
    <w:rsid w:val="0004526E"/>
    <w:rsid w:val="00045A82"/>
    <w:rsid w:val="00045E51"/>
    <w:rsid w:val="00046042"/>
    <w:rsid w:val="0004609F"/>
    <w:rsid w:val="0004667D"/>
    <w:rsid w:val="00046B63"/>
    <w:rsid w:val="00046E30"/>
    <w:rsid w:val="00047C47"/>
    <w:rsid w:val="00047CD9"/>
    <w:rsid w:val="00047E9A"/>
    <w:rsid w:val="00047F33"/>
    <w:rsid w:val="0005060E"/>
    <w:rsid w:val="00050ADF"/>
    <w:rsid w:val="00050F55"/>
    <w:rsid w:val="000511D6"/>
    <w:rsid w:val="000516AF"/>
    <w:rsid w:val="0005196D"/>
    <w:rsid w:val="00052412"/>
    <w:rsid w:val="0005299F"/>
    <w:rsid w:val="00052CF0"/>
    <w:rsid w:val="000535BC"/>
    <w:rsid w:val="000537A6"/>
    <w:rsid w:val="00053B82"/>
    <w:rsid w:val="00054AF2"/>
    <w:rsid w:val="00054E1D"/>
    <w:rsid w:val="00055180"/>
    <w:rsid w:val="0005523F"/>
    <w:rsid w:val="000554E0"/>
    <w:rsid w:val="000555F4"/>
    <w:rsid w:val="00055D89"/>
    <w:rsid w:val="00056BCC"/>
    <w:rsid w:val="0005739A"/>
    <w:rsid w:val="000574CD"/>
    <w:rsid w:val="000579E2"/>
    <w:rsid w:val="00057AF7"/>
    <w:rsid w:val="00057E98"/>
    <w:rsid w:val="00060976"/>
    <w:rsid w:val="000609D2"/>
    <w:rsid w:val="00060B5D"/>
    <w:rsid w:val="00061182"/>
    <w:rsid w:val="00061605"/>
    <w:rsid w:val="000628DF"/>
    <w:rsid w:val="00062B1E"/>
    <w:rsid w:val="00063338"/>
    <w:rsid w:val="0006334F"/>
    <w:rsid w:val="00064697"/>
    <w:rsid w:val="00064E34"/>
    <w:rsid w:val="00065A7D"/>
    <w:rsid w:val="00067002"/>
    <w:rsid w:val="000670FD"/>
    <w:rsid w:val="00067921"/>
    <w:rsid w:val="00067CFA"/>
    <w:rsid w:val="00067EB2"/>
    <w:rsid w:val="000708B9"/>
    <w:rsid w:val="000717D8"/>
    <w:rsid w:val="00071894"/>
    <w:rsid w:val="000718F7"/>
    <w:rsid w:val="000720FA"/>
    <w:rsid w:val="00072569"/>
    <w:rsid w:val="00072B4A"/>
    <w:rsid w:val="00072EA1"/>
    <w:rsid w:val="000737A1"/>
    <w:rsid w:val="000738BC"/>
    <w:rsid w:val="00073B73"/>
    <w:rsid w:val="00073FD1"/>
    <w:rsid w:val="00075228"/>
    <w:rsid w:val="00075271"/>
    <w:rsid w:val="000755C1"/>
    <w:rsid w:val="000759F5"/>
    <w:rsid w:val="00075BF4"/>
    <w:rsid w:val="00076D6D"/>
    <w:rsid w:val="00076D8F"/>
    <w:rsid w:val="000770F5"/>
    <w:rsid w:val="000771A0"/>
    <w:rsid w:val="0007750A"/>
    <w:rsid w:val="00077BDA"/>
    <w:rsid w:val="000801CD"/>
    <w:rsid w:val="00080C94"/>
    <w:rsid w:val="00080FAB"/>
    <w:rsid w:val="00081036"/>
    <w:rsid w:val="0008154D"/>
    <w:rsid w:val="000817CC"/>
    <w:rsid w:val="00081E54"/>
    <w:rsid w:val="00082277"/>
    <w:rsid w:val="00082819"/>
    <w:rsid w:val="00082889"/>
    <w:rsid w:val="00083198"/>
    <w:rsid w:val="000832C1"/>
    <w:rsid w:val="00083550"/>
    <w:rsid w:val="000840AD"/>
    <w:rsid w:val="00084127"/>
    <w:rsid w:val="00084FE2"/>
    <w:rsid w:val="00086B2B"/>
    <w:rsid w:val="0008737E"/>
    <w:rsid w:val="00087382"/>
    <w:rsid w:val="000877BF"/>
    <w:rsid w:val="00087CDA"/>
    <w:rsid w:val="00087DEE"/>
    <w:rsid w:val="000901EE"/>
    <w:rsid w:val="000909D9"/>
    <w:rsid w:val="00090AD7"/>
    <w:rsid w:val="00091036"/>
    <w:rsid w:val="0009128E"/>
    <w:rsid w:val="000912AA"/>
    <w:rsid w:val="0009275A"/>
    <w:rsid w:val="0009360A"/>
    <w:rsid w:val="00093E57"/>
    <w:rsid w:val="00093E7F"/>
    <w:rsid w:val="00095132"/>
    <w:rsid w:val="000952E6"/>
    <w:rsid w:val="000954C3"/>
    <w:rsid w:val="000958B3"/>
    <w:rsid w:val="00095A3C"/>
    <w:rsid w:val="00096930"/>
    <w:rsid w:val="0009695A"/>
    <w:rsid w:val="000A00B8"/>
    <w:rsid w:val="000A0ED9"/>
    <w:rsid w:val="000A11C7"/>
    <w:rsid w:val="000A15D9"/>
    <w:rsid w:val="000A17B5"/>
    <w:rsid w:val="000A17D5"/>
    <w:rsid w:val="000A1DC7"/>
    <w:rsid w:val="000A22A0"/>
    <w:rsid w:val="000A24EA"/>
    <w:rsid w:val="000A2C48"/>
    <w:rsid w:val="000A3ABB"/>
    <w:rsid w:val="000A3BFE"/>
    <w:rsid w:val="000A588E"/>
    <w:rsid w:val="000A5FBD"/>
    <w:rsid w:val="000A6374"/>
    <w:rsid w:val="000A6859"/>
    <w:rsid w:val="000A7222"/>
    <w:rsid w:val="000B02F6"/>
    <w:rsid w:val="000B0C57"/>
    <w:rsid w:val="000B0FC2"/>
    <w:rsid w:val="000B102B"/>
    <w:rsid w:val="000B1D15"/>
    <w:rsid w:val="000B1ED5"/>
    <w:rsid w:val="000B21E4"/>
    <w:rsid w:val="000B2A7E"/>
    <w:rsid w:val="000B3CA1"/>
    <w:rsid w:val="000B4505"/>
    <w:rsid w:val="000B455D"/>
    <w:rsid w:val="000B48CD"/>
    <w:rsid w:val="000B4D9C"/>
    <w:rsid w:val="000B53B0"/>
    <w:rsid w:val="000B53BD"/>
    <w:rsid w:val="000B54AE"/>
    <w:rsid w:val="000B5DE2"/>
    <w:rsid w:val="000B6639"/>
    <w:rsid w:val="000B68E9"/>
    <w:rsid w:val="000B6BA4"/>
    <w:rsid w:val="000B7CE4"/>
    <w:rsid w:val="000B7DD1"/>
    <w:rsid w:val="000C04E0"/>
    <w:rsid w:val="000C1140"/>
    <w:rsid w:val="000C145F"/>
    <w:rsid w:val="000C16B8"/>
    <w:rsid w:val="000C1717"/>
    <w:rsid w:val="000C1950"/>
    <w:rsid w:val="000C2365"/>
    <w:rsid w:val="000C25A0"/>
    <w:rsid w:val="000C2978"/>
    <w:rsid w:val="000C3252"/>
    <w:rsid w:val="000C35E5"/>
    <w:rsid w:val="000C3C0D"/>
    <w:rsid w:val="000C40FF"/>
    <w:rsid w:val="000C44EE"/>
    <w:rsid w:val="000C4D35"/>
    <w:rsid w:val="000C4F23"/>
    <w:rsid w:val="000C51AB"/>
    <w:rsid w:val="000C55F2"/>
    <w:rsid w:val="000C56F3"/>
    <w:rsid w:val="000C6071"/>
    <w:rsid w:val="000C60A0"/>
    <w:rsid w:val="000C6509"/>
    <w:rsid w:val="000C686B"/>
    <w:rsid w:val="000C68B2"/>
    <w:rsid w:val="000C6956"/>
    <w:rsid w:val="000C6C88"/>
    <w:rsid w:val="000C71EF"/>
    <w:rsid w:val="000C7555"/>
    <w:rsid w:val="000C777C"/>
    <w:rsid w:val="000C7B05"/>
    <w:rsid w:val="000D0398"/>
    <w:rsid w:val="000D0B7E"/>
    <w:rsid w:val="000D0CF4"/>
    <w:rsid w:val="000D131C"/>
    <w:rsid w:val="000D143B"/>
    <w:rsid w:val="000D15DC"/>
    <w:rsid w:val="000D15F3"/>
    <w:rsid w:val="000D1D07"/>
    <w:rsid w:val="000D2024"/>
    <w:rsid w:val="000D20FE"/>
    <w:rsid w:val="000D22EC"/>
    <w:rsid w:val="000D235F"/>
    <w:rsid w:val="000D2792"/>
    <w:rsid w:val="000D2E19"/>
    <w:rsid w:val="000D30DD"/>
    <w:rsid w:val="000D3274"/>
    <w:rsid w:val="000D34CF"/>
    <w:rsid w:val="000D39C2"/>
    <w:rsid w:val="000D477C"/>
    <w:rsid w:val="000D4FD2"/>
    <w:rsid w:val="000D5163"/>
    <w:rsid w:val="000D56A2"/>
    <w:rsid w:val="000D5A30"/>
    <w:rsid w:val="000D5E57"/>
    <w:rsid w:val="000D61EF"/>
    <w:rsid w:val="000D681F"/>
    <w:rsid w:val="000D7919"/>
    <w:rsid w:val="000E025C"/>
    <w:rsid w:val="000E0795"/>
    <w:rsid w:val="000E0CE3"/>
    <w:rsid w:val="000E0E7E"/>
    <w:rsid w:val="000E11C0"/>
    <w:rsid w:val="000E210A"/>
    <w:rsid w:val="000E24A9"/>
    <w:rsid w:val="000E2B6D"/>
    <w:rsid w:val="000E2BB2"/>
    <w:rsid w:val="000E2C0D"/>
    <w:rsid w:val="000E2C30"/>
    <w:rsid w:val="000E2D4A"/>
    <w:rsid w:val="000E3626"/>
    <w:rsid w:val="000E38D5"/>
    <w:rsid w:val="000E3B35"/>
    <w:rsid w:val="000E3D11"/>
    <w:rsid w:val="000E450B"/>
    <w:rsid w:val="000E4529"/>
    <w:rsid w:val="000E519E"/>
    <w:rsid w:val="000E575B"/>
    <w:rsid w:val="000E57A8"/>
    <w:rsid w:val="000E5DAA"/>
    <w:rsid w:val="000E6AA8"/>
    <w:rsid w:val="000E6E7D"/>
    <w:rsid w:val="000F0022"/>
    <w:rsid w:val="000F085F"/>
    <w:rsid w:val="000F112E"/>
    <w:rsid w:val="000F1B79"/>
    <w:rsid w:val="000F2190"/>
    <w:rsid w:val="000F2D67"/>
    <w:rsid w:val="000F41EB"/>
    <w:rsid w:val="000F42AB"/>
    <w:rsid w:val="000F456D"/>
    <w:rsid w:val="000F4880"/>
    <w:rsid w:val="000F4CCA"/>
    <w:rsid w:val="000F4FB8"/>
    <w:rsid w:val="000F5287"/>
    <w:rsid w:val="000F5B67"/>
    <w:rsid w:val="000F5FB3"/>
    <w:rsid w:val="000F6700"/>
    <w:rsid w:val="000F7B09"/>
    <w:rsid w:val="000F7DCB"/>
    <w:rsid w:val="0010080E"/>
    <w:rsid w:val="0010089C"/>
    <w:rsid w:val="00100A36"/>
    <w:rsid w:val="00101351"/>
    <w:rsid w:val="00101805"/>
    <w:rsid w:val="00101C0A"/>
    <w:rsid w:val="00101F95"/>
    <w:rsid w:val="001029E9"/>
    <w:rsid w:val="001034CC"/>
    <w:rsid w:val="00103C3E"/>
    <w:rsid w:val="00104556"/>
    <w:rsid w:val="00104786"/>
    <w:rsid w:val="00104B27"/>
    <w:rsid w:val="00104B7F"/>
    <w:rsid w:val="00105E55"/>
    <w:rsid w:val="001066F9"/>
    <w:rsid w:val="001068A4"/>
    <w:rsid w:val="00106D2A"/>
    <w:rsid w:val="00106E99"/>
    <w:rsid w:val="00107110"/>
    <w:rsid w:val="0010712E"/>
    <w:rsid w:val="001079CF"/>
    <w:rsid w:val="00107A80"/>
    <w:rsid w:val="00107BF8"/>
    <w:rsid w:val="001102EE"/>
    <w:rsid w:val="0011045A"/>
    <w:rsid w:val="00110BF1"/>
    <w:rsid w:val="001114DD"/>
    <w:rsid w:val="00111535"/>
    <w:rsid w:val="00111A2C"/>
    <w:rsid w:val="00112131"/>
    <w:rsid w:val="00112F02"/>
    <w:rsid w:val="00113521"/>
    <w:rsid w:val="00114908"/>
    <w:rsid w:val="00115516"/>
    <w:rsid w:val="00115857"/>
    <w:rsid w:val="00115D69"/>
    <w:rsid w:val="0011612D"/>
    <w:rsid w:val="00116175"/>
    <w:rsid w:val="001173F2"/>
    <w:rsid w:val="00117A2B"/>
    <w:rsid w:val="00117BC1"/>
    <w:rsid w:val="00117CCC"/>
    <w:rsid w:val="00120044"/>
    <w:rsid w:val="0012087C"/>
    <w:rsid w:val="00121180"/>
    <w:rsid w:val="0012181F"/>
    <w:rsid w:val="00121908"/>
    <w:rsid w:val="001230EA"/>
    <w:rsid w:val="00123DF4"/>
    <w:rsid w:val="001246C2"/>
    <w:rsid w:val="00125667"/>
    <w:rsid w:val="00125AA4"/>
    <w:rsid w:val="001264E8"/>
    <w:rsid w:val="00126B4A"/>
    <w:rsid w:val="00127188"/>
    <w:rsid w:val="00127400"/>
    <w:rsid w:val="00127439"/>
    <w:rsid w:val="001275DC"/>
    <w:rsid w:val="00130507"/>
    <w:rsid w:val="00130530"/>
    <w:rsid w:val="001309D7"/>
    <w:rsid w:val="0013129D"/>
    <w:rsid w:val="001315F5"/>
    <w:rsid w:val="001321BF"/>
    <w:rsid w:val="00132A1E"/>
    <w:rsid w:val="00132E9F"/>
    <w:rsid w:val="00132F62"/>
    <w:rsid w:val="00133260"/>
    <w:rsid w:val="001332E4"/>
    <w:rsid w:val="00133524"/>
    <w:rsid w:val="001339D3"/>
    <w:rsid w:val="00133A94"/>
    <w:rsid w:val="00134312"/>
    <w:rsid w:val="0013439F"/>
    <w:rsid w:val="00134799"/>
    <w:rsid w:val="00134A4A"/>
    <w:rsid w:val="0013505C"/>
    <w:rsid w:val="00135394"/>
    <w:rsid w:val="00135462"/>
    <w:rsid w:val="00135ECC"/>
    <w:rsid w:val="0013614B"/>
    <w:rsid w:val="00136389"/>
    <w:rsid w:val="0013654F"/>
    <w:rsid w:val="00136C22"/>
    <w:rsid w:val="00136FAF"/>
    <w:rsid w:val="00136FB8"/>
    <w:rsid w:val="00137BEA"/>
    <w:rsid w:val="001409EF"/>
    <w:rsid w:val="001416A1"/>
    <w:rsid w:val="00141D06"/>
    <w:rsid w:val="00141EDB"/>
    <w:rsid w:val="001426D8"/>
    <w:rsid w:val="001429DB"/>
    <w:rsid w:val="00142AEE"/>
    <w:rsid w:val="00142E26"/>
    <w:rsid w:val="00143556"/>
    <w:rsid w:val="00143EA8"/>
    <w:rsid w:val="00145EC5"/>
    <w:rsid w:val="0014665D"/>
    <w:rsid w:val="00147188"/>
    <w:rsid w:val="00150B51"/>
    <w:rsid w:val="00150CE8"/>
    <w:rsid w:val="00150FD2"/>
    <w:rsid w:val="001512A1"/>
    <w:rsid w:val="00151BF0"/>
    <w:rsid w:val="00152465"/>
    <w:rsid w:val="00152CEE"/>
    <w:rsid w:val="001540A2"/>
    <w:rsid w:val="001542A4"/>
    <w:rsid w:val="00154820"/>
    <w:rsid w:val="0015483A"/>
    <w:rsid w:val="00154A2F"/>
    <w:rsid w:val="00154F02"/>
    <w:rsid w:val="00155177"/>
    <w:rsid w:val="001557D2"/>
    <w:rsid w:val="001558B2"/>
    <w:rsid w:val="001559A4"/>
    <w:rsid w:val="001559D0"/>
    <w:rsid w:val="0015663A"/>
    <w:rsid w:val="00156F48"/>
    <w:rsid w:val="00156F79"/>
    <w:rsid w:val="001570C2"/>
    <w:rsid w:val="00157383"/>
    <w:rsid w:val="0015754A"/>
    <w:rsid w:val="00157D5E"/>
    <w:rsid w:val="00160299"/>
    <w:rsid w:val="001602C5"/>
    <w:rsid w:val="001608DB"/>
    <w:rsid w:val="00160C03"/>
    <w:rsid w:val="00160C2B"/>
    <w:rsid w:val="0016173A"/>
    <w:rsid w:val="0016205E"/>
    <w:rsid w:val="00162565"/>
    <w:rsid w:val="001625E1"/>
    <w:rsid w:val="001630A9"/>
    <w:rsid w:val="0016320E"/>
    <w:rsid w:val="00163212"/>
    <w:rsid w:val="0016325D"/>
    <w:rsid w:val="00163441"/>
    <w:rsid w:val="0016389F"/>
    <w:rsid w:val="001638BD"/>
    <w:rsid w:val="00163F97"/>
    <w:rsid w:val="00164302"/>
    <w:rsid w:val="0016454D"/>
    <w:rsid w:val="00164C28"/>
    <w:rsid w:val="00164DCC"/>
    <w:rsid w:val="00164E93"/>
    <w:rsid w:val="0016532D"/>
    <w:rsid w:val="00165530"/>
    <w:rsid w:val="001659C4"/>
    <w:rsid w:val="0016643F"/>
    <w:rsid w:val="00166ABD"/>
    <w:rsid w:val="00166FC0"/>
    <w:rsid w:val="00167110"/>
    <w:rsid w:val="0016750F"/>
    <w:rsid w:val="001676BB"/>
    <w:rsid w:val="001678EF"/>
    <w:rsid w:val="00167989"/>
    <w:rsid w:val="00170330"/>
    <w:rsid w:val="00170447"/>
    <w:rsid w:val="001708BE"/>
    <w:rsid w:val="001708EA"/>
    <w:rsid w:val="00170CA0"/>
    <w:rsid w:val="00170E71"/>
    <w:rsid w:val="001711C6"/>
    <w:rsid w:val="00171723"/>
    <w:rsid w:val="0017219C"/>
    <w:rsid w:val="00172CAA"/>
    <w:rsid w:val="001743DB"/>
    <w:rsid w:val="00174A29"/>
    <w:rsid w:val="00174D70"/>
    <w:rsid w:val="001751B5"/>
    <w:rsid w:val="0017538E"/>
    <w:rsid w:val="00175CED"/>
    <w:rsid w:val="00175F00"/>
    <w:rsid w:val="00176088"/>
    <w:rsid w:val="0017633C"/>
    <w:rsid w:val="001768EF"/>
    <w:rsid w:val="001769CA"/>
    <w:rsid w:val="00176CDC"/>
    <w:rsid w:val="00177306"/>
    <w:rsid w:val="0017731C"/>
    <w:rsid w:val="0018067C"/>
    <w:rsid w:val="00180DB0"/>
    <w:rsid w:val="00180F06"/>
    <w:rsid w:val="00180FD4"/>
    <w:rsid w:val="00181BD7"/>
    <w:rsid w:val="00181CF9"/>
    <w:rsid w:val="00181E35"/>
    <w:rsid w:val="00181ECC"/>
    <w:rsid w:val="00182066"/>
    <w:rsid w:val="0018214D"/>
    <w:rsid w:val="0018280D"/>
    <w:rsid w:val="00182D0A"/>
    <w:rsid w:val="00182F2D"/>
    <w:rsid w:val="00184237"/>
    <w:rsid w:val="00184574"/>
    <w:rsid w:val="00184808"/>
    <w:rsid w:val="00184868"/>
    <w:rsid w:val="00184C81"/>
    <w:rsid w:val="00185044"/>
    <w:rsid w:val="00185186"/>
    <w:rsid w:val="00185892"/>
    <w:rsid w:val="0018609F"/>
    <w:rsid w:val="00186334"/>
    <w:rsid w:val="0018694B"/>
    <w:rsid w:val="00186AF8"/>
    <w:rsid w:val="00186C87"/>
    <w:rsid w:val="0018767F"/>
    <w:rsid w:val="00187E08"/>
    <w:rsid w:val="00187E88"/>
    <w:rsid w:val="00190A58"/>
    <w:rsid w:val="00190B74"/>
    <w:rsid w:val="0019155E"/>
    <w:rsid w:val="001928CE"/>
    <w:rsid w:val="0019293B"/>
    <w:rsid w:val="00192EC8"/>
    <w:rsid w:val="00193284"/>
    <w:rsid w:val="001934B4"/>
    <w:rsid w:val="0019353C"/>
    <w:rsid w:val="001935EF"/>
    <w:rsid w:val="00193AE0"/>
    <w:rsid w:val="00193B32"/>
    <w:rsid w:val="00193EC2"/>
    <w:rsid w:val="00194B85"/>
    <w:rsid w:val="0019570B"/>
    <w:rsid w:val="00196160"/>
    <w:rsid w:val="00196DB6"/>
    <w:rsid w:val="001975C8"/>
    <w:rsid w:val="00197B93"/>
    <w:rsid w:val="00197DB2"/>
    <w:rsid w:val="001A036F"/>
    <w:rsid w:val="001A05B7"/>
    <w:rsid w:val="001A0C4D"/>
    <w:rsid w:val="001A0D28"/>
    <w:rsid w:val="001A1399"/>
    <w:rsid w:val="001A2691"/>
    <w:rsid w:val="001A3320"/>
    <w:rsid w:val="001A3501"/>
    <w:rsid w:val="001A360F"/>
    <w:rsid w:val="001A4631"/>
    <w:rsid w:val="001A4C75"/>
    <w:rsid w:val="001A5070"/>
    <w:rsid w:val="001A61AC"/>
    <w:rsid w:val="001A6321"/>
    <w:rsid w:val="001A73A7"/>
    <w:rsid w:val="001A7454"/>
    <w:rsid w:val="001A7D1A"/>
    <w:rsid w:val="001A7FBA"/>
    <w:rsid w:val="001B0684"/>
    <w:rsid w:val="001B085F"/>
    <w:rsid w:val="001B1100"/>
    <w:rsid w:val="001B1E6D"/>
    <w:rsid w:val="001B2417"/>
    <w:rsid w:val="001B289D"/>
    <w:rsid w:val="001B2AB6"/>
    <w:rsid w:val="001B328E"/>
    <w:rsid w:val="001B3486"/>
    <w:rsid w:val="001B348D"/>
    <w:rsid w:val="001B3538"/>
    <w:rsid w:val="001B37E3"/>
    <w:rsid w:val="001B41D4"/>
    <w:rsid w:val="001B4289"/>
    <w:rsid w:val="001B4365"/>
    <w:rsid w:val="001B528B"/>
    <w:rsid w:val="001B5EFB"/>
    <w:rsid w:val="001B6343"/>
    <w:rsid w:val="001B6CFB"/>
    <w:rsid w:val="001C0B92"/>
    <w:rsid w:val="001C2177"/>
    <w:rsid w:val="001C2345"/>
    <w:rsid w:val="001C2C05"/>
    <w:rsid w:val="001C346A"/>
    <w:rsid w:val="001C3546"/>
    <w:rsid w:val="001C37E5"/>
    <w:rsid w:val="001C3B0B"/>
    <w:rsid w:val="001C4177"/>
    <w:rsid w:val="001C4339"/>
    <w:rsid w:val="001C4456"/>
    <w:rsid w:val="001C4932"/>
    <w:rsid w:val="001C4C93"/>
    <w:rsid w:val="001C5111"/>
    <w:rsid w:val="001C59C0"/>
    <w:rsid w:val="001C65B4"/>
    <w:rsid w:val="001C679E"/>
    <w:rsid w:val="001C67A9"/>
    <w:rsid w:val="001C68CE"/>
    <w:rsid w:val="001C6BEA"/>
    <w:rsid w:val="001C6E9F"/>
    <w:rsid w:val="001C6F94"/>
    <w:rsid w:val="001D05BE"/>
    <w:rsid w:val="001D06BE"/>
    <w:rsid w:val="001D0FA2"/>
    <w:rsid w:val="001D1789"/>
    <w:rsid w:val="001D1AF5"/>
    <w:rsid w:val="001D1DCC"/>
    <w:rsid w:val="001D1DFC"/>
    <w:rsid w:val="001D1F91"/>
    <w:rsid w:val="001D22C1"/>
    <w:rsid w:val="001D2A31"/>
    <w:rsid w:val="001D3477"/>
    <w:rsid w:val="001D3C82"/>
    <w:rsid w:val="001D3E14"/>
    <w:rsid w:val="001D4443"/>
    <w:rsid w:val="001D4EAC"/>
    <w:rsid w:val="001D5705"/>
    <w:rsid w:val="001D5804"/>
    <w:rsid w:val="001D5AF1"/>
    <w:rsid w:val="001D5B5D"/>
    <w:rsid w:val="001D6BD7"/>
    <w:rsid w:val="001D7911"/>
    <w:rsid w:val="001D7D53"/>
    <w:rsid w:val="001D7ED1"/>
    <w:rsid w:val="001E0495"/>
    <w:rsid w:val="001E0C8E"/>
    <w:rsid w:val="001E0DD0"/>
    <w:rsid w:val="001E15A7"/>
    <w:rsid w:val="001E1AB9"/>
    <w:rsid w:val="001E1D45"/>
    <w:rsid w:val="001E20B0"/>
    <w:rsid w:val="001E2A6B"/>
    <w:rsid w:val="001E2C5F"/>
    <w:rsid w:val="001E2F02"/>
    <w:rsid w:val="001E36D1"/>
    <w:rsid w:val="001E39F8"/>
    <w:rsid w:val="001E3A8C"/>
    <w:rsid w:val="001E401B"/>
    <w:rsid w:val="001E4098"/>
    <w:rsid w:val="001E429A"/>
    <w:rsid w:val="001E4441"/>
    <w:rsid w:val="001E4954"/>
    <w:rsid w:val="001E4BF6"/>
    <w:rsid w:val="001E639A"/>
    <w:rsid w:val="001E653A"/>
    <w:rsid w:val="001E656D"/>
    <w:rsid w:val="001E7A9E"/>
    <w:rsid w:val="001E7DCD"/>
    <w:rsid w:val="001F0513"/>
    <w:rsid w:val="001F29B3"/>
    <w:rsid w:val="001F2C83"/>
    <w:rsid w:val="001F2E9F"/>
    <w:rsid w:val="001F3278"/>
    <w:rsid w:val="001F3A47"/>
    <w:rsid w:val="001F5134"/>
    <w:rsid w:val="001F5890"/>
    <w:rsid w:val="001F5D3C"/>
    <w:rsid w:val="001F605B"/>
    <w:rsid w:val="001F6363"/>
    <w:rsid w:val="001F65D9"/>
    <w:rsid w:val="001F6BBC"/>
    <w:rsid w:val="001F6F76"/>
    <w:rsid w:val="001F70C6"/>
    <w:rsid w:val="001F7A82"/>
    <w:rsid w:val="001F7B7F"/>
    <w:rsid w:val="0020071F"/>
    <w:rsid w:val="00200FF4"/>
    <w:rsid w:val="00201CA4"/>
    <w:rsid w:val="00201CB3"/>
    <w:rsid w:val="00201E96"/>
    <w:rsid w:val="0020247E"/>
    <w:rsid w:val="0020278C"/>
    <w:rsid w:val="00203326"/>
    <w:rsid w:val="00203682"/>
    <w:rsid w:val="00204195"/>
    <w:rsid w:val="0020425E"/>
    <w:rsid w:val="002042E4"/>
    <w:rsid w:val="00204ADC"/>
    <w:rsid w:val="00204FFE"/>
    <w:rsid w:val="00205109"/>
    <w:rsid w:val="00205300"/>
    <w:rsid w:val="00205CFE"/>
    <w:rsid w:val="0020634C"/>
    <w:rsid w:val="0020687E"/>
    <w:rsid w:val="002069AD"/>
    <w:rsid w:val="002072AB"/>
    <w:rsid w:val="0020734B"/>
    <w:rsid w:val="00207785"/>
    <w:rsid w:val="00207ED0"/>
    <w:rsid w:val="00210D0B"/>
    <w:rsid w:val="00210D34"/>
    <w:rsid w:val="00211273"/>
    <w:rsid w:val="00211525"/>
    <w:rsid w:val="00211C88"/>
    <w:rsid w:val="0021234E"/>
    <w:rsid w:val="0021267E"/>
    <w:rsid w:val="00212C87"/>
    <w:rsid w:val="00212DAC"/>
    <w:rsid w:val="0021306C"/>
    <w:rsid w:val="002130A6"/>
    <w:rsid w:val="00213559"/>
    <w:rsid w:val="0021438E"/>
    <w:rsid w:val="00214A71"/>
    <w:rsid w:val="00214AA8"/>
    <w:rsid w:val="00214DFE"/>
    <w:rsid w:val="00214EB3"/>
    <w:rsid w:val="002150B6"/>
    <w:rsid w:val="002154C0"/>
    <w:rsid w:val="0021633C"/>
    <w:rsid w:val="002166F6"/>
    <w:rsid w:val="00216D60"/>
    <w:rsid w:val="00216ED4"/>
    <w:rsid w:val="00216F8A"/>
    <w:rsid w:val="00217266"/>
    <w:rsid w:val="002201AC"/>
    <w:rsid w:val="0022023D"/>
    <w:rsid w:val="00220547"/>
    <w:rsid w:val="002208E7"/>
    <w:rsid w:val="00220AE8"/>
    <w:rsid w:val="00220E24"/>
    <w:rsid w:val="00221314"/>
    <w:rsid w:val="00221B6D"/>
    <w:rsid w:val="00221CEB"/>
    <w:rsid w:val="0022290B"/>
    <w:rsid w:val="00222E56"/>
    <w:rsid w:val="002232B6"/>
    <w:rsid w:val="0022391A"/>
    <w:rsid w:val="00224386"/>
    <w:rsid w:val="00224705"/>
    <w:rsid w:val="002248C5"/>
    <w:rsid w:val="00224927"/>
    <w:rsid w:val="00224941"/>
    <w:rsid w:val="002255DD"/>
    <w:rsid w:val="00225993"/>
    <w:rsid w:val="002271B6"/>
    <w:rsid w:val="00227259"/>
    <w:rsid w:val="00227BCB"/>
    <w:rsid w:val="0023006F"/>
    <w:rsid w:val="002301C9"/>
    <w:rsid w:val="00231249"/>
    <w:rsid w:val="00231C16"/>
    <w:rsid w:val="00231F2B"/>
    <w:rsid w:val="00231FCE"/>
    <w:rsid w:val="002327C3"/>
    <w:rsid w:val="00232953"/>
    <w:rsid w:val="002336EF"/>
    <w:rsid w:val="00233A3E"/>
    <w:rsid w:val="00233A8E"/>
    <w:rsid w:val="00234108"/>
    <w:rsid w:val="0023490C"/>
    <w:rsid w:val="002355C8"/>
    <w:rsid w:val="002357F9"/>
    <w:rsid w:val="00235B98"/>
    <w:rsid w:val="002364AE"/>
    <w:rsid w:val="00236614"/>
    <w:rsid w:val="00237BBC"/>
    <w:rsid w:val="00240279"/>
    <w:rsid w:val="00240423"/>
    <w:rsid w:val="00240837"/>
    <w:rsid w:val="00240B20"/>
    <w:rsid w:val="002415C7"/>
    <w:rsid w:val="002416F4"/>
    <w:rsid w:val="00241B83"/>
    <w:rsid w:val="00242156"/>
    <w:rsid w:val="0024256E"/>
    <w:rsid w:val="00242F81"/>
    <w:rsid w:val="0024329A"/>
    <w:rsid w:val="002434A6"/>
    <w:rsid w:val="002442DE"/>
    <w:rsid w:val="002449BE"/>
    <w:rsid w:val="00245095"/>
    <w:rsid w:val="00245623"/>
    <w:rsid w:val="00245817"/>
    <w:rsid w:val="0024582C"/>
    <w:rsid w:val="00245EC7"/>
    <w:rsid w:val="0024609C"/>
    <w:rsid w:val="00246A15"/>
    <w:rsid w:val="00246B95"/>
    <w:rsid w:val="00246CE3"/>
    <w:rsid w:val="00247157"/>
    <w:rsid w:val="00247609"/>
    <w:rsid w:val="00247B20"/>
    <w:rsid w:val="00247BFC"/>
    <w:rsid w:val="00247E94"/>
    <w:rsid w:val="00247F7B"/>
    <w:rsid w:val="002503E2"/>
    <w:rsid w:val="00250D03"/>
    <w:rsid w:val="002510ED"/>
    <w:rsid w:val="002511D8"/>
    <w:rsid w:val="00251CBD"/>
    <w:rsid w:val="00251D49"/>
    <w:rsid w:val="002521E9"/>
    <w:rsid w:val="002528AC"/>
    <w:rsid w:val="002536DD"/>
    <w:rsid w:val="00253AD9"/>
    <w:rsid w:val="00253E0E"/>
    <w:rsid w:val="002544FA"/>
    <w:rsid w:val="002547DC"/>
    <w:rsid w:val="00254912"/>
    <w:rsid w:val="00254A9D"/>
    <w:rsid w:val="00254D5F"/>
    <w:rsid w:val="00255A0D"/>
    <w:rsid w:val="00256559"/>
    <w:rsid w:val="0025679D"/>
    <w:rsid w:val="00256B2C"/>
    <w:rsid w:val="00256B42"/>
    <w:rsid w:val="00256F0D"/>
    <w:rsid w:val="0025727E"/>
    <w:rsid w:val="00257B4A"/>
    <w:rsid w:val="00260012"/>
    <w:rsid w:val="002602DA"/>
    <w:rsid w:val="00260324"/>
    <w:rsid w:val="00260D2B"/>
    <w:rsid w:val="0026193E"/>
    <w:rsid w:val="002619D4"/>
    <w:rsid w:val="00261C7E"/>
    <w:rsid w:val="00261F19"/>
    <w:rsid w:val="002622E0"/>
    <w:rsid w:val="00263B72"/>
    <w:rsid w:val="0026466C"/>
    <w:rsid w:val="0026493A"/>
    <w:rsid w:val="00264BC9"/>
    <w:rsid w:val="00264C04"/>
    <w:rsid w:val="00264C1B"/>
    <w:rsid w:val="00265089"/>
    <w:rsid w:val="00265619"/>
    <w:rsid w:val="00265EAA"/>
    <w:rsid w:val="002669E0"/>
    <w:rsid w:val="00266B52"/>
    <w:rsid w:val="00266D5C"/>
    <w:rsid w:val="0026709F"/>
    <w:rsid w:val="00267EEA"/>
    <w:rsid w:val="00270000"/>
    <w:rsid w:val="002701E3"/>
    <w:rsid w:val="002704AF"/>
    <w:rsid w:val="0027129E"/>
    <w:rsid w:val="002717BC"/>
    <w:rsid w:val="00271A25"/>
    <w:rsid w:val="00271ABE"/>
    <w:rsid w:val="00272192"/>
    <w:rsid w:val="00272289"/>
    <w:rsid w:val="00273141"/>
    <w:rsid w:val="00273590"/>
    <w:rsid w:val="0027427D"/>
    <w:rsid w:val="00274688"/>
    <w:rsid w:val="0027517F"/>
    <w:rsid w:val="00275911"/>
    <w:rsid w:val="00277121"/>
    <w:rsid w:val="0027749D"/>
    <w:rsid w:val="002775EE"/>
    <w:rsid w:val="0027796D"/>
    <w:rsid w:val="0028001B"/>
    <w:rsid w:val="00280ABE"/>
    <w:rsid w:val="0028112F"/>
    <w:rsid w:val="00281C1D"/>
    <w:rsid w:val="002824E6"/>
    <w:rsid w:val="00282541"/>
    <w:rsid w:val="002825EB"/>
    <w:rsid w:val="0028266A"/>
    <w:rsid w:val="00282862"/>
    <w:rsid w:val="00282E63"/>
    <w:rsid w:val="00283D95"/>
    <w:rsid w:val="00284027"/>
    <w:rsid w:val="002846E6"/>
    <w:rsid w:val="00284963"/>
    <w:rsid w:val="00284F18"/>
    <w:rsid w:val="00285110"/>
    <w:rsid w:val="0028609D"/>
    <w:rsid w:val="0028640B"/>
    <w:rsid w:val="00286BC9"/>
    <w:rsid w:val="00286BD7"/>
    <w:rsid w:val="00287185"/>
    <w:rsid w:val="0028736D"/>
    <w:rsid w:val="00287B05"/>
    <w:rsid w:val="00287E8B"/>
    <w:rsid w:val="002902A6"/>
    <w:rsid w:val="002904CF"/>
    <w:rsid w:val="002907F1"/>
    <w:rsid w:val="002914A3"/>
    <w:rsid w:val="00291875"/>
    <w:rsid w:val="002923B8"/>
    <w:rsid w:val="0029295A"/>
    <w:rsid w:val="00292B1F"/>
    <w:rsid w:val="0029329E"/>
    <w:rsid w:val="002936BE"/>
    <w:rsid w:val="00293727"/>
    <w:rsid w:val="002940CF"/>
    <w:rsid w:val="00294A9C"/>
    <w:rsid w:val="0029555A"/>
    <w:rsid w:val="00295B72"/>
    <w:rsid w:val="002976A6"/>
    <w:rsid w:val="00297FBB"/>
    <w:rsid w:val="002A07A1"/>
    <w:rsid w:val="002A0851"/>
    <w:rsid w:val="002A1822"/>
    <w:rsid w:val="002A1AB0"/>
    <w:rsid w:val="002A22E3"/>
    <w:rsid w:val="002A23D2"/>
    <w:rsid w:val="002A2AB4"/>
    <w:rsid w:val="002A2B39"/>
    <w:rsid w:val="002A2E23"/>
    <w:rsid w:val="002A31D3"/>
    <w:rsid w:val="002A43CF"/>
    <w:rsid w:val="002A4709"/>
    <w:rsid w:val="002A48A7"/>
    <w:rsid w:val="002A4B39"/>
    <w:rsid w:val="002A4C29"/>
    <w:rsid w:val="002A502F"/>
    <w:rsid w:val="002A5A4D"/>
    <w:rsid w:val="002A5F32"/>
    <w:rsid w:val="002A6351"/>
    <w:rsid w:val="002A6F45"/>
    <w:rsid w:val="002A749A"/>
    <w:rsid w:val="002A761C"/>
    <w:rsid w:val="002B0164"/>
    <w:rsid w:val="002B0326"/>
    <w:rsid w:val="002B0BC6"/>
    <w:rsid w:val="002B19BD"/>
    <w:rsid w:val="002B1FF2"/>
    <w:rsid w:val="002B20F3"/>
    <w:rsid w:val="002B275C"/>
    <w:rsid w:val="002B27B7"/>
    <w:rsid w:val="002B2C79"/>
    <w:rsid w:val="002B2F3A"/>
    <w:rsid w:val="002B3921"/>
    <w:rsid w:val="002B4203"/>
    <w:rsid w:val="002B4A9A"/>
    <w:rsid w:val="002B4F27"/>
    <w:rsid w:val="002B5F62"/>
    <w:rsid w:val="002B6141"/>
    <w:rsid w:val="002B6180"/>
    <w:rsid w:val="002B6458"/>
    <w:rsid w:val="002B64C8"/>
    <w:rsid w:val="002B6D3A"/>
    <w:rsid w:val="002B709D"/>
    <w:rsid w:val="002B7271"/>
    <w:rsid w:val="002B7488"/>
    <w:rsid w:val="002B768E"/>
    <w:rsid w:val="002B7743"/>
    <w:rsid w:val="002B7AEA"/>
    <w:rsid w:val="002C0970"/>
    <w:rsid w:val="002C0D54"/>
    <w:rsid w:val="002C14CB"/>
    <w:rsid w:val="002C198A"/>
    <w:rsid w:val="002C1A2C"/>
    <w:rsid w:val="002C263A"/>
    <w:rsid w:val="002C2895"/>
    <w:rsid w:val="002C2C23"/>
    <w:rsid w:val="002C2DA0"/>
    <w:rsid w:val="002C2F89"/>
    <w:rsid w:val="002C39E6"/>
    <w:rsid w:val="002C3E9E"/>
    <w:rsid w:val="002C3F5E"/>
    <w:rsid w:val="002C4731"/>
    <w:rsid w:val="002C4E9E"/>
    <w:rsid w:val="002C51C4"/>
    <w:rsid w:val="002C5934"/>
    <w:rsid w:val="002C5F90"/>
    <w:rsid w:val="002C66AE"/>
    <w:rsid w:val="002C69A9"/>
    <w:rsid w:val="002C7032"/>
    <w:rsid w:val="002C75D2"/>
    <w:rsid w:val="002C78EA"/>
    <w:rsid w:val="002C7A45"/>
    <w:rsid w:val="002C7B8A"/>
    <w:rsid w:val="002C7E1B"/>
    <w:rsid w:val="002D01AB"/>
    <w:rsid w:val="002D069A"/>
    <w:rsid w:val="002D06FA"/>
    <w:rsid w:val="002D12F1"/>
    <w:rsid w:val="002D1436"/>
    <w:rsid w:val="002D1734"/>
    <w:rsid w:val="002D1851"/>
    <w:rsid w:val="002D2008"/>
    <w:rsid w:val="002D26F3"/>
    <w:rsid w:val="002D2E6C"/>
    <w:rsid w:val="002D329B"/>
    <w:rsid w:val="002D3D24"/>
    <w:rsid w:val="002D4AD6"/>
    <w:rsid w:val="002D4DB8"/>
    <w:rsid w:val="002D5115"/>
    <w:rsid w:val="002D5475"/>
    <w:rsid w:val="002D5F2A"/>
    <w:rsid w:val="002D66A4"/>
    <w:rsid w:val="002D66B7"/>
    <w:rsid w:val="002D75F8"/>
    <w:rsid w:val="002E094F"/>
    <w:rsid w:val="002E0B08"/>
    <w:rsid w:val="002E0BE7"/>
    <w:rsid w:val="002E0D19"/>
    <w:rsid w:val="002E12D0"/>
    <w:rsid w:val="002E12F2"/>
    <w:rsid w:val="002E1753"/>
    <w:rsid w:val="002E19A8"/>
    <w:rsid w:val="002E1B51"/>
    <w:rsid w:val="002E2043"/>
    <w:rsid w:val="002E2100"/>
    <w:rsid w:val="002E2115"/>
    <w:rsid w:val="002E227B"/>
    <w:rsid w:val="002E2A99"/>
    <w:rsid w:val="002E2D04"/>
    <w:rsid w:val="002E2E32"/>
    <w:rsid w:val="002E3503"/>
    <w:rsid w:val="002E39D1"/>
    <w:rsid w:val="002E473E"/>
    <w:rsid w:val="002E5145"/>
    <w:rsid w:val="002E55EF"/>
    <w:rsid w:val="002E59C7"/>
    <w:rsid w:val="002E695D"/>
    <w:rsid w:val="002E74C0"/>
    <w:rsid w:val="002E75C4"/>
    <w:rsid w:val="002E77C1"/>
    <w:rsid w:val="002F0193"/>
    <w:rsid w:val="002F01FF"/>
    <w:rsid w:val="002F0E96"/>
    <w:rsid w:val="002F0EB4"/>
    <w:rsid w:val="002F0EC6"/>
    <w:rsid w:val="002F14A3"/>
    <w:rsid w:val="002F14CE"/>
    <w:rsid w:val="002F3EAE"/>
    <w:rsid w:val="002F4327"/>
    <w:rsid w:val="002F4640"/>
    <w:rsid w:val="002F54A7"/>
    <w:rsid w:val="002F551B"/>
    <w:rsid w:val="002F567A"/>
    <w:rsid w:val="002F5A87"/>
    <w:rsid w:val="002F6677"/>
    <w:rsid w:val="002F6A83"/>
    <w:rsid w:val="002F72B0"/>
    <w:rsid w:val="002F744C"/>
    <w:rsid w:val="002F7726"/>
    <w:rsid w:val="002F7F49"/>
    <w:rsid w:val="002F7FF3"/>
    <w:rsid w:val="0030015B"/>
    <w:rsid w:val="00300258"/>
    <w:rsid w:val="00300B7A"/>
    <w:rsid w:val="00300B9A"/>
    <w:rsid w:val="00301B4B"/>
    <w:rsid w:val="00301DBB"/>
    <w:rsid w:val="00302B2E"/>
    <w:rsid w:val="00302C4A"/>
    <w:rsid w:val="00302E8C"/>
    <w:rsid w:val="0030341B"/>
    <w:rsid w:val="003034E9"/>
    <w:rsid w:val="003040FD"/>
    <w:rsid w:val="003043D6"/>
    <w:rsid w:val="00304865"/>
    <w:rsid w:val="00304CD0"/>
    <w:rsid w:val="003050A1"/>
    <w:rsid w:val="003051B2"/>
    <w:rsid w:val="00305314"/>
    <w:rsid w:val="00305D0E"/>
    <w:rsid w:val="00305F73"/>
    <w:rsid w:val="00306243"/>
    <w:rsid w:val="00306708"/>
    <w:rsid w:val="003076C0"/>
    <w:rsid w:val="003076ED"/>
    <w:rsid w:val="0030786C"/>
    <w:rsid w:val="00307E24"/>
    <w:rsid w:val="003109D3"/>
    <w:rsid w:val="00311641"/>
    <w:rsid w:val="00311810"/>
    <w:rsid w:val="00311CCC"/>
    <w:rsid w:val="0031213B"/>
    <w:rsid w:val="003126A3"/>
    <w:rsid w:val="00313026"/>
    <w:rsid w:val="003131B5"/>
    <w:rsid w:val="00316487"/>
    <w:rsid w:val="0031657C"/>
    <w:rsid w:val="00316CC3"/>
    <w:rsid w:val="0031708A"/>
    <w:rsid w:val="003170F1"/>
    <w:rsid w:val="003172CE"/>
    <w:rsid w:val="003174D0"/>
    <w:rsid w:val="003204CF"/>
    <w:rsid w:val="003207A2"/>
    <w:rsid w:val="003212DB"/>
    <w:rsid w:val="00321576"/>
    <w:rsid w:val="00321723"/>
    <w:rsid w:val="0032237D"/>
    <w:rsid w:val="003233AD"/>
    <w:rsid w:val="003237A8"/>
    <w:rsid w:val="00323F5E"/>
    <w:rsid w:val="0032471B"/>
    <w:rsid w:val="0032493C"/>
    <w:rsid w:val="00325070"/>
    <w:rsid w:val="00325493"/>
    <w:rsid w:val="00325E48"/>
    <w:rsid w:val="003266F1"/>
    <w:rsid w:val="00326A72"/>
    <w:rsid w:val="003275F4"/>
    <w:rsid w:val="00327E36"/>
    <w:rsid w:val="0033011F"/>
    <w:rsid w:val="00331DF8"/>
    <w:rsid w:val="00332311"/>
    <w:rsid w:val="00332533"/>
    <w:rsid w:val="00332606"/>
    <w:rsid w:val="00332752"/>
    <w:rsid w:val="00332E70"/>
    <w:rsid w:val="00332EC7"/>
    <w:rsid w:val="00333370"/>
    <w:rsid w:val="00333897"/>
    <w:rsid w:val="0033395A"/>
    <w:rsid w:val="00334104"/>
    <w:rsid w:val="00334187"/>
    <w:rsid w:val="003344F1"/>
    <w:rsid w:val="00334CBB"/>
    <w:rsid w:val="00335074"/>
    <w:rsid w:val="00335557"/>
    <w:rsid w:val="003356D8"/>
    <w:rsid w:val="00335A04"/>
    <w:rsid w:val="00335F19"/>
    <w:rsid w:val="00336857"/>
    <w:rsid w:val="00336CFB"/>
    <w:rsid w:val="0034004A"/>
    <w:rsid w:val="003402C9"/>
    <w:rsid w:val="00340D66"/>
    <w:rsid w:val="00340D67"/>
    <w:rsid w:val="00340E57"/>
    <w:rsid w:val="00340F58"/>
    <w:rsid w:val="003424AD"/>
    <w:rsid w:val="003424D4"/>
    <w:rsid w:val="0034272D"/>
    <w:rsid w:val="00342EDA"/>
    <w:rsid w:val="00343F62"/>
    <w:rsid w:val="0034475A"/>
    <w:rsid w:val="00345554"/>
    <w:rsid w:val="00345735"/>
    <w:rsid w:val="003458F4"/>
    <w:rsid w:val="00345B8B"/>
    <w:rsid w:val="00346F9C"/>
    <w:rsid w:val="0035024F"/>
    <w:rsid w:val="00350576"/>
    <w:rsid w:val="00350E79"/>
    <w:rsid w:val="00351638"/>
    <w:rsid w:val="00351BBD"/>
    <w:rsid w:val="00352247"/>
    <w:rsid w:val="00352297"/>
    <w:rsid w:val="0035279F"/>
    <w:rsid w:val="00352EC9"/>
    <w:rsid w:val="003535D0"/>
    <w:rsid w:val="00353FDD"/>
    <w:rsid w:val="0035421F"/>
    <w:rsid w:val="00354BCB"/>
    <w:rsid w:val="00355B85"/>
    <w:rsid w:val="003567AF"/>
    <w:rsid w:val="00357550"/>
    <w:rsid w:val="00357F51"/>
    <w:rsid w:val="00360515"/>
    <w:rsid w:val="00360643"/>
    <w:rsid w:val="003606B3"/>
    <w:rsid w:val="003618EB"/>
    <w:rsid w:val="003619BE"/>
    <w:rsid w:val="00361BB5"/>
    <w:rsid w:val="00362668"/>
    <w:rsid w:val="00362884"/>
    <w:rsid w:val="0036364E"/>
    <w:rsid w:val="00363826"/>
    <w:rsid w:val="0036441C"/>
    <w:rsid w:val="00364C8C"/>
    <w:rsid w:val="00364EA2"/>
    <w:rsid w:val="003664A0"/>
    <w:rsid w:val="003665C2"/>
    <w:rsid w:val="00366D99"/>
    <w:rsid w:val="00366FB7"/>
    <w:rsid w:val="0036712D"/>
    <w:rsid w:val="00367B25"/>
    <w:rsid w:val="0037028B"/>
    <w:rsid w:val="003704A3"/>
    <w:rsid w:val="0037062B"/>
    <w:rsid w:val="00370C85"/>
    <w:rsid w:val="00370D78"/>
    <w:rsid w:val="00370DD5"/>
    <w:rsid w:val="003718B8"/>
    <w:rsid w:val="003719C1"/>
    <w:rsid w:val="00372019"/>
    <w:rsid w:val="0037213E"/>
    <w:rsid w:val="003736AB"/>
    <w:rsid w:val="00373E45"/>
    <w:rsid w:val="003740F6"/>
    <w:rsid w:val="00374CD9"/>
    <w:rsid w:val="00375008"/>
    <w:rsid w:val="003756B3"/>
    <w:rsid w:val="00375B39"/>
    <w:rsid w:val="00375E13"/>
    <w:rsid w:val="00375F48"/>
    <w:rsid w:val="00376014"/>
    <w:rsid w:val="003761C4"/>
    <w:rsid w:val="00376406"/>
    <w:rsid w:val="00376BF0"/>
    <w:rsid w:val="003772CD"/>
    <w:rsid w:val="00377730"/>
    <w:rsid w:val="00377A29"/>
    <w:rsid w:val="00380341"/>
    <w:rsid w:val="003804BD"/>
    <w:rsid w:val="003805A5"/>
    <w:rsid w:val="0038265E"/>
    <w:rsid w:val="00382760"/>
    <w:rsid w:val="0038317A"/>
    <w:rsid w:val="003834AB"/>
    <w:rsid w:val="003838D2"/>
    <w:rsid w:val="00383CEF"/>
    <w:rsid w:val="00383D5C"/>
    <w:rsid w:val="00384C08"/>
    <w:rsid w:val="003852D0"/>
    <w:rsid w:val="00385905"/>
    <w:rsid w:val="00385C25"/>
    <w:rsid w:val="00385F01"/>
    <w:rsid w:val="003866E1"/>
    <w:rsid w:val="00386A23"/>
    <w:rsid w:val="003871F9"/>
    <w:rsid w:val="0038723D"/>
    <w:rsid w:val="00387D0E"/>
    <w:rsid w:val="003904EF"/>
    <w:rsid w:val="00390839"/>
    <w:rsid w:val="00391368"/>
    <w:rsid w:val="0039172A"/>
    <w:rsid w:val="003917AE"/>
    <w:rsid w:val="00391C70"/>
    <w:rsid w:val="0039207F"/>
    <w:rsid w:val="00392DBF"/>
    <w:rsid w:val="00392EDC"/>
    <w:rsid w:val="003932D5"/>
    <w:rsid w:val="00393C4D"/>
    <w:rsid w:val="00395973"/>
    <w:rsid w:val="00396781"/>
    <w:rsid w:val="00397B13"/>
    <w:rsid w:val="00397D45"/>
    <w:rsid w:val="003A0464"/>
    <w:rsid w:val="003A07A4"/>
    <w:rsid w:val="003A1D13"/>
    <w:rsid w:val="003A1F65"/>
    <w:rsid w:val="003A23F0"/>
    <w:rsid w:val="003A296F"/>
    <w:rsid w:val="003A2A2C"/>
    <w:rsid w:val="003A2ADF"/>
    <w:rsid w:val="003A3689"/>
    <w:rsid w:val="003A3EC4"/>
    <w:rsid w:val="003A4CBD"/>
    <w:rsid w:val="003A4E86"/>
    <w:rsid w:val="003A57E4"/>
    <w:rsid w:val="003A58F0"/>
    <w:rsid w:val="003A5D70"/>
    <w:rsid w:val="003A60B9"/>
    <w:rsid w:val="003A6170"/>
    <w:rsid w:val="003A68FF"/>
    <w:rsid w:val="003A6FDF"/>
    <w:rsid w:val="003A780C"/>
    <w:rsid w:val="003B0CE9"/>
    <w:rsid w:val="003B14DD"/>
    <w:rsid w:val="003B16B2"/>
    <w:rsid w:val="003B1C63"/>
    <w:rsid w:val="003B2087"/>
    <w:rsid w:val="003B24A3"/>
    <w:rsid w:val="003B265C"/>
    <w:rsid w:val="003B2BE0"/>
    <w:rsid w:val="003B2F93"/>
    <w:rsid w:val="003B3024"/>
    <w:rsid w:val="003B3266"/>
    <w:rsid w:val="003B36B2"/>
    <w:rsid w:val="003B3D5A"/>
    <w:rsid w:val="003B4001"/>
    <w:rsid w:val="003B4324"/>
    <w:rsid w:val="003B4662"/>
    <w:rsid w:val="003B46FA"/>
    <w:rsid w:val="003B4A8A"/>
    <w:rsid w:val="003B4E2E"/>
    <w:rsid w:val="003B51E4"/>
    <w:rsid w:val="003B5737"/>
    <w:rsid w:val="003B5924"/>
    <w:rsid w:val="003B5A98"/>
    <w:rsid w:val="003B5BB9"/>
    <w:rsid w:val="003B69A0"/>
    <w:rsid w:val="003B7942"/>
    <w:rsid w:val="003B7B72"/>
    <w:rsid w:val="003C07A9"/>
    <w:rsid w:val="003C08F5"/>
    <w:rsid w:val="003C0F82"/>
    <w:rsid w:val="003C13E6"/>
    <w:rsid w:val="003C3BBB"/>
    <w:rsid w:val="003C46B5"/>
    <w:rsid w:val="003C4D30"/>
    <w:rsid w:val="003C4D62"/>
    <w:rsid w:val="003C672E"/>
    <w:rsid w:val="003C6829"/>
    <w:rsid w:val="003C6EBC"/>
    <w:rsid w:val="003C6F71"/>
    <w:rsid w:val="003C725B"/>
    <w:rsid w:val="003C7286"/>
    <w:rsid w:val="003C72DE"/>
    <w:rsid w:val="003C7347"/>
    <w:rsid w:val="003D0073"/>
    <w:rsid w:val="003D0637"/>
    <w:rsid w:val="003D1494"/>
    <w:rsid w:val="003D1A4C"/>
    <w:rsid w:val="003D2DE8"/>
    <w:rsid w:val="003D35C5"/>
    <w:rsid w:val="003D3730"/>
    <w:rsid w:val="003D39BE"/>
    <w:rsid w:val="003D4A0C"/>
    <w:rsid w:val="003D4ACB"/>
    <w:rsid w:val="003D5455"/>
    <w:rsid w:val="003D6037"/>
    <w:rsid w:val="003D6A05"/>
    <w:rsid w:val="003D6A30"/>
    <w:rsid w:val="003D6AB5"/>
    <w:rsid w:val="003D6C38"/>
    <w:rsid w:val="003D6D00"/>
    <w:rsid w:val="003D75DE"/>
    <w:rsid w:val="003D78C2"/>
    <w:rsid w:val="003D7D72"/>
    <w:rsid w:val="003D7D7C"/>
    <w:rsid w:val="003E029E"/>
    <w:rsid w:val="003E0751"/>
    <w:rsid w:val="003E0808"/>
    <w:rsid w:val="003E0E6F"/>
    <w:rsid w:val="003E0FD0"/>
    <w:rsid w:val="003E1238"/>
    <w:rsid w:val="003E14D8"/>
    <w:rsid w:val="003E17FF"/>
    <w:rsid w:val="003E18C0"/>
    <w:rsid w:val="003E1A32"/>
    <w:rsid w:val="003E1C5C"/>
    <w:rsid w:val="003E2799"/>
    <w:rsid w:val="003E2873"/>
    <w:rsid w:val="003E33F4"/>
    <w:rsid w:val="003E3B24"/>
    <w:rsid w:val="003E49DE"/>
    <w:rsid w:val="003E5084"/>
    <w:rsid w:val="003E606E"/>
    <w:rsid w:val="003E6456"/>
    <w:rsid w:val="003E64F8"/>
    <w:rsid w:val="003E6A2B"/>
    <w:rsid w:val="003E6BED"/>
    <w:rsid w:val="003F0373"/>
    <w:rsid w:val="003F054C"/>
    <w:rsid w:val="003F1124"/>
    <w:rsid w:val="003F13F5"/>
    <w:rsid w:val="003F1CC9"/>
    <w:rsid w:val="003F1F22"/>
    <w:rsid w:val="003F275C"/>
    <w:rsid w:val="003F3A05"/>
    <w:rsid w:val="003F3F5F"/>
    <w:rsid w:val="003F40D4"/>
    <w:rsid w:val="003F42E7"/>
    <w:rsid w:val="003F483B"/>
    <w:rsid w:val="003F49ED"/>
    <w:rsid w:val="003F4A7D"/>
    <w:rsid w:val="003F4C57"/>
    <w:rsid w:val="003F56EA"/>
    <w:rsid w:val="003F5E54"/>
    <w:rsid w:val="003F5EEE"/>
    <w:rsid w:val="003F5FDF"/>
    <w:rsid w:val="003F7248"/>
    <w:rsid w:val="003F744A"/>
    <w:rsid w:val="003F7E3A"/>
    <w:rsid w:val="003F7F2B"/>
    <w:rsid w:val="004003A4"/>
    <w:rsid w:val="00400C65"/>
    <w:rsid w:val="00400E7F"/>
    <w:rsid w:val="004010E5"/>
    <w:rsid w:val="00401657"/>
    <w:rsid w:val="0040216E"/>
    <w:rsid w:val="0040262A"/>
    <w:rsid w:val="00402926"/>
    <w:rsid w:val="004036AC"/>
    <w:rsid w:val="004036B9"/>
    <w:rsid w:val="00403F35"/>
    <w:rsid w:val="00404630"/>
    <w:rsid w:val="004048BD"/>
    <w:rsid w:val="00404958"/>
    <w:rsid w:val="00404BCB"/>
    <w:rsid w:val="0040529B"/>
    <w:rsid w:val="0040554B"/>
    <w:rsid w:val="004057AC"/>
    <w:rsid w:val="00405C94"/>
    <w:rsid w:val="00405D29"/>
    <w:rsid w:val="00406DDE"/>
    <w:rsid w:val="00406FBC"/>
    <w:rsid w:val="00407BE0"/>
    <w:rsid w:val="00410071"/>
    <w:rsid w:val="004103F4"/>
    <w:rsid w:val="004104C8"/>
    <w:rsid w:val="00411BB0"/>
    <w:rsid w:val="00411BC8"/>
    <w:rsid w:val="00411FBD"/>
    <w:rsid w:val="0041206D"/>
    <w:rsid w:val="00412DC9"/>
    <w:rsid w:val="00414646"/>
    <w:rsid w:val="00415011"/>
    <w:rsid w:val="00416277"/>
    <w:rsid w:val="00416A30"/>
    <w:rsid w:val="00416A3C"/>
    <w:rsid w:val="004170B9"/>
    <w:rsid w:val="00417182"/>
    <w:rsid w:val="00417310"/>
    <w:rsid w:val="004178AA"/>
    <w:rsid w:val="004201F5"/>
    <w:rsid w:val="00420268"/>
    <w:rsid w:val="004206AB"/>
    <w:rsid w:val="00421345"/>
    <w:rsid w:val="004215E2"/>
    <w:rsid w:val="00421AE2"/>
    <w:rsid w:val="00421B9C"/>
    <w:rsid w:val="00421E6E"/>
    <w:rsid w:val="00422175"/>
    <w:rsid w:val="0042258A"/>
    <w:rsid w:val="00422882"/>
    <w:rsid w:val="00423AF7"/>
    <w:rsid w:val="00423DF8"/>
    <w:rsid w:val="00423E03"/>
    <w:rsid w:val="00424037"/>
    <w:rsid w:val="00424C51"/>
    <w:rsid w:val="00424D9C"/>
    <w:rsid w:val="00424E9F"/>
    <w:rsid w:val="00425871"/>
    <w:rsid w:val="0042597B"/>
    <w:rsid w:val="00426593"/>
    <w:rsid w:val="00426618"/>
    <w:rsid w:val="004267C2"/>
    <w:rsid w:val="00426A73"/>
    <w:rsid w:val="004273C8"/>
    <w:rsid w:val="0042745C"/>
    <w:rsid w:val="00427C84"/>
    <w:rsid w:val="00427D2C"/>
    <w:rsid w:val="00427E18"/>
    <w:rsid w:val="00430880"/>
    <w:rsid w:val="0043088D"/>
    <w:rsid w:val="0043141C"/>
    <w:rsid w:val="004321F1"/>
    <w:rsid w:val="00432382"/>
    <w:rsid w:val="0043251E"/>
    <w:rsid w:val="00432EA5"/>
    <w:rsid w:val="0043317C"/>
    <w:rsid w:val="00434208"/>
    <w:rsid w:val="004344FC"/>
    <w:rsid w:val="00434C62"/>
    <w:rsid w:val="00435251"/>
    <w:rsid w:val="004354CA"/>
    <w:rsid w:val="00435714"/>
    <w:rsid w:val="00435925"/>
    <w:rsid w:val="00435A0B"/>
    <w:rsid w:val="00436165"/>
    <w:rsid w:val="004361BF"/>
    <w:rsid w:val="004371EF"/>
    <w:rsid w:val="00437827"/>
    <w:rsid w:val="00440E20"/>
    <w:rsid w:val="0044103A"/>
    <w:rsid w:val="00441047"/>
    <w:rsid w:val="0044168A"/>
    <w:rsid w:val="0044168B"/>
    <w:rsid w:val="00442284"/>
    <w:rsid w:val="004428EE"/>
    <w:rsid w:val="00442DDC"/>
    <w:rsid w:val="00443677"/>
    <w:rsid w:val="00443B39"/>
    <w:rsid w:val="004448F7"/>
    <w:rsid w:val="004449F9"/>
    <w:rsid w:val="00444EAE"/>
    <w:rsid w:val="00444F14"/>
    <w:rsid w:val="00445390"/>
    <w:rsid w:val="0044559A"/>
    <w:rsid w:val="00446EBD"/>
    <w:rsid w:val="004471E0"/>
    <w:rsid w:val="0045144A"/>
    <w:rsid w:val="00451466"/>
    <w:rsid w:val="00451488"/>
    <w:rsid w:val="0045181B"/>
    <w:rsid w:val="00451C54"/>
    <w:rsid w:val="00451C90"/>
    <w:rsid w:val="00452425"/>
    <w:rsid w:val="00453338"/>
    <w:rsid w:val="00453E3B"/>
    <w:rsid w:val="004542EC"/>
    <w:rsid w:val="00454A18"/>
    <w:rsid w:val="00455166"/>
    <w:rsid w:val="00455B0D"/>
    <w:rsid w:val="00455F1E"/>
    <w:rsid w:val="004567E4"/>
    <w:rsid w:val="00456971"/>
    <w:rsid w:val="00457A91"/>
    <w:rsid w:val="00457B13"/>
    <w:rsid w:val="0046068B"/>
    <w:rsid w:val="00460B2C"/>
    <w:rsid w:val="0046131B"/>
    <w:rsid w:val="004616B6"/>
    <w:rsid w:val="00461999"/>
    <w:rsid w:val="00462273"/>
    <w:rsid w:val="00462D8B"/>
    <w:rsid w:val="00463626"/>
    <w:rsid w:val="00464C99"/>
    <w:rsid w:val="00465EF0"/>
    <w:rsid w:val="0046664A"/>
    <w:rsid w:val="004667FA"/>
    <w:rsid w:val="00466F85"/>
    <w:rsid w:val="00467499"/>
    <w:rsid w:val="00467FE2"/>
    <w:rsid w:val="0047074B"/>
    <w:rsid w:val="00470870"/>
    <w:rsid w:val="00470F0D"/>
    <w:rsid w:val="004714C2"/>
    <w:rsid w:val="004714D7"/>
    <w:rsid w:val="004718FC"/>
    <w:rsid w:val="00471C18"/>
    <w:rsid w:val="004720D5"/>
    <w:rsid w:val="004732EC"/>
    <w:rsid w:val="00473502"/>
    <w:rsid w:val="0047437E"/>
    <w:rsid w:val="004745DC"/>
    <w:rsid w:val="0047516F"/>
    <w:rsid w:val="00475797"/>
    <w:rsid w:val="004759AC"/>
    <w:rsid w:val="00475F85"/>
    <w:rsid w:val="0047675E"/>
    <w:rsid w:val="004769A2"/>
    <w:rsid w:val="00477B78"/>
    <w:rsid w:val="00477C3E"/>
    <w:rsid w:val="00480088"/>
    <w:rsid w:val="00480A5C"/>
    <w:rsid w:val="004817DD"/>
    <w:rsid w:val="0048238E"/>
    <w:rsid w:val="0048245C"/>
    <w:rsid w:val="0048395C"/>
    <w:rsid w:val="00484AF0"/>
    <w:rsid w:val="004862D5"/>
    <w:rsid w:val="00487E25"/>
    <w:rsid w:val="004907D6"/>
    <w:rsid w:val="00490C0A"/>
    <w:rsid w:val="00491014"/>
    <w:rsid w:val="004921EE"/>
    <w:rsid w:val="0049238B"/>
    <w:rsid w:val="0049267F"/>
    <w:rsid w:val="004928FA"/>
    <w:rsid w:val="004929E5"/>
    <w:rsid w:val="004930F1"/>
    <w:rsid w:val="00493144"/>
    <w:rsid w:val="004935D4"/>
    <w:rsid w:val="004935FA"/>
    <w:rsid w:val="004939F4"/>
    <w:rsid w:val="00493AAA"/>
    <w:rsid w:val="00493DF6"/>
    <w:rsid w:val="00494491"/>
    <w:rsid w:val="00494D66"/>
    <w:rsid w:val="00494E9C"/>
    <w:rsid w:val="004952C8"/>
    <w:rsid w:val="00495418"/>
    <w:rsid w:val="00495515"/>
    <w:rsid w:val="00495B27"/>
    <w:rsid w:val="00496937"/>
    <w:rsid w:val="00497029"/>
    <w:rsid w:val="004A00D4"/>
    <w:rsid w:val="004A0426"/>
    <w:rsid w:val="004A07DB"/>
    <w:rsid w:val="004A0F74"/>
    <w:rsid w:val="004A1A16"/>
    <w:rsid w:val="004A1E78"/>
    <w:rsid w:val="004A2232"/>
    <w:rsid w:val="004A2A0E"/>
    <w:rsid w:val="004A4C0A"/>
    <w:rsid w:val="004A4C14"/>
    <w:rsid w:val="004A4F38"/>
    <w:rsid w:val="004A51A2"/>
    <w:rsid w:val="004A59C8"/>
    <w:rsid w:val="004A634F"/>
    <w:rsid w:val="004A6AB0"/>
    <w:rsid w:val="004A7009"/>
    <w:rsid w:val="004A7F5A"/>
    <w:rsid w:val="004B0226"/>
    <w:rsid w:val="004B0F96"/>
    <w:rsid w:val="004B1433"/>
    <w:rsid w:val="004B151C"/>
    <w:rsid w:val="004B199C"/>
    <w:rsid w:val="004B1BCA"/>
    <w:rsid w:val="004B2C67"/>
    <w:rsid w:val="004B2E23"/>
    <w:rsid w:val="004B43DA"/>
    <w:rsid w:val="004B4CE3"/>
    <w:rsid w:val="004B52A4"/>
    <w:rsid w:val="004B53D9"/>
    <w:rsid w:val="004B57C1"/>
    <w:rsid w:val="004B5B1C"/>
    <w:rsid w:val="004B5CF1"/>
    <w:rsid w:val="004B644B"/>
    <w:rsid w:val="004B68E5"/>
    <w:rsid w:val="004B6E8E"/>
    <w:rsid w:val="004B70F5"/>
    <w:rsid w:val="004B7138"/>
    <w:rsid w:val="004B7A58"/>
    <w:rsid w:val="004B7C0B"/>
    <w:rsid w:val="004B7EB8"/>
    <w:rsid w:val="004C0362"/>
    <w:rsid w:val="004C039C"/>
    <w:rsid w:val="004C053B"/>
    <w:rsid w:val="004C07F2"/>
    <w:rsid w:val="004C0E28"/>
    <w:rsid w:val="004C1335"/>
    <w:rsid w:val="004C1638"/>
    <w:rsid w:val="004C2B31"/>
    <w:rsid w:val="004C35DB"/>
    <w:rsid w:val="004C4707"/>
    <w:rsid w:val="004C4A44"/>
    <w:rsid w:val="004C4B69"/>
    <w:rsid w:val="004C5C43"/>
    <w:rsid w:val="004C5E53"/>
    <w:rsid w:val="004C5F20"/>
    <w:rsid w:val="004C6098"/>
    <w:rsid w:val="004C62FA"/>
    <w:rsid w:val="004C69A4"/>
    <w:rsid w:val="004C7149"/>
    <w:rsid w:val="004C7C16"/>
    <w:rsid w:val="004D0991"/>
    <w:rsid w:val="004D0C51"/>
    <w:rsid w:val="004D0CDB"/>
    <w:rsid w:val="004D1A0C"/>
    <w:rsid w:val="004D1D63"/>
    <w:rsid w:val="004D32D9"/>
    <w:rsid w:val="004D377A"/>
    <w:rsid w:val="004D3B58"/>
    <w:rsid w:val="004D4EA0"/>
    <w:rsid w:val="004D5770"/>
    <w:rsid w:val="004D5838"/>
    <w:rsid w:val="004D647F"/>
    <w:rsid w:val="004D6715"/>
    <w:rsid w:val="004D6C7F"/>
    <w:rsid w:val="004D6FFD"/>
    <w:rsid w:val="004D7EFA"/>
    <w:rsid w:val="004E0CF3"/>
    <w:rsid w:val="004E169D"/>
    <w:rsid w:val="004E16EB"/>
    <w:rsid w:val="004E1B2A"/>
    <w:rsid w:val="004E22C1"/>
    <w:rsid w:val="004E2A50"/>
    <w:rsid w:val="004E2E81"/>
    <w:rsid w:val="004E3470"/>
    <w:rsid w:val="004E382A"/>
    <w:rsid w:val="004E3DB5"/>
    <w:rsid w:val="004E43C0"/>
    <w:rsid w:val="004E4547"/>
    <w:rsid w:val="004E4D2B"/>
    <w:rsid w:val="004E4F3B"/>
    <w:rsid w:val="004E54C9"/>
    <w:rsid w:val="004E5764"/>
    <w:rsid w:val="004E57DB"/>
    <w:rsid w:val="004E5844"/>
    <w:rsid w:val="004E5973"/>
    <w:rsid w:val="004E5BF6"/>
    <w:rsid w:val="004E5CF5"/>
    <w:rsid w:val="004E613B"/>
    <w:rsid w:val="004E62DE"/>
    <w:rsid w:val="004E7208"/>
    <w:rsid w:val="004F0C34"/>
    <w:rsid w:val="004F0D94"/>
    <w:rsid w:val="004F117A"/>
    <w:rsid w:val="004F1FA7"/>
    <w:rsid w:val="004F20BE"/>
    <w:rsid w:val="004F22FE"/>
    <w:rsid w:val="004F3195"/>
    <w:rsid w:val="004F3817"/>
    <w:rsid w:val="004F3B41"/>
    <w:rsid w:val="004F4143"/>
    <w:rsid w:val="004F4721"/>
    <w:rsid w:val="004F4EE5"/>
    <w:rsid w:val="004F4F19"/>
    <w:rsid w:val="004F581F"/>
    <w:rsid w:val="004F6339"/>
    <w:rsid w:val="004F6399"/>
    <w:rsid w:val="004F6482"/>
    <w:rsid w:val="004F65E2"/>
    <w:rsid w:val="004F6C7F"/>
    <w:rsid w:val="004F6D3F"/>
    <w:rsid w:val="004F722C"/>
    <w:rsid w:val="004F7336"/>
    <w:rsid w:val="004F744F"/>
    <w:rsid w:val="004F7455"/>
    <w:rsid w:val="0050014E"/>
    <w:rsid w:val="00500E2C"/>
    <w:rsid w:val="00501C8A"/>
    <w:rsid w:val="00501C8D"/>
    <w:rsid w:val="00501C94"/>
    <w:rsid w:val="00503F74"/>
    <w:rsid w:val="005041FC"/>
    <w:rsid w:val="005043DF"/>
    <w:rsid w:val="00505AAC"/>
    <w:rsid w:val="005065CD"/>
    <w:rsid w:val="005068FE"/>
    <w:rsid w:val="00506EBE"/>
    <w:rsid w:val="00507D9E"/>
    <w:rsid w:val="00510216"/>
    <w:rsid w:val="0051061C"/>
    <w:rsid w:val="0051118E"/>
    <w:rsid w:val="005115C3"/>
    <w:rsid w:val="005116B3"/>
    <w:rsid w:val="00511A0E"/>
    <w:rsid w:val="00511E02"/>
    <w:rsid w:val="00511F48"/>
    <w:rsid w:val="00512B76"/>
    <w:rsid w:val="00513B99"/>
    <w:rsid w:val="00513BB6"/>
    <w:rsid w:val="00513D6B"/>
    <w:rsid w:val="00514058"/>
    <w:rsid w:val="005141FA"/>
    <w:rsid w:val="00514C0A"/>
    <w:rsid w:val="00515549"/>
    <w:rsid w:val="005158E6"/>
    <w:rsid w:val="00515D55"/>
    <w:rsid w:val="00516491"/>
    <w:rsid w:val="00516AFB"/>
    <w:rsid w:val="00516B91"/>
    <w:rsid w:val="00516D13"/>
    <w:rsid w:val="005174B8"/>
    <w:rsid w:val="00517528"/>
    <w:rsid w:val="005179B7"/>
    <w:rsid w:val="00517E5D"/>
    <w:rsid w:val="00517FA3"/>
    <w:rsid w:val="005205D4"/>
    <w:rsid w:val="00520D32"/>
    <w:rsid w:val="00520FBB"/>
    <w:rsid w:val="005218AB"/>
    <w:rsid w:val="00521991"/>
    <w:rsid w:val="005220EC"/>
    <w:rsid w:val="00522A5B"/>
    <w:rsid w:val="0052321C"/>
    <w:rsid w:val="0052372A"/>
    <w:rsid w:val="00523925"/>
    <w:rsid w:val="00523C30"/>
    <w:rsid w:val="0052427D"/>
    <w:rsid w:val="0052523E"/>
    <w:rsid w:val="00525269"/>
    <w:rsid w:val="0052569E"/>
    <w:rsid w:val="00525A9F"/>
    <w:rsid w:val="00526544"/>
    <w:rsid w:val="00527055"/>
    <w:rsid w:val="00527E47"/>
    <w:rsid w:val="005313BD"/>
    <w:rsid w:val="005315F2"/>
    <w:rsid w:val="005325CF"/>
    <w:rsid w:val="00532FC8"/>
    <w:rsid w:val="00533676"/>
    <w:rsid w:val="00533B87"/>
    <w:rsid w:val="00533BB2"/>
    <w:rsid w:val="00533DA7"/>
    <w:rsid w:val="00534065"/>
    <w:rsid w:val="00534870"/>
    <w:rsid w:val="00534921"/>
    <w:rsid w:val="00534958"/>
    <w:rsid w:val="00535983"/>
    <w:rsid w:val="00536296"/>
    <w:rsid w:val="005376EB"/>
    <w:rsid w:val="00537E7B"/>
    <w:rsid w:val="0054011F"/>
    <w:rsid w:val="005405C0"/>
    <w:rsid w:val="00540AD5"/>
    <w:rsid w:val="00540BDE"/>
    <w:rsid w:val="00542098"/>
    <w:rsid w:val="005420F5"/>
    <w:rsid w:val="00542805"/>
    <w:rsid w:val="0054299F"/>
    <w:rsid w:val="005429A0"/>
    <w:rsid w:val="00544683"/>
    <w:rsid w:val="00544C32"/>
    <w:rsid w:val="00544E9F"/>
    <w:rsid w:val="00544FA2"/>
    <w:rsid w:val="00545450"/>
    <w:rsid w:val="0054574C"/>
    <w:rsid w:val="00545E2C"/>
    <w:rsid w:val="00546013"/>
    <w:rsid w:val="005466D3"/>
    <w:rsid w:val="0054772A"/>
    <w:rsid w:val="00547774"/>
    <w:rsid w:val="00547FEC"/>
    <w:rsid w:val="00550457"/>
    <w:rsid w:val="00551AB8"/>
    <w:rsid w:val="00551B89"/>
    <w:rsid w:val="005523C5"/>
    <w:rsid w:val="00552EF4"/>
    <w:rsid w:val="00552FB7"/>
    <w:rsid w:val="005532C9"/>
    <w:rsid w:val="00554153"/>
    <w:rsid w:val="0055472C"/>
    <w:rsid w:val="00554DE0"/>
    <w:rsid w:val="00555178"/>
    <w:rsid w:val="00555FB1"/>
    <w:rsid w:val="00556401"/>
    <w:rsid w:val="005565BD"/>
    <w:rsid w:val="00557091"/>
    <w:rsid w:val="0055714E"/>
    <w:rsid w:val="00557202"/>
    <w:rsid w:val="00557AD7"/>
    <w:rsid w:val="00557F95"/>
    <w:rsid w:val="00560433"/>
    <w:rsid w:val="005608D4"/>
    <w:rsid w:val="005617D8"/>
    <w:rsid w:val="00561C42"/>
    <w:rsid w:val="0056200C"/>
    <w:rsid w:val="00562BAD"/>
    <w:rsid w:val="00562E0B"/>
    <w:rsid w:val="005631AF"/>
    <w:rsid w:val="005632B4"/>
    <w:rsid w:val="005637C9"/>
    <w:rsid w:val="00563CAA"/>
    <w:rsid w:val="00563D87"/>
    <w:rsid w:val="00563F7F"/>
    <w:rsid w:val="005648C4"/>
    <w:rsid w:val="005652B3"/>
    <w:rsid w:val="00565979"/>
    <w:rsid w:val="00565A5C"/>
    <w:rsid w:val="00565BED"/>
    <w:rsid w:val="00566816"/>
    <w:rsid w:val="00566B2B"/>
    <w:rsid w:val="00566E70"/>
    <w:rsid w:val="005671CD"/>
    <w:rsid w:val="0056791C"/>
    <w:rsid w:val="00567FE8"/>
    <w:rsid w:val="005702DD"/>
    <w:rsid w:val="005704AB"/>
    <w:rsid w:val="00570FE5"/>
    <w:rsid w:val="00572B34"/>
    <w:rsid w:val="00572F65"/>
    <w:rsid w:val="00573BA1"/>
    <w:rsid w:val="00573F92"/>
    <w:rsid w:val="00574FEF"/>
    <w:rsid w:val="005753E0"/>
    <w:rsid w:val="00575975"/>
    <w:rsid w:val="00575F72"/>
    <w:rsid w:val="0057635F"/>
    <w:rsid w:val="00576A14"/>
    <w:rsid w:val="00576D1A"/>
    <w:rsid w:val="00577936"/>
    <w:rsid w:val="00577D23"/>
    <w:rsid w:val="00577DF2"/>
    <w:rsid w:val="00580A9C"/>
    <w:rsid w:val="0058147B"/>
    <w:rsid w:val="005814CB"/>
    <w:rsid w:val="005818A2"/>
    <w:rsid w:val="00581C2D"/>
    <w:rsid w:val="00581DD8"/>
    <w:rsid w:val="00582090"/>
    <w:rsid w:val="005821C2"/>
    <w:rsid w:val="005830C0"/>
    <w:rsid w:val="005831CC"/>
    <w:rsid w:val="00583F8D"/>
    <w:rsid w:val="00584043"/>
    <w:rsid w:val="005842D1"/>
    <w:rsid w:val="00584B29"/>
    <w:rsid w:val="00584CC9"/>
    <w:rsid w:val="00584FE3"/>
    <w:rsid w:val="00585DB8"/>
    <w:rsid w:val="005862F1"/>
    <w:rsid w:val="005867A9"/>
    <w:rsid w:val="00586ACB"/>
    <w:rsid w:val="00586E9C"/>
    <w:rsid w:val="00587D18"/>
    <w:rsid w:val="00590037"/>
    <w:rsid w:val="00590D13"/>
    <w:rsid w:val="00590F11"/>
    <w:rsid w:val="00591157"/>
    <w:rsid w:val="005918E6"/>
    <w:rsid w:val="00591B74"/>
    <w:rsid w:val="00591D91"/>
    <w:rsid w:val="00591F53"/>
    <w:rsid w:val="00592330"/>
    <w:rsid w:val="005923AE"/>
    <w:rsid w:val="00592806"/>
    <w:rsid w:val="00592A24"/>
    <w:rsid w:val="00592B86"/>
    <w:rsid w:val="00592BAA"/>
    <w:rsid w:val="005931AA"/>
    <w:rsid w:val="005933ED"/>
    <w:rsid w:val="005934A2"/>
    <w:rsid w:val="00593F67"/>
    <w:rsid w:val="005942F0"/>
    <w:rsid w:val="00594ED2"/>
    <w:rsid w:val="00594FA6"/>
    <w:rsid w:val="005957C7"/>
    <w:rsid w:val="00595826"/>
    <w:rsid w:val="00595925"/>
    <w:rsid w:val="0059596C"/>
    <w:rsid w:val="005960AD"/>
    <w:rsid w:val="005962C7"/>
    <w:rsid w:val="00596C7B"/>
    <w:rsid w:val="00596CAB"/>
    <w:rsid w:val="005978A6"/>
    <w:rsid w:val="005A08D1"/>
    <w:rsid w:val="005A0A7E"/>
    <w:rsid w:val="005A118C"/>
    <w:rsid w:val="005A1304"/>
    <w:rsid w:val="005A1314"/>
    <w:rsid w:val="005A138E"/>
    <w:rsid w:val="005A1584"/>
    <w:rsid w:val="005A179F"/>
    <w:rsid w:val="005A18C4"/>
    <w:rsid w:val="005A1FA7"/>
    <w:rsid w:val="005A2FC0"/>
    <w:rsid w:val="005A3011"/>
    <w:rsid w:val="005A4155"/>
    <w:rsid w:val="005A4667"/>
    <w:rsid w:val="005A4FA6"/>
    <w:rsid w:val="005A624E"/>
    <w:rsid w:val="005A6FE9"/>
    <w:rsid w:val="005A7299"/>
    <w:rsid w:val="005A759B"/>
    <w:rsid w:val="005B0768"/>
    <w:rsid w:val="005B0EB6"/>
    <w:rsid w:val="005B1098"/>
    <w:rsid w:val="005B2046"/>
    <w:rsid w:val="005B252C"/>
    <w:rsid w:val="005B25EE"/>
    <w:rsid w:val="005B27D5"/>
    <w:rsid w:val="005B2943"/>
    <w:rsid w:val="005B2B9C"/>
    <w:rsid w:val="005B2D09"/>
    <w:rsid w:val="005B2DC8"/>
    <w:rsid w:val="005B2FDF"/>
    <w:rsid w:val="005B3123"/>
    <w:rsid w:val="005B380B"/>
    <w:rsid w:val="005B4955"/>
    <w:rsid w:val="005B4F75"/>
    <w:rsid w:val="005B54E2"/>
    <w:rsid w:val="005B55C7"/>
    <w:rsid w:val="005B5B78"/>
    <w:rsid w:val="005B5BDA"/>
    <w:rsid w:val="005B5D0D"/>
    <w:rsid w:val="005B6F44"/>
    <w:rsid w:val="005B7011"/>
    <w:rsid w:val="005B764F"/>
    <w:rsid w:val="005B7E18"/>
    <w:rsid w:val="005C03F1"/>
    <w:rsid w:val="005C133F"/>
    <w:rsid w:val="005C3309"/>
    <w:rsid w:val="005C332F"/>
    <w:rsid w:val="005C337F"/>
    <w:rsid w:val="005C3740"/>
    <w:rsid w:val="005C392A"/>
    <w:rsid w:val="005C447A"/>
    <w:rsid w:val="005C4610"/>
    <w:rsid w:val="005C480A"/>
    <w:rsid w:val="005C50BE"/>
    <w:rsid w:val="005C5127"/>
    <w:rsid w:val="005C587B"/>
    <w:rsid w:val="005C5A9B"/>
    <w:rsid w:val="005C5F20"/>
    <w:rsid w:val="005C62D7"/>
    <w:rsid w:val="005C6302"/>
    <w:rsid w:val="005C6874"/>
    <w:rsid w:val="005C7092"/>
    <w:rsid w:val="005C7759"/>
    <w:rsid w:val="005D0154"/>
    <w:rsid w:val="005D15DD"/>
    <w:rsid w:val="005D2A59"/>
    <w:rsid w:val="005D2F59"/>
    <w:rsid w:val="005D41E8"/>
    <w:rsid w:val="005D45A1"/>
    <w:rsid w:val="005D4860"/>
    <w:rsid w:val="005D4B68"/>
    <w:rsid w:val="005D4D52"/>
    <w:rsid w:val="005D4E54"/>
    <w:rsid w:val="005D512C"/>
    <w:rsid w:val="005D5D57"/>
    <w:rsid w:val="005D5F6E"/>
    <w:rsid w:val="005D6AEC"/>
    <w:rsid w:val="005D7A10"/>
    <w:rsid w:val="005E05D5"/>
    <w:rsid w:val="005E0C5D"/>
    <w:rsid w:val="005E0F8E"/>
    <w:rsid w:val="005E1618"/>
    <w:rsid w:val="005E2369"/>
    <w:rsid w:val="005E23D9"/>
    <w:rsid w:val="005E2A49"/>
    <w:rsid w:val="005E2C7E"/>
    <w:rsid w:val="005E2EA3"/>
    <w:rsid w:val="005E412F"/>
    <w:rsid w:val="005E42AF"/>
    <w:rsid w:val="005E4342"/>
    <w:rsid w:val="005E46BD"/>
    <w:rsid w:val="005E4D75"/>
    <w:rsid w:val="005E5495"/>
    <w:rsid w:val="005E57DE"/>
    <w:rsid w:val="005E59E3"/>
    <w:rsid w:val="005E5D5D"/>
    <w:rsid w:val="005E5E15"/>
    <w:rsid w:val="005E6C74"/>
    <w:rsid w:val="005E6E8A"/>
    <w:rsid w:val="005E74FD"/>
    <w:rsid w:val="005E7764"/>
    <w:rsid w:val="005E7854"/>
    <w:rsid w:val="005E7A1B"/>
    <w:rsid w:val="005F00CF"/>
    <w:rsid w:val="005F07C7"/>
    <w:rsid w:val="005F09E5"/>
    <w:rsid w:val="005F0A9D"/>
    <w:rsid w:val="005F125C"/>
    <w:rsid w:val="005F3735"/>
    <w:rsid w:val="005F3F1C"/>
    <w:rsid w:val="005F457B"/>
    <w:rsid w:val="005F4A28"/>
    <w:rsid w:val="005F5047"/>
    <w:rsid w:val="005F542D"/>
    <w:rsid w:val="005F6185"/>
    <w:rsid w:val="005F619F"/>
    <w:rsid w:val="005F6A3C"/>
    <w:rsid w:val="005F6EEC"/>
    <w:rsid w:val="005F7332"/>
    <w:rsid w:val="005F7560"/>
    <w:rsid w:val="005F7C76"/>
    <w:rsid w:val="00600BA9"/>
    <w:rsid w:val="006014EA"/>
    <w:rsid w:val="006015CF"/>
    <w:rsid w:val="006015FC"/>
    <w:rsid w:val="00601E73"/>
    <w:rsid w:val="00602724"/>
    <w:rsid w:val="00602762"/>
    <w:rsid w:val="00602B81"/>
    <w:rsid w:val="0060303F"/>
    <w:rsid w:val="00603EE7"/>
    <w:rsid w:val="00603FFD"/>
    <w:rsid w:val="006052D7"/>
    <w:rsid w:val="006053DC"/>
    <w:rsid w:val="00605435"/>
    <w:rsid w:val="00605A11"/>
    <w:rsid w:val="00605FFA"/>
    <w:rsid w:val="00607B54"/>
    <w:rsid w:val="00607FDD"/>
    <w:rsid w:val="00610059"/>
    <w:rsid w:val="006103DA"/>
    <w:rsid w:val="00610521"/>
    <w:rsid w:val="006109A6"/>
    <w:rsid w:val="00610E15"/>
    <w:rsid w:val="00611197"/>
    <w:rsid w:val="006114FD"/>
    <w:rsid w:val="006116D0"/>
    <w:rsid w:val="00611867"/>
    <w:rsid w:val="00611EC1"/>
    <w:rsid w:val="00612457"/>
    <w:rsid w:val="00612965"/>
    <w:rsid w:val="006130C0"/>
    <w:rsid w:val="0061376E"/>
    <w:rsid w:val="006139D2"/>
    <w:rsid w:val="00613D36"/>
    <w:rsid w:val="0061433B"/>
    <w:rsid w:val="00614616"/>
    <w:rsid w:val="00614873"/>
    <w:rsid w:val="006148BF"/>
    <w:rsid w:val="006150C6"/>
    <w:rsid w:val="00615E38"/>
    <w:rsid w:val="00616021"/>
    <w:rsid w:val="00616417"/>
    <w:rsid w:val="00616A16"/>
    <w:rsid w:val="0061737F"/>
    <w:rsid w:val="00617617"/>
    <w:rsid w:val="0061763D"/>
    <w:rsid w:val="00617C31"/>
    <w:rsid w:val="00617C4D"/>
    <w:rsid w:val="006207EF"/>
    <w:rsid w:val="00620DF5"/>
    <w:rsid w:val="00620E8E"/>
    <w:rsid w:val="00620EDD"/>
    <w:rsid w:val="0062115A"/>
    <w:rsid w:val="00621258"/>
    <w:rsid w:val="006219F8"/>
    <w:rsid w:val="00621FF0"/>
    <w:rsid w:val="00622053"/>
    <w:rsid w:val="0062227F"/>
    <w:rsid w:val="00622684"/>
    <w:rsid w:val="006230A3"/>
    <w:rsid w:val="0062367D"/>
    <w:rsid w:val="0062398B"/>
    <w:rsid w:val="00625285"/>
    <w:rsid w:val="006254F9"/>
    <w:rsid w:val="006257A0"/>
    <w:rsid w:val="00625B25"/>
    <w:rsid w:val="00626723"/>
    <w:rsid w:val="0062697A"/>
    <w:rsid w:val="00626FB3"/>
    <w:rsid w:val="0062789E"/>
    <w:rsid w:val="006304A8"/>
    <w:rsid w:val="006308E8"/>
    <w:rsid w:val="00630909"/>
    <w:rsid w:val="00630E01"/>
    <w:rsid w:val="006314A5"/>
    <w:rsid w:val="0063171E"/>
    <w:rsid w:val="006325D5"/>
    <w:rsid w:val="00632EC4"/>
    <w:rsid w:val="0063364B"/>
    <w:rsid w:val="00633F47"/>
    <w:rsid w:val="006355FC"/>
    <w:rsid w:val="00635E15"/>
    <w:rsid w:val="00636066"/>
    <w:rsid w:val="00636B01"/>
    <w:rsid w:val="00637208"/>
    <w:rsid w:val="0063734E"/>
    <w:rsid w:val="0063739F"/>
    <w:rsid w:val="00637994"/>
    <w:rsid w:val="00637F2B"/>
    <w:rsid w:val="006401D5"/>
    <w:rsid w:val="00640238"/>
    <w:rsid w:val="006403F8"/>
    <w:rsid w:val="006406A4"/>
    <w:rsid w:val="006407CD"/>
    <w:rsid w:val="00640A3B"/>
    <w:rsid w:val="00640F6D"/>
    <w:rsid w:val="00641278"/>
    <w:rsid w:val="006417F9"/>
    <w:rsid w:val="00642262"/>
    <w:rsid w:val="006423A1"/>
    <w:rsid w:val="00642AE4"/>
    <w:rsid w:val="0064339C"/>
    <w:rsid w:val="006434A0"/>
    <w:rsid w:val="00643597"/>
    <w:rsid w:val="006439F3"/>
    <w:rsid w:val="00643A3F"/>
    <w:rsid w:val="006447F7"/>
    <w:rsid w:val="00644818"/>
    <w:rsid w:val="006448F8"/>
    <w:rsid w:val="00644C03"/>
    <w:rsid w:val="00644C65"/>
    <w:rsid w:val="00644D85"/>
    <w:rsid w:val="00645126"/>
    <w:rsid w:val="00645881"/>
    <w:rsid w:val="00645BAE"/>
    <w:rsid w:val="00645E64"/>
    <w:rsid w:val="00645FAF"/>
    <w:rsid w:val="006462C5"/>
    <w:rsid w:val="00646E64"/>
    <w:rsid w:val="00646F18"/>
    <w:rsid w:val="0064753B"/>
    <w:rsid w:val="00647985"/>
    <w:rsid w:val="006500A5"/>
    <w:rsid w:val="00650EC0"/>
    <w:rsid w:val="0065100A"/>
    <w:rsid w:val="006510FB"/>
    <w:rsid w:val="006512DC"/>
    <w:rsid w:val="00651A4F"/>
    <w:rsid w:val="00651A55"/>
    <w:rsid w:val="00652026"/>
    <w:rsid w:val="006520F0"/>
    <w:rsid w:val="006522DD"/>
    <w:rsid w:val="00652C52"/>
    <w:rsid w:val="00652D3A"/>
    <w:rsid w:val="00652F36"/>
    <w:rsid w:val="00652F76"/>
    <w:rsid w:val="00653287"/>
    <w:rsid w:val="006532AD"/>
    <w:rsid w:val="006539DC"/>
    <w:rsid w:val="00653ACC"/>
    <w:rsid w:val="00654038"/>
    <w:rsid w:val="006540CB"/>
    <w:rsid w:val="006543BE"/>
    <w:rsid w:val="006549C0"/>
    <w:rsid w:val="00655076"/>
    <w:rsid w:val="006550F3"/>
    <w:rsid w:val="00655498"/>
    <w:rsid w:val="0065591C"/>
    <w:rsid w:val="006569D7"/>
    <w:rsid w:val="00656B68"/>
    <w:rsid w:val="00656BD2"/>
    <w:rsid w:val="00656D84"/>
    <w:rsid w:val="0065726A"/>
    <w:rsid w:val="00657915"/>
    <w:rsid w:val="00657C4D"/>
    <w:rsid w:val="00657CF9"/>
    <w:rsid w:val="00657FAA"/>
    <w:rsid w:val="0066030C"/>
    <w:rsid w:val="006603E6"/>
    <w:rsid w:val="00660D85"/>
    <w:rsid w:val="00661728"/>
    <w:rsid w:val="00661E1C"/>
    <w:rsid w:val="00662D9E"/>
    <w:rsid w:val="00662EE2"/>
    <w:rsid w:val="00663709"/>
    <w:rsid w:val="006646A6"/>
    <w:rsid w:val="006649EB"/>
    <w:rsid w:val="006656BC"/>
    <w:rsid w:val="00665CE2"/>
    <w:rsid w:val="00666DEB"/>
    <w:rsid w:val="0066715F"/>
    <w:rsid w:val="0066752F"/>
    <w:rsid w:val="00667919"/>
    <w:rsid w:val="00667C7D"/>
    <w:rsid w:val="0067025C"/>
    <w:rsid w:val="006727FA"/>
    <w:rsid w:val="00672E64"/>
    <w:rsid w:val="00673CB4"/>
    <w:rsid w:val="00673FF9"/>
    <w:rsid w:val="00674BAF"/>
    <w:rsid w:val="00674C08"/>
    <w:rsid w:val="006750DE"/>
    <w:rsid w:val="00675541"/>
    <w:rsid w:val="0067562B"/>
    <w:rsid w:val="00675A73"/>
    <w:rsid w:val="006760F0"/>
    <w:rsid w:val="00677082"/>
    <w:rsid w:val="0067710B"/>
    <w:rsid w:val="006771FA"/>
    <w:rsid w:val="00677C2F"/>
    <w:rsid w:val="00680399"/>
    <w:rsid w:val="006810D8"/>
    <w:rsid w:val="006811C0"/>
    <w:rsid w:val="00681453"/>
    <w:rsid w:val="00682120"/>
    <w:rsid w:val="00683132"/>
    <w:rsid w:val="006835D5"/>
    <w:rsid w:val="006838D9"/>
    <w:rsid w:val="00683907"/>
    <w:rsid w:val="00683B1F"/>
    <w:rsid w:val="00683D64"/>
    <w:rsid w:val="00684218"/>
    <w:rsid w:val="0068491A"/>
    <w:rsid w:val="00684924"/>
    <w:rsid w:val="00684C54"/>
    <w:rsid w:val="00685608"/>
    <w:rsid w:val="00686893"/>
    <w:rsid w:val="00686974"/>
    <w:rsid w:val="00687749"/>
    <w:rsid w:val="00690436"/>
    <w:rsid w:val="00691156"/>
    <w:rsid w:val="00691D21"/>
    <w:rsid w:val="00691D36"/>
    <w:rsid w:val="00692275"/>
    <w:rsid w:val="006929AF"/>
    <w:rsid w:val="006930E7"/>
    <w:rsid w:val="006946F8"/>
    <w:rsid w:val="0069485C"/>
    <w:rsid w:val="00694A20"/>
    <w:rsid w:val="00695199"/>
    <w:rsid w:val="0069567F"/>
    <w:rsid w:val="00696048"/>
    <w:rsid w:val="00697769"/>
    <w:rsid w:val="00697B13"/>
    <w:rsid w:val="00697B30"/>
    <w:rsid w:val="006A0A4C"/>
    <w:rsid w:val="006A0C13"/>
    <w:rsid w:val="006A0CF0"/>
    <w:rsid w:val="006A0E1B"/>
    <w:rsid w:val="006A1086"/>
    <w:rsid w:val="006A18F9"/>
    <w:rsid w:val="006A1C6B"/>
    <w:rsid w:val="006A1E4D"/>
    <w:rsid w:val="006A22E4"/>
    <w:rsid w:val="006A23A6"/>
    <w:rsid w:val="006A2977"/>
    <w:rsid w:val="006A2BBB"/>
    <w:rsid w:val="006A3043"/>
    <w:rsid w:val="006A3788"/>
    <w:rsid w:val="006A4044"/>
    <w:rsid w:val="006A4ABC"/>
    <w:rsid w:val="006A4E0F"/>
    <w:rsid w:val="006A51AA"/>
    <w:rsid w:val="006A563F"/>
    <w:rsid w:val="006A60AB"/>
    <w:rsid w:val="006A6253"/>
    <w:rsid w:val="006A6DB5"/>
    <w:rsid w:val="006A7010"/>
    <w:rsid w:val="006A7356"/>
    <w:rsid w:val="006A7A67"/>
    <w:rsid w:val="006B02EF"/>
    <w:rsid w:val="006B0ADF"/>
    <w:rsid w:val="006B0F69"/>
    <w:rsid w:val="006B104B"/>
    <w:rsid w:val="006B1446"/>
    <w:rsid w:val="006B17B8"/>
    <w:rsid w:val="006B1879"/>
    <w:rsid w:val="006B1CBC"/>
    <w:rsid w:val="006B2164"/>
    <w:rsid w:val="006B24C1"/>
    <w:rsid w:val="006B2650"/>
    <w:rsid w:val="006B2A89"/>
    <w:rsid w:val="006B321E"/>
    <w:rsid w:val="006B3271"/>
    <w:rsid w:val="006B3809"/>
    <w:rsid w:val="006B39C5"/>
    <w:rsid w:val="006B3D61"/>
    <w:rsid w:val="006B4670"/>
    <w:rsid w:val="006B4E53"/>
    <w:rsid w:val="006B50BE"/>
    <w:rsid w:val="006B5260"/>
    <w:rsid w:val="006B665E"/>
    <w:rsid w:val="006B6895"/>
    <w:rsid w:val="006B6DBE"/>
    <w:rsid w:val="006B721C"/>
    <w:rsid w:val="006B7351"/>
    <w:rsid w:val="006B7A4A"/>
    <w:rsid w:val="006B7F8E"/>
    <w:rsid w:val="006C0FD2"/>
    <w:rsid w:val="006C1406"/>
    <w:rsid w:val="006C1599"/>
    <w:rsid w:val="006C1918"/>
    <w:rsid w:val="006C1E7D"/>
    <w:rsid w:val="006C22F3"/>
    <w:rsid w:val="006C27AC"/>
    <w:rsid w:val="006C2835"/>
    <w:rsid w:val="006C2BEF"/>
    <w:rsid w:val="006C2E8D"/>
    <w:rsid w:val="006C3503"/>
    <w:rsid w:val="006C38AD"/>
    <w:rsid w:val="006C38D9"/>
    <w:rsid w:val="006C45F1"/>
    <w:rsid w:val="006C465F"/>
    <w:rsid w:val="006C4E1E"/>
    <w:rsid w:val="006C4E24"/>
    <w:rsid w:val="006C55B2"/>
    <w:rsid w:val="006C57DC"/>
    <w:rsid w:val="006C5DA5"/>
    <w:rsid w:val="006C62CC"/>
    <w:rsid w:val="006C662B"/>
    <w:rsid w:val="006C6FDD"/>
    <w:rsid w:val="006C7D69"/>
    <w:rsid w:val="006D0B3B"/>
    <w:rsid w:val="006D1036"/>
    <w:rsid w:val="006D1097"/>
    <w:rsid w:val="006D126A"/>
    <w:rsid w:val="006D1665"/>
    <w:rsid w:val="006D1752"/>
    <w:rsid w:val="006D1A72"/>
    <w:rsid w:val="006D1E48"/>
    <w:rsid w:val="006D1F6A"/>
    <w:rsid w:val="006D2090"/>
    <w:rsid w:val="006D2298"/>
    <w:rsid w:val="006D2641"/>
    <w:rsid w:val="006D285D"/>
    <w:rsid w:val="006D2C25"/>
    <w:rsid w:val="006D2CD3"/>
    <w:rsid w:val="006D3D72"/>
    <w:rsid w:val="006D427F"/>
    <w:rsid w:val="006D4768"/>
    <w:rsid w:val="006D4B50"/>
    <w:rsid w:val="006D5357"/>
    <w:rsid w:val="006D5395"/>
    <w:rsid w:val="006D53B5"/>
    <w:rsid w:val="006D56C2"/>
    <w:rsid w:val="006D5B9C"/>
    <w:rsid w:val="006D5CD4"/>
    <w:rsid w:val="006D5DDB"/>
    <w:rsid w:val="006D60B0"/>
    <w:rsid w:val="006D673A"/>
    <w:rsid w:val="006D6B2F"/>
    <w:rsid w:val="006E0389"/>
    <w:rsid w:val="006E03FF"/>
    <w:rsid w:val="006E08DF"/>
    <w:rsid w:val="006E0E21"/>
    <w:rsid w:val="006E103B"/>
    <w:rsid w:val="006E1078"/>
    <w:rsid w:val="006E1540"/>
    <w:rsid w:val="006E1698"/>
    <w:rsid w:val="006E173A"/>
    <w:rsid w:val="006E1772"/>
    <w:rsid w:val="006E20A3"/>
    <w:rsid w:val="006E27AA"/>
    <w:rsid w:val="006E2A18"/>
    <w:rsid w:val="006E2AC6"/>
    <w:rsid w:val="006E301D"/>
    <w:rsid w:val="006E3670"/>
    <w:rsid w:val="006E38D7"/>
    <w:rsid w:val="006E3BD8"/>
    <w:rsid w:val="006E3D6B"/>
    <w:rsid w:val="006E3E67"/>
    <w:rsid w:val="006E4B0B"/>
    <w:rsid w:val="006E55BB"/>
    <w:rsid w:val="006E65C2"/>
    <w:rsid w:val="006E6F26"/>
    <w:rsid w:val="006E732D"/>
    <w:rsid w:val="006F0327"/>
    <w:rsid w:val="006F0546"/>
    <w:rsid w:val="006F0583"/>
    <w:rsid w:val="006F0A53"/>
    <w:rsid w:val="006F0A8F"/>
    <w:rsid w:val="006F0DF4"/>
    <w:rsid w:val="006F0E0D"/>
    <w:rsid w:val="006F0EB4"/>
    <w:rsid w:val="006F1262"/>
    <w:rsid w:val="006F178E"/>
    <w:rsid w:val="006F23DC"/>
    <w:rsid w:val="006F2682"/>
    <w:rsid w:val="006F2BA7"/>
    <w:rsid w:val="006F3314"/>
    <w:rsid w:val="006F34EE"/>
    <w:rsid w:val="006F3EEE"/>
    <w:rsid w:val="006F4A50"/>
    <w:rsid w:val="006F4CFE"/>
    <w:rsid w:val="006F4E48"/>
    <w:rsid w:val="006F5118"/>
    <w:rsid w:val="006F571F"/>
    <w:rsid w:val="006F58FA"/>
    <w:rsid w:val="006F6B2E"/>
    <w:rsid w:val="006F718C"/>
    <w:rsid w:val="006F76ED"/>
    <w:rsid w:val="0070025D"/>
    <w:rsid w:val="007004EE"/>
    <w:rsid w:val="00700643"/>
    <w:rsid w:val="00700762"/>
    <w:rsid w:val="00700897"/>
    <w:rsid w:val="00700D08"/>
    <w:rsid w:val="00700D93"/>
    <w:rsid w:val="0070104A"/>
    <w:rsid w:val="0070220C"/>
    <w:rsid w:val="0070249F"/>
    <w:rsid w:val="00702F91"/>
    <w:rsid w:val="007031A3"/>
    <w:rsid w:val="007033AD"/>
    <w:rsid w:val="00703606"/>
    <w:rsid w:val="00705072"/>
    <w:rsid w:val="00705AB0"/>
    <w:rsid w:val="00705AC7"/>
    <w:rsid w:val="00706304"/>
    <w:rsid w:val="0070691D"/>
    <w:rsid w:val="00706B03"/>
    <w:rsid w:val="007073D5"/>
    <w:rsid w:val="0070762F"/>
    <w:rsid w:val="00707B9F"/>
    <w:rsid w:val="00710549"/>
    <w:rsid w:val="00711057"/>
    <w:rsid w:val="007116A4"/>
    <w:rsid w:val="00711A29"/>
    <w:rsid w:val="00711AB1"/>
    <w:rsid w:val="00711AFA"/>
    <w:rsid w:val="00712767"/>
    <w:rsid w:val="00712772"/>
    <w:rsid w:val="0071287F"/>
    <w:rsid w:val="00713947"/>
    <w:rsid w:val="00713AB8"/>
    <w:rsid w:val="00713ECD"/>
    <w:rsid w:val="007144F0"/>
    <w:rsid w:val="00714559"/>
    <w:rsid w:val="00714B8D"/>
    <w:rsid w:val="00714F9E"/>
    <w:rsid w:val="00715392"/>
    <w:rsid w:val="00715FDF"/>
    <w:rsid w:val="0071668E"/>
    <w:rsid w:val="00717353"/>
    <w:rsid w:val="00721576"/>
    <w:rsid w:val="0072225D"/>
    <w:rsid w:val="007225FF"/>
    <w:rsid w:val="007228AE"/>
    <w:rsid w:val="00722E96"/>
    <w:rsid w:val="007231B4"/>
    <w:rsid w:val="007232E7"/>
    <w:rsid w:val="00723848"/>
    <w:rsid w:val="007238D8"/>
    <w:rsid w:val="00723A05"/>
    <w:rsid w:val="00724B92"/>
    <w:rsid w:val="00724EE3"/>
    <w:rsid w:val="00725703"/>
    <w:rsid w:val="00726303"/>
    <w:rsid w:val="00726500"/>
    <w:rsid w:val="00726546"/>
    <w:rsid w:val="00726ED0"/>
    <w:rsid w:val="00726EFD"/>
    <w:rsid w:val="0073024D"/>
    <w:rsid w:val="0073025C"/>
    <w:rsid w:val="00730884"/>
    <w:rsid w:val="00730AF5"/>
    <w:rsid w:val="00730C99"/>
    <w:rsid w:val="00731245"/>
    <w:rsid w:val="007332B4"/>
    <w:rsid w:val="007338D2"/>
    <w:rsid w:val="00734107"/>
    <w:rsid w:val="007343FC"/>
    <w:rsid w:val="00734432"/>
    <w:rsid w:val="0073448C"/>
    <w:rsid w:val="0073473B"/>
    <w:rsid w:val="00735192"/>
    <w:rsid w:val="007352E9"/>
    <w:rsid w:val="007358CF"/>
    <w:rsid w:val="00735E64"/>
    <w:rsid w:val="00736768"/>
    <w:rsid w:val="007367E6"/>
    <w:rsid w:val="00736E4B"/>
    <w:rsid w:val="00737332"/>
    <w:rsid w:val="0073758A"/>
    <w:rsid w:val="00737937"/>
    <w:rsid w:val="00737E8B"/>
    <w:rsid w:val="00737F5E"/>
    <w:rsid w:val="007403E8"/>
    <w:rsid w:val="007407BB"/>
    <w:rsid w:val="007409B9"/>
    <w:rsid w:val="00740F3B"/>
    <w:rsid w:val="007410B9"/>
    <w:rsid w:val="00741172"/>
    <w:rsid w:val="00741617"/>
    <w:rsid w:val="00742062"/>
    <w:rsid w:val="0074236E"/>
    <w:rsid w:val="00742711"/>
    <w:rsid w:val="0074281C"/>
    <w:rsid w:val="00742B3F"/>
    <w:rsid w:val="00742BC8"/>
    <w:rsid w:val="00742F38"/>
    <w:rsid w:val="00743033"/>
    <w:rsid w:val="007435F7"/>
    <w:rsid w:val="00744073"/>
    <w:rsid w:val="007441AB"/>
    <w:rsid w:val="007444CA"/>
    <w:rsid w:val="007456C9"/>
    <w:rsid w:val="00745820"/>
    <w:rsid w:val="00745E12"/>
    <w:rsid w:val="00745E2B"/>
    <w:rsid w:val="00746383"/>
    <w:rsid w:val="00746A49"/>
    <w:rsid w:val="00746C23"/>
    <w:rsid w:val="00747CF1"/>
    <w:rsid w:val="00747DBF"/>
    <w:rsid w:val="00747FB0"/>
    <w:rsid w:val="0075019E"/>
    <w:rsid w:val="00750BC8"/>
    <w:rsid w:val="00750FE5"/>
    <w:rsid w:val="007511A2"/>
    <w:rsid w:val="007518DA"/>
    <w:rsid w:val="00751B0A"/>
    <w:rsid w:val="00752030"/>
    <w:rsid w:val="007526E3"/>
    <w:rsid w:val="00752A8B"/>
    <w:rsid w:val="00752D3E"/>
    <w:rsid w:val="0075308C"/>
    <w:rsid w:val="0075366F"/>
    <w:rsid w:val="00753EB5"/>
    <w:rsid w:val="00754422"/>
    <w:rsid w:val="00754A86"/>
    <w:rsid w:val="00754D10"/>
    <w:rsid w:val="00756177"/>
    <w:rsid w:val="00756CB2"/>
    <w:rsid w:val="0075721B"/>
    <w:rsid w:val="0075780E"/>
    <w:rsid w:val="00757820"/>
    <w:rsid w:val="00757C94"/>
    <w:rsid w:val="00760096"/>
    <w:rsid w:val="00760211"/>
    <w:rsid w:val="0076071B"/>
    <w:rsid w:val="007609D7"/>
    <w:rsid w:val="00760ADE"/>
    <w:rsid w:val="00761DAF"/>
    <w:rsid w:val="007620F5"/>
    <w:rsid w:val="00762432"/>
    <w:rsid w:val="00763556"/>
    <w:rsid w:val="007637D9"/>
    <w:rsid w:val="00763DF9"/>
    <w:rsid w:val="00763EC4"/>
    <w:rsid w:val="00763FB7"/>
    <w:rsid w:val="007646D9"/>
    <w:rsid w:val="00764706"/>
    <w:rsid w:val="007648EC"/>
    <w:rsid w:val="00764A0F"/>
    <w:rsid w:val="00764BFE"/>
    <w:rsid w:val="00764D8C"/>
    <w:rsid w:val="00765250"/>
    <w:rsid w:val="0076542C"/>
    <w:rsid w:val="0076567B"/>
    <w:rsid w:val="00765A77"/>
    <w:rsid w:val="00766045"/>
    <w:rsid w:val="00766CAA"/>
    <w:rsid w:val="00767363"/>
    <w:rsid w:val="00767752"/>
    <w:rsid w:val="00767767"/>
    <w:rsid w:val="0076777E"/>
    <w:rsid w:val="00767A5B"/>
    <w:rsid w:val="00767E92"/>
    <w:rsid w:val="007702F1"/>
    <w:rsid w:val="00770561"/>
    <w:rsid w:val="00770744"/>
    <w:rsid w:val="00773529"/>
    <w:rsid w:val="007738A1"/>
    <w:rsid w:val="00774039"/>
    <w:rsid w:val="0077462F"/>
    <w:rsid w:val="007747F5"/>
    <w:rsid w:val="007754A0"/>
    <w:rsid w:val="00775520"/>
    <w:rsid w:val="00775936"/>
    <w:rsid w:val="00775A90"/>
    <w:rsid w:val="00775BE2"/>
    <w:rsid w:val="00775CA4"/>
    <w:rsid w:val="00776014"/>
    <w:rsid w:val="007760D6"/>
    <w:rsid w:val="00776701"/>
    <w:rsid w:val="0077673A"/>
    <w:rsid w:val="00776A0A"/>
    <w:rsid w:val="00776B20"/>
    <w:rsid w:val="0077721F"/>
    <w:rsid w:val="00777A7C"/>
    <w:rsid w:val="00777CAD"/>
    <w:rsid w:val="00777E34"/>
    <w:rsid w:val="00780987"/>
    <w:rsid w:val="00780A08"/>
    <w:rsid w:val="007811EB"/>
    <w:rsid w:val="00781AB9"/>
    <w:rsid w:val="00781DEB"/>
    <w:rsid w:val="0078271E"/>
    <w:rsid w:val="007834E8"/>
    <w:rsid w:val="00783749"/>
    <w:rsid w:val="007839EB"/>
    <w:rsid w:val="00783CD2"/>
    <w:rsid w:val="0078413A"/>
    <w:rsid w:val="007841C9"/>
    <w:rsid w:val="007842D2"/>
    <w:rsid w:val="0078451F"/>
    <w:rsid w:val="00784935"/>
    <w:rsid w:val="00784AB6"/>
    <w:rsid w:val="007850A0"/>
    <w:rsid w:val="007852FF"/>
    <w:rsid w:val="007854C8"/>
    <w:rsid w:val="00785FD1"/>
    <w:rsid w:val="00786078"/>
    <w:rsid w:val="00786CDF"/>
    <w:rsid w:val="00787CA9"/>
    <w:rsid w:val="00790609"/>
    <w:rsid w:val="00790721"/>
    <w:rsid w:val="00790C78"/>
    <w:rsid w:val="00790D1B"/>
    <w:rsid w:val="00790DB0"/>
    <w:rsid w:val="0079104F"/>
    <w:rsid w:val="007917B2"/>
    <w:rsid w:val="00791C45"/>
    <w:rsid w:val="00791EE1"/>
    <w:rsid w:val="0079218A"/>
    <w:rsid w:val="007923DF"/>
    <w:rsid w:val="007928A8"/>
    <w:rsid w:val="00793670"/>
    <w:rsid w:val="007939A3"/>
    <w:rsid w:val="0079407F"/>
    <w:rsid w:val="0079434A"/>
    <w:rsid w:val="00794632"/>
    <w:rsid w:val="0079471D"/>
    <w:rsid w:val="0079485B"/>
    <w:rsid w:val="00794879"/>
    <w:rsid w:val="00795088"/>
    <w:rsid w:val="00795118"/>
    <w:rsid w:val="007955F7"/>
    <w:rsid w:val="00795612"/>
    <w:rsid w:val="00795974"/>
    <w:rsid w:val="0079598E"/>
    <w:rsid w:val="00795BA8"/>
    <w:rsid w:val="00795CDB"/>
    <w:rsid w:val="0079603E"/>
    <w:rsid w:val="007968D3"/>
    <w:rsid w:val="0079717E"/>
    <w:rsid w:val="007975CB"/>
    <w:rsid w:val="00797CDD"/>
    <w:rsid w:val="007A0292"/>
    <w:rsid w:val="007A0D4F"/>
    <w:rsid w:val="007A1854"/>
    <w:rsid w:val="007A27A5"/>
    <w:rsid w:val="007A27AA"/>
    <w:rsid w:val="007A397B"/>
    <w:rsid w:val="007A3AA8"/>
    <w:rsid w:val="007A3B94"/>
    <w:rsid w:val="007A4560"/>
    <w:rsid w:val="007A4EB9"/>
    <w:rsid w:val="007A567A"/>
    <w:rsid w:val="007A5C6C"/>
    <w:rsid w:val="007A5D6C"/>
    <w:rsid w:val="007A5DD1"/>
    <w:rsid w:val="007A5F03"/>
    <w:rsid w:val="007A5FC9"/>
    <w:rsid w:val="007A62D7"/>
    <w:rsid w:val="007A6697"/>
    <w:rsid w:val="007A680B"/>
    <w:rsid w:val="007A6C69"/>
    <w:rsid w:val="007A74C3"/>
    <w:rsid w:val="007A7CAA"/>
    <w:rsid w:val="007B07DB"/>
    <w:rsid w:val="007B0A7C"/>
    <w:rsid w:val="007B0C4F"/>
    <w:rsid w:val="007B1244"/>
    <w:rsid w:val="007B12EA"/>
    <w:rsid w:val="007B1BF1"/>
    <w:rsid w:val="007B1D4A"/>
    <w:rsid w:val="007B25B3"/>
    <w:rsid w:val="007B2869"/>
    <w:rsid w:val="007B2CA1"/>
    <w:rsid w:val="007B2D06"/>
    <w:rsid w:val="007B3246"/>
    <w:rsid w:val="007B3355"/>
    <w:rsid w:val="007B34CA"/>
    <w:rsid w:val="007B36F4"/>
    <w:rsid w:val="007B3AE2"/>
    <w:rsid w:val="007B3D4F"/>
    <w:rsid w:val="007B43EB"/>
    <w:rsid w:val="007B495F"/>
    <w:rsid w:val="007B4C81"/>
    <w:rsid w:val="007B50F5"/>
    <w:rsid w:val="007B5A2F"/>
    <w:rsid w:val="007B5DAE"/>
    <w:rsid w:val="007B6083"/>
    <w:rsid w:val="007B6280"/>
    <w:rsid w:val="007B6B5F"/>
    <w:rsid w:val="007B6D8D"/>
    <w:rsid w:val="007B6D94"/>
    <w:rsid w:val="007B6DA4"/>
    <w:rsid w:val="007B75E7"/>
    <w:rsid w:val="007C076A"/>
    <w:rsid w:val="007C152C"/>
    <w:rsid w:val="007C15F7"/>
    <w:rsid w:val="007C27BD"/>
    <w:rsid w:val="007C28D9"/>
    <w:rsid w:val="007C28E1"/>
    <w:rsid w:val="007C29AF"/>
    <w:rsid w:val="007C2DC1"/>
    <w:rsid w:val="007C31B5"/>
    <w:rsid w:val="007C331E"/>
    <w:rsid w:val="007C37BC"/>
    <w:rsid w:val="007C3F5B"/>
    <w:rsid w:val="007C4C59"/>
    <w:rsid w:val="007C4C62"/>
    <w:rsid w:val="007C622C"/>
    <w:rsid w:val="007C62C4"/>
    <w:rsid w:val="007C652D"/>
    <w:rsid w:val="007C6567"/>
    <w:rsid w:val="007C66D1"/>
    <w:rsid w:val="007C7021"/>
    <w:rsid w:val="007C7693"/>
    <w:rsid w:val="007C769C"/>
    <w:rsid w:val="007C7969"/>
    <w:rsid w:val="007C7AF2"/>
    <w:rsid w:val="007D04F3"/>
    <w:rsid w:val="007D0773"/>
    <w:rsid w:val="007D0A52"/>
    <w:rsid w:val="007D104C"/>
    <w:rsid w:val="007D11BE"/>
    <w:rsid w:val="007D2E48"/>
    <w:rsid w:val="007D5593"/>
    <w:rsid w:val="007D56F7"/>
    <w:rsid w:val="007D5A48"/>
    <w:rsid w:val="007D5A76"/>
    <w:rsid w:val="007D5A82"/>
    <w:rsid w:val="007D5DE2"/>
    <w:rsid w:val="007D618D"/>
    <w:rsid w:val="007D6DF6"/>
    <w:rsid w:val="007E032F"/>
    <w:rsid w:val="007E06DD"/>
    <w:rsid w:val="007E0ABB"/>
    <w:rsid w:val="007E0D45"/>
    <w:rsid w:val="007E0EFD"/>
    <w:rsid w:val="007E1102"/>
    <w:rsid w:val="007E1303"/>
    <w:rsid w:val="007E1500"/>
    <w:rsid w:val="007E16BF"/>
    <w:rsid w:val="007E16C9"/>
    <w:rsid w:val="007E1A9E"/>
    <w:rsid w:val="007E1AC8"/>
    <w:rsid w:val="007E1C5B"/>
    <w:rsid w:val="007E2641"/>
    <w:rsid w:val="007E31F8"/>
    <w:rsid w:val="007E413E"/>
    <w:rsid w:val="007E41AF"/>
    <w:rsid w:val="007E45D4"/>
    <w:rsid w:val="007E4B7B"/>
    <w:rsid w:val="007E5154"/>
    <w:rsid w:val="007E51FF"/>
    <w:rsid w:val="007E5667"/>
    <w:rsid w:val="007E5BD5"/>
    <w:rsid w:val="007E5E50"/>
    <w:rsid w:val="007E7059"/>
    <w:rsid w:val="007E7ADD"/>
    <w:rsid w:val="007F04DF"/>
    <w:rsid w:val="007F06D9"/>
    <w:rsid w:val="007F08FC"/>
    <w:rsid w:val="007F0E64"/>
    <w:rsid w:val="007F15BB"/>
    <w:rsid w:val="007F2760"/>
    <w:rsid w:val="007F35BB"/>
    <w:rsid w:val="007F400B"/>
    <w:rsid w:val="007F40D5"/>
    <w:rsid w:val="007F465A"/>
    <w:rsid w:val="007F475C"/>
    <w:rsid w:val="007F4BDE"/>
    <w:rsid w:val="007F4E45"/>
    <w:rsid w:val="007F61E7"/>
    <w:rsid w:val="007F67C0"/>
    <w:rsid w:val="007F69A9"/>
    <w:rsid w:val="007F6B69"/>
    <w:rsid w:val="007F70B1"/>
    <w:rsid w:val="007F7A7B"/>
    <w:rsid w:val="007F7BBB"/>
    <w:rsid w:val="007F7CEC"/>
    <w:rsid w:val="008000FC"/>
    <w:rsid w:val="00800145"/>
    <w:rsid w:val="00800892"/>
    <w:rsid w:val="00800BCA"/>
    <w:rsid w:val="008011B9"/>
    <w:rsid w:val="00801602"/>
    <w:rsid w:val="00801E3E"/>
    <w:rsid w:val="0080220F"/>
    <w:rsid w:val="0080243F"/>
    <w:rsid w:val="00802878"/>
    <w:rsid w:val="00802A48"/>
    <w:rsid w:val="00802C7D"/>
    <w:rsid w:val="00803257"/>
    <w:rsid w:val="00804717"/>
    <w:rsid w:val="00804C10"/>
    <w:rsid w:val="00804D04"/>
    <w:rsid w:val="00805990"/>
    <w:rsid w:val="00805FBB"/>
    <w:rsid w:val="008062CF"/>
    <w:rsid w:val="008067D2"/>
    <w:rsid w:val="00806E72"/>
    <w:rsid w:val="00807258"/>
    <w:rsid w:val="00807932"/>
    <w:rsid w:val="00807AD3"/>
    <w:rsid w:val="00807B66"/>
    <w:rsid w:val="00810D94"/>
    <w:rsid w:val="00810FF5"/>
    <w:rsid w:val="00811AEB"/>
    <w:rsid w:val="0081264D"/>
    <w:rsid w:val="008128B6"/>
    <w:rsid w:val="00812A12"/>
    <w:rsid w:val="00812B73"/>
    <w:rsid w:val="00812F73"/>
    <w:rsid w:val="00813263"/>
    <w:rsid w:val="00813F26"/>
    <w:rsid w:val="00815591"/>
    <w:rsid w:val="0081572E"/>
    <w:rsid w:val="00815E6E"/>
    <w:rsid w:val="00815EDA"/>
    <w:rsid w:val="0081624C"/>
    <w:rsid w:val="00816308"/>
    <w:rsid w:val="0081641A"/>
    <w:rsid w:val="008166BE"/>
    <w:rsid w:val="00816922"/>
    <w:rsid w:val="00816FFC"/>
    <w:rsid w:val="00817007"/>
    <w:rsid w:val="00817A8E"/>
    <w:rsid w:val="00817E46"/>
    <w:rsid w:val="008200EB"/>
    <w:rsid w:val="008200EE"/>
    <w:rsid w:val="0082046A"/>
    <w:rsid w:val="00821240"/>
    <w:rsid w:val="008217B0"/>
    <w:rsid w:val="00821B45"/>
    <w:rsid w:val="00821DEC"/>
    <w:rsid w:val="00822166"/>
    <w:rsid w:val="008224E6"/>
    <w:rsid w:val="00822EE3"/>
    <w:rsid w:val="008234CC"/>
    <w:rsid w:val="00823CF2"/>
    <w:rsid w:val="00823EA8"/>
    <w:rsid w:val="0082413F"/>
    <w:rsid w:val="008246A6"/>
    <w:rsid w:val="00825008"/>
    <w:rsid w:val="00825079"/>
    <w:rsid w:val="00825404"/>
    <w:rsid w:val="00825A7E"/>
    <w:rsid w:val="0082642E"/>
    <w:rsid w:val="008271C1"/>
    <w:rsid w:val="00827B52"/>
    <w:rsid w:val="00830133"/>
    <w:rsid w:val="00830390"/>
    <w:rsid w:val="00830B3C"/>
    <w:rsid w:val="00831C02"/>
    <w:rsid w:val="00831E88"/>
    <w:rsid w:val="00831F53"/>
    <w:rsid w:val="0083213B"/>
    <w:rsid w:val="00832A6A"/>
    <w:rsid w:val="00832EE4"/>
    <w:rsid w:val="008334C5"/>
    <w:rsid w:val="008334F2"/>
    <w:rsid w:val="008337CE"/>
    <w:rsid w:val="00833F69"/>
    <w:rsid w:val="008340B5"/>
    <w:rsid w:val="0083474D"/>
    <w:rsid w:val="00834917"/>
    <w:rsid w:val="00834ACB"/>
    <w:rsid w:val="00834E83"/>
    <w:rsid w:val="0083638A"/>
    <w:rsid w:val="00836807"/>
    <w:rsid w:val="00836883"/>
    <w:rsid w:val="0083700B"/>
    <w:rsid w:val="0083781F"/>
    <w:rsid w:val="0084069F"/>
    <w:rsid w:val="0084091F"/>
    <w:rsid w:val="00840B33"/>
    <w:rsid w:val="00841732"/>
    <w:rsid w:val="00841ECD"/>
    <w:rsid w:val="00841FF2"/>
    <w:rsid w:val="00842EE4"/>
    <w:rsid w:val="0084332D"/>
    <w:rsid w:val="0084382A"/>
    <w:rsid w:val="008443EE"/>
    <w:rsid w:val="008446AD"/>
    <w:rsid w:val="00844962"/>
    <w:rsid w:val="00845514"/>
    <w:rsid w:val="00845CE3"/>
    <w:rsid w:val="00845E24"/>
    <w:rsid w:val="0084607B"/>
    <w:rsid w:val="00847DE4"/>
    <w:rsid w:val="00847E3D"/>
    <w:rsid w:val="00847EB7"/>
    <w:rsid w:val="00847F9A"/>
    <w:rsid w:val="0085022A"/>
    <w:rsid w:val="00850388"/>
    <w:rsid w:val="008503E2"/>
    <w:rsid w:val="008506AE"/>
    <w:rsid w:val="00850BE5"/>
    <w:rsid w:val="0085147A"/>
    <w:rsid w:val="008515AE"/>
    <w:rsid w:val="00851C48"/>
    <w:rsid w:val="008520B9"/>
    <w:rsid w:val="00852153"/>
    <w:rsid w:val="008521C0"/>
    <w:rsid w:val="008521C9"/>
    <w:rsid w:val="008522A1"/>
    <w:rsid w:val="00852A04"/>
    <w:rsid w:val="00852E88"/>
    <w:rsid w:val="00853D9E"/>
    <w:rsid w:val="008548D7"/>
    <w:rsid w:val="0085504A"/>
    <w:rsid w:val="008556EF"/>
    <w:rsid w:val="008560FB"/>
    <w:rsid w:val="008562EF"/>
    <w:rsid w:val="00856337"/>
    <w:rsid w:val="00856355"/>
    <w:rsid w:val="008564F0"/>
    <w:rsid w:val="00856544"/>
    <w:rsid w:val="00856957"/>
    <w:rsid w:val="00857827"/>
    <w:rsid w:val="0086117A"/>
    <w:rsid w:val="0086131B"/>
    <w:rsid w:val="00861875"/>
    <w:rsid w:val="00861B8D"/>
    <w:rsid w:val="00861C4B"/>
    <w:rsid w:val="00861D13"/>
    <w:rsid w:val="00861FAD"/>
    <w:rsid w:val="008623A2"/>
    <w:rsid w:val="0086280C"/>
    <w:rsid w:val="008628FE"/>
    <w:rsid w:val="00862CB3"/>
    <w:rsid w:val="00862DB0"/>
    <w:rsid w:val="00862E94"/>
    <w:rsid w:val="00864008"/>
    <w:rsid w:val="00864295"/>
    <w:rsid w:val="00864B49"/>
    <w:rsid w:val="00864D43"/>
    <w:rsid w:val="008658D7"/>
    <w:rsid w:val="00870367"/>
    <w:rsid w:val="00870479"/>
    <w:rsid w:val="0087076E"/>
    <w:rsid w:val="00870C46"/>
    <w:rsid w:val="00870C62"/>
    <w:rsid w:val="00870EBB"/>
    <w:rsid w:val="00871888"/>
    <w:rsid w:val="00871B74"/>
    <w:rsid w:val="00871C94"/>
    <w:rsid w:val="00871D9F"/>
    <w:rsid w:val="008731A8"/>
    <w:rsid w:val="008739E4"/>
    <w:rsid w:val="00873B8B"/>
    <w:rsid w:val="008742DD"/>
    <w:rsid w:val="008742E6"/>
    <w:rsid w:val="008743AF"/>
    <w:rsid w:val="00874E05"/>
    <w:rsid w:val="00875D46"/>
    <w:rsid w:val="00876010"/>
    <w:rsid w:val="0087626F"/>
    <w:rsid w:val="00876E2E"/>
    <w:rsid w:val="008775AA"/>
    <w:rsid w:val="00877B21"/>
    <w:rsid w:val="00877F18"/>
    <w:rsid w:val="0088061E"/>
    <w:rsid w:val="00880C7C"/>
    <w:rsid w:val="0088185B"/>
    <w:rsid w:val="00881C77"/>
    <w:rsid w:val="0088208C"/>
    <w:rsid w:val="00882C72"/>
    <w:rsid w:val="00882D70"/>
    <w:rsid w:val="00882E8B"/>
    <w:rsid w:val="00883583"/>
    <w:rsid w:val="00884B88"/>
    <w:rsid w:val="008853A9"/>
    <w:rsid w:val="008853AE"/>
    <w:rsid w:val="00885454"/>
    <w:rsid w:val="00885BD8"/>
    <w:rsid w:val="00885DBD"/>
    <w:rsid w:val="00885ECD"/>
    <w:rsid w:val="00885F4C"/>
    <w:rsid w:val="00885FDB"/>
    <w:rsid w:val="0088634C"/>
    <w:rsid w:val="00886525"/>
    <w:rsid w:val="00886C67"/>
    <w:rsid w:val="008871C5"/>
    <w:rsid w:val="00887983"/>
    <w:rsid w:val="008908E9"/>
    <w:rsid w:val="00890965"/>
    <w:rsid w:val="00890A56"/>
    <w:rsid w:val="0089193A"/>
    <w:rsid w:val="00891CC6"/>
    <w:rsid w:val="0089215F"/>
    <w:rsid w:val="00892390"/>
    <w:rsid w:val="008926CC"/>
    <w:rsid w:val="00892AEE"/>
    <w:rsid w:val="00893355"/>
    <w:rsid w:val="008935FE"/>
    <w:rsid w:val="00893A1E"/>
    <w:rsid w:val="00893C86"/>
    <w:rsid w:val="00894791"/>
    <w:rsid w:val="008959F9"/>
    <w:rsid w:val="00895A69"/>
    <w:rsid w:val="00897275"/>
    <w:rsid w:val="008974A9"/>
    <w:rsid w:val="00897FBD"/>
    <w:rsid w:val="008A0654"/>
    <w:rsid w:val="008A07D8"/>
    <w:rsid w:val="008A16DD"/>
    <w:rsid w:val="008A1B31"/>
    <w:rsid w:val="008A1C76"/>
    <w:rsid w:val="008A1D79"/>
    <w:rsid w:val="008A217B"/>
    <w:rsid w:val="008A23DA"/>
    <w:rsid w:val="008A2AB1"/>
    <w:rsid w:val="008A2ADE"/>
    <w:rsid w:val="008A2B3C"/>
    <w:rsid w:val="008A38CA"/>
    <w:rsid w:val="008A3BE2"/>
    <w:rsid w:val="008A3DDE"/>
    <w:rsid w:val="008A3E49"/>
    <w:rsid w:val="008A4192"/>
    <w:rsid w:val="008A45AA"/>
    <w:rsid w:val="008A45FB"/>
    <w:rsid w:val="008A4756"/>
    <w:rsid w:val="008A4B59"/>
    <w:rsid w:val="008A4F36"/>
    <w:rsid w:val="008A5BC4"/>
    <w:rsid w:val="008A5E28"/>
    <w:rsid w:val="008A6056"/>
    <w:rsid w:val="008A6395"/>
    <w:rsid w:val="008A679D"/>
    <w:rsid w:val="008A7011"/>
    <w:rsid w:val="008A7344"/>
    <w:rsid w:val="008A7A54"/>
    <w:rsid w:val="008A7F8C"/>
    <w:rsid w:val="008A7FEB"/>
    <w:rsid w:val="008B0385"/>
    <w:rsid w:val="008B1442"/>
    <w:rsid w:val="008B21F5"/>
    <w:rsid w:val="008B260C"/>
    <w:rsid w:val="008B273B"/>
    <w:rsid w:val="008B2DE3"/>
    <w:rsid w:val="008B2DFA"/>
    <w:rsid w:val="008B3159"/>
    <w:rsid w:val="008B3D7F"/>
    <w:rsid w:val="008B3DB7"/>
    <w:rsid w:val="008B4450"/>
    <w:rsid w:val="008B4506"/>
    <w:rsid w:val="008B46AD"/>
    <w:rsid w:val="008B48D2"/>
    <w:rsid w:val="008B49D0"/>
    <w:rsid w:val="008B4A6F"/>
    <w:rsid w:val="008B4EEB"/>
    <w:rsid w:val="008B5716"/>
    <w:rsid w:val="008B63F9"/>
    <w:rsid w:val="008B663F"/>
    <w:rsid w:val="008B7645"/>
    <w:rsid w:val="008B7A70"/>
    <w:rsid w:val="008C008D"/>
    <w:rsid w:val="008C02E6"/>
    <w:rsid w:val="008C03B3"/>
    <w:rsid w:val="008C0A25"/>
    <w:rsid w:val="008C0C15"/>
    <w:rsid w:val="008C0CA8"/>
    <w:rsid w:val="008C14C3"/>
    <w:rsid w:val="008C1E80"/>
    <w:rsid w:val="008C2000"/>
    <w:rsid w:val="008C24F7"/>
    <w:rsid w:val="008C262B"/>
    <w:rsid w:val="008C2BF2"/>
    <w:rsid w:val="008C2CB3"/>
    <w:rsid w:val="008C2D4B"/>
    <w:rsid w:val="008C3187"/>
    <w:rsid w:val="008C3541"/>
    <w:rsid w:val="008C3E49"/>
    <w:rsid w:val="008C41ED"/>
    <w:rsid w:val="008C434E"/>
    <w:rsid w:val="008C4478"/>
    <w:rsid w:val="008C44F3"/>
    <w:rsid w:val="008C49BA"/>
    <w:rsid w:val="008C5A56"/>
    <w:rsid w:val="008C6041"/>
    <w:rsid w:val="008C65CB"/>
    <w:rsid w:val="008C7D51"/>
    <w:rsid w:val="008D16D4"/>
    <w:rsid w:val="008D17A1"/>
    <w:rsid w:val="008D18EE"/>
    <w:rsid w:val="008D1FC8"/>
    <w:rsid w:val="008D24F9"/>
    <w:rsid w:val="008D2736"/>
    <w:rsid w:val="008D2851"/>
    <w:rsid w:val="008D2A16"/>
    <w:rsid w:val="008D2F5F"/>
    <w:rsid w:val="008D3154"/>
    <w:rsid w:val="008D32F1"/>
    <w:rsid w:val="008D37D5"/>
    <w:rsid w:val="008D40FB"/>
    <w:rsid w:val="008D4175"/>
    <w:rsid w:val="008D42B6"/>
    <w:rsid w:val="008D42E3"/>
    <w:rsid w:val="008D43AF"/>
    <w:rsid w:val="008D4BCA"/>
    <w:rsid w:val="008D4D5D"/>
    <w:rsid w:val="008D4FE1"/>
    <w:rsid w:val="008D51A1"/>
    <w:rsid w:val="008D541C"/>
    <w:rsid w:val="008D55D4"/>
    <w:rsid w:val="008D577B"/>
    <w:rsid w:val="008D5DFE"/>
    <w:rsid w:val="008D6F96"/>
    <w:rsid w:val="008D6FB4"/>
    <w:rsid w:val="008D72ED"/>
    <w:rsid w:val="008D73BE"/>
    <w:rsid w:val="008E08B6"/>
    <w:rsid w:val="008E0994"/>
    <w:rsid w:val="008E0D57"/>
    <w:rsid w:val="008E1DCE"/>
    <w:rsid w:val="008E205E"/>
    <w:rsid w:val="008E25D1"/>
    <w:rsid w:val="008E2E06"/>
    <w:rsid w:val="008E2F4E"/>
    <w:rsid w:val="008E32FE"/>
    <w:rsid w:val="008E3FB0"/>
    <w:rsid w:val="008E5DB9"/>
    <w:rsid w:val="008E6A29"/>
    <w:rsid w:val="008E72D4"/>
    <w:rsid w:val="008E79DE"/>
    <w:rsid w:val="008E7EE2"/>
    <w:rsid w:val="008F0A79"/>
    <w:rsid w:val="008F0D22"/>
    <w:rsid w:val="008F0FC3"/>
    <w:rsid w:val="008F1180"/>
    <w:rsid w:val="008F1736"/>
    <w:rsid w:val="008F19E3"/>
    <w:rsid w:val="008F1FEC"/>
    <w:rsid w:val="008F37EA"/>
    <w:rsid w:val="008F4338"/>
    <w:rsid w:val="008F4544"/>
    <w:rsid w:val="008F50EB"/>
    <w:rsid w:val="008F51D4"/>
    <w:rsid w:val="008F5A8E"/>
    <w:rsid w:val="008F5D2E"/>
    <w:rsid w:val="008F61A2"/>
    <w:rsid w:val="008F6500"/>
    <w:rsid w:val="008F683A"/>
    <w:rsid w:val="008F6C8E"/>
    <w:rsid w:val="008F6E20"/>
    <w:rsid w:val="008F7588"/>
    <w:rsid w:val="008F7943"/>
    <w:rsid w:val="008F7BD6"/>
    <w:rsid w:val="008F7EBA"/>
    <w:rsid w:val="00901255"/>
    <w:rsid w:val="009014E3"/>
    <w:rsid w:val="009016CA"/>
    <w:rsid w:val="009029CA"/>
    <w:rsid w:val="00903589"/>
    <w:rsid w:val="009036C7"/>
    <w:rsid w:val="00903922"/>
    <w:rsid w:val="00903A83"/>
    <w:rsid w:val="00903D86"/>
    <w:rsid w:val="00904277"/>
    <w:rsid w:val="009042A7"/>
    <w:rsid w:val="00906575"/>
    <w:rsid w:val="009068F3"/>
    <w:rsid w:val="00907105"/>
    <w:rsid w:val="009075AE"/>
    <w:rsid w:val="009077E8"/>
    <w:rsid w:val="009079BA"/>
    <w:rsid w:val="00907E67"/>
    <w:rsid w:val="009101DF"/>
    <w:rsid w:val="0091066A"/>
    <w:rsid w:val="00910971"/>
    <w:rsid w:val="009113B9"/>
    <w:rsid w:val="00911544"/>
    <w:rsid w:val="00911574"/>
    <w:rsid w:val="009118F2"/>
    <w:rsid w:val="0091190B"/>
    <w:rsid w:val="00911FFF"/>
    <w:rsid w:val="00912436"/>
    <w:rsid w:val="009133C6"/>
    <w:rsid w:val="00913CAB"/>
    <w:rsid w:val="00914A59"/>
    <w:rsid w:val="00914E53"/>
    <w:rsid w:val="00914FB0"/>
    <w:rsid w:val="009166A1"/>
    <w:rsid w:val="009167AA"/>
    <w:rsid w:val="00916E6A"/>
    <w:rsid w:val="009171F9"/>
    <w:rsid w:val="00917381"/>
    <w:rsid w:val="00917CD1"/>
    <w:rsid w:val="00917FE4"/>
    <w:rsid w:val="00920115"/>
    <w:rsid w:val="00920694"/>
    <w:rsid w:val="0092099E"/>
    <w:rsid w:val="0092153E"/>
    <w:rsid w:val="009217A6"/>
    <w:rsid w:val="009218EB"/>
    <w:rsid w:val="00921A17"/>
    <w:rsid w:val="00921D63"/>
    <w:rsid w:val="00922BF5"/>
    <w:rsid w:val="00922F04"/>
    <w:rsid w:val="0092321C"/>
    <w:rsid w:val="00923753"/>
    <w:rsid w:val="0092383F"/>
    <w:rsid w:val="00924F93"/>
    <w:rsid w:val="00925555"/>
    <w:rsid w:val="009256B3"/>
    <w:rsid w:val="00925CE0"/>
    <w:rsid w:val="009264AF"/>
    <w:rsid w:val="00927164"/>
    <w:rsid w:val="009272CF"/>
    <w:rsid w:val="0092730E"/>
    <w:rsid w:val="00927496"/>
    <w:rsid w:val="00927D86"/>
    <w:rsid w:val="00927E1B"/>
    <w:rsid w:val="009305B1"/>
    <w:rsid w:val="0093060C"/>
    <w:rsid w:val="00930815"/>
    <w:rsid w:val="00931273"/>
    <w:rsid w:val="00932562"/>
    <w:rsid w:val="009329B7"/>
    <w:rsid w:val="00932DD6"/>
    <w:rsid w:val="009333E3"/>
    <w:rsid w:val="0093349C"/>
    <w:rsid w:val="00933C50"/>
    <w:rsid w:val="009343B7"/>
    <w:rsid w:val="009344A1"/>
    <w:rsid w:val="00934B67"/>
    <w:rsid w:val="009378E1"/>
    <w:rsid w:val="00937A5C"/>
    <w:rsid w:val="00937D12"/>
    <w:rsid w:val="00940477"/>
    <w:rsid w:val="00940900"/>
    <w:rsid w:val="00940D21"/>
    <w:rsid w:val="009415E1"/>
    <w:rsid w:val="00941BC0"/>
    <w:rsid w:val="00941C69"/>
    <w:rsid w:val="00941C82"/>
    <w:rsid w:val="0094236C"/>
    <w:rsid w:val="009426C9"/>
    <w:rsid w:val="00943569"/>
    <w:rsid w:val="009449E3"/>
    <w:rsid w:val="0094563E"/>
    <w:rsid w:val="009456A6"/>
    <w:rsid w:val="00945737"/>
    <w:rsid w:val="0094575C"/>
    <w:rsid w:val="009459CF"/>
    <w:rsid w:val="00946B00"/>
    <w:rsid w:val="00946BD3"/>
    <w:rsid w:val="00946D39"/>
    <w:rsid w:val="00946DF2"/>
    <w:rsid w:val="00946F50"/>
    <w:rsid w:val="009471CA"/>
    <w:rsid w:val="009477F2"/>
    <w:rsid w:val="00950348"/>
    <w:rsid w:val="00950746"/>
    <w:rsid w:val="00951110"/>
    <w:rsid w:val="00952473"/>
    <w:rsid w:val="00952689"/>
    <w:rsid w:val="00952C11"/>
    <w:rsid w:val="00952C14"/>
    <w:rsid w:val="00953890"/>
    <w:rsid w:val="009545B9"/>
    <w:rsid w:val="009550B9"/>
    <w:rsid w:val="009552B8"/>
    <w:rsid w:val="009552FB"/>
    <w:rsid w:val="00956383"/>
    <w:rsid w:val="0095672B"/>
    <w:rsid w:val="0095681F"/>
    <w:rsid w:val="009575DE"/>
    <w:rsid w:val="009579C6"/>
    <w:rsid w:val="00957C4B"/>
    <w:rsid w:val="00960539"/>
    <w:rsid w:val="009616ED"/>
    <w:rsid w:val="00962D52"/>
    <w:rsid w:val="00962F15"/>
    <w:rsid w:val="0096392A"/>
    <w:rsid w:val="00963D97"/>
    <w:rsid w:val="0096438F"/>
    <w:rsid w:val="00965979"/>
    <w:rsid w:val="00965A85"/>
    <w:rsid w:val="00965CA0"/>
    <w:rsid w:val="00965D4E"/>
    <w:rsid w:val="009662DF"/>
    <w:rsid w:val="00966721"/>
    <w:rsid w:val="00970013"/>
    <w:rsid w:val="009709D8"/>
    <w:rsid w:val="00970A23"/>
    <w:rsid w:val="00971228"/>
    <w:rsid w:val="0097153D"/>
    <w:rsid w:val="00971BEC"/>
    <w:rsid w:val="00972B04"/>
    <w:rsid w:val="00972B3D"/>
    <w:rsid w:val="00973B5F"/>
    <w:rsid w:val="00974830"/>
    <w:rsid w:val="00974937"/>
    <w:rsid w:val="00974941"/>
    <w:rsid w:val="009750E3"/>
    <w:rsid w:val="009754A0"/>
    <w:rsid w:val="0097689E"/>
    <w:rsid w:val="00976BDA"/>
    <w:rsid w:val="0097712B"/>
    <w:rsid w:val="00977836"/>
    <w:rsid w:val="0097783F"/>
    <w:rsid w:val="00977C87"/>
    <w:rsid w:val="00977F53"/>
    <w:rsid w:val="00980E8E"/>
    <w:rsid w:val="00981569"/>
    <w:rsid w:val="009818CA"/>
    <w:rsid w:val="00981B20"/>
    <w:rsid w:val="00981CA1"/>
    <w:rsid w:val="00981CF2"/>
    <w:rsid w:val="00982008"/>
    <w:rsid w:val="009824BE"/>
    <w:rsid w:val="00982633"/>
    <w:rsid w:val="00982F8E"/>
    <w:rsid w:val="009838EF"/>
    <w:rsid w:val="00983C66"/>
    <w:rsid w:val="00983EB8"/>
    <w:rsid w:val="009843C0"/>
    <w:rsid w:val="00984CC3"/>
    <w:rsid w:val="009851A1"/>
    <w:rsid w:val="00985357"/>
    <w:rsid w:val="00985550"/>
    <w:rsid w:val="00985565"/>
    <w:rsid w:val="009863E5"/>
    <w:rsid w:val="009865B2"/>
    <w:rsid w:val="0098699F"/>
    <w:rsid w:val="00986D4C"/>
    <w:rsid w:val="00987436"/>
    <w:rsid w:val="00990444"/>
    <w:rsid w:val="009908FF"/>
    <w:rsid w:val="00990D42"/>
    <w:rsid w:val="009910D0"/>
    <w:rsid w:val="009917E8"/>
    <w:rsid w:val="00991A0D"/>
    <w:rsid w:val="0099222A"/>
    <w:rsid w:val="00992345"/>
    <w:rsid w:val="00992367"/>
    <w:rsid w:val="00992531"/>
    <w:rsid w:val="009935EE"/>
    <w:rsid w:val="009936FE"/>
    <w:rsid w:val="009962C7"/>
    <w:rsid w:val="0099632D"/>
    <w:rsid w:val="00996395"/>
    <w:rsid w:val="00996AB8"/>
    <w:rsid w:val="00997E45"/>
    <w:rsid w:val="00997F4D"/>
    <w:rsid w:val="009A02C8"/>
    <w:rsid w:val="009A0484"/>
    <w:rsid w:val="009A0E2C"/>
    <w:rsid w:val="009A13E1"/>
    <w:rsid w:val="009A1C33"/>
    <w:rsid w:val="009A211D"/>
    <w:rsid w:val="009A2509"/>
    <w:rsid w:val="009A29F6"/>
    <w:rsid w:val="009A3023"/>
    <w:rsid w:val="009A411E"/>
    <w:rsid w:val="009A41E1"/>
    <w:rsid w:val="009A42F3"/>
    <w:rsid w:val="009A4957"/>
    <w:rsid w:val="009A514C"/>
    <w:rsid w:val="009A51CF"/>
    <w:rsid w:val="009A61E8"/>
    <w:rsid w:val="009A6CA6"/>
    <w:rsid w:val="009A7154"/>
    <w:rsid w:val="009A71D8"/>
    <w:rsid w:val="009A7617"/>
    <w:rsid w:val="009B08D3"/>
    <w:rsid w:val="009B0CDB"/>
    <w:rsid w:val="009B1987"/>
    <w:rsid w:val="009B2318"/>
    <w:rsid w:val="009B2782"/>
    <w:rsid w:val="009B38E8"/>
    <w:rsid w:val="009B3CD2"/>
    <w:rsid w:val="009B441F"/>
    <w:rsid w:val="009B4424"/>
    <w:rsid w:val="009B45B9"/>
    <w:rsid w:val="009B4746"/>
    <w:rsid w:val="009B4800"/>
    <w:rsid w:val="009B4B21"/>
    <w:rsid w:val="009B5218"/>
    <w:rsid w:val="009B54FE"/>
    <w:rsid w:val="009B587D"/>
    <w:rsid w:val="009B5F28"/>
    <w:rsid w:val="009B60C1"/>
    <w:rsid w:val="009B6269"/>
    <w:rsid w:val="009B6B3B"/>
    <w:rsid w:val="009B6D20"/>
    <w:rsid w:val="009B7456"/>
    <w:rsid w:val="009B7677"/>
    <w:rsid w:val="009C0540"/>
    <w:rsid w:val="009C06D1"/>
    <w:rsid w:val="009C10C6"/>
    <w:rsid w:val="009C14F9"/>
    <w:rsid w:val="009C2E9A"/>
    <w:rsid w:val="009C322A"/>
    <w:rsid w:val="009C359B"/>
    <w:rsid w:val="009C37F2"/>
    <w:rsid w:val="009C3D73"/>
    <w:rsid w:val="009C3EAA"/>
    <w:rsid w:val="009C43C7"/>
    <w:rsid w:val="009C4C31"/>
    <w:rsid w:val="009C52BA"/>
    <w:rsid w:val="009C5A78"/>
    <w:rsid w:val="009C608C"/>
    <w:rsid w:val="009C67D0"/>
    <w:rsid w:val="009C6BAF"/>
    <w:rsid w:val="009C7143"/>
    <w:rsid w:val="009C72C7"/>
    <w:rsid w:val="009C76D0"/>
    <w:rsid w:val="009D0437"/>
    <w:rsid w:val="009D0C63"/>
    <w:rsid w:val="009D0CDD"/>
    <w:rsid w:val="009D0EF8"/>
    <w:rsid w:val="009D0F74"/>
    <w:rsid w:val="009D0FE9"/>
    <w:rsid w:val="009D1689"/>
    <w:rsid w:val="009D1D7D"/>
    <w:rsid w:val="009D29A6"/>
    <w:rsid w:val="009D2B3F"/>
    <w:rsid w:val="009D33F3"/>
    <w:rsid w:val="009D3620"/>
    <w:rsid w:val="009D3891"/>
    <w:rsid w:val="009D3A72"/>
    <w:rsid w:val="009D3AD6"/>
    <w:rsid w:val="009D3E34"/>
    <w:rsid w:val="009D3E49"/>
    <w:rsid w:val="009D4F7C"/>
    <w:rsid w:val="009D50E3"/>
    <w:rsid w:val="009D5149"/>
    <w:rsid w:val="009D57A2"/>
    <w:rsid w:val="009D5D0C"/>
    <w:rsid w:val="009D6336"/>
    <w:rsid w:val="009D64DE"/>
    <w:rsid w:val="009D6B53"/>
    <w:rsid w:val="009D7738"/>
    <w:rsid w:val="009D78DF"/>
    <w:rsid w:val="009D7B9A"/>
    <w:rsid w:val="009E1150"/>
    <w:rsid w:val="009E32A2"/>
    <w:rsid w:val="009E35D6"/>
    <w:rsid w:val="009E3A13"/>
    <w:rsid w:val="009E4011"/>
    <w:rsid w:val="009E4A46"/>
    <w:rsid w:val="009E538B"/>
    <w:rsid w:val="009E563C"/>
    <w:rsid w:val="009E5C6F"/>
    <w:rsid w:val="009E5F42"/>
    <w:rsid w:val="009E654D"/>
    <w:rsid w:val="009E68D3"/>
    <w:rsid w:val="009E6923"/>
    <w:rsid w:val="009E6A6F"/>
    <w:rsid w:val="009E6B36"/>
    <w:rsid w:val="009E7D55"/>
    <w:rsid w:val="009F0119"/>
    <w:rsid w:val="009F034D"/>
    <w:rsid w:val="009F07A5"/>
    <w:rsid w:val="009F0870"/>
    <w:rsid w:val="009F0D1B"/>
    <w:rsid w:val="009F0F75"/>
    <w:rsid w:val="009F1DDD"/>
    <w:rsid w:val="009F2674"/>
    <w:rsid w:val="009F2C7C"/>
    <w:rsid w:val="009F2D23"/>
    <w:rsid w:val="009F2F3D"/>
    <w:rsid w:val="009F3314"/>
    <w:rsid w:val="009F3875"/>
    <w:rsid w:val="009F4222"/>
    <w:rsid w:val="009F4223"/>
    <w:rsid w:val="009F4C1C"/>
    <w:rsid w:val="009F53B3"/>
    <w:rsid w:val="009F5484"/>
    <w:rsid w:val="009F6262"/>
    <w:rsid w:val="009F632D"/>
    <w:rsid w:val="009F7550"/>
    <w:rsid w:val="009F7701"/>
    <w:rsid w:val="00A01748"/>
    <w:rsid w:val="00A023BF"/>
    <w:rsid w:val="00A02EA4"/>
    <w:rsid w:val="00A03135"/>
    <w:rsid w:val="00A031CC"/>
    <w:rsid w:val="00A04046"/>
    <w:rsid w:val="00A04372"/>
    <w:rsid w:val="00A04BEB"/>
    <w:rsid w:val="00A04CAA"/>
    <w:rsid w:val="00A04DDB"/>
    <w:rsid w:val="00A055ED"/>
    <w:rsid w:val="00A05EB4"/>
    <w:rsid w:val="00A066CB"/>
    <w:rsid w:val="00A066D1"/>
    <w:rsid w:val="00A06965"/>
    <w:rsid w:val="00A06A61"/>
    <w:rsid w:val="00A06CC5"/>
    <w:rsid w:val="00A06D14"/>
    <w:rsid w:val="00A076FE"/>
    <w:rsid w:val="00A07F59"/>
    <w:rsid w:val="00A07FEB"/>
    <w:rsid w:val="00A103DF"/>
    <w:rsid w:val="00A10877"/>
    <w:rsid w:val="00A10FDD"/>
    <w:rsid w:val="00A11A3B"/>
    <w:rsid w:val="00A11DB4"/>
    <w:rsid w:val="00A12515"/>
    <w:rsid w:val="00A12742"/>
    <w:rsid w:val="00A128E9"/>
    <w:rsid w:val="00A1299F"/>
    <w:rsid w:val="00A134CA"/>
    <w:rsid w:val="00A137F9"/>
    <w:rsid w:val="00A1392F"/>
    <w:rsid w:val="00A14369"/>
    <w:rsid w:val="00A14515"/>
    <w:rsid w:val="00A14F46"/>
    <w:rsid w:val="00A151F9"/>
    <w:rsid w:val="00A1554E"/>
    <w:rsid w:val="00A157F1"/>
    <w:rsid w:val="00A15FA2"/>
    <w:rsid w:val="00A16321"/>
    <w:rsid w:val="00A16F54"/>
    <w:rsid w:val="00A174BC"/>
    <w:rsid w:val="00A1773A"/>
    <w:rsid w:val="00A17801"/>
    <w:rsid w:val="00A17A6F"/>
    <w:rsid w:val="00A17FB5"/>
    <w:rsid w:val="00A20496"/>
    <w:rsid w:val="00A208F9"/>
    <w:rsid w:val="00A20AC9"/>
    <w:rsid w:val="00A20B24"/>
    <w:rsid w:val="00A2153B"/>
    <w:rsid w:val="00A21871"/>
    <w:rsid w:val="00A221AC"/>
    <w:rsid w:val="00A22C05"/>
    <w:rsid w:val="00A22FDE"/>
    <w:rsid w:val="00A231E8"/>
    <w:rsid w:val="00A237B9"/>
    <w:rsid w:val="00A23884"/>
    <w:rsid w:val="00A240BE"/>
    <w:rsid w:val="00A24822"/>
    <w:rsid w:val="00A2578D"/>
    <w:rsid w:val="00A25C46"/>
    <w:rsid w:val="00A25E44"/>
    <w:rsid w:val="00A2602A"/>
    <w:rsid w:val="00A26392"/>
    <w:rsid w:val="00A26703"/>
    <w:rsid w:val="00A26FC6"/>
    <w:rsid w:val="00A27480"/>
    <w:rsid w:val="00A278AA"/>
    <w:rsid w:val="00A27BFA"/>
    <w:rsid w:val="00A27CBD"/>
    <w:rsid w:val="00A309DE"/>
    <w:rsid w:val="00A30C8D"/>
    <w:rsid w:val="00A31051"/>
    <w:rsid w:val="00A31911"/>
    <w:rsid w:val="00A31B92"/>
    <w:rsid w:val="00A322C6"/>
    <w:rsid w:val="00A3286A"/>
    <w:rsid w:val="00A32F88"/>
    <w:rsid w:val="00A34FC6"/>
    <w:rsid w:val="00A355E8"/>
    <w:rsid w:val="00A35788"/>
    <w:rsid w:val="00A35C7C"/>
    <w:rsid w:val="00A36038"/>
    <w:rsid w:val="00A36120"/>
    <w:rsid w:val="00A36417"/>
    <w:rsid w:val="00A36470"/>
    <w:rsid w:val="00A378F5"/>
    <w:rsid w:val="00A37F48"/>
    <w:rsid w:val="00A4006D"/>
    <w:rsid w:val="00A4080C"/>
    <w:rsid w:val="00A4116C"/>
    <w:rsid w:val="00A412AF"/>
    <w:rsid w:val="00A41A0F"/>
    <w:rsid w:val="00A41B18"/>
    <w:rsid w:val="00A42A35"/>
    <w:rsid w:val="00A42B57"/>
    <w:rsid w:val="00A43B0B"/>
    <w:rsid w:val="00A43EA0"/>
    <w:rsid w:val="00A45EE5"/>
    <w:rsid w:val="00A45FC1"/>
    <w:rsid w:val="00A46638"/>
    <w:rsid w:val="00A467D4"/>
    <w:rsid w:val="00A46AB9"/>
    <w:rsid w:val="00A47611"/>
    <w:rsid w:val="00A47E28"/>
    <w:rsid w:val="00A50129"/>
    <w:rsid w:val="00A502AF"/>
    <w:rsid w:val="00A50A6C"/>
    <w:rsid w:val="00A50CFA"/>
    <w:rsid w:val="00A50DD6"/>
    <w:rsid w:val="00A517D4"/>
    <w:rsid w:val="00A51938"/>
    <w:rsid w:val="00A51F93"/>
    <w:rsid w:val="00A5277D"/>
    <w:rsid w:val="00A528A5"/>
    <w:rsid w:val="00A52984"/>
    <w:rsid w:val="00A52F5C"/>
    <w:rsid w:val="00A536FD"/>
    <w:rsid w:val="00A53A25"/>
    <w:rsid w:val="00A53C8F"/>
    <w:rsid w:val="00A54522"/>
    <w:rsid w:val="00A545DA"/>
    <w:rsid w:val="00A5474B"/>
    <w:rsid w:val="00A54BB8"/>
    <w:rsid w:val="00A54E04"/>
    <w:rsid w:val="00A54F00"/>
    <w:rsid w:val="00A55765"/>
    <w:rsid w:val="00A55B2B"/>
    <w:rsid w:val="00A56D71"/>
    <w:rsid w:val="00A57547"/>
    <w:rsid w:val="00A57F1C"/>
    <w:rsid w:val="00A6019F"/>
    <w:rsid w:val="00A6068B"/>
    <w:rsid w:val="00A607B5"/>
    <w:rsid w:val="00A607EA"/>
    <w:rsid w:val="00A60A08"/>
    <w:rsid w:val="00A61210"/>
    <w:rsid w:val="00A61440"/>
    <w:rsid w:val="00A6158A"/>
    <w:rsid w:val="00A6185A"/>
    <w:rsid w:val="00A61CB7"/>
    <w:rsid w:val="00A61D6B"/>
    <w:rsid w:val="00A62057"/>
    <w:rsid w:val="00A62611"/>
    <w:rsid w:val="00A62AD7"/>
    <w:rsid w:val="00A6305A"/>
    <w:rsid w:val="00A63202"/>
    <w:rsid w:val="00A63588"/>
    <w:rsid w:val="00A63B60"/>
    <w:rsid w:val="00A63E14"/>
    <w:rsid w:val="00A64829"/>
    <w:rsid w:val="00A64CDE"/>
    <w:rsid w:val="00A65920"/>
    <w:rsid w:val="00A6606D"/>
    <w:rsid w:val="00A660CD"/>
    <w:rsid w:val="00A66B11"/>
    <w:rsid w:val="00A67084"/>
    <w:rsid w:val="00A6771F"/>
    <w:rsid w:val="00A67E20"/>
    <w:rsid w:val="00A7096E"/>
    <w:rsid w:val="00A70B54"/>
    <w:rsid w:val="00A70DFD"/>
    <w:rsid w:val="00A70F38"/>
    <w:rsid w:val="00A711EE"/>
    <w:rsid w:val="00A7153B"/>
    <w:rsid w:val="00A71809"/>
    <w:rsid w:val="00A71811"/>
    <w:rsid w:val="00A72415"/>
    <w:rsid w:val="00A7280F"/>
    <w:rsid w:val="00A738B2"/>
    <w:rsid w:val="00A73CE6"/>
    <w:rsid w:val="00A7429A"/>
    <w:rsid w:val="00A74FAB"/>
    <w:rsid w:val="00A75667"/>
    <w:rsid w:val="00A75F7D"/>
    <w:rsid w:val="00A76408"/>
    <w:rsid w:val="00A76EF5"/>
    <w:rsid w:val="00A77732"/>
    <w:rsid w:val="00A7778F"/>
    <w:rsid w:val="00A777F5"/>
    <w:rsid w:val="00A80277"/>
    <w:rsid w:val="00A80CF3"/>
    <w:rsid w:val="00A81BBA"/>
    <w:rsid w:val="00A82370"/>
    <w:rsid w:val="00A8267C"/>
    <w:rsid w:val="00A83AFA"/>
    <w:rsid w:val="00A83C90"/>
    <w:rsid w:val="00A83E87"/>
    <w:rsid w:val="00A8471A"/>
    <w:rsid w:val="00A853F9"/>
    <w:rsid w:val="00A855EB"/>
    <w:rsid w:val="00A85774"/>
    <w:rsid w:val="00A86B1B"/>
    <w:rsid w:val="00A86E70"/>
    <w:rsid w:val="00A87098"/>
    <w:rsid w:val="00A87507"/>
    <w:rsid w:val="00A8757E"/>
    <w:rsid w:val="00A875CD"/>
    <w:rsid w:val="00A87E1B"/>
    <w:rsid w:val="00A87F02"/>
    <w:rsid w:val="00A904DA"/>
    <w:rsid w:val="00A91C85"/>
    <w:rsid w:val="00A91F3D"/>
    <w:rsid w:val="00A92147"/>
    <w:rsid w:val="00A924E3"/>
    <w:rsid w:val="00A92B34"/>
    <w:rsid w:val="00A92CF2"/>
    <w:rsid w:val="00A92D0D"/>
    <w:rsid w:val="00A935B3"/>
    <w:rsid w:val="00A93825"/>
    <w:rsid w:val="00A94029"/>
    <w:rsid w:val="00A94636"/>
    <w:rsid w:val="00A94DB0"/>
    <w:rsid w:val="00A95DF6"/>
    <w:rsid w:val="00A9600A"/>
    <w:rsid w:val="00A965F8"/>
    <w:rsid w:val="00A966D1"/>
    <w:rsid w:val="00A966F3"/>
    <w:rsid w:val="00A96934"/>
    <w:rsid w:val="00A96EE8"/>
    <w:rsid w:val="00A979E4"/>
    <w:rsid w:val="00AA00F8"/>
    <w:rsid w:val="00AA0289"/>
    <w:rsid w:val="00AA0345"/>
    <w:rsid w:val="00AA05D5"/>
    <w:rsid w:val="00AA06B5"/>
    <w:rsid w:val="00AA0A7C"/>
    <w:rsid w:val="00AA1243"/>
    <w:rsid w:val="00AA1AB5"/>
    <w:rsid w:val="00AA1FA4"/>
    <w:rsid w:val="00AA20DC"/>
    <w:rsid w:val="00AA2266"/>
    <w:rsid w:val="00AA2B1F"/>
    <w:rsid w:val="00AA3478"/>
    <w:rsid w:val="00AA3794"/>
    <w:rsid w:val="00AA3CD5"/>
    <w:rsid w:val="00AA3D9C"/>
    <w:rsid w:val="00AA3E55"/>
    <w:rsid w:val="00AA3FEE"/>
    <w:rsid w:val="00AA4178"/>
    <w:rsid w:val="00AA4EED"/>
    <w:rsid w:val="00AA5001"/>
    <w:rsid w:val="00AA54DA"/>
    <w:rsid w:val="00AA55F8"/>
    <w:rsid w:val="00AA6062"/>
    <w:rsid w:val="00AA60D6"/>
    <w:rsid w:val="00AA6186"/>
    <w:rsid w:val="00AA67B6"/>
    <w:rsid w:val="00AA684C"/>
    <w:rsid w:val="00AA6B41"/>
    <w:rsid w:val="00AA6B92"/>
    <w:rsid w:val="00AA6C24"/>
    <w:rsid w:val="00AA70FE"/>
    <w:rsid w:val="00AA72AA"/>
    <w:rsid w:val="00AA7FB9"/>
    <w:rsid w:val="00AB0109"/>
    <w:rsid w:val="00AB0766"/>
    <w:rsid w:val="00AB0A77"/>
    <w:rsid w:val="00AB0CF9"/>
    <w:rsid w:val="00AB0F71"/>
    <w:rsid w:val="00AB11BA"/>
    <w:rsid w:val="00AB214C"/>
    <w:rsid w:val="00AB30C0"/>
    <w:rsid w:val="00AB3ACE"/>
    <w:rsid w:val="00AB3B5E"/>
    <w:rsid w:val="00AB3C1A"/>
    <w:rsid w:val="00AB41A5"/>
    <w:rsid w:val="00AB49BF"/>
    <w:rsid w:val="00AB4E0B"/>
    <w:rsid w:val="00AB50DC"/>
    <w:rsid w:val="00AB5EBF"/>
    <w:rsid w:val="00AB642C"/>
    <w:rsid w:val="00AB728D"/>
    <w:rsid w:val="00AB72B1"/>
    <w:rsid w:val="00AB7911"/>
    <w:rsid w:val="00AC0BC8"/>
    <w:rsid w:val="00AC13DC"/>
    <w:rsid w:val="00AC1404"/>
    <w:rsid w:val="00AC1B71"/>
    <w:rsid w:val="00AC1E93"/>
    <w:rsid w:val="00AC210E"/>
    <w:rsid w:val="00AC2697"/>
    <w:rsid w:val="00AC2B02"/>
    <w:rsid w:val="00AC34CC"/>
    <w:rsid w:val="00AC3CC7"/>
    <w:rsid w:val="00AC3F41"/>
    <w:rsid w:val="00AC4265"/>
    <w:rsid w:val="00AC5429"/>
    <w:rsid w:val="00AC5574"/>
    <w:rsid w:val="00AC5614"/>
    <w:rsid w:val="00AC569D"/>
    <w:rsid w:val="00AC580B"/>
    <w:rsid w:val="00AC6363"/>
    <w:rsid w:val="00AC6546"/>
    <w:rsid w:val="00AC6A21"/>
    <w:rsid w:val="00AC6BDF"/>
    <w:rsid w:val="00AC7E2B"/>
    <w:rsid w:val="00AD0F66"/>
    <w:rsid w:val="00AD105F"/>
    <w:rsid w:val="00AD2272"/>
    <w:rsid w:val="00AD29E3"/>
    <w:rsid w:val="00AD365F"/>
    <w:rsid w:val="00AD3E06"/>
    <w:rsid w:val="00AD415D"/>
    <w:rsid w:val="00AD551C"/>
    <w:rsid w:val="00AD554F"/>
    <w:rsid w:val="00AD571E"/>
    <w:rsid w:val="00AD5DC5"/>
    <w:rsid w:val="00AD60E0"/>
    <w:rsid w:val="00AD63AA"/>
    <w:rsid w:val="00AD649A"/>
    <w:rsid w:val="00AD6510"/>
    <w:rsid w:val="00AD762B"/>
    <w:rsid w:val="00AD7EA6"/>
    <w:rsid w:val="00AE01B7"/>
    <w:rsid w:val="00AE11EC"/>
    <w:rsid w:val="00AE24A5"/>
    <w:rsid w:val="00AE260B"/>
    <w:rsid w:val="00AE27F5"/>
    <w:rsid w:val="00AE30D5"/>
    <w:rsid w:val="00AE37CA"/>
    <w:rsid w:val="00AE3889"/>
    <w:rsid w:val="00AE41C0"/>
    <w:rsid w:val="00AE435F"/>
    <w:rsid w:val="00AE49FD"/>
    <w:rsid w:val="00AE4E67"/>
    <w:rsid w:val="00AE5711"/>
    <w:rsid w:val="00AE57E7"/>
    <w:rsid w:val="00AE6BB0"/>
    <w:rsid w:val="00AE6DBF"/>
    <w:rsid w:val="00AE73DA"/>
    <w:rsid w:val="00AF02C0"/>
    <w:rsid w:val="00AF036D"/>
    <w:rsid w:val="00AF0650"/>
    <w:rsid w:val="00AF079B"/>
    <w:rsid w:val="00AF0E20"/>
    <w:rsid w:val="00AF1421"/>
    <w:rsid w:val="00AF19F8"/>
    <w:rsid w:val="00AF1CB5"/>
    <w:rsid w:val="00AF203D"/>
    <w:rsid w:val="00AF2283"/>
    <w:rsid w:val="00AF2571"/>
    <w:rsid w:val="00AF29DB"/>
    <w:rsid w:val="00AF3262"/>
    <w:rsid w:val="00AF3611"/>
    <w:rsid w:val="00AF3C72"/>
    <w:rsid w:val="00AF420C"/>
    <w:rsid w:val="00AF4273"/>
    <w:rsid w:val="00AF4BFA"/>
    <w:rsid w:val="00AF4F26"/>
    <w:rsid w:val="00AF50E7"/>
    <w:rsid w:val="00AF51C2"/>
    <w:rsid w:val="00AF53A7"/>
    <w:rsid w:val="00AF5E4D"/>
    <w:rsid w:val="00AF6642"/>
    <w:rsid w:val="00AF6905"/>
    <w:rsid w:val="00AF6B05"/>
    <w:rsid w:val="00AF6C12"/>
    <w:rsid w:val="00AF7028"/>
    <w:rsid w:val="00AF73CD"/>
    <w:rsid w:val="00AF77B0"/>
    <w:rsid w:val="00AF7C9B"/>
    <w:rsid w:val="00AF7F05"/>
    <w:rsid w:val="00B005FA"/>
    <w:rsid w:val="00B00E72"/>
    <w:rsid w:val="00B0183C"/>
    <w:rsid w:val="00B0193D"/>
    <w:rsid w:val="00B01B94"/>
    <w:rsid w:val="00B022F2"/>
    <w:rsid w:val="00B02AE5"/>
    <w:rsid w:val="00B03469"/>
    <w:rsid w:val="00B03DC7"/>
    <w:rsid w:val="00B0441E"/>
    <w:rsid w:val="00B04EDA"/>
    <w:rsid w:val="00B0548F"/>
    <w:rsid w:val="00B0565C"/>
    <w:rsid w:val="00B0587F"/>
    <w:rsid w:val="00B05AAE"/>
    <w:rsid w:val="00B05AD4"/>
    <w:rsid w:val="00B05C90"/>
    <w:rsid w:val="00B06A63"/>
    <w:rsid w:val="00B06C3D"/>
    <w:rsid w:val="00B06C91"/>
    <w:rsid w:val="00B06D0C"/>
    <w:rsid w:val="00B07964"/>
    <w:rsid w:val="00B07CCF"/>
    <w:rsid w:val="00B07FB4"/>
    <w:rsid w:val="00B1013D"/>
    <w:rsid w:val="00B10FA3"/>
    <w:rsid w:val="00B12027"/>
    <w:rsid w:val="00B1245B"/>
    <w:rsid w:val="00B126A1"/>
    <w:rsid w:val="00B128CF"/>
    <w:rsid w:val="00B1400C"/>
    <w:rsid w:val="00B149C3"/>
    <w:rsid w:val="00B14E92"/>
    <w:rsid w:val="00B1512A"/>
    <w:rsid w:val="00B15441"/>
    <w:rsid w:val="00B15E8C"/>
    <w:rsid w:val="00B16A31"/>
    <w:rsid w:val="00B172EC"/>
    <w:rsid w:val="00B17A40"/>
    <w:rsid w:val="00B20692"/>
    <w:rsid w:val="00B207A7"/>
    <w:rsid w:val="00B20CF6"/>
    <w:rsid w:val="00B20D6A"/>
    <w:rsid w:val="00B2187B"/>
    <w:rsid w:val="00B21C6B"/>
    <w:rsid w:val="00B21CBB"/>
    <w:rsid w:val="00B21FA0"/>
    <w:rsid w:val="00B222CA"/>
    <w:rsid w:val="00B22A6E"/>
    <w:rsid w:val="00B22CF0"/>
    <w:rsid w:val="00B22D6A"/>
    <w:rsid w:val="00B22DB6"/>
    <w:rsid w:val="00B23FFC"/>
    <w:rsid w:val="00B240E6"/>
    <w:rsid w:val="00B24130"/>
    <w:rsid w:val="00B24973"/>
    <w:rsid w:val="00B251B1"/>
    <w:rsid w:val="00B25754"/>
    <w:rsid w:val="00B257A6"/>
    <w:rsid w:val="00B2586A"/>
    <w:rsid w:val="00B25888"/>
    <w:rsid w:val="00B25FDA"/>
    <w:rsid w:val="00B26592"/>
    <w:rsid w:val="00B267C0"/>
    <w:rsid w:val="00B26D77"/>
    <w:rsid w:val="00B26EC1"/>
    <w:rsid w:val="00B30A68"/>
    <w:rsid w:val="00B30B10"/>
    <w:rsid w:val="00B30F5C"/>
    <w:rsid w:val="00B30FAD"/>
    <w:rsid w:val="00B31458"/>
    <w:rsid w:val="00B3178F"/>
    <w:rsid w:val="00B31AD5"/>
    <w:rsid w:val="00B31DA0"/>
    <w:rsid w:val="00B3275E"/>
    <w:rsid w:val="00B32849"/>
    <w:rsid w:val="00B32AA0"/>
    <w:rsid w:val="00B3471A"/>
    <w:rsid w:val="00B35648"/>
    <w:rsid w:val="00B357B8"/>
    <w:rsid w:val="00B359EF"/>
    <w:rsid w:val="00B36B45"/>
    <w:rsid w:val="00B36D50"/>
    <w:rsid w:val="00B3760B"/>
    <w:rsid w:val="00B37A6F"/>
    <w:rsid w:val="00B37AFA"/>
    <w:rsid w:val="00B37EE7"/>
    <w:rsid w:val="00B402F1"/>
    <w:rsid w:val="00B4060B"/>
    <w:rsid w:val="00B40751"/>
    <w:rsid w:val="00B41019"/>
    <w:rsid w:val="00B41F2D"/>
    <w:rsid w:val="00B42748"/>
    <w:rsid w:val="00B42803"/>
    <w:rsid w:val="00B42BB3"/>
    <w:rsid w:val="00B4305F"/>
    <w:rsid w:val="00B435D4"/>
    <w:rsid w:val="00B43977"/>
    <w:rsid w:val="00B43BA6"/>
    <w:rsid w:val="00B44115"/>
    <w:rsid w:val="00B447E6"/>
    <w:rsid w:val="00B45FC9"/>
    <w:rsid w:val="00B462BE"/>
    <w:rsid w:val="00B463C0"/>
    <w:rsid w:val="00B46831"/>
    <w:rsid w:val="00B47035"/>
    <w:rsid w:val="00B475AF"/>
    <w:rsid w:val="00B4776E"/>
    <w:rsid w:val="00B47B13"/>
    <w:rsid w:val="00B47DF1"/>
    <w:rsid w:val="00B50153"/>
    <w:rsid w:val="00B5026B"/>
    <w:rsid w:val="00B5115E"/>
    <w:rsid w:val="00B511FA"/>
    <w:rsid w:val="00B51424"/>
    <w:rsid w:val="00B5215A"/>
    <w:rsid w:val="00B5262C"/>
    <w:rsid w:val="00B52971"/>
    <w:rsid w:val="00B529C7"/>
    <w:rsid w:val="00B52F0D"/>
    <w:rsid w:val="00B533B9"/>
    <w:rsid w:val="00B53FBE"/>
    <w:rsid w:val="00B54865"/>
    <w:rsid w:val="00B55019"/>
    <w:rsid w:val="00B55331"/>
    <w:rsid w:val="00B55FAE"/>
    <w:rsid w:val="00B5610D"/>
    <w:rsid w:val="00B5660F"/>
    <w:rsid w:val="00B56A56"/>
    <w:rsid w:val="00B56EA1"/>
    <w:rsid w:val="00B56F23"/>
    <w:rsid w:val="00B56FDF"/>
    <w:rsid w:val="00B571C8"/>
    <w:rsid w:val="00B5784D"/>
    <w:rsid w:val="00B57ED0"/>
    <w:rsid w:val="00B57F32"/>
    <w:rsid w:val="00B60770"/>
    <w:rsid w:val="00B60946"/>
    <w:rsid w:val="00B60A83"/>
    <w:rsid w:val="00B60CF0"/>
    <w:rsid w:val="00B61195"/>
    <w:rsid w:val="00B61683"/>
    <w:rsid w:val="00B6195E"/>
    <w:rsid w:val="00B61BA2"/>
    <w:rsid w:val="00B620DB"/>
    <w:rsid w:val="00B62283"/>
    <w:rsid w:val="00B62B47"/>
    <w:rsid w:val="00B62B94"/>
    <w:rsid w:val="00B62FF5"/>
    <w:rsid w:val="00B6314B"/>
    <w:rsid w:val="00B631FA"/>
    <w:rsid w:val="00B63893"/>
    <w:rsid w:val="00B63935"/>
    <w:rsid w:val="00B639A1"/>
    <w:rsid w:val="00B63EEB"/>
    <w:rsid w:val="00B64068"/>
    <w:rsid w:val="00B642B3"/>
    <w:rsid w:val="00B64375"/>
    <w:rsid w:val="00B647CB"/>
    <w:rsid w:val="00B64BAF"/>
    <w:rsid w:val="00B65028"/>
    <w:rsid w:val="00B651FF"/>
    <w:rsid w:val="00B65309"/>
    <w:rsid w:val="00B65E16"/>
    <w:rsid w:val="00B665AA"/>
    <w:rsid w:val="00B66A59"/>
    <w:rsid w:val="00B66ADD"/>
    <w:rsid w:val="00B66BAE"/>
    <w:rsid w:val="00B66C54"/>
    <w:rsid w:val="00B6724A"/>
    <w:rsid w:val="00B674AD"/>
    <w:rsid w:val="00B704C1"/>
    <w:rsid w:val="00B70728"/>
    <w:rsid w:val="00B70789"/>
    <w:rsid w:val="00B70E3A"/>
    <w:rsid w:val="00B712E5"/>
    <w:rsid w:val="00B714A0"/>
    <w:rsid w:val="00B72193"/>
    <w:rsid w:val="00B72340"/>
    <w:rsid w:val="00B7255E"/>
    <w:rsid w:val="00B72867"/>
    <w:rsid w:val="00B729FA"/>
    <w:rsid w:val="00B72A6F"/>
    <w:rsid w:val="00B7314E"/>
    <w:rsid w:val="00B73A81"/>
    <w:rsid w:val="00B73E1A"/>
    <w:rsid w:val="00B742A7"/>
    <w:rsid w:val="00B746DF"/>
    <w:rsid w:val="00B75352"/>
    <w:rsid w:val="00B75556"/>
    <w:rsid w:val="00B770C5"/>
    <w:rsid w:val="00B771E6"/>
    <w:rsid w:val="00B7722C"/>
    <w:rsid w:val="00B77CCE"/>
    <w:rsid w:val="00B80324"/>
    <w:rsid w:val="00B8094D"/>
    <w:rsid w:val="00B81068"/>
    <w:rsid w:val="00B81850"/>
    <w:rsid w:val="00B8198E"/>
    <w:rsid w:val="00B81B54"/>
    <w:rsid w:val="00B81BCB"/>
    <w:rsid w:val="00B821AD"/>
    <w:rsid w:val="00B82E54"/>
    <w:rsid w:val="00B8310C"/>
    <w:rsid w:val="00B833AD"/>
    <w:rsid w:val="00B83A84"/>
    <w:rsid w:val="00B84440"/>
    <w:rsid w:val="00B84558"/>
    <w:rsid w:val="00B852FB"/>
    <w:rsid w:val="00B85D67"/>
    <w:rsid w:val="00B8662B"/>
    <w:rsid w:val="00B877A4"/>
    <w:rsid w:val="00B91C02"/>
    <w:rsid w:val="00B92279"/>
    <w:rsid w:val="00B923C4"/>
    <w:rsid w:val="00B928D3"/>
    <w:rsid w:val="00B931D8"/>
    <w:rsid w:val="00B93E7F"/>
    <w:rsid w:val="00B9424D"/>
    <w:rsid w:val="00B9427B"/>
    <w:rsid w:val="00B951CF"/>
    <w:rsid w:val="00B9521D"/>
    <w:rsid w:val="00B95E38"/>
    <w:rsid w:val="00B9643A"/>
    <w:rsid w:val="00B96D45"/>
    <w:rsid w:val="00B977A0"/>
    <w:rsid w:val="00B97E69"/>
    <w:rsid w:val="00BA089D"/>
    <w:rsid w:val="00BA121F"/>
    <w:rsid w:val="00BA14A1"/>
    <w:rsid w:val="00BA1B7B"/>
    <w:rsid w:val="00BA2A32"/>
    <w:rsid w:val="00BA2C87"/>
    <w:rsid w:val="00BA3826"/>
    <w:rsid w:val="00BA407F"/>
    <w:rsid w:val="00BA4291"/>
    <w:rsid w:val="00BA56B9"/>
    <w:rsid w:val="00BA5D00"/>
    <w:rsid w:val="00BA64C2"/>
    <w:rsid w:val="00BA676F"/>
    <w:rsid w:val="00BA7DBF"/>
    <w:rsid w:val="00BB00CA"/>
    <w:rsid w:val="00BB0B4A"/>
    <w:rsid w:val="00BB1078"/>
    <w:rsid w:val="00BB1176"/>
    <w:rsid w:val="00BB1767"/>
    <w:rsid w:val="00BB1F5A"/>
    <w:rsid w:val="00BB3194"/>
    <w:rsid w:val="00BB3304"/>
    <w:rsid w:val="00BB3602"/>
    <w:rsid w:val="00BB362F"/>
    <w:rsid w:val="00BB4904"/>
    <w:rsid w:val="00BB5361"/>
    <w:rsid w:val="00BB5627"/>
    <w:rsid w:val="00BB589A"/>
    <w:rsid w:val="00BB592D"/>
    <w:rsid w:val="00BB5BBB"/>
    <w:rsid w:val="00BB5CD8"/>
    <w:rsid w:val="00BB5EB9"/>
    <w:rsid w:val="00BB705E"/>
    <w:rsid w:val="00BB706A"/>
    <w:rsid w:val="00BB786A"/>
    <w:rsid w:val="00BB79CA"/>
    <w:rsid w:val="00BC057E"/>
    <w:rsid w:val="00BC165C"/>
    <w:rsid w:val="00BC1802"/>
    <w:rsid w:val="00BC1A28"/>
    <w:rsid w:val="00BC1F3A"/>
    <w:rsid w:val="00BC3019"/>
    <w:rsid w:val="00BC330E"/>
    <w:rsid w:val="00BC342A"/>
    <w:rsid w:val="00BC40F7"/>
    <w:rsid w:val="00BC4DF3"/>
    <w:rsid w:val="00BC4FD4"/>
    <w:rsid w:val="00BC5076"/>
    <w:rsid w:val="00BC5281"/>
    <w:rsid w:val="00BC63F7"/>
    <w:rsid w:val="00BC651A"/>
    <w:rsid w:val="00BC7EED"/>
    <w:rsid w:val="00BD0EA3"/>
    <w:rsid w:val="00BD137C"/>
    <w:rsid w:val="00BD1677"/>
    <w:rsid w:val="00BD2C6B"/>
    <w:rsid w:val="00BD462A"/>
    <w:rsid w:val="00BD4C25"/>
    <w:rsid w:val="00BD4D90"/>
    <w:rsid w:val="00BD5059"/>
    <w:rsid w:val="00BD506F"/>
    <w:rsid w:val="00BD50C7"/>
    <w:rsid w:val="00BD52BB"/>
    <w:rsid w:val="00BD5BC3"/>
    <w:rsid w:val="00BD5C2A"/>
    <w:rsid w:val="00BD640E"/>
    <w:rsid w:val="00BD6668"/>
    <w:rsid w:val="00BD7F16"/>
    <w:rsid w:val="00BE01F9"/>
    <w:rsid w:val="00BE03E6"/>
    <w:rsid w:val="00BE0AB6"/>
    <w:rsid w:val="00BE0D2E"/>
    <w:rsid w:val="00BE0F9F"/>
    <w:rsid w:val="00BE1CF6"/>
    <w:rsid w:val="00BE2655"/>
    <w:rsid w:val="00BE26AC"/>
    <w:rsid w:val="00BE2C3C"/>
    <w:rsid w:val="00BE2DD3"/>
    <w:rsid w:val="00BE2F12"/>
    <w:rsid w:val="00BE3185"/>
    <w:rsid w:val="00BE346B"/>
    <w:rsid w:val="00BE4796"/>
    <w:rsid w:val="00BE4819"/>
    <w:rsid w:val="00BE4864"/>
    <w:rsid w:val="00BE49BF"/>
    <w:rsid w:val="00BE4AE0"/>
    <w:rsid w:val="00BE4B6E"/>
    <w:rsid w:val="00BE4B72"/>
    <w:rsid w:val="00BE4DEF"/>
    <w:rsid w:val="00BE5DBC"/>
    <w:rsid w:val="00BE639A"/>
    <w:rsid w:val="00BE7CE4"/>
    <w:rsid w:val="00BE7DD9"/>
    <w:rsid w:val="00BE7F32"/>
    <w:rsid w:val="00BF006B"/>
    <w:rsid w:val="00BF0BEC"/>
    <w:rsid w:val="00BF0D41"/>
    <w:rsid w:val="00BF1785"/>
    <w:rsid w:val="00BF1BB7"/>
    <w:rsid w:val="00BF24A9"/>
    <w:rsid w:val="00BF3056"/>
    <w:rsid w:val="00BF308D"/>
    <w:rsid w:val="00BF35BD"/>
    <w:rsid w:val="00BF370A"/>
    <w:rsid w:val="00BF3CCB"/>
    <w:rsid w:val="00BF3E29"/>
    <w:rsid w:val="00BF53CD"/>
    <w:rsid w:val="00BF5DE6"/>
    <w:rsid w:val="00BF60EC"/>
    <w:rsid w:val="00BF7A57"/>
    <w:rsid w:val="00BF7CE4"/>
    <w:rsid w:val="00C0044F"/>
    <w:rsid w:val="00C00589"/>
    <w:rsid w:val="00C00EBE"/>
    <w:rsid w:val="00C0132F"/>
    <w:rsid w:val="00C016F5"/>
    <w:rsid w:val="00C01B4E"/>
    <w:rsid w:val="00C02968"/>
    <w:rsid w:val="00C02DAF"/>
    <w:rsid w:val="00C02EDE"/>
    <w:rsid w:val="00C038B9"/>
    <w:rsid w:val="00C03C53"/>
    <w:rsid w:val="00C0424A"/>
    <w:rsid w:val="00C0495A"/>
    <w:rsid w:val="00C04D3C"/>
    <w:rsid w:val="00C04DF6"/>
    <w:rsid w:val="00C05774"/>
    <w:rsid w:val="00C06A3F"/>
    <w:rsid w:val="00C076CE"/>
    <w:rsid w:val="00C07BD6"/>
    <w:rsid w:val="00C07E32"/>
    <w:rsid w:val="00C105C0"/>
    <w:rsid w:val="00C115B1"/>
    <w:rsid w:val="00C116C5"/>
    <w:rsid w:val="00C11936"/>
    <w:rsid w:val="00C12433"/>
    <w:rsid w:val="00C12B0A"/>
    <w:rsid w:val="00C12B7D"/>
    <w:rsid w:val="00C130AF"/>
    <w:rsid w:val="00C13667"/>
    <w:rsid w:val="00C13736"/>
    <w:rsid w:val="00C13D5D"/>
    <w:rsid w:val="00C14219"/>
    <w:rsid w:val="00C14809"/>
    <w:rsid w:val="00C1581B"/>
    <w:rsid w:val="00C164A1"/>
    <w:rsid w:val="00C166E5"/>
    <w:rsid w:val="00C16C06"/>
    <w:rsid w:val="00C16F7E"/>
    <w:rsid w:val="00C17696"/>
    <w:rsid w:val="00C208F3"/>
    <w:rsid w:val="00C211BF"/>
    <w:rsid w:val="00C21239"/>
    <w:rsid w:val="00C21887"/>
    <w:rsid w:val="00C22242"/>
    <w:rsid w:val="00C224C6"/>
    <w:rsid w:val="00C227D9"/>
    <w:rsid w:val="00C22D98"/>
    <w:rsid w:val="00C22DD9"/>
    <w:rsid w:val="00C231B2"/>
    <w:rsid w:val="00C23CEC"/>
    <w:rsid w:val="00C24226"/>
    <w:rsid w:val="00C24A0E"/>
    <w:rsid w:val="00C24D3A"/>
    <w:rsid w:val="00C2596A"/>
    <w:rsid w:val="00C26B20"/>
    <w:rsid w:val="00C274B4"/>
    <w:rsid w:val="00C27D3A"/>
    <w:rsid w:val="00C27DD8"/>
    <w:rsid w:val="00C30392"/>
    <w:rsid w:val="00C305D1"/>
    <w:rsid w:val="00C30EEA"/>
    <w:rsid w:val="00C30FBB"/>
    <w:rsid w:val="00C314ED"/>
    <w:rsid w:val="00C3182F"/>
    <w:rsid w:val="00C31B50"/>
    <w:rsid w:val="00C31BA3"/>
    <w:rsid w:val="00C31BC5"/>
    <w:rsid w:val="00C3252B"/>
    <w:rsid w:val="00C3268F"/>
    <w:rsid w:val="00C33216"/>
    <w:rsid w:val="00C339C0"/>
    <w:rsid w:val="00C33C2C"/>
    <w:rsid w:val="00C33E8E"/>
    <w:rsid w:val="00C33EB7"/>
    <w:rsid w:val="00C341B9"/>
    <w:rsid w:val="00C34546"/>
    <w:rsid w:val="00C35C7E"/>
    <w:rsid w:val="00C36339"/>
    <w:rsid w:val="00C36DCA"/>
    <w:rsid w:val="00C36E7E"/>
    <w:rsid w:val="00C37329"/>
    <w:rsid w:val="00C376F8"/>
    <w:rsid w:val="00C37A70"/>
    <w:rsid w:val="00C4005E"/>
    <w:rsid w:val="00C4282B"/>
    <w:rsid w:val="00C43607"/>
    <w:rsid w:val="00C43D6C"/>
    <w:rsid w:val="00C4479C"/>
    <w:rsid w:val="00C4499C"/>
    <w:rsid w:val="00C456E2"/>
    <w:rsid w:val="00C45725"/>
    <w:rsid w:val="00C45B35"/>
    <w:rsid w:val="00C45C18"/>
    <w:rsid w:val="00C45C75"/>
    <w:rsid w:val="00C4764F"/>
    <w:rsid w:val="00C518E8"/>
    <w:rsid w:val="00C5284C"/>
    <w:rsid w:val="00C52C41"/>
    <w:rsid w:val="00C530E1"/>
    <w:rsid w:val="00C53452"/>
    <w:rsid w:val="00C53810"/>
    <w:rsid w:val="00C53AFD"/>
    <w:rsid w:val="00C53C2B"/>
    <w:rsid w:val="00C54622"/>
    <w:rsid w:val="00C54664"/>
    <w:rsid w:val="00C54975"/>
    <w:rsid w:val="00C549DB"/>
    <w:rsid w:val="00C54B62"/>
    <w:rsid w:val="00C54EC6"/>
    <w:rsid w:val="00C5531D"/>
    <w:rsid w:val="00C5563D"/>
    <w:rsid w:val="00C557DF"/>
    <w:rsid w:val="00C55E39"/>
    <w:rsid w:val="00C5637E"/>
    <w:rsid w:val="00C56C9D"/>
    <w:rsid w:val="00C5720E"/>
    <w:rsid w:val="00C576B7"/>
    <w:rsid w:val="00C613D9"/>
    <w:rsid w:val="00C6168E"/>
    <w:rsid w:val="00C61BD6"/>
    <w:rsid w:val="00C62893"/>
    <w:rsid w:val="00C6299B"/>
    <w:rsid w:val="00C62C67"/>
    <w:rsid w:val="00C631F0"/>
    <w:rsid w:val="00C6377B"/>
    <w:rsid w:val="00C63821"/>
    <w:rsid w:val="00C63AAD"/>
    <w:rsid w:val="00C64D96"/>
    <w:rsid w:val="00C65291"/>
    <w:rsid w:val="00C65EEA"/>
    <w:rsid w:val="00C661C7"/>
    <w:rsid w:val="00C6638F"/>
    <w:rsid w:val="00C666E8"/>
    <w:rsid w:val="00C67CAB"/>
    <w:rsid w:val="00C67E25"/>
    <w:rsid w:val="00C7014A"/>
    <w:rsid w:val="00C7016B"/>
    <w:rsid w:val="00C70495"/>
    <w:rsid w:val="00C709A2"/>
    <w:rsid w:val="00C70BF3"/>
    <w:rsid w:val="00C70D17"/>
    <w:rsid w:val="00C7252F"/>
    <w:rsid w:val="00C72A12"/>
    <w:rsid w:val="00C72A27"/>
    <w:rsid w:val="00C72A4F"/>
    <w:rsid w:val="00C72BE3"/>
    <w:rsid w:val="00C73A5B"/>
    <w:rsid w:val="00C73E50"/>
    <w:rsid w:val="00C73ECC"/>
    <w:rsid w:val="00C745C3"/>
    <w:rsid w:val="00C74783"/>
    <w:rsid w:val="00C74DD4"/>
    <w:rsid w:val="00C74F3C"/>
    <w:rsid w:val="00C74FCF"/>
    <w:rsid w:val="00C75BE1"/>
    <w:rsid w:val="00C75CF4"/>
    <w:rsid w:val="00C7647A"/>
    <w:rsid w:val="00C76699"/>
    <w:rsid w:val="00C778AE"/>
    <w:rsid w:val="00C80BE1"/>
    <w:rsid w:val="00C80E2A"/>
    <w:rsid w:val="00C812EB"/>
    <w:rsid w:val="00C815C9"/>
    <w:rsid w:val="00C81B86"/>
    <w:rsid w:val="00C81CC5"/>
    <w:rsid w:val="00C821E3"/>
    <w:rsid w:val="00C82576"/>
    <w:rsid w:val="00C831BF"/>
    <w:rsid w:val="00C83C43"/>
    <w:rsid w:val="00C84511"/>
    <w:rsid w:val="00C848CC"/>
    <w:rsid w:val="00C84CC6"/>
    <w:rsid w:val="00C8571F"/>
    <w:rsid w:val="00C85863"/>
    <w:rsid w:val="00C85B82"/>
    <w:rsid w:val="00C85B8A"/>
    <w:rsid w:val="00C85DAB"/>
    <w:rsid w:val="00C86025"/>
    <w:rsid w:val="00C86144"/>
    <w:rsid w:val="00C861C8"/>
    <w:rsid w:val="00C86E2C"/>
    <w:rsid w:val="00C86EA9"/>
    <w:rsid w:val="00C873E1"/>
    <w:rsid w:val="00C879CA"/>
    <w:rsid w:val="00C87D62"/>
    <w:rsid w:val="00C87F60"/>
    <w:rsid w:val="00C90BE1"/>
    <w:rsid w:val="00C90F9B"/>
    <w:rsid w:val="00C9180C"/>
    <w:rsid w:val="00C91F3B"/>
    <w:rsid w:val="00C921FC"/>
    <w:rsid w:val="00C92883"/>
    <w:rsid w:val="00C93775"/>
    <w:rsid w:val="00C93E6F"/>
    <w:rsid w:val="00C94017"/>
    <w:rsid w:val="00C94A9B"/>
    <w:rsid w:val="00C94C2E"/>
    <w:rsid w:val="00C95945"/>
    <w:rsid w:val="00C95AE5"/>
    <w:rsid w:val="00C95E7F"/>
    <w:rsid w:val="00C96975"/>
    <w:rsid w:val="00C96ADF"/>
    <w:rsid w:val="00C96B0A"/>
    <w:rsid w:val="00C96C69"/>
    <w:rsid w:val="00C970F2"/>
    <w:rsid w:val="00C97413"/>
    <w:rsid w:val="00C97545"/>
    <w:rsid w:val="00CA0039"/>
    <w:rsid w:val="00CA015D"/>
    <w:rsid w:val="00CA0249"/>
    <w:rsid w:val="00CA0513"/>
    <w:rsid w:val="00CA05EE"/>
    <w:rsid w:val="00CA0722"/>
    <w:rsid w:val="00CA0D9C"/>
    <w:rsid w:val="00CA0E31"/>
    <w:rsid w:val="00CA1911"/>
    <w:rsid w:val="00CA1A97"/>
    <w:rsid w:val="00CA1D33"/>
    <w:rsid w:val="00CA1E3A"/>
    <w:rsid w:val="00CA22F4"/>
    <w:rsid w:val="00CA233F"/>
    <w:rsid w:val="00CA300F"/>
    <w:rsid w:val="00CA3054"/>
    <w:rsid w:val="00CA3273"/>
    <w:rsid w:val="00CA3622"/>
    <w:rsid w:val="00CA3D4F"/>
    <w:rsid w:val="00CA4277"/>
    <w:rsid w:val="00CA444D"/>
    <w:rsid w:val="00CA469F"/>
    <w:rsid w:val="00CA4A38"/>
    <w:rsid w:val="00CA4E6F"/>
    <w:rsid w:val="00CA5072"/>
    <w:rsid w:val="00CA51A7"/>
    <w:rsid w:val="00CA5256"/>
    <w:rsid w:val="00CA5AA8"/>
    <w:rsid w:val="00CA697A"/>
    <w:rsid w:val="00CA6C52"/>
    <w:rsid w:val="00CA70B9"/>
    <w:rsid w:val="00CA7273"/>
    <w:rsid w:val="00CA7B50"/>
    <w:rsid w:val="00CA7BF4"/>
    <w:rsid w:val="00CB06C1"/>
    <w:rsid w:val="00CB0D91"/>
    <w:rsid w:val="00CB0E3C"/>
    <w:rsid w:val="00CB1CB8"/>
    <w:rsid w:val="00CB1D1C"/>
    <w:rsid w:val="00CB2866"/>
    <w:rsid w:val="00CB2D34"/>
    <w:rsid w:val="00CB3150"/>
    <w:rsid w:val="00CB3EBB"/>
    <w:rsid w:val="00CB3F4B"/>
    <w:rsid w:val="00CB4404"/>
    <w:rsid w:val="00CB440D"/>
    <w:rsid w:val="00CB4A4F"/>
    <w:rsid w:val="00CB4D07"/>
    <w:rsid w:val="00CB4D25"/>
    <w:rsid w:val="00CB548C"/>
    <w:rsid w:val="00CB5790"/>
    <w:rsid w:val="00CB591B"/>
    <w:rsid w:val="00CB5D2C"/>
    <w:rsid w:val="00CB5E14"/>
    <w:rsid w:val="00CB6116"/>
    <w:rsid w:val="00CB626C"/>
    <w:rsid w:val="00CB64B5"/>
    <w:rsid w:val="00CB66E4"/>
    <w:rsid w:val="00CB6CE1"/>
    <w:rsid w:val="00CB701F"/>
    <w:rsid w:val="00CB7C4C"/>
    <w:rsid w:val="00CB7CAA"/>
    <w:rsid w:val="00CB7D0E"/>
    <w:rsid w:val="00CC0580"/>
    <w:rsid w:val="00CC0825"/>
    <w:rsid w:val="00CC1058"/>
    <w:rsid w:val="00CC178F"/>
    <w:rsid w:val="00CC17BD"/>
    <w:rsid w:val="00CC191C"/>
    <w:rsid w:val="00CC1B0D"/>
    <w:rsid w:val="00CC2549"/>
    <w:rsid w:val="00CC2969"/>
    <w:rsid w:val="00CC37C8"/>
    <w:rsid w:val="00CC3EDB"/>
    <w:rsid w:val="00CC4AE6"/>
    <w:rsid w:val="00CC4FEE"/>
    <w:rsid w:val="00CC51C0"/>
    <w:rsid w:val="00CC51E9"/>
    <w:rsid w:val="00CC5316"/>
    <w:rsid w:val="00CC534B"/>
    <w:rsid w:val="00CC5B27"/>
    <w:rsid w:val="00CC606A"/>
    <w:rsid w:val="00CC6383"/>
    <w:rsid w:val="00CC66F3"/>
    <w:rsid w:val="00CC6844"/>
    <w:rsid w:val="00CC6D94"/>
    <w:rsid w:val="00CC7008"/>
    <w:rsid w:val="00CC7E31"/>
    <w:rsid w:val="00CC7F1F"/>
    <w:rsid w:val="00CD1047"/>
    <w:rsid w:val="00CD1994"/>
    <w:rsid w:val="00CD1DEF"/>
    <w:rsid w:val="00CD261F"/>
    <w:rsid w:val="00CD2CF6"/>
    <w:rsid w:val="00CD31C4"/>
    <w:rsid w:val="00CD3509"/>
    <w:rsid w:val="00CD3A60"/>
    <w:rsid w:val="00CD474D"/>
    <w:rsid w:val="00CD4CCA"/>
    <w:rsid w:val="00CD50C4"/>
    <w:rsid w:val="00CD5506"/>
    <w:rsid w:val="00CD563D"/>
    <w:rsid w:val="00CD591E"/>
    <w:rsid w:val="00CD62B0"/>
    <w:rsid w:val="00CD6B57"/>
    <w:rsid w:val="00CD6D59"/>
    <w:rsid w:val="00CD7310"/>
    <w:rsid w:val="00CD784C"/>
    <w:rsid w:val="00CD796F"/>
    <w:rsid w:val="00CE086F"/>
    <w:rsid w:val="00CE0904"/>
    <w:rsid w:val="00CE0B5C"/>
    <w:rsid w:val="00CE0E87"/>
    <w:rsid w:val="00CE0F7B"/>
    <w:rsid w:val="00CE1F5E"/>
    <w:rsid w:val="00CE29BA"/>
    <w:rsid w:val="00CE2E9A"/>
    <w:rsid w:val="00CE33BA"/>
    <w:rsid w:val="00CE35C2"/>
    <w:rsid w:val="00CE3672"/>
    <w:rsid w:val="00CE39FC"/>
    <w:rsid w:val="00CE3EA4"/>
    <w:rsid w:val="00CE50F4"/>
    <w:rsid w:val="00CE5FCD"/>
    <w:rsid w:val="00CE612D"/>
    <w:rsid w:val="00CE621F"/>
    <w:rsid w:val="00CE6348"/>
    <w:rsid w:val="00CE6861"/>
    <w:rsid w:val="00CE7542"/>
    <w:rsid w:val="00CE7FAD"/>
    <w:rsid w:val="00CF043B"/>
    <w:rsid w:val="00CF0DBB"/>
    <w:rsid w:val="00CF17BE"/>
    <w:rsid w:val="00CF17C6"/>
    <w:rsid w:val="00CF1938"/>
    <w:rsid w:val="00CF1B25"/>
    <w:rsid w:val="00CF2856"/>
    <w:rsid w:val="00CF2995"/>
    <w:rsid w:val="00CF3076"/>
    <w:rsid w:val="00CF3096"/>
    <w:rsid w:val="00CF3263"/>
    <w:rsid w:val="00CF32CD"/>
    <w:rsid w:val="00CF34D8"/>
    <w:rsid w:val="00CF3666"/>
    <w:rsid w:val="00CF3853"/>
    <w:rsid w:val="00CF3DC6"/>
    <w:rsid w:val="00CF4142"/>
    <w:rsid w:val="00CF4360"/>
    <w:rsid w:val="00CF480A"/>
    <w:rsid w:val="00CF526F"/>
    <w:rsid w:val="00CF5A01"/>
    <w:rsid w:val="00CF5D9B"/>
    <w:rsid w:val="00CF699E"/>
    <w:rsid w:val="00CF70AE"/>
    <w:rsid w:val="00CF7ED4"/>
    <w:rsid w:val="00CF7EF3"/>
    <w:rsid w:val="00D001CF"/>
    <w:rsid w:val="00D0032B"/>
    <w:rsid w:val="00D005DD"/>
    <w:rsid w:val="00D00E6A"/>
    <w:rsid w:val="00D0246C"/>
    <w:rsid w:val="00D027FE"/>
    <w:rsid w:val="00D02938"/>
    <w:rsid w:val="00D02E4F"/>
    <w:rsid w:val="00D02EE1"/>
    <w:rsid w:val="00D0380E"/>
    <w:rsid w:val="00D03A7B"/>
    <w:rsid w:val="00D04499"/>
    <w:rsid w:val="00D04D77"/>
    <w:rsid w:val="00D04DA6"/>
    <w:rsid w:val="00D052B1"/>
    <w:rsid w:val="00D05F95"/>
    <w:rsid w:val="00D06280"/>
    <w:rsid w:val="00D0736E"/>
    <w:rsid w:val="00D07530"/>
    <w:rsid w:val="00D07A1B"/>
    <w:rsid w:val="00D10011"/>
    <w:rsid w:val="00D11891"/>
    <w:rsid w:val="00D118ED"/>
    <w:rsid w:val="00D11A67"/>
    <w:rsid w:val="00D11E7E"/>
    <w:rsid w:val="00D122A3"/>
    <w:rsid w:val="00D12352"/>
    <w:rsid w:val="00D1271A"/>
    <w:rsid w:val="00D1292A"/>
    <w:rsid w:val="00D12BAD"/>
    <w:rsid w:val="00D13906"/>
    <w:rsid w:val="00D13D52"/>
    <w:rsid w:val="00D13DD5"/>
    <w:rsid w:val="00D14449"/>
    <w:rsid w:val="00D14B16"/>
    <w:rsid w:val="00D1542E"/>
    <w:rsid w:val="00D15A40"/>
    <w:rsid w:val="00D167AF"/>
    <w:rsid w:val="00D16D6D"/>
    <w:rsid w:val="00D172FE"/>
    <w:rsid w:val="00D1767E"/>
    <w:rsid w:val="00D17C27"/>
    <w:rsid w:val="00D20228"/>
    <w:rsid w:val="00D208A6"/>
    <w:rsid w:val="00D21238"/>
    <w:rsid w:val="00D21879"/>
    <w:rsid w:val="00D219D8"/>
    <w:rsid w:val="00D223ED"/>
    <w:rsid w:val="00D22672"/>
    <w:rsid w:val="00D22B3E"/>
    <w:rsid w:val="00D22C56"/>
    <w:rsid w:val="00D22C68"/>
    <w:rsid w:val="00D23145"/>
    <w:rsid w:val="00D23280"/>
    <w:rsid w:val="00D23B46"/>
    <w:rsid w:val="00D240EF"/>
    <w:rsid w:val="00D25433"/>
    <w:rsid w:val="00D2549B"/>
    <w:rsid w:val="00D25708"/>
    <w:rsid w:val="00D257D6"/>
    <w:rsid w:val="00D27736"/>
    <w:rsid w:val="00D3004F"/>
    <w:rsid w:val="00D3044C"/>
    <w:rsid w:val="00D304D4"/>
    <w:rsid w:val="00D30657"/>
    <w:rsid w:val="00D308BB"/>
    <w:rsid w:val="00D30B20"/>
    <w:rsid w:val="00D30B7B"/>
    <w:rsid w:val="00D30BF6"/>
    <w:rsid w:val="00D30EE5"/>
    <w:rsid w:val="00D30F64"/>
    <w:rsid w:val="00D31223"/>
    <w:rsid w:val="00D31377"/>
    <w:rsid w:val="00D31BA2"/>
    <w:rsid w:val="00D32773"/>
    <w:rsid w:val="00D329A9"/>
    <w:rsid w:val="00D32BD6"/>
    <w:rsid w:val="00D3327D"/>
    <w:rsid w:val="00D332E3"/>
    <w:rsid w:val="00D3386C"/>
    <w:rsid w:val="00D34029"/>
    <w:rsid w:val="00D341CC"/>
    <w:rsid w:val="00D35897"/>
    <w:rsid w:val="00D35AD8"/>
    <w:rsid w:val="00D36179"/>
    <w:rsid w:val="00D36456"/>
    <w:rsid w:val="00D3778D"/>
    <w:rsid w:val="00D378EB"/>
    <w:rsid w:val="00D4002A"/>
    <w:rsid w:val="00D4016F"/>
    <w:rsid w:val="00D4056D"/>
    <w:rsid w:val="00D40825"/>
    <w:rsid w:val="00D41FE0"/>
    <w:rsid w:val="00D4200C"/>
    <w:rsid w:val="00D42538"/>
    <w:rsid w:val="00D42558"/>
    <w:rsid w:val="00D43823"/>
    <w:rsid w:val="00D43FD8"/>
    <w:rsid w:val="00D45BBD"/>
    <w:rsid w:val="00D4674B"/>
    <w:rsid w:val="00D46B44"/>
    <w:rsid w:val="00D46CAD"/>
    <w:rsid w:val="00D46CC9"/>
    <w:rsid w:val="00D46F7A"/>
    <w:rsid w:val="00D471B8"/>
    <w:rsid w:val="00D47B35"/>
    <w:rsid w:val="00D47B7D"/>
    <w:rsid w:val="00D50967"/>
    <w:rsid w:val="00D50E14"/>
    <w:rsid w:val="00D510CA"/>
    <w:rsid w:val="00D51288"/>
    <w:rsid w:val="00D5150C"/>
    <w:rsid w:val="00D51675"/>
    <w:rsid w:val="00D518E7"/>
    <w:rsid w:val="00D51A1D"/>
    <w:rsid w:val="00D52214"/>
    <w:rsid w:val="00D522B1"/>
    <w:rsid w:val="00D5386F"/>
    <w:rsid w:val="00D5414B"/>
    <w:rsid w:val="00D552D2"/>
    <w:rsid w:val="00D56222"/>
    <w:rsid w:val="00D56FE2"/>
    <w:rsid w:val="00D57351"/>
    <w:rsid w:val="00D5753B"/>
    <w:rsid w:val="00D57550"/>
    <w:rsid w:val="00D579A8"/>
    <w:rsid w:val="00D57D8F"/>
    <w:rsid w:val="00D604B9"/>
    <w:rsid w:val="00D60823"/>
    <w:rsid w:val="00D609D0"/>
    <w:rsid w:val="00D60B16"/>
    <w:rsid w:val="00D614B9"/>
    <w:rsid w:val="00D61D6A"/>
    <w:rsid w:val="00D61EDD"/>
    <w:rsid w:val="00D62181"/>
    <w:rsid w:val="00D62493"/>
    <w:rsid w:val="00D62958"/>
    <w:rsid w:val="00D62D3C"/>
    <w:rsid w:val="00D62E88"/>
    <w:rsid w:val="00D63094"/>
    <w:rsid w:val="00D63DD4"/>
    <w:rsid w:val="00D64E73"/>
    <w:rsid w:val="00D65454"/>
    <w:rsid w:val="00D65469"/>
    <w:rsid w:val="00D66436"/>
    <w:rsid w:val="00D66E1D"/>
    <w:rsid w:val="00D67030"/>
    <w:rsid w:val="00D6716E"/>
    <w:rsid w:val="00D67429"/>
    <w:rsid w:val="00D7034E"/>
    <w:rsid w:val="00D703BA"/>
    <w:rsid w:val="00D7040A"/>
    <w:rsid w:val="00D70850"/>
    <w:rsid w:val="00D71348"/>
    <w:rsid w:val="00D71B49"/>
    <w:rsid w:val="00D7229A"/>
    <w:rsid w:val="00D7265D"/>
    <w:rsid w:val="00D726D4"/>
    <w:rsid w:val="00D73098"/>
    <w:rsid w:val="00D74532"/>
    <w:rsid w:val="00D74570"/>
    <w:rsid w:val="00D74A02"/>
    <w:rsid w:val="00D74B89"/>
    <w:rsid w:val="00D75B2C"/>
    <w:rsid w:val="00D773DF"/>
    <w:rsid w:val="00D778DE"/>
    <w:rsid w:val="00D77F99"/>
    <w:rsid w:val="00D8016A"/>
    <w:rsid w:val="00D81048"/>
    <w:rsid w:val="00D814B9"/>
    <w:rsid w:val="00D8150F"/>
    <w:rsid w:val="00D819A3"/>
    <w:rsid w:val="00D81E00"/>
    <w:rsid w:val="00D822F5"/>
    <w:rsid w:val="00D825E1"/>
    <w:rsid w:val="00D83166"/>
    <w:rsid w:val="00D8341E"/>
    <w:rsid w:val="00D834AF"/>
    <w:rsid w:val="00D84773"/>
    <w:rsid w:val="00D847AF"/>
    <w:rsid w:val="00D8535F"/>
    <w:rsid w:val="00D85A58"/>
    <w:rsid w:val="00D85F99"/>
    <w:rsid w:val="00D8639C"/>
    <w:rsid w:val="00D867F7"/>
    <w:rsid w:val="00D86CEA"/>
    <w:rsid w:val="00D86D5C"/>
    <w:rsid w:val="00D86F36"/>
    <w:rsid w:val="00D8707A"/>
    <w:rsid w:val="00D903F8"/>
    <w:rsid w:val="00D90621"/>
    <w:rsid w:val="00D91094"/>
    <w:rsid w:val="00D9126C"/>
    <w:rsid w:val="00D91B07"/>
    <w:rsid w:val="00D91DD9"/>
    <w:rsid w:val="00D92147"/>
    <w:rsid w:val="00D926A1"/>
    <w:rsid w:val="00D933AE"/>
    <w:rsid w:val="00D93A16"/>
    <w:rsid w:val="00D93F6F"/>
    <w:rsid w:val="00D95D7A"/>
    <w:rsid w:val="00D96305"/>
    <w:rsid w:val="00D96CD3"/>
    <w:rsid w:val="00D96CF1"/>
    <w:rsid w:val="00D971DD"/>
    <w:rsid w:val="00D97776"/>
    <w:rsid w:val="00D97CC4"/>
    <w:rsid w:val="00D97DDD"/>
    <w:rsid w:val="00DA004D"/>
    <w:rsid w:val="00DA01C9"/>
    <w:rsid w:val="00DA0F26"/>
    <w:rsid w:val="00DA1248"/>
    <w:rsid w:val="00DA1EBE"/>
    <w:rsid w:val="00DA20A9"/>
    <w:rsid w:val="00DA2210"/>
    <w:rsid w:val="00DA22F6"/>
    <w:rsid w:val="00DA2563"/>
    <w:rsid w:val="00DA2640"/>
    <w:rsid w:val="00DA2729"/>
    <w:rsid w:val="00DA2CF9"/>
    <w:rsid w:val="00DA2E1F"/>
    <w:rsid w:val="00DA32F1"/>
    <w:rsid w:val="00DA358A"/>
    <w:rsid w:val="00DA387C"/>
    <w:rsid w:val="00DA3A3B"/>
    <w:rsid w:val="00DA3BD0"/>
    <w:rsid w:val="00DA3CC7"/>
    <w:rsid w:val="00DA4837"/>
    <w:rsid w:val="00DA4BFC"/>
    <w:rsid w:val="00DA5413"/>
    <w:rsid w:val="00DA55E8"/>
    <w:rsid w:val="00DA5AC5"/>
    <w:rsid w:val="00DA5D09"/>
    <w:rsid w:val="00DA5FBD"/>
    <w:rsid w:val="00DA6CA1"/>
    <w:rsid w:val="00DA769A"/>
    <w:rsid w:val="00DA76C8"/>
    <w:rsid w:val="00DA78B1"/>
    <w:rsid w:val="00DA7938"/>
    <w:rsid w:val="00DB033D"/>
    <w:rsid w:val="00DB0397"/>
    <w:rsid w:val="00DB0B9E"/>
    <w:rsid w:val="00DB0D94"/>
    <w:rsid w:val="00DB10D5"/>
    <w:rsid w:val="00DB1377"/>
    <w:rsid w:val="00DB18B8"/>
    <w:rsid w:val="00DB1E5A"/>
    <w:rsid w:val="00DB2464"/>
    <w:rsid w:val="00DB3958"/>
    <w:rsid w:val="00DB4300"/>
    <w:rsid w:val="00DB438E"/>
    <w:rsid w:val="00DB4866"/>
    <w:rsid w:val="00DB4E50"/>
    <w:rsid w:val="00DB4EF9"/>
    <w:rsid w:val="00DB5B5E"/>
    <w:rsid w:val="00DB5F7C"/>
    <w:rsid w:val="00DB6049"/>
    <w:rsid w:val="00DB7326"/>
    <w:rsid w:val="00DB74B8"/>
    <w:rsid w:val="00DB7753"/>
    <w:rsid w:val="00DB7E9A"/>
    <w:rsid w:val="00DC059F"/>
    <w:rsid w:val="00DC08C7"/>
    <w:rsid w:val="00DC1BBA"/>
    <w:rsid w:val="00DC29A3"/>
    <w:rsid w:val="00DC2EC4"/>
    <w:rsid w:val="00DC34F9"/>
    <w:rsid w:val="00DC35B1"/>
    <w:rsid w:val="00DC373C"/>
    <w:rsid w:val="00DC396F"/>
    <w:rsid w:val="00DC4274"/>
    <w:rsid w:val="00DC5710"/>
    <w:rsid w:val="00DC5BAD"/>
    <w:rsid w:val="00DC5DF3"/>
    <w:rsid w:val="00DC68EC"/>
    <w:rsid w:val="00DC6E43"/>
    <w:rsid w:val="00DC74F3"/>
    <w:rsid w:val="00DC794F"/>
    <w:rsid w:val="00DC7D79"/>
    <w:rsid w:val="00DC7E3D"/>
    <w:rsid w:val="00DC7F5D"/>
    <w:rsid w:val="00DD014E"/>
    <w:rsid w:val="00DD0851"/>
    <w:rsid w:val="00DD1981"/>
    <w:rsid w:val="00DD19FF"/>
    <w:rsid w:val="00DD1EB0"/>
    <w:rsid w:val="00DD2620"/>
    <w:rsid w:val="00DD2775"/>
    <w:rsid w:val="00DD4162"/>
    <w:rsid w:val="00DD44A7"/>
    <w:rsid w:val="00DD458E"/>
    <w:rsid w:val="00DD490B"/>
    <w:rsid w:val="00DD5470"/>
    <w:rsid w:val="00DD54B1"/>
    <w:rsid w:val="00DD572C"/>
    <w:rsid w:val="00DD5B80"/>
    <w:rsid w:val="00DD5CAC"/>
    <w:rsid w:val="00DD5D0B"/>
    <w:rsid w:val="00DD5F0C"/>
    <w:rsid w:val="00DD6057"/>
    <w:rsid w:val="00DD6DAE"/>
    <w:rsid w:val="00DD7CC8"/>
    <w:rsid w:val="00DD7D8F"/>
    <w:rsid w:val="00DD7E07"/>
    <w:rsid w:val="00DD7FC7"/>
    <w:rsid w:val="00DE03F8"/>
    <w:rsid w:val="00DE0D87"/>
    <w:rsid w:val="00DE1AB3"/>
    <w:rsid w:val="00DE1AE1"/>
    <w:rsid w:val="00DE3239"/>
    <w:rsid w:val="00DE3423"/>
    <w:rsid w:val="00DE3626"/>
    <w:rsid w:val="00DE3B07"/>
    <w:rsid w:val="00DE3F38"/>
    <w:rsid w:val="00DE4044"/>
    <w:rsid w:val="00DE422B"/>
    <w:rsid w:val="00DE4421"/>
    <w:rsid w:val="00DE4681"/>
    <w:rsid w:val="00DE49C7"/>
    <w:rsid w:val="00DE4B85"/>
    <w:rsid w:val="00DE4E26"/>
    <w:rsid w:val="00DE5421"/>
    <w:rsid w:val="00DE5761"/>
    <w:rsid w:val="00DE592B"/>
    <w:rsid w:val="00DE5CC0"/>
    <w:rsid w:val="00DE5D80"/>
    <w:rsid w:val="00DE5F8F"/>
    <w:rsid w:val="00DE5FE3"/>
    <w:rsid w:val="00DE601D"/>
    <w:rsid w:val="00DE6142"/>
    <w:rsid w:val="00DE6DBF"/>
    <w:rsid w:val="00DE7F16"/>
    <w:rsid w:val="00DF04C2"/>
    <w:rsid w:val="00DF08D7"/>
    <w:rsid w:val="00DF24A6"/>
    <w:rsid w:val="00DF2C6B"/>
    <w:rsid w:val="00DF2E78"/>
    <w:rsid w:val="00DF34A3"/>
    <w:rsid w:val="00DF34E6"/>
    <w:rsid w:val="00DF4B42"/>
    <w:rsid w:val="00DF5DD9"/>
    <w:rsid w:val="00DF5FEC"/>
    <w:rsid w:val="00DF617D"/>
    <w:rsid w:val="00DF658D"/>
    <w:rsid w:val="00DF748A"/>
    <w:rsid w:val="00E002A1"/>
    <w:rsid w:val="00E0049C"/>
    <w:rsid w:val="00E015C9"/>
    <w:rsid w:val="00E01AA6"/>
    <w:rsid w:val="00E01E60"/>
    <w:rsid w:val="00E0210A"/>
    <w:rsid w:val="00E02BFC"/>
    <w:rsid w:val="00E033D2"/>
    <w:rsid w:val="00E033E3"/>
    <w:rsid w:val="00E04BD8"/>
    <w:rsid w:val="00E04BEB"/>
    <w:rsid w:val="00E057B8"/>
    <w:rsid w:val="00E057FC"/>
    <w:rsid w:val="00E059BB"/>
    <w:rsid w:val="00E05B0B"/>
    <w:rsid w:val="00E06E67"/>
    <w:rsid w:val="00E07030"/>
    <w:rsid w:val="00E075B0"/>
    <w:rsid w:val="00E07CFF"/>
    <w:rsid w:val="00E1062D"/>
    <w:rsid w:val="00E10875"/>
    <w:rsid w:val="00E10D85"/>
    <w:rsid w:val="00E11697"/>
    <w:rsid w:val="00E11A17"/>
    <w:rsid w:val="00E11BB7"/>
    <w:rsid w:val="00E11EEB"/>
    <w:rsid w:val="00E1299B"/>
    <w:rsid w:val="00E12A31"/>
    <w:rsid w:val="00E12BB0"/>
    <w:rsid w:val="00E13255"/>
    <w:rsid w:val="00E13542"/>
    <w:rsid w:val="00E13A49"/>
    <w:rsid w:val="00E13B71"/>
    <w:rsid w:val="00E13E29"/>
    <w:rsid w:val="00E149BD"/>
    <w:rsid w:val="00E14D55"/>
    <w:rsid w:val="00E14F2D"/>
    <w:rsid w:val="00E150F4"/>
    <w:rsid w:val="00E155AF"/>
    <w:rsid w:val="00E15635"/>
    <w:rsid w:val="00E15B4D"/>
    <w:rsid w:val="00E16FAA"/>
    <w:rsid w:val="00E17DF2"/>
    <w:rsid w:val="00E17FAB"/>
    <w:rsid w:val="00E209DB"/>
    <w:rsid w:val="00E2107E"/>
    <w:rsid w:val="00E215AA"/>
    <w:rsid w:val="00E22D6A"/>
    <w:rsid w:val="00E232E9"/>
    <w:rsid w:val="00E233CF"/>
    <w:rsid w:val="00E2376A"/>
    <w:rsid w:val="00E2402C"/>
    <w:rsid w:val="00E240BD"/>
    <w:rsid w:val="00E26B8E"/>
    <w:rsid w:val="00E26DA7"/>
    <w:rsid w:val="00E27B90"/>
    <w:rsid w:val="00E27FD6"/>
    <w:rsid w:val="00E30011"/>
    <w:rsid w:val="00E30075"/>
    <w:rsid w:val="00E305C2"/>
    <w:rsid w:val="00E310A4"/>
    <w:rsid w:val="00E31610"/>
    <w:rsid w:val="00E316C5"/>
    <w:rsid w:val="00E31715"/>
    <w:rsid w:val="00E321C0"/>
    <w:rsid w:val="00E3247E"/>
    <w:rsid w:val="00E3275E"/>
    <w:rsid w:val="00E32A37"/>
    <w:rsid w:val="00E330E1"/>
    <w:rsid w:val="00E33120"/>
    <w:rsid w:val="00E33353"/>
    <w:rsid w:val="00E33642"/>
    <w:rsid w:val="00E33C18"/>
    <w:rsid w:val="00E33F91"/>
    <w:rsid w:val="00E340B8"/>
    <w:rsid w:val="00E34461"/>
    <w:rsid w:val="00E34790"/>
    <w:rsid w:val="00E35D8F"/>
    <w:rsid w:val="00E37D24"/>
    <w:rsid w:val="00E37F78"/>
    <w:rsid w:val="00E4127D"/>
    <w:rsid w:val="00E42625"/>
    <w:rsid w:val="00E42748"/>
    <w:rsid w:val="00E42869"/>
    <w:rsid w:val="00E43569"/>
    <w:rsid w:val="00E43A97"/>
    <w:rsid w:val="00E44EFC"/>
    <w:rsid w:val="00E4597C"/>
    <w:rsid w:val="00E45F4B"/>
    <w:rsid w:val="00E461D5"/>
    <w:rsid w:val="00E46938"/>
    <w:rsid w:val="00E47456"/>
    <w:rsid w:val="00E474D6"/>
    <w:rsid w:val="00E476DB"/>
    <w:rsid w:val="00E479CA"/>
    <w:rsid w:val="00E47EDC"/>
    <w:rsid w:val="00E500D1"/>
    <w:rsid w:val="00E50781"/>
    <w:rsid w:val="00E507A5"/>
    <w:rsid w:val="00E50C32"/>
    <w:rsid w:val="00E5193D"/>
    <w:rsid w:val="00E51FC4"/>
    <w:rsid w:val="00E51FF4"/>
    <w:rsid w:val="00E528BA"/>
    <w:rsid w:val="00E528E0"/>
    <w:rsid w:val="00E52B43"/>
    <w:rsid w:val="00E52BD0"/>
    <w:rsid w:val="00E5339A"/>
    <w:rsid w:val="00E53A25"/>
    <w:rsid w:val="00E5447F"/>
    <w:rsid w:val="00E55154"/>
    <w:rsid w:val="00E553E0"/>
    <w:rsid w:val="00E558D4"/>
    <w:rsid w:val="00E55C3A"/>
    <w:rsid w:val="00E56F8D"/>
    <w:rsid w:val="00E571A5"/>
    <w:rsid w:val="00E577F6"/>
    <w:rsid w:val="00E612E2"/>
    <w:rsid w:val="00E613AE"/>
    <w:rsid w:val="00E61DC1"/>
    <w:rsid w:val="00E61DD7"/>
    <w:rsid w:val="00E61F3D"/>
    <w:rsid w:val="00E622C9"/>
    <w:rsid w:val="00E62411"/>
    <w:rsid w:val="00E624DC"/>
    <w:rsid w:val="00E62D22"/>
    <w:rsid w:val="00E62F8F"/>
    <w:rsid w:val="00E63052"/>
    <w:rsid w:val="00E63BCB"/>
    <w:rsid w:val="00E63C00"/>
    <w:rsid w:val="00E641CF"/>
    <w:rsid w:val="00E641FE"/>
    <w:rsid w:val="00E645D9"/>
    <w:rsid w:val="00E648EF"/>
    <w:rsid w:val="00E65B6A"/>
    <w:rsid w:val="00E6738A"/>
    <w:rsid w:val="00E67990"/>
    <w:rsid w:val="00E7085D"/>
    <w:rsid w:val="00E71011"/>
    <w:rsid w:val="00E7108A"/>
    <w:rsid w:val="00E7142D"/>
    <w:rsid w:val="00E71692"/>
    <w:rsid w:val="00E71A54"/>
    <w:rsid w:val="00E71EA3"/>
    <w:rsid w:val="00E72038"/>
    <w:rsid w:val="00E7264B"/>
    <w:rsid w:val="00E7265B"/>
    <w:rsid w:val="00E733B1"/>
    <w:rsid w:val="00E733FB"/>
    <w:rsid w:val="00E736A5"/>
    <w:rsid w:val="00E73A3A"/>
    <w:rsid w:val="00E73D30"/>
    <w:rsid w:val="00E73E02"/>
    <w:rsid w:val="00E74F3E"/>
    <w:rsid w:val="00E75029"/>
    <w:rsid w:val="00E760B8"/>
    <w:rsid w:val="00E77771"/>
    <w:rsid w:val="00E77E11"/>
    <w:rsid w:val="00E80818"/>
    <w:rsid w:val="00E8092A"/>
    <w:rsid w:val="00E81959"/>
    <w:rsid w:val="00E81AAD"/>
    <w:rsid w:val="00E82F29"/>
    <w:rsid w:val="00E82F8A"/>
    <w:rsid w:val="00E83CFA"/>
    <w:rsid w:val="00E83DB7"/>
    <w:rsid w:val="00E840BB"/>
    <w:rsid w:val="00E84441"/>
    <w:rsid w:val="00E84A1A"/>
    <w:rsid w:val="00E84C9B"/>
    <w:rsid w:val="00E84CCD"/>
    <w:rsid w:val="00E85392"/>
    <w:rsid w:val="00E853AC"/>
    <w:rsid w:val="00E85700"/>
    <w:rsid w:val="00E85D9C"/>
    <w:rsid w:val="00E85E25"/>
    <w:rsid w:val="00E863F8"/>
    <w:rsid w:val="00E8670C"/>
    <w:rsid w:val="00E868DA"/>
    <w:rsid w:val="00E86D97"/>
    <w:rsid w:val="00E87BAB"/>
    <w:rsid w:val="00E90447"/>
    <w:rsid w:val="00E9044B"/>
    <w:rsid w:val="00E90DBB"/>
    <w:rsid w:val="00E91872"/>
    <w:rsid w:val="00E918D0"/>
    <w:rsid w:val="00E919CB"/>
    <w:rsid w:val="00E91C99"/>
    <w:rsid w:val="00E92AA1"/>
    <w:rsid w:val="00E93242"/>
    <w:rsid w:val="00E932B2"/>
    <w:rsid w:val="00E9374D"/>
    <w:rsid w:val="00E95BEE"/>
    <w:rsid w:val="00E96126"/>
    <w:rsid w:val="00E96769"/>
    <w:rsid w:val="00E968B1"/>
    <w:rsid w:val="00E969DF"/>
    <w:rsid w:val="00E9706F"/>
    <w:rsid w:val="00EA092B"/>
    <w:rsid w:val="00EA11EE"/>
    <w:rsid w:val="00EA1C8F"/>
    <w:rsid w:val="00EA1F74"/>
    <w:rsid w:val="00EA20C4"/>
    <w:rsid w:val="00EA24BA"/>
    <w:rsid w:val="00EA2628"/>
    <w:rsid w:val="00EA2C10"/>
    <w:rsid w:val="00EA2CEB"/>
    <w:rsid w:val="00EA323A"/>
    <w:rsid w:val="00EA3260"/>
    <w:rsid w:val="00EA3840"/>
    <w:rsid w:val="00EA3B57"/>
    <w:rsid w:val="00EA42DC"/>
    <w:rsid w:val="00EA447A"/>
    <w:rsid w:val="00EA5445"/>
    <w:rsid w:val="00EA6783"/>
    <w:rsid w:val="00EA6A42"/>
    <w:rsid w:val="00EA6F15"/>
    <w:rsid w:val="00EA6F5F"/>
    <w:rsid w:val="00EA7034"/>
    <w:rsid w:val="00EA70B8"/>
    <w:rsid w:val="00EA735D"/>
    <w:rsid w:val="00EA763D"/>
    <w:rsid w:val="00EB0045"/>
    <w:rsid w:val="00EB0413"/>
    <w:rsid w:val="00EB0F8B"/>
    <w:rsid w:val="00EB0FA1"/>
    <w:rsid w:val="00EB1527"/>
    <w:rsid w:val="00EB17C8"/>
    <w:rsid w:val="00EB17EA"/>
    <w:rsid w:val="00EB1E01"/>
    <w:rsid w:val="00EB2345"/>
    <w:rsid w:val="00EB2651"/>
    <w:rsid w:val="00EB2708"/>
    <w:rsid w:val="00EB334A"/>
    <w:rsid w:val="00EB33CE"/>
    <w:rsid w:val="00EB3BF7"/>
    <w:rsid w:val="00EB3C9B"/>
    <w:rsid w:val="00EB3E2E"/>
    <w:rsid w:val="00EB3F87"/>
    <w:rsid w:val="00EB40BA"/>
    <w:rsid w:val="00EB4997"/>
    <w:rsid w:val="00EB4E0A"/>
    <w:rsid w:val="00EB4E0B"/>
    <w:rsid w:val="00EB536E"/>
    <w:rsid w:val="00EB5402"/>
    <w:rsid w:val="00EB59F1"/>
    <w:rsid w:val="00EB5AF8"/>
    <w:rsid w:val="00EB614C"/>
    <w:rsid w:val="00EB6957"/>
    <w:rsid w:val="00EB6BB4"/>
    <w:rsid w:val="00EC045B"/>
    <w:rsid w:val="00EC08C4"/>
    <w:rsid w:val="00EC09D6"/>
    <w:rsid w:val="00EC0B78"/>
    <w:rsid w:val="00EC1388"/>
    <w:rsid w:val="00EC15FA"/>
    <w:rsid w:val="00EC22FA"/>
    <w:rsid w:val="00EC28E6"/>
    <w:rsid w:val="00EC2926"/>
    <w:rsid w:val="00EC3052"/>
    <w:rsid w:val="00EC3B9C"/>
    <w:rsid w:val="00EC5288"/>
    <w:rsid w:val="00EC5331"/>
    <w:rsid w:val="00EC60E5"/>
    <w:rsid w:val="00EC650C"/>
    <w:rsid w:val="00EC653B"/>
    <w:rsid w:val="00EC66A1"/>
    <w:rsid w:val="00EC6FED"/>
    <w:rsid w:val="00EC7243"/>
    <w:rsid w:val="00EC725D"/>
    <w:rsid w:val="00ED0B2B"/>
    <w:rsid w:val="00ED0C6C"/>
    <w:rsid w:val="00ED16F7"/>
    <w:rsid w:val="00ED3010"/>
    <w:rsid w:val="00ED309C"/>
    <w:rsid w:val="00ED326F"/>
    <w:rsid w:val="00ED3436"/>
    <w:rsid w:val="00ED3BD5"/>
    <w:rsid w:val="00ED48D1"/>
    <w:rsid w:val="00ED4BAF"/>
    <w:rsid w:val="00ED4EB4"/>
    <w:rsid w:val="00ED51A2"/>
    <w:rsid w:val="00ED5550"/>
    <w:rsid w:val="00ED57EA"/>
    <w:rsid w:val="00ED5F20"/>
    <w:rsid w:val="00ED66C1"/>
    <w:rsid w:val="00ED75F5"/>
    <w:rsid w:val="00ED7C13"/>
    <w:rsid w:val="00ED7D08"/>
    <w:rsid w:val="00ED7D7A"/>
    <w:rsid w:val="00EE08BD"/>
    <w:rsid w:val="00EE0A27"/>
    <w:rsid w:val="00EE1F46"/>
    <w:rsid w:val="00EE21F4"/>
    <w:rsid w:val="00EE2CC6"/>
    <w:rsid w:val="00EE30B1"/>
    <w:rsid w:val="00EE3303"/>
    <w:rsid w:val="00EE3D12"/>
    <w:rsid w:val="00EE3DEB"/>
    <w:rsid w:val="00EE3ED4"/>
    <w:rsid w:val="00EE40BF"/>
    <w:rsid w:val="00EE47F2"/>
    <w:rsid w:val="00EE4A61"/>
    <w:rsid w:val="00EE51AA"/>
    <w:rsid w:val="00EE5419"/>
    <w:rsid w:val="00EE555A"/>
    <w:rsid w:val="00EE5B62"/>
    <w:rsid w:val="00EE72CA"/>
    <w:rsid w:val="00EE7CB7"/>
    <w:rsid w:val="00EF02B0"/>
    <w:rsid w:val="00EF02E1"/>
    <w:rsid w:val="00EF0819"/>
    <w:rsid w:val="00EF081B"/>
    <w:rsid w:val="00EF0872"/>
    <w:rsid w:val="00EF0903"/>
    <w:rsid w:val="00EF0DC5"/>
    <w:rsid w:val="00EF0F12"/>
    <w:rsid w:val="00EF2116"/>
    <w:rsid w:val="00EF30B4"/>
    <w:rsid w:val="00EF331E"/>
    <w:rsid w:val="00EF3EC8"/>
    <w:rsid w:val="00EF48E7"/>
    <w:rsid w:val="00EF4AF5"/>
    <w:rsid w:val="00EF510C"/>
    <w:rsid w:val="00EF5764"/>
    <w:rsid w:val="00EF5A01"/>
    <w:rsid w:val="00EF5C51"/>
    <w:rsid w:val="00EF5FFC"/>
    <w:rsid w:val="00EF66F1"/>
    <w:rsid w:val="00EF74B2"/>
    <w:rsid w:val="00EF7996"/>
    <w:rsid w:val="00EF7E67"/>
    <w:rsid w:val="00F00462"/>
    <w:rsid w:val="00F006A6"/>
    <w:rsid w:val="00F0086D"/>
    <w:rsid w:val="00F024EB"/>
    <w:rsid w:val="00F028BE"/>
    <w:rsid w:val="00F02BB8"/>
    <w:rsid w:val="00F03C76"/>
    <w:rsid w:val="00F03DAD"/>
    <w:rsid w:val="00F04C1A"/>
    <w:rsid w:val="00F0527D"/>
    <w:rsid w:val="00F054B9"/>
    <w:rsid w:val="00F05A6F"/>
    <w:rsid w:val="00F06865"/>
    <w:rsid w:val="00F07286"/>
    <w:rsid w:val="00F07A1A"/>
    <w:rsid w:val="00F07C08"/>
    <w:rsid w:val="00F07F2C"/>
    <w:rsid w:val="00F10593"/>
    <w:rsid w:val="00F10D40"/>
    <w:rsid w:val="00F11D4F"/>
    <w:rsid w:val="00F11EAF"/>
    <w:rsid w:val="00F1203F"/>
    <w:rsid w:val="00F1214F"/>
    <w:rsid w:val="00F1274C"/>
    <w:rsid w:val="00F135FE"/>
    <w:rsid w:val="00F13693"/>
    <w:rsid w:val="00F13E88"/>
    <w:rsid w:val="00F1558D"/>
    <w:rsid w:val="00F15A93"/>
    <w:rsid w:val="00F16157"/>
    <w:rsid w:val="00F1712A"/>
    <w:rsid w:val="00F1722E"/>
    <w:rsid w:val="00F17ACC"/>
    <w:rsid w:val="00F17F78"/>
    <w:rsid w:val="00F17FF4"/>
    <w:rsid w:val="00F2036C"/>
    <w:rsid w:val="00F20BCD"/>
    <w:rsid w:val="00F2107C"/>
    <w:rsid w:val="00F21178"/>
    <w:rsid w:val="00F2152F"/>
    <w:rsid w:val="00F21BD3"/>
    <w:rsid w:val="00F21C00"/>
    <w:rsid w:val="00F22069"/>
    <w:rsid w:val="00F220CA"/>
    <w:rsid w:val="00F22621"/>
    <w:rsid w:val="00F22656"/>
    <w:rsid w:val="00F231B1"/>
    <w:rsid w:val="00F23241"/>
    <w:rsid w:val="00F237DA"/>
    <w:rsid w:val="00F237E2"/>
    <w:rsid w:val="00F23A07"/>
    <w:rsid w:val="00F23AD0"/>
    <w:rsid w:val="00F24068"/>
    <w:rsid w:val="00F2447E"/>
    <w:rsid w:val="00F245F3"/>
    <w:rsid w:val="00F250A1"/>
    <w:rsid w:val="00F25749"/>
    <w:rsid w:val="00F25972"/>
    <w:rsid w:val="00F25F07"/>
    <w:rsid w:val="00F263C3"/>
    <w:rsid w:val="00F264F2"/>
    <w:rsid w:val="00F26C5B"/>
    <w:rsid w:val="00F26CE1"/>
    <w:rsid w:val="00F272F3"/>
    <w:rsid w:val="00F27460"/>
    <w:rsid w:val="00F30046"/>
    <w:rsid w:val="00F303A7"/>
    <w:rsid w:val="00F30B94"/>
    <w:rsid w:val="00F30D9D"/>
    <w:rsid w:val="00F30FDE"/>
    <w:rsid w:val="00F3158D"/>
    <w:rsid w:val="00F31803"/>
    <w:rsid w:val="00F3260D"/>
    <w:rsid w:val="00F33823"/>
    <w:rsid w:val="00F33EA4"/>
    <w:rsid w:val="00F34545"/>
    <w:rsid w:val="00F34BDF"/>
    <w:rsid w:val="00F34FCA"/>
    <w:rsid w:val="00F35744"/>
    <w:rsid w:val="00F35BA2"/>
    <w:rsid w:val="00F3735F"/>
    <w:rsid w:val="00F37C90"/>
    <w:rsid w:val="00F40313"/>
    <w:rsid w:val="00F406BE"/>
    <w:rsid w:val="00F40CFB"/>
    <w:rsid w:val="00F40E01"/>
    <w:rsid w:val="00F4159C"/>
    <w:rsid w:val="00F41C15"/>
    <w:rsid w:val="00F41FD7"/>
    <w:rsid w:val="00F42375"/>
    <w:rsid w:val="00F42393"/>
    <w:rsid w:val="00F423D2"/>
    <w:rsid w:val="00F4253D"/>
    <w:rsid w:val="00F426E6"/>
    <w:rsid w:val="00F431F0"/>
    <w:rsid w:val="00F43B33"/>
    <w:rsid w:val="00F445E4"/>
    <w:rsid w:val="00F44948"/>
    <w:rsid w:val="00F44D61"/>
    <w:rsid w:val="00F44EFB"/>
    <w:rsid w:val="00F452A5"/>
    <w:rsid w:val="00F456D8"/>
    <w:rsid w:val="00F456EA"/>
    <w:rsid w:val="00F4594C"/>
    <w:rsid w:val="00F46018"/>
    <w:rsid w:val="00F461F1"/>
    <w:rsid w:val="00F4642C"/>
    <w:rsid w:val="00F46EEA"/>
    <w:rsid w:val="00F46FE5"/>
    <w:rsid w:val="00F47099"/>
    <w:rsid w:val="00F47542"/>
    <w:rsid w:val="00F4781A"/>
    <w:rsid w:val="00F47972"/>
    <w:rsid w:val="00F47A14"/>
    <w:rsid w:val="00F50022"/>
    <w:rsid w:val="00F51284"/>
    <w:rsid w:val="00F51937"/>
    <w:rsid w:val="00F5387D"/>
    <w:rsid w:val="00F53B39"/>
    <w:rsid w:val="00F53C86"/>
    <w:rsid w:val="00F54089"/>
    <w:rsid w:val="00F549A8"/>
    <w:rsid w:val="00F552AB"/>
    <w:rsid w:val="00F55486"/>
    <w:rsid w:val="00F5550A"/>
    <w:rsid w:val="00F558AD"/>
    <w:rsid w:val="00F55F4F"/>
    <w:rsid w:val="00F56120"/>
    <w:rsid w:val="00F5642B"/>
    <w:rsid w:val="00F56D0F"/>
    <w:rsid w:val="00F57403"/>
    <w:rsid w:val="00F6032B"/>
    <w:rsid w:val="00F6085A"/>
    <w:rsid w:val="00F614E7"/>
    <w:rsid w:val="00F61707"/>
    <w:rsid w:val="00F61C02"/>
    <w:rsid w:val="00F61C2A"/>
    <w:rsid w:val="00F61CDF"/>
    <w:rsid w:val="00F6252C"/>
    <w:rsid w:val="00F62661"/>
    <w:rsid w:val="00F62EA8"/>
    <w:rsid w:val="00F63706"/>
    <w:rsid w:val="00F63ABF"/>
    <w:rsid w:val="00F63B48"/>
    <w:rsid w:val="00F63F16"/>
    <w:rsid w:val="00F647C0"/>
    <w:rsid w:val="00F6489C"/>
    <w:rsid w:val="00F64ABF"/>
    <w:rsid w:val="00F64D31"/>
    <w:rsid w:val="00F65869"/>
    <w:rsid w:val="00F658B7"/>
    <w:rsid w:val="00F65F72"/>
    <w:rsid w:val="00F67198"/>
    <w:rsid w:val="00F673FA"/>
    <w:rsid w:val="00F6753D"/>
    <w:rsid w:val="00F67C25"/>
    <w:rsid w:val="00F67CA2"/>
    <w:rsid w:val="00F67FF9"/>
    <w:rsid w:val="00F71106"/>
    <w:rsid w:val="00F7118C"/>
    <w:rsid w:val="00F7141C"/>
    <w:rsid w:val="00F71478"/>
    <w:rsid w:val="00F71658"/>
    <w:rsid w:val="00F726AD"/>
    <w:rsid w:val="00F7292B"/>
    <w:rsid w:val="00F72F31"/>
    <w:rsid w:val="00F73445"/>
    <w:rsid w:val="00F7360D"/>
    <w:rsid w:val="00F73C49"/>
    <w:rsid w:val="00F73EED"/>
    <w:rsid w:val="00F73F36"/>
    <w:rsid w:val="00F74285"/>
    <w:rsid w:val="00F74305"/>
    <w:rsid w:val="00F743A4"/>
    <w:rsid w:val="00F745B9"/>
    <w:rsid w:val="00F748F0"/>
    <w:rsid w:val="00F74A50"/>
    <w:rsid w:val="00F74CFF"/>
    <w:rsid w:val="00F74D22"/>
    <w:rsid w:val="00F7531F"/>
    <w:rsid w:val="00F76F93"/>
    <w:rsid w:val="00F811F0"/>
    <w:rsid w:val="00F81320"/>
    <w:rsid w:val="00F816DF"/>
    <w:rsid w:val="00F81D80"/>
    <w:rsid w:val="00F81F33"/>
    <w:rsid w:val="00F82CE0"/>
    <w:rsid w:val="00F82D5E"/>
    <w:rsid w:val="00F835E2"/>
    <w:rsid w:val="00F837E4"/>
    <w:rsid w:val="00F83C2C"/>
    <w:rsid w:val="00F83D90"/>
    <w:rsid w:val="00F84544"/>
    <w:rsid w:val="00F84D23"/>
    <w:rsid w:val="00F8563F"/>
    <w:rsid w:val="00F85C12"/>
    <w:rsid w:val="00F85D49"/>
    <w:rsid w:val="00F85D59"/>
    <w:rsid w:val="00F85E9A"/>
    <w:rsid w:val="00F86D41"/>
    <w:rsid w:val="00F86E7D"/>
    <w:rsid w:val="00F8799B"/>
    <w:rsid w:val="00F87CAF"/>
    <w:rsid w:val="00F87D81"/>
    <w:rsid w:val="00F90378"/>
    <w:rsid w:val="00F90BA1"/>
    <w:rsid w:val="00F9107F"/>
    <w:rsid w:val="00F91257"/>
    <w:rsid w:val="00F9306E"/>
    <w:rsid w:val="00F93599"/>
    <w:rsid w:val="00F935F4"/>
    <w:rsid w:val="00F93BCB"/>
    <w:rsid w:val="00F93F0E"/>
    <w:rsid w:val="00F946F2"/>
    <w:rsid w:val="00F94E06"/>
    <w:rsid w:val="00F95129"/>
    <w:rsid w:val="00F95580"/>
    <w:rsid w:val="00F955D6"/>
    <w:rsid w:val="00F956A5"/>
    <w:rsid w:val="00F9585F"/>
    <w:rsid w:val="00F96F59"/>
    <w:rsid w:val="00F97164"/>
    <w:rsid w:val="00F97F4C"/>
    <w:rsid w:val="00FA0395"/>
    <w:rsid w:val="00FA0DA8"/>
    <w:rsid w:val="00FA16C7"/>
    <w:rsid w:val="00FA1E8A"/>
    <w:rsid w:val="00FA28BD"/>
    <w:rsid w:val="00FA2F5C"/>
    <w:rsid w:val="00FA3687"/>
    <w:rsid w:val="00FA3CA3"/>
    <w:rsid w:val="00FA4AEA"/>
    <w:rsid w:val="00FA52E0"/>
    <w:rsid w:val="00FA54EF"/>
    <w:rsid w:val="00FA5837"/>
    <w:rsid w:val="00FA587C"/>
    <w:rsid w:val="00FA5B7F"/>
    <w:rsid w:val="00FA633A"/>
    <w:rsid w:val="00FA64C1"/>
    <w:rsid w:val="00FA6809"/>
    <w:rsid w:val="00FA686F"/>
    <w:rsid w:val="00FA6BC3"/>
    <w:rsid w:val="00FA6BF1"/>
    <w:rsid w:val="00FA7274"/>
    <w:rsid w:val="00FA77D9"/>
    <w:rsid w:val="00FB10A0"/>
    <w:rsid w:val="00FB10B6"/>
    <w:rsid w:val="00FB1288"/>
    <w:rsid w:val="00FB227C"/>
    <w:rsid w:val="00FB2E26"/>
    <w:rsid w:val="00FB30B4"/>
    <w:rsid w:val="00FB353D"/>
    <w:rsid w:val="00FB3D18"/>
    <w:rsid w:val="00FB3EDE"/>
    <w:rsid w:val="00FB44AB"/>
    <w:rsid w:val="00FB4FF1"/>
    <w:rsid w:val="00FB5C61"/>
    <w:rsid w:val="00FB60E3"/>
    <w:rsid w:val="00FB60EC"/>
    <w:rsid w:val="00FB61E6"/>
    <w:rsid w:val="00FB62EC"/>
    <w:rsid w:val="00FB6556"/>
    <w:rsid w:val="00FB7779"/>
    <w:rsid w:val="00FC0321"/>
    <w:rsid w:val="00FC0360"/>
    <w:rsid w:val="00FC055B"/>
    <w:rsid w:val="00FC05BD"/>
    <w:rsid w:val="00FC0B2D"/>
    <w:rsid w:val="00FC0DCB"/>
    <w:rsid w:val="00FC1207"/>
    <w:rsid w:val="00FC1C87"/>
    <w:rsid w:val="00FC1D62"/>
    <w:rsid w:val="00FC1F4A"/>
    <w:rsid w:val="00FC282F"/>
    <w:rsid w:val="00FC2B8A"/>
    <w:rsid w:val="00FC2C0D"/>
    <w:rsid w:val="00FC2CD7"/>
    <w:rsid w:val="00FC31DA"/>
    <w:rsid w:val="00FC3EE6"/>
    <w:rsid w:val="00FC4694"/>
    <w:rsid w:val="00FC47B7"/>
    <w:rsid w:val="00FC4FFA"/>
    <w:rsid w:val="00FC536B"/>
    <w:rsid w:val="00FC54EA"/>
    <w:rsid w:val="00FC56DA"/>
    <w:rsid w:val="00FC629B"/>
    <w:rsid w:val="00FC6D02"/>
    <w:rsid w:val="00FC74B0"/>
    <w:rsid w:val="00FC7CC0"/>
    <w:rsid w:val="00FD02E8"/>
    <w:rsid w:val="00FD06C7"/>
    <w:rsid w:val="00FD152F"/>
    <w:rsid w:val="00FD1EF7"/>
    <w:rsid w:val="00FD204B"/>
    <w:rsid w:val="00FD27B9"/>
    <w:rsid w:val="00FD2B18"/>
    <w:rsid w:val="00FD2F6B"/>
    <w:rsid w:val="00FD347B"/>
    <w:rsid w:val="00FD481A"/>
    <w:rsid w:val="00FD4C20"/>
    <w:rsid w:val="00FD5CAA"/>
    <w:rsid w:val="00FD5F51"/>
    <w:rsid w:val="00FD64DC"/>
    <w:rsid w:val="00FD6E18"/>
    <w:rsid w:val="00FD735C"/>
    <w:rsid w:val="00FD7663"/>
    <w:rsid w:val="00FE01D4"/>
    <w:rsid w:val="00FE0E5A"/>
    <w:rsid w:val="00FE108A"/>
    <w:rsid w:val="00FE15B7"/>
    <w:rsid w:val="00FE1DBE"/>
    <w:rsid w:val="00FE20CC"/>
    <w:rsid w:val="00FE2416"/>
    <w:rsid w:val="00FE2B67"/>
    <w:rsid w:val="00FE2E84"/>
    <w:rsid w:val="00FE39F2"/>
    <w:rsid w:val="00FE425B"/>
    <w:rsid w:val="00FE432E"/>
    <w:rsid w:val="00FE4446"/>
    <w:rsid w:val="00FE448E"/>
    <w:rsid w:val="00FE4DEC"/>
    <w:rsid w:val="00FE4EF3"/>
    <w:rsid w:val="00FE5481"/>
    <w:rsid w:val="00FE64F1"/>
    <w:rsid w:val="00FE67F1"/>
    <w:rsid w:val="00FE6817"/>
    <w:rsid w:val="00FE6B0B"/>
    <w:rsid w:val="00FE7085"/>
    <w:rsid w:val="00FE75FC"/>
    <w:rsid w:val="00FF0010"/>
    <w:rsid w:val="00FF001F"/>
    <w:rsid w:val="00FF01DF"/>
    <w:rsid w:val="00FF01E4"/>
    <w:rsid w:val="00FF1C98"/>
    <w:rsid w:val="00FF241C"/>
    <w:rsid w:val="00FF2474"/>
    <w:rsid w:val="00FF2524"/>
    <w:rsid w:val="00FF28BB"/>
    <w:rsid w:val="00FF39D6"/>
    <w:rsid w:val="00FF3ADA"/>
    <w:rsid w:val="00FF4234"/>
    <w:rsid w:val="00FF5312"/>
    <w:rsid w:val="00FF54F4"/>
    <w:rsid w:val="00FF585C"/>
    <w:rsid w:val="00FF5A64"/>
    <w:rsid w:val="00FF5FB9"/>
    <w:rsid w:val="00FF6716"/>
    <w:rsid w:val="00FF6802"/>
    <w:rsid w:val="00FF6E61"/>
    <w:rsid w:val="00FF7441"/>
    <w:rsid w:val="00FF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738ABDF"/>
  <w15:docId w15:val="{8395E2A6-0C71-4966-A906-D608B0D8F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77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36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4" ma:contentTypeDescription="Create a new document." ma:contentTypeScope="" ma:versionID="f0fc4671aead2b2f2605717a3d6653ab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3b8904521ef2557259b1f2b500351c72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325E22-4788-4315-A2A3-31523B94D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DA0B88-F6C2-4D87-AA52-549CC66DF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1628</TotalTime>
  <Pages>21</Pages>
  <Words>4968</Words>
  <Characters>28324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33226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Phannion Yokawat</cp:lastModifiedBy>
  <cp:revision>249</cp:revision>
  <cp:lastPrinted>2018-11-14T11:18:00Z</cp:lastPrinted>
  <dcterms:created xsi:type="dcterms:W3CDTF">2018-11-05T03:34:00Z</dcterms:created>
  <dcterms:modified xsi:type="dcterms:W3CDTF">2018-11-14T13:19:00Z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