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03C" w:rsidRPr="0002457E" w:rsidRDefault="00BB103C" w:rsidP="00F90072">
      <w:pPr>
        <w:pStyle w:val="20"/>
        <w:ind w:right="-97"/>
        <w:jc w:val="right"/>
        <w:rPr>
          <w:rFonts w:ascii="Angsana New" w:hAnsi="Angsana New" w:cs="Angsana New"/>
          <w:u w:val="single"/>
        </w:rPr>
      </w:pPr>
      <w:r w:rsidRPr="0002457E">
        <w:rPr>
          <w:rFonts w:ascii="Angsana New" w:hAnsi="Angsana New" w:cs="Angsana New" w:hint="cs"/>
          <w:u w:val="single"/>
          <w:cs/>
        </w:rPr>
        <w:t>ยังไม่ได้ตรวจสอบ</w:t>
      </w:r>
    </w:p>
    <w:p w:rsidR="00BB103C" w:rsidRPr="0002457E" w:rsidRDefault="00BB103C" w:rsidP="00F90072">
      <w:pPr>
        <w:pStyle w:val="20"/>
        <w:ind w:right="-97"/>
        <w:jc w:val="right"/>
        <w:rPr>
          <w:rFonts w:ascii="Angsana New" w:hAnsi="Angsana New" w:cs="Angsana New"/>
          <w:u w:val="single"/>
        </w:rPr>
      </w:pPr>
      <w:r w:rsidRPr="0002457E">
        <w:rPr>
          <w:rFonts w:ascii="Angsana New" w:hAnsi="Angsana New" w:cs="Angsana New" w:hint="cs"/>
          <w:u w:val="single"/>
          <w:cs/>
        </w:rPr>
        <w:t>สอบทานแล้ว</w:t>
      </w:r>
    </w:p>
    <w:p w:rsidR="00041D6D" w:rsidRPr="00941C87" w:rsidRDefault="00041D6D" w:rsidP="00F90072">
      <w:pPr>
        <w:ind w:right="-97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แอล.</w:t>
      </w:r>
      <w:proofErr w:type="spellEnd"/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วี.เทคโนโลยี จำกัด (มหาชน) และบริษัทย่อย</w:t>
      </w:r>
    </w:p>
    <w:p w:rsidR="00DC11FC" w:rsidRPr="00941C87" w:rsidRDefault="00DC11FC" w:rsidP="00F90072">
      <w:pPr>
        <w:tabs>
          <w:tab w:val="left" w:pos="360"/>
          <w:tab w:val="left" w:pos="900"/>
          <w:tab w:val="left" w:pos="1440"/>
        </w:tabs>
        <w:ind w:right="-97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2E1E22" w:rsidRPr="00941C87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DC11FC" w:rsidRDefault="00DC11FC" w:rsidP="00F90072">
      <w:pPr>
        <w:tabs>
          <w:tab w:val="left" w:pos="360"/>
          <w:tab w:val="left" w:pos="900"/>
          <w:tab w:val="left" w:pos="1440"/>
        </w:tabs>
        <w:ind w:right="-97"/>
        <w:jc w:val="center"/>
        <w:rPr>
          <w:rFonts w:ascii="Angsana New" w:hAnsi="Angsana New" w:cs="Angsana New"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427A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5427A1">
        <w:rPr>
          <w:rFonts w:ascii="Angsana New" w:hAnsi="Angsana New" w:cs="Angsana New"/>
          <w:b/>
          <w:bCs/>
          <w:sz w:val="32"/>
          <w:szCs w:val="32"/>
          <w:cs/>
        </w:rPr>
        <w:t>31 มีนาคม</w:t>
      </w:r>
      <w:r w:rsidR="005427A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AE1103" w:rsidRPr="00941C87">
        <w:rPr>
          <w:rFonts w:ascii="Angsana New" w:hAnsi="Angsana New" w:cs="Angsana New"/>
          <w:b/>
          <w:bCs/>
          <w:sz w:val="32"/>
          <w:szCs w:val="32"/>
          <w:cs/>
        </w:rPr>
        <w:t>255</w:t>
      </w:r>
      <w:r w:rsidR="00FB523D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</w:p>
    <w:p w:rsidR="00BB103C" w:rsidRPr="00941C87" w:rsidRDefault="00BB103C" w:rsidP="005427A1">
      <w:pPr>
        <w:spacing w:line="120" w:lineRule="auto"/>
        <w:ind w:left="357" w:right="-9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DC11FC" w:rsidRDefault="00DC11FC" w:rsidP="00F90072">
      <w:pPr>
        <w:numPr>
          <w:ilvl w:val="0"/>
          <w:numId w:val="1"/>
        </w:numPr>
        <w:ind w:left="426" w:right="-97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BB103C" w:rsidRPr="00941C87" w:rsidRDefault="00BB103C" w:rsidP="00BB103C">
      <w:pPr>
        <w:spacing w:line="120" w:lineRule="auto"/>
        <w:ind w:left="35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84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90"/>
        <w:gridCol w:w="6156"/>
      </w:tblGrid>
      <w:tr w:rsidR="005D0CEA" w:rsidRPr="00C91943" w:rsidTr="00347757">
        <w:tc>
          <w:tcPr>
            <w:tcW w:w="3690" w:type="dxa"/>
            <w:tcBorders>
              <w:bottom w:val="nil"/>
            </w:tcBorders>
          </w:tcPr>
          <w:p w:rsidR="005D0CEA" w:rsidRPr="00C91943" w:rsidRDefault="005D0CEA" w:rsidP="00C91943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1.1 สถานะ</w:t>
            </w:r>
            <w:r w:rsidRPr="00C91943">
              <w:rPr>
                <w:rFonts w:ascii="Angsana New" w:hAnsi="Angsana New" w:cs="Angsana New" w:hint="cs"/>
                <w:sz w:val="32"/>
                <w:szCs w:val="32"/>
                <w:cs/>
              </w:rPr>
              <w:t>ของบริษัท</w:t>
            </w:r>
          </w:p>
        </w:tc>
        <w:tc>
          <w:tcPr>
            <w:tcW w:w="6156" w:type="dxa"/>
            <w:tcBorders>
              <w:bottom w:val="nil"/>
            </w:tcBorders>
          </w:tcPr>
          <w:p w:rsidR="005D0CEA" w:rsidRPr="00C91943" w:rsidRDefault="005D0CEA" w:rsidP="00347757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เป็นนิติบุคคลจัดตั้งขึ้นตามกฎหมายไทยและจดทะเบียนใน</w:t>
            </w:r>
            <w:r w:rsidR="00347757" w:rsidRPr="00C91943">
              <w:rPr>
                <w:rFonts w:ascii="Angsana New" w:hAnsi="Angsana New" w:cs="Angsana New"/>
                <w:sz w:val="32"/>
                <w:szCs w:val="32"/>
                <w:cs/>
              </w:rPr>
              <w:t>ตลาด</w:t>
            </w:r>
          </w:p>
        </w:tc>
      </w:tr>
      <w:tr w:rsidR="00347757" w:rsidRPr="00C91943" w:rsidTr="00347757">
        <w:tc>
          <w:tcPr>
            <w:tcW w:w="3690" w:type="dxa"/>
            <w:tcBorders>
              <w:top w:val="nil"/>
            </w:tcBorders>
          </w:tcPr>
          <w:p w:rsidR="00347757" w:rsidRPr="00C91943" w:rsidRDefault="00347757" w:rsidP="00C91943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156" w:type="dxa"/>
            <w:tcBorders>
              <w:top w:val="nil"/>
            </w:tcBorders>
          </w:tcPr>
          <w:p w:rsidR="00347757" w:rsidRPr="00C91943" w:rsidRDefault="00347757" w:rsidP="00C91943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หลักทรัพย์แห่งประเทศไทย</w:t>
            </w:r>
          </w:p>
        </w:tc>
      </w:tr>
      <w:tr w:rsidR="005D0CEA" w:rsidRPr="00C91943" w:rsidTr="00347757">
        <w:tc>
          <w:tcPr>
            <w:tcW w:w="3690" w:type="dxa"/>
            <w:tcBorders>
              <w:bottom w:val="nil"/>
            </w:tcBorders>
          </w:tcPr>
          <w:p w:rsidR="005D0CEA" w:rsidRPr="00C91943" w:rsidRDefault="005D0CEA" w:rsidP="00C91943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1.2 สถานที่ตั้งบริษัท</w:t>
            </w:r>
          </w:p>
        </w:tc>
        <w:tc>
          <w:tcPr>
            <w:tcW w:w="6156" w:type="dxa"/>
            <w:tcBorders>
              <w:bottom w:val="nil"/>
            </w:tcBorders>
          </w:tcPr>
          <w:p w:rsidR="005D0CEA" w:rsidRPr="00C91943" w:rsidRDefault="005D0CEA" w:rsidP="00347757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 xml:space="preserve">719 อาคาร </w:t>
            </w:r>
            <w:proofErr w:type="spellStart"/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เค.</w:t>
            </w:r>
            <w:proofErr w:type="spellEnd"/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พี.เอ็น ทาว</w:t>
            </w:r>
            <w:proofErr w:type="spellStart"/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เวอร์</w:t>
            </w:r>
            <w:proofErr w:type="spellEnd"/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 xml:space="preserve"> ชั้น </w:t>
            </w:r>
            <w:r w:rsidRPr="00C91943">
              <w:rPr>
                <w:rFonts w:ascii="Angsana New" w:hAnsi="Angsana New" w:cs="Angsana New"/>
                <w:sz w:val="32"/>
                <w:szCs w:val="32"/>
              </w:rPr>
              <w:t xml:space="preserve">9 </w:t>
            </w:r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 xml:space="preserve">ถนนพระราม </w:t>
            </w:r>
            <w:r w:rsidRPr="00C91943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5427A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แขวง</w:t>
            </w:r>
            <w:r w:rsidR="00347757" w:rsidRPr="00C91943">
              <w:rPr>
                <w:rFonts w:ascii="Angsana New" w:hAnsi="Angsana New" w:cs="Angsana New"/>
                <w:sz w:val="32"/>
                <w:szCs w:val="32"/>
                <w:cs/>
              </w:rPr>
              <w:t>บางกะปิ</w:t>
            </w:r>
          </w:p>
        </w:tc>
      </w:tr>
      <w:tr w:rsidR="00347757" w:rsidRPr="00C91943" w:rsidTr="00347757">
        <w:tc>
          <w:tcPr>
            <w:tcW w:w="3690" w:type="dxa"/>
            <w:tcBorders>
              <w:top w:val="nil"/>
              <w:bottom w:val="single" w:sz="4" w:space="0" w:color="auto"/>
            </w:tcBorders>
          </w:tcPr>
          <w:p w:rsidR="00347757" w:rsidRPr="00C91943" w:rsidRDefault="00347757" w:rsidP="00C91943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56" w:type="dxa"/>
            <w:tcBorders>
              <w:top w:val="nil"/>
              <w:bottom w:val="single" w:sz="4" w:space="0" w:color="auto"/>
            </w:tcBorders>
          </w:tcPr>
          <w:p w:rsidR="00347757" w:rsidRPr="00C91943" w:rsidRDefault="00347757" w:rsidP="00C91943">
            <w:pPr>
              <w:tabs>
                <w:tab w:val="left" w:pos="2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เขตห้วยขวาง กรุงเทพมหานคร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ประเทศไทย</w:t>
            </w:r>
          </w:p>
        </w:tc>
      </w:tr>
      <w:tr w:rsidR="005D0CEA" w:rsidRPr="00C91943" w:rsidTr="00347757">
        <w:tc>
          <w:tcPr>
            <w:tcW w:w="3690" w:type="dxa"/>
            <w:tcBorders>
              <w:top w:val="single" w:sz="4" w:space="0" w:color="auto"/>
              <w:bottom w:val="nil"/>
            </w:tcBorders>
          </w:tcPr>
          <w:p w:rsidR="005D0CEA" w:rsidRPr="00C91943" w:rsidRDefault="005D0CEA" w:rsidP="00C91943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91943">
              <w:rPr>
                <w:rFonts w:ascii="Angsana New" w:hAnsi="Angsana New" w:cs="Angsana New"/>
                <w:sz w:val="32"/>
                <w:szCs w:val="32"/>
              </w:rPr>
              <w:t>1.3</w:t>
            </w:r>
            <w:r w:rsidRPr="00C9194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6156" w:type="dxa"/>
            <w:tcBorders>
              <w:top w:val="single" w:sz="4" w:space="0" w:color="auto"/>
              <w:bottom w:val="nil"/>
            </w:tcBorders>
          </w:tcPr>
          <w:p w:rsidR="005D0CEA" w:rsidRPr="00C91943" w:rsidRDefault="005D0CEA" w:rsidP="004F7013">
            <w:pPr>
              <w:tabs>
                <w:tab w:val="left" w:pos="2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1943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C91943">
              <w:rPr>
                <w:rFonts w:ascii="Angsana New" w:hAnsi="Angsana New" w:cs="Angsana New" w:hint="cs"/>
                <w:sz w:val="32"/>
                <w:szCs w:val="32"/>
                <w:cs/>
              </w:rPr>
              <w:t>ให้บริการ</w:t>
            </w:r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ปรึกษาด้านวิศวกรรมเครื่องกลโดยการออกแบบ</w:t>
            </w:r>
            <w:r w:rsidR="0082537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พัฒนา</w:t>
            </w:r>
          </w:p>
        </w:tc>
      </w:tr>
      <w:tr w:rsidR="00347757" w:rsidRPr="00C91943" w:rsidTr="00347757">
        <w:tc>
          <w:tcPr>
            <w:tcW w:w="3690" w:type="dxa"/>
            <w:tcBorders>
              <w:top w:val="nil"/>
              <w:bottom w:val="nil"/>
            </w:tcBorders>
          </w:tcPr>
          <w:p w:rsidR="00347757" w:rsidRPr="00C91943" w:rsidRDefault="00347757" w:rsidP="00347757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56" w:type="dxa"/>
            <w:tcBorders>
              <w:top w:val="nil"/>
              <w:bottom w:val="nil"/>
            </w:tcBorders>
          </w:tcPr>
          <w:p w:rsidR="00347757" w:rsidRPr="00C91943" w:rsidRDefault="00347757" w:rsidP="00347757">
            <w:pPr>
              <w:tabs>
                <w:tab w:val="left" w:pos="2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และปรับปรุงประสิทธิภาพของเครื่องจักรและอุปกรณ์ สำหรับ</w:t>
            </w:r>
          </w:p>
        </w:tc>
      </w:tr>
      <w:tr w:rsidR="00347757" w:rsidRPr="00C91943" w:rsidTr="00347757">
        <w:tc>
          <w:tcPr>
            <w:tcW w:w="3690" w:type="dxa"/>
            <w:tcBorders>
              <w:top w:val="nil"/>
              <w:bottom w:val="nil"/>
            </w:tcBorders>
          </w:tcPr>
          <w:p w:rsidR="00347757" w:rsidRPr="00C91943" w:rsidRDefault="00347757" w:rsidP="00347757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56" w:type="dxa"/>
            <w:tcBorders>
              <w:top w:val="nil"/>
              <w:bottom w:val="nil"/>
            </w:tcBorders>
          </w:tcPr>
          <w:p w:rsidR="00347757" w:rsidRPr="00C91943" w:rsidRDefault="00347757" w:rsidP="00347757">
            <w:pPr>
              <w:tabs>
                <w:tab w:val="left" w:pos="2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91943">
              <w:rPr>
                <w:rFonts w:ascii="Angsana New" w:hAnsi="Angsana New" w:cs="Angsana New"/>
                <w:sz w:val="32"/>
                <w:szCs w:val="32"/>
                <w:cs/>
              </w:rPr>
              <w:t>อุตสาหกรรมซีเมนต์และอุตสาหกรรมที่เกี่ยวข้องกันทั่วโลก</w:t>
            </w:r>
          </w:p>
        </w:tc>
      </w:tr>
      <w:tr w:rsidR="00347757" w:rsidRPr="00C91943" w:rsidTr="00347757">
        <w:tc>
          <w:tcPr>
            <w:tcW w:w="3690" w:type="dxa"/>
            <w:tcBorders>
              <w:top w:val="nil"/>
              <w:bottom w:val="nil"/>
            </w:tcBorders>
          </w:tcPr>
          <w:p w:rsidR="00347757" w:rsidRPr="00C91943" w:rsidRDefault="00347757" w:rsidP="00A47C6E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56" w:type="dxa"/>
            <w:tcBorders>
              <w:top w:val="nil"/>
              <w:bottom w:val="nil"/>
            </w:tcBorders>
          </w:tcPr>
          <w:p w:rsidR="00347757" w:rsidRPr="00C91943" w:rsidRDefault="004F7013" w:rsidP="004F7013">
            <w:pPr>
              <w:tabs>
                <w:tab w:val="left" w:pos="2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="00347757" w:rsidRPr="00C91943">
              <w:rPr>
                <w:rFonts w:ascii="Angsana New" w:hAnsi="Angsana New" w:cs="Angsana New" w:hint="cs"/>
                <w:sz w:val="32"/>
                <w:szCs w:val="32"/>
                <w:cs/>
              </w:rPr>
              <w:t>ลงทุนในบริษัทร่วม บริษัทย่อย และกิจการที่ควบคุมร่วมกัน</w:t>
            </w:r>
          </w:p>
        </w:tc>
      </w:tr>
      <w:tr w:rsidR="00347757" w:rsidRPr="00C91943" w:rsidTr="00347757">
        <w:tc>
          <w:tcPr>
            <w:tcW w:w="3690" w:type="dxa"/>
            <w:tcBorders>
              <w:top w:val="nil"/>
              <w:bottom w:val="single" w:sz="4" w:space="0" w:color="auto"/>
            </w:tcBorders>
          </w:tcPr>
          <w:p w:rsidR="00347757" w:rsidRPr="00347757" w:rsidRDefault="00347757" w:rsidP="00347757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56" w:type="dxa"/>
            <w:tcBorders>
              <w:top w:val="nil"/>
              <w:bottom w:val="single" w:sz="4" w:space="0" w:color="auto"/>
            </w:tcBorders>
          </w:tcPr>
          <w:p w:rsidR="00347757" w:rsidRPr="00C91943" w:rsidRDefault="00347757" w:rsidP="00B776CA">
            <w:pPr>
              <w:tabs>
                <w:tab w:val="left" w:pos="237"/>
                <w:tab w:val="right" w:pos="59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91943">
              <w:rPr>
                <w:rFonts w:ascii="Angsana New" w:hAnsi="Angsana New" w:cs="Angsana New" w:hint="cs"/>
                <w:sz w:val="32"/>
                <w:szCs w:val="32"/>
                <w:cs/>
              </w:rPr>
              <w:t>ซึ่งดำเนินธุรกิจ</w:t>
            </w:r>
            <w:r w:rsidRPr="00773244">
              <w:rPr>
                <w:rFonts w:ascii="Angsana New" w:hAnsi="Angsana New" w:cs="Angsana New" w:hint="cs"/>
                <w:sz w:val="32"/>
                <w:szCs w:val="32"/>
                <w:cs/>
              </w:rPr>
              <w:t>ตามหมายเหตุ</w:t>
            </w:r>
            <w:r w:rsidRPr="00B55C9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ข้อ </w:t>
            </w:r>
            <w:r w:rsidRPr="00B55C9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776CA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B55C99">
              <w:rPr>
                <w:rFonts w:ascii="Angsana New" w:hAnsi="Angsana New" w:cs="Angsana New"/>
                <w:sz w:val="32"/>
                <w:szCs w:val="32"/>
              </w:rPr>
              <w:t>.1</w:t>
            </w:r>
            <w:r w:rsidR="00715DA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</w:tr>
    </w:tbl>
    <w:p w:rsidR="00BB103C" w:rsidRDefault="00BB103C" w:rsidP="002F0D7A">
      <w:pPr>
        <w:spacing w:line="120" w:lineRule="auto"/>
        <w:ind w:left="357" w:right="-9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F0D7A" w:rsidRPr="002F0D7A" w:rsidRDefault="00715DA7" w:rsidP="008C3770">
      <w:pPr>
        <w:tabs>
          <w:tab w:val="left" w:pos="851"/>
        </w:tabs>
        <w:ind w:left="426" w:right="-9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2F0D7A" w:rsidRPr="00647A04">
        <w:rPr>
          <w:rFonts w:ascii="Angsana New" w:hAnsi="Angsana New" w:cs="Angsana New" w:hint="cs"/>
          <w:sz w:val="32"/>
          <w:szCs w:val="32"/>
          <w:cs/>
        </w:rPr>
        <w:t xml:space="preserve">ศาลล้มละลายกลางได้มีคำสั่งเมื่อวันที่ 19 ธันวาคม 2560 ให้ฟื้นฟูกิจการของบริษัท </w:t>
      </w:r>
      <w:proofErr w:type="spellStart"/>
      <w:r w:rsidR="002F0D7A" w:rsidRPr="00647A04">
        <w:rPr>
          <w:rFonts w:ascii="Angsana New" w:hAnsi="Angsana New" w:cs="Angsana New" w:hint="cs"/>
          <w:sz w:val="32"/>
          <w:szCs w:val="32"/>
          <w:cs/>
        </w:rPr>
        <w:t>แอล.</w:t>
      </w:r>
      <w:proofErr w:type="spellEnd"/>
      <w:r w:rsidR="002F0D7A" w:rsidRPr="00647A04">
        <w:rPr>
          <w:rFonts w:ascii="Angsana New" w:hAnsi="Angsana New" w:cs="Angsana New" w:hint="cs"/>
          <w:sz w:val="32"/>
          <w:szCs w:val="32"/>
          <w:cs/>
        </w:rPr>
        <w:t>วี.เทคโนโลยี</w:t>
      </w:r>
      <w:r w:rsidRPr="00647A04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และแต่งตั้งนาย</w:t>
      </w:r>
      <w:proofErr w:type="spellStart"/>
      <w:r w:rsidRPr="00647A04">
        <w:rPr>
          <w:rFonts w:ascii="Angsana New" w:hAnsi="Angsana New" w:cs="Angsana New" w:hint="cs"/>
          <w:sz w:val="32"/>
          <w:szCs w:val="32"/>
          <w:cs/>
        </w:rPr>
        <w:t>โดนัล</w:t>
      </w:r>
      <w:proofErr w:type="spellEnd"/>
      <w:r w:rsidRPr="00647A04">
        <w:rPr>
          <w:rFonts w:ascii="Angsana New" w:hAnsi="Angsana New" w:cs="Angsana New" w:hint="cs"/>
          <w:sz w:val="32"/>
          <w:szCs w:val="32"/>
          <w:cs/>
        </w:rPr>
        <w:t xml:space="preserve"> เอียน แมคเบน และนายสงวน สงวนรักศักดิ์ กรรมการของลูกหนี้ เป็นผู้ทำแผน เพราะฉะนั้น นับแต่วันที่ศาลมีคำสั่งตั้งผู้ทำแผนเป็นต้นไป อำนาจหน้าที่ในการจัดการกิจการและทรัพย์สินของลูกหนี้ และบรรดาสิทธิตามกฎหมายของผู้ถือหุ้นของลูกหนี้ เว้นแต่สิทธิที่จะได้รับเงินปันผล</w:t>
      </w:r>
      <w:r w:rsidR="00250197" w:rsidRPr="00647A04">
        <w:rPr>
          <w:rFonts w:ascii="Angsana New" w:hAnsi="Angsana New" w:cs="Angsana New" w:hint="cs"/>
          <w:sz w:val="32"/>
          <w:szCs w:val="32"/>
          <w:cs/>
        </w:rPr>
        <w:t xml:space="preserve"> ตกแก่ผู้ทำแผน</w:t>
      </w:r>
      <w:r w:rsidRPr="00647A04">
        <w:rPr>
          <w:rFonts w:ascii="Angsana New" w:hAnsi="Angsana New" w:cs="Angsana New" w:hint="cs"/>
          <w:sz w:val="32"/>
          <w:szCs w:val="32"/>
          <w:cs/>
        </w:rPr>
        <w:t>ตามมาตรา 90/25 แห่งพระราชบัญญัติล้มละลาย พุทธศักราช 2483</w:t>
      </w:r>
    </w:p>
    <w:p w:rsidR="002F0D7A" w:rsidRDefault="002F0D7A" w:rsidP="00F90072">
      <w:pPr>
        <w:ind w:left="357" w:right="-9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03561" w:rsidRDefault="00C03561" w:rsidP="00F90072">
      <w:pPr>
        <w:numPr>
          <w:ilvl w:val="0"/>
          <w:numId w:val="1"/>
        </w:numPr>
        <w:ind w:left="426" w:right="-97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350B90" w:rsidRPr="00941C87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BB103C" w:rsidRPr="00BB103C" w:rsidRDefault="00BB103C" w:rsidP="00F90072">
      <w:pPr>
        <w:spacing w:line="120" w:lineRule="auto"/>
        <w:ind w:left="357" w:right="-9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13E7A" w:rsidRPr="005427A1" w:rsidRDefault="00F13E7A" w:rsidP="005427A1">
      <w:pPr>
        <w:pStyle w:val="ae"/>
        <w:numPr>
          <w:ilvl w:val="1"/>
          <w:numId w:val="1"/>
        </w:numPr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 w:rsidRPr="005427A1">
        <w:rPr>
          <w:rFonts w:ascii="Angsana New" w:hAnsi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งบการเงินระหว่างกาลรวมและงบการเงินระหว่างกาลเฉพาะกิจการของบริษัท ได้จัดทำขึ</w:t>
      </w:r>
      <w:r w:rsidR="00F27E25" w:rsidRPr="005427A1">
        <w:rPr>
          <w:rFonts w:ascii="Angsana New" w:hAnsi="Angsana New"/>
          <w:sz w:val="32"/>
          <w:szCs w:val="32"/>
          <w:cs/>
        </w:rPr>
        <w:t>้นในรูปแบบย่อตามมาตรฐานการบัญชี</w:t>
      </w:r>
      <w:r w:rsidR="00F27E25" w:rsidRPr="005427A1">
        <w:rPr>
          <w:rFonts w:ascii="Angsana New" w:hAnsi="Angsana New" w:hint="cs"/>
          <w:sz w:val="32"/>
          <w:szCs w:val="32"/>
          <w:cs/>
        </w:rPr>
        <w:t>ฉบั</w:t>
      </w:r>
      <w:r w:rsidRPr="005427A1">
        <w:rPr>
          <w:rFonts w:ascii="Angsana New" w:hAnsi="Angsana New"/>
          <w:sz w:val="32"/>
          <w:szCs w:val="32"/>
          <w:cs/>
        </w:rPr>
        <w:t>บที่ 34</w:t>
      </w:r>
      <w:r w:rsidR="005427A1" w:rsidRPr="005427A1">
        <w:rPr>
          <w:rFonts w:ascii="Angsana New" w:hAnsi="Angsana New" w:hint="cs"/>
          <w:sz w:val="32"/>
          <w:szCs w:val="32"/>
          <w:cs/>
        </w:rPr>
        <w:t xml:space="preserve"> </w:t>
      </w:r>
      <w:r w:rsidRPr="005427A1">
        <w:rPr>
          <w:rFonts w:ascii="Angsana New" w:hAnsi="Angsana New"/>
          <w:sz w:val="32"/>
          <w:szCs w:val="32"/>
          <w:cs/>
        </w:rPr>
        <w:t>เรื่อง</w:t>
      </w:r>
      <w:r w:rsidR="005427A1">
        <w:rPr>
          <w:rFonts w:ascii="Angsana New" w:hAnsi="Angsana New" w:hint="cs"/>
          <w:sz w:val="32"/>
          <w:szCs w:val="32"/>
          <w:cs/>
        </w:rPr>
        <w:t xml:space="preserve"> </w:t>
      </w:r>
      <w:r w:rsidR="00AF2899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427A1">
        <w:rPr>
          <w:rFonts w:ascii="Angsana New" w:hAnsi="Angsana New"/>
          <w:sz w:val="32"/>
          <w:szCs w:val="32"/>
          <w:cs/>
        </w:rPr>
        <w:t>การเงินระหว่างกาล ที่ประกาศใช้โดยสภาวิชาชีพบัญชี และตามประกาศของสำนักงานคณะกรรมการกำกับหลักทรัพย์และตลาดหลักทรัพย์</w:t>
      </w:r>
      <w:r w:rsidR="005427A1" w:rsidRPr="005427A1">
        <w:rPr>
          <w:rFonts w:ascii="Angsana New" w:hAnsi="Angsana New" w:hint="cs"/>
          <w:sz w:val="32"/>
          <w:szCs w:val="32"/>
          <w:cs/>
        </w:rPr>
        <w:t xml:space="preserve"> </w:t>
      </w:r>
      <w:r w:rsidRPr="005427A1">
        <w:rPr>
          <w:rFonts w:ascii="Angsana New" w:hAnsi="Angsana New"/>
          <w:sz w:val="32"/>
          <w:szCs w:val="32"/>
          <w:cs/>
        </w:rPr>
        <w:t>งบการเงินระหว่างกาลนี้ ควรอ่านประกอบกับงบการเงินสำหรับปีสิ้นสุดวันที่ 31 ธันวาคม 255</w:t>
      </w:r>
      <w:r w:rsidR="00FB523D" w:rsidRPr="005427A1">
        <w:rPr>
          <w:rFonts w:ascii="Angsana New" w:hAnsi="Angsana New" w:hint="cs"/>
          <w:sz w:val="32"/>
          <w:szCs w:val="32"/>
          <w:cs/>
        </w:rPr>
        <w:t>8</w:t>
      </w:r>
    </w:p>
    <w:p w:rsidR="00BB103C" w:rsidRPr="00AB45F5" w:rsidRDefault="00BB103C" w:rsidP="00F90072">
      <w:pPr>
        <w:spacing w:line="120" w:lineRule="auto"/>
        <w:ind w:left="357" w:right="-9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F13E7A" w:rsidRPr="005427A1" w:rsidRDefault="00F13E7A" w:rsidP="005427A1">
      <w:pPr>
        <w:pStyle w:val="ae"/>
        <w:numPr>
          <w:ilvl w:val="1"/>
          <w:numId w:val="1"/>
        </w:numPr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 w:rsidRPr="005427A1">
        <w:rPr>
          <w:rFonts w:ascii="Angsana New" w:hAnsi="Angsana New"/>
          <w:sz w:val="32"/>
          <w:szCs w:val="32"/>
          <w:cs/>
        </w:rPr>
        <w:t>งบการเงินระหว่างกาลนี้แสดงหน่วยเงินตราเป็นสกุลเงินบาท</w:t>
      </w:r>
      <w:r w:rsidR="007131DF">
        <w:rPr>
          <w:rFonts w:ascii="Angsana New" w:hAnsi="Angsana New" w:hint="cs"/>
          <w:sz w:val="32"/>
          <w:szCs w:val="32"/>
          <w:cs/>
        </w:rPr>
        <w:t xml:space="preserve"> </w:t>
      </w:r>
      <w:r w:rsidRPr="005427A1">
        <w:rPr>
          <w:rFonts w:ascii="Angsana New" w:hAnsi="Angsana New"/>
          <w:sz w:val="32"/>
          <w:szCs w:val="32"/>
          <w:cs/>
        </w:rPr>
        <w:t>ซึ่งต่างจากสกุลเงินที่ใช้ในการดำเนินงานของบริษัท คือ สกุลเงินเหรียญสหรัฐอเมริกา การแสดงหน่วยเงินตราเป็นสกุลเงินบาทเป็นไปตามกฎระเบียบของหน่วยงานในประเทศไทย</w:t>
      </w:r>
    </w:p>
    <w:p w:rsidR="00BB103C" w:rsidRDefault="00BB103C" w:rsidP="00F90072">
      <w:pPr>
        <w:spacing w:line="120" w:lineRule="auto"/>
        <w:ind w:left="357" w:right="-9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5427A1" w:rsidRDefault="00F13E7A" w:rsidP="00347757">
      <w:pPr>
        <w:pStyle w:val="ae"/>
        <w:numPr>
          <w:ilvl w:val="1"/>
          <w:numId w:val="1"/>
        </w:numPr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5427A1">
        <w:rPr>
          <w:rFonts w:ascii="Angsana New" w:hAnsi="Angsana New" w:hint="cs"/>
          <w:sz w:val="32"/>
          <w:szCs w:val="32"/>
          <w:cs/>
        </w:rPr>
        <w:t>ง</w:t>
      </w:r>
      <w:r w:rsidRPr="005427A1">
        <w:rPr>
          <w:rFonts w:ascii="Angsana New" w:hAnsi="Angsana New"/>
          <w:sz w:val="32"/>
          <w:szCs w:val="32"/>
          <w:cs/>
        </w:rPr>
        <w:t>บการเงิน</w:t>
      </w:r>
      <w:r w:rsidR="00FB523D" w:rsidRPr="005427A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427A1">
        <w:rPr>
          <w:rFonts w:ascii="Angsana New" w:hAnsi="Angsana New"/>
          <w:sz w:val="32"/>
          <w:szCs w:val="32"/>
          <w:cs/>
        </w:rPr>
        <w:t>รวมนี้จัดทำขึ้นโดยรวมงบการเงิน</w:t>
      </w:r>
      <w:r w:rsidR="00FB523D" w:rsidRPr="005427A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427A1">
        <w:rPr>
          <w:rFonts w:ascii="Angsana New" w:hAnsi="Angsana New"/>
          <w:sz w:val="32"/>
          <w:szCs w:val="32"/>
          <w:cs/>
        </w:rPr>
        <w:t xml:space="preserve">ของบริษัท </w:t>
      </w:r>
      <w:proofErr w:type="spellStart"/>
      <w:r w:rsidRPr="005427A1">
        <w:rPr>
          <w:rFonts w:ascii="Angsana New" w:hAnsi="Angsana New"/>
          <w:sz w:val="32"/>
          <w:szCs w:val="32"/>
          <w:cs/>
        </w:rPr>
        <w:t>แอล.</w:t>
      </w:r>
      <w:proofErr w:type="spellEnd"/>
      <w:r w:rsidRPr="005427A1">
        <w:rPr>
          <w:rFonts w:ascii="Angsana New" w:hAnsi="Angsana New"/>
          <w:sz w:val="32"/>
          <w:szCs w:val="32"/>
          <w:cs/>
        </w:rPr>
        <w:t>วี.เทคโนโลยี จำกัด (มหาชน) และบริษัทย่อย</w:t>
      </w:r>
      <w:r w:rsidRPr="005427A1">
        <w:rPr>
          <w:rFonts w:ascii="Angsana New" w:hAnsi="Angsana New"/>
          <w:sz w:val="32"/>
          <w:szCs w:val="32"/>
        </w:rPr>
        <w:t xml:space="preserve"> (</w:t>
      </w:r>
      <w:r w:rsidRPr="005427A1">
        <w:rPr>
          <w:rFonts w:ascii="Angsana New" w:hAnsi="Angsana New"/>
          <w:sz w:val="32"/>
          <w:szCs w:val="32"/>
          <w:cs/>
        </w:rPr>
        <w:t>รวมเรียกว่า</w:t>
      </w:r>
      <w:r w:rsidRPr="005427A1">
        <w:rPr>
          <w:rFonts w:ascii="Angsana New" w:hAnsi="Angsana New"/>
          <w:sz w:val="32"/>
          <w:szCs w:val="32"/>
        </w:rPr>
        <w:t xml:space="preserve"> “</w:t>
      </w:r>
      <w:r w:rsidRPr="005427A1">
        <w:rPr>
          <w:rFonts w:ascii="Angsana New" w:hAnsi="Angsana New"/>
          <w:sz w:val="32"/>
          <w:szCs w:val="32"/>
          <w:cs/>
        </w:rPr>
        <w:t>กลุ่มบริษัท</w:t>
      </w:r>
      <w:r w:rsidRPr="005427A1">
        <w:rPr>
          <w:rFonts w:ascii="Angsana New" w:hAnsi="Angsana New"/>
          <w:sz w:val="32"/>
          <w:szCs w:val="32"/>
        </w:rPr>
        <w:t>”)</w:t>
      </w:r>
      <w:r w:rsidRPr="005427A1">
        <w:rPr>
          <w:rFonts w:ascii="Angsana New" w:hAnsi="Angsana New"/>
          <w:sz w:val="32"/>
          <w:szCs w:val="32"/>
          <w:cs/>
        </w:rPr>
        <w:t xml:space="preserve"> และส่วนได้เสียของกลุ่มบริษัทในกิจการที่ควบคุมร่วมกันและบริษัทร่วม</w:t>
      </w:r>
      <w:r w:rsidRPr="00F66D29">
        <w:rPr>
          <w:rFonts w:ascii="Angsana New" w:hAnsi="Angsana New" w:hint="cs"/>
          <w:spacing w:val="-6"/>
          <w:sz w:val="32"/>
          <w:szCs w:val="32"/>
          <w:cs/>
        </w:rPr>
        <w:tab/>
      </w:r>
    </w:p>
    <w:p w:rsidR="005427A1" w:rsidRPr="005427A1" w:rsidRDefault="005427A1" w:rsidP="005427A1">
      <w:pPr>
        <w:pStyle w:val="ae"/>
        <w:rPr>
          <w:rFonts w:ascii="Angsana New" w:hAnsi="Angsana New"/>
          <w:spacing w:val="-4"/>
          <w:sz w:val="32"/>
          <w:szCs w:val="32"/>
        </w:rPr>
      </w:pPr>
    </w:p>
    <w:p w:rsidR="00F13E7A" w:rsidRPr="005427A1" w:rsidRDefault="005427A1" w:rsidP="008C3770">
      <w:pPr>
        <w:pStyle w:val="ae"/>
        <w:tabs>
          <w:tab w:val="left" w:pos="851"/>
          <w:tab w:val="left" w:pos="1440"/>
        </w:tabs>
        <w:ind w:left="851" w:right="-9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lastRenderedPageBreak/>
        <w:tab/>
      </w:r>
      <w:r w:rsidR="00F13E7A" w:rsidRPr="005427A1">
        <w:rPr>
          <w:rFonts w:ascii="Angsana New" w:hAnsi="Angsana New"/>
          <w:sz w:val="32"/>
          <w:szCs w:val="32"/>
          <w:cs/>
        </w:rPr>
        <w:t xml:space="preserve">ณ </w:t>
      </w:r>
      <w:r w:rsidR="00F13E7A" w:rsidRPr="005427A1">
        <w:rPr>
          <w:rFonts w:ascii="Angsana New" w:hAnsi="Angsana New" w:hint="cs"/>
          <w:sz w:val="32"/>
          <w:szCs w:val="32"/>
          <w:cs/>
        </w:rPr>
        <w:t>วั</w:t>
      </w:r>
      <w:r w:rsidR="00F13E7A" w:rsidRPr="005427A1">
        <w:rPr>
          <w:rFonts w:ascii="Angsana New" w:hAnsi="Angsana New"/>
          <w:sz w:val="32"/>
          <w:szCs w:val="32"/>
          <w:cs/>
        </w:rPr>
        <w:t>นที่ 3</w:t>
      </w:r>
      <w:r w:rsidR="00F13E7A" w:rsidRPr="005427A1">
        <w:rPr>
          <w:rFonts w:ascii="Angsana New" w:hAnsi="Angsana New"/>
          <w:sz w:val="32"/>
          <w:szCs w:val="32"/>
        </w:rPr>
        <w:t>1</w:t>
      </w:r>
      <w:r w:rsidR="00F13E7A" w:rsidRPr="005427A1">
        <w:rPr>
          <w:rFonts w:ascii="Angsana New" w:hAnsi="Angsana New"/>
          <w:sz w:val="32"/>
          <w:szCs w:val="32"/>
          <w:cs/>
        </w:rPr>
        <w:t xml:space="preserve"> มีนาคม 255</w:t>
      </w:r>
      <w:r w:rsidR="00FB523D" w:rsidRPr="005427A1">
        <w:rPr>
          <w:rFonts w:ascii="Angsana New" w:hAnsi="Angsana New" w:hint="cs"/>
          <w:sz w:val="32"/>
          <w:szCs w:val="32"/>
          <w:cs/>
        </w:rPr>
        <w:t>9</w:t>
      </w:r>
      <w:r w:rsidR="00F13E7A" w:rsidRPr="005427A1">
        <w:rPr>
          <w:rFonts w:ascii="Angsana New" w:hAnsi="Angsana New"/>
          <w:sz w:val="32"/>
          <w:szCs w:val="32"/>
          <w:cs/>
        </w:rPr>
        <w:t xml:space="preserve"> และวันที่ 31 ธันวาคม </w:t>
      </w:r>
      <w:r w:rsidR="00F13E7A" w:rsidRPr="005427A1">
        <w:rPr>
          <w:rFonts w:ascii="Angsana New" w:hAnsi="Angsana New"/>
          <w:sz w:val="32"/>
          <w:szCs w:val="32"/>
        </w:rPr>
        <w:t>255</w:t>
      </w:r>
      <w:r w:rsidR="00FB523D" w:rsidRPr="005427A1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</w:t>
      </w:r>
      <w:r w:rsidR="00F13E7A" w:rsidRPr="005427A1">
        <w:rPr>
          <w:rFonts w:ascii="Angsana New" w:hAnsi="Angsana New"/>
          <w:sz w:val="32"/>
          <w:szCs w:val="32"/>
          <w:cs/>
        </w:rPr>
        <w:t>ครงสร้างการถือหุ้นบริษัทย่อย บริษัทร่วมและกิจการที่ควบคุมร่วมกันประกอบด้วย</w:t>
      </w:r>
    </w:p>
    <w:p w:rsidR="00F13E7A" w:rsidRDefault="00F13E7A" w:rsidP="00F90072">
      <w:pPr>
        <w:tabs>
          <w:tab w:val="left" w:pos="360"/>
          <w:tab w:val="left" w:pos="900"/>
          <w:tab w:val="left" w:pos="1440"/>
        </w:tabs>
        <w:spacing w:after="60"/>
        <w:ind w:right="-9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1593"/>
        <w:gridCol w:w="1594"/>
        <w:gridCol w:w="1254"/>
        <w:gridCol w:w="2610"/>
      </w:tblGrid>
      <w:tr w:rsidR="00F47D16" w:rsidRPr="007845E1" w:rsidTr="005427A1">
        <w:trPr>
          <w:trHeight w:val="433"/>
        </w:trPr>
        <w:tc>
          <w:tcPr>
            <w:tcW w:w="3227" w:type="dxa"/>
            <w:vMerge w:val="restart"/>
            <w:vAlign w:val="center"/>
          </w:tcPr>
          <w:p w:rsidR="00F47D16" w:rsidRPr="00733BD2" w:rsidRDefault="00F47D16" w:rsidP="008B650C">
            <w:pPr>
              <w:spacing w:before="60"/>
              <w:ind w:left="186" w:hanging="18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33BD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รายการ</w:t>
            </w:r>
          </w:p>
        </w:tc>
        <w:tc>
          <w:tcPr>
            <w:tcW w:w="3187" w:type="dxa"/>
            <w:gridSpan w:val="2"/>
            <w:tcBorders>
              <w:bottom w:val="nil"/>
            </w:tcBorders>
            <w:vAlign w:val="center"/>
          </w:tcPr>
          <w:p w:rsidR="00F47D16" w:rsidRPr="00733BD2" w:rsidRDefault="00F47D16" w:rsidP="008B650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บริษัทถือหุ้นร้อยละ</w:t>
            </w:r>
          </w:p>
        </w:tc>
        <w:tc>
          <w:tcPr>
            <w:tcW w:w="1254" w:type="dxa"/>
            <w:vMerge w:val="restart"/>
            <w:vAlign w:val="center"/>
          </w:tcPr>
          <w:p w:rsidR="00F47D16" w:rsidRPr="00733BD2" w:rsidRDefault="00F47D16" w:rsidP="008B650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 w:hint="cs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610" w:type="dxa"/>
            <w:vMerge w:val="restart"/>
            <w:vAlign w:val="center"/>
          </w:tcPr>
          <w:p w:rsidR="00F47D16" w:rsidRPr="00733BD2" w:rsidRDefault="00F47D16" w:rsidP="008B650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ประเภทกิจการ</w:t>
            </w:r>
          </w:p>
        </w:tc>
      </w:tr>
      <w:tr w:rsidR="00F47D16" w:rsidRPr="007845E1" w:rsidTr="005427A1">
        <w:trPr>
          <w:trHeight w:val="343"/>
        </w:trPr>
        <w:tc>
          <w:tcPr>
            <w:tcW w:w="3227" w:type="dxa"/>
            <w:vMerge/>
            <w:tcBorders>
              <w:bottom w:val="nil"/>
            </w:tcBorders>
            <w:vAlign w:val="center"/>
          </w:tcPr>
          <w:p w:rsidR="00F47D16" w:rsidRPr="00733BD2" w:rsidRDefault="00F47D16" w:rsidP="008B650C">
            <w:pPr>
              <w:spacing w:before="60"/>
              <w:ind w:left="186" w:hanging="18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593" w:type="dxa"/>
            <w:tcBorders>
              <w:bottom w:val="nil"/>
              <w:right w:val="dashed" w:sz="4" w:space="0" w:color="auto"/>
            </w:tcBorders>
            <w:vAlign w:val="center"/>
          </w:tcPr>
          <w:p w:rsidR="00F47D16" w:rsidRPr="00733BD2" w:rsidRDefault="00F47D16" w:rsidP="008B650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 w:hint="cs"/>
                <w:sz w:val="28"/>
                <w:szCs w:val="28"/>
                <w:cs/>
              </w:rPr>
              <w:t>31 มีนาคม 255</w:t>
            </w:r>
            <w:r w:rsidR="00FB523D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94" w:type="dxa"/>
            <w:tcBorders>
              <w:left w:val="dashed" w:sz="4" w:space="0" w:color="auto"/>
              <w:bottom w:val="nil"/>
            </w:tcBorders>
            <w:vAlign w:val="center"/>
          </w:tcPr>
          <w:p w:rsidR="00F47D16" w:rsidRPr="00733BD2" w:rsidRDefault="00F47D16" w:rsidP="00FB52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 w:hint="cs"/>
                <w:sz w:val="28"/>
                <w:szCs w:val="28"/>
                <w:cs/>
              </w:rPr>
              <w:t>31 ธันวาคม 255</w:t>
            </w:r>
            <w:r w:rsidR="00FB523D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54" w:type="dxa"/>
            <w:vMerge/>
            <w:tcBorders>
              <w:bottom w:val="nil"/>
            </w:tcBorders>
            <w:vAlign w:val="center"/>
          </w:tcPr>
          <w:p w:rsidR="00F47D16" w:rsidRPr="00733BD2" w:rsidRDefault="00F47D16" w:rsidP="008B650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vMerge/>
            <w:tcBorders>
              <w:bottom w:val="nil"/>
            </w:tcBorders>
            <w:vAlign w:val="center"/>
          </w:tcPr>
          <w:p w:rsidR="00F47D16" w:rsidRPr="00733BD2" w:rsidRDefault="00F47D16" w:rsidP="008B650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47D16" w:rsidRPr="007845E1" w:rsidTr="005427A1">
        <w:trPr>
          <w:trHeight w:val="523"/>
        </w:trPr>
        <w:tc>
          <w:tcPr>
            <w:tcW w:w="3227" w:type="dxa"/>
            <w:tcBorders>
              <w:bottom w:val="nil"/>
            </w:tcBorders>
            <w:vAlign w:val="bottom"/>
          </w:tcPr>
          <w:p w:rsidR="00F47D16" w:rsidRPr="00733BD2" w:rsidRDefault="00F47D16" w:rsidP="008B650C">
            <w:pPr>
              <w:spacing w:before="60"/>
              <w:ind w:left="186" w:hanging="18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33BD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93" w:type="dxa"/>
            <w:tcBorders>
              <w:bottom w:val="nil"/>
              <w:right w:val="dashed" w:sz="4" w:space="0" w:color="auto"/>
            </w:tcBorders>
            <w:vAlign w:val="bottom"/>
          </w:tcPr>
          <w:p w:rsidR="00F47D16" w:rsidRPr="00733BD2" w:rsidRDefault="00F47D16" w:rsidP="008B650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left w:val="dashed" w:sz="4" w:space="0" w:color="auto"/>
              <w:bottom w:val="nil"/>
            </w:tcBorders>
            <w:vAlign w:val="bottom"/>
          </w:tcPr>
          <w:p w:rsidR="00F47D16" w:rsidRPr="00733BD2" w:rsidRDefault="00F47D16" w:rsidP="008B650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nil"/>
            </w:tcBorders>
            <w:vAlign w:val="bottom"/>
          </w:tcPr>
          <w:p w:rsidR="00F47D16" w:rsidRPr="00733BD2" w:rsidRDefault="00F47D16" w:rsidP="008B650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bottom w:val="nil"/>
            </w:tcBorders>
            <w:vAlign w:val="bottom"/>
          </w:tcPr>
          <w:p w:rsidR="00F47D16" w:rsidRPr="00733BD2" w:rsidRDefault="00F47D16" w:rsidP="008B650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1DDB" w:rsidRPr="007845E1" w:rsidTr="005427A1">
        <w:tc>
          <w:tcPr>
            <w:tcW w:w="3227" w:type="dxa"/>
            <w:tcBorders>
              <w:top w:val="nil"/>
              <w:bottom w:val="nil"/>
            </w:tcBorders>
          </w:tcPr>
          <w:p w:rsidR="00FD1DDB" w:rsidRPr="00733BD2" w:rsidRDefault="00FD1DDB" w:rsidP="005427A1">
            <w:pPr>
              <w:widowControl w:val="0"/>
              <w:numPr>
                <w:ilvl w:val="0"/>
                <w:numId w:val="2"/>
              </w:numPr>
              <w:tabs>
                <w:tab w:val="left" w:pos="186"/>
              </w:tabs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โกล</w:t>
            </w:r>
            <w:proofErr w:type="spellEnd"/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คอน</w:t>
            </w:r>
            <w:proofErr w:type="spellStart"/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ซัลติ้ง</w:t>
            </w:r>
            <w:proofErr w:type="spellEnd"/>
            <w:r w:rsidR="001E17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แอนด์</w:t>
            </w:r>
            <w:proofErr w:type="spellEnd"/>
            <w:r w:rsidR="001E17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เทรด</w:t>
            </w:r>
            <w:proofErr w:type="spellStart"/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ดิ้ง</w:t>
            </w:r>
            <w:proofErr w:type="spellEnd"/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93" w:type="dxa"/>
            <w:tcBorders>
              <w:top w:val="nil"/>
              <w:bottom w:val="nil"/>
              <w:right w:val="dashed" w:sz="4" w:space="0" w:color="auto"/>
            </w:tcBorders>
          </w:tcPr>
          <w:p w:rsidR="00FD1DDB" w:rsidRPr="00B55C99" w:rsidRDefault="00FD1DDB" w:rsidP="000A6AE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5C99">
              <w:rPr>
                <w:rFonts w:ascii="Angsana New" w:hAnsi="Angsana New" w:cs="Angsana New" w:hint="cs"/>
                <w:sz w:val="28"/>
                <w:szCs w:val="28"/>
                <w:cs/>
              </w:rPr>
              <w:t>99</w:t>
            </w:r>
            <w:r w:rsidRPr="00B55C9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55C99">
              <w:rPr>
                <w:rFonts w:ascii="Angsana New" w:hAnsi="Angsana New" w:cs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594" w:type="dxa"/>
            <w:tcBorders>
              <w:top w:val="nil"/>
              <w:left w:val="dashed" w:sz="4" w:space="0" w:color="auto"/>
              <w:bottom w:val="nil"/>
            </w:tcBorders>
          </w:tcPr>
          <w:p w:rsidR="00FD1DDB" w:rsidRPr="00733BD2" w:rsidRDefault="00FD1DDB" w:rsidP="0077596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 w:hint="cs"/>
                <w:sz w:val="28"/>
                <w:szCs w:val="28"/>
                <w:cs/>
              </w:rPr>
              <w:t>99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:rsidR="00FD1DDB" w:rsidRPr="00733BD2" w:rsidRDefault="00FD1DDB" w:rsidP="008B650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FD1DDB" w:rsidRPr="00733BD2" w:rsidRDefault="00FD1DDB" w:rsidP="008B650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ที่ปรึกษาด้าน</w:t>
            </w:r>
            <w:r w:rsidRPr="00733BD2">
              <w:rPr>
                <w:rFonts w:ascii="Angsana New" w:hAnsi="Angsana New" w:cs="Angsana New" w:hint="cs"/>
                <w:sz w:val="28"/>
                <w:szCs w:val="28"/>
                <w:cs/>
              </w:rPr>
              <w:t>วิ</w:t>
            </w: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ศวกรรมเครื่องกล</w:t>
            </w:r>
          </w:p>
        </w:tc>
      </w:tr>
      <w:tr w:rsidR="005427A1" w:rsidRPr="007845E1" w:rsidTr="005427A1">
        <w:tc>
          <w:tcPr>
            <w:tcW w:w="3227" w:type="dxa"/>
            <w:tcBorders>
              <w:top w:val="nil"/>
              <w:bottom w:val="nil"/>
            </w:tcBorders>
          </w:tcPr>
          <w:p w:rsidR="005427A1" w:rsidRPr="00733BD2" w:rsidRDefault="005427A1" w:rsidP="005427A1">
            <w:pPr>
              <w:widowControl w:val="0"/>
              <w:adjustRightInd w:val="0"/>
              <w:ind w:left="186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93" w:type="dxa"/>
            <w:tcBorders>
              <w:top w:val="nil"/>
              <w:bottom w:val="nil"/>
              <w:right w:val="dashed" w:sz="4" w:space="0" w:color="auto"/>
            </w:tcBorders>
          </w:tcPr>
          <w:p w:rsidR="005427A1" w:rsidRPr="00B55C99" w:rsidRDefault="005427A1" w:rsidP="000A6AE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4" w:type="dxa"/>
            <w:tcBorders>
              <w:top w:val="nil"/>
              <w:left w:val="dashed" w:sz="4" w:space="0" w:color="auto"/>
              <w:bottom w:val="nil"/>
            </w:tcBorders>
          </w:tcPr>
          <w:p w:rsidR="005427A1" w:rsidRPr="00733BD2" w:rsidRDefault="005427A1" w:rsidP="0077596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:rsidR="005427A1" w:rsidRPr="00733BD2" w:rsidRDefault="005427A1" w:rsidP="008B650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5427A1" w:rsidRPr="00733BD2" w:rsidRDefault="005427A1" w:rsidP="008B650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1DDB" w:rsidRPr="007845E1" w:rsidTr="005427A1">
        <w:tc>
          <w:tcPr>
            <w:tcW w:w="3227" w:type="dxa"/>
            <w:tcBorders>
              <w:top w:val="nil"/>
              <w:bottom w:val="nil"/>
            </w:tcBorders>
          </w:tcPr>
          <w:p w:rsidR="00FD1DDB" w:rsidRPr="00733BD2" w:rsidRDefault="00FD1DDB" w:rsidP="008B650C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</w:rPr>
              <w:t>LV Europe S.A.</w:t>
            </w:r>
          </w:p>
        </w:tc>
        <w:tc>
          <w:tcPr>
            <w:tcW w:w="1593" w:type="dxa"/>
            <w:tcBorders>
              <w:top w:val="nil"/>
              <w:bottom w:val="nil"/>
              <w:right w:val="dashed" w:sz="4" w:space="0" w:color="auto"/>
            </w:tcBorders>
          </w:tcPr>
          <w:p w:rsidR="00FD1DDB" w:rsidRPr="00B55C99" w:rsidRDefault="00FD1DDB" w:rsidP="000A6AE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5C99">
              <w:rPr>
                <w:rFonts w:ascii="Angsana New" w:hAnsi="Angsana New" w:cs="Angsana New" w:hint="cs"/>
                <w:sz w:val="28"/>
                <w:szCs w:val="28"/>
                <w:cs/>
              </w:rPr>
              <w:t>92</w:t>
            </w:r>
            <w:r w:rsidRPr="00B55C9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55C99">
              <w:rPr>
                <w:rFonts w:ascii="Angsana New" w:hAnsi="Angsana New" w:cs="Angsana New" w:hint="cs"/>
                <w:sz w:val="28"/>
                <w:szCs w:val="28"/>
                <w:cs/>
              </w:rPr>
              <w:t>29</w:t>
            </w:r>
          </w:p>
        </w:tc>
        <w:tc>
          <w:tcPr>
            <w:tcW w:w="1594" w:type="dxa"/>
            <w:tcBorders>
              <w:top w:val="nil"/>
              <w:left w:val="dashed" w:sz="4" w:space="0" w:color="auto"/>
              <w:bottom w:val="nil"/>
            </w:tcBorders>
          </w:tcPr>
          <w:p w:rsidR="00FD1DDB" w:rsidRPr="00733BD2" w:rsidRDefault="00FD1DDB" w:rsidP="0077596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 w:hint="cs"/>
                <w:sz w:val="28"/>
                <w:szCs w:val="28"/>
                <w:cs/>
              </w:rPr>
              <w:t>92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29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:rsidR="00FD1DDB" w:rsidRPr="00733BD2" w:rsidRDefault="00FD1DDB" w:rsidP="008B650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FD1DDB" w:rsidRPr="00733BD2" w:rsidRDefault="00FD1DDB" w:rsidP="008B650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ที่ปรึกษาด้านวิศวกรรมเครื่องกล</w:t>
            </w:r>
          </w:p>
        </w:tc>
      </w:tr>
      <w:tr w:rsidR="00FD1DDB" w:rsidRPr="007845E1" w:rsidTr="005427A1">
        <w:trPr>
          <w:trHeight w:val="542"/>
        </w:trPr>
        <w:tc>
          <w:tcPr>
            <w:tcW w:w="3227" w:type="dxa"/>
            <w:tcBorders>
              <w:top w:val="nil"/>
              <w:bottom w:val="nil"/>
            </w:tcBorders>
            <w:vAlign w:val="bottom"/>
          </w:tcPr>
          <w:p w:rsidR="00FD1DDB" w:rsidRPr="00733BD2" w:rsidRDefault="00FD1DDB" w:rsidP="008B650C">
            <w:pPr>
              <w:spacing w:before="60"/>
              <w:ind w:left="186" w:hanging="18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33BD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59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FD1DDB" w:rsidRPr="00B55C99" w:rsidRDefault="00FD1DDB" w:rsidP="000A6AE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FD1DDB" w:rsidRPr="00733BD2" w:rsidRDefault="00FD1DDB" w:rsidP="008B650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  <w:vAlign w:val="bottom"/>
          </w:tcPr>
          <w:p w:rsidR="00FD1DDB" w:rsidRPr="00733BD2" w:rsidRDefault="00FD1DDB" w:rsidP="008B650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:rsidR="00FD1DDB" w:rsidRPr="00733BD2" w:rsidRDefault="00FD1DDB" w:rsidP="008B650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1DDB" w:rsidRPr="007845E1" w:rsidTr="005427A1">
        <w:tc>
          <w:tcPr>
            <w:tcW w:w="3227" w:type="dxa"/>
            <w:tcBorders>
              <w:top w:val="nil"/>
              <w:bottom w:val="nil"/>
            </w:tcBorders>
          </w:tcPr>
          <w:p w:rsidR="00FD1DDB" w:rsidRPr="00733BD2" w:rsidRDefault="00FD1DDB" w:rsidP="005427A1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</w:rPr>
              <w:t xml:space="preserve">LV Technology Engineering </w:t>
            </w:r>
          </w:p>
        </w:tc>
        <w:tc>
          <w:tcPr>
            <w:tcW w:w="1593" w:type="dxa"/>
            <w:tcBorders>
              <w:top w:val="nil"/>
              <w:bottom w:val="nil"/>
              <w:right w:val="dashed" w:sz="4" w:space="0" w:color="auto"/>
            </w:tcBorders>
          </w:tcPr>
          <w:p w:rsidR="00FD1DDB" w:rsidRPr="00B55C99" w:rsidRDefault="00FD1DDB" w:rsidP="000A6AE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5C99">
              <w:rPr>
                <w:rFonts w:ascii="Angsana New" w:hAnsi="Angsana New" w:cs="Angsana New" w:hint="cs"/>
                <w:sz w:val="28"/>
                <w:szCs w:val="28"/>
                <w:cs/>
              </w:rPr>
              <w:t>49</w:t>
            </w:r>
            <w:r w:rsidRPr="00B55C99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1594" w:type="dxa"/>
            <w:tcBorders>
              <w:top w:val="nil"/>
              <w:left w:val="dashed" w:sz="4" w:space="0" w:color="auto"/>
              <w:bottom w:val="nil"/>
            </w:tcBorders>
          </w:tcPr>
          <w:p w:rsidR="00FD1DDB" w:rsidRPr="00733BD2" w:rsidRDefault="00FD1DDB" w:rsidP="008B650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 w:hint="cs"/>
                <w:sz w:val="28"/>
                <w:szCs w:val="28"/>
                <w:cs/>
              </w:rPr>
              <w:t>49</w:t>
            </w:r>
            <w:r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:rsidR="00FD1DDB" w:rsidRPr="00733BD2" w:rsidRDefault="00FD1DDB" w:rsidP="005427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FD1DDB" w:rsidRPr="00733BD2" w:rsidRDefault="00FD1DDB" w:rsidP="008B650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ผู้จัดจำหน่ายเครื่องจักร</w:t>
            </w:r>
          </w:p>
        </w:tc>
      </w:tr>
      <w:tr w:rsidR="005427A1" w:rsidRPr="007845E1" w:rsidTr="005427A1">
        <w:tc>
          <w:tcPr>
            <w:tcW w:w="3227" w:type="dxa"/>
            <w:tcBorders>
              <w:top w:val="nil"/>
              <w:bottom w:val="nil"/>
            </w:tcBorders>
          </w:tcPr>
          <w:p w:rsidR="005427A1" w:rsidRPr="00733BD2" w:rsidRDefault="005427A1" w:rsidP="005427A1">
            <w:pPr>
              <w:widowControl w:val="0"/>
              <w:adjustRightInd w:val="0"/>
              <w:ind w:left="186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(Tianjin) Co., </w:t>
            </w:r>
            <w:r w:rsidRPr="00733BD2">
              <w:rPr>
                <w:rFonts w:ascii="Angsana New" w:hAnsi="Angsana New" w:cs="Angsana New"/>
                <w:sz w:val="28"/>
                <w:szCs w:val="28"/>
              </w:rPr>
              <w:t>Ltd.</w:t>
            </w:r>
          </w:p>
        </w:tc>
        <w:tc>
          <w:tcPr>
            <w:tcW w:w="1593" w:type="dxa"/>
            <w:tcBorders>
              <w:top w:val="nil"/>
              <w:bottom w:val="nil"/>
              <w:right w:val="dashed" w:sz="4" w:space="0" w:color="auto"/>
            </w:tcBorders>
          </w:tcPr>
          <w:p w:rsidR="005427A1" w:rsidRPr="00B55C99" w:rsidRDefault="005427A1" w:rsidP="000A6AE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dashed" w:sz="4" w:space="0" w:color="auto"/>
              <w:bottom w:val="nil"/>
            </w:tcBorders>
          </w:tcPr>
          <w:p w:rsidR="005427A1" w:rsidRDefault="005427A1" w:rsidP="000A6AE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:rsidR="005427A1" w:rsidRPr="00733BD2" w:rsidRDefault="005427A1" w:rsidP="000A6AE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ประชาชนจีน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5427A1" w:rsidRPr="00733BD2" w:rsidRDefault="005427A1" w:rsidP="000A6AE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1DDB" w:rsidRPr="007845E1" w:rsidTr="005427A1">
        <w:tc>
          <w:tcPr>
            <w:tcW w:w="3227" w:type="dxa"/>
            <w:tcBorders>
              <w:top w:val="nil"/>
              <w:bottom w:val="nil"/>
            </w:tcBorders>
          </w:tcPr>
          <w:p w:rsidR="00FD1DDB" w:rsidRPr="00733BD2" w:rsidRDefault="00FD1DDB" w:rsidP="000A6AEF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733BD2">
              <w:rPr>
                <w:rFonts w:ascii="Angsana New" w:hAnsi="Angsana New" w:cs="Angsana New"/>
                <w:sz w:val="28"/>
                <w:szCs w:val="28"/>
              </w:rPr>
              <w:t>Ceminter</w:t>
            </w:r>
            <w:proofErr w:type="spellEnd"/>
            <w:r w:rsidRPr="00733BD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733BD2">
              <w:rPr>
                <w:rFonts w:ascii="Angsana New" w:hAnsi="Angsana New" w:cs="Angsana New"/>
                <w:sz w:val="28"/>
                <w:szCs w:val="28"/>
              </w:rPr>
              <w:t>Pte.</w:t>
            </w:r>
            <w:proofErr w:type="spellEnd"/>
            <w:r w:rsidR="005427A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33BD2">
              <w:rPr>
                <w:rFonts w:ascii="Angsana New" w:hAnsi="Angsana New" w:cs="Angsana New"/>
                <w:sz w:val="28"/>
                <w:szCs w:val="28"/>
              </w:rPr>
              <w:t>Ltd.</w:t>
            </w:r>
          </w:p>
        </w:tc>
        <w:tc>
          <w:tcPr>
            <w:tcW w:w="1593" w:type="dxa"/>
            <w:tcBorders>
              <w:top w:val="nil"/>
              <w:bottom w:val="nil"/>
              <w:right w:val="dashed" w:sz="4" w:space="0" w:color="auto"/>
            </w:tcBorders>
          </w:tcPr>
          <w:p w:rsidR="00FD1DDB" w:rsidRPr="00B55C99" w:rsidRDefault="00FD1DDB" w:rsidP="000A6AE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5C99">
              <w:rPr>
                <w:rFonts w:ascii="Angsana New" w:hAnsi="Angsana New" w:cs="Angsana New"/>
                <w:sz w:val="28"/>
                <w:szCs w:val="28"/>
              </w:rPr>
              <w:t>45.48</w:t>
            </w:r>
          </w:p>
        </w:tc>
        <w:tc>
          <w:tcPr>
            <w:tcW w:w="1594" w:type="dxa"/>
            <w:tcBorders>
              <w:top w:val="nil"/>
              <w:left w:val="dashed" w:sz="4" w:space="0" w:color="auto"/>
              <w:bottom w:val="nil"/>
            </w:tcBorders>
          </w:tcPr>
          <w:p w:rsidR="00FD1DDB" w:rsidRPr="00733BD2" w:rsidRDefault="00FD1DDB" w:rsidP="000A6AE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45.48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:rsidR="00FD1DDB" w:rsidRPr="00733BD2" w:rsidRDefault="00FD1DDB" w:rsidP="000A6AE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FD1DDB" w:rsidRPr="00733BD2" w:rsidRDefault="00FD1DDB" w:rsidP="000A6AE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ลงทุน</w:t>
            </w:r>
            <w:r w:rsidRPr="00733BD2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ในบริษัทอื่น</w:t>
            </w:r>
          </w:p>
        </w:tc>
      </w:tr>
      <w:tr w:rsidR="00FD1DDB" w:rsidRPr="007845E1" w:rsidTr="005427A1">
        <w:tc>
          <w:tcPr>
            <w:tcW w:w="3227" w:type="dxa"/>
            <w:tcBorders>
              <w:top w:val="nil"/>
              <w:bottom w:val="nil"/>
            </w:tcBorders>
          </w:tcPr>
          <w:p w:rsidR="00FD1DDB" w:rsidRPr="00733BD2" w:rsidRDefault="00FD1DDB" w:rsidP="00F744A9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</w:rPr>
              <w:t>Glob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al Cement Capital Partners Ltd.    </w:t>
            </w:r>
          </w:p>
        </w:tc>
        <w:tc>
          <w:tcPr>
            <w:tcW w:w="1593" w:type="dxa"/>
            <w:tcBorders>
              <w:top w:val="nil"/>
              <w:bottom w:val="nil"/>
              <w:right w:val="dashed" w:sz="4" w:space="0" w:color="auto"/>
            </w:tcBorders>
          </w:tcPr>
          <w:p w:rsidR="00FD1DDB" w:rsidRPr="00B55C99" w:rsidRDefault="00FD1DDB" w:rsidP="000A6AE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5C99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A62475" w:rsidRPr="00B55C99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1594" w:type="dxa"/>
            <w:tcBorders>
              <w:top w:val="nil"/>
              <w:left w:val="dashed" w:sz="4" w:space="0" w:color="auto"/>
              <w:bottom w:val="nil"/>
            </w:tcBorders>
          </w:tcPr>
          <w:p w:rsidR="00FD1DDB" w:rsidRPr="00733BD2" w:rsidRDefault="00FD1DDB" w:rsidP="008B650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20.00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:rsidR="00FD1DDB" w:rsidRPr="00733BD2" w:rsidRDefault="00FD1DDB" w:rsidP="005427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บรูไน</w:t>
            </w:r>
            <w:r w:rsidRPr="0060210B">
              <w:rPr>
                <w:rFonts w:ascii="Angsana New" w:hAnsi="Angsana New" w:cs="Angsana New"/>
                <w:sz w:val="28"/>
                <w:szCs w:val="28"/>
                <w:cs/>
              </w:rPr>
              <w:t>ดา</w:t>
            </w:r>
            <w:proofErr w:type="spellStart"/>
            <w:r w:rsidRPr="0060210B">
              <w:rPr>
                <w:rFonts w:ascii="Angsana New" w:hAnsi="Angsana New" w:cs="Angsana New"/>
                <w:sz w:val="28"/>
                <w:szCs w:val="28"/>
                <w:cs/>
              </w:rPr>
              <w:t>รุส</w:t>
            </w:r>
            <w:proofErr w:type="spellEnd"/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FD1DDB" w:rsidRPr="00733BD2" w:rsidRDefault="00FD1DDB" w:rsidP="008B650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ลงทุน</w:t>
            </w:r>
            <w:r w:rsidRPr="00733BD2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ในบริษัทอื่น</w:t>
            </w:r>
          </w:p>
        </w:tc>
      </w:tr>
      <w:tr w:rsidR="005427A1" w:rsidRPr="007845E1" w:rsidTr="005427A1">
        <w:tc>
          <w:tcPr>
            <w:tcW w:w="3227" w:type="dxa"/>
            <w:tcBorders>
              <w:top w:val="nil"/>
              <w:bottom w:val="nil"/>
            </w:tcBorders>
          </w:tcPr>
          <w:p w:rsidR="005427A1" w:rsidRPr="00733BD2" w:rsidRDefault="005427A1" w:rsidP="005427A1">
            <w:pPr>
              <w:widowControl w:val="0"/>
              <w:adjustRightInd w:val="0"/>
              <w:ind w:left="186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bottom w:val="nil"/>
              <w:right w:val="dashed" w:sz="4" w:space="0" w:color="auto"/>
            </w:tcBorders>
          </w:tcPr>
          <w:p w:rsidR="005427A1" w:rsidRPr="00B55C99" w:rsidRDefault="005427A1" w:rsidP="005427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dashed" w:sz="4" w:space="0" w:color="auto"/>
              <w:bottom w:val="nil"/>
            </w:tcBorders>
          </w:tcPr>
          <w:p w:rsidR="005427A1" w:rsidRDefault="005427A1" w:rsidP="005427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:rsidR="005427A1" w:rsidRPr="00733BD2" w:rsidRDefault="005427A1" w:rsidP="005427A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210B">
              <w:rPr>
                <w:rFonts w:ascii="Angsana New" w:hAnsi="Angsana New" w:cs="Angsana New"/>
                <w:sz w:val="28"/>
                <w:szCs w:val="28"/>
                <w:cs/>
              </w:rPr>
              <w:t>ซาลาม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5427A1" w:rsidRPr="00733BD2" w:rsidRDefault="005427A1" w:rsidP="005427A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1DDB" w:rsidRPr="00347757" w:rsidTr="005427A1">
        <w:trPr>
          <w:trHeight w:val="488"/>
        </w:trPr>
        <w:tc>
          <w:tcPr>
            <w:tcW w:w="3227" w:type="dxa"/>
            <w:tcBorders>
              <w:top w:val="nil"/>
              <w:bottom w:val="nil"/>
            </w:tcBorders>
            <w:vAlign w:val="bottom"/>
          </w:tcPr>
          <w:p w:rsidR="00FD1DDB" w:rsidRPr="00733BD2" w:rsidRDefault="00FD1DDB" w:rsidP="008B650C">
            <w:pPr>
              <w:spacing w:before="60"/>
              <w:ind w:left="186" w:hanging="186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</w:pPr>
            <w:r w:rsidRPr="00733BD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>กิจการที่ควบคุมร่วมกัน</w:t>
            </w:r>
          </w:p>
        </w:tc>
        <w:tc>
          <w:tcPr>
            <w:tcW w:w="159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FD1DDB" w:rsidRPr="00347757" w:rsidRDefault="00FD1DDB" w:rsidP="00347757">
            <w:pPr>
              <w:spacing w:before="60"/>
              <w:ind w:left="186" w:hanging="186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594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FD1DDB" w:rsidRPr="00347757" w:rsidRDefault="00FD1DDB" w:rsidP="00347757">
            <w:pPr>
              <w:spacing w:before="60"/>
              <w:ind w:left="186" w:hanging="186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  <w:vAlign w:val="bottom"/>
          </w:tcPr>
          <w:p w:rsidR="00FD1DDB" w:rsidRPr="00347757" w:rsidRDefault="00FD1DDB" w:rsidP="00347757">
            <w:pPr>
              <w:spacing w:before="60"/>
              <w:ind w:left="186" w:hanging="186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:rsidR="00FD1DDB" w:rsidRPr="00347757" w:rsidRDefault="00FD1DDB" w:rsidP="00347757">
            <w:pPr>
              <w:spacing w:before="60"/>
              <w:ind w:left="186" w:hanging="186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</w:pPr>
          </w:p>
        </w:tc>
      </w:tr>
      <w:tr w:rsidR="00FD1DDB" w:rsidRPr="007845E1" w:rsidTr="005427A1">
        <w:tc>
          <w:tcPr>
            <w:tcW w:w="3227" w:type="dxa"/>
            <w:tcBorders>
              <w:top w:val="nil"/>
              <w:bottom w:val="single" w:sz="4" w:space="0" w:color="auto"/>
            </w:tcBorders>
          </w:tcPr>
          <w:p w:rsidR="00FD1DDB" w:rsidRPr="00733BD2" w:rsidRDefault="005427A1" w:rsidP="008B650C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BLVT, </w:t>
            </w:r>
            <w:r w:rsidR="00FD1DDB" w:rsidRPr="00733BD2">
              <w:rPr>
                <w:rFonts w:ascii="Angsana New" w:hAnsi="Angsana New" w:cs="Angsana New"/>
                <w:sz w:val="28"/>
                <w:szCs w:val="28"/>
              </w:rPr>
              <w:t>LLC</w:t>
            </w:r>
          </w:p>
        </w:tc>
        <w:tc>
          <w:tcPr>
            <w:tcW w:w="159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FD1DDB" w:rsidRPr="00B55C99" w:rsidRDefault="00FD1DDB" w:rsidP="000A6AE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5C99">
              <w:rPr>
                <w:rFonts w:ascii="Angsana New" w:hAnsi="Angsana New" w:cs="Angsana New" w:hint="cs"/>
                <w:sz w:val="28"/>
                <w:szCs w:val="28"/>
                <w:cs/>
              </w:rPr>
              <w:t>33.33</w:t>
            </w:r>
          </w:p>
        </w:tc>
        <w:tc>
          <w:tcPr>
            <w:tcW w:w="1594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FD1DDB" w:rsidRPr="00733BD2" w:rsidRDefault="00FD1DDB" w:rsidP="008B650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 w:hint="cs"/>
                <w:sz w:val="28"/>
                <w:szCs w:val="28"/>
                <w:cs/>
              </w:rPr>
              <w:t>33.33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:rsidR="00FD1DDB" w:rsidRPr="00733BD2" w:rsidRDefault="00FD1DDB" w:rsidP="008B650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</w:tcPr>
          <w:p w:rsidR="00FD1DDB" w:rsidRPr="00733BD2" w:rsidRDefault="00FD1DDB" w:rsidP="008B650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ที่ปรึกษาด้าน</w:t>
            </w:r>
            <w:r w:rsidRPr="00733BD2">
              <w:rPr>
                <w:rFonts w:ascii="Angsana New" w:hAnsi="Angsana New" w:cs="Angsana New" w:hint="cs"/>
                <w:sz w:val="28"/>
                <w:szCs w:val="28"/>
                <w:cs/>
              </w:rPr>
              <w:t>วิ</w:t>
            </w:r>
            <w:r w:rsidRPr="00733BD2">
              <w:rPr>
                <w:rFonts w:ascii="Angsana New" w:hAnsi="Angsana New" w:cs="Angsana New"/>
                <w:sz w:val="28"/>
                <w:szCs w:val="28"/>
                <w:cs/>
              </w:rPr>
              <w:t>ศวกรรมเครื่องกล</w:t>
            </w:r>
          </w:p>
        </w:tc>
      </w:tr>
    </w:tbl>
    <w:p w:rsidR="00BB103C" w:rsidRDefault="00BB103C" w:rsidP="00BB103C">
      <w:pPr>
        <w:spacing w:line="120" w:lineRule="auto"/>
        <w:ind w:left="35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B45F5" w:rsidRPr="00CE7DB9" w:rsidRDefault="00AB45F5" w:rsidP="00F90072">
      <w:pPr>
        <w:pStyle w:val="ae"/>
        <w:numPr>
          <w:ilvl w:val="1"/>
          <w:numId w:val="1"/>
        </w:numPr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 w:rsidRPr="00CE7DB9">
        <w:rPr>
          <w:rFonts w:ascii="Angsana New" w:hAnsi="Angsana New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 ได้ตัดออกจากงบการเงินระหว่างกาลรวมแล้ว</w:t>
      </w:r>
    </w:p>
    <w:p w:rsidR="00BB103C" w:rsidRPr="00675F0E" w:rsidRDefault="00BB103C" w:rsidP="00F90072">
      <w:pPr>
        <w:spacing w:line="120" w:lineRule="auto"/>
        <w:ind w:left="357" w:right="-9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B45F5" w:rsidRPr="00CE7DB9" w:rsidRDefault="00AB45F5" w:rsidP="00F90072">
      <w:pPr>
        <w:pStyle w:val="ae"/>
        <w:numPr>
          <w:ilvl w:val="1"/>
          <w:numId w:val="1"/>
        </w:numPr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 w:rsidRPr="00CE7DB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งบการเงินระหว่างกาลของบริษัทย่อย </w:t>
      </w:r>
      <w:r w:rsidR="00F66D29" w:rsidRPr="00CE7DB9">
        <w:rPr>
          <w:rFonts w:ascii="Angsana New" w:hAnsi="Angsana New" w:hint="cs"/>
          <w:sz w:val="32"/>
          <w:szCs w:val="32"/>
          <w:cs/>
        </w:rPr>
        <w:t xml:space="preserve">บริษัทร่วม </w:t>
      </w:r>
      <w:r w:rsidR="00F47D16" w:rsidRPr="00CE7DB9">
        <w:rPr>
          <w:rFonts w:ascii="Angsana New" w:hAnsi="Angsana New" w:hint="cs"/>
          <w:sz w:val="32"/>
          <w:szCs w:val="32"/>
          <w:cs/>
        </w:rPr>
        <w:t>และกิจการที่ควบคุมร่วมกัน ไ</w:t>
      </w:r>
      <w:r w:rsidRPr="00CE7DB9">
        <w:rPr>
          <w:rFonts w:ascii="Angsana New" w:hAnsi="Angsana New" w:hint="cs"/>
          <w:sz w:val="32"/>
          <w:szCs w:val="32"/>
          <w:cs/>
        </w:rPr>
        <w:t>ด้จัดทำขึ้นโดยใช้นโยบายการบัญชีที่สำคัญเช่นเดียวกันกับบริษัท</w:t>
      </w:r>
    </w:p>
    <w:p w:rsidR="002B522C" w:rsidRDefault="002B522C" w:rsidP="00F90072">
      <w:pPr>
        <w:spacing w:line="120" w:lineRule="auto"/>
        <w:ind w:left="357" w:right="-9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B522C" w:rsidRPr="00CE7DB9" w:rsidRDefault="002B522C" w:rsidP="00F90072">
      <w:pPr>
        <w:pStyle w:val="ae"/>
        <w:numPr>
          <w:ilvl w:val="1"/>
          <w:numId w:val="1"/>
        </w:numPr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 w:rsidRPr="00CE7DB9">
        <w:rPr>
          <w:rFonts w:ascii="Angsana New" w:hAnsi="Angsana New" w:hint="cs"/>
          <w:sz w:val="32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:rsidR="00CE7DB9" w:rsidRDefault="002B522C" w:rsidP="008C3770">
      <w:pPr>
        <w:pStyle w:val="ae"/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 w:rsidRPr="00CE7DB9">
        <w:rPr>
          <w:rFonts w:ascii="Angsana New" w:hAnsi="Angsana New"/>
          <w:sz w:val="32"/>
          <w:szCs w:val="32"/>
          <w:cs/>
        </w:rPr>
        <w:tab/>
      </w:r>
      <w:r w:rsidR="008C3770">
        <w:rPr>
          <w:rFonts w:ascii="Angsana New" w:hAnsi="Angsana New" w:hint="cs"/>
          <w:sz w:val="32"/>
          <w:szCs w:val="32"/>
          <w:cs/>
        </w:rPr>
        <w:tab/>
      </w:r>
      <w:r w:rsidRPr="00CE7DB9">
        <w:rPr>
          <w:rFonts w:ascii="Angsana New" w:hAnsi="Angsana New"/>
          <w:sz w:val="32"/>
          <w:szCs w:val="32"/>
          <w:cs/>
        </w:rPr>
        <w:t>บริษัทและบริษัทย่อยได้เปิดเผยมาตรฐานการบัญชี มาตรฐานการรายงานทางการเงิน การตีความมาตรฐานการบัญชี</w:t>
      </w:r>
      <w:r w:rsidR="007131DF">
        <w:rPr>
          <w:rFonts w:ascii="Angsana New" w:hAnsi="Angsana New" w:hint="cs"/>
          <w:sz w:val="32"/>
          <w:szCs w:val="32"/>
          <w:cs/>
        </w:rPr>
        <w:t xml:space="preserve"> </w:t>
      </w:r>
      <w:r w:rsidRPr="00CE7DB9">
        <w:rPr>
          <w:rFonts w:ascii="Angsana New" w:hAnsi="Angsana New"/>
          <w:sz w:val="32"/>
          <w:szCs w:val="32"/>
          <w:cs/>
        </w:rPr>
        <w:t xml:space="preserve">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CE7DB9">
        <w:rPr>
          <w:rFonts w:ascii="Angsana New" w:hAnsi="Angsana New"/>
          <w:sz w:val="32"/>
          <w:szCs w:val="32"/>
        </w:rPr>
        <w:t>1</w:t>
      </w:r>
      <w:r w:rsidRPr="00CE7DB9">
        <w:rPr>
          <w:rFonts w:ascii="Angsana New" w:hAnsi="Angsana New"/>
          <w:sz w:val="32"/>
          <w:szCs w:val="32"/>
          <w:cs/>
        </w:rPr>
        <w:t xml:space="preserve"> มกราคม </w:t>
      </w:r>
      <w:r w:rsidRPr="00CE7DB9">
        <w:rPr>
          <w:rFonts w:ascii="Angsana New" w:hAnsi="Angsana New"/>
          <w:sz w:val="32"/>
          <w:szCs w:val="32"/>
        </w:rPr>
        <w:t>255</w:t>
      </w:r>
      <w:r w:rsidR="00105C83" w:rsidRPr="00CE7DB9">
        <w:rPr>
          <w:rFonts w:ascii="Angsana New" w:hAnsi="Angsana New"/>
          <w:sz w:val="32"/>
          <w:szCs w:val="32"/>
        </w:rPr>
        <w:t>9</w:t>
      </w:r>
      <w:r w:rsidR="00CE7DB9">
        <w:rPr>
          <w:rFonts w:ascii="Angsana New" w:hAnsi="Angsana New" w:hint="cs"/>
          <w:sz w:val="32"/>
          <w:szCs w:val="32"/>
          <w:cs/>
        </w:rPr>
        <w:t xml:space="preserve"> </w:t>
      </w:r>
      <w:r w:rsidRPr="00CE7DB9">
        <w:rPr>
          <w:rFonts w:ascii="Angsana New" w:hAnsi="Angsana New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CE7DB9">
        <w:rPr>
          <w:rFonts w:ascii="Angsana New" w:hAnsi="Angsana New"/>
          <w:sz w:val="32"/>
          <w:szCs w:val="32"/>
        </w:rPr>
        <w:t xml:space="preserve">31 </w:t>
      </w:r>
      <w:r w:rsidRPr="00CE7DB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E7DB9">
        <w:rPr>
          <w:rFonts w:ascii="Angsana New" w:hAnsi="Angsana New"/>
          <w:sz w:val="32"/>
          <w:szCs w:val="32"/>
        </w:rPr>
        <w:t>255</w:t>
      </w:r>
      <w:r w:rsidR="00105C83" w:rsidRPr="00CE7DB9">
        <w:rPr>
          <w:rFonts w:ascii="Angsana New" w:hAnsi="Angsana New"/>
          <w:sz w:val="32"/>
          <w:szCs w:val="32"/>
        </w:rPr>
        <w:t>8</w:t>
      </w:r>
      <w:r w:rsidRPr="00CE7DB9">
        <w:rPr>
          <w:rFonts w:ascii="Angsana New" w:hAnsi="Angsana New" w:hint="cs"/>
          <w:sz w:val="32"/>
          <w:szCs w:val="32"/>
          <w:cs/>
        </w:rPr>
        <w:tab/>
      </w:r>
      <w:r w:rsidRPr="00CE7DB9">
        <w:rPr>
          <w:rFonts w:ascii="Angsana New" w:hAnsi="Angsana New" w:hint="cs"/>
          <w:sz w:val="32"/>
          <w:szCs w:val="32"/>
          <w:cs/>
        </w:rPr>
        <w:tab/>
      </w:r>
    </w:p>
    <w:p w:rsidR="002B522C" w:rsidRPr="00CE7DB9" w:rsidRDefault="00CE7DB9" w:rsidP="008C3770">
      <w:pPr>
        <w:pStyle w:val="ae"/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2B522C" w:rsidRPr="00CE7DB9">
        <w:rPr>
          <w:rFonts w:ascii="Angsana New" w:hAnsi="Angsana New"/>
          <w:sz w:val="32"/>
          <w:szCs w:val="32"/>
          <w:cs/>
        </w:rPr>
        <w:t>ฝ่ายบริหารของ</w:t>
      </w:r>
      <w:r w:rsidR="002B522C" w:rsidRPr="00CE7DB9">
        <w:rPr>
          <w:rFonts w:ascii="Angsana New" w:hAnsi="Angsana New" w:hint="cs"/>
          <w:sz w:val="32"/>
          <w:szCs w:val="32"/>
          <w:cs/>
        </w:rPr>
        <w:t>กลุ่ม</w:t>
      </w:r>
      <w:r w:rsidR="002B522C" w:rsidRPr="00CE7DB9">
        <w:rPr>
          <w:rFonts w:ascii="Angsana New" w:hAnsi="Angsana New"/>
          <w:sz w:val="32"/>
          <w:szCs w:val="32"/>
          <w:cs/>
        </w:rPr>
        <w:t>บริษัทได้ประเมินแล้วเห็นว่ามาตรฐานการบัญชี มาตรฐานการรายงานทางการเงิน การตีความมาตรฐานการบัญชี</w:t>
      </w:r>
      <w:r w:rsidR="007131DF">
        <w:rPr>
          <w:rFonts w:ascii="Angsana New" w:hAnsi="Angsana New" w:hint="cs"/>
          <w:sz w:val="32"/>
          <w:szCs w:val="32"/>
          <w:cs/>
        </w:rPr>
        <w:t xml:space="preserve"> </w:t>
      </w:r>
      <w:r w:rsidR="002B522C" w:rsidRPr="00CE7DB9">
        <w:rPr>
          <w:rFonts w:ascii="Angsana New" w:hAnsi="Angsana New"/>
          <w:sz w:val="32"/>
          <w:szCs w:val="32"/>
          <w:cs/>
        </w:rPr>
        <w:t>และการตีความมาตรฐานการรายงานทางการเงินดังกล่าวไม่มีผลกระทบอย่างมีสาระสำคัญ</w:t>
      </w:r>
    </w:p>
    <w:p w:rsidR="00BB103C" w:rsidRDefault="00BB103C" w:rsidP="00F90072">
      <w:pPr>
        <w:spacing w:line="120" w:lineRule="auto"/>
        <w:ind w:left="357" w:right="-9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8609F0" w:rsidRPr="00CE7DB9" w:rsidRDefault="008609F0" w:rsidP="00F90072">
      <w:pPr>
        <w:pStyle w:val="ae"/>
        <w:numPr>
          <w:ilvl w:val="1"/>
          <w:numId w:val="1"/>
        </w:numPr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 w:rsidRPr="00CE7DB9">
        <w:rPr>
          <w:rFonts w:ascii="Angsana New" w:hAnsi="Angsana New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2B522C" w:rsidRDefault="002B522C" w:rsidP="00F90072">
      <w:pPr>
        <w:pStyle w:val="ae"/>
        <w:tabs>
          <w:tab w:val="left" w:pos="900"/>
          <w:tab w:val="left" w:pos="1440"/>
        </w:tabs>
        <w:ind w:left="896" w:right="-9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CE7DB9" w:rsidRDefault="00CE7DB9" w:rsidP="00F90072">
      <w:pPr>
        <w:pStyle w:val="ae"/>
        <w:tabs>
          <w:tab w:val="left" w:pos="900"/>
          <w:tab w:val="left" w:pos="1440"/>
        </w:tabs>
        <w:ind w:left="896" w:right="-9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F80AE7" w:rsidRPr="008C3770" w:rsidRDefault="00F80AE7" w:rsidP="00F90072">
      <w:pPr>
        <w:pStyle w:val="ae"/>
        <w:numPr>
          <w:ilvl w:val="1"/>
          <w:numId w:val="1"/>
        </w:numPr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3770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การดำเนินงานต่อเนื่อง</w:t>
      </w:r>
    </w:p>
    <w:p w:rsidR="00710352" w:rsidRPr="005179F0" w:rsidRDefault="00F80AE7" w:rsidP="00F90072">
      <w:pPr>
        <w:pStyle w:val="ae"/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ab/>
      </w:r>
      <w:r w:rsidR="00BB103C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5179F0">
        <w:rPr>
          <w:rFonts w:ascii="Angsana New" w:hAnsi="Angsana New" w:hint="cs"/>
          <w:sz w:val="32"/>
          <w:szCs w:val="32"/>
          <w:cs/>
        </w:rPr>
        <w:t>งบการเงินรวมและงบการเงินเฉพาะกิจการ สำหรับ</w:t>
      </w:r>
      <w:r w:rsidR="007D238F" w:rsidRPr="005179F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5179F0">
        <w:rPr>
          <w:rFonts w:ascii="Angsana New" w:hAnsi="Angsana New" w:hint="cs"/>
          <w:sz w:val="32"/>
          <w:szCs w:val="32"/>
          <w:cs/>
        </w:rPr>
        <w:t xml:space="preserve">สิ้นสุดวันที่ 31 </w:t>
      </w:r>
      <w:r w:rsidR="007D238F" w:rsidRPr="005179F0">
        <w:rPr>
          <w:rFonts w:ascii="Angsana New" w:hAnsi="Angsana New" w:hint="cs"/>
          <w:sz w:val="32"/>
          <w:szCs w:val="32"/>
          <w:cs/>
        </w:rPr>
        <w:t>มีน</w:t>
      </w:r>
      <w:r w:rsidRPr="005179F0">
        <w:rPr>
          <w:rFonts w:ascii="Angsana New" w:hAnsi="Angsana New" w:hint="cs"/>
          <w:sz w:val="32"/>
          <w:szCs w:val="32"/>
          <w:cs/>
        </w:rPr>
        <w:t>าคม 255</w:t>
      </w:r>
      <w:r w:rsidR="00B9608C" w:rsidRPr="005179F0">
        <w:rPr>
          <w:rFonts w:ascii="Angsana New" w:hAnsi="Angsana New" w:hint="cs"/>
          <w:sz w:val="32"/>
          <w:szCs w:val="32"/>
          <w:cs/>
        </w:rPr>
        <w:t>9</w:t>
      </w:r>
      <w:r w:rsidRPr="005179F0">
        <w:rPr>
          <w:rFonts w:ascii="Angsana New" w:hAnsi="Angsana New" w:hint="cs"/>
          <w:sz w:val="32"/>
          <w:szCs w:val="32"/>
          <w:cs/>
        </w:rPr>
        <w:t xml:space="preserve"> มีผลขาดทุนสุทธิ </w:t>
      </w:r>
      <w:r w:rsidR="005179F0" w:rsidRPr="005179F0">
        <w:rPr>
          <w:rFonts w:ascii="Angsana New" w:hAnsi="Angsana New"/>
          <w:sz w:val="32"/>
          <w:szCs w:val="32"/>
        </w:rPr>
        <w:t xml:space="preserve">2.53 </w:t>
      </w:r>
      <w:r w:rsidRPr="005179F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E18DA" w:rsidRPr="005179F0">
        <w:rPr>
          <w:rFonts w:ascii="Angsana New" w:hAnsi="Angsana New"/>
          <w:sz w:val="32"/>
          <w:szCs w:val="32"/>
        </w:rPr>
        <w:t>2.</w:t>
      </w:r>
      <w:r w:rsidR="005179F0" w:rsidRPr="005179F0">
        <w:rPr>
          <w:rFonts w:ascii="Angsana New" w:hAnsi="Angsana New"/>
          <w:sz w:val="32"/>
          <w:szCs w:val="32"/>
        </w:rPr>
        <w:t>18</w:t>
      </w:r>
      <w:r w:rsidRPr="005179F0">
        <w:rPr>
          <w:rFonts w:ascii="Angsana New" w:hAnsi="Angsana New" w:hint="cs"/>
          <w:sz w:val="32"/>
          <w:szCs w:val="32"/>
          <w:cs/>
        </w:rPr>
        <w:t xml:space="preserve"> ล้านบาท ตามลำดับ และมีผลขาดทุนสะสม ณ วันที่ 31 </w:t>
      </w:r>
      <w:r w:rsidR="007D238F" w:rsidRPr="005179F0">
        <w:rPr>
          <w:rFonts w:ascii="Angsana New" w:hAnsi="Angsana New" w:hint="cs"/>
          <w:sz w:val="32"/>
          <w:szCs w:val="32"/>
          <w:cs/>
        </w:rPr>
        <w:t>มีนาคม 255</w:t>
      </w:r>
      <w:r w:rsidR="00B9608C" w:rsidRPr="005179F0">
        <w:rPr>
          <w:rFonts w:ascii="Angsana New" w:hAnsi="Angsana New" w:hint="cs"/>
          <w:sz w:val="32"/>
          <w:szCs w:val="32"/>
          <w:cs/>
        </w:rPr>
        <w:t>9</w:t>
      </w:r>
      <w:r w:rsidRPr="005179F0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5179F0">
        <w:rPr>
          <w:rFonts w:ascii="Angsana New" w:hAnsi="Angsana New"/>
          <w:sz w:val="32"/>
          <w:szCs w:val="32"/>
        </w:rPr>
        <w:t xml:space="preserve">765.55 </w:t>
      </w:r>
      <w:r w:rsidRPr="005179F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E18DA" w:rsidRPr="005179F0">
        <w:rPr>
          <w:rFonts w:ascii="Angsana New" w:hAnsi="Angsana New"/>
          <w:sz w:val="32"/>
          <w:szCs w:val="32"/>
        </w:rPr>
        <w:t>980.74</w:t>
      </w:r>
      <w:r w:rsidRPr="005179F0">
        <w:rPr>
          <w:rFonts w:ascii="Angsana New" w:hAnsi="Angsana New" w:hint="cs"/>
          <w:sz w:val="32"/>
          <w:szCs w:val="32"/>
          <w:cs/>
        </w:rPr>
        <w:t xml:space="preserve"> ล้านบาท ตามลำดับ นอกจากนี้ยังมีหนี้สินหมุนเวียนสูงกว่าสินทรัพย์หมุนเวียน ณ วันที่ 31 </w:t>
      </w:r>
      <w:r w:rsidR="007D238F" w:rsidRPr="005179F0">
        <w:rPr>
          <w:rFonts w:ascii="Angsana New" w:hAnsi="Angsana New" w:hint="cs"/>
          <w:sz w:val="32"/>
          <w:szCs w:val="32"/>
          <w:cs/>
        </w:rPr>
        <w:t>มีนาคม 255</w:t>
      </w:r>
      <w:r w:rsidR="00B9608C" w:rsidRPr="005179F0">
        <w:rPr>
          <w:rFonts w:ascii="Angsana New" w:hAnsi="Angsana New" w:hint="cs"/>
          <w:sz w:val="32"/>
          <w:szCs w:val="32"/>
          <w:cs/>
        </w:rPr>
        <w:t>9</w:t>
      </w:r>
      <w:r w:rsidRPr="005179F0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5179F0">
        <w:rPr>
          <w:rFonts w:ascii="Angsana New" w:hAnsi="Angsana New"/>
          <w:sz w:val="32"/>
          <w:szCs w:val="32"/>
        </w:rPr>
        <w:t xml:space="preserve">902.31 </w:t>
      </w:r>
      <w:r w:rsidRPr="005179F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E18DA" w:rsidRPr="005179F0">
        <w:rPr>
          <w:rFonts w:ascii="Angsana New" w:hAnsi="Angsana New"/>
          <w:sz w:val="32"/>
          <w:szCs w:val="32"/>
        </w:rPr>
        <w:t>884.30</w:t>
      </w:r>
      <w:r w:rsidR="001E1702">
        <w:rPr>
          <w:rFonts w:ascii="Angsana New" w:hAnsi="Angsana New" w:hint="cs"/>
          <w:sz w:val="32"/>
          <w:szCs w:val="32"/>
          <w:cs/>
        </w:rPr>
        <w:t xml:space="preserve"> </w:t>
      </w:r>
      <w:r w:rsidRPr="005179F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E1702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5179F0">
        <w:rPr>
          <w:rFonts w:ascii="Angsana New" w:hAnsi="Angsana New" w:hint="cs"/>
          <w:sz w:val="32"/>
          <w:szCs w:val="32"/>
          <w:cs/>
        </w:rPr>
        <w:t>และกระแสเงินสดจากการดำเนินงานสำหรับ</w:t>
      </w:r>
      <w:r w:rsidR="007D238F" w:rsidRPr="005179F0">
        <w:rPr>
          <w:rFonts w:ascii="Angsana New" w:hAnsi="Angsana New" w:hint="cs"/>
          <w:sz w:val="32"/>
          <w:szCs w:val="32"/>
          <w:cs/>
        </w:rPr>
        <w:t>งวดสามเดือนสิ้นสุดวันที่ 31 มีนาคม 255</w:t>
      </w:r>
      <w:r w:rsidR="00B9608C" w:rsidRPr="005179F0">
        <w:rPr>
          <w:rFonts w:ascii="Angsana New" w:hAnsi="Angsana New"/>
          <w:sz w:val="32"/>
          <w:szCs w:val="32"/>
        </w:rPr>
        <w:t>9</w:t>
      </w:r>
      <w:r w:rsidRPr="005179F0">
        <w:rPr>
          <w:rFonts w:ascii="Angsana New" w:hAnsi="Angsana New" w:hint="cs"/>
          <w:sz w:val="32"/>
          <w:szCs w:val="32"/>
          <w:cs/>
        </w:rPr>
        <w:t xml:space="preserve"> ติดลบจำนวน </w:t>
      </w:r>
      <w:r w:rsidR="005179F0">
        <w:rPr>
          <w:rFonts w:ascii="Angsana New" w:hAnsi="Angsana New"/>
          <w:sz w:val="32"/>
          <w:szCs w:val="32"/>
        </w:rPr>
        <w:t>10.25</w:t>
      </w:r>
      <w:r w:rsidRPr="005179F0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5179F0">
        <w:rPr>
          <w:rFonts w:ascii="Angsana New" w:hAnsi="Angsana New"/>
          <w:sz w:val="32"/>
          <w:szCs w:val="32"/>
        </w:rPr>
        <w:t>10.25</w:t>
      </w:r>
      <w:r w:rsidR="00134785" w:rsidRPr="005179F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E1702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BB103C" w:rsidRDefault="00BB103C" w:rsidP="00F90072">
      <w:pPr>
        <w:spacing w:line="120" w:lineRule="auto"/>
        <w:ind w:left="357" w:right="-9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5179F0" w:rsidRDefault="00134785" w:rsidP="00F90072">
      <w:pPr>
        <w:pStyle w:val="ae"/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hint="cs"/>
          <w:spacing w:val="-6"/>
          <w:sz w:val="32"/>
          <w:szCs w:val="32"/>
          <w:cs/>
        </w:rPr>
        <w:tab/>
      </w:r>
      <w:r w:rsidRPr="005179F0">
        <w:rPr>
          <w:rFonts w:ascii="Angsana New" w:hAnsi="Angsana New" w:hint="cs"/>
          <w:sz w:val="32"/>
          <w:szCs w:val="32"/>
          <w:cs/>
        </w:rPr>
        <w:t xml:space="preserve">บริษัทมีคดีฟ้องร้องเกี่ยวกับการไม่จ่ายชำระค่าสินค้า (ดูหมายเหตุ </w:t>
      </w:r>
      <w:r w:rsidR="00B776CA">
        <w:rPr>
          <w:rFonts w:ascii="Angsana New" w:hAnsi="Angsana New"/>
          <w:sz w:val="32"/>
          <w:szCs w:val="32"/>
        </w:rPr>
        <w:t>28</w:t>
      </w:r>
      <w:r w:rsidR="00531509">
        <w:rPr>
          <w:rFonts w:ascii="Angsana New" w:hAnsi="Angsana New" w:hint="cs"/>
          <w:sz w:val="32"/>
          <w:szCs w:val="32"/>
          <w:cs/>
        </w:rPr>
        <w:t>.1</w:t>
      </w:r>
      <w:r w:rsidRPr="005179F0">
        <w:rPr>
          <w:rFonts w:ascii="Angsana New" w:hAnsi="Angsana New" w:hint="cs"/>
          <w:sz w:val="32"/>
          <w:szCs w:val="32"/>
          <w:cs/>
        </w:rPr>
        <w:t>)</w:t>
      </w:r>
    </w:p>
    <w:p w:rsidR="00134785" w:rsidRPr="005179F0" w:rsidRDefault="00134785" w:rsidP="005179F0">
      <w:pPr>
        <w:spacing w:line="120" w:lineRule="auto"/>
        <w:ind w:left="357" w:right="-97"/>
        <w:jc w:val="thaiDistribute"/>
        <w:rPr>
          <w:rFonts w:ascii="Angsana New" w:hAnsi="Angsana New"/>
          <w:sz w:val="32"/>
          <w:szCs w:val="32"/>
        </w:rPr>
      </w:pPr>
      <w:r w:rsidRPr="005179F0">
        <w:rPr>
          <w:rFonts w:ascii="Angsana New" w:hAnsi="Angsana New" w:hint="cs"/>
          <w:sz w:val="32"/>
          <w:szCs w:val="32"/>
          <w:cs/>
        </w:rPr>
        <w:t xml:space="preserve"> </w:t>
      </w:r>
    </w:p>
    <w:p w:rsidR="005179F0" w:rsidRDefault="005F5044" w:rsidP="00F90072">
      <w:pPr>
        <w:pStyle w:val="ae"/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 w:rsidRPr="005179F0">
        <w:rPr>
          <w:rFonts w:ascii="Angsana New" w:hAnsi="Angsana New"/>
          <w:sz w:val="32"/>
          <w:szCs w:val="32"/>
        </w:rPr>
        <w:tab/>
      </w:r>
      <w:r w:rsidRPr="005179F0">
        <w:rPr>
          <w:rFonts w:ascii="Angsana New" w:hAnsi="Angsana New"/>
          <w:sz w:val="32"/>
          <w:szCs w:val="32"/>
        </w:rPr>
        <w:tab/>
      </w:r>
      <w:r w:rsidRPr="00136CD2">
        <w:rPr>
          <w:rFonts w:ascii="Angsana New" w:hAnsi="Angsana New" w:hint="cs"/>
          <w:sz w:val="32"/>
          <w:szCs w:val="32"/>
          <w:cs/>
        </w:rPr>
        <w:t>บริษัทและเจ้าหนี้ของบริษัทได้ยื่นคำร้องขอฟื้นฟูกิจการของบริษัท และอยู่ระหว่างการ</w:t>
      </w:r>
      <w:r w:rsidR="00136CD2">
        <w:rPr>
          <w:rFonts w:ascii="Angsana New" w:hAnsi="Angsana New" w:hint="cs"/>
          <w:sz w:val="32"/>
          <w:szCs w:val="32"/>
          <w:cs/>
        </w:rPr>
        <w:t>พิจารณาของศาลล้มละลายกลาง</w:t>
      </w:r>
      <w:r w:rsidRPr="00136CD2">
        <w:rPr>
          <w:rFonts w:ascii="Angsana New" w:hAnsi="Angsana New" w:hint="cs"/>
          <w:sz w:val="32"/>
          <w:szCs w:val="32"/>
          <w:cs/>
        </w:rPr>
        <w:t xml:space="preserve"> (ดูหมายเหตุ</w:t>
      </w:r>
      <w:r w:rsidR="00136CD2">
        <w:rPr>
          <w:rFonts w:ascii="Angsana New" w:hAnsi="Angsana New" w:hint="cs"/>
          <w:sz w:val="32"/>
          <w:szCs w:val="32"/>
          <w:cs/>
        </w:rPr>
        <w:t xml:space="preserve"> </w:t>
      </w:r>
      <w:r w:rsidR="00B776CA">
        <w:rPr>
          <w:rFonts w:ascii="Angsana New" w:hAnsi="Angsana New"/>
          <w:sz w:val="32"/>
          <w:szCs w:val="32"/>
        </w:rPr>
        <w:t>29</w:t>
      </w:r>
      <w:r w:rsidR="00136CD2">
        <w:rPr>
          <w:rFonts w:ascii="Angsana New" w:hAnsi="Angsana New"/>
          <w:sz w:val="32"/>
          <w:szCs w:val="32"/>
        </w:rPr>
        <w:t>.6</w:t>
      </w:r>
      <w:r w:rsidRPr="00136CD2">
        <w:rPr>
          <w:rFonts w:ascii="Angsana New" w:hAnsi="Angsana New" w:hint="cs"/>
          <w:sz w:val="32"/>
          <w:szCs w:val="32"/>
          <w:cs/>
        </w:rPr>
        <w:t>)</w:t>
      </w:r>
      <w:r w:rsidRPr="005179F0">
        <w:rPr>
          <w:rFonts w:ascii="Angsana New" w:hAnsi="Angsana New" w:hint="cs"/>
          <w:sz w:val="32"/>
          <w:szCs w:val="32"/>
          <w:cs/>
        </w:rPr>
        <w:t xml:space="preserve"> </w:t>
      </w:r>
    </w:p>
    <w:p w:rsidR="005F5044" w:rsidRPr="005179F0" w:rsidRDefault="005F5044" w:rsidP="005179F0">
      <w:pPr>
        <w:spacing w:line="120" w:lineRule="auto"/>
        <w:ind w:left="357" w:right="-97"/>
        <w:jc w:val="thaiDistribute"/>
        <w:rPr>
          <w:rFonts w:ascii="Angsana New" w:hAnsi="Angsana New"/>
          <w:sz w:val="32"/>
          <w:szCs w:val="32"/>
        </w:rPr>
      </w:pPr>
      <w:r w:rsidRPr="005179F0">
        <w:rPr>
          <w:rFonts w:ascii="Angsana New" w:hAnsi="Angsana New" w:hint="cs"/>
          <w:sz w:val="32"/>
          <w:szCs w:val="32"/>
          <w:cs/>
        </w:rPr>
        <w:t xml:space="preserve">  </w:t>
      </w:r>
    </w:p>
    <w:p w:rsidR="00DB19C4" w:rsidRPr="005179F0" w:rsidRDefault="005179F0" w:rsidP="00F90072">
      <w:pPr>
        <w:pStyle w:val="ae"/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นอกจากนี้ </w:t>
      </w:r>
      <w:r w:rsidR="00DB19C4" w:rsidRPr="005179F0">
        <w:rPr>
          <w:rFonts w:ascii="Angsana New" w:hAnsi="Angsana New" w:hint="cs"/>
          <w:sz w:val="32"/>
          <w:szCs w:val="32"/>
          <w:cs/>
        </w:rPr>
        <w:t>เมื่อเดือนมีนาคม 2560 บริษัทได้มีการเลิกจ้างพนักงานทั้งหมด เว้นแต่กรรมการบริหาร ซึ่งได้มีการเลือกตั้งคณะกรรมการชุดใหม่เข้ามา จำนวน 6 ท่าน ตามมติที่ประชุมวิสามัญผู้ถือหุ้นเมื่อวันที่ 24 สิงหาคม 2560</w:t>
      </w:r>
    </w:p>
    <w:p w:rsidR="00BB103C" w:rsidRPr="005179F0" w:rsidRDefault="006B7A35" w:rsidP="000E0542">
      <w:pPr>
        <w:spacing w:line="120" w:lineRule="auto"/>
        <w:ind w:left="357" w:right="-97"/>
        <w:jc w:val="thaiDistribute"/>
        <w:rPr>
          <w:rFonts w:ascii="Angsana New" w:hAnsi="Angsana New"/>
          <w:sz w:val="32"/>
          <w:szCs w:val="32"/>
        </w:rPr>
      </w:pPr>
      <w:r w:rsidRPr="005179F0">
        <w:rPr>
          <w:rFonts w:ascii="Angsana New" w:hAnsi="Angsana New"/>
          <w:sz w:val="32"/>
          <w:szCs w:val="32"/>
        </w:rPr>
        <w:tab/>
      </w:r>
      <w:r w:rsidRPr="005179F0">
        <w:rPr>
          <w:rFonts w:ascii="Angsana New" w:hAnsi="Angsana New"/>
          <w:sz w:val="32"/>
          <w:szCs w:val="32"/>
        </w:rPr>
        <w:tab/>
      </w:r>
    </w:p>
    <w:p w:rsidR="00134785" w:rsidRPr="005179F0" w:rsidRDefault="00134785" w:rsidP="00F90072">
      <w:pPr>
        <w:pStyle w:val="ae"/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 w:rsidRPr="005179F0">
        <w:rPr>
          <w:rFonts w:ascii="Angsana New" w:hAnsi="Angsana New" w:hint="cs"/>
          <w:sz w:val="32"/>
          <w:szCs w:val="32"/>
          <w:cs/>
        </w:rPr>
        <w:tab/>
      </w:r>
      <w:r w:rsidRPr="005179F0">
        <w:rPr>
          <w:rFonts w:ascii="Angsana New" w:hAnsi="Angsana New" w:hint="cs"/>
          <w:sz w:val="32"/>
          <w:szCs w:val="32"/>
          <w:cs/>
        </w:rPr>
        <w:tab/>
        <w:t>ปัจจัยเหล่านี้เป็นเหตุให้สงสัยว่า กลุ่มบริษัทมีความไม่แน่นอนที่เป็น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</w:t>
      </w:r>
      <w:r w:rsidR="005179F0">
        <w:rPr>
          <w:rFonts w:ascii="Angsana New" w:hAnsi="Angsana New" w:hint="cs"/>
          <w:sz w:val="32"/>
          <w:szCs w:val="32"/>
          <w:cs/>
        </w:rPr>
        <w:t xml:space="preserve"> </w:t>
      </w:r>
      <w:r w:rsidRPr="005179F0">
        <w:rPr>
          <w:rFonts w:ascii="Angsana New" w:hAnsi="Angsana New" w:hint="cs"/>
          <w:sz w:val="32"/>
          <w:szCs w:val="32"/>
          <w:cs/>
        </w:rPr>
        <w:t xml:space="preserve">อย่างไรก็ตามฝ่ายบริหารเชื่อว่าการจัดทำงบการเงินตามข้อสมมติฐานและประมาณการต่างๆ ตามภาวะเศรษฐกิจในปัจจุบันนั้นเหมาะสม </w:t>
      </w:r>
    </w:p>
    <w:p w:rsidR="00BB103C" w:rsidRPr="005179F0" w:rsidRDefault="00BB103C" w:rsidP="00F90072">
      <w:pPr>
        <w:spacing w:line="120" w:lineRule="auto"/>
        <w:ind w:left="357" w:right="-97"/>
        <w:jc w:val="thaiDistribute"/>
        <w:rPr>
          <w:rFonts w:ascii="Angsana New" w:hAnsi="Angsana New"/>
          <w:sz w:val="32"/>
          <w:szCs w:val="32"/>
          <w:cs/>
        </w:rPr>
      </w:pPr>
    </w:p>
    <w:p w:rsidR="00134785" w:rsidRPr="005179F0" w:rsidRDefault="00134785" w:rsidP="005179F0">
      <w:pPr>
        <w:pStyle w:val="ae"/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 w:rsidRPr="005179F0">
        <w:rPr>
          <w:rFonts w:ascii="Angsana New" w:hAnsi="Angsana New" w:hint="cs"/>
          <w:sz w:val="32"/>
          <w:szCs w:val="32"/>
          <w:cs/>
        </w:rPr>
        <w:tab/>
      </w:r>
      <w:r w:rsidR="00BB103C" w:rsidRPr="005179F0">
        <w:rPr>
          <w:rFonts w:ascii="Angsana New" w:hAnsi="Angsana New" w:hint="cs"/>
          <w:sz w:val="32"/>
          <w:szCs w:val="32"/>
          <w:cs/>
        </w:rPr>
        <w:tab/>
      </w:r>
      <w:r w:rsidRPr="005179F0">
        <w:rPr>
          <w:rFonts w:ascii="Angsana New" w:hAnsi="Angsana New" w:hint="cs"/>
          <w:sz w:val="32"/>
          <w:szCs w:val="32"/>
          <w:cs/>
        </w:rPr>
        <w:t>งบการเงินนี้จัดทำขึ้นตามหลักการบัญชีที่รับรองทั่วไป โดยถือตามข้อสมมติฐานทางบัญชีที่ว่าบริษัทจะดำเนินงานต่อเนื่องต่อไป ดังนั้นจึงมิได้ปรับปรุงมูลค่าสินทรัพย์ ในราคาที่อาจจะขายได้ และไม่ได้ปรับปรุงหนี้สินตามจำนวนเงินที่ต้องจ่ายคืน และจัดประเภทบัญชีใหม่ ซึ่งอาจจำเป็นถ้าบริษัทไม่สามารถดำเนินงานต่อเนื่องต่อไปได้</w:t>
      </w:r>
    </w:p>
    <w:p w:rsidR="00BB103C" w:rsidRPr="00BB103C" w:rsidRDefault="00BB103C" w:rsidP="00B627F9">
      <w:pPr>
        <w:spacing w:line="120" w:lineRule="auto"/>
        <w:ind w:left="357" w:right="-9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hint="cs"/>
          <w:spacing w:val="-6"/>
          <w:sz w:val="32"/>
          <w:szCs w:val="32"/>
          <w:cs/>
        </w:rPr>
        <w:tab/>
      </w:r>
    </w:p>
    <w:p w:rsidR="004C0FF8" w:rsidRPr="00227C55" w:rsidRDefault="004C0FF8" w:rsidP="00F90072">
      <w:pPr>
        <w:numPr>
          <w:ilvl w:val="0"/>
          <w:numId w:val="1"/>
        </w:numPr>
        <w:ind w:left="426" w:right="-97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:rsidR="00B80E3A" w:rsidRPr="005179F0" w:rsidRDefault="00771B9A" w:rsidP="00F90072">
      <w:pPr>
        <w:tabs>
          <w:tab w:val="left" w:pos="851"/>
        </w:tabs>
        <w:ind w:left="426" w:right="-97" w:hanging="42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B80E3A" w:rsidRPr="005179F0">
        <w:rPr>
          <w:rFonts w:ascii="Angsana New" w:hAnsi="Angsana New" w:cs="Angsana New"/>
          <w:sz w:val="32"/>
          <w:szCs w:val="32"/>
          <w:cs/>
        </w:rPr>
        <w:t>นโยบายการบัญชีและวิธีการคำนวณที่ใช้ในงบการเงินระหว่างกาลนี้ มีความสอดคล้องกับการถือปฏิบัติในงบการเงินสำหรั</w:t>
      </w:r>
      <w:r w:rsidR="00404670" w:rsidRPr="005179F0">
        <w:rPr>
          <w:rFonts w:ascii="Angsana New" w:hAnsi="Angsana New" w:cs="Angsana New"/>
          <w:sz w:val="32"/>
          <w:szCs w:val="32"/>
          <w:cs/>
        </w:rPr>
        <w:t>บปีสิ้นสุดวันที่ 31 ธันวาคม 255</w:t>
      </w:r>
      <w:r w:rsidR="00B9608C" w:rsidRPr="005179F0">
        <w:rPr>
          <w:rFonts w:ascii="Angsana New" w:hAnsi="Angsana New" w:cs="Angsana New" w:hint="cs"/>
          <w:sz w:val="32"/>
          <w:szCs w:val="32"/>
          <w:cs/>
        </w:rPr>
        <w:t>8</w:t>
      </w:r>
    </w:p>
    <w:p w:rsidR="002B522C" w:rsidRDefault="002B522C" w:rsidP="00B627F9">
      <w:pPr>
        <w:spacing w:line="120" w:lineRule="auto"/>
        <w:ind w:left="357" w:right="-97"/>
        <w:jc w:val="thaiDistribute"/>
        <w:rPr>
          <w:rFonts w:ascii="Angsana New" w:hAnsi="Angsana New" w:cs="Angsana New"/>
          <w:sz w:val="32"/>
          <w:szCs w:val="32"/>
        </w:rPr>
      </w:pPr>
    </w:p>
    <w:p w:rsidR="002B522C" w:rsidRDefault="00227C55" w:rsidP="00F90072">
      <w:pPr>
        <w:numPr>
          <w:ilvl w:val="0"/>
          <w:numId w:val="1"/>
        </w:numPr>
        <w:ind w:left="426" w:right="-97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7C55">
        <w:rPr>
          <w:rFonts w:ascii="Angsana New" w:hAnsi="Angsana New" w:cs="Angsana New" w:hint="cs"/>
          <w:b/>
          <w:bCs/>
          <w:sz w:val="32"/>
          <w:szCs w:val="32"/>
          <w:cs/>
        </w:rPr>
        <w:t>รายการแก้ไขข้อผิดพลาด</w:t>
      </w:r>
    </w:p>
    <w:p w:rsidR="005179F0" w:rsidRPr="00C50AF2" w:rsidRDefault="00771B9A" w:rsidP="005179F0">
      <w:pPr>
        <w:pStyle w:val="ae"/>
        <w:numPr>
          <w:ilvl w:val="0"/>
          <w:numId w:val="17"/>
        </w:numPr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 w:rsidRPr="00C50AF2">
        <w:rPr>
          <w:rFonts w:ascii="Angsana New" w:hAnsi="Angsana New" w:hint="cs"/>
          <w:sz w:val="32"/>
          <w:szCs w:val="32"/>
          <w:cs/>
        </w:rPr>
        <w:t>บริษัทได้แก้ไขข้อผิดพลาดเกี่ยวกับการคำนวณรายได้จากสัญญาการให้บริการ เนื่องจากมีการบันทึกรายได้ใน</w:t>
      </w:r>
      <w:r w:rsidR="004C0208" w:rsidRPr="00C50AF2">
        <w:rPr>
          <w:rFonts w:ascii="Angsana New" w:hAnsi="Angsana New" w:hint="cs"/>
          <w:sz w:val="32"/>
          <w:szCs w:val="32"/>
          <w:cs/>
        </w:rPr>
        <w:t xml:space="preserve"> </w:t>
      </w:r>
      <w:r w:rsidRPr="00C50AF2">
        <w:rPr>
          <w:rFonts w:ascii="Angsana New" w:hAnsi="Angsana New" w:hint="cs"/>
          <w:sz w:val="32"/>
          <w:szCs w:val="32"/>
          <w:cs/>
        </w:rPr>
        <w:t xml:space="preserve">ปี </w:t>
      </w:r>
      <w:r w:rsidRPr="00C50AF2">
        <w:rPr>
          <w:rFonts w:ascii="Angsana New" w:hAnsi="Angsana New"/>
          <w:sz w:val="32"/>
          <w:szCs w:val="32"/>
        </w:rPr>
        <w:t>2556</w:t>
      </w:r>
      <w:r w:rsidRPr="00C50AF2">
        <w:rPr>
          <w:rFonts w:ascii="Angsana New" w:hAnsi="Angsana New" w:hint="cs"/>
          <w:sz w:val="32"/>
          <w:szCs w:val="32"/>
          <w:cs/>
        </w:rPr>
        <w:t xml:space="preserve"> สูงไปจำนวน </w:t>
      </w:r>
      <w:r w:rsidRPr="00C50AF2">
        <w:rPr>
          <w:rFonts w:ascii="Angsana New" w:hAnsi="Angsana New"/>
          <w:sz w:val="32"/>
          <w:szCs w:val="32"/>
        </w:rPr>
        <w:t>0.96</w:t>
      </w:r>
      <w:r w:rsidRPr="00C50AF2">
        <w:rPr>
          <w:rFonts w:ascii="Angsana New" w:hAnsi="Angsana New" w:hint="cs"/>
          <w:sz w:val="32"/>
          <w:szCs w:val="32"/>
          <w:cs/>
        </w:rPr>
        <w:t xml:space="preserve"> ล้านบาท โดยบริษัทได้ปรับย้อนหลังงบการเงินของปี</w:t>
      </w:r>
      <w:r w:rsidR="00C50AF2" w:rsidRPr="00C50AF2">
        <w:rPr>
          <w:rFonts w:ascii="Angsana New" w:hAnsi="Angsana New" w:hint="cs"/>
          <w:sz w:val="32"/>
          <w:szCs w:val="32"/>
          <w:cs/>
        </w:rPr>
        <w:t>ก่อน</w:t>
      </w:r>
      <w:r w:rsidR="00C4547E" w:rsidRPr="00C50AF2">
        <w:rPr>
          <w:rFonts w:ascii="Angsana New" w:hAnsi="Angsana New" w:hint="cs"/>
          <w:sz w:val="32"/>
          <w:szCs w:val="32"/>
          <w:cs/>
        </w:rPr>
        <w:t xml:space="preserve">ในงบการเงินรวมและงบการเงินเฉพาะกิจการ </w:t>
      </w:r>
      <w:r w:rsidRPr="00C50AF2">
        <w:rPr>
          <w:rFonts w:ascii="Angsana New" w:hAnsi="Angsana New" w:hint="cs"/>
          <w:sz w:val="32"/>
          <w:szCs w:val="32"/>
          <w:cs/>
        </w:rPr>
        <w:t>มีผลให้</w:t>
      </w:r>
      <w:r w:rsidR="00C50AF2" w:rsidRPr="00C50A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50AF2" w:rsidRPr="00C50AF2">
        <w:rPr>
          <w:rFonts w:ascii="Angsana New" w:hAnsi="Angsana New"/>
          <w:sz w:val="32"/>
          <w:szCs w:val="32"/>
        </w:rPr>
        <w:t>1</w:t>
      </w:r>
      <w:r w:rsidR="00C50AF2" w:rsidRPr="00C50AF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C50AF2" w:rsidRPr="00C50AF2">
        <w:rPr>
          <w:rFonts w:ascii="Angsana New" w:hAnsi="Angsana New"/>
          <w:sz w:val="32"/>
          <w:szCs w:val="32"/>
        </w:rPr>
        <w:t xml:space="preserve">2558 </w:t>
      </w:r>
      <w:r w:rsidRPr="00C50AF2">
        <w:rPr>
          <w:rFonts w:ascii="Angsana New" w:hAnsi="Angsana New" w:hint="cs"/>
          <w:sz w:val="32"/>
          <w:szCs w:val="32"/>
          <w:cs/>
        </w:rPr>
        <w:t xml:space="preserve">ขาดทุนสะสมเพิ่มขึ้นจำนวน </w:t>
      </w:r>
      <w:r w:rsidRPr="00C50AF2">
        <w:rPr>
          <w:rFonts w:ascii="Angsana New" w:hAnsi="Angsana New"/>
          <w:sz w:val="32"/>
          <w:szCs w:val="32"/>
        </w:rPr>
        <w:t>0.96</w:t>
      </w:r>
      <w:r w:rsidRPr="00C50AF2">
        <w:rPr>
          <w:rFonts w:ascii="Angsana New" w:hAnsi="Angsana New" w:hint="cs"/>
          <w:sz w:val="32"/>
          <w:szCs w:val="32"/>
          <w:cs/>
        </w:rPr>
        <w:t xml:space="preserve"> ล้านบาท ผลต่างจากการแปลงค่างบการเงินในส่วนของผู้ถือหุ้น</w:t>
      </w:r>
      <w:r w:rsidR="004F7013" w:rsidRPr="00C50AF2">
        <w:rPr>
          <w:rFonts w:ascii="Angsana New" w:hAnsi="Angsana New" w:hint="cs"/>
          <w:sz w:val="32"/>
          <w:szCs w:val="32"/>
          <w:cs/>
        </w:rPr>
        <w:t>เพิ่มขึ้น</w:t>
      </w:r>
      <w:r w:rsidR="007131DF" w:rsidRPr="00C50AF2">
        <w:rPr>
          <w:rFonts w:ascii="Angsana New" w:hAnsi="Angsana New" w:hint="cs"/>
          <w:sz w:val="32"/>
          <w:szCs w:val="32"/>
          <w:cs/>
        </w:rPr>
        <w:t xml:space="preserve"> </w:t>
      </w:r>
      <w:r w:rsidRPr="00C50AF2">
        <w:rPr>
          <w:rFonts w:ascii="Angsana New" w:hAnsi="Angsana New"/>
          <w:sz w:val="32"/>
          <w:szCs w:val="32"/>
        </w:rPr>
        <w:t>0.04</w:t>
      </w:r>
      <w:r w:rsidRPr="00C50AF2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5179F0" w:rsidRDefault="005179F0" w:rsidP="005179F0">
      <w:pPr>
        <w:tabs>
          <w:tab w:val="left" w:pos="851"/>
          <w:tab w:val="left" w:pos="1440"/>
        </w:tabs>
        <w:ind w:right="-97"/>
        <w:jc w:val="thaiDistribute"/>
        <w:rPr>
          <w:rFonts w:ascii="Angsana New" w:hAnsi="Angsana New"/>
          <w:sz w:val="32"/>
          <w:szCs w:val="32"/>
        </w:rPr>
      </w:pPr>
    </w:p>
    <w:p w:rsidR="00C50AF2" w:rsidRPr="005179F0" w:rsidRDefault="00C50AF2" w:rsidP="005179F0">
      <w:pPr>
        <w:tabs>
          <w:tab w:val="left" w:pos="851"/>
          <w:tab w:val="left" w:pos="1440"/>
        </w:tabs>
        <w:ind w:right="-97"/>
        <w:jc w:val="thaiDistribute"/>
        <w:rPr>
          <w:rFonts w:ascii="Angsana New" w:hAnsi="Angsana New"/>
          <w:sz w:val="32"/>
          <w:szCs w:val="32"/>
        </w:rPr>
      </w:pPr>
    </w:p>
    <w:p w:rsidR="00771B9A" w:rsidRDefault="003A63A3" w:rsidP="00F90072">
      <w:pPr>
        <w:pStyle w:val="ae"/>
        <w:numPr>
          <w:ilvl w:val="0"/>
          <w:numId w:val="17"/>
        </w:numPr>
        <w:tabs>
          <w:tab w:val="left" w:pos="851"/>
          <w:tab w:val="left" w:pos="1440"/>
        </w:tabs>
        <w:ind w:left="851" w:right="-97" w:hanging="425"/>
        <w:jc w:val="thaiDistribute"/>
        <w:rPr>
          <w:rFonts w:ascii="Angsana New" w:hAnsi="Angsana New"/>
          <w:sz w:val="32"/>
          <w:szCs w:val="32"/>
        </w:rPr>
      </w:pPr>
      <w:r w:rsidRPr="005179F0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บริษัทได้แก้ไขข้อผิดพลาดเกี่ยวกับการคำนวณค่านายหน้าให้กับตัวแทน เนื่องจากมีการบันทึกค่านายหน้าค้างจ่ายในปี </w:t>
      </w:r>
      <w:r w:rsidRPr="005179F0">
        <w:rPr>
          <w:rFonts w:ascii="Angsana New" w:hAnsi="Angsana New"/>
          <w:sz w:val="32"/>
          <w:szCs w:val="32"/>
        </w:rPr>
        <w:t>2557</w:t>
      </w:r>
      <w:r w:rsidRPr="005179F0">
        <w:rPr>
          <w:rFonts w:ascii="Angsana New" w:hAnsi="Angsana New" w:hint="cs"/>
          <w:sz w:val="32"/>
          <w:szCs w:val="32"/>
          <w:cs/>
        </w:rPr>
        <w:t xml:space="preserve"> สูงไปจำนวน </w:t>
      </w:r>
      <w:r w:rsidRPr="005179F0">
        <w:rPr>
          <w:rFonts w:ascii="Angsana New" w:hAnsi="Angsana New"/>
          <w:sz w:val="32"/>
          <w:szCs w:val="32"/>
        </w:rPr>
        <w:t>1.11</w:t>
      </w:r>
      <w:r w:rsidRPr="005179F0">
        <w:rPr>
          <w:rFonts w:ascii="Angsana New" w:hAnsi="Angsana New" w:hint="cs"/>
          <w:sz w:val="32"/>
          <w:szCs w:val="32"/>
          <w:cs/>
        </w:rPr>
        <w:t xml:space="preserve"> ล้านบาท โดยบริษัทได้ปรับย้อนหลังงบการเงินของปีก่อน</w:t>
      </w:r>
      <w:r w:rsidR="00C50AF2">
        <w:rPr>
          <w:rFonts w:ascii="Angsana New" w:hAnsi="Angsana New" w:hint="cs"/>
          <w:sz w:val="32"/>
          <w:szCs w:val="32"/>
          <w:cs/>
        </w:rPr>
        <w:t>ในงบการเงินรวมและงบการเงินเฉพาะกิจการ</w:t>
      </w:r>
      <w:r w:rsidRPr="005179F0">
        <w:rPr>
          <w:rFonts w:ascii="Angsana New" w:hAnsi="Angsana New" w:hint="cs"/>
          <w:sz w:val="32"/>
          <w:szCs w:val="32"/>
          <w:cs/>
        </w:rPr>
        <w:t xml:space="preserve"> มีผลให้</w:t>
      </w:r>
      <w:r w:rsidR="00C50A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50AF2">
        <w:rPr>
          <w:rFonts w:ascii="Angsana New" w:hAnsi="Angsana New"/>
          <w:sz w:val="32"/>
          <w:szCs w:val="32"/>
        </w:rPr>
        <w:t>1</w:t>
      </w:r>
      <w:r w:rsidR="00C50AF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C50AF2">
        <w:rPr>
          <w:rFonts w:ascii="Angsana New" w:hAnsi="Angsana New"/>
          <w:sz w:val="32"/>
          <w:szCs w:val="32"/>
        </w:rPr>
        <w:t xml:space="preserve">2558 </w:t>
      </w:r>
      <w:r w:rsidRPr="005179F0">
        <w:rPr>
          <w:rFonts w:ascii="Angsana New" w:hAnsi="Angsana New" w:hint="cs"/>
          <w:sz w:val="32"/>
          <w:szCs w:val="32"/>
          <w:cs/>
        </w:rPr>
        <w:t xml:space="preserve">ขาดทุนสะสมลดลงจำนวน </w:t>
      </w:r>
      <w:r w:rsidRPr="005179F0">
        <w:rPr>
          <w:rFonts w:ascii="Angsana New" w:hAnsi="Angsana New"/>
          <w:sz w:val="32"/>
          <w:szCs w:val="32"/>
        </w:rPr>
        <w:t>1.10</w:t>
      </w:r>
      <w:r w:rsidRPr="005179F0">
        <w:rPr>
          <w:rFonts w:ascii="Angsana New" w:hAnsi="Angsana New" w:hint="cs"/>
          <w:sz w:val="32"/>
          <w:szCs w:val="32"/>
          <w:cs/>
        </w:rPr>
        <w:t xml:space="preserve"> ล้านบาท ผลต่างจากการแปลงค่างบการเงินในส่วนของผู้ถือหุ้น</w:t>
      </w:r>
      <w:r w:rsidR="004F7013" w:rsidRPr="005179F0">
        <w:rPr>
          <w:rFonts w:ascii="Angsana New" w:hAnsi="Angsana New" w:hint="cs"/>
          <w:sz w:val="32"/>
          <w:szCs w:val="32"/>
          <w:cs/>
        </w:rPr>
        <w:t>ลดลง</w:t>
      </w:r>
      <w:r w:rsidRPr="005179F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5179F0">
        <w:rPr>
          <w:rFonts w:ascii="Angsana New" w:hAnsi="Angsana New"/>
          <w:sz w:val="32"/>
          <w:szCs w:val="32"/>
        </w:rPr>
        <w:t>0.01</w:t>
      </w:r>
      <w:r w:rsidRPr="005179F0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5179F0" w:rsidRPr="005179F0" w:rsidRDefault="005179F0" w:rsidP="005179F0">
      <w:pPr>
        <w:pStyle w:val="ae"/>
        <w:tabs>
          <w:tab w:val="left" w:pos="851"/>
          <w:tab w:val="left" w:pos="1440"/>
        </w:tabs>
        <w:ind w:left="851" w:right="-97"/>
        <w:jc w:val="thaiDistribute"/>
        <w:rPr>
          <w:rFonts w:ascii="Angsana New" w:hAnsi="Angsana New"/>
          <w:sz w:val="32"/>
          <w:szCs w:val="32"/>
        </w:rPr>
      </w:pPr>
    </w:p>
    <w:p w:rsidR="00771B9A" w:rsidRDefault="00771B9A" w:rsidP="00771B9A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F90072" w:rsidRPr="00F90072" w:rsidRDefault="00F90072" w:rsidP="00F90072">
      <w:pPr>
        <w:ind w:left="426" w:right="-97"/>
        <w:jc w:val="right"/>
        <w:rPr>
          <w:rFonts w:ascii="Angsana New" w:hAnsi="Angsana New" w:cs="Angsana New"/>
          <w:sz w:val="32"/>
          <w:szCs w:val="32"/>
          <w:cs/>
        </w:rPr>
      </w:pPr>
      <w:r w:rsidRPr="00F90072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F90072">
        <w:rPr>
          <w:rFonts w:ascii="Angsana New" w:hAnsi="Angsana New" w:cs="Angsana New"/>
          <w:sz w:val="32"/>
          <w:szCs w:val="32"/>
        </w:rPr>
        <w:t xml:space="preserve">: </w:t>
      </w:r>
      <w:r w:rsidRPr="00F90072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3"/>
        <w:gridCol w:w="1559"/>
        <w:gridCol w:w="1559"/>
        <w:gridCol w:w="1559"/>
        <w:gridCol w:w="1560"/>
      </w:tblGrid>
      <w:tr w:rsidR="00F90072" w:rsidRPr="00E546FD" w:rsidTr="009D0A02">
        <w:tc>
          <w:tcPr>
            <w:tcW w:w="3543" w:type="dxa"/>
            <w:vMerge w:val="restart"/>
            <w:vAlign w:val="center"/>
          </w:tcPr>
          <w:p w:rsidR="00F90072" w:rsidRPr="00E546FD" w:rsidRDefault="00F90072" w:rsidP="00E546F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118" w:type="dxa"/>
            <w:gridSpan w:val="2"/>
          </w:tcPr>
          <w:p w:rsidR="00F90072" w:rsidRPr="00E546FD" w:rsidRDefault="00F90072" w:rsidP="00E546F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F90072" w:rsidRPr="00E546FD" w:rsidRDefault="00F90072" w:rsidP="00E546F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0A02" w:rsidRPr="00E546FD" w:rsidTr="009D0A02">
        <w:tc>
          <w:tcPr>
            <w:tcW w:w="3543" w:type="dxa"/>
            <w:vMerge/>
          </w:tcPr>
          <w:p w:rsidR="009D0A02" w:rsidRPr="00E546FD" w:rsidRDefault="009D0A02" w:rsidP="00E546FD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right w:val="dashed" w:sz="4" w:space="0" w:color="auto"/>
            </w:tcBorders>
          </w:tcPr>
          <w:p w:rsidR="009D0A02" w:rsidRPr="00E546FD" w:rsidRDefault="009D0A02" w:rsidP="004550A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นาคม </w:t>
            </w:r>
            <w:r w:rsidRPr="00E546FD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left w:val="dashed" w:sz="4" w:space="0" w:color="auto"/>
            </w:tcBorders>
          </w:tcPr>
          <w:p w:rsidR="009D0A02" w:rsidRPr="00E546FD" w:rsidRDefault="009D0A02" w:rsidP="004550A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977B0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="00977B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E546FD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right w:val="dashed" w:sz="4" w:space="0" w:color="auto"/>
            </w:tcBorders>
          </w:tcPr>
          <w:p w:rsidR="009D0A02" w:rsidRPr="00E546FD" w:rsidRDefault="009D0A02" w:rsidP="004550A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นาคม </w:t>
            </w:r>
            <w:r w:rsidRPr="00E546FD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60" w:type="dxa"/>
            <w:tcBorders>
              <w:left w:val="dashed" w:sz="4" w:space="0" w:color="auto"/>
            </w:tcBorders>
          </w:tcPr>
          <w:p w:rsidR="009D0A02" w:rsidRPr="00E546FD" w:rsidRDefault="009D0A02" w:rsidP="004550A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977B0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="00977B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E546FD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F90072" w:rsidRPr="00E546FD" w:rsidTr="009D0A02">
        <w:tc>
          <w:tcPr>
            <w:tcW w:w="3543" w:type="dxa"/>
            <w:tcBorders>
              <w:bottom w:val="nil"/>
            </w:tcBorders>
          </w:tcPr>
          <w:p w:rsidR="00F90072" w:rsidRPr="00E546FD" w:rsidRDefault="00F90072" w:rsidP="00E546F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59" w:type="dxa"/>
            <w:tcBorders>
              <w:bottom w:val="nil"/>
              <w:right w:val="dashed" w:sz="4" w:space="0" w:color="auto"/>
            </w:tcBorders>
            <w:vAlign w:val="center"/>
          </w:tcPr>
          <w:p w:rsidR="00F90072" w:rsidRPr="00E546FD" w:rsidRDefault="00AC196D" w:rsidP="00E546FD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37F0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left w:val="dashed" w:sz="4" w:space="0" w:color="auto"/>
              <w:bottom w:val="nil"/>
            </w:tcBorders>
            <w:vAlign w:val="center"/>
          </w:tcPr>
          <w:p w:rsidR="00F90072" w:rsidRPr="00E546FD" w:rsidRDefault="00004AA6" w:rsidP="00E546FD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59" w:type="dxa"/>
            <w:tcBorders>
              <w:bottom w:val="nil"/>
              <w:right w:val="dashed" w:sz="4" w:space="0" w:color="auto"/>
            </w:tcBorders>
            <w:vAlign w:val="center"/>
          </w:tcPr>
          <w:p w:rsidR="00F90072" w:rsidRPr="00E546FD" w:rsidRDefault="00AC196D" w:rsidP="00E546FD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560" w:type="dxa"/>
            <w:tcBorders>
              <w:left w:val="dashed" w:sz="4" w:space="0" w:color="auto"/>
              <w:bottom w:val="nil"/>
            </w:tcBorders>
            <w:vAlign w:val="center"/>
          </w:tcPr>
          <w:p w:rsidR="00F90072" w:rsidRPr="00E546FD" w:rsidRDefault="00004AA6" w:rsidP="00E546FD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881EE3" w:rsidRPr="00E546FD" w:rsidTr="009D0A02">
        <w:tc>
          <w:tcPr>
            <w:tcW w:w="3543" w:type="dxa"/>
            <w:tcBorders>
              <w:top w:val="nil"/>
              <w:bottom w:val="nil"/>
            </w:tcBorders>
          </w:tcPr>
          <w:p w:rsidR="00881EE3" w:rsidRPr="00E546FD" w:rsidRDefault="00881EE3" w:rsidP="00A47C6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  <w:cs/>
              </w:rPr>
              <w:t>เงินฝากสถาบันการเงิน</w:t>
            </w: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81EE3" w:rsidRPr="00E546FD" w:rsidRDefault="00037F0A" w:rsidP="00037F0A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C19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407DD">
              <w:rPr>
                <w:rFonts w:ascii="Angsana New" w:hAnsi="Angsana New" w:cs="Angsana New"/>
                <w:sz w:val="30"/>
                <w:szCs w:val="30"/>
              </w:rPr>
              <w:t>415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81EE3" w:rsidRPr="00E546FD" w:rsidRDefault="00004AA6" w:rsidP="00004AA6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81EE3" w:rsidRPr="00E546FD">
              <w:rPr>
                <w:rFonts w:ascii="Angsana New" w:hAnsi="Angsana New" w:cs="Angsana New"/>
                <w:sz w:val="30"/>
                <w:szCs w:val="30"/>
              </w:rPr>
              <w:t>,81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81EE3" w:rsidRPr="00E546FD" w:rsidRDefault="00037F0A" w:rsidP="00A47C6E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C19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407DD">
              <w:rPr>
                <w:rFonts w:ascii="Angsana New" w:hAnsi="Angsana New" w:cs="Angsana New"/>
                <w:sz w:val="30"/>
                <w:szCs w:val="30"/>
              </w:rPr>
              <w:t>409</w:t>
            </w:r>
          </w:p>
        </w:tc>
        <w:tc>
          <w:tcPr>
            <w:tcW w:w="156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81EE3" w:rsidRPr="00E546FD" w:rsidRDefault="00004AA6" w:rsidP="00004AA6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81EE3" w:rsidRPr="00E546F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</w:tr>
      <w:tr w:rsidR="00F90072" w:rsidRPr="00E546FD" w:rsidTr="009D0A02">
        <w:tc>
          <w:tcPr>
            <w:tcW w:w="3543" w:type="dxa"/>
          </w:tcPr>
          <w:p w:rsidR="00F90072" w:rsidRPr="00E546FD" w:rsidRDefault="00F90072" w:rsidP="00E546F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right w:val="dashed" w:sz="4" w:space="0" w:color="auto"/>
            </w:tcBorders>
            <w:vAlign w:val="center"/>
          </w:tcPr>
          <w:p w:rsidR="00F90072" w:rsidRPr="00E546FD" w:rsidRDefault="00037F0A" w:rsidP="00E546FD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C19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407DD">
              <w:rPr>
                <w:rFonts w:ascii="Angsana New" w:hAnsi="Angsana New" w:cs="Angsana New"/>
                <w:sz w:val="30"/>
                <w:szCs w:val="30"/>
              </w:rPr>
              <w:t>437</w:t>
            </w:r>
          </w:p>
        </w:tc>
        <w:tc>
          <w:tcPr>
            <w:tcW w:w="1559" w:type="dxa"/>
            <w:tcBorders>
              <w:left w:val="dashed" w:sz="4" w:space="0" w:color="auto"/>
            </w:tcBorders>
            <w:vAlign w:val="center"/>
          </w:tcPr>
          <w:p w:rsidR="00F90072" w:rsidRPr="00E546FD" w:rsidRDefault="00004AA6" w:rsidP="00004AA6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90072" w:rsidRPr="00E546FD">
              <w:rPr>
                <w:rFonts w:ascii="Angsana New" w:hAnsi="Angsana New" w:cs="Angsana New"/>
                <w:sz w:val="30"/>
                <w:szCs w:val="30"/>
              </w:rPr>
              <w:t>,8</w:t>
            </w: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59" w:type="dxa"/>
            <w:tcBorders>
              <w:right w:val="dashed" w:sz="4" w:space="0" w:color="auto"/>
            </w:tcBorders>
            <w:vAlign w:val="center"/>
          </w:tcPr>
          <w:p w:rsidR="00F90072" w:rsidRPr="00E546FD" w:rsidRDefault="00037F0A" w:rsidP="00E546FD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D407DD">
              <w:rPr>
                <w:rFonts w:ascii="Angsana New" w:hAnsi="Angsana New" w:cs="Angsana New"/>
                <w:sz w:val="30"/>
                <w:szCs w:val="30"/>
              </w:rPr>
              <w:t>423</w:t>
            </w:r>
          </w:p>
        </w:tc>
        <w:tc>
          <w:tcPr>
            <w:tcW w:w="1560" w:type="dxa"/>
            <w:tcBorders>
              <w:left w:val="dashed" w:sz="4" w:space="0" w:color="auto"/>
            </w:tcBorders>
            <w:vAlign w:val="center"/>
          </w:tcPr>
          <w:p w:rsidR="00F90072" w:rsidRPr="00E546FD" w:rsidRDefault="00004AA6" w:rsidP="00004AA6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90072" w:rsidRPr="00E546F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847</w:t>
            </w:r>
          </w:p>
        </w:tc>
      </w:tr>
    </w:tbl>
    <w:p w:rsidR="005A0FE2" w:rsidRDefault="005A0FE2" w:rsidP="00C50AF2">
      <w:pPr>
        <w:pStyle w:val="ae"/>
        <w:tabs>
          <w:tab w:val="left" w:pos="851"/>
          <w:tab w:val="left" w:pos="1440"/>
        </w:tabs>
        <w:ind w:left="851" w:right="-9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C11FC" w:rsidRDefault="003F1421" w:rsidP="00771B9A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7D6C62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และลูกหนี้อื่น</w:t>
      </w:r>
    </w:p>
    <w:p w:rsidR="000D61A2" w:rsidRPr="004550A7" w:rsidRDefault="000D61A2" w:rsidP="000D61A2">
      <w:pPr>
        <w:ind w:left="426" w:right="-97"/>
        <w:jc w:val="right"/>
        <w:rPr>
          <w:rFonts w:ascii="Angsana New" w:hAnsi="Angsana New" w:cs="Angsana New"/>
          <w:sz w:val="30"/>
          <w:szCs w:val="30"/>
          <w:cs/>
        </w:rPr>
      </w:pPr>
      <w:r w:rsidRPr="004550A7">
        <w:rPr>
          <w:rFonts w:ascii="Angsana New" w:hAnsi="Angsana New" w:cs="Angsana New" w:hint="cs"/>
          <w:sz w:val="30"/>
          <w:szCs w:val="30"/>
          <w:cs/>
        </w:rPr>
        <w:t xml:space="preserve">(หน่วย </w:t>
      </w:r>
      <w:r w:rsidRPr="004550A7">
        <w:rPr>
          <w:rFonts w:ascii="Angsana New" w:hAnsi="Angsana New" w:cs="Angsana New"/>
          <w:sz w:val="30"/>
          <w:szCs w:val="30"/>
        </w:rPr>
        <w:t xml:space="preserve">: </w:t>
      </w:r>
      <w:r w:rsidRPr="004550A7">
        <w:rPr>
          <w:rFonts w:ascii="Angsana New" w:hAnsi="Angsana New" w:cs="Angsana New" w:hint="cs"/>
          <w:sz w:val="30"/>
          <w:szCs w:val="30"/>
          <w:cs/>
        </w:rPr>
        <w:t>พันบาท)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597"/>
        <w:gridCol w:w="1597"/>
        <w:gridCol w:w="1597"/>
        <w:gridCol w:w="1598"/>
      </w:tblGrid>
      <w:tr w:rsidR="000D61A2" w:rsidRPr="004550A7" w:rsidTr="00777FAB">
        <w:tc>
          <w:tcPr>
            <w:tcW w:w="3828" w:type="dxa"/>
            <w:vMerge w:val="restart"/>
            <w:vAlign w:val="center"/>
          </w:tcPr>
          <w:p w:rsidR="000D61A2" w:rsidRPr="004550A7" w:rsidRDefault="000D61A2" w:rsidP="00A47C6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194" w:type="dxa"/>
            <w:gridSpan w:val="2"/>
          </w:tcPr>
          <w:p w:rsidR="000D61A2" w:rsidRPr="004550A7" w:rsidRDefault="000D61A2" w:rsidP="00A47C6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</w:tcPr>
          <w:p w:rsidR="000D61A2" w:rsidRPr="004550A7" w:rsidRDefault="000D61A2" w:rsidP="00A47C6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61A2" w:rsidRPr="004550A7" w:rsidTr="00777FAB">
        <w:tc>
          <w:tcPr>
            <w:tcW w:w="3828" w:type="dxa"/>
            <w:vMerge/>
          </w:tcPr>
          <w:p w:rsidR="000D61A2" w:rsidRPr="004550A7" w:rsidRDefault="000D61A2" w:rsidP="00A47C6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7" w:type="dxa"/>
            <w:tcBorders>
              <w:right w:val="dashed" w:sz="4" w:space="0" w:color="auto"/>
            </w:tcBorders>
          </w:tcPr>
          <w:p w:rsidR="000D61A2" w:rsidRPr="004550A7" w:rsidRDefault="000D61A2" w:rsidP="00277C8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77B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202BB" w:rsidRPr="004550A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977B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77C8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97" w:type="dxa"/>
            <w:tcBorders>
              <w:left w:val="dashed" w:sz="4" w:space="0" w:color="auto"/>
            </w:tcBorders>
          </w:tcPr>
          <w:p w:rsidR="000D61A2" w:rsidRPr="004550A7" w:rsidRDefault="000D61A2" w:rsidP="00277C8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77B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202BB" w:rsidRPr="004550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977B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77C8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97" w:type="dxa"/>
            <w:tcBorders>
              <w:right w:val="dashed" w:sz="4" w:space="0" w:color="auto"/>
            </w:tcBorders>
          </w:tcPr>
          <w:p w:rsidR="000D61A2" w:rsidRPr="004550A7" w:rsidRDefault="000D61A2" w:rsidP="00277C8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77B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202BB" w:rsidRPr="004550A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977B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77C8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98" w:type="dxa"/>
            <w:tcBorders>
              <w:left w:val="dashed" w:sz="4" w:space="0" w:color="auto"/>
            </w:tcBorders>
          </w:tcPr>
          <w:p w:rsidR="000D61A2" w:rsidRPr="004550A7" w:rsidRDefault="000D61A2" w:rsidP="00277C8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77B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202BB" w:rsidRPr="004550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977B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77C8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0D61A2" w:rsidRPr="009C2E96" w:rsidTr="00777FAB">
        <w:tc>
          <w:tcPr>
            <w:tcW w:w="3828" w:type="dxa"/>
            <w:tcBorders>
              <w:bottom w:val="nil"/>
            </w:tcBorders>
            <w:vAlign w:val="bottom"/>
          </w:tcPr>
          <w:p w:rsidR="000D61A2" w:rsidRPr="009C2E96" w:rsidRDefault="000D61A2" w:rsidP="00777FAB">
            <w:pPr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="00977B0E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u w:val="single"/>
              </w:rPr>
              <w:t>-</w:t>
            </w:r>
            <w:r w:rsidR="00977B0E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97" w:type="dxa"/>
            <w:tcBorders>
              <w:bottom w:val="nil"/>
              <w:right w:val="dashed" w:sz="4" w:space="0" w:color="auto"/>
            </w:tcBorders>
            <w:vAlign w:val="bottom"/>
          </w:tcPr>
          <w:p w:rsidR="000D61A2" w:rsidRPr="004550A7" w:rsidRDefault="000D61A2" w:rsidP="00A47C6E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  <w:tcBorders>
              <w:left w:val="dashed" w:sz="4" w:space="0" w:color="auto"/>
              <w:bottom w:val="nil"/>
            </w:tcBorders>
            <w:vAlign w:val="bottom"/>
          </w:tcPr>
          <w:p w:rsidR="000D61A2" w:rsidRPr="004550A7" w:rsidRDefault="000D61A2" w:rsidP="00A47C6E">
            <w:pPr>
              <w:tabs>
                <w:tab w:val="decimal" w:pos="105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  <w:tcBorders>
              <w:bottom w:val="nil"/>
              <w:right w:val="dashed" w:sz="4" w:space="0" w:color="auto"/>
            </w:tcBorders>
            <w:vAlign w:val="bottom"/>
          </w:tcPr>
          <w:p w:rsidR="000D61A2" w:rsidRPr="004550A7" w:rsidRDefault="000D61A2" w:rsidP="00A47C6E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left w:val="dashed" w:sz="4" w:space="0" w:color="auto"/>
              <w:bottom w:val="nil"/>
            </w:tcBorders>
            <w:vAlign w:val="bottom"/>
          </w:tcPr>
          <w:p w:rsidR="000D61A2" w:rsidRPr="004550A7" w:rsidRDefault="000D61A2" w:rsidP="00A47C6E">
            <w:pPr>
              <w:tabs>
                <w:tab w:val="decimal" w:pos="105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7960" w:rsidRPr="009C2E96" w:rsidTr="00777FAB"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4F7960" w:rsidRPr="009C2E96" w:rsidRDefault="004F7960" w:rsidP="00DB4995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ยังไม่ถึงกำหนดชำระ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19,533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3,925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86325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19,533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3,925</w:t>
            </w:r>
          </w:p>
        </w:tc>
      </w:tr>
      <w:tr w:rsidR="004F7960" w:rsidRPr="009C2E96" w:rsidTr="00777FAB"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4F7960" w:rsidRPr="009C2E96" w:rsidRDefault="004F7960" w:rsidP="00DB4995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เกินกำหนดชำระไม่เกิน 3 เดือน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5,329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,8</w:t>
            </w: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DB499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5,329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,8</w:t>
            </w: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4F7960" w:rsidRPr="009C2E96" w:rsidTr="00777FAB"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4F7960" w:rsidRPr="009C2E96" w:rsidRDefault="004F7960" w:rsidP="00DB4995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มากกว่า 3 เดือน ถึง 6 เดือน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</w:t>
            </w:r>
            <w:r w:rsidR="0024323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4C0208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</w:t>
            </w:r>
            <w:r w:rsidR="004C020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</w:tr>
      <w:tr w:rsidR="004F7960" w:rsidRPr="009C2E96" w:rsidTr="00777FAB"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4F7960" w:rsidRPr="009C2E96" w:rsidRDefault="004F7960" w:rsidP="00DB4995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มากกว่า 6 เดือน ถึง 12 เดือน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24323D" w:rsidP="004C0208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4F79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0208">
              <w:rPr>
                <w:rFonts w:ascii="Angsana New" w:hAnsi="Angsana New" w:cs="Angsana New"/>
                <w:sz w:val="30"/>
                <w:szCs w:val="30"/>
              </w:rPr>
              <w:t>928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925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4C0208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15,21</w:t>
            </w:r>
            <w:r w:rsidR="004C020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925</w:t>
            </w:r>
          </w:p>
        </w:tc>
      </w:tr>
      <w:tr w:rsidR="004F7960" w:rsidRPr="009C2E96" w:rsidTr="00777FAB">
        <w:tc>
          <w:tcPr>
            <w:tcW w:w="3828" w:type="dxa"/>
            <w:tcBorders>
              <w:top w:val="nil"/>
              <w:bottom w:val="single" w:sz="4" w:space="0" w:color="auto"/>
            </w:tcBorders>
            <w:vAlign w:val="bottom"/>
          </w:tcPr>
          <w:p w:rsidR="004F7960" w:rsidRPr="009C2E96" w:rsidRDefault="004F7960" w:rsidP="00DB4995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มากกว่า 12 เดือน ขึ้นไป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F7960" w:rsidRPr="004550A7" w:rsidRDefault="0035740E" w:rsidP="004C0208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4F79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0208"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550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F7960" w:rsidRPr="004550A7" w:rsidRDefault="004F7960" w:rsidP="00DB499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84,626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</w:tr>
      <w:tr w:rsidR="004F7960" w:rsidRPr="009C2E96" w:rsidTr="00777FAB">
        <w:tc>
          <w:tcPr>
            <w:tcW w:w="3828" w:type="dxa"/>
            <w:tcBorders>
              <w:top w:val="single" w:sz="4" w:space="0" w:color="auto"/>
              <w:bottom w:val="nil"/>
            </w:tcBorders>
            <w:vAlign w:val="bottom"/>
          </w:tcPr>
          <w:p w:rsidR="004F7960" w:rsidRPr="009C2E96" w:rsidRDefault="004F7960" w:rsidP="00DB4995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F7960" w:rsidRPr="004550A7" w:rsidRDefault="0024323D" w:rsidP="004C0208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C0208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0208"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86325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126,435</w:t>
            </w:r>
          </w:p>
        </w:tc>
        <w:tc>
          <w:tcPr>
            <w:tcW w:w="159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</w:tr>
      <w:tr w:rsidR="004F7960" w:rsidRPr="009C2E96" w:rsidTr="00777FAB">
        <w:tc>
          <w:tcPr>
            <w:tcW w:w="3828" w:type="dxa"/>
            <w:tcBorders>
              <w:top w:val="nil"/>
              <w:bottom w:val="single" w:sz="4" w:space="0" w:color="auto"/>
            </w:tcBorders>
            <w:vAlign w:val="bottom"/>
          </w:tcPr>
          <w:p w:rsidR="004F7960" w:rsidRPr="009C2E96" w:rsidRDefault="004F7960" w:rsidP="00DB4995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F7960" w:rsidRPr="004550A7" w:rsidRDefault="0024323D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F7960" w:rsidRPr="004550A7" w:rsidRDefault="001D087F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F7960" w:rsidRPr="004550A7" w:rsidRDefault="004F7960" w:rsidP="0086325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(14,738)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F7960" w:rsidRPr="004550A7" w:rsidRDefault="004F7960" w:rsidP="001D087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D087F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D087F">
              <w:rPr>
                <w:rFonts w:ascii="Angsana New" w:hAnsi="Angsana New" w:cs="Angsana New"/>
                <w:sz w:val="30"/>
                <w:szCs w:val="30"/>
              </w:rPr>
              <w:t>565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F7960" w:rsidRPr="009C2E96" w:rsidTr="00777FAB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960" w:rsidRPr="009C2E96" w:rsidRDefault="004F7960" w:rsidP="00977B0E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77B0E"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  <w:r w:rsidR="00977B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977B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4F7960" w:rsidRPr="004550A7" w:rsidRDefault="004C0208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88,350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4F7960" w:rsidRPr="004550A7" w:rsidRDefault="001D087F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4F7960" w:rsidRPr="004550A7" w:rsidRDefault="004F7960" w:rsidP="00DB499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111,697</w:t>
            </w:r>
          </w:p>
        </w:tc>
        <w:tc>
          <w:tcPr>
            <w:tcW w:w="159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4F7960" w:rsidRPr="004550A7" w:rsidRDefault="001D087F" w:rsidP="001D087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="004F7960"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</w:tr>
      <w:tr w:rsidR="004F7960" w:rsidRPr="009C2E96" w:rsidTr="00777FAB">
        <w:tc>
          <w:tcPr>
            <w:tcW w:w="3828" w:type="dxa"/>
            <w:tcBorders>
              <w:top w:val="single" w:sz="4" w:space="0" w:color="auto"/>
              <w:bottom w:val="nil"/>
            </w:tcBorders>
            <w:vAlign w:val="bottom"/>
          </w:tcPr>
          <w:p w:rsidR="004F7960" w:rsidRPr="009C2E96" w:rsidRDefault="004F7960" w:rsidP="00777FAB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="00C733D3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u w:val="single"/>
              </w:rPr>
              <w:t>-</w:t>
            </w:r>
            <w:r w:rsidR="00977B0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กิจการอื่น</w:t>
            </w: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7960" w:rsidRPr="009C2E96" w:rsidTr="00777FAB"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4F7960" w:rsidRPr="009C2E96" w:rsidRDefault="004F7960" w:rsidP="00DB4995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ยังไม่ถึงกำหนดชำระ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10,164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,11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10,164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,11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F7960" w:rsidRPr="009C2E96" w:rsidTr="00777FAB"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4F7960" w:rsidRPr="009C2E96" w:rsidRDefault="004F7960" w:rsidP="00DB4995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เกินกำหนดชำระไม่เกิน 3 เดือน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11,250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11,250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</w:tr>
      <w:tr w:rsidR="004F7960" w:rsidRPr="009C2E96" w:rsidTr="00777FAB"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4F7960" w:rsidRPr="009C2E96" w:rsidRDefault="004F7960" w:rsidP="00A47C6E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มากกว่า 3 เดือน ถึง 6 เดือน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1,293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311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1,293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311</w:t>
            </w:r>
          </w:p>
        </w:tc>
      </w:tr>
      <w:tr w:rsidR="004F7960" w:rsidRPr="009C2E96" w:rsidTr="00777FAB"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4F7960" w:rsidRPr="009C2E96" w:rsidRDefault="004F7960" w:rsidP="00A47C6E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มากกว่า 6 เดือน ถึง 12 เดือน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60,050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488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60,050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488</w:t>
            </w:r>
          </w:p>
        </w:tc>
      </w:tr>
      <w:tr w:rsidR="004F7960" w:rsidRPr="009C2E96" w:rsidTr="00F16057">
        <w:tc>
          <w:tcPr>
            <w:tcW w:w="3828" w:type="dxa"/>
            <w:tcBorders>
              <w:top w:val="nil"/>
              <w:bottom w:val="single" w:sz="4" w:space="0" w:color="auto"/>
            </w:tcBorders>
            <w:vAlign w:val="bottom"/>
          </w:tcPr>
          <w:p w:rsidR="004F7960" w:rsidRPr="009C2E96" w:rsidRDefault="004F7960" w:rsidP="00A47C6E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มากกว่า 12 เดือน ขึ้นไป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F7960" w:rsidRPr="004550A7" w:rsidRDefault="004F7960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45,685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030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F7960" w:rsidRPr="004550A7" w:rsidRDefault="004F7960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45,685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F7960" w:rsidRPr="004550A7" w:rsidRDefault="004F7960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030</w:t>
            </w:r>
          </w:p>
        </w:tc>
      </w:tr>
      <w:tr w:rsidR="004F7960" w:rsidRPr="009C2E96" w:rsidTr="003C3286">
        <w:tc>
          <w:tcPr>
            <w:tcW w:w="3828" w:type="dxa"/>
            <w:tcBorders>
              <w:top w:val="single" w:sz="4" w:space="0" w:color="auto"/>
              <w:bottom w:val="nil"/>
            </w:tcBorders>
            <w:vAlign w:val="bottom"/>
          </w:tcPr>
          <w:p w:rsidR="004F7960" w:rsidRPr="009C2E96" w:rsidRDefault="004F7960" w:rsidP="00A47C6E">
            <w:pPr>
              <w:tabs>
                <w:tab w:val="left" w:pos="3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128,442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128,442</w:t>
            </w:r>
          </w:p>
        </w:tc>
        <w:tc>
          <w:tcPr>
            <w:tcW w:w="159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</w:tr>
      <w:tr w:rsidR="00136CD2" w:rsidRPr="009C2E96" w:rsidTr="00F16057">
        <w:tc>
          <w:tcPr>
            <w:tcW w:w="3828" w:type="dxa"/>
            <w:tcBorders>
              <w:top w:val="nil"/>
              <w:bottom w:val="single" w:sz="4" w:space="0" w:color="auto"/>
            </w:tcBorders>
            <w:vAlign w:val="bottom"/>
          </w:tcPr>
          <w:p w:rsidR="00136CD2" w:rsidRPr="009C2E96" w:rsidRDefault="00136CD2" w:rsidP="00DB4995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136CD2" w:rsidRPr="004550A7" w:rsidRDefault="00136CD2" w:rsidP="00136CD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136CD2" w:rsidRPr="004550A7" w:rsidRDefault="00136CD2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</w:rPr>
              <w:t>220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136CD2" w:rsidRPr="004550A7" w:rsidRDefault="00136CD2" w:rsidP="00EB2700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136CD2" w:rsidRPr="004550A7" w:rsidRDefault="00136CD2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</w:rPr>
              <w:t>220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36CD2" w:rsidRPr="009C2E96" w:rsidTr="00777FAB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6CD2" w:rsidRPr="009C2E96" w:rsidRDefault="00136CD2" w:rsidP="00977B0E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="00977B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  <w:r w:rsidR="00977B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977B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136CD2" w:rsidRPr="004550A7" w:rsidRDefault="00136CD2" w:rsidP="00136CD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105,080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136CD2" w:rsidRPr="004550A7" w:rsidRDefault="00136CD2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136CD2" w:rsidRPr="004550A7" w:rsidRDefault="00136CD2" w:rsidP="00EB2700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105,080</w:t>
            </w:r>
          </w:p>
        </w:tc>
        <w:tc>
          <w:tcPr>
            <w:tcW w:w="159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136CD2" w:rsidRPr="004550A7" w:rsidRDefault="00136CD2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:rsidR="00867BD1" w:rsidRDefault="00867BD1" w:rsidP="00711643">
      <w:pPr>
        <w:ind w:left="426" w:right="-97"/>
        <w:jc w:val="right"/>
        <w:rPr>
          <w:rFonts w:ascii="Angsana New" w:hAnsi="Angsana New" w:cs="Angsana New"/>
          <w:sz w:val="30"/>
          <w:szCs w:val="30"/>
        </w:rPr>
      </w:pPr>
    </w:p>
    <w:p w:rsidR="00711643" w:rsidRPr="004550A7" w:rsidRDefault="00711643" w:rsidP="00711643">
      <w:pPr>
        <w:ind w:left="426" w:right="-97"/>
        <w:jc w:val="right"/>
        <w:rPr>
          <w:rFonts w:ascii="Angsana New" w:hAnsi="Angsana New" w:cs="Angsana New"/>
          <w:sz w:val="30"/>
          <w:szCs w:val="30"/>
          <w:cs/>
        </w:rPr>
      </w:pPr>
      <w:r w:rsidRPr="004550A7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(หน่วย </w:t>
      </w:r>
      <w:r w:rsidRPr="004550A7">
        <w:rPr>
          <w:rFonts w:ascii="Angsana New" w:hAnsi="Angsana New" w:cs="Angsana New"/>
          <w:sz w:val="30"/>
          <w:szCs w:val="30"/>
        </w:rPr>
        <w:t xml:space="preserve">: </w:t>
      </w:r>
      <w:r w:rsidRPr="004550A7">
        <w:rPr>
          <w:rFonts w:ascii="Angsana New" w:hAnsi="Angsana New" w:cs="Angsana New" w:hint="cs"/>
          <w:sz w:val="30"/>
          <w:szCs w:val="30"/>
          <w:cs/>
        </w:rPr>
        <w:t>พันบาท)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597"/>
        <w:gridCol w:w="1597"/>
        <w:gridCol w:w="1597"/>
        <w:gridCol w:w="1598"/>
      </w:tblGrid>
      <w:tr w:rsidR="00711643" w:rsidRPr="004550A7" w:rsidTr="00FA6815">
        <w:tc>
          <w:tcPr>
            <w:tcW w:w="3828" w:type="dxa"/>
            <w:vMerge w:val="restart"/>
            <w:vAlign w:val="center"/>
          </w:tcPr>
          <w:p w:rsidR="00711643" w:rsidRPr="004550A7" w:rsidRDefault="00711643" w:rsidP="00FA681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194" w:type="dxa"/>
            <w:gridSpan w:val="2"/>
          </w:tcPr>
          <w:p w:rsidR="00711643" w:rsidRPr="004550A7" w:rsidRDefault="00711643" w:rsidP="00FA681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</w:tcPr>
          <w:p w:rsidR="00711643" w:rsidRPr="004550A7" w:rsidRDefault="00711643" w:rsidP="00FA681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7972" w:rsidRPr="004550A7" w:rsidTr="00FA6815">
        <w:tc>
          <w:tcPr>
            <w:tcW w:w="3828" w:type="dxa"/>
            <w:vMerge/>
          </w:tcPr>
          <w:p w:rsidR="00167972" w:rsidRPr="004550A7" w:rsidRDefault="00167972" w:rsidP="00FA681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7" w:type="dxa"/>
            <w:tcBorders>
              <w:right w:val="dashed" w:sz="4" w:space="0" w:color="auto"/>
            </w:tcBorders>
          </w:tcPr>
          <w:p w:rsidR="00167972" w:rsidRPr="004550A7" w:rsidRDefault="00167972" w:rsidP="00FA681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77B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50A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977B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97" w:type="dxa"/>
            <w:tcBorders>
              <w:left w:val="dashed" w:sz="4" w:space="0" w:color="auto"/>
            </w:tcBorders>
          </w:tcPr>
          <w:p w:rsidR="00167972" w:rsidRPr="004550A7" w:rsidRDefault="00167972" w:rsidP="00FA681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77B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50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977B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97" w:type="dxa"/>
            <w:tcBorders>
              <w:right w:val="dashed" w:sz="4" w:space="0" w:color="auto"/>
            </w:tcBorders>
          </w:tcPr>
          <w:p w:rsidR="00167972" w:rsidRPr="004550A7" w:rsidRDefault="00167972" w:rsidP="00FA681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77B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50A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977B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98" w:type="dxa"/>
            <w:tcBorders>
              <w:left w:val="dashed" w:sz="4" w:space="0" w:color="auto"/>
            </w:tcBorders>
          </w:tcPr>
          <w:p w:rsidR="00167972" w:rsidRPr="004550A7" w:rsidRDefault="00167972" w:rsidP="00FA681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77B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550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977B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B4995" w:rsidRPr="009C2E96" w:rsidTr="00777FAB">
        <w:tc>
          <w:tcPr>
            <w:tcW w:w="3828" w:type="dxa"/>
            <w:tcBorders>
              <w:top w:val="single" w:sz="4" w:space="0" w:color="auto"/>
              <w:bottom w:val="nil"/>
            </w:tcBorders>
            <w:vAlign w:val="bottom"/>
          </w:tcPr>
          <w:p w:rsidR="00DB4995" w:rsidRPr="009C2E96" w:rsidRDefault="00DB4995" w:rsidP="00DB4995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  <w:r w:rsidR="00977B0E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u w:val="single"/>
              </w:rPr>
              <w:t>-</w:t>
            </w:r>
            <w:r w:rsidR="00977B0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DB4995" w:rsidRPr="004550A7" w:rsidRDefault="00DB4995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DB4995" w:rsidRPr="004550A7" w:rsidRDefault="00DB4995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DB4995" w:rsidRPr="004550A7" w:rsidRDefault="00DB4995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DB4995" w:rsidRPr="004550A7" w:rsidRDefault="00DB4995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7960" w:rsidRPr="009C2E96" w:rsidTr="00777FAB"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4F7960" w:rsidRPr="009C2E96" w:rsidRDefault="004F7960" w:rsidP="0023669D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ลูกหนี้อื่น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C0208" w:rsidP="0035740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12,353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11643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098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C0208" w:rsidP="0022202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2202E">
              <w:rPr>
                <w:rFonts w:ascii="Angsana New" w:hAnsi="Angsana New" w:cs="Angsana New"/>
                <w:sz w:val="30"/>
                <w:szCs w:val="30"/>
              </w:rPr>
              <w:t>5,632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16797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</w:tr>
      <w:tr w:rsidR="004F7960" w:rsidRPr="009C2E96" w:rsidTr="00A47C6E"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4F7960" w:rsidRPr="009C2E96" w:rsidRDefault="004F7960" w:rsidP="0023669D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ค่าใช้จ่ายจ่ายล่วงหน้า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C0208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423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A47C6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C0208" w:rsidP="00A47C6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423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A47C6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4F7960" w:rsidRPr="009C2E96" w:rsidTr="00A47C6E"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4F7960" w:rsidRPr="009C2E96" w:rsidRDefault="004F7960" w:rsidP="00A47C6E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เงินปันผลค้างรับ - กิจการที่เกี่ยวข้องกัน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26,894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16797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A47C6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26,894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16797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</w:tr>
      <w:tr w:rsidR="0030743A" w:rsidRPr="009C2E96" w:rsidTr="00777FAB">
        <w:tc>
          <w:tcPr>
            <w:tcW w:w="3828" w:type="dxa"/>
            <w:tcBorders>
              <w:top w:val="single" w:sz="4" w:space="0" w:color="auto"/>
              <w:bottom w:val="nil"/>
            </w:tcBorders>
            <w:vAlign w:val="bottom"/>
          </w:tcPr>
          <w:p w:rsidR="0030743A" w:rsidRPr="009C2E96" w:rsidRDefault="0030743A" w:rsidP="00777FAB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0743A" w:rsidRPr="004550A7" w:rsidRDefault="00985BC7" w:rsidP="00C90981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3074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90981">
              <w:rPr>
                <w:rFonts w:ascii="Angsana New" w:hAnsi="Angsana New" w:cs="Angsana New"/>
                <w:sz w:val="30"/>
                <w:szCs w:val="30"/>
              </w:rPr>
              <w:t>670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30743A" w:rsidRPr="004550A7" w:rsidRDefault="0030743A" w:rsidP="0016797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0743A" w:rsidRPr="004550A7" w:rsidRDefault="004C0208" w:rsidP="004C0208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30743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949</w:t>
            </w:r>
          </w:p>
        </w:tc>
        <w:tc>
          <w:tcPr>
            <w:tcW w:w="159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30743A" w:rsidRPr="004550A7" w:rsidRDefault="0030743A" w:rsidP="0016797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889</w:t>
            </w:r>
          </w:p>
        </w:tc>
      </w:tr>
      <w:tr w:rsidR="0030743A" w:rsidRPr="009C2E96" w:rsidTr="0023669D">
        <w:tc>
          <w:tcPr>
            <w:tcW w:w="3828" w:type="dxa"/>
            <w:tcBorders>
              <w:top w:val="nil"/>
              <w:bottom w:val="single" w:sz="4" w:space="0" w:color="auto"/>
            </w:tcBorders>
            <w:vAlign w:val="bottom"/>
          </w:tcPr>
          <w:p w:rsidR="0030743A" w:rsidRPr="009C2E96" w:rsidRDefault="0030743A" w:rsidP="00A47C6E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0743A" w:rsidRPr="00136CD2" w:rsidRDefault="0030743A" w:rsidP="00136CD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CD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36CD2">
              <w:rPr>
                <w:rFonts w:ascii="Angsana New" w:hAnsi="Angsana New" w:cs="Angsana New"/>
                <w:sz w:val="30"/>
                <w:szCs w:val="30"/>
              </w:rPr>
              <w:t>37,466</w:t>
            </w:r>
            <w:r w:rsidRPr="00136CD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0743A" w:rsidRPr="004550A7" w:rsidRDefault="0030743A" w:rsidP="001D087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D087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D087F">
              <w:rPr>
                <w:rFonts w:ascii="Angsana New" w:hAnsi="Angsana New" w:cs="Angsana New"/>
                <w:sz w:val="30"/>
                <w:szCs w:val="30"/>
              </w:rPr>
              <w:t>368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0743A" w:rsidRPr="00136CD2" w:rsidRDefault="0030743A" w:rsidP="00136CD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CD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36CD2">
              <w:rPr>
                <w:rFonts w:ascii="Angsana New" w:hAnsi="Angsana New" w:cs="Angsana New"/>
                <w:sz w:val="30"/>
                <w:szCs w:val="30"/>
              </w:rPr>
              <w:t>39,671</w:t>
            </w:r>
            <w:r w:rsidRPr="00136CD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0743A" w:rsidRPr="004550A7" w:rsidRDefault="0030743A" w:rsidP="001D087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D087F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D087F">
              <w:rPr>
                <w:rFonts w:ascii="Angsana New" w:hAnsi="Angsana New" w:cs="Angsana New"/>
                <w:sz w:val="30"/>
                <w:szCs w:val="30"/>
              </w:rPr>
              <w:t>547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0743A" w:rsidRPr="009C2E96" w:rsidTr="0023669D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743A" w:rsidRPr="009C2E96" w:rsidRDefault="0030743A" w:rsidP="00977B0E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รวมลูกหนี้อื่น</w:t>
            </w:r>
            <w:r w:rsidR="00977B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  <w:r w:rsidR="00977B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977B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0743A" w:rsidRPr="00136CD2" w:rsidRDefault="00136CD2" w:rsidP="005427A1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2,204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30743A" w:rsidRPr="004550A7" w:rsidRDefault="00BD72D8" w:rsidP="00BD72D8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0743A"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272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0743A" w:rsidRPr="00136CD2" w:rsidRDefault="00136CD2" w:rsidP="00946E1D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3,278</w:t>
            </w:r>
          </w:p>
        </w:tc>
        <w:tc>
          <w:tcPr>
            <w:tcW w:w="159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30743A" w:rsidRPr="004550A7" w:rsidRDefault="00BD72D8" w:rsidP="00BD72D8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0743A"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342</w:t>
            </w:r>
          </w:p>
        </w:tc>
      </w:tr>
      <w:tr w:rsidR="004F7960" w:rsidRPr="009C2E96" w:rsidTr="0023669D">
        <w:tc>
          <w:tcPr>
            <w:tcW w:w="3828" w:type="dxa"/>
            <w:tcBorders>
              <w:top w:val="single" w:sz="4" w:space="0" w:color="auto"/>
              <w:bottom w:val="nil"/>
            </w:tcBorders>
            <w:vAlign w:val="bottom"/>
          </w:tcPr>
          <w:p w:rsidR="004F7960" w:rsidRPr="009C2E96" w:rsidRDefault="004F7960" w:rsidP="0023669D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  <w:r w:rsidR="00977B0E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u w:val="single"/>
              </w:rPr>
              <w:t>-</w:t>
            </w:r>
            <w:r w:rsidR="00977B0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กิจการอื่น</w:t>
            </w: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F7960" w:rsidRPr="004550A7" w:rsidRDefault="004F7960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4F7960" w:rsidRPr="004550A7" w:rsidRDefault="004F7960" w:rsidP="00777FAB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0981" w:rsidRPr="009C2E96" w:rsidTr="009C2E96"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C90981" w:rsidRPr="009C2E96" w:rsidRDefault="00C90981" w:rsidP="00A47C6E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ลูกหนี้อื่น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90981" w:rsidRPr="004550A7" w:rsidRDefault="00C90981" w:rsidP="00C90981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2,902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90981" w:rsidRPr="004550A7" w:rsidRDefault="00C90981" w:rsidP="0016797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982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90981" w:rsidRPr="004550A7" w:rsidRDefault="00C90981" w:rsidP="00107A9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2,902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90981" w:rsidRPr="004550A7" w:rsidRDefault="00C90981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982</w:t>
            </w:r>
          </w:p>
        </w:tc>
      </w:tr>
      <w:tr w:rsidR="00C90981" w:rsidRPr="009C2E96" w:rsidTr="009C2E96"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C90981" w:rsidRPr="009C2E96" w:rsidRDefault="00C90981" w:rsidP="00A47C6E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ค่าใช้จ่ายจ่ายล่วงหน้า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90981" w:rsidRPr="004550A7" w:rsidRDefault="00C90981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4,372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90981" w:rsidRPr="004550A7" w:rsidRDefault="00C90981" w:rsidP="0016797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4,</w:t>
            </w:r>
            <w:r>
              <w:rPr>
                <w:rFonts w:ascii="Angsana New" w:hAnsi="Angsana New" w:cs="Angsana New"/>
                <w:sz w:val="30"/>
                <w:szCs w:val="30"/>
              </w:rPr>
              <w:t>036</w:t>
            </w:r>
          </w:p>
        </w:tc>
        <w:tc>
          <w:tcPr>
            <w:tcW w:w="159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90981" w:rsidRPr="004550A7" w:rsidRDefault="00C90981" w:rsidP="00107A9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4,372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90981" w:rsidRPr="004550A7" w:rsidRDefault="00C90981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4,</w:t>
            </w:r>
            <w:r>
              <w:rPr>
                <w:rFonts w:ascii="Angsana New" w:hAnsi="Angsana New" w:cs="Angsana New"/>
                <w:sz w:val="30"/>
                <w:szCs w:val="30"/>
              </w:rPr>
              <w:t>036</w:t>
            </w:r>
          </w:p>
        </w:tc>
      </w:tr>
      <w:tr w:rsidR="00C90981" w:rsidRPr="009C2E96" w:rsidTr="00A47C6E">
        <w:tc>
          <w:tcPr>
            <w:tcW w:w="3828" w:type="dxa"/>
            <w:tcBorders>
              <w:top w:val="nil"/>
              <w:bottom w:val="single" w:sz="4" w:space="0" w:color="auto"/>
            </w:tcBorders>
            <w:vAlign w:val="bottom"/>
          </w:tcPr>
          <w:p w:rsidR="00C90981" w:rsidRPr="009C2E96" w:rsidRDefault="00C90981" w:rsidP="00A47C6E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อื่นๆ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90981" w:rsidRPr="004550A7" w:rsidRDefault="00C90981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415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C90981" w:rsidRPr="004550A7" w:rsidRDefault="00C90981" w:rsidP="00A47C6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90981" w:rsidRPr="004550A7" w:rsidRDefault="00C90981" w:rsidP="00107A9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415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C90981" w:rsidRPr="004550A7" w:rsidRDefault="00C90981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</w:tr>
      <w:tr w:rsidR="00C90981" w:rsidRPr="009C2E96" w:rsidTr="00777FAB">
        <w:tc>
          <w:tcPr>
            <w:tcW w:w="3828" w:type="dxa"/>
            <w:tcBorders>
              <w:top w:val="single" w:sz="4" w:space="0" w:color="auto"/>
              <w:bottom w:val="nil"/>
            </w:tcBorders>
            <w:vAlign w:val="bottom"/>
          </w:tcPr>
          <w:p w:rsidR="00C90981" w:rsidRPr="009C2E96" w:rsidRDefault="00C90981" w:rsidP="00777FAB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90981" w:rsidRPr="004550A7" w:rsidRDefault="00C90981" w:rsidP="00C90981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7,689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C90981" w:rsidRPr="004550A7" w:rsidRDefault="00C90981" w:rsidP="0016797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  <w:tc>
          <w:tcPr>
            <w:tcW w:w="159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90981" w:rsidRPr="004550A7" w:rsidRDefault="00C90981" w:rsidP="00107A9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7,689</w:t>
            </w:r>
          </w:p>
        </w:tc>
        <w:tc>
          <w:tcPr>
            <w:tcW w:w="159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C90981" w:rsidRPr="004550A7" w:rsidRDefault="00C90981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</w:tr>
      <w:tr w:rsidR="00C90981" w:rsidRPr="009C2E96" w:rsidTr="00777FAB">
        <w:tc>
          <w:tcPr>
            <w:tcW w:w="3828" w:type="dxa"/>
            <w:tcBorders>
              <w:top w:val="nil"/>
              <w:bottom w:val="single" w:sz="4" w:space="0" w:color="auto"/>
            </w:tcBorders>
            <w:vAlign w:val="bottom"/>
          </w:tcPr>
          <w:p w:rsidR="00C90981" w:rsidRPr="009C2E96" w:rsidRDefault="00C90981" w:rsidP="00777FAB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90981" w:rsidRPr="004550A7" w:rsidRDefault="00C90981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9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C90981" w:rsidRPr="004550A7" w:rsidRDefault="00C90981" w:rsidP="0016797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403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90981" w:rsidRPr="004550A7" w:rsidRDefault="00C90981" w:rsidP="00107A9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9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C90981" w:rsidRPr="004550A7" w:rsidRDefault="00C90981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403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90981" w:rsidRPr="009C2E96" w:rsidTr="0030743A">
        <w:trPr>
          <w:trHeight w:val="45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981" w:rsidRPr="009C2E96" w:rsidRDefault="00C90981" w:rsidP="00977B0E">
            <w:pPr>
              <w:tabs>
                <w:tab w:val="left" w:pos="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77B0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  <w:r w:rsidR="00977B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977B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90981" w:rsidRPr="004550A7" w:rsidRDefault="00C90981" w:rsidP="00C90981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7,295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C90981" w:rsidRPr="004550A7" w:rsidRDefault="00C90981" w:rsidP="0016797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90981" w:rsidRPr="004550A7" w:rsidRDefault="00C90981" w:rsidP="00107A9E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7,295</w:t>
            </w:r>
          </w:p>
        </w:tc>
        <w:tc>
          <w:tcPr>
            <w:tcW w:w="159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C90981" w:rsidRPr="004550A7" w:rsidRDefault="00C90981" w:rsidP="00FA6815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tr w:rsidR="004F7960" w:rsidRPr="009C2E96" w:rsidTr="00777FAB"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4F7960" w:rsidRPr="009C2E96" w:rsidRDefault="004F7960" w:rsidP="00A47C6E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="00977B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977B0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C2E9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97" w:type="dxa"/>
            <w:tcBorders>
              <w:top w:val="single" w:sz="4" w:space="0" w:color="auto"/>
              <w:right w:val="dashed" w:sz="4" w:space="0" w:color="auto"/>
            </w:tcBorders>
            <w:vAlign w:val="bottom"/>
          </w:tcPr>
          <w:p w:rsidR="004F7960" w:rsidRPr="004550A7" w:rsidRDefault="00985BC7" w:rsidP="005B6DBF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202,929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</w:tcBorders>
            <w:vAlign w:val="bottom"/>
          </w:tcPr>
          <w:p w:rsidR="004F7960" w:rsidRPr="004550A7" w:rsidRDefault="004F7960" w:rsidP="0016797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  <w:tc>
          <w:tcPr>
            <w:tcW w:w="1597" w:type="dxa"/>
            <w:tcBorders>
              <w:top w:val="single" w:sz="4" w:space="0" w:color="auto"/>
              <w:right w:val="dashed" w:sz="4" w:space="0" w:color="auto"/>
            </w:tcBorders>
            <w:vAlign w:val="bottom"/>
          </w:tcPr>
          <w:p w:rsidR="004F7960" w:rsidRPr="004550A7" w:rsidRDefault="004F7960" w:rsidP="00C90981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227,3</w:t>
            </w:r>
            <w:r w:rsidR="00C90981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98" w:type="dxa"/>
            <w:tcBorders>
              <w:top w:val="single" w:sz="4" w:space="0" w:color="auto"/>
              <w:left w:val="dashed" w:sz="4" w:space="0" w:color="auto"/>
            </w:tcBorders>
            <w:vAlign w:val="bottom"/>
          </w:tcPr>
          <w:p w:rsidR="004F7960" w:rsidRPr="004550A7" w:rsidRDefault="004F7960" w:rsidP="00167972">
            <w:pPr>
              <w:tabs>
                <w:tab w:val="decimal" w:pos="106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50A7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50A7">
              <w:rPr>
                <w:rFonts w:ascii="Angsana New" w:hAnsi="Angsana New" w:cs="Angsana New"/>
                <w:sz w:val="30"/>
                <w:szCs w:val="30"/>
              </w:rPr>
              <w:t>0,</w:t>
            </w:r>
            <w:r>
              <w:rPr>
                <w:rFonts w:ascii="Angsana New" w:hAnsi="Angsana New" w:cs="Angsana New"/>
                <w:sz w:val="30"/>
                <w:szCs w:val="30"/>
              </w:rPr>
              <w:t>098</w:t>
            </w:r>
          </w:p>
        </w:tc>
      </w:tr>
    </w:tbl>
    <w:p w:rsidR="006E436A" w:rsidRDefault="006E436A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77C82" w:rsidRDefault="00277C82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77C82" w:rsidRDefault="00277C82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77C82" w:rsidRDefault="00277C82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77C82" w:rsidRDefault="00277C82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77C82" w:rsidRDefault="00277C82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77C82" w:rsidRDefault="00277C82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77C82" w:rsidRDefault="00277C82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77C82" w:rsidRDefault="00277C82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77C82" w:rsidRDefault="00277C82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77C82" w:rsidRDefault="00277C82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A6815" w:rsidRDefault="00FA6815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531509" w:rsidRDefault="00531509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407DD" w:rsidRDefault="00D407DD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26F4B" w:rsidRDefault="00B26F4B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430E5" w:rsidRDefault="00D430E5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50AF2" w:rsidRDefault="00C50AF2" w:rsidP="006E436A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C5992" w:rsidRDefault="004911B1" w:rsidP="00347757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รายได้ที่ยังไม</w:t>
      </w:r>
      <w:r w:rsidR="00F16057">
        <w:rPr>
          <w:rFonts w:ascii="Angsana New" w:hAnsi="Angsana New" w:cs="Angsana New" w:hint="cs"/>
          <w:b/>
          <w:bCs/>
          <w:sz w:val="32"/>
          <w:szCs w:val="32"/>
          <w:cs/>
        </w:rPr>
        <w:t>่</w:t>
      </w:r>
      <w:r>
        <w:rPr>
          <w:rFonts w:ascii="Angsana New" w:hAnsi="Angsana New" w:cs="Angsana New"/>
          <w:b/>
          <w:bCs/>
          <w:sz w:val="32"/>
          <w:szCs w:val="32"/>
          <w:cs/>
        </w:rPr>
        <w:t>ได้เรียกชำระ / รายได้ค่าก่อสร้างรับล่วงหน้า</w:t>
      </w:r>
    </w:p>
    <w:p w:rsidR="008A6429" w:rsidRDefault="008A6429" w:rsidP="00FD1D93">
      <w:pPr>
        <w:spacing w:line="120" w:lineRule="auto"/>
        <w:ind w:left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A6429" w:rsidRPr="00F90072" w:rsidRDefault="008A6429" w:rsidP="008A6429">
      <w:pPr>
        <w:ind w:left="426" w:right="-97"/>
        <w:jc w:val="right"/>
        <w:rPr>
          <w:rFonts w:ascii="Angsana New" w:hAnsi="Angsana New" w:cs="Angsana New"/>
          <w:sz w:val="32"/>
          <w:szCs w:val="32"/>
          <w:cs/>
        </w:rPr>
      </w:pPr>
      <w:r w:rsidRPr="00F90072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F90072">
        <w:rPr>
          <w:rFonts w:ascii="Angsana New" w:hAnsi="Angsana New" w:cs="Angsana New"/>
          <w:sz w:val="32"/>
          <w:szCs w:val="32"/>
        </w:rPr>
        <w:t xml:space="preserve">: </w:t>
      </w:r>
      <w:r w:rsidRPr="00F90072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8"/>
        <w:gridCol w:w="2126"/>
        <w:gridCol w:w="2126"/>
      </w:tblGrid>
      <w:tr w:rsidR="00FA6815" w:rsidRPr="00E546FD" w:rsidTr="00581265">
        <w:tc>
          <w:tcPr>
            <w:tcW w:w="5528" w:type="dxa"/>
            <w:vMerge w:val="restart"/>
            <w:vAlign w:val="center"/>
          </w:tcPr>
          <w:p w:rsidR="00FA6815" w:rsidRPr="00E546FD" w:rsidRDefault="00FA6815" w:rsidP="007F443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252" w:type="dxa"/>
            <w:gridSpan w:val="2"/>
          </w:tcPr>
          <w:p w:rsidR="00FA6815" w:rsidRPr="00E546FD" w:rsidRDefault="00FA6815" w:rsidP="001F0B46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81265" w:rsidRPr="00E546FD" w:rsidTr="00F16057">
        <w:tc>
          <w:tcPr>
            <w:tcW w:w="5528" w:type="dxa"/>
            <w:vMerge/>
            <w:tcBorders>
              <w:bottom w:val="nil"/>
            </w:tcBorders>
          </w:tcPr>
          <w:p w:rsidR="00581265" w:rsidRPr="00E546FD" w:rsidRDefault="00581265" w:rsidP="007F443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nil"/>
              <w:right w:val="dashed" w:sz="4" w:space="0" w:color="auto"/>
            </w:tcBorders>
            <w:vAlign w:val="center"/>
          </w:tcPr>
          <w:p w:rsidR="00581265" w:rsidRPr="00FD1D93" w:rsidRDefault="00581265" w:rsidP="00F1605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D9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FD1D9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126" w:type="dxa"/>
            <w:tcBorders>
              <w:left w:val="dashed" w:sz="4" w:space="0" w:color="auto"/>
              <w:bottom w:val="nil"/>
            </w:tcBorders>
            <w:vAlign w:val="center"/>
          </w:tcPr>
          <w:p w:rsidR="00581265" w:rsidRPr="00FD1D93" w:rsidRDefault="00581265" w:rsidP="00F1605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D9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FD1D9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FA6815" w:rsidRPr="00E546FD" w:rsidTr="00581265">
        <w:tc>
          <w:tcPr>
            <w:tcW w:w="5528" w:type="dxa"/>
            <w:tcBorders>
              <w:top w:val="single" w:sz="4" w:space="0" w:color="auto"/>
              <w:bottom w:val="nil"/>
            </w:tcBorders>
            <w:vAlign w:val="bottom"/>
          </w:tcPr>
          <w:p w:rsidR="00FA6815" w:rsidRPr="008A6429" w:rsidRDefault="00FA6815" w:rsidP="001F0B46">
            <w:pPr>
              <w:pStyle w:val="a8"/>
              <w:spacing w:before="60"/>
              <w:ind w:right="0"/>
              <w:jc w:val="left"/>
              <w:rPr>
                <w:rFonts w:ascii="Angsana New" w:hAnsi="Angsana New"/>
              </w:rPr>
            </w:pPr>
            <w:r w:rsidRPr="008A6429">
              <w:rPr>
                <w:rFonts w:ascii="Angsana New" w:hAnsi="Angsana New"/>
                <w:cs/>
              </w:rPr>
              <w:t>ต้นทุนงานก่อสร้างบวกกำไร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A6815" w:rsidRPr="008A6429" w:rsidRDefault="004F7960" w:rsidP="00136CD2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3,458</w:t>
            </w:r>
            <w:r w:rsidR="009D490D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  <w:r w:rsidR="00136CD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FA6815" w:rsidRPr="008A6429" w:rsidRDefault="00FA6815" w:rsidP="00F16057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522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16057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FA6815" w:rsidRPr="00E546FD" w:rsidTr="00581265">
        <w:tc>
          <w:tcPr>
            <w:tcW w:w="5528" w:type="dxa"/>
            <w:tcBorders>
              <w:top w:val="nil"/>
              <w:bottom w:val="nil"/>
            </w:tcBorders>
            <w:vAlign w:val="bottom"/>
          </w:tcPr>
          <w:p w:rsidR="00FA6815" w:rsidRPr="008A6429" w:rsidRDefault="00FA6815" w:rsidP="001F0B46">
            <w:pPr>
              <w:pStyle w:val="a8"/>
              <w:spacing w:before="60"/>
              <w:ind w:right="0"/>
              <w:jc w:val="left"/>
              <w:rPr>
                <w:rFonts w:ascii="Angsana New" w:hAnsi="Angsana New"/>
              </w:rPr>
            </w:pPr>
            <w:r w:rsidRPr="008A6429">
              <w:rPr>
                <w:rFonts w:ascii="Angsana New" w:hAnsi="Angsana New"/>
                <w:cs/>
              </w:rPr>
              <w:t>ประมาณการหนี้สินขาดทุนจากงานโครงการ</w:t>
            </w:r>
          </w:p>
        </w:tc>
        <w:tc>
          <w:tcPr>
            <w:tcW w:w="212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A6815" w:rsidRPr="008A6429" w:rsidRDefault="009D490D" w:rsidP="00136CD2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 w:rsidRPr="008A6429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  <w:r w:rsidR="00136CD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 w:rsidRPr="008A6429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903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A6815" w:rsidRPr="00E546FD" w:rsidTr="00581265">
        <w:tc>
          <w:tcPr>
            <w:tcW w:w="5528" w:type="dxa"/>
            <w:tcBorders>
              <w:top w:val="nil"/>
              <w:bottom w:val="nil"/>
            </w:tcBorders>
            <w:vAlign w:val="bottom"/>
          </w:tcPr>
          <w:p w:rsidR="00FA6815" w:rsidRPr="008A6429" w:rsidRDefault="00FA6815" w:rsidP="001F0B46">
            <w:pPr>
              <w:pStyle w:val="a8"/>
              <w:spacing w:before="60"/>
              <w:ind w:right="0"/>
              <w:jc w:val="left"/>
              <w:rPr>
                <w:rFonts w:ascii="Angsana New" w:hAnsi="Angsana New"/>
                <w:cs/>
              </w:rPr>
            </w:pPr>
            <w:r w:rsidRPr="008A6429">
              <w:rPr>
                <w:rFonts w:ascii="Angsana New" w:hAnsi="Angsana New"/>
                <w:cs/>
              </w:rPr>
              <w:t>จำนวนที่เรียกเก็บจากลูกค้า</w:t>
            </w:r>
          </w:p>
        </w:tc>
        <w:tc>
          <w:tcPr>
            <w:tcW w:w="212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A6815" w:rsidRPr="008A6429" w:rsidRDefault="009D490D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 w:rsidRPr="008A6429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F7960">
              <w:rPr>
                <w:rFonts w:ascii="Angsana New" w:hAnsi="Angsana New" w:cs="Angsana New"/>
                <w:sz w:val="32"/>
                <w:szCs w:val="32"/>
              </w:rPr>
              <w:t>614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F7960">
              <w:rPr>
                <w:rFonts w:ascii="Angsana New" w:hAnsi="Angsana New" w:cs="Angsana New"/>
                <w:sz w:val="32"/>
                <w:szCs w:val="32"/>
              </w:rPr>
              <w:t>552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A6815" w:rsidRPr="008A6429" w:rsidRDefault="00FA6815" w:rsidP="00F16057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 w:rsidRPr="008A6429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16057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A6815" w:rsidRPr="008A6429" w:rsidTr="00581265">
        <w:tc>
          <w:tcPr>
            <w:tcW w:w="5528" w:type="dxa"/>
          </w:tcPr>
          <w:p w:rsidR="00FA6815" w:rsidRPr="008A6429" w:rsidRDefault="00FA6815" w:rsidP="008A6429">
            <w:pPr>
              <w:pStyle w:val="a8"/>
              <w:spacing w:before="60"/>
              <w:ind w:right="0"/>
              <w:jc w:val="left"/>
              <w:rPr>
                <w:rFonts w:ascii="Angsana New" w:hAnsi="Angsana New"/>
                <w:cs/>
              </w:rPr>
            </w:pPr>
            <w:r w:rsidRPr="008A642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126" w:type="dxa"/>
            <w:tcBorders>
              <w:right w:val="dashed" w:sz="4" w:space="0" w:color="auto"/>
            </w:tcBorders>
            <w:vAlign w:val="center"/>
          </w:tcPr>
          <w:p w:rsidR="00FA6815" w:rsidRPr="008A6429" w:rsidRDefault="009D490D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 w:rsidRPr="008A6429">
              <w:rPr>
                <w:rFonts w:ascii="Angsana New" w:hAnsi="Angsana New" w:cs="Angsana New"/>
                <w:sz w:val="32"/>
                <w:szCs w:val="32"/>
              </w:rPr>
              <w:t>(1</w:t>
            </w:r>
            <w:r>
              <w:rPr>
                <w:rFonts w:ascii="Angsana New" w:hAnsi="Angsana New" w:cs="Angsana New"/>
                <w:sz w:val="32"/>
                <w:szCs w:val="32"/>
              </w:rPr>
              <w:t>62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849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left w:val="dashed" w:sz="4" w:space="0" w:color="auto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 w:rsidRPr="008A6429">
              <w:rPr>
                <w:rFonts w:ascii="Angsana New" w:hAnsi="Angsana New" w:cs="Angsana New"/>
                <w:sz w:val="32"/>
                <w:szCs w:val="32"/>
              </w:rPr>
              <w:t>(1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313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A6815" w:rsidRPr="008A6429" w:rsidTr="00581265">
        <w:tc>
          <w:tcPr>
            <w:tcW w:w="5528" w:type="dxa"/>
            <w:tcBorders>
              <w:bottom w:val="nil"/>
            </w:tcBorders>
            <w:vAlign w:val="center"/>
          </w:tcPr>
          <w:p w:rsidR="00FA6815" w:rsidRPr="008A6429" w:rsidRDefault="00FA6815" w:rsidP="001F0B46">
            <w:pPr>
              <w:spacing w:before="6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A642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126" w:type="dxa"/>
            <w:tcBorders>
              <w:bottom w:val="nil"/>
              <w:right w:val="dashed" w:sz="4" w:space="0" w:color="auto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dashed" w:sz="4" w:space="0" w:color="auto"/>
              <w:bottom w:val="nil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6815" w:rsidRPr="008A6429" w:rsidTr="00581265">
        <w:tc>
          <w:tcPr>
            <w:tcW w:w="5528" w:type="dxa"/>
            <w:tcBorders>
              <w:top w:val="nil"/>
              <w:bottom w:val="nil"/>
            </w:tcBorders>
            <w:vAlign w:val="bottom"/>
          </w:tcPr>
          <w:p w:rsidR="00FA6815" w:rsidRPr="008A6429" w:rsidRDefault="00FA6815" w:rsidP="001F0B46">
            <w:pPr>
              <w:spacing w:before="6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A6429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รายได้ที่ยังไม่ได้เรียกชำระ</w:t>
            </w:r>
          </w:p>
        </w:tc>
        <w:tc>
          <w:tcPr>
            <w:tcW w:w="212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6815" w:rsidRPr="008A6429" w:rsidTr="00581265">
        <w:tc>
          <w:tcPr>
            <w:tcW w:w="5528" w:type="dxa"/>
            <w:tcBorders>
              <w:top w:val="nil"/>
              <w:bottom w:val="nil"/>
            </w:tcBorders>
            <w:vAlign w:val="bottom"/>
          </w:tcPr>
          <w:p w:rsidR="00FA6815" w:rsidRPr="008A6429" w:rsidRDefault="00FA6815" w:rsidP="00887D37">
            <w:pPr>
              <w:spacing w:before="60"/>
              <w:ind w:left="1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A642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8A6429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หมายเหตุ </w:t>
            </w: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B776CA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7568B0">
              <w:rPr>
                <w:rFonts w:ascii="Angsana New" w:hAnsi="Angsana New" w:cs="Angsana New"/>
                <w:sz w:val="32"/>
                <w:szCs w:val="32"/>
                <w:cs/>
              </w:rPr>
              <w:t>.3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A6815" w:rsidRPr="008A6429" w:rsidRDefault="007E2D8B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3,972</w:t>
            </w:r>
          </w:p>
        </w:tc>
        <w:tc>
          <w:tcPr>
            <w:tcW w:w="212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068</w:t>
            </w:r>
          </w:p>
        </w:tc>
      </w:tr>
      <w:tr w:rsidR="00FA6815" w:rsidRPr="008A6429" w:rsidTr="00581265">
        <w:tc>
          <w:tcPr>
            <w:tcW w:w="5528" w:type="dxa"/>
            <w:tcBorders>
              <w:top w:val="nil"/>
              <w:bottom w:val="nil"/>
            </w:tcBorders>
            <w:vAlign w:val="bottom"/>
          </w:tcPr>
          <w:p w:rsidR="00FA6815" w:rsidRPr="008A6429" w:rsidRDefault="00FA6815" w:rsidP="001F0B46">
            <w:pPr>
              <w:spacing w:before="60"/>
              <w:ind w:left="1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A6429">
              <w:rPr>
                <w:rFonts w:ascii="Angsana New" w:hAnsi="Angsana New" w:cs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2126" w:type="dxa"/>
            <w:tcBorders>
              <w:top w:val="nil"/>
              <w:right w:val="dashed" w:sz="4" w:space="0" w:color="auto"/>
            </w:tcBorders>
            <w:vAlign w:val="center"/>
          </w:tcPr>
          <w:p w:rsidR="00FA6815" w:rsidRPr="008A6429" w:rsidRDefault="007E2D8B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8,086</w:t>
            </w:r>
          </w:p>
        </w:tc>
        <w:tc>
          <w:tcPr>
            <w:tcW w:w="2126" w:type="dxa"/>
            <w:tcBorders>
              <w:top w:val="nil"/>
              <w:left w:val="dashed" w:sz="4" w:space="0" w:color="auto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281</w:t>
            </w:r>
          </w:p>
        </w:tc>
      </w:tr>
      <w:tr w:rsidR="00FA6815" w:rsidRPr="008A6429" w:rsidTr="00581265">
        <w:tc>
          <w:tcPr>
            <w:tcW w:w="5528" w:type="dxa"/>
            <w:tcBorders>
              <w:top w:val="nil"/>
              <w:bottom w:val="nil"/>
            </w:tcBorders>
          </w:tcPr>
          <w:p w:rsidR="00FA6815" w:rsidRPr="008A6429" w:rsidRDefault="00FA6815" w:rsidP="00FA681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 (*)</w:t>
            </w:r>
          </w:p>
        </w:tc>
        <w:tc>
          <w:tcPr>
            <w:tcW w:w="2126" w:type="dxa"/>
            <w:tcBorders>
              <w:bottom w:val="nil"/>
              <w:right w:val="dashed" w:sz="4" w:space="0" w:color="auto"/>
            </w:tcBorders>
            <w:vAlign w:val="center"/>
          </w:tcPr>
          <w:p w:rsidR="00FA6815" w:rsidRPr="008A6429" w:rsidRDefault="007E2D8B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12,058</w:t>
            </w:r>
          </w:p>
        </w:tc>
        <w:tc>
          <w:tcPr>
            <w:tcW w:w="2126" w:type="dxa"/>
            <w:tcBorders>
              <w:left w:val="dashed" w:sz="4" w:space="0" w:color="auto"/>
              <w:bottom w:val="nil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2,</w:t>
            </w:r>
            <w:r>
              <w:rPr>
                <w:rFonts w:ascii="Angsana New" w:hAnsi="Angsana New" w:cs="Angsana New"/>
                <w:sz w:val="32"/>
                <w:szCs w:val="32"/>
              </w:rPr>
              <w:t>349</w:t>
            </w:r>
          </w:p>
        </w:tc>
      </w:tr>
      <w:tr w:rsidR="00FA6815" w:rsidRPr="008A6429" w:rsidTr="00581265">
        <w:tc>
          <w:tcPr>
            <w:tcW w:w="5528" w:type="dxa"/>
            <w:tcBorders>
              <w:top w:val="nil"/>
              <w:bottom w:val="nil"/>
            </w:tcBorders>
          </w:tcPr>
          <w:p w:rsidR="00FA6815" w:rsidRPr="00FA6815" w:rsidRDefault="00FA6815" w:rsidP="00977B0E">
            <w:pPr>
              <w:spacing w:before="60"/>
              <w:ind w:left="1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7B0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="00977B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12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A6815" w:rsidRPr="008A6429" w:rsidRDefault="007E2D8B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895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(11,158)</w:t>
            </w:r>
          </w:p>
        </w:tc>
      </w:tr>
      <w:tr w:rsidR="00FA6815" w:rsidRPr="008A6429" w:rsidTr="00581265">
        <w:tc>
          <w:tcPr>
            <w:tcW w:w="5528" w:type="dxa"/>
            <w:tcBorders>
              <w:top w:val="nil"/>
              <w:bottom w:val="nil"/>
            </w:tcBorders>
          </w:tcPr>
          <w:p w:rsidR="00FA6815" w:rsidRPr="008A6429" w:rsidRDefault="008B6670" w:rsidP="00FA6815">
            <w:pPr>
              <w:spacing w:before="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รายได้ที่ยังไม่ได้เรียกชำระ </w:t>
            </w:r>
            <w:r w:rsidR="00FA681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A6815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A6815" w:rsidRPr="008A6429" w:rsidRDefault="007E2D8B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1,163</w:t>
            </w:r>
          </w:p>
        </w:tc>
        <w:tc>
          <w:tcPr>
            <w:tcW w:w="212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1,191</w:t>
            </w:r>
          </w:p>
        </w:tc>
      </w:tr>
      <w:tr w:rsidR="00FA6815" w:rsidRPr="008A6429" w:rsidTr="00581265">
        <w:tc>
          <w:tcPr>
            <w:tcW w:w="5528" w:type="dxa"/>
            <w:tcBorders>
              <w:top w:val="nil"/>
              <w:bottom w:val="nil"/>
            </w:tcBorders>
          </w:tcPr>
          <w:p w:rsidR="00FA6815" w:rsidRPr="008A6429" w:rsidRDefault="00FA6815" w:rsidP="001F0B46">
            <w:pPr>
              <w:spacing w:before="6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A6429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รายได้ค่าก่อสร้างรับล่วงหน้า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6815" w:rsidRPr="008A6429" w:rsidTr="00581265">
        <w:tc>
          <w:tcPr>
            <w:tcW w:w="5528" w:type="dxa"/>
            <w:tcBorders>
              <w:top w:val="nil"/>
              <w:bottom w:val="nil"/>
            </w:tcBorders>
          </w:tcPr>
          <w:p w:rsidR="00FA6815" w:rsidRPr="008A6429" w:rsidRDefault="00FA6815" w:rsidP="001F0B46">
            <w:pPr>
              <w:spacing w:before="60"/>
              <w:ind w:left="148"/>
              <w:rPr>
                <w:rFonts w:ascii="Angsana New" w:hAnsi="Angsana New" w:cs="Angsana New"/>
                <w:sz w:val="32"/>
                <w:szCs w:val="32"/>
              </w:rPr>
            </w:pPr>
            <w:r w:rsidRPr="008A6429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กิจการอื่น</w:t>
            </w:r>
            <w:r w:rsidR="00A2703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2703D">
              <w:rPr>
                <w:rFonts w:ascii="Angsana New" w:hAnsi="Angsana New" w:cs="Angsana New"/>
                <w:sz w:val="32"/>
                <w:szCs w:val="32"/>
              </w:rPr>
              <w:t>(*)</w:t>
            </w:r>
          </w:p>
        </w:tc>
        <w:tc>
          <w:tcPr>
            <w:tcW w:w="2126" w:type="dxa"/>
            <w:tcBorders>
              <w:top w:val="nil"/>
              <w:right w:val="dashed" w:sz="4" w:space="0" w:color="auto"/>
            </w:tcBorders>
            <w:vAlign w:val="center"/>
          </w:tcPr>
          <w:p w:rsidR="00FA6815" w:rsidRPr="008A6429" w:rsidRDefault="005130A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E2D8B">
              <w:rPr>
                <w:rFonts w:ascii="Angsana New" w:hAnsi="Angsana New" w:cs="Angsana New"/>
                <w:sz w:val="32"/>
                <w:szCs w:val="32"/>
              </w:rPr>
              <w:t>174,907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top w:val="nil"/>
              <w:left w:val="dashed" w:sz="4" w:space="0" w:color="auto"/>
            </w:tcBorders>
            <w:vAlign w:val="center"/>
          </w:tcPr>
          <w:p w:rsidR="00FA6815" w:rsidRPr="008A6429" w:rsidRDefault="005130A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A6815" w:rsidRPr="008A642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FA6815">
              <w:rPr>
                <w:rFonts w:ascii="Angsana New" w:hAnsi="Angsana New" w:cs="Angsana New"/>
                <w:sz w:val="32"/>
                <w:szCs w:val="32"/>
              </w:rPr>
              <w:t>56</w:t>
            </w:r>
            <w:r w:rsidR="00FA6815"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A6815">
              <w:rPr>
                <w:rFonts w:ascii="Angsana New" w:hAnsi="Angsana New" w:cs="Angsana New"/>
                <w:sz w:val="32"/>
                <w:szCs w:val="32"/>
              </w:rPr>
              <w:t>662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A6815" w:rsidRPr="008A6429" w:rsidTr="00581265">
        <w:tc>
          <w:tcPr>
            <w:tcW w:w="5528" w:type="dxa"/>
          </w:tcPr>
          <w:p w:rsidR="00FA6815" w:rsidRPr="008A6429" w:rsidRDefault="00FA6815" w:rsidP="001F0B46">
            <w:pPr>
              <w:spacing w:before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A642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(*)</w:t>
            </w:r>
          </w:p>
        </w:tc>
        <w:tc>
          <w:tcPr>
            <w:tcW w:w="2126" w:type="dxa"/>
            <w:tcBorders>
              <w:right w:val="dashed" w:sz="4" w:space="0" w:color="auto"/>
            </w:tcBorders>
            <w:vAlign w:val="center"/>
          </w:tcPr>
          <w:p w:rsidR="00FA6815" w:rsidRPr="008A6429" w:rsidRDefault="007E2D8B" w:rsidP="007E2D8B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 w:rsidRPr="008A6429">
              <w:rPr>
                <w:rFonts w:ascii="Angsana New" w:hAnsi="Angsana New" w:cs="Angsana New"/>
                <w:sz w:val="32"/>
                <w:szCs w:val="32"/>
              </w:rPr>
              <w:t>(1</w:t>
            </w:r>
            <w:r>
              <w:rPr>
                <w:rFonts w:ascii="Angsana New" w:hAnsi="Angsana New" w:cs="Angsana New"/>
                <w:sz w:val="32"/>
                <w:szCs w:val="32"/>
              </w:rPr>
              <w:t>62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849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left w:val="dashed" w:sz="4" w:space="0" w:color="auto"/>
            </w:tcBorders>
            <w:vAlign w:val="center"/>
          </w:tcPr>
          <w:p w:rsidR="00FA6815" w:rsidRPr="008A6429" w:rsidRDefault="00FA6815" w:rsidP="00581265">
            <w:pPr>
              <w:tabs>
                <w:tab w:val="decimal" w:pos="1451"/>
              </w:tabs>
              <w:spacing w:before="60"/>
              <w:rPr>
                <w:rFonts w:ascii="Angsana New" w:hAnsi="Angsana New" w:cs="Angsana New"/>
                <w:sz w:val="32"/>
                <w:szCs w:val="32"/>
              </w:rPr>
            </w:pPr>
            <w:r w:rsidRPr="008A6429">
              <w:rPr>
                <w:rFonts w:ascii="Angsana New" w:hAnsi="Angsana New" w:cs="Angsana New"/>
                <w:sz w:val="32"/>
                <w:szCs w:val="32"/>
              </w:rPr>
              <w:t>(1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313</w:t>
            </w:r>
            <w:r w:rsidRPr="008A642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:rsidR="00347757" w:rsidRDefault="00347757" w:rsidP="00347757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1753A" w:rsidRDefault="0081753A" w:rsidP="00347757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เงินจ่ายล่วงหน้าแก่ผู้จัดจำหน่าย</w:t>
      </w:r>
    </w:p>
    <w:p w:rsidR="007568B0" w:rsidRDefault="007568B0" w:rsidP="007568B0">
      <w:pPr>
        <w:spacing w:line="120" w:lineRule="auto"/>
        <w:ind w:left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D1D93" w:rsidRPr="00F90072" w:rsidRDefault="00FD1D93" w:rsidP="00FD1D93">
      <w:pPr>
        <w:ind w:left="426" w:right="-97"/>
        <w:jc w:val="right"/>
        <w:rPr>
          <w:rFonts w:ascii="Angsana New" w:hAnsi="Angsana New" w:cs="Angsana New"/>
          <w:sz w:val="32"/>
          <w:szCs w:val="32"/>
          <w:cs/>
        </w:rPr>
      </w:pPr>
      <w:r w:rsidRPr="00F90072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F90072">
        <w:rPr>
          <w:rFonts w:ascii="Angsana New" w:hAnsi="Angsana New" w:cs="Angsana New"/>
          <w:sz w:val="32"/>
          <w:szCs w:val="32"/>
        </w:rPr>
        <w:t xml:space="preserve">: </w:t>
      </w:r>
      <w:r w:rsidRPr="00F90072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8"/>
        <w:gridCol w:w="2126"/>
        <w:gridCol w:w="2126"/>
      </w:tblGrid>
      <w:tr w:rsidR="00BA320B" w:rsidRPr="00FD1D93" w:rsidTr="005B6DBF">
        <w:trPr>
          <w:trHeight w:val="302"/>
        </w:trPr>
        <w:tc>
          <w:tcPr>
            <w:tcW w:w="5528" w:type="dxa"/>
            <w:vMerge w:val="restart"/>
            <w:tcBorders>
              <w:top w:val="single" w:sz="4" w:space="0" w:color="auto"/>
            </w:tcBorders>
            <w:vAlign w:val="center"/>
          </w:tcPr>
          <w:p w:rsidR="00BA320B" w:rsidRPr="00FD1D93" w:rsidRDefault="00BA320B" w:rsidP="005B6DB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D93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  <w:vAlign w:val="center"/>
          </w:tcPr>
          <w:p w:rsidR="00BA320B" w:rsidRPr="00FD1D93" w:rsidRDefault="00BA320B" w:rsidP="005B6DB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D93">
              <w:rPr>
                <w:rFonts w:ascii="Angsana New" w:hAnsi="Angsana New" w:cs="Angsana New" w:hint="cs"/>
                <w:sz w:val="32"/>
                <w:szCs w:val="32"/>
                <w:cs/>
              </w:rPr>
              <w:t>ง</w:t>
            </w:r>
            <w:r w:rsidR="00C50AF2">
              <w:rPr>
                <w:rFonts w:ascii="Angsana New" w:hAnsi="Angsana New" w:cs="Angsana New" w:hint="cs"/>
                <w:sz w:val="32"/>
                <w:szCs w:val="32"/>
                <w:cs/>
              </w:rPr>
              <w:t>บการเงินรวมและงบการเงินเฉพาะกิจ</w:t>
            </w:r>
            <w:r w:rsidRPr="00FD1D93"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</w:p>
        </w:tc>
      </w:tr>
      <w:tr w:rsidR="00BA320B" w:rsidRPr="00FD1D93" w:rsidTr="005B6DBF">
        <w:trPr>
          <w:trHeight w:val="302"/>
        </w:trPr>
        <w:tc>
          <w:tcPr>
            <w:tcW w:w="5528" w:type="dxa"/>
            <w:vMerge/>
            <w:tcBorders>
              <w:bottom w:val="single" w:sz="4" w:space="0" w:color="auto"/>
            </w:tcBorders>
            <w:vAlign w:val="center"/>
          </w:tcPr>
          <w:p w:rsidR="00BA320B" w:rsidRPr="00FD1D93" w:rsidRDefault="00BA320B" w:rsidP="005B6DB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BA320B" w:rsidRPr="00FD1D93" w:rsidRDefault="00BA320B" w:rsidP="005B6DB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D9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FD1D9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126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BA320B" w:rsidRPr="00FD1D93" w:rsidRDefault="00BA320B" w:rsidP="005B6DB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D9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FD1D9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BA320B" w:rsidRPr="00FD1D93" w:rsidTr="005B6DBF">
        <w:trPr>
          <w:trHeight w:val="305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20B" w:rsidRPr="00D36F68" w:rsidRDefault="00BA320B" w:rsidP="00B776C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D9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FD1D93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FD1D93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หมายเหตุ </w:t>
            </w: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B776CA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7568B0">
              <w:rPr>
                <w:rFonts w:ascii="Angsana New" w:hAnsi="Angsana New" w:cs="Angsana New"/>
                <w:sz w:val="32"/>
                <w:szCs w:val="32"/>
                <w:cs/>
              </w:rPr>
              <w:t>.3</w:t>
            </w:r>
            <w:r w:rsidRPr="00FD1D9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BA320B" w:rsidRPr="00FD1D93" w:rsidRDefault="00EB653B" w:rsidP="005B6DBF">
            <w:pPr>
              <w:tabs>
                <w:tab w:val="decimal" w:pos="14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64,593</w:t>
            </w:r>
          </w:p>
        </w:tc>
        <w:tc>
          <w:tcPr>
            <w:tcW w:w="2126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BA320B" w:rsidRPr="00FD1D93" w:rsidRDefault="00EB653B" w:rsidP="005B6DBF">
            <w:pPr>
              <w:tabs>
                <w:tab w:val="decimal" w:pos="14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70,283</w:t>
            </w:r>
          </w:p>
        </w:tc>
      </w:tr>
      <w:tr w:rsidR="00BA320B" w:rsidRPr="00FD1D93" w:rsidTr="005B6DBF">
        <w:trPr>
          <w:trHeight w:val="305"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20B" w:rsidRPr="00FD1D93" w:rsidRDefault="00BA320B" w:rsidP="005B6DB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A320B" w:rsidRPr="00FD1D93" w:rsidRDefault="00EB653B" w:rsidP="005B6DBF">
            <w:pPr>
              <w:tabs>
                <w:tab w:val="decimal" w:pos="14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26,566</w:t>
            </w:r>
          </w:p>
        </w:tc>
        <w:tc>
          <w:tcPr>
            <w:tcW w:w="2126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20B" w:rsidRPr="00FD1D93" w:rsidRDefault="00EB653B" w:rsidP="005B6DBF">
            <w:pPr>
              <w:tabs>
                <w:tab w:val="decimal" w:pos="14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64,438</w:t>
            </w:r>
          </w:p>
        </w:tc>
      </w:tr>
      <w:tr w:rsidR="00BA320B" w:rsidRPr="00FD1D93" w:rsidTr="005B6DBF">
        <w:trPr>
          <w:trHeight w:val="305"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20B" w:rsidRDefault="00BA320B" w:rsidP="005B6DB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BA320B" w:rsidRDefault="00A97998" w:rsidP="005B6DBF">
            <w:pPr>
              <w:tabs>
                <w:tab w:val="decimal" w:pos="14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91,159</w:t>
            </w:r>
          </w:p>
        </w:tc>
        <w:tc>
          <w:tcPr>
            <w:tcW w:w="2126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BA320B" w:rsidRDefault="00BA320B" w:rsidP="005B6DBF">
            <w:pPr>
              <w:tabs>
                <w:tab w:val="decimal" w:pos="14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D1D93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FD1D9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721</w:t>
            </w:r>
          </w:p>
        </w:tc>
      </w:tr>
      <w:tr w:rsidR="00BA320B" w:rsidRPr="00FD1D93" w:rsidTr="005B6DBF">
        <w:trPr>
          <w:trHeight w:val="305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20B" w:rsidRDefault="00BA320B" w:rsidP="005B6DB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E2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D1D9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A320B" w:rsidRDefault="00A97998" w:rsidP="005B6DBF">
            <w:pPr>
              <w:tabs>
                <w:tab w:val="decimal" w:pos="14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D1D93">
              <w:rPr>
                <w:rFonts w:ascii="Angsana New" w:hAnsi="Angsana New" w:cs="Angsana New"/>
                <w:sz w:val="32"/>
                <w:szCs w:val="32"/>
              </w:rPr>
              <w:t>(1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FD1D9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276</w:t>
            </w:r>
            <w:r w:rsidRPr="00FD1D9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20B" w:rsidRPr="00FD1D93" w:rsidRDefault="00BA320B" w:rsidP="005B6DBF">
            <w:pPr>
              <w:tabs>
                <w:tab w:val="decimal" w:pos="14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D1D93">
              <w:rPr>
                <w:rFonts w:ascii="Angsana New" w:hAnsi="Angsana New" w:cs="Angsana New"/>
                <w:sz w:val="32"/>
                <w:szCs w:val="32"/>
              </w:rPr>
              <w:t>(1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FD1D9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740</w:t>
            </w:r>
            <w:r w:rsidRPr="00FD1D9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A320B" w:rsidRPr="00FD1D93" w:rsidTr="005B6DBF">
        <w:trPr>
          <w:trHeight w:val="302"/>
        </w:trPr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BA320B" w:rsidRPr="00FD1D93" w:rsidRDefault="00BA320B" w:rsidP="005B6DBF">
            <w:pPr>
              <w:rPr>
                <w:rFonts w:ascii="Angsana New" w:hAnsi="Angsana New" w:cs="Angsana New"/>
                <w:i/>
                <w:i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เงินจ่ายล่วงหน้าแก่ผู้จัดจำหน่าย - สุทธิ</w:t>
            </w:r>
          </w:p>
        </w:tc>
        <w:tc>
          <w:tcPr>
            <w:tcW w:w="2126" w:type="dxa"/>
            <w:tcBorders>
              <w:top w:val="single" w:sz="4" w:space="0" w:color="auto"/>
              <w:right w:val="dashed" w:sz="4" w:space="0" w:color="auto"/>
            </w:tcBorders>
            <w:vAlign w:val="center"/>
          </w:tcPr>
          <w:p w:rsidR="00BA320B" w:rsidRPr="00FD1D93" w:rsidRDefault="00A97998" w:rsidP="005B6DBF">
            <w:pPr>
              <w:tabs>
                <w:tab w:val="decimal" w:pos="14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71,883</w:t>
            </w:r>
          </w:p>
        </w:tc>
        <w:tc>
          <w:tcPr>
            <w:tcW w:w="2126" w:type="dxa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:rsidR="00BA320B" w:rsidRPr="00FD1D93" w:rsidRDefault="00BA320B" w:rsidP="005B6DBF">
            <w:pPr>
              <w:tabs>
                <w:tab w:val="decimal" w:pos="14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114,981</w:t>
            </w:r>
          </w:p>
        </w:tc>
      </w:tr>
    </w:tbl>
    <w:p w:rsidR="003C3286" w:rsidRDefault="003C3286" w:rsidP="00ED6C33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</w:p>
    <w:p w:rsidR="00D430E5" w:rsidRDefault="00D430E5" w:rsidP="00ED6C33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</w:p>
    <w:p w:rsidR="00D430E5" w:rsidRDefault="00D430E5" w:rsidP="00ED6C33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</w:p>
    <w:p w:rsidR="00A2703D" w:rsidRDefault="00A2703D" w:rsidP="00ED6C33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</w:p>
    <w:p w:rsidR="004C04DD" w:rsidRDefault="004C04DD" w:rsidP="00347757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42B7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</w:t>
      </w:r>
      <w:r w:rsidR="00E83F20">
        <w:rPr>
          <w:rFonts w:ascii="Angsana New" w:hAnsi="Angsana New" w:cs="Angsana New" w:hint="cs"/>
          <w:b/>
          <w:bCs/>
          <w:sz w:val="32"/>
          <w:szCs w:val="32"/>
          <w:cs/>
        </w:rPr>
        <w:t>จการที่เกี่ยวข้องกัน</w:t>
      </w:r>
    </w:p>
    <w:p w:rsidR="007568B0" w:rsidRPr="00F90072" w:rsidRDefault="007568B0" w:rsidP="007568B0">
      <w:pPr>
        <w:ind w:left="426" w:right="-97"/>
        <w:jc w:val="right"/>
        <w:rPr>
          <w:rFonts w:ascii="Angsana New" w:hAnsi="Angsana New" w:cs="Angsana New"/>
          <w:sz w:val="32"/>
          <w:szCs w:val="32"/>
          <w:cs/>
        </w:rPr>
      </w:pPr>
      <w:r w:rsidRPr="00F90072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F90072">
        <w:rPr>
          <w:rFonts w:ascii="Angsana New" w:hAnsi="Angsana New" w:cs="Angsana New"/>
          <w:sz w:val="32"/>
          <w:szCs w:val="32"/>
        </w:rPr>
        <w:t xml:space="preserve">: </w:t>
      </w:r>
      <w:r w:rsidRPr="00F90072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1452"/>
        <w:gridCol w:w="1453"/>
        <w:gridCol w:w="1453"/>
        <w:gridCol w:w="1453"/>
      </w:tblGrid>
      <w:tr w:rsidR="006D10FE" w:rsidRPr="007568B0" w:rsidTr="009356D7">
        <w:trPr>
          <w:trHeight w:val="302"/>
        </w:trPr>
        <w:tc>
          <w:tcPr>
            <w:tcW w:w="3969" w:type="dxa"/>
            <w:vMerge w:val="restart"/>
            <w:vAlign w:val="center"/>
          </w:tcPr>
          <w:p w:rsidR="006D10FE" w:rsidRPr="007568B0" w:rsidRDefault="006D10FE" w:rsidP="00FE4AA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05" w:type="dxa"/>
            <w:gridSpan w:val="2"/>
            <w:vAlign w:val="center"/>
          </w:tcPr>
          <w:p w:rsidR="006D10FE" w:rsidRPr="007568B0" w:rsidRDefault="006D10FE" w:rsidP="00FE4AA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vAlign w:val="center"/>
          </w:tcPr>
          <w:p w:rsidR="006D10FE" w:rsidRPr="007568B0" w:rsidRDefault="006D10FE" w:rsidP="00FE4AA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10FE" w:rsidRPr="007568B0" w:rsidTr="009356D7">
        <w:trPr>
          <w:trHeight w:val="302"/>
        </w:trPr>
        <w:tc>
          <w:tcPr>
            <w:tcW w:w="3969" w:type="dxa"/>
            <w:vMerge/>
            <w:tcBorders>
              <w:bottom w:val="single" w:sz="4" w:space="0" w:color="auto"/>
            </w:tcBorders>
            <w:vAlign w:val="center"/>
          </w:tcPr>
          <w:p w:rsidR="006D10FE" w:rsidRPr="007568B0" w:rsidRDefault="006D10FE" w:rsidP="00FE4AA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5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6D10FE" w:rsidRPr="007568B0" w:rsidRDefault="006D10FE" w:rsidP="00FE3C5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31 มี.ค. 255</w:t>
            </w:r>
            <w:r w:rsidR="004550A7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53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6D10FE" w:rsidRPr="007568B0" w:rsidRDefault="006D10FE" w:rsidP="00FE3C5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31 ธ.ค. 255</w:t>
            </w:r>
            <w:r w:rsidR="004550A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53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6D10FE" w:rsidRPr="007568B0" w:rsidRDefault="006D10FE" w:rsidP="00FE4AA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31 มี.ค. 255</w:t>
            </w:r>
            <w:r w:rsidR="004550A7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53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6D10FE" w:rsidRPr="007568B0" w:rsidRDefault="006D10FE" w:rsidP="00FE4AA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31 ธ.ค. 255</w:t>
            </w:r>
            <w:r w:rsidR="004550A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0A0261" w:rsidRPr="007568B0" w:rsidTr="009356D7">
        <w:trPr>
          <w:trHeight w:val="302"/>
        </w:trPr>
        <w:tc>
          <w:tcPr>
            <w:tcW w:w="3969" w:type="dxa"/>
            <w:tcBorders>
              <w:bottom w:val="nil"/>
            </w:tcBorders>
            <w:vAlign w:val="bottom"/>
          </w:tcPr>
          <w:p w:rsidR="000A0261" w:rsidRPr="007568B0" w:rsidRDefault="000A0261" w:rsidP="00FE4AA4">
            <w:pPr>
              <w:rPr>
                <w:rFonts w:ascii="Angsana New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1452" w:type="dxa"/>
            <w:tcBorders>
              <w:bottom w:val="nil"/>
              <w:right w:val="dashed" w:sz="4" w:space="0" w:color="auto"/>
            </w:tcBorders>
            <w:vAlign w:val="bottom"/>
          </w:tcPr>
          <w:p w:rsidR="000A0261" w:rsidRPr="007568B0" w:rsidRDefault="000A0261" w:rsidP="00FE4AA4">
            <w:pPr>
              <w:tabs>
                <w:tab w:val="decimal" w:pos="9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dashed" w:sz="4" w:space="0" w:color="auto"/>
              <w:bottom w:val="nil"/>
            </w:tcBorders>
            <w:vAlign w:val="bottom"/>
          </w:tcPr>
          <w:p w:rsidR="000A0261" w:rsidRPr="007568B0" w:rsidRDefault="000A0261" w:rsidP="00FE4AA4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bottom w:val="nil"/>
              <w:right w:val="dashed" w:sz="4" w:space="0" w:color="auto"/>
            </w:tcBorders>
            <w:vAlign w:val="bottom"/>
          </w:tcPr>
          <w:p w:rsidR="000A0261" w:rsidRPr="007568B0" w:rsidRDefault="000A0261" w:rsidP="00F76B8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53" w:type="dxa"/>
            <w:tcBorders>
              <w:left w:val="dashed" w:sz="4" w:space="0" w:color="auto"/>
              <w:bottom w:val="nil"/>
            </w:tcBorders>
            <w:vAlign w:val="bottom"/>
          </w:tcPr>
          <w:p w:rsidR="000A0261" w:rsidRPr="007568B0" w:rsidRDefault="000A0261" w:rsidP="00F76B8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68B0" w:rsidRPr="007568B0" w:rsidTr="009356D7">
        <w:trPr>
          <w:trHeight w:val="302"/>
        </w:trPr>
        <w:tc>
          <w:tcPr>
            <w:tcW w:w="3969" w:type="dxa"/>
            <w:tcBorders>
              <w:top w:val="nil"/>
              <w:bottom w:val="nil"/>
            </w:tcBorders>
            <w:vAlign w:val="bottom"/>
          </w:tcPr>
          <w:p w:rsidR="007568B0" w:rsidRPr="007568B0" w:rsidRDefault="007568B0" w:rsidP="00B776CA">
            <w:pPr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7568B0">
              <w:rPr>
                <w:rFonts w:ascii="Angsana New" w:hAnsi="Angsana New" w:cs="Angsana New"/>
                <w:sz w:val="32"/>
                <w:szCs w:val="32"/>
                <w:lang w:eastAsia="th-TH"/>
              </w:rPr>
              <w:t xml:space="preserve">LV Europe S.A  </w:t>
            </w:r>
            <w:r w:rsidRPr="007568B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568B0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หมายเหตุ </w:t>
            </w: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B776CA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7568B0">
              <w:rPr>
                <w:rFonts w:ascii="Angsana New" w:hAnsi="Angsana New" w:cs="Angsana New"/>
                <w:sz w:val="32"/>
                <w:szCs w:val="32"/>
                <w:cs/>
              </w:rPr>
              <w:t>.3</w:t>
            </w:r>
            <w:r w:rsidRPr="007568B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5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7568B0" w:rsidRPr="007568B0" w:rsidRDefault="007568B0" w:rsidP="007568B0">
            <w:pPr>
              <w:tabs>
                <w:tab w:val="decimal" w:pos="956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5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7568B0" w:rsidRPr="007568B0" w:rsidRDefault="007568B0" w:rsidP="007568B0">
            <w:pPr>
              <w:tabs>
                <w:tab w:val="decimal" w:pos="956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5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7568B0" w:rsidRPr="007568B0" w:rsidRDefault="00A97998" w:rsidP="007568B0">
            <w:pPr>
              <w:tabs>
                <w:tab w:val="decimal" w:pos="956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24,451</w:t>
            </w:r>
          </w:p>
        </w:tc>
        <w:tc>
          <w:tcPr>
            <w:tcW w:w="145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7568B0" w:rsidRPr="007568B0" w:rsidRDefault="007568B0" w:rsidP="00581265">
            <w:pPr>
              <w:tabs>
                <w:tab w:val="decimal" w:pos="956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 w:rsidRPr="007568B0">
              <w:rPr>
                <w:rFonts w:ascii="Angsana New" w:hAnsi="Angsana New" w:cs="Angsana New"/>
                <w:sz w:val="32"/>
                <w:szCs w:val="32"/>
              </w:rPr>
              <w:t>24,</w:t>
            </w:r>
            <w:r w:rsidR="00581265">
              <w:rPr>
                <w:rFonts w:ascii="Angsana New" w:hAnsi="Angsana New" w:cs="Angsana New"/>
                <w:sz w:val="32"/>
                <w:szCs w:val="32"/>
              </w:rPr>
              <w:t>162</w:t>
            </w:r>
          </w:p>
        </w:tc>
      </w:tr>
      <w:tr w:rsidR="007568B0" w:rsidRPr="007568B0" w:rsidTr="009356D7">
        <w:trPr>
          <w:trHeight w:val="302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bottom"/>
          </w:tcPr>
          <w:p w:rsidR="007568B0" w:rsidRPr="007568B0" w:rsidRDefault="007568B0" w:rsidP="007568B0">
            <w:pPr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7568B0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7568B0" w:rsidRPr="007568B0" w:rsidRDefault="007568B0" w:rsidP="007568B0">
            <w:pPr>
              <w:tabs>
                <w:tab w:val="decimal" w:pos="956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5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7568B0" w:rsidRPr="007568B0" w:rsidRDefault="007568B0" w:rsidP="007568B0">
            <w:pPr>
              <w:tabs>
                <w:tab w:val="decimal" w:pos="956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7568B0" w:rsidRPr="007568B0" w:rsidRDefault="00A97998" w:rsidP="007568B0">
            <w:pPr>
              <w:tabs>
                <w:tab w:val="decimal" w:pos="956"/>
              </w:tabs>
              <w:ind w:left="-108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(24,451</w:t>
            </w:r>
            <w:r w:rsidR="007568B0" w:rsidRPr="007568B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5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7568B0" w:rsidRPr="007568B0" w:rsidRDefault="007568B0" w:rsidP="00581265">
            <w:pPr>
              <w:tabs>
                <w:tab w:val="decimal" w:pos="956"/>
              </w:tabs>
              <w:ind w:left="-108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68B0">
              <w:rPr>
                <w:rFonts w:ascii="Angsana New" w:hAnsi="Angsana New" w:cs="Angsana New"/>
                <w:sz w:val="32"/>
                <w:szCs w:val="32"/>
              </w:rPr>
              <w:t>(24,</w:t>
            </w:r>
            <w:r w:rsidR="00581265">
              <w:rPr>
                <w:rFonts w:ascii="Angsana New" w:hAnsi="Angsana New" w:cs="Angsana New"/>
                <w:sz w:val="32"/>
                <w:szCs w:val="32"/>
              </w:rPr>
              <w:t>162</w:t>
            </w:r>
            <w:r w:rsidRPr="007568B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568B0" w:rsidRPr="007568B0" w:rsidTr="009356D7">
        <w:trPr>
          <w:trHeight w:val="302"/>
        </w:trPr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7568B0" w:rsidRPr="007568B0" w:rsidRDefault="007568B0" w:rsidP="00FE4AA4">
            <w:pPr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452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7568B0" w:rsidRPr="007568B0" w:rsidRDefault="007568B0" w:rsidP="007568B0">
            <w:pPr>
              <w:tabs>
                <w:tab w:val="decimal" w:pos="956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53" w:type="dxa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7568B0" w:rsidRPr="007568B0" w:rsidRDefault="007568B0" w:rsidP="007568B0">
            <w:pPr>
              <w:tabs>
                <w:tab w:val="decimal" w:pos="956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53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7568B0" w:rsidRPr="007568B0" w:rsidRDefault="007568B0" w:rsidP="007568B0">
            <w:pPr>
              <w:tabs>
                <w:tab w:val="decimal" w:pos="956"/>
              </w:tabs>
              <w:ind w:left="-108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68B0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53" w:type="dxa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7568B0" w:rsidRPr="007568B0" w:rsidRDefault="007568B0" w:rsidP="007568B0">
            <w:pPr>
              <w:tabs>
                <w:tab w:val="decimal" w:pos="956"/>
              </w:tabs>
              <w:ind w:left="-108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68B0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</w:tbl>
    <w:p w:rsidR="004F5C2E" w:rsidRDefault="004F5C2E" w:rsidP="004237C9">
      <w:pPr>
        <w:spacing w:before="60" w:line="120" w:lineRule="auto"/>
        <w:ind w:left="357" w:firstLine="357"/>
        <w:jc w:val="thaiDistribute"/>
        <w:rPr>
          <w:rFonts w:ascii="Angsana New" w:hAnsi="Angsana New" w:cs="Angsana New"/>
          <w:b/>
          <w:sz w:val="32"/>
          <w:szCs w:val="32"/>
        </w:rPr>
      </w:pPr>
    </w:p>
    <w:p w:rsidR="004F5C2E" w:rsidRDefault="004F5C2E" w:rsidP="00C90981">
      <w:pPr>
        <w:tabs>
          <w:tab w:val="left" w:pos="1134"/>
        </w:tabs>
        <w:ind w:left="425" w:right="-96" w:firstLine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sz w:val="32"/>
          <w:szCs w:val="32"/>
          <w:cs/>
        </w:rPr>
        <w:t>บริษัท</w:t>
      </w:r>
      <w:r w:rsidRPr="00941C87">
        <w:rPr>
          <w:rFonts w:ascii="Angsana New" w:hAnsi="Angsana New" w:cs="Angsana New"/>
          <w:b/>
          <w:sz w:val="32"/>
          <w:szCs w:val="32"/>
          <w:cs/>
        </w:rPr>
        <w:t xml:space="preserve">ได้ทำสัญญาเงินให้กู้ยืมระยะสั้นแก่บริษัทย่อย </w:t>
      </w:r>
      <w:r w:rsidRPr="00941C87">
        <w:rPr>
          <w:rFonts w:ascii="Angsana New" w:hAnsi="Angsana New" w:cs="Angsana New"/>
          <w:bCs/>
          <w:sz w:val="32"/>
          <w:szCs w:val="32"/>
        </w:rPr>
        <w:t>(LV Europe S.A.)</w:t>
      </w:r>
      <w:r w:rsidRPr="00941C87">
        <w:rPr>
          <w:rFonts w:ascii="Angsana New" w:hAnsi="Angsana New" w:cs="Angsana New"/>
          <w:b/>
          <w:sz w:val="32"/>
          <w:szCs w:val="32"/>
          <w:cs/>
        </w:rPr>
        <w:t xml:space="preserve"> เป็นจำนวน</w:t>
      </w:r>
      <w:r w:rsidRPr="00CF0011">
        <w:rPr>
          <w:rFonts w:ascii="Angsana New" w:hAnsi="Angsana New" w:cs="Angsana New"/>
          <w:b/>
          <w:sz w:val="32"/>
          <w:szCs w:val="32"/>
          <w:cs/>
        </w:rPr>
        <w:t xml:space="preserve">เงิน </w:t>
      </w:r>
      <w:r w:rsidRPr="00CF0011">
        <w:rPr>
          <w:rFonts w:ascii="Angsana New" w:hAnsi="Angsana New" w:cs="Angsana New"/>
          <w:bCs/>
          <w:sz w:val="32"/>
          <w:szCs w:val="32"/>
        </w:rPr>
        <w:t>0.60</w:t>
      </w:r>
      <w:r w:rsidR="00C90981">
        <w:rPr>
          <w:rFonts w:ascii="Angsana New" w:hAnsi="Angsana New" w:cs="Angsana New" w:hint="cs"/>
          <w:b/>
          <w:sz w:val="32"/>
          <w:szCs w:val="32"/>
          <w:cs/>
        </w:rPr>
        <w:t xml:space="preserve"> </w:t>
      </w:r>
      <w:r w:rsidRPr="00941C87">
        <w:rPr>
          <w:rFonts w:ascii="Angsana New" w:hAnsi="Angsana New" w:cs="Angsana New"/>
          <w:b/>
          <w:sz w:val="32"/>
          <w:szCs w:val="32"/>
          <w:cs/>
        </w:rPr>
        <w:t>ล้านยูโร โดยไม่คิดดอกเบี้ย</w:t>
      </w:r>
      <w:r w:rsidR="00C90981">
        <w:rPr>
          <w:rFonts w:ascii="Angsana New" w:hAnsi="Angsana New" w:cs="Angsana New" w:hint="cs"/>
          <w:b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bCs/>
          <w:sz w:val="32"/>
          <w:szCs w:val="32"/>
        </w:rPr>
        <w:t xml:space="preserve">31 </w:t>
      </w:r>
      <w:r w:rsidR="00793B7A">
        <w:rPr>
          <w:rFonts w:ascii="Angsana New" w:hAnsi="Angsana New" w:cs="Angsana New" w:hint="cs"/>
          <w:b/>
          <w:sz w:val="32"/>
          <w:szCs w:val="32"/>
          <w:cs/>
        </w:rPr>
        <w:t>มีนา</w:t>
      </w:r>
      <w:r>
        <w:rPr>
          <w:rFonts w:ascii="Angsana New" w:hAnsi="Angsana New" w:cs="Angsana New" w:hint="cs"/>
          <w:b/>
          <w:sz w:val="32"/>
          <w:szCs w:val="32"/>
          <w:cs/>
        </w:rPr>
        <w:t xml:space="preserve">คม </w:t>
      </w:r>
      <w:r w:rsidRPr="00FC30D4">
        <w:rPr>
          <w:rFonts w:ascii="Angsana New" w:hAnsi="Angsana New" w:cs="Angsana New"/>
          <w:bCs/>
          <w:sz w:val="32"/>
          <w:szCs w:val="32"/>
        </w:rPr>
        <w:t>255</w:t>
      </w:r>
      <w:r w:rsidR="00092CF6">
        <w:rPr>
          <w:rFonts w:ascii="Angsana New" w:hAnsi="Angsana New" w:cs="Angsana New"/>
          <w:bCs/>
          <w:sz w:val="32"/>
          <w:szCs w:val="32"/>
        </w:rPr>
        <w:t>9</w:t>
      </w:r>
      <w:r w:rsidR="00C90981">
        <w:rPr>
          <w:rFonts w:ascii="Angsana New" w:hAnsi="Angsana New" w:cs="Angsana New"/>
          <w:bCs/>
          <w:sz w:val="32"/>
          <w:szCs w:val="32"/>
        </w:rPr>
        <w:t xml:space="preserve"> </w:t>
      </w:r>
      <w:r>
        <w:rPr>
          <w:rFonts w:ascii="Angsana New" w:hAnsi="Angsana New" w:cs="Angsana New" w:hint="cs"/>
          <w:b/>
          <w:sz w:val="32"/>
          <w:szCs w:val="32"/>
          <w:cs/>
        </w:rPr>
        <w:t xml:space="preserve">และ </w:t>
      </w:r>
      <w:r w:rsidR="00793B7A">
        <w:rPr>
          <w:rFonts w:ascii="Angsana New" w:hAnsi="Angsana New" w:cs="Angsana New" w:hint="cs"/>
          <w:b/>
          <w:sz w:val="32"/>
          <w:szCs w:val="32"/>
          <w:cs/>
        </w:rPr>
        <w:t xml:space="preserve">วันที่ </w:t>
      </w:r>
      <w:r w:rsidR="00793B7A">
        <w:rPr>
          <w:rFonts w:ascii="Angsana New" w:hAnsi="Angsana New" w:cs="Angsana New"/>
          <w:bCs/>
          <w:sz w:val="32"/>
          <w:szCs w:val="32"/>
        </w:rPr>
        <w:t xml:space="preserve">31 </w:t>
      </w:r>
      <w:r w:rsidR="00793B7A">
        <w:rPr>
          <w:rFonts w:ascii="Angsana New" w:hAnsi="Angsana New" w:cs="Angsana New" w:hint="cs"/>
          <w:b/>
          <w:sz w:val="32"/>
          <w:szCs w:val="32"/>
          <w:cs/>
        </w:rPr>
        <w:t xml:space="preserve">ธันวาคม </w:t>
      </w:r>
      <w:r w:rsidR="00793B7A" w:rsidRPr="00FC30D4">
        <w:rPr>
          <w:rFonts w:ascii="Angsana New" w:hAnsi="Angsana New" w:cs="Angsana New"/>
          <w:bCs/>
          <w:sz w:val="32"/>
          <w:szCs w:val="32"/>
        </w:rPr>
        <w:t>255</w:t>
      </w:r>
      <w:r w:rsidR="00092CF6">
        <w:rPr>
          <w:rFonts w:ascii="Angsana New" w:hAnsi="Angsana New" w:cs="Angsana New"/>
          <w:bCs/>
          <w:sz w:val="32"/>
          <w:szCs w:val="32"/>
        </w:rPr>
        <w:t>8</w:t>
      </w:r>
      <w:r w:rsidR="00C90981">
        <w:rPr>
          <w:rFonts w:ascii="Angsana New" w:hAnsi="Angsana New" w:cs="Angsana New" w:hint="cs"/>
          <w:b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sz w:val="32"/>
          <w:szCs w:val="32"/>
          <w:cs/>
        </w:rPr>
        <w:t>ได้ตั้งค่าเผื่อหนี้สงสัยจะสูญทั้งจำนวนแล้ว</w:t>
      </w:r>
    </w:p>
    <w:p w:rsidR="004529EF" w:rsidRDefault="004529EF" w:rsidP="00C90981">
      <w:pPr>
        <w:spacing w:before="60" w:line="120" w:lineRule="auto"/>
        <w:ind w:left="357" w:firstLine="357"/>
        <w:jc w:val="thaiDistribute"/>
        <w:rPr>
          <w:rFonts w:ascii="Angsana New" w:hAnsi="Angsana New" w:cs="Angsana New"/>
          <w:sz w:val="32"/>
          <w:szCs w:val="32"/>
        </w:rPr>
      </w:pPr>
    </w:p>
    <w:p w:rsidR="004F5C2E" w:rsidRDefault="004F5C2E" w:rsidP="00C90981">
      <w:pPr>
        <w:tabs>
          <w:tab w:val="left" w:pos="1134"/>
        </w:tabs>
        <w:ind w:left="425" w:right="-96" w:firstLine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2270E9">
        <w:rPr>
          <w:rFonts w:ascii="Angsana New" w:hAnsi="Angsana New" w:cs="Angsana New" w:hint="cs"/>
          <w:sz w:val="32"/>
          <w:szCs w:val="32"/>
          <w:cs/>
        </w:rPr>
        <w:t>วันที่ 31 มีนาคม 255</w:t>
      </w:r>
      <w:r w:rsidR="00DB3B24">
        <w:rPr>
          <w:rFonts w:ascii="Angsana New" w:hAnsi="Angsana New" w:cs="Angsana New"/>
          <w:sz w:val="32"/>
          <w:szCs w:val="32"/>
        </w:rPr>
        <w:t>9</w:t>
      </w:r>
      <w:r w:rsidR="002270E9">
        <w:rPr>
          <w:rFonts w:ascii="Angsana New" w:hAnsi="Angsana New" w:cs="Angsana New" w:hint="cs"/>
          <w:sz w:val="32"/>
          <w:szCs w:val="32"/>
          <w:cs/>
        </w:rPr>
        <w:t xml:space="preserve"> แล</w:t>
      </w:r>
      <w:r w:rsidR="00793B7A">
        <w:rPr>
          <w:rFonts w:ascii="Angsana New" w:hAnsi="Angsana New" w:cs="Angsana New" w:hint="cs"/>
          <w:sz w:val="32"/>
          <w:szCs w:val="32"/>
          <w:cs/>
        </w:rPr>
        <w:t xml:space="preserve">ะ </w:t>
      </w:r>
      <w:r w:rsidR="00470768">
        <w:rPr>
          <w:rFonts w:ascii="Angsana New" w:hAnsi="Angsana New" w:cs="Angsana New" w:hint="cs"/>
          <w:sz w:val="32"/>
          <w:szCs w:val="32"/>
          <w:cs/>
        </w:rPr>
        <w:t xml:space="preserve">ณ 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="00C9098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255</w:t>
      </w:r>
      <w:r w:rsidR="00DB3B24">
        <w:rPr>
          <w:rFonts w:ascii="Angsana New" w:hAnsi="Angsana New" w:cs="Angsana New"/>
          <w:sz w:val="32"/>
          <w:szCs w:val="32"/>
        </w:rPr>
        <w:t>8</w:t>
      </w:r>
      <w:r w:rsidR="00C90981">
        <w:rPr>
          <w:rFonts w:ascii="Angsana New" w:hAnsi="Angsana New" w:cs="Angsana New" w:hint="cs"/>
          <w:sz w:val="32"/>
          <w:szCs w:val="32"/>
          <w:cs/>
        </w:rPr>
        <w:t xml:space="preserve"> บริษัทร่วม </w:t>
      </w:r>
      <w:r>
        <w:rPr>
          <w:rFonts w:ascii="Angsana New" w:hAnsi="Angsana New" w:cs="Angsana New" w:hint="cs"/>
          <w:sz w:val="32"/>
          <w:szCs w:val="32"/>
          <w:cs/>
        </w:rPr>
        <w:t>(</w:t>
      </w:r>
      <w:proofErr w:type="spellStart"/>
      <w:r w:rsidRPr="00E42B72">
        <w:rPr>
          <w:rFonts w:ascii="Angsana New" w:hAnsi="Angsana New" w:cs="Angsana New"/>
          <w:sz w:val="32"/>
          <w:szCs w:val="32"/>
        </w:rPr>
        <w:t>Ceminter</w:t>
      </w:r>
      <w:proofErr w:type="spellEnd"/>
      <w:r w:rsidR="00C90981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E42B72">
        <w:rPr>
          <w:rFonts w:ascii="Angsana New" w:hAnsi="Angsana New" w:cs="Angsana New"/>
          <w:sz w:val="32"/>
          <w:szCs w:val="32"/>
        </w:rPr>
        <w:t>Pte</w:t>
      </w:r>
      <w:proofErr w:type="spellEnd"/>
      <w:r w:rsidRPr="00E42B72">
        <w:rPr>
          <w:rFonts w:ascii="Angsana New" w:hAnsi="Angsana New" w:cs="Angsana New"/>
          <w:sz w:val="32"/>
          <w:szCs w:val="32"/>
          <w:cs/>
        </w:rPr>
        <w:t>.</w:t>
      </w:r>
      <w:r w:rsidR="00C90981">
        <w:rPr>
          <w:rFonts w:ascii="Angsana New" w:hAnsi="Angsana New" w:cs="Angsana New"/>
          <w:sz w:val="32"/>
          <w:szCs w:val="32"/>
        </w:rPr>
        <w:t xml:space="preserve"> </w:t>
      </w:r>
      <w:r w:rsidRPr="00E42B72">
        <w:rPr>
          <w:rFonts w:ascii="Angsana New" w:hAnsi="Angsana New" w:cs="Angsana New"/>
          <w:sz w:val="32"/>
          <w:szCs w:val="32"/>
        </w:rPr>
        <w:t>Ltd.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="00C9098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</w:t>
      </w:r>
      <w:r w:rsidRPr="00E42B72">
        <w:rPr>
          <w:rFonts w:ascii="Angsana New" w:hAnsi="Angsana New" w:cs="Angsana New"/>
          <w:sz w:val="32"/>
          <w:szCs w:val="32"/>
          <w:cs/>
        </w:rPr>
        <w:t>สิทธิในการแปลงเงินให้กู้ยืม</w:t>
      </w:r>
      <w:r>
        <w:rPr>
          <w:rFonts w:ascii="Angsana New" w:hAnsi="Angsana New" w:cs="Angsana New" w:hint="cs"/>
          <w:sz w:val="32"/>
          <w:szCs w:val="32"/>
          <w:cs/>
        </w:rPr>
        <w:t>ระยะสั้นตามสัญญาจำนวน</w:t>
      </w:r>
      <w:r w:rsidR="002270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0981">
        <w:rPr>
          <w:rFonts w:ascii="Angsana New" w:hAnsi="Angsana New" w:cs="Angsana New"/>
          <w:sz w:val="32"/>
          <w:szCs w:val="32"/>
        </w:rPr>
        <w:t>424.63</w:t>
      </w:r>
      <w:r w:rsidR="002270E9">
        <w:rPr>
          <w:rFonts w:ascii="Angsana New" w:hAnsi="Angsana New" w:cs="Angsana New" w:hint="cs"/>
          <w:sz w:val="32"/>
          <w:szCs w:val="32"/>
          <w:cs/>
        </w:rPr>
        <w:t xml:space="preserve"> ล้านบาท (12.05 ล้านดอลลาร์สหรัฐอเมริกา)</w:t>
      </w:r>
      <w:r w:rsidR="00C733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70E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90981">
        <w:rPr>
          <w:rFonts w:ascii="Angsana New" w:hAnsi="Angsana New" w:cs="Angsana New"/>
          <w:sz w:val="32"/>
          <w:szCs w:val="32"/>
        </w:rPr>
        <w:t>434.87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(12.05 ล้านดอลลาร์สหรัฐอเมริกา) </w:t>
      </w:r>
      <w:r w:rsidR="002270E9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>
        <w:rPr>
          <w:rFonts w:ascii="Angsana New" w:hAnsi="Angsana New" w:cs="Angsana New" w:hint="cs"/>
          <w:sz w:val="32"/>
          <w:szCs w:val="32"/>
          <w:cs/>
        </w:rPr>
        <w:t>เป็น</w:t>
      </w:r>
      <w:r w:rsidRPr="00E42B72">
        <w:rPr>
          <w:rFonts w:ascii="Angsana New" w:hAnsi="Angsana New" w:cs="Angsana New"/>
          <w:sz w:val="32"/>
          <w:szCs w:val="32"/>
          <w:cs/>
        </w:rPr>
        <w:t>ส่วนที่เป็นเจ้าของ</w:t>
      </w:r>
      <w:r>
        <w:rPr>
          <w:rFonts w:ascii="Angsana New" w:hAnsi="Angsana New" w:cs="Angsana New" w:hint="cs"/>
          <w:sz w:val="32"/>
          <w:szCs w:val="32"/>
          <w:cs/>
        </w:rPr>
        <w:t>ใน</w:t>
      </w:r>
      <w:r w:rsidR="00C90981">
        <w:rPr>
          <w:rFonts w:ascii="Angsana New" w:hAnsi="Angsana New" w:cs="Angsana New"/>
          <w:bCs/>
          <w:sz w:val="32"/>
          <w:szCs w:val="32"/>
        </w:rPr>
        <w:t xml:space="preserve"> </w:t>
      </w:r>
      <w:r w:rsidRPr="00E42B72">
        <w:rPr>
          <w:rFonts w:ascii="Angsana New" w:hAnsi="Angsana New" w:cs="Angsana New"/>
          <w:bCs/>
          <w:sz w:val="32"/>
          <w:szCs w:val="32"/>
        </w:rPr>
        <w:t>Max (Myanmar) Manufacturing Co., Ltd.</w:t>
      </w:r>
      <w:r w:rsidR="00C90981">
        <w:rPr>
          <w:rFonts w:ascii="Angsana New" w:hAnsi="Angsana New" w:cs="Angsana New"/>
          <w:sz w:val="32"/>
          <w:szCs w:val="32"/>
        </w:rPr>
        <w:t xml:space="preserve"> (MMM) </w:t>
      </w:r>
      <w:r>
        <w:rPr>
          <w:rFonts w:ascii="Angsana New" w:hAnsi="Angsana New" w:cs="Angsana New" w:hint="cs"/>
          <w:sz w:val="32"/>
          <w:szCs w:val="32"/>
          <w:cs/>
        </w:rPr>
        <w:t>โดยเรื่องดังกล่าว</w:t>
      </w:r>
      <w:r w:rsidRPr="00E42B72">
        <w:rPr>
          <w:rFonts w:ascii="Angsana New" w:hAnsi="Angsana New" w:cs="Angsana New"/>
          <w:sz w:val="32"/>
          <w:szCs w:val="32"/>
          <w:cs/>
        </w:rPr>
        <w:t>อยู่ในระหว่าง</w:t>
      </w:r>
      <w:r>
        <w:rPr>
          <w:rFonts w:ascii="Angsana New" w:hAnsi="Angsana New" w:cs="Angsana New" w:hint="cs"/>
          <w:sz w:val="32"/>
          <w:szCs w:val="32"/>
          <w:cs/>
        </w:rPr>
        <w:t>การดำเนินการตามเงื่อนไข เพื่อให้ได้รับ</w:t>
      </w:r>
      <w:r w:rsidRPr="00E42B72">
        <w:rPr>
          <w:rFonts w:ascii="Angsana New" w:hAnsi="Angsana New" w:cs="Angsana New"/>
          <w:sz w:val="32"/>
          <w:szCs w:val="32"/>
          <w:cs/>
        </w:rPr>
        <w:t>การอนุมัติจากหน่วยงานที่เกี่ยวข้องในประเทศ</w:t>
      </w:r>
      <w:proofErr w:type="spellStart"/>
      <w:r w:rsidRPr="00E42B72">
        <w:rPr>
          <w:rFonts w:ascii="Angsana New" w:hAnsi="Angsana New" w:cs="Angsana New"/>
          <w:sz w:val="32"/>
          <w:szCs w:val="32"/>
          <w:cs/>
        </w:rPr>
        <w:t>เมียนมาร์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จึงมีความไม่แน่นอนว่าจะดำเนินการเสร็จได้อย่างไรและเมื่อไร ซึ่งไม่ได้กำหนดระยะเวลาที่ชัดเจนและแน่นอน</w:t>
      </w:r>
      <w:r w:rsidR="00C9098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Pr="00E838F4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บริษัทจ</w:t>
      </w:r>
      <w:r w:rsidR="00C9098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ึงอาจได้รับผลกระทบจากการลงทุนใน </w:t>
      </w:r>
      <w:r w:rsidRPr="00E838F4">
        <w:rPr>
          <w:rFonts w:ascii="Angsana New" w:hAnsi="Angsana New" w:cs="Angsana New"/>
          <w:b/>
          <w:bCs/>
          <w:sz w:val="32"/>
          <w:szCs w:val="32"/>
        </w:rPr>
        <w:t xml:space="preserve">MMM </w:t>
      </w:r>
      <w:r w:rsidRPr="00E838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โดย </w:t>
      </w:r>
      <w:proofErr w:type="spellStart"/>
      <w:r w:rsidRPr="00E838F4">
        <w:rPr>
          <w:rFonts w:ascii="Angsana New" w:hAnsi="Angsana New" w:cs="Angsana New"/>
          <w:b/>
          <w:bCs/>
          <w:sz w:val="32"/>
          <w:szCs w:val="32"/>
        </w:rPr>
        <w:t>Ceminter</w:t>
      </w:r>
      <w:proofErr w:type="spellEnd"/>
      <w:r w:rsidR="00C9098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838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ซึ่งเป็นบริษัทร่วมลงทุนใน </w:t>
      </w:r>
      <w:r w:rsidRPr="00E838F4">
        <w:rPr>
          <w:rFonts w:ascii="Angsana New" w:hAnsi="Angsana New" w:cs="Angsana New"/>
          <w:b/>
          <w:bCs/>
          <w:sz w:val="32"/>
          <w:szCs w:val="32"/>
        </w:rPr>
        <w:t xml:space="preserve">MMM </w:t>
      </w:r>
      <w:r w:rsidRPr="00E838F4">
        <w:rPr>
          <w:rFonts w:ascii="Angsana New" w:hAnsi="Angsana New" w:cs="Angsana New" w:hint="cs"/>
          <w:b/>
          <w:bCs/>
          <w:sz w:val="32"/>
          <w:szCs w:val="32"/>
          <w:cs/>
        </w:rPr>
        <w:t>โดย</w:t>
      </w:r>
      <w:r w:rsidR="00542546">
        <w:rPr>
          <w:rFonts w:ascii="Angsana New" w:hAnsi="Angsana New" w:cs="Angsana New" w:hint="cs"/>
          <w:b/>
          <w:bCs/>
          <w:sz w:val="32"/>
          <w:szCs w:val="32"/>
          <w:cs/>
        </w:rPr>
        <w:t>มี</w:t>
      </w:r>
      <w:r w:rsidR="00A0197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838F4">
        <w:rPr>
          <w:rFonts w:ascii="Angsana New" w:hAnsi="Angsana New" w:cs="Angsana New"/>
          <w:b/>
          <w:bCs/>
          <w:sz w:val="32"/>
          <w:szCs w:val="32"/>
        </w:rPr>
        <w:t>M.Y Associate</w:t>
      </w:r>
      <w:r>
        <w:rPr>
          <w:rFonts w:ascii="Angsana New" w:hAnsi="Angsana New" w:cs="Angsana New"/>
          <w:b/>
          <w:bCs/>
          <w:sz w:val="32"/>
          <w:szCs w:val="32"/>
        </w:rPr>
        <w:t>s Co., Ltd.</w:t>
      </w:r>
      <w:r w:rsidR="00A0197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838F4">
        <w:rPr>
          <w:rFonts w:ascii="Angsana New" w:hAnsi="Angsana New" w:cs="Angsana New" w:hint="cs"/>
          <w:b/>
          <w:bCs/>
          <w:sz w:val="32"/>
          <w:szCs w:val="32"/>
          <w:cs/>
        </w:rPr>
        <w:t>เป็นผู้ถือหุ้นแทน</w:t>
      </w:r>
      <w:r w:rsidR="00A019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30C3B">
        <w:rPr>
          <w:rFonts w:ascii="Angsana New" w:hAnsi="Angsana New" w:cs="Angsana New" w:hint="cs"/>
          <w:sz w:val="32"/>
          <w:szCs w:val="32"/>
          <w:cs/>
        </w:rPr>
        <w:t xml:space="preserve">ตามหมายเหตุประกอบงบการเงินข้อ </w:t>
      </w:r>
      <w:r w:rsidR="004529EF" w:rsidRPr="004529EF">
        <w:rPr>
          <w:rFonts w:ascii="Angsana New" w:hAnsi="Angsana New" w:cs="Angsana New"/>
          <w:sz w:val="32"/>
          <w:szCs w:val="32"/>
        </w:rPr>
        <w:t>2</w:t>
      </w:r>
      <w:r w:rsidR="00B776CA">
        <w:rPr>
          <w:rFonts w:ascii="Angsana New" w:hAnsi="Angsana New" w:cs="Angsana New"/>
          <w:sz w:val="32"/>
          <w:szCs w:val="32"/>
        </w:rPr>
        <w:t>7</w:t>
      </w:r>
      <w:r w:rsidRPr="004529EF">
        <w:rPr>
          <w:rFonts w:ascii="Angsana New" w:hAnsi="Angsana New" w:cs="Angsana New"/>
          <w:sz w:val="32"/>
          <w:szCs w:val="32"/>
        </w:rPr>
        <w:t>.1 (2</w:t>
      </w:r>
      <w:r w:rsidR="0078141C">
        <w:rPr>
          <w:rFonts w:ascii="Angsana New" w:hAnsi="Angsana New" w:cs="Angsana New"/>
          <w:sz w:val="32"/>
          <w:szCs w:val="32"/>
        </w:rPr>
        <w:t>0</w:t>
      </w:r>
      <w:r w:rsidRPr="004529EF">
        <w:rPr>
          <w:rFonts w:ascii="Angsana New" w:hAnsi="Angsana New" w:cs="Angsana New"/>
          <w:sz w:val="32"/>
          <w:szCs w:val="32"/>
        </w:rPr>
        <w:t xml:space="preserve"> </w:t>
      </w:r>
      <w:r w:rsidRPr="004529E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4529EF">
        <w:rPr>
          <w:rFonts w:ascii="Angsana New" w:hAnsi="Angsana New" w:cs="Angsana New"/>
          <w:sz w:val="32"/>
          <w:szCs w:val="32"/>
        </w:rPr>
        <w:t>2</w:t>
      </w:r>
      <w:r w:rsidR="0078141C">
        <w:rPr>
          <w:rFonts w:ascii="Angsana New" w:hAnsi="Angsana New" w:cs="Angsana New"/>
          <w:sz w:val="32"/>
          <w:szCs w:val="32"/>
        </w:rPr>
        <w:t>1</w:t>
      </w:r>
      <w:r w:rsidRPr="004529EF">
        <w:rPr>
          <w:rFonts w:ascii="Angsana New" w:hAnsi="Angsana New" w:cs="Angsana New"/>
          <w:sz w:val="32"/>
          <w:szCs w:val="32"/>
        </w:rPr>
        <w:t>)</w:t>
      </w:r>
      <w:r w:rsidRPr="00E838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และการแปลงสิทธิการแปลงสภาพเงินให้กู้ยืมเป็นหุ้นสามัญ จากความไม่แน่นอนดังกล่าว ทำให้มีความเสี่ยงในการโอนหุ้น และสิทธิการเป็นเจ้าของหุ้นใน </w:t>
      </w:r>
      <w:r w:rsidRPr="00E838F4">
        <w:rPr>
          <w:rFonts w:ascii="Angsana New" w:hAnsi="Angsana New" w:cs="Angsana New"/>
          <w:b/>
          <w:bCs/>
          <w:sz w:val="32"/>
          <w:szCs w:val="32"/>
        </w:rPr>
        <w:t>MMM</w:t>
      </w:r>
      <w:r w:rsidRPr="00E838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ของ </w:t>
      </w:r>
      <w:proofErr w:type="spellStart"/>
      <w:r w:rsidRPr="00E838F4">
        <w:rPr>
          <w:rFonts w:ascii="Angsana New" w:hAnsi="Angsana New" w:cs="Angsana New"/>
          <w:b/>
          <w:bCs/>
          <w:sz w:val="32"/>
          <w:szCs w:val="32"/>
        </w:rPr>
        <w:t>Ceminter</w:t>
      </w:r>
      <w:proofErr w:type="spellEnd"/>
    </w:p>
    <w:p w:rsidR="009356D7" w:rsidRDefault="009356D7" w:rsidP="00C90981">
      <w:pPr>
        <w:spacing w:line="120" w:lineRule="auto"/>
        <w:ind w:left="357" w:firstLine="357"/>
        <w:jc w:val="thaiDistribute"/>
        <w:rPr>
          <w:rFonts w:ascii="Angsana New" w:hAnsi="Angsana New" w:cs="Angsana New"/>
          <w:sz w:val="32"/>
          <w:szCs w:val="32"/>
        </w:rPr>
      </w:pPr>
    </w:p>
    <w:p w:rsidR="004F5C2E" w:rsidRPr="00C90981" w:rsidRDefault="00C90981" w:rsidP="00C90981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F16057" w:rsidRPr="00C90981">
        <w:rPr>
          <w:rFonts w:ascii="Angsana New" w:hAnsi="Angsana New" w:hint="cs"/>
          <w:b/>
          <w:sz w:val="32"/>
          <w:szCs w:val="32"/>
          <w:cs/>
        </w:rPr>
        <w:t xml:space="preserve">ณ วันที่ 31 มีนาคม 2559 และ </w:t>
      </w:r>
      <w:r w:rsidR="004F5C2E" w:rsidRPr="00C9098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4F5C2E" w:rsidRPr="00C90981">
        <w:rPr>
          <w:rFonts w:ascii="Angsana New" w:hAnsi="Angsana New"/>
          <w:bCs/>
          <w:sz w:val="32"/>
          <w:szCs w:val="32"/>
        </w:rPr>
        <w:t>31</w:t>
      </w:r>
      <w:r w:rsidR="004F5C2E" w:rsidRPr="00C90981">
        <w:rPr>
          <w:rFonts w:ascii="Angsana New" w:hAnsi="Angsana New"/>
          <w:b/>
          <w:sz w:val="32"/>
          <w:szCs w:val="32"/>
        </w:rPr>
        <w:t xml:space="preserve"> </w:t>
      </w:r>
      <w:r w:rsidR="004F5C2E" w:rsidRPr="00C90981">
        <w:rPr>
          <w:rFonts w:ascii="Angsana New" w:hAnsi="Angsana New"/>
          <w:b/>
          <w:sz w:val="32"/>
          <w:szCs w:val="32"/>
          <w:cs/>
        </w:rPr>
        <w:t>ธันวาคม 255</w:t>
      </w:r>
      <w:r w:rsidR="00F16057" w:rsidRPr="00C90981">
        <w:rPr>
          <w:rFonts w:ascii="Angsana New" w:hAnsi="Angsana New" w:hint="cs"/>
          <w:b/>
          <w:sz w:val="32"/>
          <w:szCs w:val="32"/>
          <w:cs/>
        </w:rPr>
        <w:t>8</w:t>
      </w:r>
      <w:r w:rsidR="004F5C2E" w:rsidRPr="00C90981">
        <w:rPr>
          <w:rFonts w:ascii="Angsana New" w:hAnsi="Angsana New"/>
          <w:b/>
          <w:sz w:val="32"/>
          <w:szCs w:val="32"/>
          <w:cs/>
        </w:rPr>
        <w:t xml:space="preserve"> บริษัท</w:t>
      </w:r>
      <w:r w:rsidR="004F5C2E" w:rsidRPr="00C90981">
        <w:rPr>
          <w:rFonts w:ascii="Angsana New" w:hAnsi="Angsana New" w:hint="cs"/>
          <w:b/>
          <w:sz w:val="32"/>
          <w:szCs w:val="32"/>
          <w:cs/>
        </w:rPr>
        <w:t>ร่ว</w:t>
      </w:r>
      <w:r w:rsidR="00A0197D">
        <w:rPr>
          <w:rFonts w:ascii="Angsana New" w:hAnsi="Angsana New" w:hint="cs"/>
          <w:b/>
          <w:sz w:val="32"/>
          <w:szCs w:val="32"/>
          <w:cs/>
        </w:rPr>
        <w:t xml:space="preserve">ม </w:t>
      </w:r>
      <w:r w:rsidR="004F5C2E" w:rsidRPr="00C90981">
        <w:rPr>
          <w:rFonts w:ascii="Angsana New" w:hAnsi="Angsana New"/>
          <w:bCs/>
          <w:sz w:val="32"/>
          <w:szCs w:val="32"/>
        </w:rPr>
        <w:t>(</w:t>
      </w:r>
      <w:proofErr w:type="spellStart"/>
      <w:r w:rsidR="004F5C2E" w:rsidRPr="00C90981">
        <w:rPr>
          <w:rFonts w:ascii="Angsana New" w:hAnsi="Angsana New"/>
          <w:bCs/>
          <w:sz w:val="32"/>
          <w:szCs w:val="32"/>
        </w:rPr>
        <w:t>Ceminter</w:t>
      </w:r>
      <w:proofErr w:type="spellEnd"/>
      <w:r w:rsidRPr="00C90981">
        <w:rPr>
          <w:rFonts w:ascii="Angsana New" w:hAnsi="Angsana New"/>
          <w:bCs/>
          <w:sz w:val="32"/>
          <w:szCs w:val="32"/>
        </w:rPr>
        <w:t xml:space="preserve"> </w:t>
      </w:r>
      <w:proofErr w:type="spellStart"/>
      <w:r w:rsidR="004F5C2E" w:rsidRPr="00C90981">
        <w:rPr>
          <w:rFonts w:ascii="Angsana New" w:hAnsi="Angsana New"/>
          <w:bCs/>
          <w:sz w:val="32"/>
          <w:szCs w:val="32"/>
        </w:rPr>
        <w:t>Pte</w:t>
      </w:r>
      <w:proofErr w:type="spellEnd"/>
      <w:r w:rsidR="004F5C2E" w:rsidRPr="00C90981">
        <w:rPr>
          <w:rFonts w:ascii="Angsana New" w:hAnsi="Angsana New"/>
          <w:bCs/>
          <w:sz w:val="32"/>
          <w:szCs w:val="32"/>
          <w:cs/>
        </w:rPr>
        <w:t>.</w:t>
      </w:r>
      <w:r w:rsidRPr="00C90981">
        <w:rPr>
          <w:rFonts w:ascii="Angsana New" w:hAnsi="Angsana New"/>
          <w:bCs/>
          <w:sz w:val="32"/>
          <w:szCs w:val="32"/>
        </w:rPr>
        <w:t xml:space="preserve"> </w:t>
      </w:r>
      <w:r w:rsidR="004F5C2E" w:rsidRPr="00C90981">
        <w:rPr>
          <w:rFonts w:ascii="Angsana New" w:hAnsi="Angsana New"/>
          <w:bCs/>
          <w:sz w:val="32"/>
          <w:szCs w:val="32"/>
        </w:rPr>
        <w:t>Ltd.)</w:t>
      </w:r>
      <w:r w:rsidR="004F5C2E" w:rsidRPr="00C90981">
        <w:rPr>
          <w:rFonts w:ascii="Angsana New" w:hAnsi="Angsana New"/>
          <w:b/>
          <w:sz w:val="32"/>
          <w:szCs w:val="32"/>
        </w:rPr>
        <w:t xml:space="preserve"> </w:t>
      </w:r>
      <w:r w:rsidR="004F5C2E" w:rsidRPr="00A0197D">
        <w:rPr>
          <w:b/>
          <w:sz w:val="32"/>
          <w:szCs w:val="32"/>
          <w:cs/>
        </w:rPr>
        <w:t>มีเงิน</w:t>
      </w:r>
      <w:r w:rsidR="004F5C2E" w:rsidRPr="00C90981">
        <w:rPr>
          <w:rFonts w:ascii="Angsana New" w:hAnsi="Angsana New"/>
          <w:b/>
          <w:sz w:val="32"/>
          <w:szCs w:val="32"/>
          <w:cs/>
        </w:rPr>
        <w:t>ให้กู้ยืมแก่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="004F5C2E" w:rsidRPr="00C90981">
        <w:rPr>
          <w:rFonts w:ascii="Angsana New" w:hAnsi="Angsana New"/>
          <w:bCs/>
          <w:sz w:val="32"/>
          <w:szCs w:val="32"/>
        </w:rPr>
        <w:t>Max (Myanmar) Manufacturing Co., Ltd.</w:t>
      </w:r>
      <w:r w:rsidR="004F5C2E" w:rsidRPr="00C90981">
        <w:rPr>
          <w:rFonts w:ascii="Angsana New" w:hAnsi="Angsana New"/>
          <w:b/>
          <w:sz w:val="32"/>
          <w:szCs w:val="32"/>
        </w:rPr>
        <w:t xml:space="preserve"> </w:t>
      </w:r>
      <w:r w:rsidR="004F5C2E" w:rsidRPr="00C90981">
        <w:rPr>
          <w:rFonts w:ascii="Angsana New" w:hAnsi="Angsana New"/>
          <w:b/>
          <w:sz w:val="32"/>
          <w:szCs w:val="32"/>
          <w:cs/>
        </w:rPr>
        <w:t>ในประเทศ</w:t>
      </w:r>
      <w:proofErr w:type="spellStart"/>
      <w:r w:rsidR="004F5C2E" w:rsidRPr="00C90981">
        <w:rPr>
          <w:rFonts w:ascii="Angsana New" w:hAnsi="Angsana New"/>
          <w:b/>
          <w:sz w:val="32"/>
          <w:szCs w:val="32"/>
          <w:cs/>
        </w:rPr>
        <w:t>เมียนมาร์</w:t>
      </w:r>
      <w:proofErr w:type="spellEnd"/>
      <w:r w:rsidR="004F5C2E" w:rsidRPr="00C90981">
        <w:rPr>
          <w:rFonts w:ascii="Angsana New" w:hAnsi="Angsana New"/>
          <w:b/>
          <w:sz w:val="32"/>
          <w:szCs w:val="32"/>
          <w:cs/>
        </w:rPr>
        <w:t xml:space="preserve"> เป็นจำนวนเงิน </w:t>
      </w:r>
      <w:r w:rsidR="004F5C2E" w:rsidRPr="00C90981">
        <w:rPr>
          <w:rFonts w:ascii="Angsana New" w:hAnsi="Angsana New"/>
          <w:bCs/>
          <w:sz w:val="32"/>
          <w:szCs w:val="32"/>
        </w:rPr>
        <w:t>12.05</w:t>
      </w:r>
      <w:r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4F5C2E" w:rsidRPr="00C90981">
        <w:rPr>
          <w:rFonts w:ascii="Angsana New" w:hAnsi="Angsana New"/>
          <w:b/>
          <w:sz w:val="32"/>
          <w:szCs w:val="32"/>
          <w:cs/>
        </w:rPr>
        <w:t>ล้าน</w:t>
      </w:r>
      <w:r w:rsidR="004F5C2E" w:rsidRPr="00C90981">
        <w:rPr>
          <w:rFonts w:ascii="Angsana New" w:hAnsi="Angsana New" w:hint="cs"/>
          <w:b/>
          <w:sz w:val="32"/>
          <w:szCs w:val="32"/>
          <w:cs/>
        </w:rPr>
        <w:t xml:space="preserve">ดอลลาร์สหรัฐอเมริกา </w:t>
      </w:r>
      <w:r w:rsidR="004F5C2E" w:rsidRPr="00C90981">
        <w:rPr>
          <w:rFonts w:ascii="Angsana New" w:hAnsi="Angsana New"/>
          <w:b/>
          <w:sz w:val="32"/>
          <w:szCs w:val="32"/>
          <w:cs/>
        </w:rPr>
        <w:t>โดยเป็นเงินให้กู้ยืมประเภทไม่มีหลักประกันและไม่มีการคิดดอกเบี้ย</w:t>
      </w:r>
      <w:r w:rsidR="00C50AF2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4F5C2E" w:rsidRPr="00C90981">
        <w:rPr>
          <w:rFonts w:ascii="Angsana New" w:hAnsi="Angsana New"/>
          <w:b/>
          <w:sz w:val="32"/>
          <w:szCs w:val="32"/>
          <w:cs/>
        </w:rPr>
        <w:t>ครบกำหนดชำระภายใน 2 ปี นับจากวันที่จ่ายเงินกู้</w:t>
      </w:r>
      <w:r w:rsidR="00A0197D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4F5C2E" w:rsidRPr="00C90981">
        <w:rPr>
          <w:rFonts w:ascii="Angsana New" w:hAnsi="Angsana New" w:hint="cs"/>
          <w:b/>
          <w:sz w:val="32"/>
          <w:szCs w:val="32"/>
          <w:cs/>
        </w:rPr>
        <w:t xml:space="preserve">และในไตรมาส 2 ปี 2557 บริษัทสละสิทธิการเพิ่มทุนใน </w:t>
      </w:r>
      <w:proofErr w:type="spellStart"/>
      <w:r w:rsidR="004F5C2E" w:rsidRPr="00C90981">
        <w:rPr>
          <w:rFonts w:ascii="Angsana New" w:hAnsi="Angsana New"/>
          <w:bCs/>
          <w:sz w:val="32"/>
          <w:szCs w:val="32"/>
        </w:rPr>
        <w:t>Ceminter</w:t>
      </w:r>
      <w:proofErr w:type="spellEnd"/>
      <w:r w:rsidR="004F5C2E" w:rsidRPr="00C90981">
        <w:rPr>
          <w:rFonts w:ascii="Angsana New" w:hAnsi="Angsana New"/>
          <w:bCs/>
          <w:sz w:val="32"/>
          <w:szCs w:val="32"/>
        </w:rPr>
        <w:t xml:space="preserve"> </w:t>
      </w:r>
      <w:proofErr w:type="spellStart"/>
      <w:r w:rsidR="004F5C2E" w:rsidRPr="00C90981">
        <w:rPr>
          <w:rFonts w:ascii="Angsana New" w:hAnsi="Angsana New"/>
          <w:bCs/>
          <w:sz w:val="32"/>
          <w:szCs w:val="32"/>
        </w:rPr>
        <w:t>Pte.</w:t>
      </w:r>
      <w:proofErr w:type="spellEnd"/>
      <w:r w:rsidR="004F5C2E" w:rsidRPr="00C90981">
        <w:rPr>
          <w:rFonts w:ascii="Angsana New" w:hAnsi="Angsana New"/>
          <w:bCs/>
          <w:sz w:val="32"/>
          <w:szCs w:val="32"/>
        </w:rPr>
        <w:t xml:space="preserve"> Ltd.</w:t>
      </w:r>
      <w:r w:rsidR="004F5C2E" w:rsidRPr="00C90981">
        <w:rPr>
          <w:rFonts w:ascii="Angsana New" w:hAnsi="Angsana New" w:hint="cs"/>
          <w:b/>
          <w:sz w:val="32"/>
          <w:szCs w:val="32"/>
          <w:cs/>
        </w:rPr>
        <w:t xml:space="preserve"> ตามหมายเหตุ 1</w:t>
      </w:r>
      <w:proofErr w:type="spellStart"/>
      <w:r w:rsidR="00D143A1" w:rsidRPr="00C90981">
        <w:rPr>
          <w:rFonts w:ascii="Angsana New" w:hAnsi="Angsana New"/>
          <w:bCs/>
          <w:sz w:val="32"/>
          <w:szCs w:val="32"/>
        </w:rPr>
        <w:t>1</w:t>
      </w:r>
      <w:proofErr w:type="spellEnd"/>
      <w:r w:rsidR="009356D7" w:rsidRPr="00C90981">
        <w:rPr>
          <w:rFonts w:ascii="Angsana New" w:hAnsi="Angsana New" w:hint="cs"/>
          <w:b/>
          <w:sz w:val="32"/>
          <w:szCs w:val="32"/>
          <w:cs/>
        </w:rPr>
        <w:t>.1</w:t>
      </w:r>
      <w:r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4F5C2E" w:rsidRPr="00C90981">
        <w:rPr>
          <w:rFonts w:ascii="Angsana New" w:hAnsi="Angsana New" w:hint="cs"/>
          <w:b/>
          <w:sz w:val="32"/>
          <w:szCs w:val="32"/>
          <w:cs/>
        </w:rPr>
        <w:t>จึงทำให้สัดส่ว</w:t>
      </w:r>
      <w:r w:rsidR="009356D7" w:rsidRPr="00C90981">
        <w:rPr>
          <w:rFonts w:ascii="Angsana New" w:hAnsi="Angsana New" w:hint="cs"/>
          <w:b/>
          <w:sz w:val="32"/>
          <w:szCs w:val="32"/>
          <w:cs/>
        </w:rPr>
        <w:t xml:space="preserve">นการลงทุนของบริษัทลดลงจากร้อยละ </w:t>
      </w:r>
      <w:r w:rsidR="00A0197D">
        <w:rPr>
          <w:rFonts w:ascii="Angsana New" w:hAnsi="Angsana New" w:hint="cs"/>
          <w:b/>
          <w:sz w:val="32"/>
          <w:szCs w:val="32"/>
          <w:cs/>
        </w:rPr>
        <w:t xml:space="preserve">50.30 เป็นร้อยละ 44.63 </w:t>
      </w:r>
      <w:r w:rsidR="004F5C2E" w:rsidRPr="00C90981">
        <w:rPr>
          <w:rFonts w:ascii="Angsana New" w:hAnsi="Angsana New" w:hint="cs"/>
          <w:b/>
          <w:sz w:val="32"/>
          <w:szCs w:val="32"/>
          <w:cs/>
        </w:rPr>
        <w:t xml:space="preserve">บริษัทได้จัดประเภทบัญชีเงินลงทุนใน </w:t>
      </w:r>
      <w:proofErr w:type="spellStart"/>
      <w:r w:rsidR="00A0197D">
        <w:rPr>
          <w:rFonts w:ascii="Angsana New" w:hAnsi="Angsana New"/>
          <w:bCs/>
          <w:sz w:val="32"/>
          <w:szCs w:val="32"/>
        </w:rPr>
        <w:t>Ceminter</w:t>
      </w:r>
      <w:proofErr w:type="spellEnd"/>
      <w:r w:rsidR="00A0197D">
        <w:rPr>
          <w:rFonts w:ascii="Angsana New" w:hAnsi="Angsana New"/>
          <w:bCs/>
          <w:sz w:val="32"/>
          <w:szCs w:val="32"/>
        </w:rPr>
        <w:t xml:space="preserve"> </w:t>
      </w:r>
      <w:proofErr w:type="spellStart"/>
      <w:r w:rsidR="004F5C2E" w:rsidRPr="00C90981">
        <w:rPr>
          <w:rFonts w:ascii="Angsana New" w:hAnsi="Angsana New"/>
          <w:bCs/>
          <w:sz w:val="32"/>
          <w:szCs w:val="32"/>
        </w:rPr>
        <w:t>Pte.</w:t>
      </w:r>
      <w:proofErr w:type="spellEnd"/>
      <w:r w:rsidR="004F5C2E" w:rsidRPr="00C90981">
        <w:rPr>
          <w:rFonts w:ascii="Angsana New" w:hAnsi="Angsana New"/>
          <w:bCs/>
          <w:sz w:val="32"/>
          <w:szCs w:val="32"/>
        </w:rPr>
        <w:t xml:space="preserve"> Ltd.</w:t>
      </w:r>
      <w:r w:rsidR="00A0197D">
        <w:rPr>
          <w:rFonts w:ascii="Angsana New" w:hAnsi="Angsana New"/>
          <w:b/>
          <w:sz w:val="32"/>
          <w:szCs w:val="32"/>
        </w:rPr>
        <w:t xml:space="preserve"> </w:t>
      </w:r>
      <w:r w:rsidR="004F5C2E" w:rsidRPr="00C90981">
        <w:rPr>
          <w:rFonts w:ascii="Angsana New" w:hAnsi="Angsana New" w:hint="cs"/>
          <w:b/>
          <w:sz w:val="32"/>
          <w:szCs w:val="32"/>
          <w:cs/>
        </w:rPr>
        <w:t>จากบริษัทย่อยเป็นบริษัทร่วม จึงทำให้เงินกู้ยืมดังกล่าวไม่แสดงในงบการเงินรวม</w:t>
      </w:r>
      <w:r w:rsidR="00746441" w:rsidRPr="00C90981">
        <w:rPr>
          <w:rFonts w:ascii="Angsana New" w:hAnsi="Angsana New" w:hint="cs"/>
          <w:b/>
          <w:sz w:val="32"/>
          <w:szCs w:val="32"/>
          <w:cs/>
        </w:rPr>
        <w:t xml:space="preserve">ตั้งแต่ไตรมาส </w:t>
      </w:r>
      <w:r w:rsidR="00746441" w:rsidRPr="00C90981">
        <w:rPr>
          <w:rFonts w:ascii="Angsana New" w:hAnsi="Angsana New"/>
          <w:bCs/>
          <w:sz w:val="32"/>
          <w:szCs w:val="32"/>
        </w:rPr>
        <w:t>2</w:t>
      </w:r>
      <w:r w:rsidR="00746441" w:rsidRPr="00C90981">
        <w:rPr>
          <w:rFonts w:ascii="Angsana New" w:hAnsi="Angsana New" w:hint="cs"/>
          <w:b/>
          <w:sz w:val="32"/>
          <w:szCs w:val="32"/>
          <w:cs/>
        </w:rPr>
        <w:t xml:space="preserve"> ปี </w:t>
      </w:r>
      <w:r w:rsidR="00746441" w:rsidRPr="00C90981">
        <w:rPr>
          <w:rFonts w:ascii="Angsana New" w:hAnsi="Angsana New"/>
          <w:bCs/>
          <w:sz w:val="32"/>
          <w:szCs w:val="32"/>
        </w:rPr>
        <w:t>2557</w:t>
      </w:r>
    </w:p>
    <w:p w:rsidR="009356D7" w:rsidRPr="00394955" w:rsidRDefault="009356D7" w:rsidP="00C90981">
      <w:pPr>
        <w:spacing w:before="60" w:line="120" w:lineRule="auto"/>
        <w:ind w:left="357" w:firstLine="35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4F5C2E" w:rsidRPr="00C90981" w:rsidRDefault="00C90981" w:rsidP="00C90981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4F5C2E" w:rsidRPr="00C90981">
        <w:rPr>
          <w:rFonts w:ascii="Angsana New" w:hAnsi="Angsana New"/>
          <w:b/>
          <w:sz w:val="32"/>
          <w:szCs w:val="32"/>
          <w:cs/>
        </w:rPr>
        <w:t>สัญญาเงิน</w:t>
      </w:r>
      <w:r w:rsidR="004F5C2E" w:rsidRPr="00C90981">
        <w:rPr>
          <w:rFonts w:ascii="Angsana New" w:hAnsi="Angsana New" w:hint="cs"/>
          <w:b/>
          <w:sz w:val="32"/>
          <w:szCs w:val="32"/>
          <w:cs/>
        </w:rPr>
        <w:t>ให้</w:t>
      </w:r>
      <w:r w:rsidR="004F5C2E" w:rsidRPr="00C90981">
        <w:rPr>
          <w:rFonts w:ascii="Angsana New" w:hAnsi="Angsana New"/>
          <w:b/>
          <w:sz w:val="32"/>
          <w:szCs w:val="32"/>
          <w:cs/>
        </w:rPr>
        <w:t xml:space="preserve">กู้ยืมดังกล่าวกำหนดให้ผู้ให้กู้มีสิทธิแปลงสภาพเป็นหุ้นสามัญของบริษัทดังกล่าว โดยมีวงเงินจำนวนรวม </w:t>
      </w:r>
      <w:r w:rsidR="004F5C2E" w:rsidRPr="00C90981">
        <w:rPr>
          <w:rFonts w:ascii="Angsana New" w:hAnsi="Angsana New"/>
          <w:bCs/>
          <w:sz w:val="32"/>
          <w:szCs w:val="32"/>
        </w:rPr>
        <w:t>30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="004F5C2E" w:rsidRPr="00C90981">
        <w:rPr>
          <w:rFonts w:ascii="Angsana New" w:hAnsi="Angsana New"/>
          <w:b/>
          <w:sz w:val="32"/>
          <w:szCs w:val="32"/>
          <w:cs/>
        </w:rPr>
        <w:t>ล้า</w:t>
      </w:r>
      <w:r w:rsidR="004F5C2E" w:rsidRPr="00C90981">
        <w:rPr>
          <w:rFonts w:ascii="Angsana New" w:hAnsi="Angsana New" w:hint="cs"/>
          <w:b/>
          <w:sz w:val="32"/>
          <w:szCs w:val="32"/>
          <w:cs/>
        </w:rPr>
        <w:t>นดอลลาร์สหรัฐอเมริกา</w:t>
      </w:r>
      <w:r w:rsidR="00A0197D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4F5C2E" w:rsidRPr="00C90981">
        <w:rPr>
          <w:rFonts w:ascii="Angsana New" w:hAnsi="Angsana New"/>
          <w:b/>
          <w:sz w:val="32"/>
          <w:szCs w:val="32"/>
          <w:cs/>
        </w:rPr>
        <w:t>เพื่อเป็นเงินทุนให้กับบริษัทดังกล่าวในโครงการก่อสร้างโรง</w:t>
      </w:r>
      <w:r w:rsidR="004F5C2E" w:rsidRPr="00C90981">
        <w:rPr>
          <w:rFonts w:ascii="Angsana New" w:hAnsi="Angsana New" w:hint="cs"/>
          <w:b/>
          <w:sz w:val="32"/>
          <w:szCs w:val="32"/>
          <w:cs/>
        </w:rPr>
        <w:t>งาน</w:t>
      </w:r>
      <w:r w:rsidR="004F5C2E" w:rsidRPr="00C90981">
        <w:rPr>
          <w:rFonts w:ascii="Angsana New" w:hAnsi="Angsana New"/>
          <w:b/>
          <w:sz w:val="32"/>
          <w:szCs w:val="32"/>
          <w:cs/>
        </w:rPr>
        <w:t>ปูนซีเมนต์ในประเทศ</w:t>
      </w:r>
      <w:proofErr w:type="spellStart"/>
      <w:r w:rsidR="004F5C2E" w:rsidRPr="00C90981">
        <w:rPr>
          <w:rFonts w:ascii="Angsana New" w:hAnsi="Angsana New"/>
          <w:b/>
          <w:sz w:val="32"/>
          <w:szCs w:val="32"/>
          <w:cs/>
        </w:rPr>
        <w:t>เมียนมาร์</w:t>
      </w:r>
      <w:proofErr w:type="spellEnd"/>
    </w:p>
    <w:p w:rsidR="009356D7" w:rsidRPr="00E42B72" w:rsidRDefault="009356D7" w:rsidP="00C90981">
      <w:pPr>
        <w:spacing w:before="60" w:line="120" w:lineRule="auto"/>
        <w:ind w:left="357" w:firstLine="357"/>
        <w:jc w:val="thaiDistribute"/>
        <w:rPr>
          <w:rFonts w:ascii="Angsana New" w:hAnsi="Angsana New" w:cs="Angsana New"/>
          <w:sz w:val="32"/>
          <w:szCs w:val="32"/>
        </w:rPr>
      </w:pPr>
    </w:p>
    <w:p w:rsidR="004F5C2E" w:rsidRPr="00C90981" w:rsidRDefault="00C90981" w:rsidP="00A0197D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 w:rsidRPr="00C90981">
        <w:rPr>
          <w:rFonts w:ascii="Angsana New" w:hAnsi="Angsana New" w:hint="cs"/>
          <w:b/>
          <w:sz w:val="32"/>
          <w:szCs w:val="32"/>
          <w:cs/>
        </w:rPr>
        <w:tab/>
      </w:r>
      <w:r w:rsidR="004F5C2E" w:rsidRPr="00C90981">
        <w:rPr>
          <w:rFonts w:ascii="Angsana New" w:hAnsi="Angsana New"/>
          <w:b/>
          <w:sz w:val="32"/>
          <w:szCs w:val="32"/>
          <w:cs/>
        </w:rPr>
        <w:t>อย่างไรก็ตาม จำนวนเงิน</w:t>
      </w:r>
      <w:r w:rsidR="004F5C2E" w:rsidRPr="00C90981">
        <w:rPr>
          <w:rFonts w:ascii="Angsana New" w:hAnsi="Angsana New" w:hint="cs"/>
          <w:b/>
          <w:sz w:val="32"/>
          <w:szCs w:val="32"/>
          <w:cs/>
        </w:rPr>
        <w:t>ให้</w:t>
      </w:r>
      <w:r w:rsidR="004F5C2E" w:rsidRPr="00C90981">
        <w:rPr>
          <w:rFonts w:ascii="Angsana New" w:hAnsi="Angsana New"/>
          <w:b/>
          <w:sz w:val="32"/>
          <w:szCs w:val="32"/>
          <w:cs/>
        </w:rPr>
        <w:t>กู้ยืมตามกำหนดดังกล่าวอาจมีการเปลี่ยนแปลงขึ้นอยู่กับความต้องการเงินทุนของบริษัทผู้กู้</w:t>
      </w:r>
    </w:p>
    <w:p w:rsidR="0081753A" w:rsidRDefault="002C349F" w:rsidP="00347757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81753A" w:rsidRPr="00941C8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สินค้าคงเหลือ</w:t>
      </w:r>
    </w:p>
    <w:p w:rsidR="0075370F" w:rsidRDefault="0075370F" w:rsidP="0075370F">
      <w:pPr>
        <w:spacing w:line="120" w:lineRule="auto"/>
        <w:ind w:left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5370F" w:rsidRPr="00F90072" w:rsidRDefault="0075370F" w:rsidP="0075370F">
      <w:pPr>
        <w:ind w:left="426" w:right="-97"/>
        <w:jc w:val="right"/>
        <w:rPr>
          <w:rFonts w:ascii="Angsana New" w:hAnsi="Angsana New" w:cs="Angsana New"/>
          <w:sz w:val="32"/>
          <w:szCs w:val="32"/>
          <w:cs/>
        </w:rPr>
      </w:pPr>
      <w:r w:rsidRPr="00F90072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F90072">
        <w:rPr>
          <w:rFonts w:ascii="Angsana New" w:hAnsi="Angsana New" w:cs="Angsana New"/>
          <w:sz w:val="32"/>
          <w:szCs w:val="32"/>
        </w:rPr>
        <w:t xml:space="preserve">: </w:t>
      </w:r>
      <w:r w:rsidRPr="00F90072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0"/>
        <w:gridCol w:w="2055"/>
        <w:gridCol w:w="2055"/>
      </w:tblGrid>
      <w:tr w:rsidR="003A0A44" w:rsidRPr="0075370F" w:rsidTr="000E22C9">
        <w:trPr>
          <w:trHeight w:val="302"/>
        </w:trPr>
        <w:tc>
          <w:tcPr>
            <w:tcW w:w="5670" w:type="dxa"/>
            <w:vMerge w:val="restart"/>
            <w:vAlign w:val="center"/>
          </w:tcPr>
          <w:p w:rsidR="003A0A44" w:rsidRPr="0075370F" w:rsidRDefault="003A0A44" w:rsidP="000160F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:rsidR="003A0A44" w:rsidRPr="0075370F" w:rsidRDefault="009E349D" w:rsidP="000160F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92234" w:rsidRPr="0075370F" w:rsidTr="000E22C9">
        <w:trPr>
          <w:trHeight w:val="85"/>
        </w:trPr>
        <w:tc>
          <w:tcPr>
            <w:tcW w:w="5670" w:type="dxa"/>
            <w:vMerge/>
            <w:vAlign w:val="center"/>
          </w:tcPr>
          <w:p w:rsidR="00092234" w:rsidRPr="0075370F" w:rsidRDefault="00092234" w:rsidP="000160F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bottom w:val="nil"/>
              <w:right w:val="dashed" w:sz="4" w:space="0" w:color="auto"/>
            </w:tcBorders>
            <w:vAlign w:val="center"/>
          </w:tcPr>
          <w:p w:rsidR="00092234" w:rsidRPr="0075370F" w:rsidRDefault="00092234" w:rsidP="002202B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</w:t>
            </w:r>
            <w:r w:rsidR="002202BB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 w:rsidR="004550A7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055" w:type="dxa"/>
            <w:tcBorders>
              <w:left w:val="dashed" w:sz="4" w:space="0" w:color="auto"/>
              <w:bottom w:val="nil"/>
            </w:tcBorders>
            <w:vAlign w:val="center"/>
          </w:tcPr>
          <w:p w:rsidR="00092234" w:rsidRPr="0075370F" w:rsidRDefault="00092234" w:rsidP="002202B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</w:t>
            </w:r>
            <w:r w:rsidR="002202BB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 w:rsidR="004550A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092234" w:rsidRPr="0075370F" w:rsidTr="00F16057">
        <w:trPr>
          <w:trHeight w:val="302"/>
        </w:trPr>
        <w:tc>
          <w:tcPr>
            <w:tcW w:w="5670" w:type="dxa"/>
            <w:tcBorders>
              <w:bottom w:val="nil"/>
            </w:tcBorders>
            <w:vAlign w:val="bottom"/>
          </w:tcPr>
          <w:p w:rsidR="00092234" w:rsidRPr="0075370F" w:rsidRDefault="00092234" w:rsidP="00941C87">
            <w:pPr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75370F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055" w:type="dxa"/>
            <w:tcBorders>
              <w:bottom w:val="nil"/>
              <w:right w:val="dashed" w:sz="4" w:space="0" w:color="auto"/>
            </w:tcBorders>
            <w:vAlign w:val="bottom"/>
          </w:tcPr>
          <w:p w:rsidR="00092234" w:rsidRPr="00A0197D" w:rsidRDefault="00542F49" w:rsidP="008921B8">
            <w:pPr>
              <w:tabs>
                <w:tab w:val="decimal" w:pos="130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542F49">
              <w:rPr>
                <w:rFonts w:ascii="Angsana New" w:hAnsi="Angsana New" w:cs="Angsana New"/>
                <w:sz w:val="32"/>
                <w:szCs w:val="32"/>
              </w:rPr>
              <w:t>12,4</w:t>
            </w:r>
            <w:r w:rsidR="008921B8"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2055" w:type="dxa"/>
            <w:tcBorders>
              <w:left w:val="dashed" w:sz="4" w:space="0" w:color="auto"/>
              <w:bottom w:val="nil"/>
            </w:tcBorders>
            <w:vAlign w:val="bottom"/>
          </w:tcPr>
          <w:p w:rsidR="00092234" w:rsidRPr="0075370F" w:rsidRDefault="00092234" w:rsidP="00F16057">
            <w:pPr>
              <w:tabs>
                <w:tab w:val="decimal" w:pos="130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5370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F16057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75370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16057">
              <w:rPr>
                <w:rFonts w:ascii="Angsana New" w:hAnsi="Angsana New" w:cs="Angsana New"/>
                <w:sz w:val="32"/>
                <w:szCs w:val="32"/>
              </w:rPr>
              <w:t>171</w:t>
            </w:r>
          </w:p>
        </w:tc>
      </w:tr>
      <w:tr w:rsidR="00F16057" w:rsidRPr="0075370F" w:rsidTr="00C50AF2">
        <w:tc>
          <w:tcPr>
            <w:tcW w:w="5670" w:type="dxa"/>
            <w:tcBorders>
              <w:top w:val="nil"/>
              <w:bottom w:val="nil"/>
            </w:tcBorders>
            <w:vAlign w:val="bottom"/>
          </w:tcPr>
          <w:p w:rsidR="00F16057" w:rsidRPr="00F16057" w:rsidRDefault="00F16057" w:rsidP="000160F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205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F16057" w:rsidRPr="00A0197D" w:rsidRDefault="00A0197D" w:rsidP="0075370F">
            <w:pPr>
              <w:tabs>
                <w:tab w:val="decimal" w:pos="130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A0197D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05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F16057" w:rsidRPr="0075370F" w:rsidRDefault="00F16057" w:rsidP="00A85539">
            <w:pPr>
              <w:tabs>
                <w:tab w:val="decimal" w:pos="13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A85539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50AF2" w:rsidRPr="0075370F" w:rsidTr="00C50AF2">
        <w:tc>
          <w:tcPr>
            <w:tcW w:w="5670" w:type="dxa"/>
            <w:tcBorders>
              <w:top w:val="nil"/>
              <w:bottom w:val="nil"/>
            </w:tcBorders>
            <w:vAlign w:val="bottom"/>
          </w:tcPr>
          <w:p w:rsidR="00C50AF2" w:rsidRPr="0075370F" w:rsidRDefault="00C50AF2" w:rsidP="00C50AF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5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50AF2" w:rsidRPr="00A0197D" w:rsidRDefault="00C50AF2" w:rsidP="008921B8">
            <w:pPr>
              <w:tabs>
                <w:tab w:val="decimal" w:pos="130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542F49">
              <w:rPr>
                <w:rFonts w:ascii="Angsana New" w:hAnsi="Angsana New" w:cs="Angsana New"/>
                <w:sz w:val="32"/>
                <w:szCs w:val="32"/>
              </w:rPr>
              <w:t>12,4</w:t>
            </w:r>
            <w:r w:rsidR="008921B8"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205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C50AF2" w:rsidRPr="0075370F" w:rsidRDefault="00C50AF2" w:rsidP="00C50AF2">
            <w:pPr>
              <w:tabs>
                <w:tab w:val="decimal" w:pos="13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14,986</w:t>
            </w:r>
          </w:p>
        </w:tc>
      </w:tr>
      <w:tr w:rsidR="00092234" w:rsidRPr="0075370F" w:rsidTr="00F16057">
        <w:tc>
          <w:tcPr>
            <w:tcW w:w="5670" w:type="dxa"/>
            <w:tcBorders>
              <w:top w:val="nil"/>
              <w:bottom w:val="single" w:sz="4" w:space="0" w:color="auto"/>
            </w:tcBorders>
            <w:vAlign w:val="bottom"/>
          </w:tcPr>
          <w:p w:rsidR="00092234" w:rsidRPr="0075370F" w:rsidRDefault="00092234" w:rsidP="000160FD">
            <w:pPr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  <w:r w:rsidRPr="0075370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5370F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205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092234" w:rsidRPr="00A0197D" w:rsidRDefault="00542F49" w:rsidP="008921B8">
            <w:pPr>
              <w:tabs>
                <w:tab w:val="decimal" w:pos="130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(12,4</w:t>
            </w:r>
            <w:r w:rsidR="008921B8">
              <w:rPr>
                <w:rFonts w:ascii="Angsana New" w:hAnsi="Angsana New" w:cs="Angsana New"/>
                <w:sz w:val="32"/>
                <w:szCs w:val="32"/>
              </w:rPr>
              <w:t>52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5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092234" w:rsidRPr="0075370F" w:rsidRDefault="00092234" w:rsidP="0075370F">
            <w:pPr>
              <w:tabs>
                <w:tab w:val="decimal" w:pos="130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5370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16057" w:rsidRPr="0075370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F16057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F16057" w:rsidRPr="0075370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16057">
              <w:rPr>
                <w:rFonts w:ascii="Angsana New" w:hAnsi="Angsana New" w:cs="Angsana New"/>
                <w:sz w:val="32"/>
                <w:szCs w:val="32"/>
              </w:rPr>
              <w:t>171</w:t>
            </w:r>
            <w:r w:rsidRPr="0075370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92234" w:rsidRPr="0075370F" w:rsidTr="000E22C9"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2234" w:rsidRPr="0075370F" w:rsidRDefault="00092234" w:rsidP="000160F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</w:t>
            </w:r>
            <w:r w:rsidR="00C733D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5370F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="00C733D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092234" w:rsidRPr="00A0197D" w:rsidRDefault="00F63E30" w:rsidP="0075370F">
            <w:pPr>
              <w:tabs>
                <w:tab w:val="decimal" w:pos="130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A0197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="00B364F1" w:rsidRPr="00A0197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0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092234" w:rsidRPr="0075370F" w:rsidRDefault="00F16057" w:rsidP="00A85539">
            <w:pPr>
              <w:tabs>
                <w:tab w:val="decimal" w:pos="13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A85539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:rsidR="002556BF" w:rsidRPr="002556BF" w:rsidRDefault="002556BF" w:rsidP="000E22C9">
      <w:pPr>
        <w:ind w:left="357"/>
        <w:jc w:val="thaiDistribute"/>
        <w:rPr>
          <w:rFonts w:ascii="Angsana New" w:hAnsi="Angsana New" w:cs="Angsana New"/>
          <w:sz w:val="32"/>
          <w:szCs w:val="32"/>
        </w:rPr>
      </w:pPr>
    </w:p>
    <w:p w:rsidR="009C1A79" w:rsidRDefault="009C1A79" w:rsidP="00347757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เงินลงท</w:t>
      </w:r>
      <w:r>
        <w:rPr>
          <w:rFonts w:ascii="Angsana New" w:hAnsi="Angsana New" w:cs="Angsana New"/>
          <w:b/>
          <w:bCs/>
          <w:sz w:val="32"/>
          <w:szCs w:val="32"/>
          <w:cs/>
        </w:rPr>
        <w:t>ุน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ในบริษัทร่วมและกิจการที่ควบคุมร่วมกัน</w:t>
      </w:r>
    </w:p>
    <w:p w:rsidR="0075370F" w:rsidRDefault="0075370F" w:rsidP="00322C51">
      <w:pPr>
        <w:spacing w:line="120" w:lineRule="auto"/>
        <w:ind w:left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1B5E" w:rsidRPr="00F90072" w:rsidRDefault="00AB1B5E" w:rsidP="00AB1B5E">
      <w:pPr>
        <w:ind w:left="426" w:right="-97"/>
        <w:jc w:val="right"/>
        <w:rPr>
          <w:rFonts w:ascii="Angsana New" w:hAnsi="Angsana New" w:cs="Angsana New"/>
          <w:sz w:val="32"/>
          <w:szCs w:val="32"/>
          <w:cs/>
        </w:rPr>
      </w:pPr>
      <w:r w:rsidRPr="00F90072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F90072">
        <w:rPr>
          <w:rFonts w:ascii="Angsana New" w:hAnsi="Angsana New" w:cs="Angsana New"/>
          <w:sz w:val="32"/>
          <w:szCs w:val="32"/>
        </w:rPr>
        <w:t xml:space="preserve">: </w:t>
      </w:r>
      <w:r w:rsidRPr="00F90072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0"/>
        <w:gridCol w:w="1417"/>
        <w:gridCol w:w="1418"/>
        <w:gridCol w:w="1417"/>
        <w:gridCol w:w="1418"/>
      </w:tblGrid>
      <w:tr w:rsidR="00AB1B5E" w:rsidRPr="00E546FD" w:rsidTr="00CD63E8">
        <w:tc>
          <w:tcPr>
            <w:tcW w:w="4110" w:type="dxa"/>
            <w:vMerge w:val="restart"/>
            <w:vAlign w:val="center"/>
          </w:tcPr>
          <w:p w:rsidR="00AB1B5E" w:rsidRPr="00E546FD" w:rsidRDefault="00AB1B5E" w:rsidP="00CD63E8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งว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ดสาม</w:t>
            </w: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31 มีนาคม</w:t>
            </w:r>
          </w:p>
        </w:tc>
        <w:tc>
          <w:tcPr>
            <w:tcW w:w="2835" w:type="dxa"/>
            <w:gridSpan w:val="2"/>
          </w:tcPr>
          <w:p w:rsidR="00AB1B5E" w:rsidRPr="00E546FD" w:rsidRDefault="00AB1B5E" w:rsidP="00CD63E8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AB1B5E" w:rsidRPr="00E546FD" w:rsidRDefault="00AB1B5E" w:rsidP="00CD63E8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1B5E" w:rsidRPr="00E546FD" w:rsidTr="00CD63E8">
        <w:tc>
          <w:tcPr>
            <w:tcW w:w="4110" w:type="dxa"/>
            <w:vMerge/>
          </w:tcPr>
          <w:p w:rsidR="00AB1B5E" w:rsidRPr="00E546FD" w:rsidRDefault="00AB1B5E" w:rsidP="00CD63E8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right w:val="dashed" w:sz="4" w:space="0" w:color="auto"/>
            </w:tcBorders>
          </w:tcPr>
          <w:p w:rsidR="00AB1B5E" w:rsidRPr="00E546FD" w:rsidRDefault="00AB1B5E" w:rsidP="00AB1B5E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18" w:type="dxa"/>
            <w:tcBorders>
              <w:left w:val="dashed" w:sz="4" w:space="0" w:color="auto"/>
            </w:tcBorders>
          </w:tcPr>
          <w:p w:rsidR="00AB1B5E" w:rsidRPr="00E546FD" w:rsidRDefault="00AB1B5E" w:rsidP="00CD63E8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17" w:type="dxa"/>
            <w:tcBorders>
              <w:right w:val="dashed" w:sz="4" w:space="0" w:color="auto"/>
            </w:tcBorders>
          </w:tcPr>
          <w:p w:rsidR="00AB1B5E" w:rsidRPr="00E546FD" w:rsidRDefault="00AB1B5E" w:rsidP="004550A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18" w:type="dxa"/>
            <w:tcBorders>
              <w:left w:val="dashed" w:sz="4" w:space="0" w:color="auto"/>
            </w:tcBorders>
          </w:tcPr>
          <w:p w:rsidR="00AB1B5E" w:rsidRPr="00E546FD" w:rsidRDefault="00AB1B5E" w:rsidP="004550A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B1B5E" w:rsidRPr="00E546FD" w:rsidTr="00CD63E8">
        <w:tc>
          <w:tcPr>
            <w:tcW w:w="4110" w:type="dxa"/>
            <w:tcBorders>
              <w:bottom w:val="nil"/>
            </w:tcBorders>
          </w:tcPr>
          <w:p w:rsidR="00AB1B5E" w:rsidRPr="00E546FD" w:rsidRDefault="00AB1B5E" w:rsidP="00CD63E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บริษัทร่วม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center"/>
          </w:tcPr>
          <w:p w:rsidR="00AB1B5E" w:rsidRPr="00E546FD" w:rsidRDefault="00AB1B5E" w:rsidP="00CD63E8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dashed" w:sz="4" w:space="0" w:color="auto"/>
              <w:bottom w:val="nil"/>
            </w:tcBorders>
            <w:vAlign w:val="center"/>
          </w:tcPr>
          <w:p w:rsidR="00AB1B5E" w:rsidRPr="00E546FD" w:rsidRDefault="00AB1B5E" w:rsidP="00CD63E8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center"/>
          </w:tcPr>
          <w:p w:rsidR="00AB1B5E" w:rsidRPr="00E546FD" w:rsidRDefault="00AB1B5E" w:rsidP="00CD63E8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dashed" w:sz="4" w:space="0" w:color="auto"/>
              <w:bottom w:val="nil"/>
            </w:tcBorders>
            <w:vAlign w:val="center"/>
          </w:tcPr>
          <w:p w:rsidR="00AB1B5E" w:rsidRPr="00E546FD" w:rsidRDefault="00AB1B5E" w:rsidP="00CD63E8">
            <w:pPr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0A7" w:rsidRPr="00E546FD" w:rsidTr="00EA5D98"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4550A7" w:rsidRPr="00941C87" w:rsidRDefault="004550A7" w:rsidP="00CD63E8">
            <w:pPr>
              <w:ind w:left="148" w:hanging="1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41C8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4550A7" w:rsidRPr="00EA5D98" w:rsidRDefault="00A85539" w:rsidP="00A85539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D98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4550A7" w:rsidRPr="00EA5D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A5D98">
              <w:rPr>
                <w:rFonts w:ascii="Angsana New" w:hAnsi="Angsana New" w:cs="Angsana New"/>
                <w:sz w:val="30"/>
                <w:szCs w:val="30"/>
              </w:rPr>
              <w:t>075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550A7" w:rsidRDefault="004550A7" w:rsidP="00105C83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453,160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550A7" w:rsidRDefault="004550A7" w:rsidP="00A85539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8553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A85539"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550A7" w:rsidRDefault="004550A7" w:rsidP="00105C83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422,773</w:t>
            </w:r>
          </w:p>
        </w:tc>
      </w:tr>
      <w:tr w:rsidR="004550A7" w:rsidRPr="00E546FD" w:rsidTr="00EA5D98"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4550A7" w:rsidRPr="00941C87" w:rsidRDefault="004550A7" w:rsidP="00CD63E8">
            <w:pPr>
              <w:ind w:left="148" w:hanging="1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รจากเงินลงทุนตาม</w:t>
            </w: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4550A7" w:rsidRPr="00EA5D98" w:rsidRDefault="00EA5D98" w:rsidP="00AD2C09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D98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550A7" w:rsidRDefault="00A0197D" w:rsidP="00105C83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550A7" w:rsidRDefault="004550A7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550A7" w:rsidRDefault="004550A7" w:rsidP="00105C83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4550A7" w:rsidRPr="00E546FD" w:rsidTr="00EA5D98"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4550A7" w:rsidRDefault="004550A7" w:rsidP="00CD63E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4550A7" w:rsidRPr="00EA5D98" w:rsidRDefault="00EA5D98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D98">
              <w:rPr>
                <w:rFonts w:ascii="Angsana New" w:hAnsi="Angsana New" w:cs="Angsana New"/>
                <w:sz w:val="30"/>
                <w:szCs w:val="30"/>
              </w:rPr>
              <w:t>(10,354</w:t>
            </w:r>
            <w:r w:rsidR="004550A7" w:rsidRPr="00EA5D9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550A7" w:rsidRDefault="00A0197D" w:rsidP="00105C83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(5,833)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550A7" w:rsidRDefault="007E2D8B" w:rsidP="00896524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(10,894</w:t>
            </w:r>
            <w:r w:rsidR="004550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550A7" w:rsidRDefault="00A0197D" w:rsidP="00105C83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(5,231)</w:t>
            </w:r>
          </w:p>
        </w:tc>
      </w:tr>
      <w:tr w:rsidR="004550A7" w:rsidRPr="00E546FD" w:rsidTr="00EA5D98"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4550A7" w:rsidRPr="00E546FD" w:rsidRDefault="004550A7" w:rsidP="00CD63E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659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06591">
              <w:rPr>
                <w:rFonts w:ascii="Angsana New" w:hAnsi="Angsana New" w:cs="Angsana New" w:hint="cs"/>
                <w:sz w:val="32"/>
                <w:szCs w:val="32"/>
                <w:cs/>
              </w:rPr>
              <w:t>31 มีนาคม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4550A7" w:rsidRPr="00EA5D98" w:rsidRDefault="00EA5D98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D98">
              <w:rPr>
                <w:rFonts w:ascii="Angsana New" w:hAnsi="Angsana New" w:cs="Angsana New"/>
                <w:sz w:val="30"/>
                <w:szCs w:val="30"/>
              </w:rPr>
              <w:t>489</w:t>
            </w:r>
            <w:r w:rsidR="004550A7" w:rsidRPr="00EA5D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A5D98"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4550A7" w:rsidRPr="00E546FD" w:rsidRDefault="00A0197D" w:rsidP="00105C83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448,246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550A7" w:rsidRPr="00E546FD" w:rsidRDefault="007E2D8B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451</w:t>
            </w:r>
            <w:r w:rsidR="004550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967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4550A7" w:rsidRPr="00E546FD" w:rsidRDefault="00A0197D" w:rsidP="009D490D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417,542</w:t>
            </w:r>
          </w:p>
        </w:tc>
      </w:tr>
      <w:tr w:rsidR="00896524" w:rsidRPr="00E546FD" w:rsidTr="00896524"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:rsidR="00896524" w:rsidRPr="00E546FD" w:rsidRDefault="00896524" w:rsidP="00CD63E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กิจการที่ควบคุมร่วมกัน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896524" w:rsidRPr="00EA5D98" w:rsidRDefault="00896524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896524" w:rsidRPr="00E546FD" w:rsidRDefault="00896524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896524" w:rsidRDefault="00896524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896524" w:rsidRPr="00E546FD" w:rsidRDefault="00896524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0A7" w:rsidRPr="00E546FD" w:rsidTr="00CD63E8"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4550A7" w:rsidRPr="00941C87" w:rsidRDefault="004550A7" w:rsidP="00CD63E8">
            <w:pPr>
              <w:ind w:left="148" w:hanging="1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41C8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550A7" w:rsidRPr="00EA5D98" w:rsidRDefault="00A85539" w:rsidP="00A85539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D9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550A7" w:rsidRPr="00EA5D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A5D98">
              <w:rPr>
                <w:rFonts w:ascii="Angsana New" w:hAnsi="Angsana New" w:cs="Angsana New"/>
                <w:sz w:val="30"/>
                <w:szCs w:val="30"/>
              </w:rPr>
              <w:t>290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550A7" w:rsidRDefault="004550A7" w:rsidP="00105C83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5,551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550A7" w:rsidRDefault="00A0197D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550A7" w:rsidRPr="00E546FD" w:rsidRDefault="00A0197D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733D3" w:rsidRPr="00E546FD" w:rsidTr="00CE18AB"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C733D3" w:rsidRPr="00941C87" w:rsidRDefault="00C733D3" w:rsidP="00CE18AB">
            <w:pPr>
              <w:ind w:left="148" w:hanging="1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รจากเงินลงทุ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ตาม</w:t>
            </w: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733D3" w:rsidRPr="00EA5D98" w:rsidRDefault="00C733D3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D98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733D3" w:rsidRDefault="00C733D3" w:rsidP="009D490D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733D3" w:rsidRDefault="00C733D3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733D3" w:rsidRPr="00E546FD" w:rsidRDefault="00C733D3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4550A7" w:rsidRPr="00E546FD" w:rsidTr="00AD2C09">
        <w:tc>
          <w:tcPr>
            <w:tcW w:w="4110" w:type="dxa"/>
            <w:tcBorders>
              <w:top w:val="nil"/>
              <w:bottom w:val="nil"/>
            </w:tcBorders>
          </w:tcPr>
          <w:p w:rsidR="004550A7" w:rsidRDefault="004550A7" w:rsidP="00CD63E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550A7" w:rsidRPr="00EA5D98" w:rsidRDefault="00A85539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D98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550A7" w:rsidRDefault="004550A7" w:rsidP="00105C83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(1,632)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550A7" w:rsidRDefault="004550A7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550A7" w:rsidRDefault="004550A7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4550A7" w:rsidRPr="00E546FD" w:rsidTr="00896524"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4550A7" w:rsidRPr="00E546FD" w:rsidRDefault="004550A7" w:rsidP="00CD63E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550A7" w:rsidRPr="00EA5D98" w:rsidRDefault="004550A7" w:rsidP="00EA5D98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D9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A5D98" w:rsidRPr="00EA5D98">
              <w:rPr>
                <w:rFonts w:ascii="Angsana New" w:hAnsi="Angsana New" w:cs="Angsana New"/>
                <w:sz w:val="30"/>
                <w:szCs w:val="30"/>
              </w:rPr>
              <w:t>101</w:t>
            </w:r>
            <w:r w:rsidRPr="00EA5D9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550A7" w:rsidRPr="00E546FD" w:rsidRDefault="00A0197D" w:rsidP="00105C83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550A7" w:rsidRPr="00E546FD" w:rsidRDefault="00A0197D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550A7" w:rsidRPr="00E546FD" w:rsidRDefault="004550A7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4550A7" w:rsidRPr="00E546FD" w:rsidTr="00896524">
        <w:tc>
          <w:tcPr>
            <w:tcW w:w="4110" w:type="dxa"/>
            <w:tcBorders>
              <w:top w:val="single" w:sz="4" w:space="0" w:color="auto"/>
            </w:tcBorders>
          </w:tcPr>
          <w:p w:rsidR="004550A7" w:rsidRPr="00E546FD" w:rsidRDefault="00DB3B24" w:rsidP="00CD63E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659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06591">
              <w:rPr>
                <w:rFonts w:ascii="Angsana New" w:hAnsi="Angsana New" w:cs="Angsana New" w:hint="cs"/>
                <w:sz w:val="32"/>
                <w:szCs w:val="32"/>
                <w:cs/>
              </w:rPr>
              <w:t>31 มีนาคม</w:t>
            </w:r>
          </w:p>
        </w:tc>
        <w:tc>
          <w:tcPr>
            <w:tcW w:w="1417" w:type="dxa"/>
            <w:tcBorders>
              <w:top w:val="single" w:sz="4" w:space="0" w:color="auto"/>
              <w:right w:val="dashed" w:sz="4" w:space="0" w:color="auto"/>
            </w:tcBorders>
            <w:vAlign w:val="center"/>
          </w:tcPr>
          <w:p w:rsidR="004550A7" w:rsidRPr="00EA5D98" w:rsidRDefault="00EA5D98" w:rsidP="00AD2C09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D98">
              <w:rPr>
                <w:rFonts w:ascii="Angsana New" w:hAnsi="Angsana New" w:cs="Angsana New"/>
                <w:sz w:val="30"/>
                <w:szCs w:val="30"/>
              </w:rPr>
              <w:t>4,189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:rsidR="004550A7" w:rsidRPr="00E546FD" w:rsidRDefault="004550A7" w:rsidP="00A0197D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A0197D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right w:val="dashed" w:sz="4" w:space="0" w:color="auto"/>
            </w:tcBorders>
            <w:vAlign w:val="center"/>
          </w:tcPr>
          <w:p w:rsidR="004550A7" w:rsidRPr="00E546FD" w:rsidRDefault="00CA72AF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:rsidR="004550A7" w:rsidRPr="00E546FD" w:rsidRDefault="00A0197D" w:rsidP="00AB1B5E">
            <w:pPr>
              <w:tabs>
                <w:tab w:val="decimal" w:pos="1027"/>
              </w:tabs>
              <w:ind w:left="-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:rsidR="00592C83" w:rsidRDefault="00592C83" w:rsidP="009245D9">
      <w:pPr>
        <w:spacing w:line="120" w:lineRule="auto"/>
        <w:ind w:left="357" w:firstLine="720"/>
        <w:jc w:val="both"/>
        <w:rPr>
          <w:rFonts w:ascii="Angsana New" w:hAnsi="Angsana New" w:cs="Angsana New"/>
          <w:b/>
          <w:sz w:val="32"/>
          <w:szCs w:val="32"/>
        </w:rPr>
      </w:pPr>
    </w:p>
    <w:p w:rsidR="009E349D" w:rsidRPr="009245D9" w:rsidRDefault="009245D9" w:rsidP="009245D9">
      <w:pPr>
        <w:pStyle w:val="ae"/>
        <w:tabs>
          <w:tab w:val="left" w:pos="1134"/>
        </w:tabs>
        <w:ind w:left="426" w:right="-97"/>
        <w:jc w:val="both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81753A" w:rsidRPr="009245D9">
        <w:rPr>
          <w:rFonts w:ascii="Angsana New" w:hAnsi="Angsana New"/>
          <w:b/>
          <w:sz w:val="32"/>
          <w:szCs w:val="32"/>
          <w:cs/>
        </w:rPr>
        <w:t xml:space="preserve">เงินลงทุนในบริษัทร่วมและกิจการที่ควบคุมร่วมกัน ณ วันที่ </w:t>
      </w:r>
      <w:r w:rsidRPr="009245D9">
        <w:rPr>
          <w:rFonts w:ascii="Angsana New" w:hAnsi="Angsana New"/>
          <w:bCs/>
          <w:sz w:val="32"/>
          <w:szCs w:val="32"/>
        </w:rPr>
        <w:t>31</w:t>
      </w:r>
      <w:r w:rsidR="00E42FCA" w:rsidRPr="009245D9">
        <w:rPr>
          <w:rFonts w:ascii="Angsana New" w:hAnsi="Angsana New" w:hint="cs"/>
          <w:b/>
          <w:sz w:val="32"/>
          <w:szCs w:val="32"/>
          <w:cs/>
        </w:rPr>
        <w:t xml:space="preserve"> มีนาคม </w:t>
      </w:r>
      <w:r w:rsidRPr="009245D9">
        <w:rPr>
          <w:rFonts w:ascii="Angsana New" w:hAnsi="Angsana New"/>
          <w:bCs/>
          <w:sz w:val="32"/>
          <w:szCs w:val="32"/>
        </w:rPr>
        <w:t>255</w:t>
      </w:r>
      <w:r w:rsidR="004550A7" w:rsidRPr="004550A7">
        <w:rPr>
          <w:rFonts w:ascii="Angsana New" w:hAnsi="Angsana New"/>
          <w:bCs/>
          <w:sz w:val="32"/>
          <w:szCs w:val="32"/>
        </w:rPr>
        <w:t>9</w:t>
      </w:r>
      <w:r w:rsidR="00A0197D">
        <w:rPr>
          <w:rFonts w:ascii="Angsana New" w:hAnsi="Angsana New"/>
          <w:bCs/>
          <w:sz w:val="32"/>
          <w:szCs w:val="32"/>
        </w:rPr>
        <w:t xml:space="preserve"> </w:t>
      </w:r>
      <w:r w:rsidR="00E42FCA" w:rsidRPr="00470768">
        <w:rPr>
          <w:rFonts w:ascii="Angsana New" w:hAnsi="Angsana New"/>
          <w:b/>
          <w:sz w:val="32"/>
          <w:szCs w:val="32"/>
          <w:cs/>
        </w:rPr>
        <w:t xml:space="preserve">และ </w:t>
      </w:r>
      <w:r w:rsidR="00470768" w:rsidRPr="00470768">
        <w:rPr>
          <w:rFonts w:ascii="Angsana New" w:hAnsi="Angsana New" w:hint="cs"/>
          <w:b/>
          <w:sz w:val="32"/>
          <w:szCs w:val="32"/>
          <w:cs/>
        </w:rPr>
        <w:t>ณ วันที่</w:t>
      </w:r>
      <w:r w:rsidR="00955C42">
        <w:rPr>
          <w:rFonts w:ascii="Angsana New" w:hAnsi="Angsana New"/>
          <w:bCs/>
          <w:sz w:val="32"/>
          <w:szCs w:val="32"/>
        </w:rPr>
        <w:t xml:space="preserve"> </w:t>
      </w:r>
      <w:r w:rsidRPr="009245D9">
        <w:rPr>
          <w:rFonts w:ascii="Angsana New" w:hAnsi="Angsana New"/>
          <w:bCs/>
          <w:sz w:val="32"/>
          <w:szCs w:val="32"/>
        </w:rPr>
        <w:t>31</w:t>
      </w:r>
      <w:r w:rsidR="00E42FCA" w:rsidRPr="009245D9">
        <w:rPr>
          <w:rFonts w:ascii="Angsana New" w:hAnsi="Angsana New"/>
          <w:b/>
          <w:sz w:val="32"/>
          <w:szCs w:val="32"/>
          <w:cs/>
        </w:rPr>
        <w:t xml:space="preserve"> ธันวาคม </w:t>
      </w:r>
      <w:r w:rsidRPr="009245D9">
        <w:rPr>
          <w:rFonts w:ascii="Angsana New" w:hAnsi="Angsana New"/>
          <w:bCs/>
          <w:sz w:val="32"/>
          <w:szCs w:val="32"/>
        </w:rPr>
        <w:t>255</w:t>
      </w:r>
      <w:r w:rsidR="00A85539">
        <w:rPr>
          <w:rFonts w:ascii="Angsana New" w:hAnsi="Angsana New"/>
          <w:bCs/>
          <w:sz w:val="32"/>
          <w:szCs w:val="32"/>
        </w:rPr>
        <w:t>8</w:t>
      </w:r>
      <w:r w:rsidR="00E42FCA" w:rsidRPr="009245D9">
        <w:rPr>
          <w:rFonts w:ascii="Angsana New" w:hAnsi="Angsana New"/>
          <w:b/>
          <w:sz w:val="32"/>
          <w:szCs w:val="32"/>
          <w:cs/>
        </w:rPr>
        <w:t xml:space="preserve"> และเงินปันผลรับสำหรับแต่ละงวด</w:t>
      </w:r>
      <w:r w:rsidR="0081753A" w:rsidRPr="009245D9">
        <w:rPr>
          <w:rFonts w:ascii="Angsana New" w:hAnsi="Angsana New"/>
          <w:b/>
          <w:sz w:val="32"/>
          <w:szCs w:val="32"/>
          <w:cs/>
        </w:rPr>
        <w:t xml:space="preserve">สิ้นสุดวันที่ </w:t>
      </w:r>
      <w:r w:rsidR="00E42FCA" w:rsidRPr="009245D9">
        <w:rPr>
          <w:rFonts w:ascii="Angsana New" w:hAnsi="Angsana New" w:hint="cs"/>
          <w:b/>
          <w:sz w:val="32"/>
          <w:szCs w:val="32"/>
          <w:cs/>
        </w:rPr>
        <w:t xml:space="preserve">31 มีนาคม </w:t>
      </w:r>
      <w:r w:rsidRPr="009245D9">
        <w:rPr>
          <w:rFonts w:ascii="Angsana New" w:hAnsi="Angsana New"/>
          <w:bCs/>
          <w:sz w:val="32"/>
          <w:szCs w:val="32"/>
        </w:rPr>
        <w:t>255</w:t>
      </w:r>
      <w:r w:rsidR="00A85539">
        <w:rPr>
          <w:rFonts w:ascii="Angsana New" w:hAnsi="Angsana New"/>
          <w:bCs/>
          <w:sz w:val="32"/>
          <w:szCs w:val="32"/>
        </w:rPr>
        <w:t>9</w:t>
      </w:r>
      <w:r w:rsidR="00A0197D">
        <w:rPr>
          <w:rFonts w:ascii="Angsana New" w:hAnsi="Angsana New"/>
          <w:bCs/>
          <w:sz w:val="32"/>
          <w:szCs w:val="32"/>
        </w:rPr>
        <w:t xml:space="preserve"> </w:t>
      </w:r>
      <w:r w:rsidR="00E42FCA" w:rsidRPr="009245D9">
        <w:rPr>
          <w:rFonts w:ascii="Angsana New" w:hAnsi="Angsana New"/>
          <w:b/>
          <w:sz w:val="32"/>
          <w:szCs w:val="32"/>
          <w:cs/>
        </w:rPr>
        <w:t xml:space="preserve">และ </w:t>
      </w:r>
      <w:r w:rsidRPr="009245D9">
        <w:rPr>
          <w:rFonts w:ascii="Angsana New" w:hAnsi="Angsana New"/>
          <w:bCs/>
          <w:sz w:val="32"/>
          <w:szCs w:val="32"/>
        </w:rPr>
        <w:t>255</w:t>
      </w:r>
      <w:r w:rsidR="004550A7">
        <w:rPr>
          <w:rFonts w:ascii="Angsana New" w:hAnsi="Angsana New"/>
          <w:bCs/>
          <w:sz w:val="32"/>
          <w:szCs w:val="32"/>
        </w:rPr>
        <w:t>8</w:t>
      </w:r>
      <w:r w:rsidR="0081753A" w:rsidRPr="009245D9">
        <w:rPr>
          <w:rFonts w:ascii="Angsana New" w:hAnsi="Angsana New"/>
          <w:b/>
          <w:sz w:val="32"/>
          <w:szCs w:val="32"/>
          <w:cs/>
        </w:rPr>
        <w:t xml:space="preserve"> มีดังนี้</w:t>
      </w:r>
    </w:p>
    <w:p w:rsidR="00E45E5D" w:rsidRDefault="00E45E5D" w:rsidP="00E45E5D">
      <w:pPr>
        <w:ind w:left="357" w:right="-97" w:firstLine="69"/>
        <w:jc w:val="thaiDistribute"/>
        <w:rPr>
          <w:rFonts w:ascii="Angsana New" w:hAnsi="Angsana New" w:cs="Angsana New"/>
          <w:b/>
          <w:sz w:val="32"/>
          <w:szCs w:val="32"/>
        </w:rPr>
      </w:pPr>
    </w:p>
    <w:p w:rsidR="00E45E5D" w:rsidRDefault="00E45E5D" w:rsidP="00E45E5D">
      <w:pPr>
        <w:ind w:left="357" w:right="-97" w:firstLine="69"/>
        <w:jc w:val="thaiDistribute"/>
        <w:rPr>
          <w:rFonts w:ascii="Angsana New" w:hAnsi="Angsana New" w:cs="Angsana New"/>
          <w:b/>
          <w:sz w:val="32"/>
          <w:szCs w:val="32"/>
        </w:rPr>
      </w:pPr>
    </w:p>
    <w:p w:rsidR="00D430E5" w:rsidRDefault="00D430E5" w:rsidP="00E45E5D">
      <w:pPr>
        <w:ind w:left="357" w:right="-97" w:firstLine="69"/>
        <w:jc w:val="thaiDistribute"/>
        <w:rPr>
          <w:rFonts w:ascii="Angsana New" w:hAnsi="Angsana New" w:cs="Angsana New"/>
          <w:b/>
          <w:sz w:val="32"/>
          <w:szCs w:val="32"/>
        </w:rPr>
      </w:pPr>
    </w:p>
    <w:p w:rsidR="00E45E5D" w:rsidRDefault="00E45E5D" w:rsidP="00E45E5D">
      <w:pPr>
        <w:ind w:left="357" w:right="-97" w:firstLine="69"/>
        <w:jc w:val="thaiDistribute"/>
        <w:rPr>
          <w:rFonts w:ascii="Angsana New" w:hAnsi="Angsana New" w:cs="Angsana New"/>
          <w:b/>
          <w:sz w:val="32"/>
          <w:szCs w:val="32"/>
        </w:rPr>
      </w:pPr>
    </w:p>
    <w:p w:rsidR="00E45E5D" w:rsidRDefault="00E45E5D" w:rsidP="00E45E5D">
      <w:pPr>
        <w:ind w:left="357" w:right="-97" w:firstLine="69"/>
        <w:jc w:val="thaiDistribute"/>
        <w:rPr>
          <w:rFonts w:ascii="Angsana New" w:hAnsi="Angsana New" w:cs="Angsana New"/>
          <w:b/>
          <w:sz w:val="32"/>
          <w:szCs w:val="32"/>
        </w:rPr>
      </w:pPr>
    </w:p>
    <w:p w:rsidR="00E45E5D" w:rsidRDefault="00E45E5D" w:rsidP="00E45E5D">
      <w:pPr>
        <w:ind w:left="357" w:right="-97" w:firstLine="69"/>
        <w:jc w:val="thaiDistribute"/>
        <w:rPr>
          <w:rFonts w:ascii="Angsana New" w:hAnsi="Angsana New" w:cs="Angsana New"/>
          <w:b/>
          <w:sz w:val="32"/>
          <w:szCs w:val="32"/>
        </w:rPr>
      </w:pPr>
    </w:p>
    <w:p w:rsidR="00C30D7E" w:rsidRDefault="00531509" w:rsidP="000E22C9">
      <w:pPr>
        <w:ind w:left="357" w:right="-97" w:firstLine="5761"/>
        <w:jc w:val="right"/>
        <w:rPr>
          <w:rFonts w:ascii="Angsana New" w:hAnsi="Angsana New" w:cs="Angsana New"/>
          <w:b/>
          <w:sz w:val="32"/>
          <w:szCs w:val="32"/>
        </w:rPr>
      </w:pPr>
      <w:r>
        <w:rPr>
          <w:rFonts w:ascii="Angsana New" w:hAnsi="Angsana New" w:cs="Angsana New" w:hint="cs"/>
          <w:b/>
          <w:sz w:val="32"/>
          <w:szCs w:val="32"/>
          <w:cs/>
        </w:rPr>
        <w:lastRenderedPageBreak/>
        <w:t xml:space="preserve"> </w:t>
      </w:r>
      <w:r w:rsidR="00C30D7E">
        <w:rPr>
          <w:rFonts w:ascii="Angsana New" w:hAnsi="Angsana New" w:cs="Angsana New" w:hint="cs"/>
          <w:b/>
          <w:sz w:val="32"/>
          <w:szCs w:val="32"/>
          <w:cs/>
        </w:rPr>
        <w:t xml:space="preserve">(หน่วย </w:t>
      </w:r>
      <w:r w:rsidR="00C30D7E" w:rsidRPr="00C30D7E">
        <w:rPr>
          <w:rFonts w:ascii="Angsana New" w:hAnsi="Angsana New" w:cs="Angsana New"/>
          <w:bCs/>
          <w:sz w:val="32"/>
          <w:szCs w:val="32"/>
        </w:rPr>
        <w:t>:</w:t>
      </w:r>
      <w:r w:rsidR="00583EE9">
        <w:rPr>
          <w:rFonts w:ascii="Angsana New" w:hAnsi="Angsana New" w:cs="Angsana New" w:hint="cs"/>
          <w:b/>
          <w:sz w:val="32"/>
          <w:szCs w:val="32"/>
          <w:cs/>
        </w:rPr>
        <w:t xml:space="preserve"> </w:t>
      </w:r>
      <w:r w:rsidR="00C30D7E">
        <w:rPr>
          <w:rFonts w:ascii="Angsana New" w:hAnsi="Angsana New" w:cs="Angsana New" w:hint="cs"/>
          <w:b/>
          <w:sz w:val="32"/>
          <w:szCs w:val="32"/>
          <w:cs/>
        </w:rPr>
        <w:t>พันบาท)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1017"/>
        <w:gridCol w:w="1018"/>
        <w:gridCol w:w="1088"/>
        <w:gridCol w:w="1089"/>
        <w:gridCol w:w="1088"/>
        <w:gridCol w:w="1089"/>
      </w:tblGrid>
      <w:tr w:rsidR="007B37E7" w:rsidRPr="001F0B46" w:rsidTr="007B37E7">
        <w:tc>
          <w:tcPr>
            <w:tcW w:w="3402" w:type="dxa"/>
            <w:tcBorders>
              <w:bottom w:val="nil"/>
            </w:tcBorders>
          </w:tcPr>
          <w:p w:rsidR="007B37E7" w:rsidRPr="001F0B46" w:rsidRDefault="007B37E7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2035" w:type="dxa"/>
            <w:gridSpan w:val="2"/>
            <w:tcBorders>
              <w:bottom w:val="nil"/>
            </w:tcBorders>
          </w:tcPr>
          <w:p w:rsidR="007B37E7" w:rsidRPr="001F0B46" w:rsidRDefault="007B37E7" w:rsidP="007B37E7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ร้อยละ</w:t>
            </w:r>
          </w:p>
        </w:tc>
        <w:tc>
          <w:tcPr>
            <w:tcW w:w="2177" w:type="dxa"/>
            <w:gridSpan w:val="2"/>
          </w:tcPr>
          <w:p w:rsidR="007B37E7" w:rsidRPr="001F0B46" w:rsidRDefault="00C11C85" w:rsidP="007B37E7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177" w:type="dxa"/>
            <w:gridSpan w:val="2"/>
          </w:tcPr>
          <w:p w:rsidR="007B37E7" w:rsidRPr="001F0B46" w:rsidRDefault="00C11C85" w:rsidP="007B37E7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งบการเงินรวม</w:t>
            </w:r>
          </w:p>
        </w:tc>
      </w:tr>
      <w:tr w:rsidR="007B37E7" w:rsidRPr="001F0B46" w:rsidTr="007B37E7">
        <w:tc>
          <w:tcPr>
            <w:tcW w:w="3402" w:type="dxa"/>
            <w:vMerge w:val="restart"/>
            <w:tcBorders>
              <w:top w:val="nil"/>
              <w:bottom w:val="nil"/>
            </w:tcBorders>
            <w:vAlign w:val="center"/>
          </w:tcPr>
          <w:p w:rsidR="007B37E7" w:rsidRPr="001F0B46" w:rsidRDefault="007B37E7" w:rsidP="007B37E7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รายการ</w:t>
            </w:r>
          </w:p>
        </w:tc>
        <w:tc>
          <w:tcPr>
            <w:tcW w:w="2035" w:type="dxa"/>
            <w:gridSpan w:val="2"/>
            <w:tcBorders>
              <w:top w:val="nil"/>
            </w:tcBorders>
          </w:tcPr>
          <w:p w:rsidR="007B37E7" w:rsidRPr="001F0B46" w:rsidRDefault="007B37E7" w:rsidP="007B37E7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ความเป็นเจ้าของ</w:t>
            </w:r>
          </w:p>
        </w:tc>
        <w:tc>
          <w:tcPr>
            <w:tcW w:w="2177" w:type="dxa"/>
            <w:gridSpan w:val="2"/>
          </w:tcPr>
          <w:p w:rsidR="007B37E7" w:rsidRPr="001F0B46" w:rsidRDefault="007B37E7" w:rsidP="007B37E7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วิธีราคาทุน</w:t>
            </w:r>
          </w:p>
        </w:tc>
        <w:tc>
          <w:tcPr>
            <w:tcW w:w="2177" w:type="dxa"/>
            <w:gridSpan w:val="2"/>
          </w:tcPr>
          <w:p w:rsidR="007B37E7" w:rsidRPr="001F0B46" w:rsidRDefault="007B37E7" w:rsidP="007B37E7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วิธีส่วนได้เสีย</w:t>
            </w:r>
          </w:p>
        </w:tc>
      </w:tr>
      <w:tr w:rsidR="007B37E7" w:rsidRPr="001F0B46" w:rsidTr="00896524">
        <w:tc>
          <w:tcPr>
            <w:tcW w:w="3402" w:type="dxa"/>
            <w:vMerge/>
            <w:tcBorders>
              <w:bottom w:val="nil"/>
            </w:tcBorders>
          </w:tcPr>
          <w:p w:rsidR="007B37E7" w:rsidRPr="001F0B46" w:rsidRDefault="007B37E7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17" w:type="dxa"/>
            <w:tcBorders>
              <w:bottom w:val="nil"/>
              <w:right w:val="dashed" w:sz="4" w:space="0" w:color="auto"/>
            </w:tcBorders>
            <w:vAlign w:val="center"/>
          </w:tcPr>
          <w:p w:rsidR="007B37E7" w:rsidRPr="001F0B46" w:rsidRDefault="007B37E7" w:rsidP="001F0B46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018" w:type="dxa"/>
            <w:tcBorders>
              <w:left w:val="dashed" w:sz="4" w:space="0" w:color="auto"/>
              <w:bottom w:val="nil"/>
            </w:tcBorders>
            <w:vAlign w:val="center"/>
          </w:tcPr>
          <w:p w:rsidR="007B37E7" w:rsidRPr="001F0B46" w:rsidRDefault="007B37E7" w:rsidP="001F0B46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088" w:type="dxa"/>
            <w:tcBorders>
              <w:bottom w:val="nil"/>
              <w:right w:val="dashed" w:sz="4" w:space="0" w:color="auto"/>
            </w:tcBorders>
            <w:vAlign w:val="center"/>
          </w:tcPr>
          <w:p w:rsidR="007B37E7" w:rsidRPr="001F0B46" w:rsidRDefault="007B37E7" w:rsidP="001F0B46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089" w:type="dxa"/>
            <w:tcBorders>
              <w:left w:val="dashed" w:sz="4" w:space="0" w:color="auto"/>
              <w:bottom w:val="nil"/>
            </w:tcBorders>
            <w:vAlign w:val="center"/>
          </w:tcPr>
          <w:p w:rsidR="007B37E7" w:rsidRPr="001F0B46" w:rsidRDefault="007B37E7" w:rsidP="001F0B46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088" w:type="dxa"/>
            <w:tcBorders>
              <w:bottom w:val="nil"/>
              <w:right w:val="dashed" w:sz="4" w:space="0" w:color="auto"/>
            </w:tcBorders>
            <w:vAlign w:val="center"/>
          </w:tcPr>
          <w:p w:rsidR="007B37E7" w:rsidRPr="001F0B46" w:rsidRDefault="007B37E7" w:rsidP="001F0B46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089" w:type="dxa"/>
            <w:tcBorders>
              <w:left w:val="dashed" w:sz="4" w:space="0" w:color="auto"/>
              <w:bottom w:val="nil"/>
            </w:tcBorders>
            <w:vAlign w:val="center"/>
          </w:tcPr>
          <w:p w:rsidR="007B37E7" w:rsidRPr="001F0B46" w:rsidRDefault="007B37E7" w:rsidP="001F0B46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659BB" w:rsidRPr="001F0B46" w:rsidTr="00896524">
        <w:tc>
          <w:tcPr>
            <w:tcW w:w="3402" w:type="dxa"/>
            <w:tcBorders>
              <w:top w:val="nil"/>
            </w:tcBorders>
          </w:tcPr>
          <w:p w:rsidR="008659BB" w:rsidRPr="001F0B46" w:rsidRDefault="008659BB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17" w:type="dxa"/>
            <w:tcBorders>
              <w:top w:val="nil"/>
              <w:right w:val="dashed" w:sz="4" w:space="0" w:color="auto"/>
            </w:tcBorders>
          </w:tcPr>
          <w:p w:rsidR="008659BB" w:rsidRPr="001F0B46" w:rsidRDefault="008659BB" w:rsidP="004550A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bCs/>
                <w:sz w:val="32"/>
                <w:szCs w:val="32"/>
              </w:rPr>
              <w:t>9</w:t>
            </w:r>
          </w:p>
        </w:tc>
        <w:tc>
          <w:tcPr>
            <w:tcW w:w="1018" w:type="dxa"/>
            <w:tcBorders>
              <w:top w:val="nil"/>
              <w:left w:val="dashed" w:sz="4" w:space="0" w:color="auto"/>
            </w:tcBorders>
          </w:tcPr>
          <w:p w:rsidR="008659BB" w:rsidRPr="001F0B46" w:rsidRDefault="008659BB" w:rsidP="001F0B46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bCs/>
                <w:sz w:val="32"/>
                <w:szCs w:val="32"/>
              </w:rPr>
              <w:t>8</w:t>
            </w:r>
          </w:p>
        </w:tc>
        <w:tc>
          <w:tcPr>
            <w:tcW w:w="1088" w:type="dxa"/>
            <w:tcBorders>
              <w:top w:val="nil"/>
              <w:right w:val="dashed" w:sz="4" w:space="0" w:color="auto"/>
            </w:tcBorders>
          </w:tcPr>
          <w:p w:rsidR="008659BB" w:rsidRPr="001F0B46" w:rsidRDefault="008659BB" w:rsidP="004550A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bCs/>
                <w:sz w:val="32"/>
                <w:szCs w:val="32"/>
              </w:rPr>
              <w:t>9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</w:tcBorders>
          </w:tcPr>
          <w:p w:rsidR="008659BB" w:rsidRPr="001F0B46" w:rsidRDefault="008659BB" w:rsidP="004550A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bCs/>
                <w:sz w:val="32"/>
                <w:szCs w:val="32"/>
              </w:rPr>
              <w:t>8</w:t>
            </w:r>
          </w:p>
        </w:tc>
        <w:tc>
          <w:tcPr>
            <w:tcW w:w="1088" w:type="dxa"/>
            <w:tcBorders>
              <w:top w:val="nil"/>
              <w:right w:val="dashed" w:sz="4" w:space="0" w:color="auto"/>
            </w:tcBorders>
          </w:tcPr>
          <w:p w:rsidR="008659BB" w:rsidRPr="001F0B46" w:rsidRDefault="008659BB" w:rsidP="004550A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bCs/>
                <w:sz w:val="32"/>
                <w:szCs w:val="32"/>
              </w:rPr>
              <w:t>9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</w:tcBorders>
          </w:tcPr>
          <w:p w:rsidR="008659BB" w:rsidRPr="001F0B46" w:rsidRDefault="008659BB" w:rsidP="004550A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4550A7">
              <w:rPr>
                <w:rFonts w:ascii="Angsana New" w:hAnsi="Angsana New" w:cs="Angsana New"/>
                <w:bCs/>
                <w:sz w:val="32"/>
                <w:szCs w:val="32"/>
              </w:rPr>
              <w:t>8</w:t>
            </w:r>
          </w:p>
        </w:tc>
      </w:tr>
      <w:tr w:rsidR="008659BB" w:rsidRPr="001F0B46" w:rsidTr="00896524">
        <w:tc>
          <w:tcPr>
            <w:tcW w:w="3402" w:type="dxa"/>
            <w:tcBorders>
              <w:bottom w:val="nil"/>
            </w:tcBorders>
          </w:tcPr>
          <w:p w:rsidR="008659BB" w:rsidRPr="001F0B46" w:rsidRDefault="008659BB" w:rsidP="001F0B46">
            <w:pPr>
              <w:ind w:right="-97"/>
              <w:jc w:val="both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 w:hint="cs"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017" w:type="dxa"/>
            <w:tcBorders>
              <w:bottom w:val="nil"/>
              <w:right w:val="dashed" w:sz="4" w:space="0" w:color="auto"/>
            </w:tcBorders>
          </w:tcPr>
          <w:p w:rsidR="008659BB" w:rsidRPr="001F0B46" w:rsidRDefault="008659BB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18" w:type="dxa"/>
            <w:tcBorders>
              <w:left w:val="dashed" w:sz="4" w:space="0" w:color="auto"/>
              <w:bottom w:val="nil"/>
            </w:tcBorders>
          </w:tcPr>
          <w:p w:rsidR="008659BB" w:rsidRPr="001F0B46" w:rsidRDefault="008659BB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88" w:type="dxa"/>
            <w:tcBorders>
              <w:bottom w:val="nil"/>
              <w:right w:val="dashed" w:sz="4" w:space="0" w:color="auto"/>
            </w:tcBorders>
          </w:tcPr>
          <w:p w:rsidR="008659BB" w:rsidRPr="001F0B46" w:rsidRDefault="008659BB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89" w:type="dxa"/>
            <w:tcBorders>
              <w:left w:val="dashed" w:sz="4" w:space="0" w:color="auto"/>
              <w:bottom w:val="nil"/>
            </w:tcBorders>
          </w:tcPr>
          <w:p w:rsidR="008659BB" w:rsidRPr="001F0B46" w:rsidRDefault="008659BB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88" w:type="dxa"/>
            <w:tcBorders>
              <w:bottom w:val="nil"/>
              <w:right w:val="dashed" w:sz="4" w:space="0" w:color="auto"/>
            </w:tcBorders>
          </w:tcPr>
          <w:p w:rsidR="008659BB" w:rsidRPr="001F0B46" w:rsidRDefault="008659BB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89" w:type="dxa"/>
            <w:tcBorders>
              <w:left w:val="dashed" w:sz="4" w:space="0" w:color="auto"/>
              <w:bottom w:val="nil"/>
            </w:tcBorders>
          </w:tcPr>
          <w:p w:rsidR="008659BB" w:rsidRPr="001F0B46" w:rsidRDefault="008659BB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8659BB" w:rsidRPr="001F0B46" w:rsidTr="00896524">
        <w:tc>
          <w:tcPr>
            <w:tcW w:w="3402" w:type="dxa"/>
            <w:tcBorders>
              <w:top w:val="nil"/>
              <w:bottom w:val="nil"/>
            </w:tcBorders>
          </w:tcPr>
          <w:p w:rsidR="008659BB" w:rsidRPr="001F0B46" w:rsidRDefault="008659BB" w:rsidP="001F0B46">
            <w:pPr>
              <w:numPr>
                <w:ilvl w:val="0"/>
                <w:numId w:val="2"/>
              </w:numPr>
              <w:tabs>
                <w:tab w:val="left" w:pos="201"/>
              </w:tabs>
              <w:ind w:left="33" w:right="-97" w:firstLine="0"/>
              <w:jc w:val="both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sz w:val="32"/>
                <w:szCs w:val="32"/>
              </w:rPr>
              <w:t>LV Technology Engineering</w:t>
            </w:r>
          </w:p>
        </w:tc>
        <w:tc>
          <w:tcPr>
            <w:tcW w:w="1017" w:type="dxa"/>
            <w:tcBorders>
              <w:top w:val="nil"/>
              <w:bottom w:val="nil"/>
              <w:right w:val="dashed" w:sz="4" w:space="0" w:color="auto"/>
            </w:tcBorders>
          </w:tcPr>
          <w:p w:rsidR="008659BB" w:rsidRPr="001F0B46" w:rsidRDefault="008659BB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left w:val="dashed" w:sz="4" w:space="0" w:color="auto"/>
              <w:bottom w:val="nil"/>
            </w:tcBorders>
          </w:tcPr>
          <w:p w:rsidR="008659BB" w:rsidRPr="001F0B46" w:rsidRDefault="008659BB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</w:tcPr>
          <w:p w:rsidR="008659BB" w:rsidRPr="001F0B46" w:rsidRDefault="008659BB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</w:tcPr>
          <w:p w:rsidR="008659BB" w:rsidRPr="001F0B46" w:rsidRDefault="008659BB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</w:tcPr>
          <w:p w:rsidR="008659BB" w:rsidRPr="001F0B46" w:rsidRDefault="008659BB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</w:tcPr>
          <w:p w:rsidR="008659BB" w:rsidRPr="001F0B46" w:rsidRDefault="008659BB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8659BB" w:rsidRPr="001F0B46" w:rsidTr="00896524">
        <w:tc>
          <w:tcPr>
            <w:tcW w:w="3402" w:type="dxa"/>
            <w:tcBorders>
              <w:top w:val="nil"/>
              <w:bottom w:val="nil"/>
            </w:tcBorders>
          </w:tcPr>
          <w:p w:rsidR="008659BB" w:rsidRPr="001F0B46" w:rsidRDefault="008659BB" w:rsidP="001F0B46">
            <w:pPr>
              <w:tabs>
                <w:tab w:val="left" w:pos="186"/>
              </w:tabs>
              <w:ind w:left="33" w:right="-97"/>
              <w:jc w:val="both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 xml:space="preserve">   (Tianjin) Co., Ltd.*</w:t>
            </w:r>
          </w:p>
        </w:tc>
        <w:tc>
          <w:tcPr>
            <w:tcW w:w="1017" w:type="dxa"/>
            <w:tcBorders>
              <w:top w:val="nil"/>
              <w:bottom w:val="nil"/>
              <w:right w:val="dashed" w:sz="4" w:space="0" w:color="auto"/>
            </w:tcBorders>
          </w:tcPr>
          <w:p w:rsidR="008659BB" w:rsidRPr="00F14FA0" w:rsidRDefault="00F14FA0" w:rsidP="00F14FA0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49.00</w:t>
            </w:r>
          </w:p>
        </w:tc>
        <w:tc>
          <w:tcPr>
            <w:tcW w:w="1018" w:type="dxa"/>
            <w:tcBorders>
              <w:top w:val="nil"/>
              <w:left w:val="dashed" w:sz="4" w:space="0" w:color="auto"/>
              <w:bottom w:val="nil"/>
            </w:tcBorders>
          </w:tcPr>
          <w:p w:rsidR="008659BB" w:rsidRPr="00F14FA0" w:rsidRDefault="00F14FA0" w:rsidP="00F14FA0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49.00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</w:tcPr>
          <w:p w:rsidR="008659BB" w:rsidRPr="00F14FA0" w:rsidRDefault="00CA72AF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83,365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</w:tcPr>
          <w:p w:rsidR="008659BB" w:rsidRPr="00F14FA0" w:rsidRDefault="00A85539" w:rsidP="00A85539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85</w:t>
            </w:r>
            <w:r w:rsidR="00F14FA0">
              <w:rPr>
                <w:rFonts w:ascii="Angsana New" w:hAnsi="Angsana New" w:cs="Angsana New"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374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</w:tcPr>
          <w:p w:rsidR="008659BB" w:rsidRPr="00F14FA0" w:rsidRDefault="00CB7FE2" w:rsidP="00AD2C09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124,604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</w:tcPr>
          <w:p w:rsidR="008659BB" w:rsidRPr="00F14FA0" w:rsidRDefault="00F14FA0" w:rsidP="00A85539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1</w:t>
            </w:r>
            <w:r w:rsidR="00A85539">
              <w:rPr>
                <w:rFonts w:ascii="Angsana New" w:hAnsi="Angsana New" w:cs="Angsana New"/>
                <w:bCs/>
                <w:sz w:val="32"/>
                <w:szCs w:val="32"/>
              </w:rPr>
              <w:t>26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,</w:t>
            </w:r>
            <w:r w:rsidR="00A85539">
              <w:rPr>
                <w:rFonts w:ascii="Angsana New" w:hAnsi="Angsana New" w:cs="Angsana New"/>
                <w:bCs/>
                <w:sz w:val="32"/>
                <w:szCs w:val="32"/>
              </w:rPr>
              <w:t>157</w:t>
            </w:r>
          </w:p>
        </w:tc>
      </w:tr>
      <w:tr w:rsidR="007B37E7" w:rsidRPr="001F0B46" w:rsidTr="00896524">
        <w:tc>
          <w:tcPr>
            <w:tcW w:w="3402" w:type="dxa"/>
            <w:tcBorders>
              <w:top w:val="nil"/>
              <w:bottom w:val="nil"/>
            </w:tcBorders>
          </w:tcPr>
          <w:p w:rsidR="007B37E7" w:rsidRPr="00F14FA0" w:rsidRDefault="007B37E7" w:rsidP="00CD63E8">
            <w:pPr>
              <w:numPr>
                <w:ilvl w:val="0"/>
                <w:numId w:val="2"/>
              </w:numPr>
              <w:tabs>
                <w:tab w:val="left" w:pos="201"/>
              </w:tabs>
              <w:ind w:left="33" w:right="-97" w:firstLine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F14FA0">
              <w:rPr>
                <w:rFonts w:ascii="Angsana New" w:hAnsi="Angsana New" w:cs="Angsana New"/>
                <w:sz w:val="32"/>
                <w:szCs w:val="32"/>
              </w:rPr>
              <w:t>Ceminter</w:t>
            </w:r>
            <w:proofErr w:type="spellEnd"/>
            <w:r w:rsidRPr="00F14FA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F14FA0">
              <w:rPr>
                <w:rFonts w:ascii="Angsana New" w:hAnsi="Angsana New" w:cs="Angsana New"/>
                <w:sz w:val="32"/>
                <w:szCs w:val="32"/>
              </w:rPr>
              <w:t>Pte.</w:t>
            </w:r>
            <w:proofErr w:type="spellEnd"/>
            <w:r w:rsidRPr="00F14FA0">
              <w:rPr>
                <w:rFonts w:ascii="Angsana New" w:hAnsi="Angsana New" w:cs="Angsana New"/>
                <w:sz w:val="32"/>
                <w:szCs w:val="32"/>
              </w:rPr>
              <w:t xml:space="preserve"> Ltd. *</w:t>
            </w:r>
          </w:p>
        </w:tc>
        <w:tc>
          <w:tcPr>
            <w:tcW w:w="1017" w:type="dxa"/>
            <w:tcBorders>
              <w:top w:val="nil"/>
              <w:bottom w:val="nil"/>
              <w:right w:val="dashed" w:sz="4" w:space="0" w:color="auto"/>
            </w:tcBorders>
          </w:tcPr>
          <w:p w:rsidR="007B37E7" w:rsidRPr="00F14FA0" w:rsidRDefault="007B37E7" w:rsidP="007B37E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45.48</w:t>
            </w:r>
          </w:p>
        </w:tc>
        <w:tc>
          <w:tcPr>
            <w:tcW w:w="1018" w:type="dxa"/>
            <w:tcBorders>
              <w:top w:val="nil"/>
              <w:left w:val="dashed" w:sz="4" w:space="0" w:color="auto"/>
              <w:bottom w:val="nil"/>
            </w:tcBorders>
          </w:tcPr>
          <w:p w:rsidR="007B37E7" w:rsidRPr="00F14FA0" w:rsidRDefault="007B37E7" w:rsidP="007B37E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45.48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</w:tcPr>
          <w:p w:rsidR="007B37E7" w:rsidRPr="007B37E7" w:rsidRDefault="00CA72AF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210,026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</w:tcPr>
          <w:p w:rsidR="007B37E7" w:rsidRPr="007B37E7" w:rsidRDefault="00A85539" w:rsidP="00A85539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215</w:t>
            </w:r>
            <w:r w:rsidR="007B37E7">
              <w:rPr>
                <w:rFonts w:ascii="Angsana New" w:hAnsi="Angsana New" w:cs="Angsana New"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088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</w:tcPr>
          <w:p w:rsidR="007B37E7" w:rsidRPr="007B37E7" w:rsidRDefault="00CB7FE2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208,174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</w:tcPr>
          <w:p w:rsidR="007B37E7" w:rsidRPr="007B37E7" w:rsidRDefault="00A85539" w:rsidP="00A85539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213</w:t>
            </w:r>
            <w:r w:rsidR="007B37E7">
              <w:rPr>
                <w:rFonts w:ascii="Angsana New" w:hAnsi="Angsana New" w:cs="Angsana New"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192</w:t>
            </w:r>
          </w:p>
        </w:tc>
      </w:tr>
      <w:tr w:rsidR="007B37E7" w:rsidRPr="001F0B46" w:rsidTr="00896524">
        <w:tc>
          <w:tcPr>
            <w:tcW w:w="3402" w:type="dxa"/>
            <w:tcBorders>
              <w:top w:val="nil"/>
              <w:bottom w:val="nil"/>
            </w:tcBorders>
          </w:tcPr>
          <w:p w:rsidR="007B37E7" w:rsidRPr="00F14FA0" w:rsidRDefault="007B37E7" w:rsidP="00CD63E8">
            <w:pPr>
              <w:numPr>
                <w:ilvl w:val="0"/>
                <w:numId w:val="2"/>
              </w:numPr>
              <w:tabs>
                <w:tab w:val="left" w:pos="201"/>
              </w:tabs>
              <w:ind w:left="33" w:right="-97" w:firstLine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14FA0">
              <w:rPr>
                <w:rFonts w:ascii="Angsana New" w:hAnsi="Angsana New" w:cs="Angsana New"/>
                <w:sz w:val="32"/>
                <w:szCs w:val="32"/>
              </w:rPr>
              <w:t>Global Cement Capital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Partners</w:t>
            </w:r>
          </w:p>
        </w:tc>
        <w:tc>
          <w:tcPr>
            <w:tcW w:w="1017" w:type="dxa"/>
            <w:tcBorders>
              <w:top w:val="nil"/>
              <w:bottom w:val="nil"/>
              <w:right w:val="dashed" w:sz="4" w:space="0" w:color="auto"/>
            </w:tcBorders>
          </w:tcPr>
          <w:p w:rsidR="007B37E7" w:rsidRPr="00F14FA0" w:rsidRDefault="007B37E7" w:rsidP="00F14FA0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left w:val="dashed" w:sz="4" w:space="0" w:color="auto"/>
              <w:bottom w:val="nil"/>
            </w:tcBorders>
          </w:tcPr>
          <w:p w:rsidR="007B37E7" w:rsidRPr="00F14FA0" w:rsidRDefault="007B37E7" w:rsidP="00F14FA0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</w:tcPr>
          <w:p w:rsidR="007B37E7" w:rsidRPr="007B37E7" w:rsidRDefault="007B37E7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</w:tcPr>
          <w:p w:rsidR="007B37E7" w:rsidRPr="007B37E7" w:rsidRDefault="007B37E7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</w:tcPr>
          <w:p w:rsidR="007B37E7" w:rsidRPr="007B37E7" w:rsidRDefault="007B37E7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nil"/>
            </w:tcBorders>
          </w:tcPr>
          <w:p w:rsidR="007B37E7" w:rsidRPr="007B37E7" w:rsidRDefault="007B37E7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7C73CA" w:rsidRPr="001F0B46" w:rsidTr="00CB7FE2">
        <w:tc>
          <w:tcPr>
            <w:tcW w:w="3402" w:type="dxa"/>
            <w:tcBorders>
              <w:top w:val="nil"/>
              <w:bottom w:val="nil"/>
            </w:tcBorders>
          </w:tcPr>
          <w:p w:rsidR="007C73CA" w:rsidRPr="001F0B46" w:rsidRDefault="007C73CA" w:rsidP="007C73CA">
            <w:pPr>
              <w:tabs>
                <w:tab w:val="left" w:pos="186"/>
              </w:tabs>
              <w:ind w:left="33" w:right="-97"/>
              <w:jc w:val="both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 xml:space="preserve">   Ltd.*</w:t>
            </w:r>
          </w:p>
        </w:tc>
        <w:tc>
          <w:tcPr>
            <w:tcW w:w="1017" w:type="dxa"/>
            <w:tcBorders>
              <w:top w:val="nil"/>
              <w:bottom w:val="nil"/>
              <w:right w:val="dashed" w:sz="4" w:space="0" w:color="auto"/>
            </w:tcBorders>
          </w:tcPr>
          <w:p w:rsidR="007C73CA" w:rsidRPr="00F14FA0" w:rsidRDefault="007C73CA" w:rsidP="00F14FA0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20.00</w:t>
            </w:r>
          </w:p>
        </w:tc>
        <w:tc>
          <w:tcPr>
            <w:tcW w:w="1018" w:type="dxa"/>
            <w:tcBorders>
              <w:top w:val="nil"/>
              <w:left w:val="dashed" w:sz="4" w:space="0" w:color="auto"/>
              <w:bottom w:val="nil"/>
            </w:tcBorders>
          </w:tcPr>
          <w:p w:rsidR="007C73CA" w:rsidRPr="00F14FA0" w:rsidRDefault="007C73CA" w:rsidP="00F14FA0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20.00</w:t>
            </w:r>
          </w:p>
        </w:tc>
        <w:tc>
          <w:tcPr>
            <w:tcW w:w="108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7C73CA" w:rsidRPr="007B37E7" w:rsidRDefault="007C73CA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158,576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7C73CA" w:rsidRPr="007B37E7" w:rsidRDefault="007C73CA" w:rsidP="00A85539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162,399</w:t>
            </w:r>
          </w:p>
        </w:tc>
        <w:tc>
          <w:tcPr>
            <w:tcW w:w="108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7C73CA" w:rsidRPr="007B37E7" w:rsidRDefault="007C73CA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156,943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7C73CA" w:rsidRPr="007B37E7" w:rsidRDefault="007C73CA" w:rsidP="00A85539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160,726</w:t>
            </w:r>
          </w:p>
        </w:tc>
      </w:tr>
      <w:tr w:rsidR="007B37E7" w:rsidRPr="001F0B46" w:rsidTr="00CB7FE2">
        <w:tc>
          <w:tcPr>
            <w:tcW w:w="3402" w:type="dxa"/>
            <w:tcBorders>
              <w:top w:val="nil"/>
              <w:bottom w:val="nil"/>
            </w:tcBorders>
          </w:tcPr>
          <w:p w:rsidR="007B37E7" w:rsidRPr="0027596C" w:rsidRDefault="0027596C" w:rsidP="0027596C">
            <w:pPr>
              <w:tabs>
                <w:tab w:val="left" w:pos="201"/>
              </w:tabs>
              <w:ind w:left="33" w:right="-9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7596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17" w:type="dxa"/>
            <w:tcBorders>
              <w:top w:val="nil"/>
              <w:bottom w:val="nil"/>
              <w:right w:val="dashed" w:sz="4" w:space="0" w:color="auto"/>
            </w:tcBorders>
          </w:tcPr>
          <w:p w:rsidR="007B37E7" w:rsidRPr="00F14FA0" w:rsidRDefault="007B37E7" w:rsidP="00F14FA0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left w:val="dashed" w:sz="4" w:space="0" w:color="auto"/>
              <w:bottom w:val="nil"/>
            </w:tcBorders>
          </w:tcPr>
          <w:p w:rsidR="007B37E7" w:rsidRPr="00F14FA0" w:rsidRDefault="007B37E7" w:rsidP="00F14FA0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088" w:type="dxa"/>
            <w:tcBorders>
              <w:bottom w:val="single" w:sz="4" w:space="0" w:color="auto"/>
              <w:right w:val="dashed" w:sz="4" w:space="0" w:color="auto"/>
            </w:tcBorders>
          </w:tcPr>
          <w:p w:rsidR="007B37E7" w:rsidRPr="007B37E7" w:rsidRDefault="00CA72AF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451,967</w:t>
            </w:r>
          </w:p>
        </w:tc>
        <w:tc>
          <w:tcPr>
            <w:tcW w:w="1089" w:type="dxa"/>
            <w:tcBorders>
              <w:left w:val="dashed" w:sz="4" w:space="0" w:color="auto"/>
              <w:bottom w:val="single" w:sz="4" w:space="0" w:color="auto"/>
            </w:tcBorders>
          </w:tcPr>
          <w:p w:rsidR="007B37E7" w:rsidRPr="007B37E7" w:rsidRDefault="007B37E7" w:rsidP="00A85539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4</w:t>
            </w:r>
            <w:r w:rsidR="00A85539">
              <w:rPr>
                <w:rFonts w:ascii="Angsana New" w:hAnsi="Angsana New" w:cs="Angsana New"/>
                <w:bCs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2,</w:t>
            </w:r>
            <w:r w:rsidR="00A85539">
              <w:rPr>
                <w:rFonts w:ascii="Angsana New" w:hAnsi="Angsana New" w:cs="Angsana New"/>
                <w:bCs/>
                <w:sz w:val="32"/>
                <w:szCs w:val="32"/>
              </w:rPr>
              <w:t>861</w:t>
            </w:r>
          </w:p>
        </w:tc>
        <w:tc>
          <w:tcPr>
            <w:tcW w:w="1088" w:type="dxa"/>
            <w:tcBorders>
              <w:bottom w:val="single" w:sz="4" w:space="0" w:color="auto"/>
              <w:right w:val="dashed" w:sz="4" w:space="0" w:color="auto"/>
            </w:tcBorders>
          </w:tcPr>
          <w:p w:rsidR="007B37E7" w:rsidRPr="007B37E7" w:rsidRDefault="00CB7FE2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489,721</w:t>
            </w:r>
          </w:p>
        </w:tc>
        <w:tc>
          <w:tcPr>
            <w:tcW w:w="1089" w:type="dxa"/>
            <w:tcBorders>
              <w:left w:val="dashed" w:sz="4" w:space="0" w:color="auto"/>
              <w:bottom w:val="single" w:sz="4" w:space="0" w:color="auto"/>
            </w:tcBorders>
          </w:tcPr>
          <w:p w:rsidR="007B37E7" w:rsidRPr="007B37E7" w:rsidRDefault="00A85539" w:rsidP="00A85539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500</w:t>
            </w:r>
            <w:r w:rsidR="007B37E7">
              <w:rPr>
                <w:rFonts w:ascii="Angsana New" w:hAnsi="Angsana New" w:cs="Angsana New"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075</w:t>
            </w:r>
          </w:p>
        </w:tc>
      </w:tr>
      <w:tr w:rsidR="007B37E7" w:rsidRPr="001F0B46" w:rsidTr="00896524">
        <w:tc>
          <w:tcPr>
            <w:tcW w:w="3402" w:type="dxa"/>
            <w:tcBorders>
              <w:top w:val="nil"/>
              <w:bottom w:val="nil"/>
            </w:tcBorders>
          </w:tcPr>
          <w:p w:rsidR="007B37E7" w:rsidRPr="001F0B46" w:rsidRDefault="007B37E7" w:rsidP="00CD63E8">
            <w:pPr>
              <w:ind w:right="-97"/>
              <w:jc w:val="both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Cs/>
                <w:sz w:val="32"/>
                <w:szCs w:val="32"/>
                <w:cs/>
              </w:rPr>
              <w:t>กิจการที่ควบคุมร่วมกัน</w:t>
            </w:r>
          </w:p>
        </w:tc>
        <w:tc>
          <w:tcPr>
            <w:tcW w:w="1017" w:type="dxa"/>
            <w:tcBorders>
              <w:top w:val="nil"/>
              <w:bottom w:val="nil"/>
              <w:right w:val="dashed" w:sz="4" w:space="0" w:color="auto"/>
            </w:tcBorders>
          </w:tcPr>
          <w:p w:rsidR="007B37E7" w:rsidRPr="00F14FA0" w:rsidRDefault="007B37E7" w:rsidP="00F14FA0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left w:val="dashed" w:sz="4" w:space="0" w:color="auto"/>
              <w:bottom w:val="nil"/>
            </w:tcBorders>
          </w:tcPr>
          <w:p w:rsidR="007B37E7" w:rsidRPr="00F14FA0" w:rsidRDefault="007B37E7" w:rsidP="00F14FA0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088" w:type="dxa"/>
            <w:tcBorders>
              <w:bottom w:val="nil"/>
              <w:right w:val="dashed" w:sz="4" w:space="0" w:color="auto"/>
            </w:tcBorders>
          </w:tcPr>
          <w:p w:rsidR="007B37E7" w:rsidRPr="007B37E7" w:rsidRDefault="007B37E7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089" w:type="dxa"/>
            <w:tcBorders>
              <w:left w:val="dashed" w:sz="4" w:space="0" w:color="auto"/>
              <w:bottom w:val="nil"/>
            </w:tcBorders>
          </w:tcPr>
          <w:p w:rsidR="007B37E7" w:rsidRPr="001F0B46" w:rsidRDefault="007B37E7" w:rsidP="001F0B46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88" w:type="dxa"/>
            <w:tcBorders>
              <w:bottom w:val="nil"/>
              <w:right w:val="dashed" w:sz="4" w:space="0" w:color="auto"/>
            </w:tcBorders>
          </w:tcPr>
          <w:p w:rsidR="007B37E7" w:rsidRPr="007B37E7" w:rsidRDefault="007B37E7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089" w:type="dxa"/>
            <w:tcBorders>
              <w:left w:val="dashed" w:sz="4" w:space="0" w:color="auto"/>
              <w:bottom w:val="nil"/>
            </w:tcBorders>
          </w:tcPr>
          <w:p w:rsidR="007B37E7" w:rsidRPr="007B37E7" w:rsidRDefault="007B37E7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7B37E7" w:rsidRPr="001F0B46" w:rsidTr="00896524">
        <w:tc>
          <w:tcPr>
            <w:tcW w:w="3402" w:type="dxa"/>
            <w:tcBorders>
              <w:top w:val="nil"/>
            </w:tcBorders>
          </w:tcPr>
          <w:p w:rsidR="007B37E7" w:rsidRPr="00F14FA0" w:rsidRDefault="007B37E7" w:rsidP="00CD63E8">
            <w:pPr>
              <w:numPr>
                <w:ilvl w:val="0"/>
                <w:numId w:val="2"/>
              </w:numPr>
              <w:tabs>
                <w:tab w:val="left" w:pos="201"/>
              </w:tabs>
              <w:ind w:left="33" w:right="-97" w:firstLine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B37E7">
              <w:rPr>
                <w:rFonts w:ascii="Angsana New" w:hAnsi="Angsana New" w:cs="Angsana New"/>
                <w:sz w:val="32"/>
                <w:szCs w:val="32"/>
              </w:rPr>
              <w:t>BLVT, LLC</w:t>
            </w:r>
            <w:r w:rsidR="0089554A">
              <w:rPr>
                <w:rFonts w:ascii="Angsana New" w:hAnsi="Angsana New" w:cs="Angsana New"/>
                <w:sz w:val="32"/>
                <w:szCs w:val="32"/>
              </w:rPr>
              <w:t xml:space="preserve"> *</w:t>
            </w:r>
          </w:p>
        </w:tc>
        <w:tc>
          <w:tcPr>
            <w:tcW w:w="1017" w:type="dxa"/>
            <w:tcBorders>
              <w:top w:val="nil"/>
              <w:right w:val="dashed" w:sz="4" w:space="0" w:color="auto"/>
            </w:tcBorders>
          </w:tcPr>
          <w:p w:rsidR="007B37E7" w:rsidRPr="00F14FA0" w:rsidRDefault="007B37E7" w:rsidP="00F14FA0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33.33</w:t>
            </w:r>
          </w:p>
        </w:tc>
        <w:tc>
          <w:tcPr>
            <w:tcW w:w="1018" w:type="dxa"/>
            <w:tcBorders>
              <w:top w:val="nil"/>
              <w:left w:val="dashed" w:sz="4" w:space="0" w:color="auto"/>
            </w:tcBorders>
          </w:tcPr>
          <w:p w:rsidR="007B37E7" w:rsidRPr="00F14FA0" w:rsidRDefault="007B37E7" w:rsidP="00F14FA0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33.33</w:t>
            </w:r>
          </w:p>
        </w:tc>
        <w:tc>
          <w:tcPr>
            <w:tcW w:w="1088" w:type="dxa"/>
            <w:tcBorders>
              <w:top w:val="nil"/>
              <w:right w:val="dashed" w:sz="4" w:space="0" w:color="auto"/>
            </w:tcBorders>
          </w:tcPr>
          <w:p w:rsidR="007B37E7" w:rsidRPr="007B37E7" w:rsidRDefault="00CA72AF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4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</w:tcBorders>
          </w:tcPr>
          <w:p w:rsidR="007B37E7" w:rsidRPr="007B37E7" w:rsidRDefault="00A85539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4</w:t>
            </w:r>
          </w:p>
        </w:tc>
        <w:tc>
          <w:tcPr>
            <w:tcW w:w="1088" w:type="dxa"/>
            <w:tcBorders>
              <w:top w:val="nil"/>
              <w:right w:val="dashed" w:sz="4" w:space="0" w:color="auto"/>
            </w:tcBorders>
          </w:tcPr>
          <w:p w:rsidR="007B37E7" w:rsidRPr="007B37E7" w:rsidRDefault="00CB7FE2" w:rsidP="007B37E7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4,189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</w:tcBorders>
          </w:tcPr>
          <w:p w:rsidR="007B37E7" w:rsidRPr="007B37E7" w:rsidRDefault="00A85539" w:rsidP="00A85539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4</w:t>
            </w:r>
            <w:r w:rsidR="007B37E7">
              <w:rPr>
                <w:rFonts w:ascii="Angsana New" w:hAnsi="Angsana New" w:cs="Angsana New"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290</w:t>
            </w:r>
          </w:p>
        </w:tc>
      </w:tr>
    </w:tbl>
    <w:p w:rsidR="0081753A" w:rsidRDefault="009245D9" w:rsidP="00DC415A">
      <w:pPr>
        <w:pStyle w:val="ae"/>
        <w:tabs>
          <w:tab w:val="left" w:pos="709"/>
          <w:tab w:val="left" w:pos="1134"/>
          <w:tab w:val="left" w:pos="1560"/>
        </w:tabs>
        <w:ind w:left="426" w:right="-97"/>
        <w:jc w:val="both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1323"/>
        <w:gridCol w:w="1323"/>
        <w:gridCol w:w="1323"/>
        <w:gridCol w:w="1210"/>
        <w:gridCol w:w="1210"/>
      </w:tblGrid>
      <w:tr w:rsidR="009169E5" w:rsidRPr="009169E5" w:rsidTr="00474241">
        <w:tc>
          <w:tcPr>
            <w:tcW w:w="3402" w:type="dxa"/>
            <w:tcBorders>
              <w:bottom w:val="nil"/>
            </w:tcBorders>
          </w:tcPr>
          <w:p w:rsidR="009169E5" w:rsidRPr="009169E5" w:rsidRDefault="009169E5" w:rsidP="00CD63E8">
            <w:pPr>
              <w:ind w:right="-9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vMerge w:val="restart"/>
            <w:vAlign w:val="center"/>
          </w:tcPr>
          <w:p w:rsidR="009169E5" w:rsidRPr="009169E5" w:rsidRDefault="009169E5" w:rsidP="00DD2202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420" w:type="dxa"/>
            <w:gridSpan w:val="2"/>
            <w:tcBorders>
              <w:bottom w:val="nil"/>
            </w:tcBorders>
          </w:tcPr>
          <w:p w:rsidR="009169E5" w:rsidRPr="009169E5" w:rsidRDefault="009169E5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เงินปันผล (หน่วย </w:t>
            </w:r>
            <w:r w:rsidRPr="009169E5">
              <w:rPr>
                <w:rFonts w:ascii="Angsana New" w:hAnsi="Angsana New" w:cs="Angsana New"/>
                <w:b/>
                <w:sz w:val="30"/>
                <w:szCs w:val="30"/>
              </w:rPr>
              <w:t xml:space="preserve">: </w:t>
            </w: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พันบาท)</w:t>
            </w:r>
          </w:p>
        </w:tc>
      </w:tr>
      <w:tr w:rsidR="009169E5" w:rsidRPr="009169E5" w:rsidTr="00474241">
        <w:tc>
          <w:tcPr>
            <w:tcW w:w="3402" w:type="dxa"/>
            <w:vMerge w:val="restart"/>
            <w:tcBorders>
              <w:top w:val="nil"/>
              <w:bottom w:val="nil"/>
            </w:tcBorders>
            <w:vAlign w:val="center"/>
          </w:tcPr>
          <w:p w:rsidR="009169E5" w:rsidRPr="009169E5" w:rsidRDefault="009169E5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รายการ</w:t>
            </w:r>
          </w:p>
        </w:tc>
        <w:tc>
          <w:tcPr>
            <w:tcW w:w="3969" w:type="dxa"/>
            <w:gridSpan w:val="3"/>
            <w:vMerge/>
          </w:tcPr>
          <w:p w:rsidR="009169E5" w:rsidRPr="009169E5" w:rsidRDefault="009169E5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20" w:type="dxa"/>
            <w:gridSpan w:val="2"/>
            <w:tcBorders>
              <w:top w:val="nil"/>
            </w:tcBorders>
          </w:tcPr>
          <w:p w:rsidR="009169E5" w:rsidRPr="009169E5" w:rsidRDefault="009169E5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</w:tr>
      <w:tr w:rsidR="00DD2202" w:rsidRPr="009169E5" w:rsidTr="009169E5">
        <w:tc>
          <w:tcPr>
            <w:tcW w:w="3402" w:type="dxa"/>
            <w:vMerge/>
            <w:tcBorders>
              <w:bottom w:val="nil"/>
            </w:tcBorders>
          </w:tcPr>
          <w:p w:rsidR="00DD2202" w:rsidRPr="009169E5" w:rsidRDefault="00DD2202" w:rsidP="00CD63E8">
            <w:pPr>
              <w:ind w:right="-9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:rsidR="00DD2202" w:rsidRPr="009169E5" w:rsidRDefault="00DD2202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23" w:type="dxa"/>
            <w:tcBorders>
              <w:bottom w:val="nil"/>
              <w:right w:val="single" w:sz="4" w:space="0" w:color="auto"/>
            </w:tcBorders>
            <w:vAlign w:val="center"/>
          </w:tcPr>
          <w:p w:rsidR="00DD2202" w:rsidRPr="009169E5" w:rsidRDefault="00DD2202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3" w:type="dxa"/>
            <w:vMerge w:val="restart"/>
            <w:tcBorders>
              <w:left w:val="single" w:sz="4" w:space="0" w:color="auto"/>
            </w:tcBorders>
            <w:vAlign w:val="center"/>
          </w:tcPr>
          <w:p w:rsidR="00DD2202" w:rsidRPr="009169E5" w:rsidRDefault="00DD2202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10" w:type="dxa"/>
            <w:tcBorders>
              <w:bottom w:val="nil"/>
              <w:right w:val="dashed" w:sz="4" w:space="0" w:color="auto"/>
            </w:tcBorders>
            <w:vAlign w:val="center"/>
          </w:tcPr>
          <w:p w:rsidR="00DD2202" w:rsidRPr="009169E5" w:rsidRDefault="00DD2202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10" w:type="dxa"/>
            <w:tcBorders>
              <w:left w:val="dashed" w:sz="4" w:space="0" w:color="auto"/>
              <w:bottom w:val="nil"/>
            </w:tcBorders>
            <w:vAlign w:val="center"/>
          </w:tcPr>
          <w:p w:rsidR="00DD2202" w:rsidRPr="009169E5" w:rsidRDefault="00DD2202" w:rsidP="004D2430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7C73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4D2430"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</w:tr>
      <w:tr w:rsidR="00DD2202" w:rsidRPr="009169E5" w:rsidTr="009169E5">
        <w:tc>
          <w:tcPr>
            <w:tcW w:w="3402" w:type="dxa"/>
            <w:tcBorders>
              <w:top w:val="nil"/>
            </w:tcBorders>
          </w:tcPr>
          <w:p w:rsidR="00DD2202" w:rsidRPr="009169E5" w:rsidRDefault="00DD2202" w:rsidP="00CD63E8">
            <w:pPr>
              <w:ind w:right="-9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</w:tcBorders>
          </w:tcPr>
          <w:p w:rsidR="00DD2202" w:rsidRPr="009169E5" w:rsidRDefault="00DD2202" w:rsidP="004550A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255</w:t>
            </w:r>
            <w:r w:rsidR="004550A7"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</w:p>
        </w:tc>
        <w:tc>
          <w:tcPr>
            <w:tcW w:w="1323" w:type="dxa"/>
            <w:tcBorders>
              <w:top w:val="nil"/>
              <w:right w:val="single" w:sz="4" w:space="0" w:color="auto"/>
            </w:tcBorders>
          </w:tcPr>
          <w:p w:rsidR="00DD2202" w:rsidRPr="009169E5" w:rsidRDefault="00DD2202" w:rsidP="004550A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255</w:t>
            </w:r>
            <w:r w:rsidR="004550A7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323" w:type="dxa"/>
            <w:vMerge/>
            <w:tcBorders>
              <w:left w:val="single" w:sz="4" w:space="0" w:color="auto"/>
            </w:tcBorders>
          </w:tcPr>
          <w:p w:rsidR="00DD2202" w:rsidRPr="009169E5" w:rsidRDefault="00DD2202" w:rsidP="00CD63E8">
            <w:pPr>
              <w:ind w:left="-97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nil"/>
              <w:right w:val="dashed" w:sz="4" w:space="0" w:color="auto"/>
            </w:tcBorders>
          </w:tcPr>
          <w:p w:rsidR="00DD2202" w:rsidRPr="009169E5" w:rsidRDefault="00DD2202" w:rsidP="004550A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255</w:t>
            </w:r>
            <w:r w:rsidR="004550A7"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</w:p>
        </w:tc>
        <w:tc>
          <w:tcPr>
            <w:tcW w:w="1210" w:type="dxa"/>
            <w:tcBorders>
              <w:top w:val="nil"/>
              <w:left w:val="dashed" w:sz="4" w:space="0" w:color="auto"/>
            </w:tcBorders>
          </w:tcPr>
          <w:p w:rsidR="00DD2202" w:rsidRPr="009169E5" w:rsidRDefault="00DD2202" w:rsidP="004550A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255</w:t>
            </w:r>
            <w:r w:rsidR="004550A7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</w:tr>
      <w:tr w:rsidR="009245D9" w:rsidRPr="009169E5" w:rsidTr="009169E5">
        <w:tc>
          <w:tcPr>
            <w:tcW w:w="3402" w:type="dxa"/>
            <w:tcBorders>
              <w:bottom w:val="nil"/>
            </w:tcBorders>
          </w:tcPr>
          <w:p w:rsidR="009245D9" w:rsidRPr="009169E5" w:rsidRDefault="009245D9" w:rsidP="00CD63E8">
            <w:pPr>
              <w:ind w:right="-97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9169E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23" w:type="dxa"/>
            <w:tcBorders>
              <w:bottom w:val="nil"/>
            </w:tcBorders>
          </w:tcPr>
          <w:p w:rsidR="009245D9" w:rsidRPr="009169E5" w:rsidRDefault="009245D9" w:rsidP="00CD63E8">
            <w:pPr>
              <w:ind w:right="-9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nil"/>
              <w:right w:val="single" w:sz="4" w:space="0" w:color="auto"/>
            </w:tcBorders>
          </w:tcPr>
          <w:p w:rsidR="009245D9" w:rsidRPr="009169E5" w:rsidRDefault="009245D9" w:rsidP="00CD63E8">
            <w:pPr>
              <w:ind w:right="-9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nil"/>
            </w:tcBorders>
          </w:tcPr>
          <w:p w:rsidR="009245D9" w:rsidRPr="009169E5" w:rsidRDefault="009245D9" w:rsidP="00CD63E8">
            <w:pPr>
              <w:ind w:right="-9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nil"/>
              <w:right w:val="dashed" w:sz="4" w:space="0" w:color="auto"/>
            </w:tcBorders>
          </w:tcPr>
          <w:p w:rsidR="009245D9" w:rsidRPr="009169E5" w:rsidRDefault="009245D9" w:rsidP="00CD63E8">
            <w:pPr>
              <w:ind w:right="-9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0" w:type="dxa"/>
            <w:tcBorders>
              <w:left w:val="dashed" w:sz="4" w:space="0" w:color="auto"/>
              <w:bottom w:val="nil"/>
            </w:tcBorders>
          </w:tcPr>
          <w:p w:rsidR="009245D9" w:rsidRPr="009169E5" w:rsidRDefault="009245D9" w:rsidP="00CD63E8">
            <w:pPr>
              <w:ind w:right="-9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5518AA" w:rsidRPr="009169E5" w:rsidTr="009169E5">
        <w:tc>
          <w:tcPr>
            <w:tcW w:w="3402" w:type="dxa"/>
            <w:tcBorders>
              <w:top w:val="nil"/>
              <w:bottom w:val="nil"/>
            </w:tcBorders>
          </w:tcPr>
          <w:p w:rsidR="005518AA" w:rsidRPr="009169E5" w:rsidRDefault="005518AA" w:rsidP="00CD63E8">
            <w:pPr>
              <w:numPr>
                <w:ilvl w:val="0"/>
                <w:numId w:val="2"/>
              </w:numPr>
              <w:tabs>
                <w:tab w:val="left" w:pos="201"/>
              </w:tabs>
              <w:ind w:left="33" w:right="-97" w:firstLine="0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sz w:val="30"/>
                <w:szCs w:val="30"/>
              </w:rPr>
              <w:t>LV Technology Engineering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518AA" w:rsidRPr="009169E5" w:rsidRDefault="005518AA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4,827,846</w:t>
            </w:r>
          </w:p>
        </w:tc>
        <w:tc>
          <w:tcPr>
            <w:tcW w:w="1323" w:type="dxa"/>
            <w:tcBorders>
              <w:top w:val="nil"/>
              <w:bottom w:val="nil"/>
              <w:right w:val="single" w:sz="4" w:space="0" w:color="auto"/>
            </w:tcBorders>
          </w:tcPr>
          <w:p w:rsidR="005518AA" w:rsidRPr="009169E5" w:rsidRDefault="005518AA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4,827,846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</w:tcBorders>
          </w:tcPr>
          <w:p w:rsidR="005518AA" w:rsidRPr="009169E5" w:rsidRDefault="005518AA" w:rsidP="005518AA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ดอลลาร์</w:t>
            </w:r>
          </w:p>
        </w:tc>
        <w:tc>
          <w:tcPr>
            <w:tcW w:w="1210" w:type="dxa"/>
            <w:tcBorders>
              <w:top w:val="nil"/>
              <w:bottom w:val="nil"/>
              <w:right w:val="dashed" w:sz="4" w:space="0" w:color="auto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--</w:t>
            </w:r>
          </w:p>
        </w:tc>
        <w:tc>
          <w:tcPr>
            <w:tcW w:w="1210" w:type="dxa"/>
            <w:tcBorders>
              <w:top w:val="nil"/>
              <w:left w:val="dashed" w:sz="4" w:space="0" w:color="auto"/>
              <w:bottom w:val="nil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--</w:t>
            </w:r>
          </w:p>
        </w:tc>
      </w:tr>
      <w:tr w:rsidR="005518AA" w:rsidRPr="009169E5" w:rsidTr="009169E5">
        <w:tc>
          <w:tcPr>
            <w:tcW w:w="3402" w:type="dxa"/>
            <w:tcBorders>
              <w:top w:val="nil"/>
              <w:bottom w:val="nil"/>
            </w:tcBorders>
          </w:tcPr>
          <w:p w:rsidR="005518AA" w:rsidRPr="009169E5" w:rsidRDefault="005518AA" w:rsidP="009A1B6A">
            <w:pPr>
              <w:tabs>
                <w:tab w:val="left" w:pos="186"/>
              </w:tabs>
              <w:ind w:left="33" w:right="-97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 xml:space="preserve">   (Tianjin) Co., Ltd.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518AA" w:rsidRPr="009169E5" w:rsidRDefault="005518AA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bottom w:val="nil"/>
              <w:right w:val="single" w:sz="4" w:space="0" w:color="auto"/>
            </w:tcBorders>
          </w:tcPr>
          <w:p w:rsidR="005518AA" w:rsidRPr="009169E5" w:rsidRDefault="005518AA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</w:tcBorders>
          </w:tcPr>
          <w:p w:rsidR="005518AA" w:rsidRPr="009169E5" w:rsidRDefault="005518AA" w:rsidP="005518AA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210" w:type="dxa"/>
            <w:tcBorders>
              <w:top w:val="nil"/>
              <w:bottom w:val="nil"/>
              <w:right w:val="dashed" w:sz="4" w:space="0" w:color="auto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nil"/>
              <w:left w:val="dashed" w:sz="4" w:space="0" w:color="auto"/>
              <w:bottom w:val="nil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5518AA" w:rsidRPr="009169E5" w:rsidTr="009169E5">
        <w:tc>
          <w:tcPr>
            <w:tcW w:w="3402" w:type="dxa"/>
            <w:tcBorders>
              <w:top w:val="nil"/>
              <w:bottom w:val="nil"/>
            </w:tcBorders>
          </w:tcPr>
          <w:p w:rsidR="005518AA" w:rsidRPr="009169E5" w:rsidRDefault="005518AA" w:rsidP="009A1B6A">
            <w:pPr>
              <w:numPr>
                <w:ilvl w:val="0"/>
                <w:numId w:val="2"/>
              </w:numPr>
              <w:tabs>
                <w:tab w:val="left" w:pos="201"/>
              </w:tabs>
              <w:ind w:left="33" w:right="-97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proofErr w:type="spellStart"/>
            <w:r w:rsidRPr="009169E5">
              <w:rPr>
                <w:rFonts w:ascii="Angsana New" w:hAnsi="Angsana New" w:cs="Angsana New"/>
                <w:sz w:val="30"/>
                <w:szCs w:val="30"/>
              </w:rPr>
              <w:t>Ceminter</w:t>
            </w:r>
            <w:proofErr w:type="spellEnd"/>
            <w:r w:rsidRPr="009169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9169E5">
              <w:rPr>
                <w:rFonts w:ascii="Angsana New" w:hAnsi="Angsana New" w:cs="Angsana New"/>
                <w:sz w:val="30"/>
                <w:szCs w:val="30"/>
              </w:rPr>
              <w:t>Pte.</w:t>
            </w:r>
            <w:proofErr w:type="spellEnd"/>
            <w:r w:rsidRPr="009169E5">
              <w:rPr>
                <w:rFonts w:ascii="Angsana New" w:hAnsi="Angsana New" w:cs="Angsana New"/>
                <w:sz w:val="30"/>
                <w:szCs w:val="30"/>
              </w:rPr>
              <w:t xml:space="preserve"> Ltd. 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518AA" w:rsidRPr="009169E5" w:rsidRDefault="00DD2202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13,105,000</w:t>
            </w:r>
          </w:p>
        </w:tc>
        <w:tc>
          <w:tcPr>
            <w:tcW w:w="1323" w:type="dxa"/>
            <w:tcBorders>
              <w:top w:val="nil"/>
              <w:bottom w:val="nil"/>
              <w:right w:val="single" w:sz="4" w:space="0" w:color="auto"/>
            </w:tcBorders>
          </w:tcPr>
          <w:p w:rsidR="005518AA" w:rsidRPr="009169E5" w:rsidRDefault="00DD2202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13,105,000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</w:tcBorders>
          </w:tcPr>
          <w:p w:rsidR="005518AA" w:rsidRPr="009169E5" w:rsidRDefault="005518AA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ดอลลาร์</w:t>
            </w:r>
          </w:p>
        </w:tc>
        <w:tc>
          <w:tcPr>
            <w:tcW w:w="1210" w:type="dxa"/>
            <w:tcBorders>
              <w:top w:val="nil"/>
              <w:bottom w:val="nil"/>
              <w:right w:val="dashed" w:sz="4" w:space="0" w:color="auto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--</w:t>
            </w:r>
          </w:p>
        </w:tc>
        <w:tc>
          <w:tcPr>
            <w:tcW w:w="1210" w:type="dxa"/>
            <w:tcBorders>
              <w:top w:val="nil"/>
              <w:left w:val="dashed" w:sz="4" w:space="0" w:color="auto"/>
              <w:bottom w:val="nil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--</w:t>
            </w:r>
          </w:p>
        </w:tc>
      </w:tr>
      <w:tr w:rsidR="005518AA" w:rsidRPr="009169E5" w:rsidTr="009169E5">
        <w:tc>
          <w:tcPr>
            <w:tcW w:w="3402" w:type="dxa"/>
            <w:tcBorders>
              <w:top w:val="nil"/>
              <w:bottom w:val="nil"/>
            </w:tcBorders>
          </w:tcPr>
          <w:p w:rsidR="005518AA" w:rsidRPr="009169E5" w:rsidRDefault="005518AA" w:rsidP="00DD2202">
            <w:pPr>
              <w:tabs>
                <w:tab w:val="left" w:pos="201"/>
              </w:tabs>
              <w:ind w:left="33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518AA" w:rsidRPr="009169E5" w:rsidRDefault="005518AA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bottom w:val="nil"/>
              <w:right w:val="single" w:sz="4" w:space="0" w:color="auto"/>
            </w:tcBorders>
          </w:tcPr>
          <w:p w:rsidR="005518AA" w:rsidRPr="009169E5" w:rsidRDefault="005518AA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</w:tcBorders>
          </w:tcPr>
          <w:p w:rsidR="005518AA" w:rsidRPr="009169E5" w:rsidRDefault="005518AA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210" w:type="dxa"/>
            <w:tcBorders>
              <w:top w:val="nil"/>
              <w:bottom w:val="nil"/>
              <w:right w:val="dashed" w:sz="4" w:space="0" w:color="auto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nil"/>
              <w:left w:val="dashed" w:sz="4" w:space="0" w:color="auto"/>
              <w:bottom w:val="nil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5518AA" w:rsidRPr="009169E5" w:rsidTr="009169E5">
        <w:tc>
          <w:tcPr>
            <w:tcW w:w="3402" w:type="dxa"/>
            <w:tcBorders>
              <w:top w:val="nil"/>
              <w:bottom w:val="nil"/>
            </w:tcBorders>
          </w:tcPr>
          <w:p w:rsidR="005518AA" w:rsidRPr="009169E5" w:rsidRDefault="005518AA" w:rsidP="00CD63E8">
            <w:pPr>
              <w:numPr>
                <w:ilvl w:val="0"/>
                <w:numId w:val="2"/>
              </w:numPr>
              <w:tabs>
                <w:tab w:val="left" w:pos="201"/>
              </w:tabs>
              <w:ind w:left="33" w:right="-97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sz w:val="30"/>
                <w:szCs w:val="30"/>
              </w:rPr>
              <w:t>Global Cement Capital Partners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518AA" w:rsidRPr="009169E5" w:rsidRDefault="00DD2202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13,415,000</w:t>
            </w:r>
          </w:p>
        </w:tc>
        <w:tc>
          <w:tcPr>
            <w:tcW w:w="1323" w:type="dxa"/>
            <w:tcBorders>
              <w:top w:val="nil"/>
              <w:bottom w:val="nil"/>
              <w:right w:val="single" w:sz="4" w:space="0" w:color="auto"/>
            </w:tcBorders>
          </w:tcPr>
          <w:p w:rsidR="005518AA" w:rsidRPr="009169E5" w:rsidRDefault="00DD2202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13,415,000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</w:tcBorders>
          </w:tcPr>
          <w:p w:rsidR="005518AA" w:rsidRPr="009169E5" w:rsidRDefault="005518AA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ดอลลาร์</w:t>
            </w:r>
          </w:p>
        </w:tc>
        <w:tc>
          <w:tcPr>
            <w:tcW w:w="1210" w:type="dxa"/>
            <w:tcBorders>
              <w:top w:val="nil"/>
              <w:bottom w:val="nil"/>
              <w:right w:val="dashed" w:sz="4" w:space="0" w:color="auto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--</w:t>
            </w:r>
          </w:p>
        </w:tc>
        <w:tc>
          <w:tcPr>
            <w:tcW w:w="1210" w:type="dxa"/>
            <w:tcBorders>
              <w:top w:val="nil"/>
              <w:left w:val="dashed" w:sz="4" w:space="0" w:color="auto"/>
              <w:bottom w:val="nil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--</w:t>
            </w:r>
          </w:p>
        </w:tc>
      </w:tr>
      <w:tr w:rsidR="005518AA" w:rsidRPr="009169E5" w:rsidTr="009169E5">
        <w:tc>
          <w:tcPr>
            <w:tcW w:w="3402" w:type="dxa"/>
            <w:tcBorders>
              <w:top w:val="nil"/>
              <w:bottom w:val="nil"/>
            </w:tcBorders>
          </w:tcPr>
          <w:p w:rsidR="005518AA" w:rsidRPr="009169E5" w:rsidRDefault="005518AA" w:rsidP="009A1B6A">
            <w:pPr>
              <w:tabs>
                <w:tab w:val="left" w:pos="186"/>
              </w:tabs>
              <w:ind w:left="33" w:right="-97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 xml:space="preserve">   Ltd.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518AA" w:rsidRPr="009169E5" w:rsidRDefault="005518AA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bottom w:val="nil"/>
              <w:right w:val="single" w:sz="4" w:space="0" w:color="auto"/>
            </w:tcBorders>
          </w:tcPr>
          <w:p w:rsidR="005518AA" w:rsidRPr="009169E5" w:rsidRDefault="005518AA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</w:tcBorders>
          </w:tcPr>
          <w:p w:rsidR="005518AA" w:rsidRPr="009169E5" w:rsidRDefault="005518AA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210" w:type="dxa"/>
            <w:tcBorders>
              <w:top w:val="nil"/>
              <w:bottom w:val="nil"/>
              <w:right w:val="dashed" w:sz="4" w:space="0" w:color="auto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nil"/>
              <w:left w:val="dashed" w:sz="4" w:space="0" w:color="auto"/>
              <w:bottom w:val="nil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5518AA" w:rsidRPr="009169E5" w:rsidTr="009169E5">
        <w:tc>
          <w:tcPr>
            <w:tcW w:w="3402" w:type="dxa"/>
            <w:tcBorders>
              <w:top w:val="nil"/>
              <w:bottom w:val="nil"/>
            </w:tcBorders>
          </w:tcPr>
          <w:p w:rsidR="005518AA" w:rsidRPr="009169E5" w:rsidRDefault="005518AA" w:rsidP="00CD63E8">
            <w:pPr>
              <w:ind w:right="-97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9169E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กิจการที่ควบคุมร่วมกัน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518AA" w:rsidRPr="009169E5" w:rsidRDefault="005518AA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bottom w:val="nil"/>
              <w:right w:val="single" w:sz="4" w:space="0" w:color="auto"/>
            </w:tcBorders>
          </w:tcPr>
          <w:p w:rsidR="005518AA" w:rsidRPr="009169E5" w:rsidRDefault="005518AA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</w:tcBorders>
          </w:tcPr>
          <w:p w:rsidR="005518AA" w:rsidRPr="009169E5" w:rsidRDefault="005518AA" w:rsidP="00CD63E8">
            <w:pPr>
              <w:ind w:right="-9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nil"/>
              <w:bottom w:val="nil"/>
              <w:right w:val="dashed" w:sz="4" w:space="0" w:color="auto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nil"/>
              <w:left w:val="dashed" w:sz="4" w:space="0" w:color="auto"/>
              <w:bottom w:val="nil"/>
            </w:tcBorders>
          </w:tcPr>
          <w:p w:rsidR="005518AA" w:rsidRPr="009169E5" w:rsidRDefault="005518AA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DD2202" w:rsidRPr="009169E5" w:rsidTr="009169E5">
        <w:tc>
          <w:tcPr>
            <w:tcW w:w="3402" w:type="dxa"/>
            <w:tcBorders>
              <w:top w:val="nil"/>
              <w:bottom w:val="nil"/>
            </w:tcBorders>
          </w:tcPr>
          <w:p w:rsidR="00DD2202" w:rsidRPr="009169E5" w:rsidRDefault="00DD2202" w:rsidP="00CD63E8">
            <w:pPr>
              <w:numPr>
                <w:ilvl w:val="0"/>
                <w:numId w:val="2"/>
              </w:numPr>
              <w:tabs>
                <w:tab w:val="left" w:pos="201"/>
              </w:tabs>
              <w:ind w:left="33" w:right="-97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sz w:val="30"/>
                <w:szCs w:val="30"/>
              </w:rPr>
              <w:t>BLVT, LLC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DD2202" w:rsidRPr="009169E5" w:rsidRDefault="00DD2202" w:rsidP="00CD63E8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300</w:t>
            </w:r>
          </w:p>
        </w:tc>
        <w:tc>
          <w:tcPr>
            <w:tcW w:w="1323" w:type="dxa"/>
            <w:tcBorders>
              <w:top w:val="nil"/>
              <w:bottom w:val="nil"/>
              <w:right w:val="single" w:sz="4" w:space="0" w:color="auto"/>
            </w:tcBorders>
          </w:tcPr>
          <w:p w:rsidR="00DD2202" w:rsidRPr="009169E5" w:rsidRDefault="00DD2202" w:rsidP="00CD63E8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300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</w:tcBorders>
          </w:tcPr>
          <w:p w:rsidR="00DD2202" w:rsidRPr="009169E5" w:rsidRDefault="00DD2202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ดอลลาร์</w:t>
            </w:r>
          </w:p>
        </w:tc>
        <w:tc>
          <w:tcPr>
            <w:tcW w:w="1210" w:type="dxa"/>
            <w:tcBorders>
              <w:top w:val="nil"/>
              <w:bottom w:val="nil"/>
              <w:right w:val="dashed" w:sz="4" w:space="0" w:color="auto"/>
            </w:tcBorders>
          </w:tcPr>
          <w:p w:rsidR="00DD2202" w:rsidRPr="009169E5" w:rsidRDefault="00A85539" w:rsidP="008908BB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--</w:t>
            </w:r>
          </w:p>
        </w:tc>
        <w:tc>
          <w:tcPr>
            <w:tcW w:w="1210" w:type="dxa"/>
            <w:tcBorders>
              <w:top w:val="nil"/>
              <w:left w:val="dashed" w:sz="4" w:space="0" w:color="auto"/>
              <w:bottom w:val="nil"/>
            </w:tcBorders>
          </w:tcPr>
          <w:p w:rsidR="00DD2202" w:rsidRPr="009169E5" w:rsidRDefault="004550A7" w:rsidP="00CD63E8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169E5">
              <w:rPr>
                <w:rFonts w:ascii="Angsana New" w:hAnsi="Angsana New" w:cs="Angsana New"/>
                <w:bCs/>
                <w:sz w:val="30"/>
                <w:szCs w:val="30"/>
              </w:rPr>
              <w:t>1,632</w:t>
            </w:r>
          </w:p>
        </w:tc>
      </w:tr>
      <w:tr w:rsidR="00DD2202" w:rsidRPr="009169E5" w:rsidTr="009169E5">
        <w:tc>
          <w:tcPr>
            <w:tcW w:w="3402" w:type="dxa"/>
            <w:tcBorders>
              <w:top w:val="nil"/>
            </w:tcBorders>
          </w:tcPr>
          <w:p w:rsidR="00DD2202" w:rsidRPr="009169E5" w:rsidRDefault="00DD2202" w:rsidP="00DD2202">
            <w:pPr>
              <w:tabs>
                <w:tab w:val="left" w:pos="201"/>
              </w:tabs>
              <w:ind w:left="33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</w:tcBorders>
          </w:tcPr>
          <w:p w:rsidR="00DD2202" w:rsidRPr="009169E5" w:rsidRDefault="00DD2202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right w:val="single" w:sz="4" w:space="0" w:color="auto"/>
            </w:tcBorders>
          </w:tcPr>
          <w:p w:rsidR="00DD2202" w:rsidRPr="009169E5" w:rsidRDefault="00DD2202" w:rsidP="005518AA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</w:tcBorders>
          </w:tcPr>
          <w:p w:rsidR="00DD2202" w:rsidRPr="009169E5" w:rsidRDefault="00DD2202" w:rsidP="00CD63E8">
            <w:pPr>
              <w:ind w:left="-97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169E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210" w:type="dxa"/>
            <w:tcBorders>
              <w:top w:val="nil"/>
              <w:right w:val="dashed" w:sz="4" w:space="0" w:color="auto"/>
            </w:tcBorders>
          </w:tcPr>
          <w:p w:rsidR="00DD2202" w:rsidRPr="009169E5" w:rsidRDefault="00DD2202" w:rsidP="005518AA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nil"/>
              <w:left w:val="dashed" w:sz="4" w:space="0" w:color="auto"/>
            </w:tcBorders>
          </w:tcPr>
          <w:p w:rsidR="00DD2202" w:rsidRPr="009169E5" w:rsidRDefault="00DD2202" w:rsidP="00CD63E8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</w:tbl>
    <w:p w:rsidR="00A85539" w:rsidRDefault="005518AA" w:rsidP="000A3A66">
      <w:pPr>
        <w:pStyle w:val="ae"/>
        <w:tabs>
          <w:tab w:val="left" w:pos="1134"/>
        </w:tabs>
        <w:spacing w:line="120" w:lineRule="auto"/>
        <w:ind w:left="425" w:right="-96"/>
        <w:jc w:val="both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</w:p>
    <w:p w:rsidR="00E63793" w:rsidRDefault="00A85539" w:rsidP="0089554A">
      <w:pPr>
        <w:pStyle w:val="ae"/>
        <w:tabs>
          <w:tab w:val="left" w:pos="709"/>
          <w:tab w:val="left" w:pos="1134"/>
          <w:tab w:val="left" w:pos="1418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0A3A66">
        <w:rPr>
          <w:rFonts w:ascii="Angsana New" w:hAnsi="Angsana New" w:hint="cs"/>
          <w:b/>
          <w:sz w:val="32"/>
          <w:szCs w:val="32"/>
          <w:cs/>
        </w:rPr>
        <w:tab/>
      </w:r>
      <w:r w:rsidR="005518AA" w:rsidRPr="000A3A66">
        <w:rPr>
          <w:rFonts w:ascii="Angsana New" w:hAnsi="Angsana New" w:hint="cs"/>
          <w:b/>
          <w:sz w:val="32"/>
          <w:szCs w:val="32"/>
          <w:cs/>
        </w:rPr>
        <w:t>(</w:t>
      </w:r>
      <w:r w:rsidR="005518AA" w:rsidRPr="000A3A66">
        <w:rPr>
          <w:rFonts w:ascii="Angsana New" w:hAnsi="Angsana New"/>
          <w:b/>
          <w:sz w:val="32"/>
          <w:szCs w:val="32"/>
        </w:rPr>
        <w:t>*</w:t>
      </w:r>
      <w:r w:rsidR="005518AA" w:rsidRPr="000A3A66">
        <w:rPr>
          <w:rFonts w:ascii="Angsana New" w:hAnsi="Angsana New" w:hint="cs"/>
          <w:b/>
          <w:sz w:val="32"/>
          <w:szCs w:val="32"/>
          <w:cs/>
        </w:rPr>
        <w:t>)</w:t>
      </w:r>
      <w:r w:rsidR="0089554A">
        <w:rPr>
          <w:rFonts w:ascii="Angsana New" w:hAnsi="Angsana New" w:hint="cs"/>
          <w:b/>
          <w:sz w:val="32"/>
          <w:szCs w:val="32"/>
          <w:cs/>
        </w:rPr>
        <w:tab/>
      </w:r>
      <w:r w:rsidR="000A3A66" w:rsidRPr="000A3A66">
        <w:rPr>
          <w:rFonts w:ascii="Angsana New" w:hAnsi="Angsana New" w:hint="cs"/>
          <w:b/>
          <w:sz w:val="32"/>
          <w:szCs w:val="32"/>
          <w:cs/>
        </w:rPr>
        <w:t xml:space="preserve">บริษัทไม่ได้บันทึกเงินลงทุนตามวิธีส่วนได้เสียในงบการเงินรวมสำหรับงวดสามเดือนสิ้นสุดวันที่ </w:t>
      </w:r>
      <w:r w:rsidR="000A3A66" w:rsidRPr="000A3A66">
        <w:rPr>
          <w:rFonts w:ascii="Angsana New" w:hAnsi="Angsana New"/>
          <w:bCs/>
          <w:sz w:val="32"/>
          <w:szCs w:val="32"/>
        </w:rPr>
        <w:t>31</w:t>
      </w:r>
      <w:r w:rsidR="000A3A66" w:rsidRPr="000A3A66">
        <w:rPr>
          <w:rFonts w:ascii="Angsana New" w:hAnsi="Angsana New" w:hint="cs"/>
          <w:b/>
          <w:sz w:val="32"/>
          <w:szCs w:val="32"/>
          <w:cs/>
        </w:rPr>
        <w:t xml:space="preserve"> มีนาคม </w:t>
      </w:r>
      <w:r w:rsidR="000A3A66" w:rsidRPr="000A3A66">
        <w:rPr>
          <w:rFonts w:ascii="Angsana New" w:hAnsi="Angsana New"/>
          <w:bCs/>
          <w:sz w:val="32"/>
          <w:szCs w:val="32"/>
        </w:rPr>
        <w:t xml:space="preserve">2559 </w:t>
      </w:r>
      <w:r w:rsidR="000A3A66" w:rsidRPr="000A3A66">
        <w:rPr>
          <w:rFonts w:ascii="Angsana New" w:hAnsi="Angsana New" w:hint="cs"/>
          <w:b/>
          <w:sz w:val="32"/>
          <w:szCs w:val="32"/>
          <w:cs/>
        </w:rPr>
        <w:t>เนื่องจาก</w:t>
      </w:r>
      <w:r w:rsidR="00543600" w:rsidRPr="000A3A66">
        <w:rPr>
          <w:rFonts w:ascii="Angsana New" w:hAnsi="Angsana New" w:hint="cs"/>
          <w:b/>
          <w:sz w:val="32"/>
          <w:szCs w:val="32"/>
          <w:cs/>
        </w:rPr>
        <w:t>บริษัท</w:t>
      </w:r>
      <w:r w:rsidRPr="000A3A66">
        <w:rPr>
          <w:rFonts w:ascii="Angsana New" w:hAnsi="Angsana New" w:hint="cs"/>
          <w:b/>
          <w:sz w:val="32"/>
          <w:szCs w:val="32"/>
          <w:cs/>
        </w:rPr>
        <w:t>ร่วม</w:t>
      </w:r>
      <w:r w:rsidR="00D27D15">
        <w:rPr>
          <w:rFonts w:ascii="Angsana New" w:hAnsi="Angsana New" w:hint="cs"/>
          <w:b/>
          <w:sz w:val="32"/>
          <w:szCs w:val="32"/>
          <w:cs/>
        </w:rPr>
        <w:t>และกิจการที่ควบคุมร่วมกัน</w:t>
      </w:r>
      <w:r w:rsidRPr="000A3A66">
        <w:rPr>
          <w:rFonts w:ascii="Angsana New" w:hAnsi="Angsana New" w:hint="cs"/>
          <w:b/>
          <w:sz w:val="32"/>
          <w:szCs w:val="32"/>
          <w:cs/>
        </w:rPr>
        <w:t>ไม่ส่งงบการเงิน</w:t>
      </w:r>
      <w:r w:rsidR="000A3A66" w:rsidRPr="000A3A66">
        <w:rPr>
          <w:rFonts w:ascii="Angsana New" w:hAnsi="Angsana New" w:hint="cs"/>
          <w:b/>
          <w:sz w:val="32"/>
          <w:szCs w:val="32"/>
          <w:cs/>
        </w:rPr>
        <w:t xml:space="preserve">สำหรับงวดสามเดือนสิ้นสุดวันที่ </w:t>
      </w:r>
      <w:r w:rsidR="000A3A66" w:rsidRPr="000A3A66">
        <w:rPr>
          <w:rFonts w:ascii="Angsana New" w:hAnsi="Angsana New"/>
          <w:bCs/>
          <w:sz w:val="32"/>
          <w:szCs w:val="32"/>
        </w:rPr>
        <w:t>31</w:t>
      </w:r>
      <w:r w:rsidR="000A3A66" w:rsidRPr="000A3A66">
        <w:rPr>
          <w:rFonts w:ascii="Angsana New" w:hAnsi="Angsana New" w:hint="cs"/>
          <w:b/>
          <w:sz w:val="32"/>
          <w:szCs w:val="32"/>
          <w:cs/>
        </w:rPr>
        <w:t xml:space="preserve"> มีนาคม </w:t>
      </w:r>
      <w:r w:rsidR="000A3A66" w:rsidRPr="000A3A66">
        <w:rPr>
          <w:rFonts w:ascii="Angsana New" w:hAnsi="Angsana New"/>
          <w:bCs/>
          <w:sz w:val="32"/>
          <w:szCs w:val="32"/>
        </w:rPr>
        <w:t>2559</w:t>
      </w:r>
      <w:r w:rsidR="000A3A66" w:rsidRPr="000A3A66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0A3A66">
        <w:rPr>
          <w:rFonts w:ascii="Angsana New" w:hAnsi="Angsana New" w:hint="cs"/>
          <w:b/>
          <w:sz w:val="32"/>
          <w:szCs w:val="32"/>
          <w:cs/>
        </w:rPr>
        <w:t xml:space="preserve">มาให้บริษัท </w:t>
      </w:r>
    </w:p>
    <w:p w:rsidR="00E45E5D" w:rsidRDefault="00E45E5D" w:rsidP="0045668D">
      <w:pPr>
        <w:pStyle w:val="ae"/>
        <w:tabs>
          <w:tab w:val="left" w:pos="1134"/>
        </w:tabs>
        <w:spacing w:line="120" w:lineRule="auto"/>
        <w:ind w:left="425" w:right="-96"/>
        <w:jc w:val="both"/>
        <w:rPr>
          <w:rFonts w:ascii="Angsana New" w:hAnsi="Angsana New"/>
          <w:b/>
          <w:sz w:val="32"/>
          <w:szCs w:val="32"/>
        </w:rPr>
      </w:pPr>
    </w:p>
    <w:p w:rsidR="00205307" w:rsidRDefault="00FF00AD" w:rsidP="00FF00AD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</w:p>
    <w:p w:rsidR="00205307" w:rsidRDefault="00205307" w:rsidP="00FF00AD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</w:p>
    <w:p w:rsidR="00E45E5D" w:rsidRDefault="00205307" w:rsidP="00FF00AD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ab/>
      </w:r>
      <w:r w:rsidR="00FF00AD">
        <w:rPr>
          <w:rFonts w:ascii="Angsana New" w:hAnsi="Angsana New" w:hint="cs"/>
          <w:b/>
          <w:sz w:val="32"/>
          <w:szCs w:val="32"/>
          <w:cs/>
        </w:rPr>
        <w:t>บริษัทได้นำงบการเงินของ</w:t>
      </w:r>
      <w:r w:rsidR="00FF00AD" w:rsidRPr="00FF00AD">
        <w:rPr>
          <w:rFonts w:ascii="Angsana New" w:hAnsi="Angsana New"/>
          <w:bCs/>
          <w:sz w:val="32"/>
          <w:szCs w:val="32"/>
        </w:rPr>
        <w:t xml:space="preserve"> LV Technology Engineering (Tianjin) Co., Ltd.</w:t>
      </w:r>
      <w:r w:rsidR="00FF00AD" w:rsidRPr="00FF00AD">
        <w:rPr>
          <w:rFonts w:ascii="Angsana New" w:hAnsi="Angsana New"/>
          <w:bCs/>
          <w:sz w:val="32"/>
          <w:szCs w:val="32"/>
          <w:cs/>
        </w:rPr>
        <w:t xml:space="preserve"> </w:t>
      </w:r>
      <w:r w:rsidR="00FF00AD" w:rsidRPr="00FF00AD">
        <w:rPr>
          <w:rFonts w:ascii="Angsana New" w:hAnsi="Angsana New"/>
          <w:b/>
          <w:sz w:val="32"/>
          <w:szCs w:val="32"/>
          <w:cs/>
        </w:rPr>
        <w:t>และ</w:t>
      </w:r>
      <w:r w:rsidR="00FF00AD">
        <w:rPr>
          <w:rFonts w:ascii="Angsana New" w:hAnsi="Angsana New"/>
          <w:bCs/>
          <w:sz w:val="32"/>
          <w:szCs w:val="32"/>
        </w:rPr>
        <w:t xml:space="preserve"> </w:t>
      </w:r>
      <w:r w:rsidR="00FF00AD" w:rsidRPr="00FF00AD">
        <w:rPr>
          <w:rFonts w:ascii="Angsana New" w:hAnsi="Angsana New"/>
          <w:bCs/>
          <w:sz w:val="32"/>
          <w:szCs w:val="32"/>
        </w:rPr>
        <w:t>Global Cement Capital Partners</w:t>
      </w:r>
      <w:r w:rsidR="00FF00AD">
        <w:rPr>
          <w:rFonts w:ascii="Angsana New" w:hAnsi="Angsana New"/>
          <w:bCs/>
          <w:sz w:val="32"/>
          <w:szCs w:val="32"/>
        </w:rPr>
        <w:t xml:space="preserve"> </w:t>
      </w:r>
      <w:r w:rsidR="00FF00AD" w:rsidRPr="00FF00AD">
        <w:rPr>
          <w:rFonts w:ascii="Angsana New" w:hAnsi="Angsana New"/>
          <w:bCs/>
          <w:sz w:val="32"/>
          <w:szCs w:val="32"/>
        </w:rPr>
        <w:t>Ltd.</w:t>
      </w:r>
      <w:r w:rsidR="00FF00AD">
        <w:rPr>
          <w:rFonts w:ascii="Angsana New" w:hAnsi="Angsana New"/>
          <w:b/>
          <w:sz w:val="32"/>
          <w:szCs w:val="32"/>
        </w:rPr>
        <w:t xml:space="preserve"> </w:t>
      </w:r>
      <w:r w:rsidR="00FF00AD">
        <w:rPr>
          <w:rFonts w:ascii="Angsana New" w:hAnsi="Angsana New" w:hint="cs"/>
          <w:b/>
          <w:sz w:val="32"/>
          <w:szCs w:val="32"/>
          <w:cs/>
        </w:rPr>
        <w:t xml:space="preserve">สำหรับงวดหกเดือนสิ้นสุดวันที่ </w:t>
      </w:r>
      <w:r w:rsidR="00FF00AD" w:rsidRPr="00FF00AD">
        <w:rPr>
          <w:rFonts w:ascii="Angsana New" w:hAnsi="Angsana New"/>
          <w:b/>
          <w:sz w:val="32"/>
          <w:szCs w:val="32"/>
          <w:cs/>
        </w:rPr>
        <w:t>30 มิถุนายน 2558</w:t>
      </w:r>
      <w:r w:rsidR="00BA537E">
        <w:rPr>
          <w:rFonts w:ascii="Angsana New" w:hAnsi="Angsana New"/>
          <w:b/>
          <w:sz w:val="32"/>
          <w:szCs w:val="32"/>
        </w:rPr>
        <w:t xml:space="preserve"> </w:t>
      </w:r>
      <w:r w:rsidR="00BA537E">
        <w:rPr>
          <w:rFonts w:ascii="Angsana New" w:hAnsi="Angsana New" w:hint="cs"/>
          <w:b/>
          <w:sz w:val="32"/>
          <w:szCs w:val="32"/>
          <w:cs/>
        </w:rPr>
        <w:t xml:space="preserve">ที่ถือตามข้อมูลของผู้บริหาร ซึ่งไม่ผ่านการสอบทานโดยผู้สอบบัญชีมาใช้ในการบันทึกเงินลงทุนตามวิธีส่วนได้เสียในงบการเงินรวมสำหรับปีสิ้นสุดวันที่ </w:t>
      </w:r>
      <w:r w:rsidR="00BA537E" w:rsidRPr="00BA537E">
        <w:rPr>
          <w:rFonts w:ascii="Angsana New" w:hAnsi="Angsana New"/>
          <w:bCs/>
          <w:sz w:val="32"/>
          <w:szCs w:val="32"/>
        </w:rPr>
        <w:t>31</w:t>
      </w:r>
      <w:r w:rsidR="00BA537E">
        <w:rPr>
          <w:rFonts w:ascii="Angsana New" w:hAnsi="Angsana New" w:hint="cs"/>
          <w:b/>
          <w:sz w:val="32"/>
          <w:szCs w:val="32"/>
          <w:cs/>
        </w:rPr>
        <w:t xml:space="preserve"> ธันวาคม </w:t>
      </w:r>
      <w:r w:rsidR="00BA537E" w:rsidRPr="00BA537E">
        <w:rPr>
          <w:rFonts w:ascii="Angsana New" w:hAnsi="Angsana New"/>
          <w:bCs/>
          <w:sz w:val="32"/>
          <w:szCs w:val="32"/>
        </w:rPr>
        <w:t>2558</w:t>
      </w:r>
      <w:r w:rsidR="00BA537E">
        <w:rPr>
          <w:rFonts w:ascii="Angsana New" w:hAnsi="Angsana New"/>
          <w:b/>
          <w:sz w:val="32"/>
          <w:szCs w:val="32"/>
        </w:rPr>
        <w:t xml:space="preserve"> </w:t>
      </w:r>
      <w:r w:rsidR="00BA537E">
        <w:rPr>
          <w:rFonts w:ascii="Angsana New" w:hAnsi="Angsana New" w:hint="cs"/>
          <w:b/>
          <w:sz w:val="32"/>
          <w:szCs w:val="32"/>
          <w:cs/>
        </w:rPr>
        <w:t xml:space="preserve">เนื่องจากบริษัทร่วมไม่ส่งงบการเงินสำหรับปีสิ้นสุดวันที่ </w:t>
      </w:r>
      <w:r w:rsidR="00BA537E" w:rsidRPr="00BA537E">
        <w:rPr>
          <w:rFonts w:ascii="Angsana New" w:hAnsi="Angsana New"/>
          <w:bCs/>
          <w:sz w:val="32"/>
          <w:szCs w:val="32"/>
        </w:rPr>
        <w:t>31</w:t>
      </w:r>
      <w:r w:rsidR="00BA537E">
        <w:rPr>
          <w:rFonts w:ascii="Angsana New" w:hAnsi="Angsana New" w:hint="cs"/>
          <w:b/>
          <w:sz w:val="32"/>
          <w:szCs w:val="32"/>
          <w:cs/>
        </w:rPr>
        <w:t xml:space="preserve"> ธันวาคม </w:t>
      </w:r>
      <w:r w:rsidR="00BA537E" w:rsidRPr="00BA537E">
        <w:rPr>
          <w:rFonts w:ascii="Angsana New" w:hAnsi="Angsana New"/>
          <w:bCs/>
          <w:sz w:val="32"/>
          <w:szCs w:val="32"/>
        </w:rPr>
        <w:t>2558</w:t>
      </w:r>
      <w:r w:rsidR="00BA537E">
        <w:rPr>
          <w:rFonts w:ascii="Angsana New" w:hAnsi="Angsana New" w:hint="cs"/>
          <w:b/>
          <w:sz w:val="32"/>
          <w:szCs w:val="32"/>
          <w:cs/>
        </w:rPr>
        <w:t xml:space="preserve"> มาให้บริษัท</w:t>
      </w:r>
    </w:p>
    <w:p w:rsidR="00FF00AD" w:rsidRDefault="00DD2202" w:rsidP="00E45E5D">
      <w:pPr>
        <w:pStyle w:val="ae"/>
        <w:tabs>
          <w:tab w:val="left" w:pos="1134"/>
        </w:tabs>
        <w:spacing w:line="120" w:lineRule="auto"/>
        <w:ind w:left="425" w:right="-96"/>
        <w:jc w:val="thaiDistribute"/>
        <w:rPr>
          <w:rFonts w:ascii="Angsana New" w:hAnsi="Angsana New"/>
          <w:b/>
          <w:sz w:val="32"/>
          <w:szCs w:val="32"/>
        </w:rPr>
      </w:pPr>
      <w:r w:rsidRPr="00FF00AD">
        <w:rPr>
          <w:rFonts w:ascii="Angsana New" w:hAnsi="Angsana New"/>
          <w:b/>
          <w:sz w:val="32"/>
          <w:szCs w:val="32"/>
        </w:rPr>
        <w:tab/>
      </w:r>
    </w:p>
    <w:p w:rsidR="00B903D3" w:rsidRDefault="00B903D3" w:rsidP="00B903D3">
      <w:pPr>
        <w:pStyle w:val="ae"/>
        <w:numPr>
          <w:ilvl w:val="1"/>
          <w:numId w:val="20"/>
        </w:numPr>
        <w:tabs>
          <w:tab w:val="left" w:pos="851"/>
        </w:tabs>
        <w:ind w:left="851" w:right="-97" w:hanging="425"/>
        <w:jc w:val="both"/>
        <w:rPr>
          <w:rFonts w:ascii="Angsana New" w:hAnsi="Angsana New"/>
          <w:b/>
          <w:sz w:val="32"/>
          <w:szCs w:val="32"/>
        </w:rPr>
      </w:pPr>
      <w:r w:rsidRPr="00B903D3">
        <w:rPr>
          <w:rFonts w:ascii="Angsana New" w:hAnsi="Angsana New" w:hint="cs"/>
          <w:bCs/>
          <w:sz w:val="32"/>
          <w:szCs w:val="32"/>
          <w:cs/>
        </w:rPr>
        <w:t>เงินลงทุนใน</w:t>
      </w:r>
      <w:r w:rsidR="004659E0">
        <w:rPr>
          <w:rFonts w:ascii="Angsana New" w:hAnsi="Angsana New"/>
          <w:b/>
          <w:sz w:val="32"/>
          <w:szCs w:val="32"/>
        </w:rPr>
        <w:t xml:space="preserve"> </w:t>
      </w:r>
      <w:proofErr w:type="spellStart"/>
      <w:r w:rsidRPr="00B903D3">
        <w:rPr>
          <w:rFonts w:ascii="Angsana New" w:hAnsi="Angsana New"/>
          <w:b/>
          <w:sz w:val="32"/>
          <w:szCs w:val="32"/>
        </w:rPr>
        <w:t>Ceminter</w:t>
      </w:r>
      <w:proofErr w:type="spellEnd"/>
      <w:r w:rsidR="00CB7FE2">
        <w:rPr>
          <w:rFonts w:ascii="Angsana New" w:hAnsi="Angsana New"/>
          <w:b/>
          <w:sz w:val="32"/>
          <w:szCs w:val="32"/>
        </w:rPr>
        <w:t xml:space="preserve"> </w:t>
      </w:r>
      <w:proofErr w:type="spellStart"/>
      <w:r w:rsidRPr="00B903D3">
        <w:rPr>
          <w:rFonts w:ascii="Angsana New" w:hAnsi="Angsana New"/>
          <w:b/>
          <w:sz w:val="32"/>
          <w:szCs w:val="32"/>
        </w:rPr>
        <w:t>Pte</w:t>
      </w:r>
      <w:proofErr w:type="spellEnd"/>
      <w:r w:rsidRPr="00B903D3">
        <w:rPr>
          <w:rFonts w:ascii="Angsana New" w:hAnsi="Angsana New"/>
          <w:b/>
          <w:sz w:val="32"/>
          <w:szCs w:val="32"/>
          <w:cs/>
        </w:rPr>
        <w:t>.</w:t>
      </w:r>
      <w:r w:rsidR="00CB7FE2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B903D3">
        <w:rPr>
          <w:rFonts w:ascii="Angsana New" w:hAnsi="Angsana New"/>
          <w:b/>
          <w:sz w:val="32"/>
          <w:szCs w:val="32"/>
        </w:rPr>
        <w:t>Ltd.</w:t>
      </w:r>
    </w:p>
    <w:p w:rsidR="00411BF5" w:rsidRDefault="00D3019E" w:rsidP="009A1B6A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411BF5" w:rsidRPr="00B50CCA">
        <w:rPr>
          <w:rFonts w:ascii="Angsana New" w:hAnsi="Angsana New" w:cs="Angsana New"/>
          <w:sz w:val="32"/>
          <w:szCs w:val="32"/>
          <w:cs/>
        </w:rPr>
        <w:t>บริษัทได้เข้าร่วมทำสัญญาเป็นหนึ่งในผู้ถือหุ้นร่วมกับผู้ถือหุ้นอีกสามราย</w:t>
      </w:r>
      <w:r w:rsidR="004659E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11BF5" w:rsidRPr="00B50CCA">
        <w:rPr>
          <w:rFonts w:ascii="Angsana New" w:hAnsi="Angsana New" w:cs="Angsana New"/>
          <w:sz w:val="32"/>
          <w:szCs w:val="32"/>
          <w:cs/>
        </w:rPr>
        <w:t xml:space="preserve">เพื่อลงทุนจัดตั้งบริษัทชื่อ </w:t>
      </w:r>
      <w:proofErr w:type="spellStart"/>
      <w:r w:rsidR="00411BF5" w:rsidRPr="00B50CCA">
        <w:rPr>
          <w:rFonts w:ascii="Angsana New" w:hAnsi="Angsana New" w:cs="Angsana New"/>
          <w:sz w:val="32"/>
          <w:szCs w:val="32"/>
        </w:rPr>
        <w:t>Ceminter</w:t>
      </w:r>
      <w:proofErr w:type="spellEnd"/>
      <w:r w:rsidR="00411BF5" w:rsidRPr="00B50CC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="00411BF5" w:rsidRPr="00B50CCA">
        <w:rPr>
          <w:rFonts w:ascii="Angsana New" w:hAnsi="Angsana New" w:cs="Angsana New"/>
          <w:sz w:val="32"/>
          <w:szCs w:val="32"/>
        </w:rPr>
        <w:t>Pte.</w:t>
      </w:r>
      <w:proofErr w:type="spellEnd"/>
      <w:r w:rsidR="00411BF5" w:rsidRPr="00B50CCA">
        <w:rPr>
          <w:rFonts w:ascii="Angsana New" w:hAnsi="Angsana New" w:cs="Angsana New"/>
          <w:sz w:val="32"/>
          <w:szCs w:val="32"/>
        </w:rPr>
        <w:t xml:space="preserve"> Ltd. (</w:t>
      </w:r>
      <w:r w:rsidR="00411BF5" w:rsidRPr="00B50CCA">
        <w:rPr>
          <w:rFonts w:ascii="Angsana New" w:hAnsi="Angsana New" w:cs="Angsana New"/>
          <w:sz w:val="32"/>
          <w:szCs w:val="32"/>
          <w:cs/>
        </w:rPr>
        <w:t>จดทะเบียนในประเทศสิงคโปร์ในเดือนกุมภาพันธ์ 2556</w:t>
      </w:r>
      <w:r w:rsidR="00411BF5" w:rsidRPr="00B50CCA">
        <w:rPr>
          <w:rFonts w:ascii="Angsana New" w:hAnsi="Angsana New" w:cs="Angsana New"/>
          <w:sz w:val="32"/>
          <w:szCs w:val="32"/>
        </w:rPr>
        <w:t>)</w:t>
      </w:r>
      <w:r w:rsidR="00411BF5" w:rsidRPr="00B50CCA">
        <w:rPr>
          <w:rFonts w:ascii="Angsana New" w:hAnsi="Angsana New" w:cs="Angsana New"/>
          <w:sz w:val="32"/>
          <w:szCs w:val="32"/>
          <w:cs/>
        </w:rPr>
        <w:t xml:space="preserve"> ซึ่งมีแผนจะลงทุนในโครงการก่อสร้างโรง</w:t>
      </w:r>
      <w:r w:rsidR="00411BF5" w:rsidRPr="00B50CCA">
        <w:rPr>
          <w:rFonts w:ascii="Angsana New" w:hAnsi="Angsana New" w:cs="Angsana New" w:hint="cs"/>
          <w:sz w:val="32"/>
          <w:szCs w:val="32"/>
          <w:cs/>
        </w:rPr>
        <w:t>งาน</w:t>
      </w:r>
      <w:r w:rsidR="00411BF5" w:rsidRPr="00B50CCA">
        <w:rPr>
          <w:rFonts w:ascii="Angsana New" w:hAnsi="Angsana New" w:cs="Angsana New"/>
          <w:sz w:val="32"/>
          <w:szCs w:val="32"/>
          <w:cs/>
        </w:rPr>
        <w:t>ปูนซีเมนต์ในประเทศ</w:t>
      </w:r>
      <w:proofErr w:type="spellStart"/>
      <w:r w:rsidR="00411BF5" w:rsidRPr="00B50CCA">
        <w:rPr>
          <w:rFonts w:ascii="Angsana New" w:hAnsi="Angsana New" w:cs="Angsana New" w:hint="cs"/>
          <w:sz w:val="32"/>
          <w:szCs w:val="32"/>
          <w:cs/>
        </w:rPr>
        <w:t>เมียนมาร์</w:t>
      </w:r>
      <w:proofErr w:type="spellEnd"/>
      <w:r w:rsidR="00411BF5" w:rsidRPr="00B50CCA">
        <w:rPr>
          <w:rFonts w:ascii="Angsana New" w:hAnsi="Angsana New" w:cs="Angsana New"/>
          <w:sz w:val="32"/>
          <w:szCs w:val="32"/>
          <w:cs/>
        </w:rPr>
        <w:t xml:space="preserve"> โดยบริษัทดังกล่าวจะไปลงทุนใน</w:t>
      </w:r>
      <w:r w:rsidR="004659E0">
        <w:rPr>
          <w:rFonts w:ascii="Angsana New" w:hAnsi="Angsana New" w:cs="Angsana New"/>
          <w:sz w:val="32"/>
          <w:szCs w:val="32"/>
        </w:rPr>
        <w:t xml:space="preserve"> Max </w:t>
      </w:r>
      <w:r w:rsidR="00411BF5" w:rsidRPr="00B50CCA">
        <w:rPr>
          <w:rFonts w:ascii="Angsana New" w:hAnsi="Angsana New" w:cs="Angsana New"/>
          <w:sz w:val="32"/>
          <w:szCs w:val="32"/>
        </w:rPr>
        <w:t>(Myanmar) Manufacturing Co., Ltd.</w:t>
      </w:r>
      <w:r w:rsidR="004659E0">
        <w:rPr>
          <w:rFonts w:ascii="Angsana New" w:hAnsi="Angsana New" w:cs="Angsana New"/>
          <w:sz w:val="32"/>
          <w:szCs w:val="32"/>
        </w:rPr>
        <w:t xml:space="preserve"> </w:t>
      </w:r>
      <w:r w:rsidR="009169E5">
        <w:rPr>
          <w:rFonts w:ascii="Angsana New" w:hAnsi="Angsana New" w:cs="Angsana New"/>
          <w:sz w:val="32"/>
          <w:szCs w:val="32"/>
        </w:rPr>
        <w:t xml:space="preserve">(MMM) </w:t>
      </w:r>
      <w:r w:rsidR="00411BF5" w:rsidRPr="00B50CCA">
        <w:rPr>
          <w:rFonts w:ascii="Angsana New" w:hAnsi="Angsana New" w:cs="Angsana New"/>
          <w:sz w:val="32"/>
          <w:szCs w:val="32"/>
          <w:cs/>
        </w:rPr>
        <w:t>ซึ่งจัดตั้งในประเทศ</w:t>
      </w:r>
      <w:proofErr w:type="spellStart"/>
      <w:r w:rsidR="00411BF5" w:rsidRPr="00B50CCA">
        <w:rPr>
          <w:rFonts w:ascii="Angsana New" w:hAnsi="Angsana New" w:cs="Angsana New" w:hint="cs"/>
          <w:sz w:val="32"/>
          <w:szCs w:val="32"/>
          <w:cs/>
        </w:rPr>
        <w:t>เมียนมาร์</w:t>
      </w:r>
      <w:proofErr w:type="spellEnd"/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11BF5" w:rsidRPr="00B50CCA">
        <w:rPr>
          <w:rFonts w:ascii="Angsana New" w:hAnsi="Angsana New" w:cs="Angsana New" w:hint="cs"/>
          <w:sz w:val="32"/>
          <w:szCs w:val="32"/>
          <w:cs/>
        </w:rPr>
        <w:t>มีมูลค่าโครงการรวมทั้งสิ้น</w:t>
      </w:r>
      <w:r w:rsidR="004659E0">
        <w:rPr>
          <w:rFonts w:ascii="Angsana New" w:hAnsi="Angsana New" w:cs="Angsana New"/>
          <w:sz w:val="32"/>
          <w:szCs w:val="32"/>
        </w:rPr>
        <w:t xml:space="preserve"> </w:t>
      </w:r>
      <w:r w:rsidR="00411BF5" w:rsidRPr="00B50CCA">
        <w:rPr>
          <w:rFonts w:ascii="Angsana New" w:hAnsi="Angsana New" w:cs="Angsana New"/>
          <w:sz w:val="32"/>
          <w:szCs w:val="32"/>
        </w:rPr>
        <w:t xml:space="preserve">30,000,000 </w:t>
      </w:r>
      <w:r w:rsidR="00411BF5" w:rsidRPr="00B50CCA">
        <w:rPr>
          <w:rFonts w:ascii="Angsana New" w:hAnsi="Angsana New" w:cs="Angsana New" w:hint="cs"/>
          <w:sz w:val="32"/>
          <w:szCs w:val="32"/>
          <w:cs/>
        </w:rPr>
        <w:t>ดอล</w:t>
      </w:r>
      <w:r w:rsidR="00411BF5" w:rsidRPr="002B0EE2">
        <w:rPr>
          <w:rFonts w:ascii="Angsana New" w:hAnsi="Angsana New" w:cs="Angsana New" w:hint="cs"/>
          <w:sz w:val="32"/>
          <w:szCs w:val="32"/>
          <w:cs/>
        </w:rPr>
        <w:t>ลาร์ส</w:t>
      </w:r>
      <w:r w:rsidR="00411BF5" w:rsidRPr="00B50CCA">
        <w:rPr>
          <w:rFonts w:ascii="Angsana New" w:hAnsi="Angsana New" w:cs="Angsana New" w:hint="cs"/>
          <w:sz w:val="32"/>
          <w:szCs w:val="32"/>
          <w:cs/>
        </w:rPr>
        <w:t>หรัฐอเมริกา</w:t>
      </w:r>
      <w:r w:rsidR="00411BF5" w:rsidRPr="00B50CCA">
        <w:rPr>
          <w:rFonts w:ascii="Angsana New" w:hAnsi="Angsana New" w:cs="Angsana New"/>
          <w:sz w:val="32"/>
          <w:szCs w:val="32"/>
          <w:cs/>
        </w:rPr>
        <w:t xml:space="preserve"> จากสัญญา</w:t>
      </w:r>
      <w:r w:rsidR="00411BF5" w:rsidRPr="002B0EE2">
        <w:rPr>
          <w:rFonts w:ascii="Angsana New" w:hAnsi="Angsana New" w:cs="Angsana New" w:hint="cs"/>
          <w:sz w:val="32"/>
          <w:szCs w:val="32"/>
          <w:cs/>
        </w:rPr>
        <w:t>การ</w:t>
      </w:r>
      <w:r w:rsidR="00411BF5" w:rsidRPr="002B0EE2">
        <w:rPr>
          <w:rFonts w:ascii="Angsana New" w:hAnsi="Angsana New" w:cs="Angsana New"/>
          <w:sz w:val="32"/>
          <w:szCs w:val="32"/>
          <w:cs/>
        </w:rPr>
        <w:t>ร่วม</w:t>
      </w:r>
      <w:r w:rsidR="00411BF5" w:rsidRPr="00B50CCA">
        <w:rPr>
          <w:rFonts w:ascii="Angsana New" w:hAnsi="Angsana New" w:cs="Angsana New"/>
          <w:sz w:val="32"/>
          <w:szCs w:val="32"/>
          <w:cs/>
        </w:rPr>
        <w:t>ทุนดัง</w:t>
      </w:r>
      <w:r w:rsidR="00041AFB">
        <w:rPr>
          <w:rFonts w:ascii="Angsana New" w:hAnsi="Angsana New" w:cs="Angsana New"/>
          <w:sz w:val="32"/>
          <w:szCs w:val="32"/>
          <w:cs/>
        </w:rPr>
        <w:t>กล่าวบริษัท</w:t>
      </w:r>
      <w:r w:rsidR="00041AFB" w:rsidRPr="0012787E">
        <w:rPr>
          <w:rFonts w:ascii="Angsana New" w:hAnsi="Angsana New" w:cs="Angsana New"/>
          <w:sz w:val="32"/>
          <w:szCs w:val="32"/>
          <w:cs/>
        </w:rPr>
        <w:t xml:space="preserve">ได้รับหุ้นเป็นจำนวน </w:t>
      </w:r>
      <w:r w:rsidR="00041AFB" w:rsidRPr="0012787E">
        <w:rPr>
          <w:rFonts w:ascii="Angsana New" w:hAnsi="Angsana New" w:cs="Angsana New"/>
          <w:sz w:val="32"/>
          <w:szCs w:val="32"/>
        </w:rPr>
        <w:t xml:space="preserve">5,485,714 </w:t>
      </w:r>
      <w:r w:rsidR="00041AFB" w:rsidRPr="0012787E">
        <w:rPr>
          <w:rFonts w:ascii="Angsana New" w:hAnsi="Angsana New" w:cs="Angsana New"/>
          <w:sz w:val="32"/>
          <w:szCs w:val="32"/>
          <w:cs/>
        </w:rPr>
        <w:t>หุ้น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1AFB" w:rsidRPr="0012787E">
        <w:rPr>
          <w:rFonts w:ascii="Angsana New" w:hAnsi="Angsana New" w:cs="Angsana New"/>
          <w:sz w:val="32"/>
          <w:szCs w:val="32"/>
          <w:cs/>
        </w:rPr>
        <w:t xml:space="preserve">คิดเป็นร้อยละ 69 ของทุนจดทะเบียนของ </w:t>
      </w:r>
      <w:proofErr w:type="spellStart"/>
      <w:r w:rsidR="00041AFB" w:rsidRPr="0012787E">
        <w:rPr>
          <w:rFonts w:ascii="Angsana New" w:hAnsi="Angsana New" w:cs="Angsana New"/>
          <w:sz w:val="32"/>
          <w:szCs w:val="32"/>
        </w:rPr>
        <w:t>Ceminter</w:t>
      </w:r>
      <w:proofErr w:type="spellEnd"/>
      <w:r w:rsidR="00FF00AD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="00041AFB" w:rsidRPr="0012787E">
        <w:rPr>
          <w:rFonts w:ascii="Angsana New" w:hAnsi="Angsana New" w:cs="Angsana New"/>
          <w:sz w:val="32"/>
          <w:szCs w:val="32"/>
        </w:rPr>
        <w:t>Pte</w:t>
      </w:r>
      <w:proofErr w:type="spellEnd"/>
      <w:r w:rsidR="00041AFB" w:rsidRPr="0012787E">
        <w:rPr>
          <w:rFonts w:ascii="Angsana New" w:hAnsi="Angsana New" w:cs="Angsana New"/>
          <w:sz w:val="32"/>
          <w:szCs w:val="32"/>
          <w:cs/>
        </w:rPr>
        <w:t>.</w:t>
      </w:r>
      <w:r w:rsidR="00FF00AD">
        <w:rPr>
          <w:rFonts w:ascii="Angsana New" w:hAnsi="Angsana New" w:cs="Angsana New"/>
          <w:sz w:val="32"/>
          <w:szCs w:val="32"/>
        </w:rPr>
        <w:t xml:space="preserve"> </w:t>
      </w:r>
      <w:r w:rsidR="00041AFB" w:rsidRPr="0012787E">
        <w:rPr>
          <w:rFonts w:ascii="Angsana New" w:hAnsi="Angsana New" w:cs="Angsana New"/>
          <w:sz w:val="32"/>
          <w:szCs w:val="32"/>
        </w:rPr>
        <w:t>Ltd.</w:t>
      </w:r>
      <w:r w:rsidR="00041AFB">
        <w:rPr>
          <w:rFonts w:ascii="Angsana New" w:hAnsi="Angsana New" w:cs="Angsana New"/>
          <w:sz w:val="32"/>
          <w:szCs w:val="32"/>
          <w:cs/>
        </w:rPr>
        <w:t>โดยบริษัท</w:t>
      </w:r>
      <w:r w:rsidR="00041AFB" w:rsidRPr="0012787E">
        <w:rPr>
          <w:rFonts w:ascii="Angsana New" w:hAnsi="Angsana New" w:cs="Angsana New"/>
          <w:sz w:val="32"/>
          <w:szCs w:val="32"/>
          <w:cs/>
        </w:rPr>
        <w:t xml:space="preserve">ได้ซื้อในราคาหุ้นละ </w:t>
      </w:r>
      <w:r w:rsidR="00041AFB" w:rsidRPr="0012787E">
        <w:rPr>
          <w:rFonts w:ascii="Angsana New" w:hAnsi="Angsana New" w:cs="Angsana New"/>
          <w:sz w:val="32"/>
          <w:szCs w:val="32"/>
        </w:rPr>
        <w:t xml:space="preserve">1.05 </w:t>
      </w:r>
      <w:r w:rsidR="00041AFB"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1AFB" w:rsidRPr="0012787E">
        <w:rPr>
          <w:rFonts w:ascii="Angsana New" w:hAnsi="Angsana New" w:cs="Angsana New"/>
          <w:sz w:val="32"/>
          <w:szCs w:val="32"/>
          <w:cs/>
        </w:rPr>
        <w:t xml:space="preserve">รวมเป็นจำนวนเงิน </w:t>
      </w:r>
      <w:r w:rsidR="00041AFB" w:rsidRPr="0012787E">
        <w:rPr>
          <w:rFonts w:ascii="Angsana New" w:hAnsi="Angsana New" w:cs="Angsana New"/>
          <w:sz w:val="32"/>
          <w:szCs w:val="32"/>
        </w:rPr>
        <w:t>5</w:t>
      </w:r>
      <w:r w:rsidR="00041AFB" w:rsidRPr="0012787E">
        <w:rPr>
          <w:rFonts w:ascii="Angsana New" w:hAnsi="Angsana New" w:cs="Angsana New"/>
          <w:sz w:val="32"/>
          <w:szCs w:val="32"/>
          <w:cs/>
        </w:rPr>
        <w:t>.</w:t>
      </w:r>
      <w:r w:rsidR="00041AFB" w:rsidRPr="0012787E">
        <w:rPr>
          <w:rFonts w:ascii="Angsana New" w:hAnsi="Angsana New" w:cs="Angsana New"/>
          <w:sz w:val="32"/>
          <w:szCs w:val="32"/>
        </w:rPr>
        <w:t>76</w:t>
      </w:r>
      <w:r w:rsidR="00041AFB" w:rsidRPr="0012787E">
        <w:rPr>
          <w:rFonts w:ascii="Angsana New" w:hAnsi="Angsana New" w:cs="Angsana New"/>
          <w:sz w:val="32"/>
          <w:szCs w:val="32"/>
          <w:cs/>
        </w:rPr>
        <w:t xml:space="preserve"> ล้าน</w:t>
      </w:r>
      <w:r w:rsidR="00041AFB"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</w:t>
      </w:r>
      <w:r w:rsidR="00041AFB" w:rsidRPr="0012787E">
        <w:rPr>
          <w:rFonts w:ascii="Angsana New" w:hAnsi="Angsana New" w:cs="Angsana New"/>
          <w:sz w:val="32"/>
          <w:szCs w:val="32"/>
        </w:rPr>
        <w:t xml:space="preserve"> (180.81 </w:t>
      </w:r>
      <w:r w:rsidR="00041AFB" w:rsidRPr="0012787E">
        <w:rPr>
          <w:rFonts w:ascii="Angsana New" w:hAnsi="Angsana New" w:cs="Angsana New"/>
          <w:sz w:val="32"/>
          <w:szCs w:val="32"/>
          <w:cs/>
        </w:rPr>
        <w:t>ล้านบาท</w:t>
      </w:r>
      <w:r w:rsidR="00041AFB" w:rsidRPr="0012787E">
        <w:rPr>
          <w:rFonts w:ascii="Angsana New" w:hAnsi="Angsana New" w:cs="Angsana New"/>
          <w:sz w:val="32"/>
          <w:szCs w:val="32"/>
        </w:rPr>
        <w:t>)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11BF5" w:rsidRPr="000E431B">
        <w:rPr>
          <w:rFonts w:ascii="Angsana New" w:hAnsi="Angsana New" w:cs="Angsana New" w:hint="cs"/>
          <w:sz w:val="32"/>
          <w:szCs w:val="32"/>
          <w:cs/>
        </w:rPr>
        <w:t>ต่อมาในเดือนพฤษภาคม 2557 บริษัทได้มีการเปลี่ยนแปลงสัญญาร่วมทุนบางส่วน โดยได้เปลี่ยนแปลงในส่วนของราคาซื้อหุ้นจากเดิมราคาหุ้นละ 1.05 ดอลลาร์สหรัฐอเมริกา เป็นราคาหุ้นละ 1 ดอลลาร์สหรัฐอเมริกา</w:t>
      </w:r>
    </w:p>
    <w:p w:rsidR="00B3319D" w:rsidRPr="00411BF5" w:rsidRDefault="00B3319D" w:rsidP="00ED7C90">
      <w:pPr>
        <w:pStyle w:val="ae"/>
        <w:tabs>
          <w:tab w:val="left" w:pos="1134"/>
        </w:tabs>
        <w:spacing w:line="48" w:lineRule="auto"/>
        <w:ind w:left="425" w:right="-96"/>
        <w:jc w:val="both"/>
        <w:rPr>
          <w:rFonts w:ascii="Angsana New" w:hAnsi="Angsana New"/>
          <w:sz w:val="32"/>
          <w:szCs w:val="32"/>
        </w:rPr>
      </w:pPr>
    </w:p>
    <w:p w:rsidR="00411BF5" w:rsidRDefault="00411BF5" w:rsidP="00092337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411BF5">
        <w:rPr>
          <w:rFonts w:ascii="Angsana New" w:hAnsi="Angsana New" w:cs="Angsana New"/>
          <w:sz w:val="32"/>
          <w:szCs w:val="32"/>
          <w:cs/>
        </w:rPr>
        <w:t xml:space="preserve">ในเดือนธันวาคม </w:t>
      </w:r>
      <w:r w:rsidR="00FF00AD">
        <w:rPr>
          <w:rFonts w:ascii="Angsana New" w:hAnsi="Angsana New" w:cs="Angsana New"/>
          <w:sz w:val="32"/>
          <w:szCs w:val="32"/>
        </w:rPr>
        <w:t xml:space="preserve">2556 </w:t>
      </w:r>
      <w:proofErr w:type="spellStart"/>
      <w:r w:rsidRPr="0012787E">
        <w:rPr>
          <w:rFonts w:ascii="Angsana New" w:hAnsi="Angsana New" w:cs="Angsana New"/>
          <w:sz w:val="32"/>
          <w:szCs w:val="32"/>
        </w:rPr>
        <w:t>Ceminter</w:t>
      </w:r>
      <w:proofErr w:type="spellEnd"/>
      <w:r w:rsidR="00FF00AD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12787E">
        <w:rPr>
          <w:rFonts w:ascii="Angsana New" w:hAnsi="Angsana New" w:cs="Angsana New"/>
          <w:sz w:val="32"/>
          <w:szCs w:val="32"/>
        </w:rPr>
        <w:t>Pte</w:t>
      </w:r>
      <w:proofErr w:type="spellEnd"/>
      <w:r w:rsidRPr="0012787E">
        <w:rPr>
          <w:rFonts w:ascii="Angsana New" w:hAnsi="Angsana New" w:cs="Angsana New"/>
          <w:sz w:val="32"/>
          <w:szCs w:val="32"/>
          <w:cs/>
        </w:rPr>
        <w:t>.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2787E">
        <w:rPr>
          <w:rFonts w:ascii="Angsana New" w:hAnsi="Angsana New" w:cs="Angsana New"/>
          <w:sz w:val="32"/>
          <w:szCs w:val="32"/>
        </w:rPr>
        <w:t>Ltd.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2787E">
        <w:rPr>
          <w:rFonts w:ascii="Angsana New" w:hAnsi="Angsana New" w:cs="Angsana New"/>
          <w:sz w:val="32"/>
          <w:szCs w:val="32"/>
          <w:cs/>
        </w:rPr>
        <w:t xml:space="preserve">ได้เพิ่มทุนโดยการออกหุ้นสามัญเพิ่มจากเดิม </w:t>
      </w:r>
      <w:r w:rsidRPr="0012787E">
        <w:rPr>
          <w:rFonts w:ascii="Angsana New" w:hAnsi="Angsana New" w:cs="Angsana New"/>
          <w:sz w:val="32"/>
          <w:szCs w:val="32"/>
        </w:rPr>
        <w:t xml:space="preserve">8,000,000 </w:t>
      </w:r>
      <w:r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</w:t>
      </w:r>
      <w:r w:rsidRPr="0012787E">
        <w:rPr>
          <w:rFonts w:ascii="Angsana New" w:hAnsi="Angsana New" w:cs="Angsana New"/>
          <w:sz w:val="32"/>
          <w:szCs w:val="32"/>
        </w:rPr>
        <w:t xml:space="preserve"> (8,000,000 </w:t>
      </w:r>
      <w:r w:rsidRPr="0012787E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12787E"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</w:t>
      </w:r>
      <w:r w:rsidRPr="0012787E">
        <w:rPr>
          <w:rFonts w:ascii="Angsana New" w:hAnsi="Angsana New" w:cs="Angsana New"/>
          <w:sz w:val="32"/>
          <w:szCs w:val="32"/>
        </w:rPr>
        <w:t xml:space="preserve">) </w:t>
      </w:r>
      <w:r w:rsidRPr="0012787E">
        <w:rPr>
          <w:rFonts w:ascii="Angsana New" w:hAnsi="Angsana New" w:cs="Angsana New"/>
          <w:sz w:val="32"/>
          <w:szCs w:val="32"/>
          <w:cs/>
        </w:rPr>
        <w:t xml:space="preserve">เป็น </w:t>
      </w:r>
      <w:r w:rsidRPr="0012787E">
        <w:rPr>
          <w:rFonts w:ascii="Angsana New" w:hAnsi="Angsana New" w:cs="Angsana New"/>
          <w:sz w:val="32"/>
          <w:szCs w:val="32"/>
        </w:rPr>
        <w:t xml:space="preserve">10,905,000 </w:t>
      </w:r>
      <w:r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</w:t>
      </w:r>
      <w:r w:rsidRPr="0012787E">
        <w:rPr>
          <w:rFonts w:ascii="Angsana New" w:hAnsi="Angsana New" w:cs="Angsana New"/>
          <w:sz w:val="32"/>
          <w:szCs w:val="32"/>
        </w:rPr>
        <w:t xml:space="preserve"> (10,905,000 </w:t>
      </w:r>
      <w:r w:rsidRPr="0012787E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12787E"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</w:t>
      </w:r>
      <w:r w:rsidRPr="0012787E">
        <w:rPr>
          <w:rFonts w:ascii="Angsana New" w:hAnsi="Angsana New" w:cs="Angsana New"/>
          <w:sz w:val="32"/>
          <w:szCs w:val="32"/>
        </w:rPr>
        <w:t xml:space="preserve">) </w:t>
      </w:r>
      <w:r w:rsidRPr="0012787E">
        <w:rPr>
          <w:rFonts w:ascii="Angsana New" w:hAnsi="Angsana New" w:cs="Angsana New"/>
          <w:sz w:val="32"/>
          <w:szCs w:val="32"/>
          <w:cs/>
        </w:rPr>
        <w:t xml:space="preserve">โดยออกหุ้นใหม่เพิ่ม </w:t>
      </w:r>
      <w:r w:rsidRPr="0012787E">
        <w:rPr>
          <w:rFonts w:ascii="Angsana New" w:hAnsi="Angsana New" w:cs="Angsana New"/>
          <w:sz w:val="32"/>
          <w:szCs w:val="32"/>
        </w:rPr>
        <w:t>2,905,000</w:t>
      </w:r>
      <w:r w:rsidR="004659E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</w:t>
      </w:r>
      <w:r w:rsidRPr="0012787E">
        <w:rPr>
          <w:rFonts w:ascii="Angsana New" w:hAnsi="Angsana New" w:cs="Angsana New"/>
          <w:sz w:val="32"/>
          <w:szCs w:val="32"/>
        </w:rPr>
        <w:t xml:space="preserve"> (2,905,000</w:t>
      </w:r>
      <w:r w:rsidRPr="0012787E">
        <w:rPr>
          <w:rFonts w:ascii="Angsana New" w:hAnsi="Angsana New" w:cs="Angsana New"/>
          <w:sz w:val="32"/>
          <w:szCs w:val="32"/>
          <w:cs/>
        </w:rPr>
        <w:t xml:space="preserve"> หุ้น มูลค่าหุ้นละ </w:t>
      </w:r>
      <w:r w:rsidRPr="0012787E"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</w:t>
      </w:r>
      <w:r w:rsidRPr="0012787E">
        <w:rPr>
          <w:rFonts w:ascii="Angsana New" w:hAnsi="Angsana New" w:cs="Angsana New"/>
          <w:sz w:val="32"/>
          <w:szCs w:val="32"/>
        </w:rPr>
        <w:t>)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โ</w:t>
      </w:r>
      <w:r>
        <w:rPr>
          <w:rFonts w:ascii="Angsana New" w:hAnsi="Angsana New" w:cs="Angsana New" w:hint="cs"/>
          <w:sz w:val="32"/>
          <w:szCs w:val="32"/>
          <w:cs/>
        </w:rPr>
        <w:t xml:space="preserve">ดย ณ วันที่ 27 มกราคม 2557 </w:t>
      </w:r>
      <w:proofErr w:type="spellStart"/>
      <w:r>
        <w:rPr>
          <w:rFonts w:ascii="Angsana New" w:hAnsi="Angsana New" w:cs="Angsana New"/>
          <w:sz w:val="32"/>
          <w:szCs w:val="32"/>
        </w:rPr>
        <w:t>Ceminter</w:t>
      </w:r>
      <w:proofErr w:type="spellEnd"/>
      <w:r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>
        <w:rPr>
          <w:rFonts w:ascii="Angsana New" w:hAnsi="Angsana New" w:cs="Angsana New"/>
          <w:sz w:val="32"/>
          <w:szCs w:val="32"/>
        </w:rPr>
        <w:t>Pte.</w:t>
      </w:r>
      <w:proofErr w:type="spellEnd"/>
      <w:r>
        <w:rPr>
          <w:rFonts w:ascii="Angsana New" w:hAnsi="Angsana New" w:cs="Angsana New"/>
          <w:sz w:val="32"/>
          <w:szCs w:val="32"/>
        </w:rPr>
        <w:t xml:space="preserve"> Ltd. </w:t>
      </w:r>
      <w:r w:rsidRPr="00411BF5">
        <w:rPr>
          <w:rFonts w:ascii="Angsana New" w:hAnsi="Angsana New" w:cs="Angsana New" w:hint="cs"/>
          <w:sz w:val="32"/>
          <w:szCs w:val="32"/>
          <w:cs/>
        </w:rPr>
        <w:t>มีทุนจดทะเบียนและทุนชำระแล้วจำนวน 10</w:t>
      </w:r>
      <w:r w:rsidRPr="00411BF5">
        <w:rPr>
          <w:rFonts w:ascii="Angsana New" w:hAnsi="Angsana New" w:cs="Angsana New"/>
          <w:sz w:val="32"/>
          <w:szCs w:val="32"/>
        </w:rPr>
        <w:t xml:space="preserve">,905,000 </w:t>
      </w:r>
      <w:r w:rsidRPr="00411BF5"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</w:t>
      </w:r>
    </w:p>
    <w:p w:rsidR="00B3319D" w:rsidRPr="00411BF5" w:rsidRDefault="00B3319D" w:rsidP="00ED7C90">
      <w:pPr>
        <w:pStyle w:val="ae"/>
        <w:tabs>
          <w:tab w:val="left" w:pos="1134"/>
        </w:tabs>
        <w:spacing w:line="48" w:lineRule="auto"/>
        <w:ind w:left="425" w:right="-96"/>
        <w:jc w:val="both"/>
        <w:rPr>
          <w:rFonts w:ascii="Angsana New" w:hAnsi="Angsana New"/>
          <w:sz w:val="32"/>
          <w:szCs w:val="32"/>
          <w:cs/>
        </w:rPr>
      </w:pPr>
    </w:p>
    <w:p w:rsidR="00411BF5" w:rsidRDefault="004A60CF" w:rsidP="00092337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411BF5" w:rsidRPr="004A60CF">
        <w:rPr>
          <w:rFonts w:ascii="Angsana New" w:hAnsi="Angsana New" w:cs="Angsana New"/>
          <w:sz w:val="32"/>
          <w:szCs w:val="32"/>
          <w:cs/>
        </w:rPr>
        <w:t>อย่างไรก็ตามบริษัทได้สละสิทธิการซื้อหุ้นเพิ่มทุนดังกล่าว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11BF5" w:rsidRPr="004A60CF">
        <w:rPr>
          <w:rFonts w:ascii="Angsana New" w:hAnsi="Angsana New" w:cs="Angsana New"/>
          <w:sz w:val="32"/>
          <w:szCs w:val="32"/>
          <w:cs/>
        </w:rPr>
        <w:t>ทำให้สัดส่วนการถือหุ้นใน</w:t>
      </w:r>
      <w:r w:rsidR="00FF00AD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="00411BF5" w:rsidRPr="004A60CF">
        <w:rPr>
          <w:rFonts w:ascii="Angsana New" w:hAnsi="Angsana New" w:cs="Angsana New"/>
          <w:sz w:val="32"/>
          <w:szCs w:val="32"/>
        </w:rPr>
        <w:t>Ceminter</w:t>
      </w:r>
      <w:proofErr w:type="spellEnd"/>
      <w:r w:rsidR="00FF00AD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="00411BF5" w:rsidRPr="0012787E">
        <w:rPr>
          <w:rFonts w:ascii="Angsana New" w:hAnsi="Angsana New" w:cs="Angsana New"/>
          <w:sz w:val="32"/>
          <w:szCs w:val="32"/>
        </w:rPr>
        <w:t>Pte</w:t>
      </w:r>
      <w:proofErr w:type="spellEnd"/>
      <w:r w:rsidR="00411BF5" w:rsidRPr="0012787E">
        <w:rPr>
          <w:rFonts w:ascii="Angsana New" w:hAnsi="Angsana New" w:cs="Angsana New"/>
          <w:sz w:val="32"/>
          <w:szCs w:val="32"/>
          <w:cs/>
        </w:rPr>
        <w:t>.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11BF5" w:rsidRPr="0012787E">
        <w:rPr>
          <w:rFonts w:ascii="Angsana New" w:hAnsi="Angsana New" w:cs="Angsana New"/>
          <w:sz w:val="32"/>
          <w:szCs w:val="32"/>
        </w:rPr>
        <w:t>Ltd.</w:t>
      </w:r>
      <w:r w:rsidR="00411BF5" w:rsidRPr="004A60CF">
        <w:rPr>
          <w:rFonts w:ascii="Angsana New" w:hAnsi="Angsana New" w:cs="Angsana New"/>
          <w:sz w:val="32"/>
          <w:szCs w:val="32"/>
          <w:cs/>
        </w:rPr>
        <w:t xml:space="preserve"> ลดลงจากร้อยละ</w:t>
      </w:r>
      <w:r w:rsidR="00411BF5" w:rsidRPr="004A60CF">
        <w:rPr>
          <w:rFonts w:ascii="Angsana New" w:hAnsi="Angsana New" w:cs="Angsana New"/>
          <w:sz w:val="32"/>
          <w:szCs w:val="32"/>
        </w:rPr>
        <w:t xml:space="preserve"> 69 </w:t>
      </w:r>
      <w:r w:rsidR="00411BF5" w:rsidRPr="004A60CF">
        <w:rPr>
          <w:rFonts w:ascii="Angsana New" w:hAnsi="Angsana New" w:cs="Angsana New"/>
          <w:sz w:val="32"/>
          <w:szCs w:val="32"/>
          <w:cs/>
        </w:rPr>
        <w:t xml:space="preserve">เป็นร้อยละ </w:t>
      </w:r>
      <w:r w:rsidR="00411BF5" w:rsidRPr="004A60CF">
        <w:rPr>
          <w:rFonts w:ascii="Angsana New" w:hAnsi="Angsana New" w:cs="Angsana New"/>
          <w:sz w:val="32"/>
          <w:szCs w:val="32"/>
        </w:rPr>
        <w:t xml:space="preserve">50.30 </w:t>
      </w:r>
      <w:r w:rsidR="00411BF5" w:rsidRPr="004A60CF">
        <w:rPr>
          <w:rFonts w:ascii="Angsana New" w:hAnsi="Angsana New" w:cs="Angsana New"/>
          <w:sz w:val="32"/>
          <w:szCs w:val="32"/>
          <w:cs/>
        </w:rPr>
        <w:t xml:space="preserve">สัดส่วนการลงทุนคำนวณจากใบหุ้นที่ได้รับแล้ว บริษัทได้จ่ายค่าหุ้นดังกล่าวแล้ว เป็นจำนวนเงิน </w:t>
      </w:r>
      <w:r w:rsidR="00411BF5" w:rsidRPr="004A60CF">
        <w:rPr>
          <w:rFonts w:ascii="Angsana New" w:hAnsi="Angsana New" w:cs="Angsana New"/>
          <w:sz w:val="32"/>
          <w:szCs w:val="32"/>
        </w:rPr>
        <w:t xml:space="preserve">5.96 </w:t>
      </w:r>
      <w:r w:rsidR="00411BF5" w:rsidRPr="004A60CF">
        <w:rPr>
          <w:rFonts w:ascii="Angsana New" w:hAnsi="Angsana New" w:cs="Angsana New"/>
          <w:sz w:val="32"/>
          <w:szCs w:val="32"/>
          <w:cs/>
        </w:rPr>
        <w:t xml:space="preserve">ล้านดอลลาร์สหรัฐอเมริกา โดยได้รับใบหุ้นแล้วเป็นจำนวนเงิน </w:t>
      </w:r>
      <w:r w:rsidR="00411BF5" w:rsidRPr="004A60CF">
        <w:rPr>
          <w:rFonts w:ascii="Angsana New" w:hAnsi="Angsana New" w:cs="Angsana New"/>
          <w:sz w:val="32"/>
          <w:szCs w:val="32"/>
        </w:rPr>
        <w:t xml:space="preserve">5.76 </w:t>
      </w:r>
      <w:r w:rsidR="00411BF5" w:rsidRPr="004A60CF">
        <w:rPr>
          <w:rFonts w:ascii="Angsana New" w:hAnsi="Angsana New" w:cs="Angsana New"/>
          <w:sz w:val="32"/>
          <w:szCs w:val="32"/>
          <w:cs/>
        </w:rPr>
        <w:t xml:space="preserve">ล้านดอลลาร์สหรัฐอเมริกา ส่วนที่เหลือจำนวนเงิน </w:t>
      </w:r>
      <w:r w:rsidR="00411BF5" w:rsidRPr="004A60CF">
        <w:rPr>
          <w:rFonts w:ascii="Angsana New" w:hAnsi="Angsana New" w:cs="Angsana New"/>
          <w:sz w:val="32"/>
          <w:szCs w:val="32"/>
        </w:rPr>
        <w:t xml:space="preserve">0.20 </w:t>
      </w:r>
      <w:r w:rsidR="00411BF5" w:rsidRPr="004A60CF">
        <w:rPr>
          <w:rFonts w:ascii="Angsana New" w:hAnsi="Angsana New" w:cs="Angsana New"/>
          <w:sz w:val="32"/>
          <w:szCs w:val="32"/>
          <w:cs/>
        </w:rPr>
        <w:t xml:space="preserve">ล้านดอลลาร์สหรัฐอเมริกา (ประมาณ </w:t>
      </w:r>
      <w:r w:rsidR="00411BF5" w:rsidRPr="004A60CF">
        <w:rPr>
          <w:rFonts w:ascii="Angsana New" w:hAnsi="Angsana New" w:cs="Angsana New"/>
          <w:sz w:val="32"/>
          <w:szCs w:val="32"/>
        </w:rPr>
        <w:t xml:space="preserve">6.56 </w:t>
      </w:r>
      <w:r w:rsidR="00411BF5" w:rsidRPr="004A60CF">
        <w:rPr>
          <w:rFonts w:ascii="Angsana New" w:hAnsi="Angsana New" w:cs="Angsana New"/>
          <w:sz w:val="32"/>
          <w:szCs w:val="32"/>
          <w:cs/>
        </w:rPr>
        <w:t>ล้านบาท) ได้บันทึกเป็นเงินจ่ายล่วงหน้าเพื่อการลงทุนในบริษัทย่อย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11BF5" w:rsidRPr="004A60CF">
        <w:rPr>
          <w:rFonts w:ascii="Angsana New" w:hAnsi="Angsana New" w:cs="Angsana New"/>
          <w:sz w:val="32"/>
          <w:szCs w:val="32"/>
          <w:cs/>
        </w:rPr>
        <w:t xml:space="preserve">ต่อมาบริษัทได้รับใบหุ้นทั้งหมดจำนวน </w:t>
      </w:r>
      <w:r w:rsidR="00411BF5" w:rsidRPr="004A60CF">
        <w:rPr>
          <w:rFonts w:ascii="Angsana New" w:hAnsi="Angsana New" w:cs="Angsana New"/>
          <w:sz w:val="32"/>
          <w:szCs w:val="32"/>
        </w:rPr>
        <w:t xml:space="preserve">5.96 </w:t>
      </w:r>
      <w:r w:rsidR="00411BF5" w:rsidRPr="004A60CF">
        <w:rPr>
          <w:rFonts w:ascii="Angsana New" w:hAnsi="Angsana New" w:cs="Angsana New"/>
          <w:sz w:val="32"/>
          <w:szCs w:val="32"/>
          <w:cs/>
        </w:rPr>
        <w:t xml:space="preserve">ล้านหุ้นครบแล้ว เมื่อวันที่ </w:t>
      </w:r>
      <w:r w:rsidR="00411BF5" w:rsidRPr="004A60CF">
        <w:rPr>
          <w:rFonts w:ascii="Angsana New" w:hAnsi="Angsana New" w:cs="Angsana New"/>
          <w:sz w:val="32"/>
          <w:szCs w:val="32"/>
        </w:rPr>
        <w:t xml:space="preserve">11 </w:t>
      </w:r>
      <w:r w:rsidR="00411BF5" w:rsidRPr="004A60CF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11BF5" w:rsidRPr="004A60CF">
        <w:rPr>
          <w:rFonts w:ascii="Angsana New" w:hAnsi="Angsana New" w:cs="Angsana New"/>
          <w:sz w:val="32"/>
          <w:szCs w:val="32"/>
        </w:rPr>
        <w:t>2557</w:t>
      </w:r>
    </w:p>
    <w:p w:rsidR="00B3319D" w:rsidRPr="00E33A48" w:rsidRDefault="00B3319D" w:rsidP="00ED7C90">
      <w:pPr>
        <w:pStyle w:val="ae"/>
        <w:tabs>
          <w:tab w:val="left" w:pos="1134"/>
        </w:tabs>
        <w:spacing w:line="48" w:lineRule="auto"/>
        <w:ind w:left="425" w:right="-96"/>
        <w:jc w:val="both"/>
        <w:rPr>
          <w:rFonts w:ascii="Angsana New" w:hAnsi="Angsana New"/>
          <w:sz w:val="32"/>
          <w:szCs w:val="32"/>
        </w:rPr>
      </w:pPr>
    </w:p>
    <w:p w:rsidR="00411BF5" w:rsidRDefault="004A60CF" w:rsidP="00470768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411BF5">
        <w:rPr>
          <w:rFonts w:ascii="Angsana New" w:hAnsi="Angsana New" w:cs="Angsana New" w:hint="cs"/>
          <w:sz w:val="32"/>
          <w:szCs w:val="32"/>
          <w:cs/>
        </w:rPr>
        <w:t>เมื่อ</w:t>
      </w:r>
      <w:r w:rsidR="00411BF5" w:rsidRPr="0012787E">
        <w:rPr>
          <w:rFonts w:ascii="Angsana New" w:hAnsi="Angsana New" w:cs="Angsana New"/>
          <w:sz w:val="32"/>
          <w:szCs w:val="32"/>
          <w:cs/>
        </w:rPr>
        <w:t>วันที่</w:t>
      </w:r>
      <w:r w:rsidR="00411BF5" w:rsidRPr="0012787E">
        <w:rPr>
          <w:rFonts w:ascii="Angsana New" w:hAnsi="Angsana New" w:cs="Angsana New"/>
          <w:sz w:val="32"/>
          <w:szCs w:val="32"/>
        </w:rPr>
        <w:t xml:space="preserve"> 9 </w:t>
      </w:r>
      <w:r w:rsidR="00411BF5" w:rsidRPr="0012787E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FF00AD">
        <w:rPr>
          <w:rFonts w:ascii="Angsana New" w:hAnsi="Angsana New" w:cs="Angsana New"/>
          <w:sz w:val="32"/>
          <w:szCs w:val="32"/>
        </w:rPr>
        <w:t xml:space="preserve">2557 </w:t>
      </w:r>
      <w:r w:rsidR="00411BF5" w:rsidRPr="0012787E">
        <w:rPr>
          <w:rFonts w:ascii="Angsana New" w:hAnsi="Angsana New" w:cs="Angsana New"/>
          <w:sz w:val="32"/>
          <w:szCs w:val="32"/>
          <w:cs/>
        </w:rPr>
        <w:t>ที่ประชุมคณะกรรมการ</w:t>
      </w:r>
      <w:r w:rsidR="00411BF5" w:rsidRPr="00634E1A">
        <w:rPr>
          <w:rFonts w:ascii="Angsana New" w:hAnsi="Angsana New" w:cs="Angsana New"/>
          <w:sz w:val="32"/>
          <w:szCs w:val="32"/>
          <w:cs/>
        </w:rPr>
        <w:t xml:space="preserve">บริษัทครั้งที่ </w:t>
      </w:r>
      <w:r w:rsidR="00411BF5" w:rsidRPr="00634E1A">
        <w:rPr>
          <w:rFonts w:ascii="Angsana New" w:hAnsi="Angsana New" w:cs="Angsana New"/>
          <w:sz w:val="32"/>
          <w:szCs w:val="32"/>
        </w:rPr>
        <w:t xml:space="preserve">4/2557 </w:t>
      </w:r>
      <w:r w:rsidR="00411BF5" w:rsidRPr="00634E1A">
        <w:rPr>
          <w:rFonts w:ascii="Angsana New" w:hAnsi="Angsana New" w:cs="Angsana New"/>
          <w:sz w:val="32"/>
          <w:szCs w:val="32"/>
          <w:cs/>
        </w:rPr>
        <w:t>ได้มีมติอนุมัติการสละสิทธิเพิ่มทุน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411BF5">
        <w:rPr>
          <w:rFonts w:ascii="Angsana New" w:hAnsi="Angsana New" w:cs="Angsana New"/>
          <w:sz w:val="32"/>
          <w:szCs w:val="32"/>
        </w:rPr>
        <w:t xml:space="preserve">2,000,000 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หุ้น </w:t>
      </w:r>
      <w:r w:rsidR="00411BF5" w:rsidRPr="00634E1A">
        <w:rPr>
          <w:rFonts w:ascii="Angsana New" w:hAnsi="Angsana New" w:cs="Angsana New"/>
          <w:sz w:val="32"/>
          <w:szCs w:val="32"/>
          <w:cs/>
        </w:rPr>
        <w:t xml:space="preserve">ใน </w:t>
      </w:r>
      <w:proofErr w:type="spellStart"/>
      <w:r w:rsidR="00411BF5" w:rsidRPr="00634E1A">
        <w:rPr>
          <w:rFonts w:ascii="Angsana New" w:hAnsi="Angsana New" w:cs="Angsana New"/>
          <w:sz w:val="32"/>
          <w:szCs w:val="32"/>
        </w:rPr>
        <w:t>Ceminter</w:t>
      </w:r>
      <w:proofErr w:type="spellEnd"/>
      <w:r w:rsidR="00FF00AD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="00411BF5" w:rsidRPr="00634E1A">
        <w:rPr>
          <w:rFonts w:ascii="Angsana New" w:hAnsi="Angsana New" w:cs="Angsana New"/>
          <w:sz w:val="32"/>
          <w:szCs w:val="32"/>
        </w:rPr>
        <w:t>Pte</w:t>
      </w:r>
      <w:r w:rsidR="00FF00AD">
        <w:rPr>
          <w:rFonts w:ascii="Angsana New" w:hAnsi="Angsana New" w:cs="Angsana New"/>
          <w:sz w:val="32"/>
          <w:szCs w:val="32"/>
        </w:rPr>
        <w:t>.</w:t>
      </w:r>
      <w:proofErr w:type="spellEnd"/>
      <w:r w:rsidR="00411BF5" w:rsidRPr="00634E1A">
        <w:rPr>
          <w:rFonts w:ascii="Angsana New" w:hAnsi="Angsana New" w:cs="Angsana New"/>
          <w:sz w:val="32"/>
          <w:szCs w:val="32"/>
        </w:rPr>
        <w:t xml:space="preserve"> Ltd.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11BF5" w:rsidRPr="00634E1A">
        <w:rPr>
          <w:rFonts w:ascii="Angsana New" w:hAnsi="Angsana New" w:cs="Angsana New"/>
          <w:sz w:val="32"/>
          <w:szCs w:val="32"/>
          <w:cs/>
        </w:rPr>
        <w:t xml:space="preserve">ให้แก่ </w:t>
      </w:r>
      <w:proofErr w:type="spellStart"/>
      <w:r w:rsidR="00411BF5" w:rsidRPr="00634E1A">
        <w:rPr>
          <w:rFonts w:ascii="Angsana New" w:hAnsi="Angsana New" w:cs="Angsana New"/>
          <w:sz w:val="32"/>
          <w:szCs w:val="32"/>
        </w:rPr>
        <w:t>Atsawin</w:t>
      </w:r>
      <w:proofErr w:type="spellEnd"/>
      <w:r w:rsidR="00411BF5" w:rsidRPr="00634E1A">
        <w:rPr>
          <w:rFonts w:ascii="Angsana New" w:hAnsi="Angsana New" w:cs="Angsana New"/>
          <w:sz w:val="32"/>
          <w:szCs w:val="32"/>
        </w:rPr>
        <w:t xml:space="preserve"> Mekong Fund Limited</w:t>
      </w:r>
      <w:r w:rsidR="00FF00AD">
        <w:rPr>
          <w:rFonts w:ascii="Angsana New" w:hAnsi="Angsana New" w:cs="Angsana New"/>
          <w:sz w:val="32"/>
          <w:szCs w:val="32"/>
        </w:rPr>
        <w:t xml:space="preserve"> 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เนื่องจากบริษัทไม่มีเงินลงทุนเพียงพอสำหรับการเพิ่มทุนโดย </w:t>
      </w:r>
      <w:proofErr w:type="spellStart"/>
      <w:r w:rsidR="00411BF5" w:rsidRPr="00634E1A">
        <w:rPr>
          <w:rFonts w:ascii="Angsana New" w:hAnsi="Angsana New" w:cs="Angsana New"/>
          <w:sz w:val="32"/>
          <w:szCs w:val="32"/>
        </w:rPr>
        <w:t>Ceminter</w:t>
      </w:r>
      <w:proofErr w:type="spellEnd"/>
      <w:r w:rsidR="00FF00AD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="00411BF5" w:rsidRPr="00634E1A">
        <w:rPr>
          <w:rFonts w:ascii="Angsana New" w:hAnsi="Angsana New" w:cs="Angsana New"/>
          <w:sz w:val="32"/>
          <w:szCs w:val="32"/>
        </w:rPr>
        <w:t>Pte</w:t>
      </w:r>
      <w:r w:rsidR="00FF00AD">
        <w:rPr>
          <w:rFonts w:ascii="Angsana New" w:hAnsi="Angsana New" w:cs="Angsana New"/>
          <w:sz w:val="32"/>
          <w:szCs w:val="32"/>
        </w:rPr>
        <w:t>.</w:t>
      </w:r>
      <w:proofErr w:type="spellEnd"/>
      <w:r w:rsidR="00411BF5" w:rsidRPr="00634E1A">
        <w:rPr>
          <w:rFonts w:ascii="Angsana New" w:hAnsi="Angsana New" w:cs="Angsana New"/>
          <w:sz w:val="32"/>
          <w:szCs w:val="32"/>
        </w:rPr>
        <w:t xml:space="preserve"> Ltd.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 มีทุนจดทะเบียนและทุนชำระแล้วในไตรมาสที่ 2/2557 จำนวน 12</w:t>
      </w:r>
      <w:r w:rsidR="00411BF5">
        <w:rPr>
          <w:rFonts w:ascii="Angsana New" w:hAnsi="Angsana New" w:cs="Angsana New"/>
          <w:sz w:val="32"/>
          <w:szCs w:val="32"/>
        </w:rPr>
        <w:t>,</w:t>
      </w:r>
      <w:r w:rsidR="00411BF5">
        <w:rPr>
          <w:rFonts w:ascii="Angsana New" w:hAnsi="Angsana New" w:cs="Angsana New" w:hint="cs"/>
          <w:sz w:val="32"/>
          <w:szCs w:val="32"/>
          <w:cs/>
        </w:rPr>
        <w:t>905</w:t>
      </w:r>
      <w:r w:rsidR="00411BF5">
        <w:rPr>
          <w:rFonts w:ascii="Angsana New" w:hAnsi="Angsana New" w:cs="Angsana New"/>
          <w:sz w:val="32"/>
          <w:szCs w:val="32"/>
        </w:rPr>
        <w:t>,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000 ดอลลาร์สหรัฐอเมริกา </w:t>
      </w:r>
      <w:r w:rsidR="00411BF5" w:rsidRPr="00634E1A">
        <w:rPr>
          <w:rFonts w:ascii="Angsana New" w:hAnsi="Angsana New" w:cs="Angsana New"/>
          <w:sz w:val="32"/>
          <w:szCs w:val="32"/>
          <w:cs/>
        </w:rPr>
        <w:t xml:space="preserve">ทำให้สัดส่วนการลงทุนของบริษัทลดลงจากร้อยละ </w:t>
      </w:r>
      <w:r w:rsidR="00411BF5" w:rsidRPr="00634E1A">
        <w:rPr>
          <w:rFonts w:ascii="Angsana New" w:hAnsi="Angsana New" w:cs="Angsana New"/>
          <w:sz w:val="32"/>
          <w:szCs w:val="32"/>
        </w:rPr>
        <w:t xml:space="preserve">50.30 </w:t>
      </w:r>
      <w:r w:rsidR="00411BF5" w:rsidRPr="00634E1A">
        <w:rPr>
          <w:rFonts w:ascii="Angsana New" w:hAnsi="Angsana New" w:cs="Angsana New"/>
          <w:sz w:val="32"/>
          <w:szCs w:val="32"/>
          <w:cs/>
        </w:rPr>
        <w:t xml:space="preserve">เป็นร้อยละ </w:t>
      </w:r>
      <w:r w:rsidR="00411BF5">
        <w:rPr>
          <w:rFonts w:ascii="Angsana New" w:hAnsi="Angsana New" w:cs="Angsana New"/>
          <w:sz w:val="32"/>
          <w:szCs w:val="32"/>
        </w:rPr>
        <w:t>4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4.63 จึงบันทึกเงินลงทุนใน </w:t>
      </w:r>
      <w:proofErr w:type="spellStart"/>
      <w:r w:rsidR="00411BF5">
        <w:rPr>
          <w:rFonts w:ascii="Angsana New" w:hAnsi="Angsana New" w:cs="Angsana New"/>
          <w:sz w:val="32"/>
          <w:szCs w:val="32"/>
        </w:rPr>
        <w:t>Ceminter</w:t>
      </w:r>
      <w:proofErr w:type="spellEnd"/>
      <w:r w:rsidR="00411BF5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="00411BF5">
        <w:rPr>
          <w:rFonts w:ascii="Angsana New" w:hAnsi="Angsana New" w:cs="Angsana New"/>
          <w:sz w:val="32"/>
          <w:szCs w:val="32"/>
        </w:rPr>
        <w:t>Pte.</w:t>
      </w:r>
      <w:proofErr w:type="spellEnd"/>
      <w:r w:rsidR="00411BF5">
        <w:rPr>
          <w:rFonts w:ascii="Angsana New" w:hAnsi="Angsana New" w:cs="Angsana New"/>
          <w:sz w:val="32"/>
          <w:szCs w:val="32"/>
        </w:rPr>
        <w:t xml:space="preserve"> Ltd. 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เป็นบริษัทร่วม และในไตรมาสที่ </w:t>
      </w:r>
      <w:r w:rsidR="00411BF5">
        <w:rPr>
          <w:rFonts w:ascii="Angsana New" w:hAnsi="Angsana New" w:cs="Angsana New"/>
          <w:sz w:val="32"/>
          <w:szCs w:val="32"/>
        </w:rPr>
        <w:t>3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/2557 </w:t>
      </w:r>
      <w:proofErr w:type="spellStart"/>
      <w:r w:rsidR="00411BF5">
        <w:rPr>
          <w:rFonts w:ascii="Angsana New" w:hAnsi="Angsana New" w:cs="Angsana New"/>
          <w:sz w:val="32"/>
          <w:szCs w:val="32"/>
        </w:rPr>
        <w:t>Ceminter</w:t>
      </w:r>
      <w:proofErr w:type="spellEnd"/>
      <w:r w:rsidR="00411BF5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="00411BF5">
        <w:rPr>
          <w:rFonts w:ascii="Angsana New" w:hAnsi="Angsana New" w:cs="Angsana New"/>
          <w:sz w:val="32"/>
          <w:szCs w:val="32"/>
        </w:rPr>
        <w:t>Pte.</w:t>
      </w:r>
      <w:proofErr w:type="spellEnd"/>
      <w:r w:rsidR="00411BF5">
        <w:rPr>
          <w:rFonts w:ascii="Angsana New" w:hAnsi="Angsana New" w:cs="Angsana New"/>
          <w:sz w:val="32"/>
          <w:szCs w:val="32"/>
        </w:rPr>
        <w:t xml:space="preserve"> Ltd. </w:t>
      </w:r>
      <w:r w:rsidR="00411BF5">
        <w:rPr>
          <w:rFonts w:ascii="Angsana New" w:hAnsi="Angsana New" w:cs="Angsana New" w:hint="cs"/>
          <w:sz w:val="32"/>
          <w:szCs w:val="32"/>
          <w:cs/>
        </w:rPr>
        <w:t>มีทุนจดทะเบียนและทุนชำระแล้วจำนวน 13</w:t>
      </w:r>
      <w:r w:rsidR="00411BF5">
        <w:rPr>
          <w:rFonts w:ascii="Angsana New" w:hAnsi="Angsana New" w:cs="Angsana New"/>
          <w:sz w:val="32"/>
          <w:szCs w:val="32"/>
        </w:rPr>
        <w:t>,</w:t>
      </w:r>
      <w:r w:rsidR="00411BF5">
        <w:rPr>
          <w:rFonts w:ascii="Angsana New" w:hAnsi="Angsana New" w:cs="Angsana New" w:hint="cs"/>
          <w:sz w:val="32"/>
          <w:szCs w:val="32"/>
          <w:cs/>
        </w:rPr>
        <w:t>105</w:t>
      </w:r>
      <w:r w:rsidR="00411BF5">
        <w:rPr>
          <w:rFonts w:ascii="Angsana New" w:hAnsi="Angsana New" w:cs="Angsana New"/>
          <w:sz w:val="32"/>
          <w:szCs w:val="32"/>
        </w:rPr>
        <w:t>,</w:t>
      </w:r>
      <w:r w:rsidR="00411BF5">
        <w:rPr>
          <w:rFonts w:ascii="Angsana New" w:hAnsi="Angsana New" w:cs="Angsana New" w:hint="cs"/>
          <w:sz w:val="32"/>
          <w:szCs w:val="32"/>
          <w:cs/>
        </w:rPr>
        <w:t>000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11BF5"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 จึงทำให้สัดส่วนการลงทุนของบริษัทเพิ่มขึ้นจากร้อยละ 44.63 เป็นร้อยละ 45.48 จากทุนที่จ่ายล่วงหน้าจำนวน 200</w:t>
      </w:r>
      <w:r w:rsidR="00411BF5">
        <w:rPr>
          <w:rFonts w:ascii="Angsana New" w:hAnsi="Angsana New" w:cs="Angsana New"/>
          <w:sz w:val="32"/>
          <w:szCs w:val="32"/>
        </w:rPr>
        <w:t>,</w:t>
      </w:r>
      <w:r w:rsidR="00411BF5">
        <w:rPr>
          <w:rFonts w:ascii="Angsana New" w:hAnsi="Angsana New" w:cs="Angsana New" w:hint="cs"/>
          <w:sz w:val="32"/>
          <w:szCs w:val="32"/>
          <w:cs/>
        </w:rPr>
        <w:t>000 ดอลลาร์สหรัฐอเมริกา</w:t>
      </w:r>
    </w:p>
    <w:p w:rsidR="00411BF5" w:rsidRDefault="004A60CF" w:rsidP="004A60CF">
      <w:pPr>
        <w:tabs>
          <w:tab w:val="left" w:pos="1418"/>
        </w:tabs>
        <w:ind w:left="851" w:right="-96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ab/>
      </w:r>
      <w:r w:rsidR="00411BF5" w:rsidRPr="002B0EE2">
        <w:rPr>
          <w:rFonts w:ascii="Angsana New" w:hAnsi="Angsana New" w:cs="Angsana New" w:hint="cs"/>
          <w:sz w:val="32"/>
          <w:szCs w:val="32"/>
          <w:cs/>
        </w:rPr>
        <w:t xml:space="preserve">ทั้งนี้ ณ วันที่ 31 </w:t>
      </w:r>
      <w:r w:rsidR="00470768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11BF5" w:rsidRPr="002B0EE2">
        <w:rPr>
          <w:rFonts w:ascii="Angsana New" w:hAnsi="Angsana New" w:cs="Angsana New" w:hint="cs"/>
          <w:sz w:val="32"/>
          <w:szCs w:val="32"/>
          <w:cs/>
        </w:rPr>
        <w:t xml:space="preserve"> 255</w:t>
      </w:r>
      <w:r w:rsidR="00E8697E">
        <w:rPr>
          <w:rFonts w:ascii="Angsana New" w:hAnsi="Angsana New" w:cs="Angsana New"/>
          <w:sz w:val="32"/>
          <w:szCs w:val="32"/>
        </w:rPr>
        <w:t>9</w:t>
      </w:r>
      <w:r w:rsidR="00FF00AD">
        <w:rPr>
          <w:rFonts w:ascii="Angsana New" w:hAnsi="Angsana New" w:cs="Angsana New"/>
          <w:sz w:val="32"/>
          <w:szCs w:val="32"/>
        </w:rPr>
        <w:t xml:space="preserve"> 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85A85" w:rsidRPr="002B0EE2">
        <w:rPr>
          <w:rFonts w:ascii="Angsana New" w:hAnsi="Angsana New" w:cs="Angsana New" w:hint="cs"/>
          <w:sz w:val="32"/>
          <w:szCs w:val="32"/>
          <w:cs/>
        </w:rPr>
        <w:t>ณ วันที่ 31 ธันวาคม 255</w:t>
      </w:r>
      <w:r w:rsidR="00E8697E">
        <w:rPr>
          <w:rFonts w:ascii="Angsana New" w:hAnsi="Angsana New" w:cs="Angsana New" w:hint="cs"/>
          <w:sz w:val="32"/>
          <w:szCs w:val="32"/>
          <w:cs/>
        </w:rPr>
        <w:t>8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="00411BF5" w:rsidRPr="002B0EE2">
        <w:rPr>
          <w:rFonts w:ascii="Angsana New" w:hAnsi="Angsana New" w:cs="Angsana New"/>
          <w:sz w:val="32"/>
          <w:szCs w:val="32"/>
        </w:rPr>
        <w:t>Ceminter</w:t>
      </w:r>
      <w:proofErr w:type="spellEnd"/>
      <w:r w:rsidR="00FF00AD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="00411BF5" w:rsidRPr="0012787E">
        <w:rPr>
          <w:rFonts w:ascii="Angsana New" w:hAnsi="Angsana New" w:cs="Angsana New"/>
          <w:sz w:val="32"/>
          <w:szCs w:val="32"/>
        </w:rPr>
        <w:t>Pte</w:t>
      </w:r>
      <w:proofErr w:type="spellEnd"/>
      <w:r w:rsidR="00411BF5" w:rsidRPr="0012787E">
        <w:rPr>
          <w:rFonts w:ascii="Angsana New" w:hAnsi="Angsana New" w:cs="Angsana New"/>
          <w:sz w:val="32"/>
          <w:szCs w:val="32"/>
          <w:cs/>
        </w:rPr>
        <w:t>.</w:t>
      </w:r>
      <w:r w:rsidR="00FF00AD">
        <w:rPr>
          <w:rFonts w:ascii="Angsana New" w:hAnsi="Angsana New" w:cs="Angsana New"/>
          <w:sz w:val="32"/>
          <w:szCs w:val="32"/>
        </w:rPr>
        <w:t xml:space="preserve"> </w:t>
      </w:r>
      <w:r w:rsidR="00411BF5" w:rsidRPr="0012787E">
        <w:rPr>
          <w:rFonts w:ascii="Angsana New" w:hAnsi="Angsana New" w:cs="Angsana New"/>
          <w:sz w:val="32"/>
          <w:szCs w:val="32"/>
        </w:rPr>
        <w:t>Ltd.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 มีสิทธิในการแปลงเงินให้กู้ยืมระยะสั้นตามสัญญาจำนวนเงิน </w:t>
      </w:r>
      <w:r w:rsidR="00FF00AD">
        <w:rPr>
          <w:rFonts w:ascii="Angsana New" w:hAnsi="Angsana New" w:cs="Angsana New"/>
          <w:sz w:val="32"/>
          <w:szCs w:val="32"/>
        </w:rPr>
        <w:t>424.63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 ล้านบาท (1</w:t>
      </w:r>
      <w:r w:rsidR="00411BF5">
        <w:rPr>
          <w:rFonts w:ascii="Angsana New" w:hAnsi="Angsana New" w:cs="Angsana New"/>
          <w:sz w:val="32"/>
          <w:szCs w:val="32"/>
        </w:rPr>
        <w:t>2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.05 ล้านดอลลาร์สหรัฐอเมริกา) และ </w:t>
      </w:r>
      <w:r w:rsidR="00FF00AD">
        <w:rPr>
          <w:rFonts w:ascii="Angsana New" w:hAnsi="Angsana New" w:cs="Angsana New"/>
          <w:sz w:val="32"/>
          <w:szCs w:val="32"/>
        </w:rPr>
        <w:t>434.87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="00E8697E">
        <w:rPr>
          <w:rFonts w:ascii="Angsana New" w:hAnsi="Angsana New" w:cs="Angsana New" w:hint="cs"/>
          <w:sz w:val="32"/>
          <w:szCs w:val="32"/>
          <w:cs/>
        </w:rPr>
        <w:t>12.05</w:t>
      </w:r>
      <w:r w:rsidR="00411BF5">
        <w:rPr>
          <w:rFonts w:ascii="Angsana New" w:hAnsi="Angsana New" w:cs="Angsana New" w:hint="cs"/>
          <w:sz w:val="32"/>
          <w:szCs w:val="32"/>
          <w:cs/>
        </w:rPr>
        <w:t xml:space="preserve"> ล้านดอลลาร์สหรัฐอเมริกา) ตามลำดับ (ดูหมายเหตุ </w:t>
      </w:r>
      <w:r w:rsidR="00C5002B">
        <w:rPr>
          <w:rFonts w:ascii="Angsana New" w:hAnsi="Angsana New" w:cs="Angsana New"/>
          <w:sz w:val="32"/>
          <w:szCs w:val="32"/>
        </w:rPr>
        <w:t>9</w:t>
      </w:r>
      <w:r w:rsidR="00411BF5">
        <w:rPr>
          <w:rFonts w:ascii="Angsana New" w:hAnsi="Angsana New" w:cs="Angsana New" w:hint="cs"/>
          <w:sz w:val="32"/>
          <w:szCs w:val="32"/>
          <w:cs/>
        </w:rPr>
        <w:t>)</w:t>
      </w:r>
    </w:p>
    <w:p w:rsidR="00D757AC" w:rsidRPr="000F7E4C" w:rsidRDefault="00D757AC" w:rsidP="00FF00AD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F7E4C" w:rsidRPr="0047076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F7E4C">
        <w:rPr>
          <w:rFonts w:ascii="Angsana New" w:hAnsi="Angsana New" w:cs="Angsana New"/>
          <w:sz w:val="32"/>
          <w:szCs w:val="32"/>
        </w:rPr>
        <w:t xml:space="preserve">31 </w:t>
      </w:r>
      <w:r w:rsidR="000F7E4C" w:rsidRPr="00470768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0F7E4C" w:rsidRPr="00470768">
        <w:rPr>
          <w:rFonts w:ascii="Angsana New" w:hAnsi="Angsana New" w:cs="Angsana New"/>
          <w:sz w:val="32"/>
          <w:szCs w:val="32"/>
        </w:rPr>
        <w:t>255</w:t>
      </w:r>
      <w:r w:rsidR="00E8697E">
        <w:rPr>
          <w:rFonts w:ascii="Angsana New" w:hAnsi="Angsana New" w:cs="Angsana New"/>
          <w:sz w:val="32"/>
          <w:szCs w:val="32"/>
        </w:rPr>
        <w:t>9</w:t>
      </w:r>
      <w:r w:rsidR="00FF00AD">
        <w:rPr>
          <w:rFonts w:ascii="Angsana New" w:hAnsi="Angsana New" w:cs="Angsana New"/>
          <w:sz w:val="32"/>
          <w:szCs w:val="32"/>
        </w:rPr>
        <w:t xml:space="preserve"> </w:t>
      </w:r>
      <w:r w:rsidR="000F7E4C" w:rsidRPr="00470768">
        <w:rPr>
          <w:rFonts w:ascii="Angsana New" w:hAnsi="Angsana New" w:cs="Angsana New" w:hint="cs"/>
          <w:sz w:val="32"/>
          <w:szCs w:val="32"/>
          <w:cs/>
        </w:rPr>
        <w:t>และ</w:t>
      </w:r>
      <w:r w:rsidR="00093B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7E4C" w:rsidRPr="00470768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="000F7E4C" w:rsidRPr="00470768">
        <w:rPr>
          <w:rFonts w:ascii="Angsana New" w:hAnsi="Angsana New" w:cs="Angsana New"/>
          <w:sz w:val="32"/>
          <w:szCs w:val="32"/>
        </w:rPr>
        <w:t xml:space="preserve"> 31 </w:t>
      </w:r>
      <w:r w:rsidR="000F7E4C" w:rsidRPr="00470768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F7E4C" w:rsidRPr="00470768">
        <w:rPr>
          <w:rFonts w:ascii="Angsana New" w:hAnsi="Angsana New" w:cs="Angsana New"/>
          <w:sz w:val="32"/>
          <w:szCs w:val="32"/>
        </w:rPr>
        <w:t>255</w:t>
      </w:r>
      <w:r w:rsidR="00E8697E">
        <w:rPr>
          <w:rFonts w:ascii="Angsana New" w:hAnsi="Angsana New" w:cs="Angsana New"/>
          <w:sz w:val="32"/>
          <w:szCs w:val="32"/>
        </w:rPr>
        <w:t>8</w:t>
      </w:r>
      <w:r w:rsidR="00FF00AD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="000F7E4C" w:rsidRPr="002B0EE2">
        <w:rPr>
          <w:rFonts w:ascii="Angsana New" w:hAnsi="Angsana New" w:cs="Angsana New"/>
          <w:sz w:val="32"/>
          <w:szCs w:val="32"/>
        </w:rPr>
        <w:t>Ceminter</w:t>
      </w:r>
      <w:proofErr w:type="spellEnd"/>
      <w:r w:rsidR="00FF00AD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="000F7E4C" w:rsidRPr="0012787E">
        <w:rPr>
          <w:rFonts w:ascii="Angsana New" w:hAnsi="Angsana New" w:cs="Angsana New"/>
          <w:sz w:val="32"/>
          <w:szCs w:val="32"/>
        </w:rPr>
        <w:t>Pte</w:t>
      </w:r>
      <w:proofErr w:type="spellEnd"/>
      <w:r w:rsidR="000F7E4C" w:rsidRPr="0012787E">
        <w:rPr>
          <w:rFonts w:ascii="Angsana New" w:hAnsi="Angsana New" w:cs="Angsana New"/>
          <w:sz w:val="32"/>
          <w:szCs w:val="32"/>
          <w:cs/>
        </w:rPr>
        <w:t>.</w:t>
      </w:r>
      <w:r w:rsidR="006B67AF">
        <w:rPr>
          <w:rFonts w:ascii="Angsana New" w:hAnsi="Angsana New" w:cs="Angsana New"/>
          <w:sz w:val="32"/>
          <w:szCs w:val="32"/>
        </w:rPr>
        <w:t xml:space="preserve"> </w:t>
      </w:r>
      <w:r w:rsidR="000F7E4C" w:rsidRPr="0012787E">
        <w:rPr>
          <w:rFonts w:ascii="Angsana New" w:hAnsi="Angsana New" w:cs="Angsana New"/>
          <w:sz w:val="32"/>
          <w:szCs w:val="32"/>
        </w:rPr>
        <w:t>Ltd.</w:t>
      </w:r>
      <w:r w:rsidR="000F7E4C">
        <w:rPr>
          <w:rFonts w:ascii="Angsana New" w:hAnsi="Angsana New" w:cs="Angsana New" w:hint="cs"/>
          <w:sz w:val="32"/>
          <w:szCs w:val="32"/>
          <w:cs/>
        </w:rPr>
        <w:t xml:space="preserve"> มีเงินลงทุนใน</w:t>
      </w:r>
      <w:r w:rsidR="00FF00AD">
        <w:rPr>
          <w:rFonts w:ascii="Angsana New" w:hAnsi="Angsana New" w:cs="Angsana New"/>
          <w:sz w:val="32"/>
          <w:szCs w:val="32"/>
        </w:rPr>
        <w:t xml:space="preserve"> </w:t>
      </w:r>
      <w:r w:rsidR="000F7E4C" w:rsidRPr="000F7E4C">
        <w:rPr>
          <w:rFonts w:ascii="Angsana New" w:hAnsi="Angsana New" w:cs="Angsana New"/>
          <w:sz w:val="32"/>
          <w:szCs w:val="32"/>
        </w:rPr>
        <w:t>MMM</w:t>
      </w:r>
      <w:r w:rsidR="000F7E4C" w:rsidRPr="000F7E4C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="00BC10FB">
        <w:rPr>
          <w:rFonts w:ascii="Angsana New" w:hAnsi="Angsana New" w:cs="Angsana New" w:hint="cs"/>
          <w:sz w:val="32"/>
          <w:szCs w:val="32"/>
          <w:cs/>
        </w:rPr>
        <w:t>มี</w:t>
      </w:r>
      <w:r w:rsidR="00FF00AD">
        <w:rPr>
          <w:rFonts w:ascii="Angsana New" w:hAnsi="Angsana New" w:cs="Angsana New"/>
          <w:sz w:val="32"/>
          <w:szCs w:val="32"/>
        </w:rPr>
        <w:t xml:space="preserve">M.Y </w:t>
      </w:r>
      <w:r w:rsidR="000F7E4C" w:rsidRPr="000F7E4C">
        <w:rPr>
          <w:rFonts w:ascii="Angsana New" w:hAnsi="Angsana New" w:cs="Angsana New"/>
          <w:sz w:val="32"/>
          <w:szCs w:val="32"/>
        </w:rPr>
        <w:t xml:space="preserve">Associates </w:t>
      </w:r>
      <w:r w:rsidR="000F7E4C" w:rsidRPr="000F7E4C">
        <w:rPr>
          <w:rFonts w:ascii="Angsana New" w:hAnsi="Angsana New" w:cs="Angsana New" w:hint="cs"/>
          <w:sz w:val="32"/>
          <w:szCs w:val="32"/>
          <w:cs/>
        </w:rPr>
        <w:t>เป็นผู้ถือหุ้นแทน ซึ่งมีความเ</w:t>
      </w:r>
      <w:r w:rsidR="000F7E4C">
        <w:rPr>
          <w:rFonts w:ascii="Angsana New" w:hAnsi="Angsana New" w:cs="Angsana New" w:hint="cs"/>
          <w:sz w:val="32"/>
          <w:szCs w:val="32"/>
          <w:cs/>
        </w:rPr>
        <w:t>สี่ยงในการโอนหุ้น</w:t>
      </w:r>
      <w:r w:rsidR="000F7E4C" w:rsidRPr="000F7E4C">
        <w:rPr>
          <w:rFonts w:ascii="Angsana New" w:hAnsi="Angsana New" w:cs="Angsana New" w:hint="cs"/>
          <w:sz w:val="32"/>
          <w:szCs w:val="32"/>
          <w:cs/>
        </w:rPr>
        <w:t>และสิทธิการเป็นเจ้าของหุ้นใน</w:t>
      </w:r>
      <w:r w:rsidR="00FF00AD">
        <w:rPr>
          <w:rFonts w:ascii="Angsana New" w:hAnsi="Angsana New" w:cs="Angsana New"/>
          <w:sz w:val="32"/>
          <w:szCs w:val="32"/>
        </w:rPr>
        <w:t xml:space="preserve"> </w:t>
      </w:r>
      <w:r w:rsidR="000F7E4C">
        <w:rPr>
          <w:rFonts w:ascii="Angsana New" w:hAnsi="Angsana New" w:cs="Angsana New"/>
          <w:sz w:val="32"/>
          <w:szCs w:val="32"/>
        </w:rPr>
        <w:t>MMM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7E4C" w:rsidRPr="000F7E4C">
        <w:rPr>
          <w:rFonts w:ascii="Angsana New" w:hAnsi="Angsana New" w:cs="Angsana New" w:hint="cs"/>
          <w:sz w:val="32"/>
          <w:szCs w:val="32"/>
          <w:cs/>
        </w:rPr>
        <w:t xml:space="preserve">ของ </w:t>
      </w:r>
      <w:proofErr w:type="spellStart"/>
      <w:r w:rsidR="000F7E4C" w:rsidRPr="002B0EE2">
        <w:rPr>
          <w:rFonts w:ascii="Angsana New" w:hAnsi="Angsana New" w:cs="Angsana New"/>
          <w:sz w:val="32"/>
          <w:szCs w:val="32"/>
        </w:rPr>
        <w:t>Ceminter</w:t>
      </w:r>
      <w:proofErr w:type="spellEnd"/>
      <w:r w:rsidR="00FF00AD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="000F7E4C" w:rsidRPr="0012787E">
        <w:rPr>
          <w:rFonts w:ascii="Angsana New" w:hAnsi="Angsana New" w:cs="Angsana New"/>
          <w:sz w:val="32"/>
          <w:szCs w:val="32"/>
        </w:rPr>
        <w:t>Pte</w:t>
      </w:r>
      <w:proofErr w:type="spellEnd"/>
      <w:r w:rsidR="000F7E4C" w:rsidRPr="0012787E">
        <w:rPr>
          <w:rFonts w:ascii="Angsana New" w:hAnsi="Angsana New" w:cs="Angsana New"/>
          <w:sz w:val="32"/>
          <w:szCs w:val="32"/>
          <w:cs/>
        </w:rPr>
        <w:t>.</w:t>
      </w:r>
      <w:r w:rsidR="00FF00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7E4C" w:rsidRPr="0012787E">
        <w:rPr>
          <w:rFonts w:ascii="Angsana New" w:hAnsi="Angsana New" w:cs="Angsana New"/>
          <w:sz w:val="32"/>
          <w:szCs w:val="32"/>
        </w:rPr>
        <w:t>Ltd.</w:t>
      </w:r>
      <w:r w:rsidR="000F7E4C" w:rsidRPr="000F7E4C">
        <w:rPr>
          <w:rFonts w:ascii="Angsana New" w:hAnsi="Angsana New" w:cs="Angsana New" w:hint="cs"/>
          <w:sz w:val="32"/>
          <w:szCs w:val="32"/>
          <w:cs/>
        </w:rPr>
        <w:t xml:space="preserve"> ซึ่งเป็นบริษัทร่วมของบริษัท</w:t>
      </w:r>
      <w:r w:rsidR="000F7E4C">
        <w:rPr>
          <w:rFonts w:ascii="Angsana New" w:hAnsi="Angsana New" w:cs="Angsana New" w:hint="cs"/>
          <w:sz w:val="32"/>
          <w:szCs w:val="32"/>
          <w:cs/>
        </w:rPr>
        <w:t xml:space="preserve"> (ดูหมายเหตุ </w:t>
      </w:r>
      <w:r w:rsidR="000F7E4C">
        <w:rPr>
          <w:rFonts w:ascii="Angsana New" w:hAnsi="Angsana New" w:cs="Angsana New"/>
          <w:sz w:val="32"/>
          <w:szCs w:val="32"/>
        </w:rPr>
        <w:t>9)</w:t>
      </w:r>
    </w:p>
    <w:p w:rsidR="00D3019E" w:rsidRDefault="00D3019E" w:rsidP="00BA537E">
      <w:pPr>
        <w:pStyle w:val="ae"/>
        <w:tabs>
          <w:tab w:val="left" w:pos="1134"/>
        </w:tabs>
        <w:spacing w:line="120" w:lineRule="auto"/>
        <w:ind w:left="425" w:right="-96"/>
        <w:jc w:val="both"/>
        <w:rPr>
          <w:rFonts w:ascii="Angsana New" w:hAnsi="Angsana New"/>
          <w:b/>
          <w:sz w:val="32"/>
          <w:szCs w:val="32"/>
        </w:rPr>
      </w:pPr>
    </w:p>
    <w:p w:rsidR="00D3019E" w:rsidRDefault="00CD63E8" w:rsidP="00B903D3">
      <w:pPr>
        <w:pStyle w:val="ae"/>
        <w:numPr>
          <w:ilvl w:val="1"/>
          <w:numId w:val="20"/>
        </w:numPr>
        <w:tabs>
          <w:tab w:val="left" w:pos="851"/>
        </w:tabs>
        <w:ind w:left="851" w:right="-97" w:hanging="425"/>
        <w:jc w:val="both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Cs/>
          <w:sz w:val="32"/>
          <w:szCs w:val="32"/>
          <w:cs/>
        </w:rPr>
        <w:t>เงินลงทุนใน</w:t>
      </w:r>
      <w:r w:rsidR="00CE18AB">
        <w:rPr>
          <w:rFonts w:ascii="Angsana New" w:hAnsi="Angsana New"/>
          <w:b/>
          <w:bCs/>
          <w:sz w:val="32"/>
          <w:szCs w:val="32"/>
        </w:rPr>
        <w:t xml:space="preserve"> </w:t>
      </w:r>
      <w:r w:rsidRPr="004E66D6">
        <w:rPr>
          <w:rFonts w:ascii="Angsana New" w:hAnsi="Angsana New"/>
          <w:b/>
          <w:bCs/>
          <w:sz w:val="32"/>
          <w:szCs w:val="32"/>
        </w:rPr>
        <w:t>Global Cement Capital Partner</w:t>
      </w:r>
      <w:r w:rsidR="00CE18AB">
        <w:rPr>
          <w:rFonts w:ascii="Angsana New" w:hAnsi="Angsana New"/>
          <w:b/>
          <w:bCs/>
          <w:sz w:val="32"/>
          <w:szCs w:val="32"/>
        </w:rPr>
        <w:t>s</w:t>
      </w:r>
      <w:r w:rsidRPr="004E66D6">
        <w:rPr>
          <w:rFonts w:ascii="Angsana New" w:hAnsi="Angsana New"/>
          <w:b/>
          <w:bCs/>
          <w:sz w:val="32"/>
          <w:szCs w:val="32"/>
        </w:rPr>
        <w:t xml:space="preserve"> Ltd.</w:t>
      </w:r>
    </w:p>
    <w:p w:rsidR="00CD63E8" w:rsidRDefault="00CD63E8" w:rsidP="006B67AF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086074">
        <w:rPr>
          <w:rFonts w:ascii="Angsana New" w:hAnsi="Angsana New" w:cs="Angsana New"/>
          <w:sz w:val="32"/>
          <w:szCs w:val="32"/>
          <w:cs/>
        </w:rPr>
        <w:t>บริษัทได้เข้าร่วมทำสัญญาเป็นหนึ่งในผู้ถือหุ้นร่วมกับผู้ถือหุ้นอีกสี่ราย เพื่อจัดตั้งบริษัทร่วมทุนชื่อ</w:t>
      </w:r>
      <w:r w:rsidR="006B67AF">
        <w:rPr>
          <w:rFonts w:ascii="Angsana New" w:hAnsi="Angsana New" w:cs="Angsana New"/>
          <w:sz w:val="32"/>
          <w:szCs w:val="32"/>
        </w:rPr>
        <w:t xml:space="preserve"> Wing Yip International Inc. </w:t>
      </w:r>
      <w:r w:rsidR="00E33A48" w:rsidRPr="00B50CCA">
        <w:rPr>
          <w:rFonts w:ascii="Angsana New" w:hAnsi="Angsana New" w:cs="Angsana New"/>
          <w:sz w:val="32"/>
          <w:szCs w:val="32"/>
        </w:rPr>
        <w:t>(</w:t>
      </w:r>
      <w:r w:rsidR="00E33A48" w:rsidRPr="00086074">
        <w:rPr>
          <w:rFonts w:ascii="Angsana New" w:hAnsi="Angsana New" w:cs="Angsana New"/>
          <w:sz w:val="32"/>
          <w:szCs w:val="32"/>
          <w:cs/>
        </w:rPr>
        <w:t>จดทะเบียนในประเทศบรูไน</w:t>
      </w:r>
      <w:r w:rsidR="006B67AF">
        <w:rPr>
          <w:rFonts w:ascii="Angsana New" w:hAnsi="Angsana New" w:cs="Angsana New"/>
          <w:sz w:val="32"/>
          <w:szCs w:val="32"/>
          <w:cs/>
        </w:rPr>
        <w:t>ในเดือนพฤษภาค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E33A48" w:rsidRPr="00086074">
        <w:rPr>
          <w:rFonts w:ascii="Angsana New" w:hAnsi="Angsana New" w:cs="Angsana New"/>
          <w:sz w:val="32"/>
          <w:szCs w:val="32"/>
        </w:rPr>
        <w:t>2554</w:t>
      </w:r>
      <w:r w:rsidR="00E33A48" w:rsidRPr="00B50CCA">
        <w:rPr>
          <w:rFonts w:ascii="Angsana New" w:hAnsi="Angsana New" w:cs="Angsana New"/>
          <w:sz w:val="32"/>
          <w:szCs w:val="32"/>
        </w:rPr>
        <w:t>)</w:t>
      </w:r>
      <w:r w:rsidR="006B67AF">
        <w:rPr>
          <w:rFonts w:ascii="Angsana New" w:hAnsi="Angsana New" w:cs="Angsana New"/>
          <w:sz w:val="32"/>
          <w:szCs w:val="32"/>
        </w:rPr>
        <w:t xml:space="preserve"> </w:t>
      </w:r>
      <w:r w:rsidRPr="00086074">
        <w:rPr>
          <w:rFonts w:ascii="Angsana New" w:hAnsi="Angsana New" w:cs="Angsana New"/>
          <w:sz w:val="32"/>
          <w:szCs w:val="32"/>
          <w:cs/>
        </w:rPr>
        <w:t xml:space="preserve">ต่อมาบริษัท </w:t>
      </w:r>
      <w:r w:rsidR="006B67AF">
        <w:rPr>
          <w:rFonts w:ascii="Angsana New" w:hAnsi="Angsana New" w:cs="Angsana New"/>
          <w:sz w:val="32"/>
          <w:szCs w:val="32"/>
        </w:rPr>
        <w:t xml:space="preserve">Wing Yip International Inc. </w:t>
      </w:r>
      <w:r w:rsidRPr="00086074">
        <w:rPr>
          <w:rFonts w:ascii="Angsana New" w:hAnsi="Angsana New" w:cs="Angsana New"/>
          <w:sz w:val="32"/>
          <w:szCs w:val="32"/>
          <w:cs/>
        </w:rPr>
        <w:t xml:space="preserve">ได้เปลี่ยนชื่อเป็น </w:t>
      </w:r>
      <w:r w:rsidRPr="00086074">
        <w:rPr>
          <w:rFonts w:ascii="Angsana New" w:hAnsi="Angsana New" w:cs="Angsana New"/>
          <w:sz w:val="32"/>
          <w:szCs w:val="32"/>
        </w:rPr>
        <w:t>Global Cement Capital Partner</w:t>
      </w:r>
      <w:r w:rsidR="006B67AF">
        <w:rPr>
          <w:rFonts w:ascii="Angsana New" w:hAnsi="Angsana New" w:cs="Angsana New"/>
          <w:sz w:val="32"/>
          <w:szCs w:val="32"/>
        </w:rPr>
        <w:t>s</w:t>
      </w:r>
      <w:r w:rsidRPr="00086074">
        <w:rPr>
          <w:rFonts w:ascii="Angsana New" w:hAnsi="Angsana New" w:cs="Angsana New"/>
          <w:sz w:val="32"/>
          <w:szCs w:val="32"/>
        </w:rPr>
        <w:t xml:space="preserve"> Ltd. (GCCP)</w:t>
      </w:r>
      <w:r w:rsidRPr="00086074">
        <w:rPr>
          <w:rFonts w:ascii="Angsana New" w:hAnsi="Angsana New" w:cs="Angsana New"/>
          <w:sz w:val="32"/>
          <w:szCs w:val="32"/>
          <w:cs/>
        </w:rPr>
        <w:t xml:space="preserve"> ทั้งนี้ บริษัทจะมีสัดส่วนการลงทุนในบริษัท </w:t>
      </w:r>
      <w:r w:rsidRPr="00086074">
        <w:rPr>
          <w:rFonts w:ascii="Angsana New" w:hAnsi="Angsana New" w:cs="Angsana New"/>
          <w:sz w:val="32"/>
          <w:szCs w:val="32"/>
        </w:rPr>
        <w:t xml:space="preserve">GCCP </w:t>
      </w:r>
      <w:r w:rsidRPr="00086074">
        <w:rPr>
          <w:rFonts w:ascii="Angsana New" w:hAnsi="Angsana New" w:cs="Angsana New"/>
          <w:sz w:val="32"/>
          <w:szCs w:val="32"/>
          <w:cs/>
        </w:rPr>
        <w:t xml:space="preserve">ในอัตราร้อยละ </w:t>
      </w:r>
      <w:r w:rsidRPr="00086074">
        <w:rPr>
          <w:rFonts w:ascii="Angsana New" w:hAnsi="Angsana New" w:cs="Angsana New"/>
          <w:sz w:val="32"/>
          <w:szCs w:val="32"/>
        </w:rPr>
        <w:t>20</w:t>
      </w:r>
    </w:p>
    <w:p w:rsidR="00CD63E8" w:rsidRPr="006B67AF" w:rsidRDefault="00CD63E8" w:rsidP="006B67AF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086074">
        <w:rPr>
          <w:rFonts w:ascii="Angsana New" w:hAnsi="Angsana New" w:cs="Angsana New"/>
          <w:sz w:val="32"/>
          <w:szCs w:val="32"/>
          <w:cs/>
        </w:rPr>
        <w:t xml:space="preserve">ทั้งนี้ </w:t>
      </w:r>
      <w:r w:rsidRPr="00086074">
        <w:rPr>
          <w:rFonts w:ascii="Angsana New" w:hAnsi="Angsana New" w:cs="Angsana New"/>
          <w:sz w:val="32"/>
          <w:szCs w:val="32"/>
        </w:rPr>
        <w:t xml:space="preserve">GCCP </w:t>
      </w:r>
      <w:r w:rsidRPr="00086074">
        <w:rPr>
          <w:rFonts w:ascii="Angsana New" w:hAnsi="Angsana New" w:cs="Angsana New"/>
          <w:sz w:val="32"/>
          <w:szCs w:val="32"/>
          <w:cs/>
        </w:rPr>
        <w:t>จะไปลงทุนในโครงการก่อสร้าง</w:t>
      </w:r>
      <w:r w:rsidRPr="00086074">
        <w:rPr>
          <w:rFonts w:ascii="Angsana New" w:hAnsi="Angsana New" w:cs="Angsana New" w:hint="cs"/>
          <w:sz w:val="32"/>
          <w:szCs w:val="32"/>
          <w:cs/>
        </w:rPr>
        <w:t>โรงงาน</w:t>
      </w:r>
      <w:r w:rsidRPr="00086074">
        <w:rPr>
          <w:rFonts w:ascii="Angsana New" w:hAnsi="Angsana New" w:cs="Angsana New"/>
          <w:sz w:val="32"/>
          <w:szCs w:val="32"/>
          <w:cs/>
        </w:rPr>
        <w:t>ปูนซีเมนต์ประกอบด้วย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086074">
        <w:rPr>
          <w:rFonts w:ascii="Angsana New" w:hAnsi="Angsana New" w:cs="Angsana New"/>
          <w:sz w:val="32"/>
          <w:szCs w:val="32"/>
        </w:rPr>
        <w:t>Chakrey</w:t>
      </w:r>
      <w:proofErr w:type="spellEnd"/>
      <w:r w:rsidRPr="00086074">
        <w:rPr>
          <w:rFonts w:ascii="Angsana New" w:hAnsi="Angsana New" w:cs="Angsana New"/>
          <w:sz w:val="32"/>
          <w:szCs w:val="32"/>
        </w:rPr>
        <w:t xml:space="preserve"> Ting Cement Factory Co., Ltd. </w:t>
      </w:r>
      <w:r w:rsidRPr="00086074">
        <w:rPr>
          <w:rFonts w:ascii="Angsana New" w:hAnsi="Angsana New" w:cs="Angsana New"/>
          <w:sz w:val="32"/>
          <w:szCs w:val="32"/>
          <w:cs/>
        </w:rPr>
        <w:t>ในประเทศกัมพูชา</w:t>
      </w:r>
      <w:r w:rsidRPr="00086074">
        <w:rPr>
          <w:rFonts w:ascii="Angsana New" w:hAnsi="Angsana New" w:cs="Angsana New"/>
          <w:sz w:val="32"/>
          <w:szCs w:val="32"/>
        </w:rPr>
        <w:t xml:space="preserve">, </w:t>
      </w:r>
      <w:proofErr w:type="spellStart"/>
      <w:r w:rsidRPr="00086074">
        <w:rPr>
          <w:rFonts w:ascii="Angsana New" w:hAnsi="Angsana New" w:cs="Angsana New"/>
          <w:sz w:val="32"/>
          <w:szCs w:val="32"/>
        </w:rPr>
        <w:t>Kanbawza</w:t>
      </w:r>
      <w:proofErr w:type="spellEnd"/>
      <w:r w:rsidRPr="00086074">
        <w:rPr>
          <w:rFonts w:ascii="Angsana New" w:hAnsi="Angsana New" w:cs="Angsana New"/>
          <w:sz w:val="32"/>
          <w:szCs w:val="32"/>
        </w:rPr>
        <w:t xml:space="preserve"> Industries Limited </w:t>
      </w:r>
      <w:r>
        <w:rPr>
          <w:rFonts w:ascii="Angsana New" w:hAnsi="Angsana New" w:cs="Angsana New" w:hint="cs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</w:rPr>
        <w:t xml:space="preserve">KBZI) </w:t>
      </w:r>
      <w:r w:rsidRPr="00086074">
        <w:rPr>
          <w:rFonts w:ascii="Angsana New" w:hAnsi="Angsana New" w:cs="Angsana New"/>
          <w:sz w:val="32"/>
          <w:szCs w:val="32"/>
          <w:cs/>
        </w:rPr>
        <w:t>ในประเทศ</w:t>
      </w:r>
      <w:proofErr w:type="spellStart"/>
      <w:r w:rsidRPr="00086074">
        <w:rPr>
          <w:rFonts w:ascii="Angsana New" w:hAnsi="Angsana New" w:cs="Angsana New"/>
          <w:sz w:val="32"/>
          <w:szCs w:val="32"/>
          <w:cs/>
        </w:rPr>
        <w:t>เมียนมาร์</w:t>
      </w:r>
      <w:proofErr w:type="spellEnd"/>
      <w:r w:rsidRPr="00086074">
        <w:rPr>
          <w:rFonts w:ascii="Angsana New" w:hAnsi="Angsana New" w:cs="Angsana New"/>
          <w:sz w:val="32"/>
          <w:szCs w:val="32"/>
        </w:rPr>
        <w:t>, C</w:t>
      </w:r>
      <w:r>
        <w:rPr>
          <w:rFonts w:ascii="Angsana New" w:hAnsi="Angsana New" w:cs="Angsana New"/>
          <w:sz w:val="32"/>
          <w:szCs w:val="32"/>
        </w:rPr>
        <w:t>.</w:t>
      </w:r>
      <w:r w:rsidRPr="00086074">
        <w:rPr>
          <w:rFonts w:ascii="Angsana New" w:hAnsi="Angsana New" w:cs="Angsana New"/>
          <w:sz w:val="32"/>
          <w:szCs w:val="32"/>
        </w:rPr>
        <w:t>G</w:t>
      </w:r>
      <w:r>
        <w:rPr>
          <w:rFonts w:ascii="Angsana New" w:hAnsi="Angsana New" w:cs="Angsana New"/>
          <w:sz w:val="32"/>
          <w:szCs w:val="32"/>
        </w:rPr>
        <w:t>.</w:t>
      </w:r>
      <w:r w:rsidRPr="00086074">
        <w:rPr>
          <w:rFonts w:ascii="Angsana New" w:hAnsi="Angsana New" w:cs="Angsana New"/>
          <w:sz w:val="32"/>
          <w:szCs w:val="32"/>
        </w:rPr>
        <w:t xml:space="preserve"> Cement Industries Private L</w:t>
      </w:r>
      <w:r>
        <w:rPr>
          <w:rFonts w:ascii="Angsana New" w:hAnsi="Angsana New" w:cs="Angsana New"/>
          <w:sz w:val="32"/>
          <w:szCs w:val="32"/>
        </w:rPr>
        <w:t>t</w:t>
      </w:r>
      <w:r w:rsidRPr="00086074">
        <w:rPr>
          <w:rFonts w:ascii="Angsana New" w:hAnsi="Angsana New" w:cs="Angsana New"/>
          <w:sz w:val="32"/>
          <w:szCs w:val="32"/>
        </w:rPr>
        <w:t>d</w:t>
      </w:r>
      <w:r>
        <w:rPr>
          <w:rFonts w:ascii="Angsana New" w:hAnsi="Angsana New" w:cs="Angsana New"/>
          <w:sz w:val="32"/>
          <w:szCs w:val="32"/>
        </w:rPr>
        <w:t>.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6074">
        <w:rPr>
          <w:rFonts w:ascii="Angsana New" w:hAnsi="Angsana New" w:cs="Angsana New"/>
          <w:sz w:val="32"/>
          <w:szCs w:val="32"/>
          <w:cs/>
        </w:rPr>
        <w:t>ในประเทศเนปาล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6074">
        <w:rPr>
          <w:rFonts w:ascii="Angsana New" w:hAnsi="Angsana New" w:cs="Angsana New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C.G. Cement Industries </w:t>
      </w:r>
      <w:proofErr w:type="spellStart"/>
      <w:r>
        <w:rPr>
          <w:rFonts w:ascii="Angsana New" w:hAnsi="Angsana New" w:cs="Angsana New"/>
          <w:sz w:val="32"/>
          <w:szCs w:val="32"/>
        </w:rPr>
        <w:t>Palpa</w:t>
      </w:r>
      <w:proofErr w:type="spellEnd"/>
      <w:r>
        <w:rPr>
          <w:rFonts w:ascii="Angsana New" w:hAnsi="Angsana New" w:cs="Angsana New"/>
          <w:sz w:val="32"/>
          <w:szCs w:val="32"/>
        </w:rPr>
        <w:t xml:space="preserve"> Private Lt</w:t>
      </w:r>
      <w:r w:rsidRPr="00086074">
        <w:rPr>
          <w:rFonts w:ascii="Angsana New" w:hAnsi="Angsana New" w:cs="Angsana New"/>
          <w:sz w:val="32"/>
          <w:szCs w:val="32"/>
        </w:rPr>
        <w:t>d</w:t>
      </w:r>
      <w:r>
        <w:rPr>
          <w:rFonts w:ascii="Angsana New" w:hAnsi="Angsana New" w:cs="Angsana New"/>
          <w:sz w:val="32"/>
          <w:szCs w:val="32"/>
        </w:rPr>
        <w:t>.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6074">
        <w:rPr>
          <w:rFonts w:ascii="Angsana New" w:hAnsi="Angsana New" w:cs="Angsana New"/>
          <w:sz w:val="32"/>
          <w:szCs w:val="32"/>
          <w:cs/>
        </w:rPr>
        <w:t>ในประเทศเนปาล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6074">
        <w:rPr>
          <w:rFonts w:ascii="Angsana New" w:hAnsi="Angsana New" w:cs="Angsana New"/>
          <w:sz w:val="32"/>
          <w:szCs w:val="32"/>
          <w:cs/>
        </w:rPr>
        <w:t>ในอัตราร้อยละ</w:t>
      </w:r>
      <w:r w:rsidRPr="00086074">
        <w:rPr>
          <w:rFonts w:ascii="Angsana New" w:hAnsi="Angsana New" w:cs="Angsana New"/>
          <w:sz w:val="32"/>
          <w:szCs w:val="32"/>
        </w:rPr>
        <w:t xml:space="preserve"> 26.00,</w:t>
      </w:r>
      <w:r w:rsidR="006B67AF">
        <w:rPr>
          <w:rFonts w:ascii="Angsana New" w:hAnsi="Angsana New" w:cs="Angsana New"/>
          <w:sz w:val="32"/>
          <w:szCs w:val="32"/>
        </w:rPr>
        <w:t xml:space="preserve"> </w:t>
      </w:r>
      <w:r w:rsidRPr="00086074">
        <w:rPr>
          <w:rFonts w:ascii="Angsana New" w:hAnsi="Angsana New" w:cs="Angsana New"/>
          <w:sz w:val="32"/>
          <w:szCs w:val="32"/>
        </w:rPr>
        <w:t>13.89,</w:t>
      </w:r>
      <w:r w:rsidR="006B67AF">
        <w:rPr>
          <w:rFonts w:ascii="Angsana New" w:hAnsi="Angsana New" w:cs="Angsana New"/>
          <w:sz w:val="32"/>
          <w:szCs w:val="32"/>
        </w:rPr>
        <w:t xml:space="preserve"> </w:t>
      </w:r>
      <w:r w:rsidRPr="00086074">
        <w:rPr>
          <w:rFonts w:ascii="Angsana New" w:hAnsi="Angsana New" w:cs="Angsana New"/>
          <w:sz w:val="32"/>
          <w:szCs w:val="32"/>
        </w:rPr>
        <w:t xml:space="preserve">35.00 </w:t>
      </w:r>
      <w:r w:rsidRPr="0008607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86074">
        <w:rPr>
          <w:rFonts w:ascii="Angsana New" w:hAnsi="Angsana New" w:cs="Angsana New"/>
          <w:sz w:val="32"/>
          <w:szCs w:val="32"/>
        </w:rPr>
        <w:t xml:space="preserve">35.00 </w:t>
      </w:r>
      <w:r w:rsidRPr="00086074">
        <w:rPr>
          <w:rFonts w:ascii="Angsana New" w:hAnsi="Angsana New" w:cs="Angsana New"/>
          <w:sz w:val="32"/>
          <w:szCs w:val="32"/>
          <w:cs/>
        </w:rPr>
        <w:t>ตามลำดับ</w:t>
      </w:r>
      <w:r w:rsidR="006B67AF">
        <w:rPr>
          <w:rFonts w:ascii="Angsana New" w:hAnsi="Angsana New" w:cs="Angsana New"/>
          <w:sz w:val="32"/>
          <w:szCs w:val="32"/>
        </w:rPr>
        <w:t xml:space="preserve"> 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โดยในปี </w:t>
      </w:r>
      <w:r w:rsidR="006B67AF">
        <w:rPr>
          <w:rFonts w:ascii="Angsana New" w:hAnsi="Angsana New" w:cs="Angsana New"/>
          <w:sz w:val="32"/>
          <w:szCs w:val="32"/>
        </w:rPr>
        <w:t xml:space="preserve">2556 GCCP 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ได้ขายเงินลงทุนใน </w:t>
      </w:r>
      <w:proofErr w:type="spellStart"/>
      <w:r w:rsidR="006B67AF" w:rsidRPr="00086074">
        <w:rPr>
          <w:rFonts w:ascii="Angsana New" w:hAnsi="Angsana New" w:cs="Angsana New"/>
          <w:sz w:val="32"/>
          <w:szCs w:val="32"/>
        </w:rPr>
        <w:t>Chakrey</w:t>
      </w:r>
      <w:proofErr w:type="spellEnd"/>
      <w:r w:rsidR="006B67AF" w:rsidRPr="00086074">
        <w:rPr>
          <w:rFonts w:ascii="Angsana New" w:hAnsi="Angsana New" w:cs="Angsana New"/>
          <w:sz w:val="32"/>
          <w:szCs w:val="32"/>
        </w:rPr>
        <w:t xml:space="preserve"> Ting Cement Factory Co., Ltd.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 ให้กับ </w:t>
      </w:r>
      <w:r w:rsidR="006B67AF">
        <w:rPr>
          <w:rFonts w:ascii="Angsana New" w:hAnsi="Angsana New" w:cs="Angsana New"/>
          <w:sz w:val="32"/>
          <w:szCs w:val="32"/>
        </w:rPr>
        <w:t>CCC Holding Limited</w:t>
      </w:r>
    </w:p>
    <w:p w:rsidR="00CD63E8" w:rsidRDefault="00CD63E8" w:rsidP="005C56AB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 w:cs="Angsana New"/>
          <w:sz w:val="32"/>
          <w:szCs w:val="32"/>
        </w:rPr>
        <w:t xml:space="preserve">2556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2555 </w:t>
      </w:r>
      <w:r w:rsidRPr="00B70332">
        <w:rPr>
          <w:rFonts w:ascii="Angsana New" w:hAnsi="Angsana New" w:cs="Angsana New"/>
          <w:sz w:val="32"/>
          <w:szCs w:val="32"/>
        </w:rPr>
        <w:t>GCCP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0332">
        <w:rPr>
          <w:rFonts w:ascii="Angsana New" w:hAnsi="Angsana New" w:cs="Angsana New"/>
          <w:sz w:val="32"/>
          <w:szCs w:val="32"/>
          <w:cs/>
        </w:rPr>
        <w:t>ได้ลงทุนใน</w:t>
      </w:r>
      <w:r w:rsidRPr="00B70332">
        <w:rPr>
          <w:rFonts w:ascii="Angsana New" w:hAnsi="Angsana New" w:cs="Angsana New"/>
          <w:sz w:val="32"/>
          <w:szCs w:val="32"/>
        </w:rPr>
        <w:t xml:space="preserve"> C</w:t>
      </w:r>
      <w:r>
        <w:rPr>
          <w:rFonts w:ascii="Angsana New" w:hAnsi="Angsana New" w:cs="Angsana New"/>
          <w:sz w:val="32"/>
          <w:szCs w:val="32"/>
        </w:rPr>
        <w:t>.</w:t>
      </w:r>
      <w:r w:rsidRPr="00B70332">
        <w:rPr>
          <w:rFonts w:ascii="Angsana New" w:hAnsi="Angsana New" w:cs="Angsana New"/>
          <w:sz w:val="32"/>
          <w:szCs w:val="32"/>
        </w:rPr>
        <w:t>G</w:t>
      </w:r>
      <w:r>
        <w:rPr>
          <w:rFonts w:ascii="Angsana New" w:hAnsi="Angsana New" w:cs="Angsana New"/>
          <w:sz w:val="32"/>
          <w:szCs w:val="32"/>
        </w:rPr>
        <w:t>. Cement</w:t>
      </w:r>
      <w:r w:rsidRPr="00B70332">
        <w:rPr>
          <w:rFonts w:ascii="Angsana New" w:hAnsi="Angsana New" w:cs="Angsana New"/>
          <w:sz w:val="32"/>
          <w:szCs w:val="32"/>
        </w:rPr>
        <w:t xml:space="preserve"> Industries</w:t>
      </w:r>
      <w:r>
        <w:rPr>
          <w:rFonts w:ascii="Angsana New" w:hAnsi="Angsana New" w:cs="Angsana New"/>
          <w:sz w:val="32"/>
          <w:szCs w:val="32"/>
        </w:rPr>
        <w:t xml:space="preserve"> Private</w:t>
      </w:r>
      <w:r w:rsidRPr="00B70332">
        <w:rPr>
          <w:rFonts w:ascii="Angsana New" w:hAnsi="Angsana New" w:cs="Angsana New"/>
          <w:sz w:val="32"/>
          <w:szCs w:val="32"/>
        </w:rPr>
        <w:t xml:space="preserve"> Ltd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 xml:space="preserve"> (</w:t>
      </w:r>
      <w:proofErr w:type="spellStart"/>
      <w:r w:rsidRPr="00B70332">
        <w:rPr>
          <w:rFonts w:ascii="Angsana New" w:hAnsi="Angsana New" w:cs="Angsana New"/>
          <w:sz w:val="32"/>
          <w:szCs w:val="32"/>
        </w:rPr>
        <w:t>Dumkibas</w:t>
      </w:r>
      <w:proofErr w:type="spellEnd"/>
      <w:r>
        <w:rPr>
          <w:rFonts w:ascii="Angsana New" w:hAnsi="Angsana New" w:cs="Angsana New"/>
          <w:sz w:val="32"/>
          <w:szCs w:val="32"/>
        </w:rPr>
        <w:t>)</w:t>
      </w:r>
      <w:r w:rsidR="006B67AF">
        <w:rPr>
          <w:rFonts w:ascii="Angsana New" w:hAnsi="Angsana New" w:cs="Angsana New"/>
          <w:sz w:val="32"/>
          <w:szCs w:val="32"/>
        </w:rPr>
        <w:t xml:space="preserve"> </w:t>
      </w:r>
      <w:r w:rsidRPr="00B70332">
        <w:rPr>
          <w:rFonts w:ascii="Angsana New" w:hAnsi="Angsana New" w:cs="Angsana New"/>
          <w:sz w:val="32"/>
          <w:szCs w:val="32"/>
          <w:cs/>
        </w:rPr>
        <w:t>และ</w:t>
      </w:r>
      <w:r w:rsidRPr="00B70332">
        <w:rPr>
          <w:rFonts w:ascii="Angsana New" w:hAnsi="Angsana New" w:cs="Angsana New"/>
          <w:sz w:val="32"/>
          <w:szCs w:val="32"/>
        </w:rPr>
        <w:t xml:space="preserve"> C</w:t>
      </w:r>
      <w:r>
        <w:rPr>
          <w:rFonts w:ascii="Angsana New" w:hAnsi="Angsana New" w:cs="Angsana New"/>
          <w:sz w:val="32"/>
          <w:szCs w:val="32"/>
        </w:rPr>
        <w:t>.</w:t>
      </w:r>
      <w:r w:rsidRPr="00B70332">
        <w:rPr>
          <w:rFonts w:ascii="Angsana New" w:hAnsi="Angsana New" w:cs="Angsana New"/>
          <w:sz w:val="32"/>
          <w:szCs w:val="32"/>
        </w:rPr>
        <w:t>G</w:t>
      </w:r>
      <w:r>
        <w:rPr>
          <w:rFonts w:ascii="Angsana New" w:hAnsi="Angsana New" w:cs="Angsana New"/>
          <w:sz w:val="32"/>
          <w:szCs w:val="32"/>
        </w:rPr>
        <w:t xml:space="preserve">. Cement </w:t>
      </w:r>
      <w:r w:rsidRPr="00B70332">
        <w:rPr>
          <w:rFonts w:ascii="Angsana New" w:hAnsi="Angsana New" w:cs="Angsana New"/>
          <w:sz w:val="32"/>
          <w:szCs w:val="32"/>
        </w:rPr>
        <w:t>Industries</w:t>
      </w:r>
      <w:r w:rsidR="006B67AF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>
        <w:rPr>
          <w:rFonts w:ascii="Angsana New" w:hAnsi="Angsana New" w:cs="Angsana New"/>
          <w:sz w:val="32"/>
          <w:szCs w:val="32"/>
        </w:rPr>
        <w:t>Palpa</w:t>
      </w:r>
      <w:proofErr w:type="spellEnd"/>
      <w:r>
        <w:rPr>
          <w:rFonts w:ascii="Angsana New" w:hAnsi="Angsana New" w:cs="Angsana New"/>
          <w:sz w:val="32"/>
          <w:szCs w:val="32"/>
        </w:rPr>
        <w:t xml:space="preserve"> Private </w:t>
      </w:r>
      <w:r w:rsidRPr="00B70332">
        <w:rPr>
          <w:rFonts w:ascii="Angsana New" w:hAnsi="Angsana New" w:cs="Angsana New"/>
          <w:sz w:val="32"/>
          <w:szCs w:val="32"/>
        </w:rPr>
        <w:t>Ltd</w:t>
      </w:r>
      <w:r>
        <w:rPr>
          <w:rFonts w:ascii="Angsana New" w:hAnsi="Angsana New" w:cs="Angsana New"/>
          <w:sz w:val="32"/>
          <w:szCs w:val="32"/>
        </w:rPr>
        <w:t>. (</w:t>
      </w:r>
      <w:proofErr w:type="spellStart"/>
      <w:r w:rsidRPr="00B70332">
        <w:rPr>
          <w:rFonts w:ascii="Angsana New" w:hAnsi="Angsana New" w:cs="Angsana New"/>
          <w:sz w:val="32"/>
          <w:szCs w:val="32"/>
        </w:rPr>
        <w:t>Palpa</w:t>
      </w:r>
      <w:proofErr w:type="spellEnd"/>
      <w:r>
        <w:rPr>
          <w:rFonts w:ascii="Angsana New" w:hAnsi="Angsana New" w:cs="Angsana New"/>
          <w:sz w:val="32"/>
          <w:szCs w:val="32"/>
        </w:rPr>
        <w:t>)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ในประเทศเนปาล</w:t>
      </w:r>
      <w:r w:rsidRPr="00B70332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B70332">
        <w:rPr>
          <w:rFonts w:ascii="Angsana New" w:hAnsi="Angsana New" w:cs="Angsana New"/>
          <w:sz w:val="32"/>
          <w:szCs w:val="32"/>
        </w:rPr>
        <w:t>2</w:t>
      </w:r>
      <w:r w:rsidRPr="00B70332">
        <w:rPr>
          <w:rFonts w:ascii="Angsana New" w:hAnsi="Angsana New" w:cs="Angsana New"/>
          <w:sz w:val="32"/>
          <w:szCs w:val="32"/>
          <w:cs/>
        </w:rPr>
        <w:t>,</w:t>
      </w:r>
      <w:r w:rsidRPr="00B70332">
        <w:rPr>
          <w:rFonts w:ascii="Angsana New" w:hAnsi="Angsana New" w:cs="Angsana New"/>
          <w:sz w:val="32"/>
          <w:szCs w:val="32"/>
        </w:rPr>
        <w:t>240</w:t>
      </w:r>
      <w:r w:rsidRPr="00B70332">
        <w:rPr>
          <w:rFonts w:ascii="Angsana New" w:hAnsi="Angsana New" w:cs="Angsana New"/>
          <w:sz w:val="32"/>
          <w:szCs w:val="32"/>
          <w:cs/>
        </w:rPr>
        <w:t>,</w:t>
      </w:r>
      <w:r w:rsidRPr="00B70332">
        <w:rPr>
          <w:rFonts w:ascii="Angsana New" w:hAnsi="Angsana New" w:cs="Angsana New"/>
          <w:sz w:val="32"/>
          <w:szCs w:val="32"/>
        </w:rPr>
        <w:t>000</w:t>
      </w:r>
      <w:r w:rsidR="006B67AF">
        <w:rPr>
          <w:rFonts w:ascii="Angsana New" w:hAnsi="Angsana New" w:cs="Angsana New"/>
          <w:sz w:val="32"/>
          <w:szCs w:val="32"/>
        </w:rPr>
        <w:t xml:space="preserve"> </w:t>
      </w:r>
      <w:r w:rsidRPr="00B70332">
        <w:rPr>
          <w:rFonts w:ascii="Angsana New" w:hAnsi="Angsana New" w:cs="Angsana New"/>
          <w:sz w:val="32"/>
          <w:szCs w:val="32"/>
          <w:cs/>
        </w:rPr>
        <w:t xml:space="preserve">ดอลลาร์สหรัฐอเมริกา </w:t>
      </w:r>
      <w:r>
        <w:rPr>
          <w:rFonts w:ascii="Angsana New" w:hAnsi="Angsana New" w:cs="Angsana New" w:hint="cs"/>
          <w:sz w:val="32"/>
          <w:szCs w:val="32"/>
          <w:cs/>
        </w:rPr>
        <w:t>(รวมค่าธรรมเนียมจำนวน 840</w:t>
      </w:r>
      <w:r>
        <w:rPr>
          <w:rFonts w:ascii="Angsana New" w:hAnsi="Angsana New" w:cs="Angsana New"/>
          <w:sz w:val="32"/>
          <w:szCs w:val="32"/>
        </w:rPr>
        <w:t>,000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0332">
        <w:rPr>
          <w:rFonts w:ascii="Angsana New" w:hAnsi="Angsana New" w:cs="Angsana New"/>
          <w:sz w:val="32"/>
          <w:szCs w:val="32"/>
          <w:cs/>
        </w:rPr>
        <w:t>ดอลลาร์สหรัฐอเมริกา</w:t>
      </w:r>
      <w:r>
        <w:rPr>
          <w:rFonts w:ascii="Angsana New" w:hAnsi="Angsana New" w:cs="Angsana New" w:hint="cs"/>
          <w:sz w:val="32"/>
          <w:szCs w:val="32"/>
          <w:cs/>
        </w:rPr>
        <w:t>แล้ว</w:t>
      </w:r>
      <w:r>
        <w:rPr>
          <w:rFonts w:ascii="Angsana New" w:hAnsi="Angsana New" w:cs="Angsana New"/>
          <w:sz w:val="32"/>
          <w:szCs w:val="32"/>
        </w:rPr>
        <w:t>)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>จำนวน</w:t>
      </w:r>
      <w:r w:rsidR="006B67AF">
        <w:rPr>
          <w:rFonts w:ascii="Angsana New" w:hAnsi="Angsana New" w:cs="Angsana New"/>
          <w:sz w:val="32"/>
          <w:szCs w:val="32"/>
        </w:rPr>
        <w:t xml:space="preserve"> </w:t>
      </w:r>
      <w:r w:rsidRPr="00B70332">
        <w:rPr>
          <w:rFonts w:ascii="Angsana New" w:hAnsi="Angsana New" w:cs="Angsana New"/>
          <w:sz w:val="32"/>
          <w:szCs w:val="32"/>
        </w:rPr>
        <w:t>5</w:t>
      </w:r>
      <w:r w:rsidRPr="00B70332">
        <w:rPr>
          <w:rFonts w:ascii="Angsana New" w:hAnsi="Angsana New" w:cs="Angsana New"/>
          <w:sz w:val="32"/>
          <w:szCs w:val="32"/>
          <w:cs/>
        </w:rPr>
        <w:t>,</w:t>
      </w:r>
      <w:r w:rsidRPr="00B70332">
        <w:rPr>
          <w:rFonts w:ascii="Angsana New" w:hAnsi="Angsana New" w:cs="Angsana New"/>
          <w:sz w:val="32"/>
          <w:szCs w:val="32"/>
        </w:rPr>
        <w:t>050</w:t>
      </w:r>
      <w:r w:rsidRPr="00B70332">
        <w:rPr>
          <w:rFonts w:ascii="Angsana New" w:hAnsi="Angsana New" w:cs="Angsana New"/>
          <w:sz w:val="32"/>
          <w:szCs w:val="32"/>
          <w:cs/>
        </w:rPr>
        <w:t>,</w:t>
      </w:r>
      <w:r w:rsidR="006B67AF">
        <w:rPr>
          <w:rFonts w:ascii="Angsana New" w:hAnsi="Angsana New" w:cs="Angsana New"/>
          <w:sz w:val="32"/>
          <w:szCs w:val="32"/>
        </w:rPr>
        <w:t xml:space="preserve">000 </w:t>
      </w:r>
      <w:r w:rsidRPr="00B70332">
        <w:rPr>
          <w:rFonts w:ascii="Angsana New" w:hAnsi="Angsana New" w:cs="Angsana New"/>
          <w:sz w:val="32"/>
          <w:szCs w:val="32"/>
          <w:cs/>
        </w:rPr>
        <w:t>ดอลลาร์สหรัฐอเมริกา</w:t>
      </w:r>
      <w:r>
        <w:rPr>
          <w:rFonts w:ascii="Angsana New" w:hAnsi="Angsana New" w:cs="Angsana New" w:hint="cs"/>
          <w:sz w:val="32"/>
          <w:szCs w:val="32"/>
          <w:cs/>
        </w:rPr>
        <w:t>(รวมค่าธรรมเนียมจำนวน 3</w:t>
      </w:r>
      <w:r>
        <w:rPr>
          <w:rFonts w:ascii="Angsana New" w:hAnsi="Angsana New" w:cs="Angsana New"/>
          <w:sz w:val="32"/>
          <w:szCs w:val="32"/>
        </w:rPr>
        <w:t>,825,000</w:t>
      </w:r>
      <w:r w:rsidR="00CE18AB">
        <w:rPr>
          <w:rFonts w:ascii="Angsana New" w:hAnsi="Angsana New" w:cs="Angsana New"/>
          <w:sz w:val="32"/>
          <w:szCs w:val="32"/>
        </w:rPr>
        <w:t xml:space="preserve"> </w:t>
      </w:r>
      <w:r w:rsidRPr="00B70332">
        <w:rPr>
          <w:rFonts w:ascii="Angsana New" w:hAnsi="Angsana New" w:cs="Angsana New"/>
          <w:sz w:val="32"/>
          <w:szCs w:val="32"/>
          <w:cs/>
        </w:rPr>
        <w:t>ดอลลาร์สหรัฐอเมริกา</w:t>
      </w:r>
      <w:r>
        <w:rPr>
          <w:rFonts w:ascii="Angsana New" w:hAnsi="Angsana New" w:cs="Angsana New" w:hint="cs"/>
          <w:sz w:val="32"/>
          <w:szCs w:val="32"/>
          <w:cs/>
        </w:rPr>
        <w:t>แล้ว)</w:t>
      </w:r>
      <w:r w:rsidR="006B67A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ตามลำดับ ค่าธรรมเนียมจำนวนรวม </w:t>
      </w:r>
      <w:r>
        <w:rPr>
          <w:rFonts w:ascii="Angsana New" w:hAnsi="Angsana New" w:cs="Angsana New"/>
          <w:sz w:val="32"/>
          <w:szCs w:val="32"/>
        </w:rPr>
        <w:t>4,665,000</w:t>
      </w:r>
      <w:r w:rsidR="00F449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0332">
        <w:rPr>
          <w:rFonts w:ascii="Angsana New" w:hAnsi="Angsana New" w:cs="Angsana New"/>
          <w:sz w:val="32"/>
          <w:szCs w:val="32"/>
          <w:cs/>
        </w:rPr>
        <w:t>ดอลลาร์สหรัฐอเมริกา</w:t>
      </w:r>
      <w:r w:rsidR="006B67AF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GCCP 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ได้จ่ายให้กับ </w:t>
      </w:r>
      <w:proofErr w:type="spellStart"/>
      <w:r w:rsidRPr="001C35B6">
        <w:rPr>
          <w:rFonts w:ascii="Angsana New" w:hAnsi="Angsana New"/>
          <w:sz w:val="30"/>
          <w:szCs w:val="30"/>
        </w:rPr>
        <w:t>Cinnovation</w:t>
      </w:r>
      <w:proofErr w:type="spellEnd"/>
      <w:r w:rsidRPr="001C35B6">
        <w:rPr>
          <w:rFonts w:ascii="Angsana New" w:hAnsi="Angsana New"/>
          <w:sz w:val="30"/>
          <w:szCs w:val="30"/>
        </w:rPr>
        <w:t xml:space="preserve"> Incorporated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ซึ่งเป็นผู้ถือหุ้นใหญ่ของ </w:t>
      </w:r>
      <w:r>
        <w:rPr>
          <w:rFonts w:ascii="Angsana New" w:hAnsi="Angsana New" w:cs="Angsana New"/>
          <w:sz w:val="32"/>
          <w:szCs w:val="32"/>
        </w:rPr>
        <w:t xml:space="preserve">CG Cement Global </w:t>
      </w:r>
      <w:proofErr w:type="spellStart"/>
      <w:r>
        <w:rPr>
          <w:rFonts w:ascii="Angsana New" w:hAnsi="Angsana New" w:cs="Angsana New"/>
          <w:sz w:val="32"/>
          <w:szCs w:val="32"/>
        </w:rPr>
        <w:t>Pte.</w:t>
      </w:r>
      <w:proofErr w:type="spellEnd"/>
      <w:r>
        <w:rPr>
          <w:rFonts w:ascii="Angsana New" w:hAnsi="Angsana New" w:cs="Angsana New"/>
          <w:sz w:val="32"/>
          <w:szCs w:val="32"/>
        </w:rPr>
        <w:t xml:space="preserve"> Ltd.</w:t>
      </w:r>
      <w:r>
        <w:rPr>
          <w:rFonts w:ascii="Angsana New" w:hAnsi="Angsana New" w:cs="Angsana New" w:hint="cs"/>
          <w:sz w:val="32"/>
          <w:szCs w:val="32"/>
          <w:cs/>
        </w:rPr>
        <w:t xml:space="preserve"> (</w:t>
      </w:r>
      <w:r>
        <w:rPr>
          <w:rFonts w:ascii="Angsana New" w:hAnsi="Angsana New" w:cs="Angsana New"/>
          <w:sz w:val="32"/>
          <w:szCs w:val="32"/>
        </w:rPr>
        <w:t xml:space="preserve">CGCG) </w:t>
      </w:r>
      <w:r>
        <w:rPr>
          <w:rFonts w:ascii="Angsana New" w:hAnsi="Angsana New" w:cs="Angsana New" w:hint="cs"/>
          <w:sz w:val="32"/>
          <w:szCs w:val="32"/>
          <w:cs/>
        </w:rPr>
        <w:t>ซึ่ง</w:t>
      </w:r>
      <w:r>
        <w:rPr>
          <w:rFonts w:ascii="Angsana New" w:hAnsi="Angsana New" w:cs="Angsana New"/>
          <w:sz w:val="32"/>
          <w:szCs w:val="32"/>
        </w:rPr>
        <w:t xml:space="preserve"> CGCG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เป็นผู้ถือหุ้นของบริษัท ตามหมายเหตุข้อ </w:t>
      </w:r>
      <w:r w:rsidR="005C56AB">
        <w:rPr>
          <w:rFonts w:ascii="Angsana New" w:hAnsi="Angsana New" w:cs="Angsana New"/>
          <w:sz w:val="32"/>
          <w:szCs w:val="32"/>
        </w:rPr>
        <w:t>2</w:t>
      </w:r>
      <w:r w:rsidR="0039491D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</w:rPr>
        <w:t>.1 (1</w:t>
      </w:r>
      <w:r w:rsidR="00765791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765791"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/>
          <w:sz w:val="32"/>
          <w:szCs w:val="32"/>
        </w:rPr>
        <w:t xml:space="preserve">) </w:t>
      </w:r>
      <w:r w:rsidR="00C50AF2">
        <w:rPr>
          <w:rFonts w:ascii="Angsana New" w:hAnsi="Angsana New" w:cs="Angsana New" w:hint="cs"/>
          <w:sz w:val="32"/>
          <w:szCs w:val="32"/>
          <w:cs/>
        </w:rPr>
        <w:t xml:space="preserve">งบการเงินของ </w:t>
      </w:r>
      <w:r w:rsidR="00C50AF2">
        <w:rPr>
          <w:rFonts w:ascii="Angsana New" w:hAnsi="Angsana New" w:cs="Angsana New"/>
          <w:sz w:val="32"/>
          <w:szCs w:val="32"/>
        </w:rPr>
        <w:t>GCCP</w:t>
      </w:r>
      <w:r w:rsidR="00C50AF2">
        <w:rPr>
          <w:rFonts w:ascii="Angsana New" w:hAnsi="Angsana New" w:cs="Angsana New" w:hint="cs"/>
          <w:sz w:val="32"/>
          <w:szCs w:val="32"/>
          <w:cs/>
        </w:rPr>
        <w:t xml:space="preserve"> ซึ่งบริษัทได้รับล่าสุดเป็นงบการเงิน ณ วันที่ </w:t>
      </w:r>
      <w:r w:rsidR="00C50AF2">
        <w:rPr>
          <w:rFonts w:ascii="Angsana New" w:hAnsi="Angsana New" w:cs="Angsana New"/>
          <w:sz w:val="32"/>
          <w:szCs w:val="32"/>
        </w:rPr>
        <w:t>30</w:t>
      </w:r>
      <w:r w:rsidR="00C50AF2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C50AF2">
        <w:rPr>
          <w:rFonts w:ascii="Angsana New" w:hAnsi="Angsana New" w:cs="Angsana New"/>
          <w:sz w:val="32"/>
          <w:szCs w:val="32"/>
        </w:rPr>
        <w:t>2558</w:t>
      </w:r>
      <w:r w:rsidR="00C50AF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A3B7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ได้แสดงเงินลงทุนดังกล่าวไว้ในบัญชีลูกหนี้อื่น ภายใต้หมวดสินทรัพย์ไม่หมุนเวียน เนื่องจากทั้งสองบริษัทที่ </w:t>
      </w:r>
      <w:r w:rsidRPr="00EA3B74">
        <w:rPr>
          <w:rFonts w:ascii="Angsana New" w:hAnsi="Angsana New" w:cs="Angsana New"/>
          <w:b/>
          <w:bCs/>
          <w:sz w:val="32"/>
          <w:szCs w:val="32"/>
        </w:rPr>
        <w:t>GCCP</w:t>
      </w:r>
      <w:r w:rsidRPr="00EA3B7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ไปลงทุนยังไม่ได้ไปจดทะเบียนเพิ่มทุน</w:t>
      </w:r>
      <w:r w:rsidR="00BD6903">
        <w:rPr>
          <w:rFonts w:ascii="Angsana New" w:hAnsi="Angsana New" w:cs="Angsana New"/>
          <w:sz w:val="32"/>
          <w:szCs w:val="32"/>
        </w:rPr>
        <w:t xml:space="preserve"> </w:t>
      </w:r>
      <w:r w:rsidRPr="004D4759">
        <w:rPr>
          <w:rFonts w:ascii="Angsana New" w:hAnsi="Angsana New" w:cs="Angsana New"/>
          <w:sz w:val="32"/>
          <w:szCs w:val="32"/>
        </w:rPr>
        <w:t>(</w:t>
      </w:r>
      <w:r w:rsidRPr="004D4759">
        <w:rPr>
          <w:rFonts w:ascii="Angsana New" w:hAnsi="Angsana New" w:cs="Angsana New" w:hint="cs"/>
          <w:sz w:val="32"/>
          <w:szCs w:val="32"/>
          <w:cs/>
        </w:rPr>
        <w:t xml:space="preserve">งบการเงินในปี </w:t>
      </w:r>
      <w:r w:rsidRPr="004D4759">
        <w:rPr>
          <w:rFonts w:ascii="Angsana New" w:hAnsi="Angsana New" w:cs="Angsana New"/>
          <w:sz w:val="32"/>
          <w:szCs w:val="32"/>
        </w:rPr>
        <w:t>2555</w:t>
      </w:r>
      <w:r w:rsidRPr="004D4759">
        <w:rPr>
          <w:rFonts w:ascii="Angsana New" w:hAnsi="Angsana New" w:cs="Angsana New" w:hint="cs"/>
          <w:sz w:val="32"/>
          <w:szCs w:val="32"/>
          <w:cs/>
        </w:rPr>
        <w:t xml:space="preserve"> ของ </w:t>
      </w:r>
      <w:r w:rsidRPr="004D4759">
        <w:rPr>
          <w:rFonts w:ascii="Angsana New" w:hAnsi="Angsana New" w:cs="Angsana New"/>
          <w:sz w:val="32"/>
          <w:szCs w:val="32"/>
        </w:rPr>
        <w:t>GCCP</w:t>
      </w:r>
      <w:r w:rsidRPr="004D4759">
        <w:rPr>
          <w:rFonts w:ascii="Angsana New" w:hAnsi="Angsana New" w:cs="Angsana New" w:hint="cs"/>
          <w:sz w:val="32"/>
          <w:szCs w:val="32"/>
          <w:cs/>
        </w:rPr>
        <w:t xml:space="preserve"> ได้แสดงเงินลงทุนดังกล่าวไว้ในบัญชีเงินลงทุนในกิจการที่ควบคุมร่วมกัน 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sz w:val="32"/>
          <w:szCs w:val="32"/>
        </w:rPr>
        <w:t xml:space="preserve">2556 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4D4759">
        <w:rPr>
          <w:rFonts w:ascii="Angsana New" w:hAnsi="Angsana New" w:cs="Angsana New" w:hint="cs"/>
          <w:sz w:val="32"/>
          <w:szCs w:val="32"/>
          <w:cs/>
        </w:rPr>
        <w:t>เปลี่ยน</w:t>
      </w:r>
      <w:r>
        <w:rPr>
          <w:rFonts w:ascii="Angsana New" w:hAnsi="Angsana New" w:cs="Angsana New" w:hint="cs"/>
          <w:sz w:val="32"/>
          <w:szCs w:val="32"/>
          <w:cs/>
        </w:rPr>
        <w:t>การบันทึกบัญชีส่วนของเงินลงทุนที่ไม่รวมค่าธรรมเนียม</w:t>
      </w:r>
      <w:r w:rsidRPr="004D4759">
        <w:rPr>
          <w:rFonts w:ascii="Angsana New" w:hAnsi="Angsana New" w:cs="Angsana New" w:hint="cs"/>
          <w:sz w:val="32"/>
          <w:szCs w:val="32"/>
          <w:cs/>
        </w:rPr>
        <w:t>เป็นบัญชีลูกหนี้อื่น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และส่วนของค่าธรรมเนียมบันทึกเป็นบัญชีค่าใช้จ่าย และในปี </w:t>
      </w:r>
      <w:r>
        <w:rPr>
          <w:rFonts w:ascii="Angsana New" w:hAnsi="Angsana New" w:cs="Angsana New"/>
          <w:sz w:val="32"/>
          <w:szCs w:val="32"/>
        </w:rPr>
        <w:t xml:space="preserve">2557 </w:t>
      </w:r>
      <w:r>
        <w:rPr>
          <w:rFonts w:ascii="Angsana New" w:hAnsi="Angsana New" w:cs="Angsana New" w:hint="cs"/>
          <w:sz w:val="32"/>
          <w:szCs w:val="32"/>
          <w:cs/>
        </w:rPr>
        <w:t>ได้เปลี่ยนการบันทึกส่วนของค่าธรรมเนียมเป็นบัญชีลูกหนี้อื่น</w:t>
      </w:r>
      <w:r w:rsidRPr="004D4759">
        <w:rPr>
          <w:rFonts w:ascii="Angsana New" w:hAnsi="Angsana New" w:cs="Angsana New" w:hint="cs"/>
          <w:sz w:val="32"/>
          <w:szCs w:val="32"/>
          <w:cs/>
        </w:rPr>
        <w:t>)</w:t>
      </w:r>
    </w:p>
    <w:p w:rsidR="00CD63E8" w:rsidRDefault="00CD63E8" w:rsidP="00765791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086074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Pr="00086074">
        <w:rPr>
          <w:rFonts w:ascii="Angsana New" w:hAnsi="Angsana New" w:cs="Angsana New"/>
          <w:sz w:val="32"/>
          <w:szCs w:val="32"/>
        </w:rPr>
        <w:t>2555 GCCP</w:t>
      </w:r>
      <w:r w:rsidRPr="00086074">
        <w:rPr>
          <w:rFonts w:ascii="Angsana New" w:hAnsi="Angsana New" w:cs="Angsana New" w:hint="cs"/>
          <w:sz w:val="32"/>
          <w:szCs w:val="32"/>
          <w:cs/>
        </w:rPr>
        <w:t xml:space="preserve"> ได้จ่ายเงินล่วงหน้า</w:t>
      </w:r>
      <w:r>
        <w:rPr>
          <w:rFonts w:ascii="Angsana New" w:hAnsi="Angsana New" w:cs="Angsana New" w:hint="cs"/>
          <w:sz w:val="32"/>
          <w:szCs w:val="32"/>
          <w:cs/>
        </w:rPr>
        <w:t xml:space="preserve"> (บันทึกไว้ในบัญชีเงินให้กู้ยืม) </w:t>
      </w:r>
      <w:r w:rsidRPr="00086074">
        <w:rPr>
          <w:rFonts w:ascii="Angsana New" w:hAnsi="Angsana New" w:cs="Angsana New" w:hint="cs"/>
          <w:sz w:val="32"/>
          <w:szCs w:val="32"/>
          <w:cs/>
        </w:rPr>
        <w:t xml:space="preserve">ให้กรรมการของ </w:t>
      </w:r>
      <w:r w:rsidRPr="00086074">
        <w:rPr>
          <w:rFonts w:ascii="Angsana New" w:hAnsi="Angsana New" w:cs="Angsana New"/>
          <w:sz w:val="32"/>
          <w:szCs w:val="32"/>
        </w:rPr>
        <w:t xml:space="preserve">GCCP </w:t>
      </w:r>
      <w:r w:rsidRPr="00086074">
        <w:rPr>
          <w:rFonts w:ascii="Angsana New" w:hAnsi="Angsana New" w:cs="Angsana New" w:hint="cs"/>
          <w:sz w:val="32"/>
          <w:szCs w:val="32"/>
          <w:cs/>
        </w:rPr>
        <w:t>(ซึ่งเป็นอดีตกรรมการของบริษัท) จำนวน 7 ล้านดอลลาร์สหรัฐอเมริกา</w:t>
      </w:r>
      <w:r w:rsidR="00C11BF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6074">
        <w:rPr>
          <w:rFonts w:ascii="Angsana New" w:hAnsi="Angsana New" w:cs="Angsana New" w:hint="cs"/>
          <w:sz w:val="32"/>
          <w:szCs w:val="32"/>
          <w:cs/>
        </w:rPr>
        <w:t xml:space="preserve">เพื่อนำไปลงทุนใน </w:t>
      </w:r>
      <w:r w:rsidRPr="00086074">
        <w:rPr>
          <w:rFonts w:ascii="Angsana New" w:hAnsi="Angsana New" w:cs="Angsana New"/>
          <w:sz w:val="32"/>
          <w:szCs w:val="32"/>
        </w:rPr>
        <w:t>Saudi Danish Cement Company Limited</w:t>
      </w:r>
      <w:r w:rsidR="00BD6903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(SDCC) </w:t>
      </w:r>
      <w:r w:rsidRPr="00086074">
        <w:rPr>
          <w:rFonts w:ascii="Angsana New" w:hAnsi="Angsana New" w:cs="Angsana New" w:hint="cs"/>
          <w:sz w:val="32"/>
          <w:szCs w:val="32"/>
          <w:cs/>
        </w:rPr>
        <w:t>ในประเทศสหรัฐอาหรับ เอ</w:t>
      </w:r>
      <w:proofErr w:type="spellStart"/>
      <w:r w:rsidRPr="00086074">
        <w:rPr>
          <w:rFonts w:ascii="Angsana New" w:hAnsi="Angsana New" w:cs="Angsana New" w:hint="cs"/>
          <w:sz w:val="32"/>
          <w:szCs w:val="32"/>
          <w:cs/>
        </w:rPr>
        <w:t>มิเรตส์</w:t>
      </w:r>
      <w:proofErr w:type="spellEnd"/>
      <w:r w:rsidRPr="00086074">
        <w:rPr>
          <w:rFonts w:ascii="Angsana New" w:hAnsi="Angsana New" w:cs="Angsana New" w:hint="cs"/>
          <w:sz w:val="32"/>
          <w:szCs w:val="32"/>
          <w:cs/>
        </w:rPr>
        <w:t xml:space="preserve"> ในสัดส่วนร้อยละ 50 ซึ่งบริษัทดังกล่าวลงทุนใน </w:t>
      </w:r>
      <w:proofErr w:type="spellStart"/>
      <w:r w:rsidR="00F4498E">
        <w:rPr>
          <w:rFonts w:ascii="Angsana New" w:hAnsi="Angsana New" w:cs="Angsana New"/>
          <w:sz w:val="32"/>
          <w:szCs w:val="32"/>
        </w:rPr>
        <w:t>Kanbawza</w:t>
      </w:r>
      <w:proofErr w:type="spellEnd"/>
      <w:r w:rsidR="00F4498E">
        <w:rPr>
          <w:rFonts w:ascii="Angsana New" w:hAnsi="Angsana New" w:cs="Angsana New"/>
          <w:sz w:val="32"/>
          <w:szCs w:val="32"/>
        </w:rPr>
        <w:t xml:space="preserve"> Industries Ltd. </w:t>
      </w:r>
      <w:r w:rsidRPr="00086074">
        <w:rPr>
          <w:rFonts w:ascii="Angsana New" w:hAnsi="Angsana New" w:cs="Angsana New" w:hint="cs"/>
          <w:sz w:val="32"/>
          <w:szCs w:val="32"/>
          <w:cs/>
        </w:rPr>
        <w:t>ประเทศ</w:t>
      </w:r>
      <w:proofErr w:type="spellStart"/>
      <w:r w:rsidRPr="00086074">
        <w:rPr>
          <w:rFonts w:ascii="Angsana New" w:hAnsi="Angsana New" w:cs="Angsana New" w:hint="cs"/>
          <w:sz w:val="32"/>
          <w:szCs w:val="32"/>
          <w:cs/>
        </w:rPr>
        <w:t>เมียนมาร์</w:t>
      </w:r>
      <w:proofErr w:type="spellEnd"/>
      <w:r w:rsidRPr="00086074">
        <w:rPr>
          <w:rFonts w:ascii="Angsana New" w:hAnsi="Angsana New" w:cs="Angsana New" w:hint="cs"/>
          <w:sz w:val="32"/>
          <w:szCs w:val="32"/>
          <w:cs/>
        </w:rPr>
        <w:t xml:space="preserve">อีกทอดหนึ่งจำนวน </w:t>
      </w:r>
      <w:r w:rsidRPr="00086074">
        <w:rPr>
          <w:rFonts w:ascii="Angsana New" w:hAnsi="Angsana New" w:cs="Angsana New"/>
          <w:sz w:val="32"/>
          <w:szCs w:val="32"/>
        </w:rPr>
        <w:t xml:space="preserve">14 </w:t>
      </w:r>
      <w:r w:rsidRPr="00086074">
        <w:rPr>
          <w:rFonts w:ascii="Angsana New" w:hAnsi="Angsana New" w:cs="Angsana New" w:hint="cs"/>
          <w:sz w:val="32"/>
          <w:szCs w:val="32"/>
          <w:cs/>
        </w:rPr>
        <w:t xml:space="preserve">ล้านดอลลาร์สหรัฐอเมริกา ในสัดส่วนร้อยละ </w:t>
      </w:r>
      <w:r w:rsidRPr="00086074">
        <w:rPr>
          <w:rFonts w:ascii="Angsana New" w:hAnsi="Angsana New" w:cs="Angsana New"/>
          <w:sz w:val="32"/>
          <w:szCs w:val="32"/>
        </w:rPr>
        <w:t xml:space="preserve">16.67 </w:t>
      </w:r>
      <w:r w:rsidRPr="00086074">
        <w:rPr>
          <w:rFonts w:ascii="Angsana New" w:hAnsi="Angsana New" w:cs="Angsana New" w:hint="cs"/>
          <w:sz w:val="32"/>
          <w:szCs w:val="32"/>
          <w:cs/>
        </w:rPr>
        <w:t>โดยให้บุคคลที่เกี่ยวข้องกันที่พำนักอยู่ในประเทศ</w:t>
      </w:r>
      <w:proofErr w:type="spellStart"/>
      <w:r w:rsidRPr="00086074">
        <w:rPr>
          <w:rFonts w:ascii="Angsana New" w:hAnsi="Angsana New" w:cs="Angsana New" w:hint="cs"/>
          <w:sz w:val="32"/>
          <w:szCs w:val="32"/>
          <w:cs/>
        </w:rPr>
        <w:t>เมียนมาร์</w:t>
      </w:r>
      <w:proofErr w:type="spellEnd"/>
      <w:r w:rsidRPr="00086074">
        <w:rPr>
          <w:rFonts w:ascii="Angsana New" w:hAnsi="Angsana New" w:cs="Angsana New" w:hint="cs"/>
          <w:sz w:val="32"/>
          <w:szCs w:val="32"/>
          <w:cs/>
        </w:rPr>
        <w:t>ถือหุ้นแทน เนื่องจากข้อจำกัดด้านกฎหมาย</w:t>
      </w:r>
      <w:r w:rsidRPr="00086074">
        <w:rPr>
          <w:rFonts w:ascii="Angsana New" w:hAnsi="Angsana New" w:cs="Angsana New" w:hint="cs"/>
          <w:sz w:val="32"/>
          <w:szCs w:val="32"/>
          <w:cs/>
        </w:rPr>
        <w:lastRenderedPageBreak/>
        <w:t>ของประเทศ</w:t>
      </w:r>
      <w:proofErr w:type="spellStart"/>
      <w:r w:rsidRPr="00086074">
        <w:rPr>
          <w:rFonts w:ascii="Angsana New" w:hAnsi="Angsana New" w:cs="Angsana New" w:hint="cs"/>
          <w:sz w:val="32"/>
          <w:szCs w:val="32"/>
          <w:cs/>
        </w:rPr>
        <w:t>เมียนมาร์</w:t>
      </w:r>
      <w:proofErr w:type="spellEnd"/>
      <w:r w:rsidR="00BD690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การที่ </w:t>
      </w:r>
      <w:r w:rsidRPr="00086074">
        <w:rPr>
          <w:rFonts w:ascii="Angsana New" w:hAnsi="Angsana New" w:cs="Angsana New"/>
          <w:sz w:val="32"/>
          <w:szCs w:val="32"/>
        </w:rPr>
        <w:t xml:space="preserve">GCCP </w:t>
      </w:r>
      <w:r>
        <w:rPr>
          <w:rFonts w:ascii="Angsana New" w:hAnsi="Angsana New" w:cs="Angsana New" w:hint="cs"/>
          <w:sz w:val="32"/>
          <w:szCs w:val="32"/>
          <w:cs/>
        </w:rPr>
        <w:t>จะ</w:t>
      </w:r>
      <w:r w:rsidRPr="00086074">
        <w:rPr>
          <w:rFonts w:ascii="Angsana New" w:hAnsi="Angsana New" w:cs="Angsana New" w:hint="cs"/>
          <w:sz w:val="32"/>
          <w:szCs w:val="32"/>
          <w:cs/>
        </w:rPr>
        <w:t xml:space="preserve">ได้สิทธิในการเป็นผู้ถือหุ้นของ </w:t>
      </w:r>
      <w:proofErr w:type="spellStart"/>
      <w:r w:rsidR="007937A3">
        <w:rPr>
          <w:rFonts w:ascii="Angsana New" w:hAnsi="Angsana New" w:cs="Angsana New"/>
          <w:sz w:val="32"/>
          <w:szCs w:val="32"/>
        </w:rPr>
        <w:t>Kanbawza</w:t>
      </w:r>
      <w:proofErr w:type="spellEnd"/>
      <w:r w:rsidR="007937A3">
        <w:rPr>
          <w:rFonts w:ascii="Angsana New" w:hAnsi="Angsana New" w:cs="Angsana New"/>
          <w:sz w:val="32"/>
          <w:szCs w:val="32"/>
        </w:rPr>
        <w:t xml:space="preserve"> Industries Ltd. </w:t>
      </w:r>
      <w:r w:rsidRPr="00086074">
        <w:rPr>
          <w:rFonts w:ascii="Angsana New" w:hAnsi="Angsana New" w:cs="Angsana New" w:hint="cs"/>
          <w:sz w:val="32"/>
          <w:szCs w:val="32"/>
          <w:cs/>
        </w:rPr>
        <w:t>โดยสมบูรณ์</w:t>
      </w:r>
      <w:r>
        <w:rPr>
          <w:rFonts w:ascii="Angsana New" w:hAnsi="Angsana New" w:cs="Angsana New" w:hint="cs"/>
          <w:sz w:val="32"/>
          <w:szCs w:val="32"/>
          <w:cs/>
        </w:rPr>
        <w:t>จะต้องดำเนินการ</w:t>
      </w:r>
      <w:r w:rsidRPr="00086074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CD63E8" w:rsidRDefault="00CD63E8" w:rsidP="00BD6903">
      <w:pPr>
        <w:tabs>
          <w:tab w:val="left" w:pos="1418"/>
          <w:tab w:val="left" w:pos="1701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086074">
        <w:rPr>
          <w:rFonts w:ascii="Angsana New" w:hAnsi="Angsana New" w:cs="Angsana New" w:hint="cs"/>
          <w:sz w:val="32"/>
          <w:szCs w:val="32"/>
          <w:cs/>
        </w:rPr>
        <w:t>ก.</w:t>
      </w:r>
      <w:r w:rsidRPr="00086074">
        <w:rPr>
          <w:rFonts w:ascii="Angsana New" w:hAnsi="Angsana New" w:cs="Angsana New" w:hint="cs"/>
          <w:sz w:val="32"/>
          <w:szCs w:val="32"/>
          <w:cs/>
        </w:rPr>
        <w:tab/>
        <w:t xml:space="preserve">ดำเนินการโอนหุ้น </w:t>
      </w:r>
      <w:r w:rsidRPr="00086074">
        <w:rPr>
          <w:rFonts w:ascii="Angsana New" w:hAnsi="Angsana New" w:cs="Angsana New"/>
          <w:sz w:val="32"/>
          <w:szCs w:val="32"/>
        </w:rPr>
        <w:t>Saudi Danish Cement Company Limited</w:t>
      </w:r>
      <w:r w:rsidRPr="00086074">
        <w:rPr>
          <w:rFonts w:ascii="Angsana New" w:hAnsi="Angsana New" w:cs="Angsana New" w:hint="cs"/>
          <w:sz w:val="32"/>
          <w:szCs w:val="32"/>
          <w:cs/>
        </w:rPr>
        <w:t xml:space="preserve"> ที่ถือในนามอดีตกรรมการบริษัทคืนให้ </w:t>
      </w:r>
      <w:r w:rsidRPr="00086074">
        <w:rPr>
          <w:rFonts w:ascii="Angsana New" w:hAnsi="Angsana New" w:cs="Angsana New"/>
          <w:sz w:val="32"/>
          <w:szCs w:val="32"/>
        </w:rPr>
        <w:t>GCCP</w:t>
      </w:r>
      <w:r w:rsidR="00BD690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6074">
        <w:rPr>
          <w:rFonts w:ascii="Angsana New" w:hAnsi="Angsana New" w:cs="Angsana New" w:hint="cs"/>
          <w:sz w:val="32"/>
          <w:szCs w:val="32"/>
          <w:cs/>
        </w:rPr>
        <w:t xml:space="preserve">โดยอดีตกรรมการบริษัทซึ่งถือหุ้นแทน แจ้งว่ายังติดปัญหาในการโอนหุ้นคืนให้กับ </w:t>
      </w:r>
      <w:r w:rsidRPr="00086074">
        <w:rPr>
          <w:rFonts w:ascii="Angsana New" w:hAnsi="Angsana New" w:cs="Angsana New"/>
          <w:sz w:val="32"/>
          <w:szCs w:val="32"/>
        </w:rPr>
        <w:t>GCCP</w:t>
      </w:r>
      <w:r w:rsidRPr="00086074">
        <w:rPr>
          <w:rFonts w:ascii="Angsana New" w:hAnsi="Angsana New" w:cs="Angsana New" w:hint="cs"/>
          <w:sz w:val="32"/>
          <w:szCs w:val="32"/>
          <w:cs/>
        </w:rPr>
        <w:t xml:space="preserve"> ซึ่งจนถึงปัจจุบันยังมีความไม่แน่นอนว่าจะทำการโอนหุ้นคืนได้เมื่อไร</w:t>
      </w:r>
    </w:p>
    <w:p w:rsidR="00CD63E8" w:rsidRDefault="00CD63E8" w:rsidP="009A1B6A">
      <w:pPr>
        <w:tabs>
          <w:tab w:val="left" w:pos="1418"/>
          <w:tab w:val="left" w:pos="1701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086074">
        <w:rPr>
          <w:rFonts w:ascii="Angsana New" w:hAnsi="Angsana New" w:cs="Angsana New" w:hint="cs"/>
          <w:sz w:val="32"/>
          <w:szCs w:val="32"/>
          <w:cs/>
        </w:rPr>
        <w:t>ข.</w:t>
      </w:r>
      <w:r w:rsidRPr="00086074">
        <w:rPr>
          <w:rFonts w:ascii="Angsana New" w:hAnsi="Angsana New" w:cs="Angsana New" w:hint="cs"/>
          <w:sz w:val="32"/>
          <w:szCs w:val="32"/>
          <w:cs/>
        </w:rPr>
        <w:tab/>
        <w:t xml:space="preserve">ดำเนินการโอนหุ้น </w:t>
      </w:r>
      <w:proofErr w:type="spellStart"/>
      <w:r w:rsidRPr="00086074">
        <w:rPr>
          <w:rFonts w:ascii="Angsana New" w:hAnsi="Angsana New" w:cs="Angsana New"/>
          <w:sz w:val="32"/>
          <w:szCs w:val="32"/>
        </w:rPr>
        <w:t>Kanbawza</w:t>
      </w:r>
      <w:proofErr w:type="spellEnd"/>
      <w:r w:rsidRPr="00086074">
        <w:rPr>
          <w:rFonts w:ascii="Angsana New" w:hAnsi="Angsana New" w:cs="Angsana New"/>
          <w:sz w:val="32"/>
          <w:szCs w:val="32"/>
        </w:rPr>
        <w:t xml:space="preserve"> Industries Ltd.</w:t>
      </w:r>
      <w:r w:rsidRPr="00086074">
        <w:rPr>
          <w:rFonts w:ascii="Angsana New" w:hAnsi="Angsana New" w:cs="Angsana New" w:hint="cs"/>
          <w:sz w:val="32"/>
          <w:szCs w:val="32"/>
          <w:cs/>
        </w:rPr>
        <w:t xml:space="preserve"> ในประเทศ</w:t>
      </w:r>
      <w:proofErr w:type="spellStart"/>
      <w:r w:rsidRPr="00086074">
        <w:rPr>
          <w:rFonts w:ascii="Angsana New" w:hAnsi="Angsana New" w:cs="Angsana New" w:hint="cs"/>
          <w:sz w:val="32"/>
          <w:szCs w:val="32"/>
          <w:cs/>
        </w:rPr>
        <w:t>เมียนมาร์</w:t>
      </w:r>
      <w:proofErr w:type="spellEnd"/>
      <w:r w:rsidRPr="00086074">
        <w:rPr>
          <w:rFonts w:ascii="Angsana New" w:hAnsi="Angsana New" w:cs="Angsana New" w:hint="cs"/>
          <w:sz w:val="32"/>
          <w:szCs w:val="32"/>
          <w:cs/>
        </w:rPr>
        <w:t xml:space="preserve"> ที่ลงทุนโดย </w:t>
      </w:r>
      <w:r w:rsidRPr="00086074">
        <w:rPr>
          <w:rFonts w:ascii="Angsana New" w:hAnsi="Angsana New" w:cs="Angsana New"/>
          <w:sz w:val="32"/>
          <w:szCs w:val="32"/>
        </w:rPr>
        <w:t>Saudi Danish Cement Company Limited</w:t>
      </w:r>
      <w:r w:rsidRPr="00086074">
        <w:rPr>
          <w:rFonts w:ascii="Angsana New" w:hAnsi="Angsana New" w:cs="Angsana New" w:hint="cs"/>
          <w:sz w:val="32"/>
          <w:szCs w:val="32"/>
          <w:cs/>
        </w:rPr>
        <w:t xml:space="preserve"> มาเป็นของ</w:t>
      </w:r>
      <w:r w:rsidRPr="00086074">
        <w:rPr>
          <w:rFonts w:ascii="Angsana New" w:hAnsi="Angsana New" w:cs="Angsana New"/>
          <w:sz w:val="32"/>
          <w:szCs w:val="32"/>
        </w:rPr>
        <w:t xml:space="preserve"> Saudi Danish Cement Company Limited</w:t>
      </w:r>
      <w:r w:rsidRPr="00086074">
        <w:rPr>
          <w:rFonts w:ascii="Angsana New" w:hAnsi="Angsana New" w:cs="Angsana New" w:hint="cs"/>
          <w:sz w:val="32"/>
          <w:szCs w:val="32"/>
          <w:cs/>
        </w:rPr>
        <w:t xml:space="preserve"> ซึ่งปัจจุบันถือหุ้นแทนโดยบุคคลที่เกี่ยวข้องกันที่พำนักอยู่ในประเทศ</w:t>
      </w:r>
      <w:proofErr w:type="spellStart"/>
      <w:r w:rsidRPr="00086074">
        <w:rPr>
          <w:rFonts w:ascii="Angsana New" w:hAnsi="Angsana New" w:cs="Angsana New" w:hint="cs"/>
          <w:sz w:val="32"/>
          <w:szCs w:val="32"/>
          <w:cs/>
        </w:rPr>
        <w:t>เมียนมาร์</w:t>
      </w:r>
      <w:proofErr w:type="spellEnd"/>
      <w:r w:rsidRPr="00086074">
        <w:rPr>
          <w:rFonts w:ascii="Angsana New" w:hAnsi="Angsana New" w:cs="Angsana New" w:hint="cs"/>
          <w:sz w:val="32"/>
          <w:szCs w:val="32"/>
          <w:cs/>
        </w:rPr>
        <w:t xml:space="preserve"> ปัจจุบันยังมีความไม่แน่นอนในการดำเนินการและระยะเวลาที่ต้องใช้ในการโอนหุ้น เนื่องจากต้องดำเนินการทางกฎหมาย และขออนุมัติจากหน่วยงานที่เกี่ยวข้องในประเทศ</w:t>
      </w:r>
      <w:proofErr w:type="spellStart"/>
      <w:r w:rsidRPr="00086074">
        <w:rPr>
          <w:rFonts w:ascii="Angsana New" w:hAnsi="Angsana New" w:cs="Angsana New" w:hint="cs"/>
          <w:sz w:val="32"/>
          <w:szCs w:val="32"/>
          <w:cs/>
        </w:rPr>
        <w:t>เมียนมาร์</w:t>
      </w:r>
      <w:proofErr w:type="spellEnd"/>
    </w:p>
    <w:p w:rsidR="00B3319D" w:rsidRDefault="00B3319D" w:rsidP="00B3319D">
      <w:pPr>
        <w:pStyle w:val="ae"/>
        <w:tabs>
          <w:tab w:val="left" w:pos="1134"/>
        </w:tabs>
        <w:spacing w:line="120" w:lineRule="auto"/>
        <w:ind w:left="425" w:right="-96"/>
        <w:jc w:val="both"/>
        <w:rPr>
          <w:rFonts w:ascii="Angsana New" w:hAnsi="Angsana New"/>
          <w:sz w:val="32"/>
          <w:szCs w:val="32"/>
        </w:rPr>
      </w:pPr>
    </w:p>
    <w:p w:rsidR="00CD63E8" w:rsidRDefault="00CD63E8" w:rsidP="00CD63E8">
      <w:pPr>
        <w:tabs>
          <w:tab w:val="left" w:pos="1418"/>
          <w:tab w:val="left" w:pos="1701"/>
        </w:tabs>
        <w:ind w:left="851" w:right="-96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CD63E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ดังนั้น บริษัทจึงอาจได้รับผลกระทบจากการลงทุนใน </w:t>
      </w:r>
      <w:r w:rsidRPr="00CD63E8">
        <w:rPr>
          <w:rFonts w:ascii="Angsana New" w:hAnsi="Angsana New" w:cs="Angsana New"/>
          <w:b/>
          <w:bCs/>
          <w:sz w:val="32"/>
          <w:szCs w:val="32"/>
        </w:rPr>
        <w:t xml:space="preserve">KBZI </w:t>
      </w:r>
      <w:r w:rsidRPr="00CD63E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โดย </w:t>
      </w:r>
      <w:r w:rsidR="00C11C85">
        <w:rPr>
          <w:rFonts w:ascii="Angsana New" w:hAnsi="Angsana New" w:cs="Angsana New"/>
          <w:b/>
          <w:bCs/>
          <w:sz w:val="32"/>
          <w:szCs w:val="32"/>
        </w:rPr>
        <w:t xml:space="preserve">Mr. Ye </w:t>
      </w:r>
      <w:proofErr w:type="spellStart"/>
      <w:r w:rsidR="00C11C85">
        <w:rPr>
          <w:rFonts w:ascii="Angsana New" w:hAnsi="Angsana New" w:cs="Angsana New"/>
          <w:b/>
          <w:bCs/>
          <w:sz w:val="32"/>
          <w:szCs w:val="32"/>
        </w:rPr>
        <w:t>Htut</w:t>
      </w:r>
      <w:proofErr w:type="spellEnd"/>
      <w:r w:rsidR="00BD690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11C8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ผู้ถือหุ้นรายใหญ่ของ </w:t>
      </w:r>
      <w:r w:rsidRPr="00CD63E8">
        <w:rPr>
          <w:rFonts w:ascii="Angsana New" w:hAnsi="Angsana New" w:cs="Angsana New"/>
          <w:b/>
          <w:bCs/>
          <w:sz w:val="32"/>
          <w:szCs w:val="32"/>
        </w:rPr>
        <w:t>M.Y Associates</w:t>
      </w:r>
      <w:r w:rsidR="00E8697E">
        <w:rPr>
          <w:rFonts w:ascii="Angsana New" w:hAnsi="Angsana New" w:cs="Angsana New"/>
          <w:b/>
          <w:bCs/>
          <w:sz w:val="32"/>
          <w:szCs w:val="32"/>
        </w:rPr>
        <w:t xml:space="preserve"> Co., Ltd. </w:t>
      </w:r>
      <w:r w:rsidRPr="00CD63E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เป็นผู้ถือหุ้นแทน </w:t>
      </w:r>
      <w:r w:rsidRPr="00CD63E8">
        <w:rPr>
          <w:rFonts w:ascii="Angsana New" w:hAnsi="Angsana New" w:cs="Angsana New"/>
          <w:b/>
          <w:bCs/>
          <w:sz w:val="32"/>
          <w:szCs w:val="32"/>
        </w:rPr>
        <w:t xml:space="preserve">SDCC </w:t>
      </w:r>
      <w:r w:rsidRPr="00CD63E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ซึ่งลงทุนโดย </w:t>
      </w:r>
      <w:r w:rsidRPr="00CD63E8">
        <w:rPr>
          <w:rFonts w:ascii="Angsana New" w:hAnsi="Angsana New" w:cs="Angsana New"/>
          <w:b/>
          <w:bCs/>
          <w:sz w:val="32"/>
          <w:szCs w:val="32"/>
        </w:rPr>
        <w:t>GCCP</w:t>
      </w:r>
      <w:r w:rsidRPr="00CD63E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ผ่านอดีตกรรมการของบริษัท จากความไม่แน่นอนดังกล่าว ทำให้มีความเสี่ยงในการโอนหุ้น และสิทธิการเป็นเจ้าของหุ้นใน</w:t>
      </w:r>
      <w:r w:rsidRPr="00CD63E8">
        <w:rPr>
          <w:rFonts w:ascii="Angsana New" w:hAnsi="Angsana New" w:cs="Angsana New"/>
          <w:b/>
          <w:bCs/>
          <w:sz w:val="32"/>
          <w:szCs w:val="32"/>
        </w:rPr>
        <w:t xml:space="preserve"> KBZI </w:t>
      </w:r>
      <w:r w:rsidRPr="00CD63E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ของ </w:t>
      </w:r>
      <w:r w:rsidRPr="00CD63E8">
        <w:rPr>
          <w:rFonts w:ascii="Angsana New" w:hAnsi="Angsana New" w:cs="Angsana New"/>
          <w:b/>
          <w:bCs/>
          <w:sz w:val="32"/>
          <w:szCs w:val="32"/>
        </w:rPr>
        <w:t>GCCP</w:t>
      </w:r>
      <w:r w:rsidRPr="00CD63E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ซึ่งเป็นบริษัทร่วมของบริษัท</w:t>
      </w:r>
    </w:p>
    <w:p w:rsidR="00E759B6" w:rsidRDefault="00E759B6" w:rsidP="00E759B6">
      <w:pPr>
        <w:pStyle w:val="ae"/>
        <w:tabs>
          <w:tab w:val="left" w:pos="1134"/>
        </w:tabs>
        <w:spacing w:line="120" w:lineRule="auto"/>
        <w:ind w:left="425" w:right="-96"/>
        <w:jc w:val="both"/>
        <w:rPr>
          <w:rFonts w:ascii="Angsana New" w:hAnsi="Angsana New"/>
          <w:b/>
          <w:bCs/>
          <w:sz w:val="32"/>
          <w:szCs w:val="32"/>
        </w:rPr>
      </w:pPr>
    </w:p>
    <w:p w:rsidR="00E759B6" w:rsidRDefault="00E759B6" w:rsidP="00E759B6">
      <w:pPr>
        <w:tabs>
          <w:tab w:val="left" w:pos="1418"/>
          <w:tab w:val="left" w:pos="1701"/>
        </w:tabs>
        <w:ind w:left="851" w:right="-9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D040DC">
        <w:rPr>
          <w:rFonts w:ascii="Angsana New" w:hAnsi="Angsana New" w:cs="Angsana New" w:hint="cs"/>
          <w:sz w:val="32"/>
          <w:szCs w:val="32"/>
          <w:cs/>
        </w:rPr>
        <w:t>เมื่อวันที่ 22 ธันวาคม 2559 ธนาคารกลางของ</w:t>
      </w:r>
      <w:r>
        <w:rPr>
          <w:rFonts w:ascii="Angsana New" w:hAnsi="Angsana New" w:cs="Angsana New" w:hint="cs"/>
          <w:sz w:val="32"/>
          <w:szCs w:val="32"/>
          <w:cs/>
        </w:rPr>
        <w:t>ประเทศบ</w:t>
      </w:r>
      <w:r w:rsidR="00D040DC">
        <w:rPr>
          <w:rFonts w:ascii="Angsana New" w:hAnsi="Angsana New" w:cs="Angsana New" w:hint="cs"/>
          <w:sz w:val="32"/>
          <w:szCs w:val="32"/>
          <w:cs/>
        </w:rPr>
        <w:t xml:space="preserve">รูไน </w:t>
      </w:r>
      <w:r w:rsidR="00D17358">
        <w:rPr>
          <w:rFonts w:ascii="Angsana New" w:hAnsi="Angsana New" w:cs="Angsana New" w:hint="cs"/>
          <w:sz w:val="32"/>
          <w:szCs w:val="32"/>
          <w:cs/>
        </w:rPr>
        <w:t>ได้</w:t>
      </w:r>
      <w:r w:rsidR="00D040DC">
        <w:rPr>
          <w:rFonts w:ascii="Angsana New" w:hAnsi="Angsana New" w:cs="Angsana New" w:hint="cs"/>
          <w:sz w:val="32"/>
          <w:szCs w:val="32"/>
          <w:cs/>
        </w:rPr>
        <w:t>ประกาศ</w:t>
      </w:r>
      <w:r w:rsidR="00D17358">
        <w:rPr>
          <w:rFonts w:ascii="Angsana New" w:hAnsi="Angsana New" w:cs="Angsana New" w:hint="cs"/>
          <w:sz w:val="32"/>
          <w:szCs w:val="32"/>
          <w:cs/>
        </w:rPr>
        <w:t>แจ้ง</w:t>
      </w:r>
      <w:r w:rsidR="00602B4F">
        <w:rPr>
          <w:rFonts w:ascii="Angsana New" w:hAnsi="Angsana New" w:cs="Angsana New" w:hint="cs"/>
          <w:sz w:val="32"/>
          <w:szCs w:val="32"/>
          <w:cs/>
        </w:rPr>
        <w:t>ปิดกิจการสำหรับ</w:t>
      </w:r>
      <w:r w:rsidR="00D040DC">
        <w:rPr>
          <w:rFonts w:ascii="Angsana New" w:hAnsi="Angsana New" w:cs="Angsana New" w:hint="cs"/>
          <w:sz w:val="32"/>
          <w:szCs w:val="32"/>
          <w:cs/>
        </w:rPr>
        <w:t>บริษัทต่างชาติ</w:t>
      </w:r>
      <w:r w:rsidR="00602B4F">
        <w:rPr>
          <w:rFonts w:ascii="Angsana New" w:hAnsi="Angsana New" w:cs="Angsana New" w:hint="cs"/>
          <w:sz w:val="32"/>
          <w:szCs w:val="32"/>
          <w:cs/>
        </w:rPr>
        <w:t xml:space="preserve"> (ดูหมายเหตุ 29.7)</w:t>
      </w:r>
    </w:p>
    <w:p w:rsidR="002556BF" w:rsidRPr="00941C87" w:rsidRDefault="002556BF" w:rsidP="00BD6903">
      <w:pPr>
        <w:pStyle w:val="ae"/>
        <w:tabs>
          <w:tab w:val="left" w:pos="1134"/>
        </w:tabs>
        <w:ind w:left="425" w:right="-96"/>
        <w:jc w:val="both"/>
        <w:rPr>
          <w:rFonts w:ascii="Angsana New" w:hAnsi="Angsana New"/>
          <w:sz w:val="32"/>
          <w:szCs w:val="32"/>
        </w:rPr>
      </w:pPr>
    </w:p>
    <w:p w:rsidR="0095240B" w:rsidRDefault="0095240B" w:rsidP="00347757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B3319D" w:rsidRDefault="00B3319D" w:rsidP="002E682E">
      <w:pPr>
        <w:spacing w:line="120" w:lineRule="auto"/>
        <w:ind w:left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3319D" w:rsidRDefault="00B3319D" w:rsidP="00B3319D">
      <w:pPr>
        <w:ind w:left="357" w:right="-97" w:firstLine="5761"/>
        <w:jc w:val="right"/>
        <w:rPr>
          <w:rFonts w:ascii="Angsana New" w:hAnsi="Angsana New" w:cs="Angsana New"/>
          <w:b/>
          <w:sz w:val="32"/>
          <w:szCs w:val="32"/>
        </w:rPr>
      </w:pPr>
      <w:r>
        <w:rPr>
          <w:rFonts w:ascii="Angsana New" w:hAnsi="Angsana New" w:cs="Angsana New" w:hint="cs"/>
          <w:b/>
          <w:sz w:val="32"/>
          <w:szCs w:val="32"/>
          <w:cs/>
        </w:rPr>
        <w:t xml:space="preserve">(หน่วย </w:t>
      </w:r>
      <w:r w:rsidRPr="00C30D7E">
        <w:rPr>
          <w:rFonts w:ascii="Angsana New" w:hAnsi="Angsana New" w:cs="Angsana New"/>
          <w:bCs/>
          <w:sz w:val="32"/>
          <w:szCs w:val="32"/>
        </w:rPr>
        <w:t>:</w:t>
      </w:r>
      <w:r w:rsidR="00583EE9">
        <w:rPr>
          <w:rFonts w:ascii="Angsana New" w:hAnsi="Angsana New" w:cs="Angsana New"/>
          <w:bCs/>
          <w:sz w:val="32"/>
          <w:szCs w:val="32"/>
        </w:rPr>
        <w:t xml:space="preserve"> </w:t>
      </w:r>
      <w:r>
        <w:rPr>
          <w:rFonts w:ascii="Angsana New" w:hAnsi="Angsana New" w:cs="Angsana New" w:hint="cs"/>
          <w:b/>
          <w:sz w:val="32"/>
          <w:szCs w:val="32"/>
          <w:cs/>
        </w:rPr>
        <w:t>พันบาท)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4"/>
        <w:gridCol w:w="1134"/>
        <w:gridCol w:w="1134"/>
        <w:gridCol w:w="1559"/>
        <w:gridCol w:w="1559"/>
      </w:tblGrid>
      <w:tr w:rsidR="002E682E" w:rsidRPr="001F0B46" w:rsidTr="001A24E4">
        <w:tc>
          <w:tcPr>
            <w:tcW w:w="4394" w:type="dxa"/>
            <w:tcBorders>
              <w:bottom w:val="nil"/>
            </w:tcBorders>
          </w:tcPr>
          <w:p w:rsidR="002E682E" w:rsidRPr="001F0B46" w:rsidRDefault="002E682E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</w:tcPr>
          <w:p w:rsidR="002E682E" w:rsidRPr="001F0B46" w:rsidRDefault="002E682E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319D" w:rsidRPr="001F0B46" w:rsidTr="00B3319D">
        <w:tc>
          <w:tcPr>
            <w:tcW w:w="4394" w:type="dxa"/>
            <w:vMerge w:val="restart"/>
            <w:tcBorders>
              <w:top w:val="nil"/>
              <w:bottom w:val="nil"/>
            </w:tcBorders>
            <w:vAlign w:val="center"/>
          </w:tcPr>
          <w:p w:rsidR="00B3319D" w:rsidRPr="001F0B46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B3319D" w:rsidRPr="001F0B46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สัดส่วนการถือหุ้น (</w:t>
            </w:r>
            <w:r w:rsidRPr="00B3319D">
              <w:rPr>
                <w:rFonts w:ascii="Angsana New" w:hAnsi="Angsana New" w:cs="Angsana New"/>
                <w:bCs/>
                <w:sz w:val="32"/>
                <w:szCs w:val="32"/>
              </w:rPr>
              <w:t>%</w:t>
            </w:r>
            <w:r w:rsidRPr="002E682E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  <w:gridSpan w:val="2"/>
          </w:tcPr>
          <w:p w:rsidR="00B3319D" w:rsidRPr="001F0B46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วิธีราคาทุน</w:t>
            </w:r>
          </w:p>
        </w:tc>
      </w:tr>
      <w:tr w:rsidR="00B3319D" w:rsidRPr="001F0B46" w:rsidTr="00B3319D">
        <w:tc>
          <w:tcPr>
            <w:tcW w:w="4394" w:type="dxa"/>
            <w:vMerge/>
            <w:tcBorders>
              <w:bottom w:val="nil"/>
            </w:tcBorders>
          </w:tcPr>
          <w:p w:rsidR="00B3319D" w:rsidRPr="001F0B46" w:rsidRDefault="00B3319D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  <w:right w:val="dashed" w:sz="4" w:space="0" w:color="auto"/>
            </w:tcBorders>
            <w:vAlign w:val="center"/>
          </w:tcPr>
          <w:p w:rsidR="00B3319D" w:rsidRPr="001F0B46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134" w:type="dxa"/>
            <w:tcBorders>
              <w:left w:val="dashed" w:sz="4" w:space="0" w:color="auto"/>
              <w:bottom w:val="nil"/>
            </w:tcBorders>
            <w:vAlign w:val="center"/>
          </w:tcPr>
          <w:p w:rsidR="00B3319D" w:rsidRPr="001F0B46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bottom w:val="nil"/>
              <w:right w:val="dashed" w:sz="4" w:space="0" w:color="auto"/>
            </w:tcBorders>
            <w:vAlign w:val="center"/>
          </w:tcPr>
          <w:p w:rsidR="00B3319D" w:rsidRPr="001F0B46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559" w:type="dxa"/>
            <w:tcBorders>
              <w:left w:val="dashed" w:sz="4" w:space="0" w:color="auto"/>
              <w:bottom w:val="nil"/>
            </w:tcBorders>
            <w:vAlign w:val="center"/>
          </w:tcPr>
          <w:p w:rsidR="00B3319D" w:rsidRPr="001F0B46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3319D" w:rsidRPr="001F0B46" w:rsidTr="00B3319D">
        <w:tc>
          <w:tcPr>
            <w:tcW w:w="4394" w:type="dxa"/>
            <w:tcBorders>
              <w:top w:val="nil"/>
            </w:tcBorders>
          </w:tcPr>
          <w:p w:rsidR="00B3319D" w:rsidRPr="001F0B46" w:rsidRDefault="00B3319D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right w:val="dashed" w:sz="4" w:space="0" w:color="auto"/>
            </w:tcBorders>
          </w:tcPr>
          <w:p w:rsidR="00B3319D" w:rsidRPr="001F0B46" w:rsidRDefault="00B3319D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9</w:t>
            </w:r>
          </w:p>
        </w:tc>
        <w:tc>
          <w:tcPr>
            <w:tcW w:w="1134" w:type="dxa"/>
            <w:tcBorders>
              <w:top w:val="nil"/>
              <w:left w:val="dashed" w:sz="4" w:space="0" w:color="auto"/>
            </w:tcBorders>
          </w:tcPr>
          <w:p w:rsidR="00B3319D" w:rsidRPr="001F0B46" w:rsidRDefault="00B3319D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nil"/>
              <w:right w:val="dashed" w:sz="4" w:space="0" w:color="auto"/>
            </w:tcBorders>
          </w:tcPr>
          <w:p w:rsidR="00B3319D" w:rsidRPr="001F0B46" w:rsidRDefault="00B3319D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</w:tcBorders>
          </w:tcPr>
          <w:p w:rsidR="00B3319D" w:rsidRPr="001F0B46" w:rsidRDefault="00B3319D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8</w:t>
            </w:r>
          </w:p>
        </w:tc>
      </w:tr>
      <w:tr w:rsidR="00B3319D" w:rsidRPr="001F0B46" w:rsidTr="00B3319D">
        <w:tc>
          <w:tcPr>
            <w:tcW w:w="4394" w:type="dxa"/>
            <w:tcBorders>
              <w:bottom w:val="nil"/>
            </w:tcBorders>
          </w:tcPr>
          <w:p w:rsidR="00B3319D" w:rsidRPr="001F0B46" w:rsidRDefault="00B3319D" w:rsidP="00CB02FA">
            <w:pPr>
              <w:ind w:right="-97"/>
              <w:jc w:val="both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 w:hint="cs"/>
                <w:bCs/>
                <w:sz w:val="32"/>
                <w:szCs w:val="32"/>
                <w:cs/>
              </w:rPr>
              <w:t>บริษัท</w:t>
            </w:r>
            <w:r w:rsidR="00CB02FA">
              <w:rPr>
                <w:rFonts w:ascii="Angsana New" w:hAnsi="Angsana New" w:cs="Angsana New" w:hint="cs"/>
                <w:bCs/>
                <w:sz w:val="32"/>
                <w:szCs w:val="32"/>
                <w:cs/>
              </w:rPr>
              <w:t>ย่อย</w:t>
            </w:r>
          </w:p>
        </w:tc>
        <w:tc>
          <w:tcPr>
            <w:tcW w:w="1134" w:type="dxa"/>
            <w:tcBorders>
              <w:bottom w:val="nil"/>
              <w:right w:val="dashed" w:sz="4" w:space="0" w:color="auto"/>
            </w:tcBorders>
          </w:tcPr>
          <w:p w:rsidR="00B3319D" w:rsidRPr="001F0B46" w:rsidRDefault="00B3319D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dashed" w:sz="4" w:space="0" w:color="auto"/>
              <w:bottom w:val="nil"/>
            </w:tcBorders>
          </w:tcPr>
          <w:p w:rsidR="00B3319D" w:rsidRPr="001F0B46" w:rsidRDefault="00B3319D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nil"/>
              <w:right w:val="dashed" w:sz="4" w:space="0" w:color="auto"/>
            </w:tcBorders>
          </w:tcPr>
          <w:p w:rsidR="00B3319D" w:rsidRPr="001F0B46" w:rsidRDefault="00B3319D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dashed" w:sz="4" w:space="0" w:color="auto"/>
              <w:bottom w:val="nil"/>
            </w:tcBorders>
          </w:tcPr>
          <w:p w:rsidR="00B3319D" w:rsidRPr="001F0B46" w:rsidRDefault="00B3319D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B3319D" w:rsidRPr="001F0B46" w:rsidTr="001A24E4">
        <w:tc>
          <w:tcPr>
            <w:tcW w:w="4394" w:type="dxa"/>
            <w:tcBorders>
              <w:top w:val="nil"/>
              <w:bottom w:val="nil"/>
            </w:tcBorders>
          </w:tcPr>
          <w:p w:rsidR="00B3319D" w:rsidRPr="00F5125E" w:rsidRDefault="00F5125E" w:rsidP="00B3319D">
            <w:pPr>
              <w:numPr>
                <w:ilvl w:val="0"/>
                <w:numId w:val="2"/>
              </w:numPr>
              <w:tabs>
                <w:tab w:val="left" w:pos="201"/>
              </w:tabs>
              <w:ind w:left="33" w:right="-97" w:firstLine="0"/>
              <w:rPr>
                <w:rFonts w:ascii="Angsana New" w:hAnsi="Angsana New" w:cs="Angsana New"/>
                <w:sz w:val="32"/>
                <w:szCs w:val="32"/>
              </w:rPr>
            </w:pPr>
            <w:r w:rsidRPr="00F5125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5125E">
              <w:rPr>
                <w:rFonts w:ascii="Angsana New" w:hAnsi="Angsana New" w:cs="Angsana New" w:hint="cs"/>
                <w:sz w:val="32"/>
                <w:szCs w:val="32"/>
                <w:cs/>
              </w:rPr>
              <w:t>โกล</w:t>
            </w:r>
            <w:proofErr w:type="spellEnd"/>
            <w:r w:rsidRPr="00F5125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คอน</w:t>
            </w:r>
            <w:proofErr w:type="spellStart"/>
            <w:r w:rsidRPr="00F5125E">
              <w:rPr>
                <w:rFonts w:ascii="Angsana New" w:hAnsi="Angsana New" w:cs="Angsana New" w:hint="cs"/>
                <w:sz w:val="32"/>
                <w:szCs w:val="32"/>
                <w:cs/>
              </w:rPr>
              <w:t>ซัลติ้ง</w:t>
            </w:r>
            <w:proofErr w:type="spellEnd"/>
            <w:r w:rsidR="00D813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F5125E">
              <w:rPr>
                <w:rFonts w:ascii="Angsana New" w:hAnsi="Angsana New" w:cs="Angsana New" w:hint="cs"/>
                <w:sz w:val="32"/>
                <w:szCs w:val="32"/>
                <w:cs/>
              </w:rPr>
              <w:t>แอนด์</w:t>
            </w:r>
            <w:proofErr w:type="spellEnd"/>
            <w:r w:rsidR="00D813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เทรด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ดิ้ง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3319D" w:rsidRPr="00B3319D" w:rsidRDefault="00B3319D" w:rsidP="00B3319D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99.70</w:t>
            </w:r>
          </w:p>
        </w:tc>
        <w:tc>
          <w:tcPr>
            <w:tcW w:w="1134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3319D" w:rsidRPr="00B3319D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99.70</w:t>
            </w: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</w:tcPr>
          <w:p w:rsidR="00B3319D" w:rsidRPr="00B3319D" w:rsidRDefault="00B3319D" w:rsidP="00F24B9B">
            <w:pPr>
              <w:tabs>
                <w:tab w:val="decimal" w:pos="1026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5</w:t>
            </w:r>
            <w:r w:rsidR="00F24B9B">
              <w:rPr>
                <w:rFonts w:ascii="Angsana New" w:hAnsi="Angsana New" w:cs="Angsana New"/>
                <w:bCs/>
                <w:sz w:val="32"/>
                <w:szCs w:val="32"/>
              </w:rPr>
              <w:t>78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</w:tcPr>
          <w:p w:rsidR="00B3319D" w:rsidRPr="00B3319D" w:rsidRDefault="00B3319D" w:rsidP="00F5125E">
            <w:pPr>
              <w:tabs>
                <w:tab w:val="decimal" w:pos="1026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5</w:t>
            </w:r>
            <w:r w:rsidR="00F5125E">
              <w:rPr>
                <w:rFonts w:ascii="Angsana New" w:hAnsi="Angsana New" w:cs="Angsana New"/>
                <w:bCs/>
                <w:sz w:val="32"/>
                <w:szCs w:val="32"/>
              </w:rPr>
              <w:t>92</w:t>
            </w:r>
          </w:p>
        </w:tc>
      </w:tr>
      <w:tr w:rsidR="00B3319D" w:rsidRPr="001F0B46" w:rsidTr="00B3319D"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319D" w:rsidRPr="00B3319D" w:rsidRDefault="00B3319D" w:rsidP="001A24E4">
            <w:pPr>
              <w:numPr>
                <w:ilvl w:val="0"/>
                <w:numId w:val="2"/>
              </w:numPr>
              <w:tabs>
                <w:tab w:val="left" w:pos="201"/>
              </w:tabs>
              <w:ind w:left="33" w:right="-97" w:firstLine="0"/>
              <w:rPr>
                <w:rFonts w:ascii="Angsana New" w:hAnsi="Angsana New" w:cs="Angsana New"/>
                <w:sz w:val="32"/>
                <w:szCs w:val="32"/>
              </w:rPr>
            </w:pPr>
            <w:r w:rsidRPr="00B3319D">
              <w:rPr>
                <w:rFonts w:ascii="Angsana New" w:hAnsi="Angsana New" w:cs="Angsana New"/>
                <w:sz w:val="32"/>
                <w:szCs w:val="32"/>
              </w:rPr>
              <w:t>LV Europe S</w:t>
            </w:r>
            <w:r w:rsidRPr="00B3319D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3319D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B3319D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3319D"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B3319D" w:rsidRPr="00B3319D" w:rsidRDefault="00B3319D" w:rsidP="00B3319D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92.29</w:t>
            </w:r>
          </w:p>
        </w:tc>
        <w:tc>
          <w:tcPr>
            <w:tcW w:w="113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B3319D" w:rsidRPr="00B3319D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92.29</w:t>
            </w: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</w:tcPr>
          <w:p w:rsidR="00B3319D" w:rsidRPr="007B37E7" w:rsidRDefault="00F24B9B" w:rsidP="00B3319D">
            <w:pPr>
              <w:tabs>
                <w:tab w:val="decimal" w:pos="1026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12</w:t>
            </w:r>
            <w:r w:rsidR="00B3319D">
              <w:rPr>
                <w:rFonts w:ascii="Angsana New" w:hAnsi="Angsana New" w:cs="Angsana New"/>
                <w:bCs/>
                <w:sz w:val="32"/>
                <w:szCs w:val="32"/>
              </w:rPr>
              <w:t>,1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01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</w:tcPr>
          <w:p w:rsidR="00B3319D" w:rsidRPr="007B37E7" w:rsidRDefault="00B3319D" w:rsidP="00F5125E">
            <w:pPr>
              <w:tabs>
                <w:tab w:val="decimal" w:pos="1026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1</w:t>
            </w:r>
            <w:r w:rsidR="00F5125E">
              <w:rPr>
                <w:rFonts w:ascii="Angsana New" w:hAnsi="Angsana New" w:cs="Angsana New"/>
                <w:bCs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,</w:t>
            </w:r>
            <w:r w:rsidR="00F5125E">
              <w:rPr>
                <w:rFonts w:ascii="Angsana New" w:hAnsi="Angsana New" w:cs="Angsana New"/>
                <w:bCs/>
                <w:sz w:val="32"/>
                <w:szCs w:val="32"/>
              </w:rPr>
              <w:t>393</w:t>
            </w:r>
          </w:p>
        </w:tc>
      </w:tr>
      <w:tr w:rsidR="00B3319D" w:rsidRPr="001F0B46" w:rsidTr="00B3319D">
        <w:tc>
          <w:tcPr>
            <w:tcW w:w="4394" w:type="dxa"/>
            <w:tcBorders>
              <w:top w:val="single" w:sz="4" w:space="0" w:color="auto"/>
              <w:bottom w:val="nil"/>
              <w:right w:val="nil"/>
            </w:tcBorders>
          </w:tcPr>
          <w:p w:rsidR="00B3319D" w:rsidRPr="00B3319D" w:rsidRDefault="00B3319D" w:rsidP="00B3319D">
            <w:pPr>
              <w:tabs>
                <w:tab w:val="left" w:pos="201"/>
              </w:tabs>
              <w:ind w:left="33" w:right="-9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3319D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19D" w:rsidRPr="00F14FA0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:rsidR="00B3319D" w:rsidRPr="00F14FA0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nil"/>
              <w:right w:val="dashed" w:sz="4" w:space="0" w:color="auto"/>
            </w:tcBorders>
          </w:tcPr>
          <w:p w:rsidR="00B3319D" w:rsidRPr="007B37E7" w:rsidRDefault="00F24B9B" w:rsidP="00B3319D">
            <w:pPr>
              <w:tabs>
                <w:tab w:val="decimal" w:pos="1026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12,679</w:t>
            </w:r>
          </w:p>
        </w:tc>
        <w:tc>
          <w:tcPr>
            <w:tcW w:w="1559" w:type="dxa"/>
            <w:tcBorders>
              <w:left w:val="dashed" w:sz="4" w:space="0" w:color="auto"/>
              <w:bottom w:val="nil"/>
            </w:tcBorders>
          </w:tcPr>
          <w:p w:rsidR="00B3319D" w:rsidRPr="007B37E7" w:rsidRDefault="00B3319D" w:rsidP="00F5125E">
            <w:pPr>
              <w:tabs>
                <w:tab w:val="decimal" w:pos="1026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1</w:t>
            </w:r>
            <w:r w:rsidR="00F5125E">
              <w:rPr>
                <w:rFonts w:ascii="Angsana New" w:hAnsi="Angsana New" w:cs="Angsana New"/>
                <w:bCs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,</w:t>
            </w:r>
            <w:r w:rsidR="00F5125E">
              <w:rPr>
                <w:rFonts w:ascii="Angsana New" w:hAnsi="Angsana New" w:cs="Angsana New"/>
                <w:bCs/>
                <w:sz w:val="32"/>
                <w:szCs w:val="32"/>
              </w:rPr>
              <w:t>985</w:t>
            </w:r>
          </w:p>
        </w:tc>
      </w:tr>
      <w:tr w:rsidR="00B3319D" w:rsidRPr="001F0B46" w:rsidTr="00B3319D">
        <w:tc>
          <w:tcPr>
            <w:tcW w:w="4394" w:type="dxa"/>
            <w:tcBorders>
              <w:top w:val="nil"/>
              <w:bottom w:val="single" w:sz="4" w:space="0" w:color="auto"/>
              <w:right w:val="nil"/>
            </w:tcBorders>
          </w:tcPr>
          <w:p w:rsidR="00B3319D" w:rsidRPr="007B37E7" w:rsidRDefault="00B3319D" w:rsidP="001A24E4">
            <w:pPr>
              <w:tabs>
                <w:tab w:val="left" w:pos="201"/>
              </w:tabs>
              <w:ind w:left="33" w:right="-9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652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19D" w:rsidRPr="00F14FA0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B3319D" w:rsidRPr="00F14FA0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right w:val="dashed" w:sz="4" w:space="0" w:color="auto"/>
            </w:tcBorders>
          </w:tcPr>
          <w:p w:rsidR="00B3319D" w:rsidRPr="007B37E7" w:rsidRDefault="00F24B9B" w:rsidP="00B3319D">
            <w:pPr>
              <w:tabs>
                <w:tab w:val="decimal" w:pos="1026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(12,679</w:t>
            </w:r>
            <w:r w:rsidR="00B3319D">
              <w:rPr>
                <w:rFonts w:ascii="Angsana New" w:hAnsi="Angsana New" w:cs="Angsana New"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</w:tcBorders>
          </w:tcPr>
          <w:p w:rsidR="00B3319D" w:rsidRPr="007B37E7" w:rsidRDefault="00B3319D" w:rsidP="00B3319D">
            <w:pPr>
              <w:tabs>
                <w:tab w:val="decimal" w:pos="1026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(</w:t>
            </w:r>
            <w:r w:rsidR="00F5125E">
              <w:rPr>
                <w:rFonts w:ascii="Angsana New" w:hAnsi="Angsana New" w:cs="Angsana New"/>
                <w:bCs/>
                <w:sz w:val="32"/>
                <w:szCs w:val="32"/>
              </w:rPr>
              <w:t>12,985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)</w:t>
            </w:r>
          </w:p>
        </w:tc>
      </w:tr>
      <w:tr w:rsidR="00B3319D" w:rsidRPr="001F0B46" w:rsidTr="00B3319D"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319D" w:rsidRPr="007B37E7" w:rsidRDefault="00B3319D" w:rsidP="00B3319D">
            <w:pPr>
              <w:tabs>
                <w:tab w:val="left" w:pos="201"/>
              </w:tabs>
              <w:ind w:left="33" w:right="-9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เงินลงทุนในบริษัทย่อย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19D" w:rsidRPr="00F14FA0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319D" w:rsidRPr="00F14FA0" w:rsidRDefault="00B3319D" w:rsidP="001A24E4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dashed" w:sz="4" w:space="0" w:color="auto"/>
            </w:tcBorders>
          </w:tcPr>
          <w:p w:rsidR="00B3319D" w:rsidRPr="007B37E7" w:rsidRDefault="00B3319D" w:rsidP="00B3319D">
            <w:pPr>
              <w:tabs>
                <w:tab w:val="decimal" w:pos="1026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--</w:t>
            </w:r>
          </w:p>
        </w:tc>
        <w:tc>
          <w:tcPr>
            <w:tcW w:w="1559" w:type="dxa"/>
            <w:tcBorders>
              <w:left w:val="dashed" w:sz="4" w:space="0" w:color="auto"/>
              <w:bottom w:val="single" w:sz="4" w:space="0" w:color="auto"/>
            </w:tcBorders>
          </w:tcPr>
          <w:p w:rsidR="00B3319D" w:rsidRPr="007B37E7" w:rsidRDefault="00B3319D" w:rsidP="00B3319D">
            <w:pPr>
              <w:tabs>
                <w:tab w:val="decimal" w:pos="1026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--</w:t>
            </w:r>
          </w:p>
        </w:tc>
      </w:tr>
    </w:tbl>
    <w:p w:rsidR="00B3319D" w:rsidRDefault="00B3319D" w:rsidP="007B186C">
      <w:pPr>
        <w:pStyle w:val="ae"/>
        <w:tabs>
          <w:tab w:val="left" w:pos="1134"/>
        </w:tabs>
        <w:ind w:left="426" w:right="-97"/>
        <w:jc w:val="both"/>
        <w:rPr>
          <w:rFonts w:ascii="Angsana New" w:hAnsi="Angsana New"/>
          <w:b/>
          <w:bCs/>
          <w:sz w:val="32"/>
          <w:szCs w:val="32"/>
        </w:rPr>
      </w:pPr>
    </w:p>
    <w:p w:rsidR="007B186C" w:rsidRDefault="007B186C" w:rsidP="007B186C">
      <w:pPr>
        <w:pStyle w:val="ae"/>
        <w:tabs>
          <w:tab w:val="left" w:pos="1134"/>
        </w:tabs>
        <w:ind w:left="426" w:right="-97"/>
        <w:jc w:val="both"/>
        <w:rPr>
          <w:rFonts w:ascii="Angsana New" w:hAnsi="Angsana New"/>
          <w:b/>
          <w:bCs/>
          <w:sz w:val="32"/>
          <w:szCs w:val="32"/>
        </w:rPr>
      </w:pPr>
    </w:p>
    <w:p w:rsidR="00470768" w:rsidRDefault="00470768" w:rsidP="00470768">
      <w:pPr>
        <w:pStyle w:val="ae"/>
        <w:tabs>
          <w:tab w:val="left" w:pos="1134"/>
        </w:tabs>
        <w:ind w:left="426" w:right="-97"/>
        <w:jc w:val="both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lastRenderedPageBreak/>
        <w:tab/>
      </w:r>
      <w:r w:rsidRPr="009245D9">
        <w:rPr>
          <w:rFonts w:ascii="Angsana New" w:hAnsi="Angsana New" w:hint="cs"/>
          <w:b/>
          <w:sz w:val="32"/>
          <w:szCs w:val="32"/>
          <w:cs/>
        </w:rPr>
        <w:t>(</w:t>
      </w:r>
      <w:r w:rsidRPr="009245D9">
        <w:rPr>
          <w:rFonts w:ascii="Angsana New" w:hAnsi="Angsana New"/>
          <w:b/>
          <w:sz w:val="32"/>
          <w:szCs w:val="32"/>
        </w:rPr>
        <w:t>*</w:t>
      </w:r>
      <w:r w:rsidRPr="009245D9">
        <w:rPr>
          <w:rFonts w:ascii="Angsana New" w:hAnsi="Angsana New" w:hint="cs"/>
          <w:b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งบการเงิน</w:t>
      </w:r>
      <w:r w:rsidR="00F5125E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31 ธันวาคม 2558 </w:t>
      </w:r>
      <w:r>
        <w:rPr>
          <w:rFonts w:ascii="Angsana New" w:hAnsi="Angsana New" w:hint="cs"/>
          <w:sz w:val="32"/>
          <w:szCs w:val="32"/>
          <w:cs/>
        </w:rPr>
        <w:t>ถือตามข้อมูลของผู้บริหารที่ยังไม่ผ่านการ</w:t>
      </w:r>
      <w:r w:rsidR="00E368E8">
        <w:rPr>
          <w:rFonts w:ascii="Angsana New" w:hAnsi="Angsana New" w:hint="cs"/>
          <w:sz w:val="32"/>
          <w:szCs w:val="32"/>
          <w:cs/>
        </w:rPr>
        <w:t>ตรวจสอบ</w:t>
      </w:r>
      <w:r>
        <w:rPr>
          <w:rFonts w:ascii="Angsana New" w:hAnsi="Angsana New" w:hint="cs"/>
          <w:sz w:val="32"/>
          <w:szCs w:val="32"/>
          <w:cs/>
        </w:rPr>
        <w:t xml:space="preserve">โดยผู้สอบบัญชี (ดูหมายเหตุ </w:t>
      </w:r>
      <w:r>
        <w:rPr>
          <w:rFonts w:ascii="Angsana New" w:hAnsi="Angsana New"/>
          <w:sz w:val="32"/>
          <w:szCs w:val="32"/>
        </w:rPr>
        <w:t>1</w:t>
      </w:r>
      <w:r w:rsidR="00CB02FA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CB02F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)</w:t>
      </w:r>
      <w:r w:rsidR="00F5125E">
        <w:rPr>
          <w:rFonts w:ascii="Angsana New" w:hAnsi="Angsana New" w:hint="cs"/>
          <w:b/>
          <w:sz w:val="32"/>
          <w:szCs w:val="32"/>
          <w:cs/>
        </w:rPr>
        <w:t xml:space="preserve"> และงบการเงินสำหรับงวดสามเดือนสิ้นสุดวันที่ 31 มีนาคม 2559 บริษัทย่อยไม่ส่งงบการเงินมาให้บริษัท</w:t>
      </w:r>
    </w:p>
    <w:p w:rsidR="0045668D" w:rsidRDefault="0045668D" w:rsidP="007B186C">
      <w:pPr>
        <w:pStyle w:val="ae"/>
        <w:tabs>
          <w:tab w:val="left" w:pos="851"/>
        </w:tabs>
        <w:spacing w:line="120" w:lineRule="auto"/>
        <w:ind w:left="851" w:right="-96"/>
        <w:jc w:val="both"/>
        <w:rPr>
          <w:rFonts w:ascii="Angsana New" w:hAnsi="Angsana New"/>
          <w:b/>
          <w:sz w:val="32"/>
          <w:szCs w:val="3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1275"/>
        <w:gridCol w:w="1276"/>
        <w:gridCol w:w="1276"/>
        <w:gridCol w:w="1281"/>
        <w:gridCol w:w="1281"/>
      </w:tblGrid>
      <w:tr w:rsidR="00441935" w:rsidRPr="002E682E" w:rsidTr="00FD2F16">
        <w:tc>
          <w:tcPr>
            <w:tcW w:w="3402" w:type="dxa"/>
            <w:tcBorders>
              <w:bottom w:val="nil"/>
            </w:tcBorders>
          </w:tcPr>
          <w:p w:rsidR="00441935" w:rsidRPr="002E682E" w:rsidRDefault="00441935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vMerge w:val="restart"/>
            <w:vAlign w:val="center"/>
          </w:tcPr>
          <w:p w:rsidR="00441935" w:rsidRPr="002E682E" w:rsidRDefault="00441935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>ทุนชำระแล้ว</w:t>
            </w:r>
          </w:p>
        </w:tc>
        <w:tc>
          <w:tcPr>
            <w:tcW w:w="2562" w:type="dxa"/>
            <w:gridSpan w:val="2"/>
            <w:tcBorders>
              <w:bottom w:val="nil"/>
            </w:tcBorders>
          </w:tcPr>
          <w:p w:rsidR="00441935" w:rsidRPr="002E682E" w:rsidRDefault="00441935" w:rsidP="00C11C85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>เงินปันผล</w:t>
            </w:r>
            <w:r w:rsidR="00250197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</w:t>
            </w: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(หน่วย </w:t>
            </w: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:</w:t>
            </w:r>
            <w:r w:rsidR="00583EE9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พัน</w:t>
            </w: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>บาท)</w:t>
            </w:r>
          </w:p>
        </w:tc>
      </w:tr>
      <w:tr w:rsidR="00441935" w:rsidRPr="002E682E" w:rsidTr="00FD2F16">
        <w:tc>
          <w:tcPr>
            <w:tcW w:w="3402" w:type="dxa"/>
            <w:vMerge w:val="restart"/>
            <w:tcBorders>
              <w:top w:val="nil"/>
              <w:bottom w:val="nil"/>
            </w:tcBorders>
            <w:vAlign w:val="center"/>
          </w:tcPr>
          <w:p w:rsidR="00441935" w:rsidRPr="002E682E" w:rsidRDefault="00441935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รายการ</w:t>
            </w:r>
          </w:p>
        </w:tc>
        <w:tc>
          <w:tcPr>
            <w:tcW w:w="3827" w:type="dxa"/>
            <w:gridSpan w:val="3"/>
            <w:vMerge/>
          </w:tcPr>
          <w:p w:rsidR="00441935" w:rsidRPr="002E682E" w:rsidRDefault="00441935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2562" w:type="dxa"/>
            <w:gridSpan w:val="2"/>
            <w:tcBorders>
              <w:top w:val="nil"/>
            </w:tcBorders>
          </w:tcPr>
          <w:p w:rsidR="00441935" w:rsidRPr="002E682E" w:rsidRDefault="00441935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2E682E" w:rsidRPr="002E682E" w:rsidTr="00C11C85">
        <w:tc>
          <w:tcPr>
            <w:tcW w:w="3402" w:type="dxa"/>
            <w:vMerge/>
            <w:tcBorders>
              <w:bottom w:val="nil"/>
            </w:tcBorders>
          </w:tcPr>
          <w:p w:rsidR="002E682E" w:rsidRPr="002E682E" w:rsidRDefault="002E682E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2E682E" w:rsidRPr="002E682E" w:rsidRDefault="002E682E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vAlign w:val="center"/>
          </w:tcPr>
          <w:p w:rsidR="002E682E" w:rsidRPr="002E682E" w:rsidRDefault="002E682E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2E682E" w:rsidRPr="002E682E" w:rsidRDefault="002E682E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281" w:type="dxa"/>
            <w:tcBorders>
              <w:bottom w:val="nil"/>
              <w:right w:val="dashed" w:sz="4" w:space="0" w:color="auto"/>
            </w:tcBorders>
            <w:vAlign w:val="center"/>
          </w:tcPr>
          <w:p w:rsidR="002E682E" w:rsidRPr="002E682E" w:rsidRDefault="002E682E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81" w:type="dxa"/>
            <w:tcBorders>
              <w:left w:val="dashed" w:sz="4" w:space="0" w:color="auto"/>
              <w:bottom w:val="nil"/>
            </w:tcBorders>
            <w:vAlign w:val="center"/>
          </w:tcPr>
          <w:p w:rsidR="002E682E" w:rsidRPr="002E682E" w:rsidRDefault="002E682E" w:rsidP="004D2430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="002B3FE1">
              <w:rPr>
                <w:rFonts w:ascii="Angsana New" w:hAnsi="Angsana New" w:cs="Angsana New"/>
                <w:bCs/>
                <w:sz w:val="32"/>
                <w:szCs w:val="32"/>
              </w:rPr>
              <w:t xml:space="preserve"> </w:t>
            </w:r>
            <w:r w:rsidR="004D2430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มีนาคม</w:t>
            </w:r>
          </w:p>
        </w:tc>
      </w:tr>
      <w:tr w:rsidR="002E682E" w:rsidRPr="002E682E" w:rsidTr="00C11C85">
        <w:tc>
          <w:tcPr>
            <w:tcW w:w="3402" w:type="dxa"/>
            <w:tcBorders>
              <w:top w:val="nil"/>
            </w:tcBorders>
          </w:tcPr>
          <w:p w:rsidR="002E682E" w:rsidRPr="002E682E" w:rsidRDefault="002E682E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2E682E" w:rsidRPr="002E682E" w:rsidRDefault="002E682E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9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2E682E" w:rsidRPr="002E682E" w:rsidRDefault="002E682E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8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2E682E" w:rsidRPr="002E682E" w:rsidRDefault="002E682E" w:rsidP="001A24E4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nil"/>
              <w:right w:val="dashed" w:sz="4" w:space="0" w:color="auto"/>
            </w:tcBorders>
          </w:tcPr>
          <w:p w:rsidR="002E682E" w:rsidRPr="002E682E" w:rsidRDefault="002E682E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9</w:t>
            </w:r>
          </w:p>
        </w:tc>
        <w:tc>
          <w:tcPr>
            <w:tcW w:w="1281" w:type="dxa"/>
            <w:tcBorders>
              <w:top w:val="nil"/>
              <w:left w:val="dashed" w:sz="4" w:space="0" w:color="auto"/>
            </w:tcBorders>
          </w:tcPr>
          <w:p w:rsidR="002E682E" w:rsidRPr="002E682E" w:rsidRDefault="002E682E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8</w:t>
            </w:r>
          </w:p>
        </w:tc>
      </w:tr>
      <w:tr w:rsidR="002E682E" w:rsidRPr="002E682E" w:rsidTr="00C11C85">
        <w:tc>
          <w:tcPr>
            <w:tcW w:w="3402" w:type="dxa"/>
            <w:tcBorders>
              <w:bottom w:val="nil"/>
            </w:tcBorders>
          </w:tcPr>
          <w:p w:rsidR="002E682E" w:rsidRPr="002E682E" w:rsidRDefault="002E682E" w:rsidP="00CB02FA">
            <w:pPr>
              <w:ind w:right="-97"/>
              <w:jc w:val="both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บริษัท</w:t>
            </w:r>
            <w:r w:rsidR="00CB02FA">
              <w:rPr>
                <w:rFonts w:ascii="Angsana New" w:hAnsi="Angsana New" w:cs="Angsana New" w:hint="cs"/>
                <w:bCs/>
                <w:sz w:val="32"/>
                <w:szCs w:val="32"/>
                <w:cs/>
              </w:rPr>
              <w:t>ย่อย</w:t>
            </w:r>
          </w:p>
        </w:tc>
        <w:tc>
          <w:tcPr>
            <w:tcW w:w="1275" w:type="dxa"/>
            <w:tcBorders>
              <w:bottom w:val="nil"/>
            </w:tcBorders>
          </w:tcPr>
          <w:p w:rsidR="002E682E" w:rsidRPr="002E682E" w:rsidRDefault="002E682E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</w:tcPr>
          <w:p w:rsidR="002E682E" w:rsidRPr="002E682E" w:rsidRDefault="002E682E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</w:tcBorders>
          </w:tcPr>
          <w:p w:rsidR="002E682E" w:rsidRPr="002E682E" w:rsidRDefault="002E682E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281" w:type="dxa"/>
            <w:tcBorders>
              <w:bottom w:val="nil"/>
              <w:right w:val="dashed" w:sz="4" w:space="0" w:color="auto"/>
            </w:tcBorders>
          </w:tcPr>
          <w:p w:rsidR="002E682E" w:rsidRPr="002E682E" w:rsidRDefault="002E682E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281" w:type="dxa"/>
            <w:tcBorders>
              <w:left w:val="dashed" w:sz="4" w:space="0" w:color="auto"/>
              <w:bottom w:val="nil"/>
            </w:tcBorders>
          </w:tcPr>
          <w:p w:rsidR="002E682E" w:rsidRPr="002E682E" w:rsidRDefault="002E682E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2E682E" w:rsidRPr="002E682E" w:rsidTr="00C11C85">
        <w:tc>
          <w:tcPr>
            <w:tcW w:w="3402" w:type="dxa"/>
            <w:tcBorders>
              <w:top w:val="nil"/>
              <w:bottom w:val="nil"/>
            </w:tcBorders>
          </w:tcPr>
          <w:p w:rsidR="002E682E" w:rsidRPr="002E682E" w:rsidRDefault="00F5125E" w:rsidP="009B14A2">
            <w:pPr>
              <w:numPr>
                <w:ilvl w:val="0"/>
                <w:numId w:val="2"/>
              </w:numPr>
              <w:tabs>
                <w:tab w:val="left" w:pos="175"/>
              </w:tabs>
              <w:ind w:left="33" w:right="-97" w:firstLine="0"/>
              <w:rPr>
                <w:rFonts w:ascii="Angsana New" w:hAnsi="Angsana New" w:cs="Angsana New"/>
                <w:sz w:val="32"/>
                <w:szCs w:val="32"/>
              </w:rPr>
            </w:pPr>
            <w:r w:rsidRPr="00F5125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5125E">
              <w:rPr>
                <w:rFonts w:ascii="Angsana New" w:hAnsi="Angsana New" w:cs="Angsana New" w:hint="cs"/>
                <w:sz w:val="32"/>
                <w:szCs w:val="32"/>
                <w:cs/>
              </w:rPr>
              <w:t>โกล</w:t>
            </w:r>
            <w:proofErr w:type="spellEnd"/>
            <w:r w:rsidRPr="00F5125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คอน</w:t>
            </w:r>
            <w:proofErr w:type="spellStart"/>
            <w:r w:rsidRPr="00F5125E">
              <w:rPr>
                <w:rFonts w:ascii="Angsana New" w:hAnsi="Angsana New" w:cs="Angsana New" w:hint="cs"/>
                <w:sz w:val="32"/>
                <w:szCs w:val="32"/>
                <w:cs/>
              </w:rPr>
              <w:t>ซัลติ้ง</w:t>
            </w:r>
            <w:proofErr w:type="spellEnd"/>
            <w:r w:rsidR="00D813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F5125E">
              <w:rPr>
                <w:rFonts w:ascii="Angsana New" w:hAnsi="Angsana New" w:cs="Angsana New" w:hint="cs"/>
                <w:sz w:val="32"/>
                <w:szCs w:val="32"/>
                <w:cs/>
              </w:rPr>
              <w:t>แอนด์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E682E" w:rsidRPr="002E682E" w:rsidRDefault="002E682E" w:rsidP="002E682E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500,000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</w:tcPr>
          <w:p w:rsidR="002E682E" w:rsidRPr="002E682E" w:rsidRDefault="002E682E" w:rsidP="002E682E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</w:tcPr>
          <w:p w:rsidR="002E682E" w:rsidRPr="002E682E" w:rsidRDefault="002E682E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บาท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</w:tcPr>
          <w:p w:rsidR="002E682E" w:rsidRPr="002E682E" w:rsidRDefault="002E682E" w:rsidP="002E682E">
            <w:pPr>
              <w:tabs>
                <w:tab w:val="decimal" w:pos="783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--</w:t>
            </w:r>
          </w:p>
        </w:tc>
        <w:tc>
          <w:tcPr>
            <w:tcW w:w="1281" w:type="dxa"/>
            <w:tcBorders>
              <w:top w:val="nil"/>
              <w:left w:val="dashed" w:sz="4" w:space="0" w:color="auto"/>
              <w:bottom w:val="nil"/>
            </w:tcBorders>
          </w:tcPr>
          <w:p w:rsidR="002E682E" w:rsidRPr="002E682E" w:rsidRDefault="002E682E" w:rsidP="002E682E">
            <w:pPr>
              <w:tabs>
                <w:tab w:val="decimal" w:pos="783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--</w:t>
            </w:r>
          </w:p>
        </w:tc>
      </w:tr>
      <w:tr w:rsidR="009B14A2" w:rsidRPr="002E682E" w:rsidTr="00C11C85">
        <w:tc>
          <w:tcPr>
            <w:tcW w:w="3402" w:type="dxa"/>
            <w:tcBorders>
              <w:top w:val="nil"/>
              <w:bottom w:val="nil"/>
            </w:tcBorders>
          </w:tcPr>
          <w:p w:rsidR="009B14A2" w:rsidRPr="002E682E" w:rsidRDefault="009B14A2" w:rsidP="009B14A2">
            <w:pPr>
              <w:tabs>
                <w:tab w:val="left" w:pos="201"/>
              </w:tabs>
              <w:ind w:left="33" w:right="-9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เทรด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ดิ้ง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9B14A2" w:rsidRPr="002E682E" w:rsidRDefault="009B14A2" w:rsidP="001A24E4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</w:tcPr>
          <w:p w:rsidR="009B14A2" w:rsidRPr="002E682E" w:rsidRDefault="009B14A2" w:rsidP="001A24E4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</w:tcPr>
          <w:p w:rsidR="009B14A2" w:rsidRPr="002E682E" w:rsidRDefault="009B14A2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</w:tcPr>
          <w:p w:rsidR="009B14A2" w:rsidRPr="002E682E" w:rsidRDefault="009B14A2" w:rsidP="001A24E4">
            <w:pPr>
              <w:tabs>
                <w:tab w:val="decimal" w:pos="872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nil"/>
              <w:left w:val="dashed" w:sz="4" w:space="0" w:color="auto"/>
              <w:bottom w:val="nil"/>
            </w:tcBorders>
          </w:tcPr>
          <w:p w:rsidR="009B14A2" w:rsidRPr="002E682E" w:rsidRDefault="009B14A2" w:rsidP="002E682E">
            <w:pPr>
              <w:tabs>
                <w:tab w:val="decimal" w:pos="783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2E682E" w:rsidRPr="002E682E" w:rsidTr="00C11C85"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2E682E" w:rsidRPr="002E682E" w:rsidRDefault="002E682E" w:rsidP="009B14A2">
            <w:pPr>
              <w:numPr>
                <w:ilvl w:val="0"/>
                <w:numId w:val="2"/>
              </w:numPr>
              <w:tabs>
                <w:tab w:val="left" w:pos="175"/>
              </w:tabs>
              <w:ind w:left="33" w:right="-97" w:firstLine="0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733BD2">
              <w:rPr>
                <w:rFonts w:ascii="Angsana New" w:hAnsi="Angsana New" w:cs="Angsana New"/>
                <w:sz w:val="30"/>
                <w:szCs w:val="30"/>
                <w:shd w:val="clear" w:color="auto" w:fill="FFFFFF"/>
              </w:rPr>
              <w:t>LV Europe S</w:t>
            </w:r>
            <w:r w:rsidRPr="00733BD2">
              <w:rPr>
                <w:rFonts w:ascii="Angsana New" w:hAnsi="Angsana New" w:cs="Angsana New"/>
                <w:sz w:val="30"/>
                <w:szCs w:val="30"/>
                <w:shd w:val="clear" w:color="auto" w:fill="FFFFFF"/>
                <w:cs/>
              </w:rPr>
              <w:t>.</w:t>
            </w:r>
            <w:r w:rsidRPr="00733BD2">
              <w:rPr>
                <w:rFonts w:ascii="Angsana New" w:hAnsi="Angsana New" w:cs="Angsana New"/>
                <w:sz w:val="30"/>
                <w:szCs w:val="30"/>
                <w:shd w:val="clear" w:color="auto" w:fill="FFFFFF"/>
              </w:rPr>
              <w:t>A</w:t>
            </w:r>
            <w:r w:rsidRPr="00733BD2">
              <w:rPr>
                <w:rFonts w:ascii="Angsana New" w:hAnsi="Angsana New" w:cs="Angsana New"/>
                <w:sz w:val="30"/>
                <w:szCs w:val="30"/>
                <w:shd w:val="clear" w:color="auto" w:fill="FFFFFF"/>
                <w:cs/>
              </w:rPr>
              <w:t>.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2E682E" w:rsidRPr="002E682E" w:rsidRDefault="002E682E" w:rsidP="002E682E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280,000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E682E" w:rsidRPr="002E682E" w:rsidRDefault="002E682E" w:rsidP="002E682E">
            <w:pPr>
              <w:tabs>
                <w:tab w:val="decimal" w:pos="1039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280,000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E682E" w:rsidRPr="002E682E" w:rsidRDefault="002E682E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ยูโร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2E682E" w:rsidRPr="002E682E" w:rsidRDefault="002E682E" w:rsidP="002E682E">
            <w:pPr>
              <w:tabs>
                <w:tab w:val="decimal" w:pos="783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--</w:t>
            </w:r>
          </w:p>
        </w:tc>
        <w:tc>
          <w:tcPr>
            <w:tcW w:w="1281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2E682E" w:rsidRPr="002E682E" w:rsidRDefault="002E682E" w:rsidP="002E682E">
            <w:pPr>
              <w:tabs>
                <w:tab w:val="decimal" w:pos="783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--</w:t>
            </w:r>
          </w:p>
        </w:tc>
      </w:tr>
    </w:tbl>
    <w:p w:rsidR="00BD6903" w:rsidRPr="00BD6903" w:rsidRDefault="00BD6903" w:rsidP="00BD6903">
      <w:pPr>
        <w:pStyle w:val="ae"/>
        <w:tabs>
          <w:tab w:val="left" w:pos="851"/>
        </w:tabs>
        <w:spacing w:line="120" w:lineRule="auto"/>
        <w:ind w:left="851" w:right="-96"/>
        <w:jc w:val="both"/>
        <w:rPr>
          <w:rFonts w:ascii="Angsana New" w:hAnsi="Angsana New"/>
          <w:b/>
          <w:sz w:val="32"/>
          <w:szCs w:val="32"/>
        </w:rPr>
      </w:pPr>
    </w:p>
    <w:p w:rsidR="00BD6903" w:rsidRPr="00BD6903" w:rsidRDefault="00BD6903" w:rsidP="00470768">
      <w:pPr>
        <w:pStyle w:val="ae"/>
        <w:numPr>
          <w:ilvl w:val="1"/>
          <w:numId w:val="21"/>
        </w:numPr>
        <w:tabs>
          <w:tab w:val="left" w:pos="851"/>
        </w:tabs>
        <w:ind w:left="851" w:right="-97" w:hanging="425"/>
        <w:jc w:val="both"/>
        <w:rPr>
          <w:rFonts w:ascii="Angsana New" w:hAnsi="Angsana New"/>
          <w:b/>
          <w:sz w:val="32"/>
          <w:szCs w:val="32"/>
        </w:rPr>
      </w:pPr>
      <w:r w:rsidRPr="00BD6903">
        <w:rPr>
          <w:rFonts w:ascii="Angsana New" w:hAnsi="Angsana New" w:hint="cs"/>
          <w:bCs/>
          <w:sz w:val="32"/>
          <w:szCs w:val="32"/>
          <w:cs/>
        </w:rPr>
        <w:t xml:space="preserve">เงินลงทุนใน </w:t>
      </w:r>
      <w:r w:rsidRPr="00BD6903">
        <w:rPr>
          <w:rFonts w:ascii="Angsana New" w:hAnsi="Angsana New"/>
          <w:b/>
          <w:sz w:val="32"/>
          <w:szCs w:val="32"/>
        </w:rPr>
        <w:t>LV Europe S.A.</w:t>
      </w:r>
    </w:p>
    <w:p w:rsidR="004419DF" w:rsidRDefault="00470768" w:rsidP="00470768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บ</w:t>
      </w:r>
      <w:r w:rsidR="00F15509" w:rsidRPr="00470768">
        <w:rPr>
          <w:rFonts w:ascii="Angsana New" w:hAnsi="Angsana New" w:cs="Angsana New"/>
          <w:sz w:val="32"/>
          <w:szCs w:val="32"/>
          <w:cs/>
        </w:rPr>
        <w:t>ริษัท</w:t>
      </w:r>
      <w:r w:rsidR="004419DF" w:rsidRPr="00470768">
        <w:rPr>
          <w:rFonts w:ascii="Angsana New" w:hAnsi="Angsana New" w:cs="Angsana New"/>
          <w:sz w:val="32"/>
          <w:szCs w:val="32"/>
          <w:cs/>
        </w:rPr>
        <w:t xml:space="preserve">รับรู้ประมาณการหนี้สินสำหรับผลขาดทุนจากการรับรู้ส่วนได้เสียเกินกว่าเงินลงทุนในบริษัท </w:t>
      </w:r>
      <w:r w:rsidR="004419DF" w:rsidRPr="00470768">
        <w:rPr>
          <w:rFonts w:ascii="Angsana New" w:hAnsi="Angsana New" w:cs="Angsana New"/>
          <w:sz w:val="32"/>
          <w:szCs w:val="32"/>
        </w:rPr>
        <w:t>LV Europe</w:t>
      </w:r>
      <w:r w:rsidR="00250197">
        <w:rPr>
          <w:rFonts w:ascii="Angsana New" w:hAnsi="Angsana New" w:cs="Angsana New"/>
          <w:sz w:val="32"/>
          <w:szCs w:val="32"/>
        </w:rPr>
        <w:t xml:space="preserve"> </w:t>
      </w:r>
      <w:r w:rsidR="004419DF" w:rsidRPr="00470768">
        <w:rPr>
          <w:rFonts w:ascii="Angsana New" w:hAnsi="Angsana New" w:cs="Angsana New"/>
          <w:sz w:val="32"/>
          <w:szCs w:val="32"/>
        </w:rPr>
        <w:t>S</w:t>
      </w:r>
      <w:r w:rsidR="004419DF" w:rsidRPr="00470768">
        <w:rPr>
          <w:rFonts w:ascii="Angsana New" w:hAnsi="Angsana New" w:cs="Angsana New"/>
          <w:sz w:val="32"/>
          <w:szCs w:val="32"/>
          <w:cs/>
        </w:rPr>
        <w:t>.</w:t>
      </w:r>
      <w:r w:rsidR="004419DF" w:rsidRPr="00470768">
        <w:rPr>
          <w:rFonts w:ascii="Angsana New" w:hAnsi="Angsana New" w:cs="Angsana New"/>
          <w:sz w:val="32"/>
          <w:szCs w:val="32"/>
        </w:rPr>
        <w:t>A</w:t>
      </w:r>
      <w:r w:rsidR="004419DF" w:rsidRPr="00470768">
        <w:rPr>
          <w:rFonts w:ascii="Angsana New" w:hAnsi="Angsana New" w:cs="Angsana New"/>
          <w:sz w:val="32"/>
          <w:szCs w:val="32"/>
          <w:cs/>
        </w:rPr>
        <w:t>. เป็นหนี้สินของบริษัท</w:t>
      </w:r>
      <w:r w:rsidR="00446365" w:rsidRPr="00470768">
        <w:rPr>
          <w:rFonts w:ascii="Angsana New" w:hAnsi="Angsana New" w:cs="Angsana New" w:hint="cs"/>
          <w:sz w:val="32"/>
          <w:szCs w:val="32"/>
          <w:cs/>
        </w:rPr>
        <w:t>ทั้</w:t>
      </w:r>
      <w:r w:rsidR="00F15509" w:rsidRPr="00470768">
        <w:rPr>
          <w:rFonts w:ascii="Angsana New" w:hAnsi="Angsana New" w:cs="Angsana New"/>
          <w:sz w:val="32"/>
          <w:szCs w:val="32"/>
          <w:cs/>
        </w:rPr>
        <w:t>งร้อยละ 100 เนื่องจากบริษัท</w:t>
      </w:r>
      <w:r w:rsidR="004419DF" w:rsidRPr="00470768">
        <w:rPr>
          <w:rFonts w:ascii="Angsana New" w:hAnsi="Angsana New" w:cs="Angsana New"/>
          <w:sz w:val="32"/>
          <w:szCs w:val="32"/>
          <w:cs/>
        </w:rPr>
        <w:t>ได้ออกหนังสือสนับสนุนทางการเงินให้กับบริษัทย่อยดังกล่าวตามจดหมายลงวันที่ 11 มิถุนายน 2556</w:t>
      </w:r>
    </w:p>
    <w:p w:rsidR="00970BDB" w:rsidRPr="00470768" w:rsidRDefault="00470768" w:rsidP="00470768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970BDB" w:rsidRPr="00470768">
        <w:rPr>
          <w:rFonts w:ascii="Angsana New" w:hAnsi="Angsana New" w:cs="Angsana New" w:hint="cs"/>
          <w:sz w:val="32"/>
          <w:szCs w:val="32"/>
          <w:cs/>
        </w:rPr>
        <w:t>ตามรายงานการประชุมคณะกรรมการเมื่อวันที่ 11 มิถุนายน 2557 บริษัทได้มีมติยกเลิกการสนับสนุนทางการเงินกับบริษัทย่อยดังกล่าวแล้ว</w:t>
      </w:r>
    </w:p>
    <w:p w:rsidR="00470768" w:rsidRPr="00F90072" w:rsidRDefault="00470768" w:rsidP="00470768">
      <w:pPr>
        <w:ind w:left="426" w:right="-97"/>
        <w:jc w:val="right"/>
        <w:rPr>
          <w:rFonts w:ascii="Angsana New" w:hAnsi="Angsana New" w:cs="Angsana New"/>
          <w:sz w:val="32"/>
          <w:szCs w:val="32"/>
          <w:cs/>
        </w:rPr>
      </w:pPr>
      <w:r w:rsidRPr="00F90072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F90072">
        <w:rPr>
          <w:rFonts w:ascii="Angsana New" w:hAnsi="Angsana New" w:cs="Angsana New"/>
          <w:sz w:val="32"/>
          <w:szCs w:val="32"/>
        </w:rPr>
        <w:t xml:space="preserve">: </w:t>
      </w:r>
      <w:r w:rsidRPr="00F90072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35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5"/>
        <w:gridCol w:w="2055"/>
        <w:gridCol w:w="2055"/>
      </w:tblGrid>
      <w:tr w:rsidR="00470768" w:rsidRPr="0075370F" w:rsidTr="001A24E4">
        <w:trPr>
          <w:trHeight w:val="302"/>
        </w:trPr>
        <w:tc>
          <w:tcPr>
            <w:tcW w:w="5245" w:type="dxa"/>
            <w:vMerge w:val="restart"/>
            <w:vAlign w:val="center"/>
          </w:tcPr>
          <w:p w:rsidR="00470768" w:rsidRPr="0075370F" w:rsidRDefault="00470768" w:rsidP="001A24E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:rsidR="00470768" w:rsidRPr="0075370F" w:rsidRDefault="00470768" w:rsidP="001A24E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0768" w:rsidRPr="0075370F" w:rsidTr="001A24E4">
        <w:trPr>
          <w:trHeight w:val="85"/>
        </w:trPr>
        <w:tc>
          <w:tcPr>
            <w:tcW w:w="5245" w:type="dxa"/>
            <w:vMerge/>
            <w:vAlign w:val="center"/>
          </w:tcPr>
          <w:p w:rsidR="00470768" w:rsidRPr="0075370F" w:rsidRDefault="00470768" w:rsidP="001A24E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bottom w:val="nil"/>
              <w:right w:val="dashed" w:sz="4" w:space="0" w:color="auto"/>
            </w:tcBorders>
            <w:vAlign w:val="center"/>
          </w:tcPr>
          <w:p w:rsidR="00470768" w:rsidRPr="0075370F" w:rsidRDefault="00470768" w:rsidP="0036618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31 มี</w:t>
            </w:r>
            <w:r w:rsidR="002202BB">
              <w:rPr>
                <w:rFonts w:ascii="Angsana New" w:hAnsi="Angsana New" w:cs="Angsana New" w:hint="cs"/>
                <w:sz w:val="32"/>
                <w:szCs w:val="32"/>
                <w:cs/>
              </w:rPr>
              <w:t>นาคม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 w:rsidR="00366187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055" w:type="dxa"/>
            <w:tcBorders>
              <w:left w:val="dashed" w:sz="4" w:space="0" w:color="auto"/>
              <w:bottom w:val="nil"/>
            </w:tcBorders>
            <w:vAlign w:val="center"/>
          </w:tcPr>
          <w:p w:rsidR="00470768" w:rsidRPr="0075370F" w:rsidRDefault="00470768" w:rsidP="0036618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</w:t>
            </w:r>
            <w:r w:rsidR="002202BB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 w:rsidR="0036618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470768" w:rsidRPr="0075370F" w:rsidTr="001A24E4">
        <w:trPr>
          <w:trHeight w:val="302"/>
        </w:trPr>
        <w:tc>
          <w:tcPr>
            <w:tcW w:w="5245" w:type="dxa"/>
            <w:tcBorders>
              <w:bottom w:val="nil"/>
            </w:tcBorders>
            <w:vAlign w:val="bottom"/>
          </w:tcPr>
          <w:p w:rsidR="00470768" w:rsidRPr="00055871" w:rsidRDefault="00470768" w:rsidP="001A24E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ผลขาดทุนเกินกว่าเงินลงทุน</w:t>
            </w:r>
          </w:p>
        </w:tc>
        <w:tc>
          <w:tcPr>
            <w:tcW w:w="2055" w:type="dxa"/>
            <w:tcBorders>
              <w:bottom w:val="nil"/>
              <w:right w:val="dashed" w:sz="4" w:space="0" w:color="auto"/>
            </w:tcBorders>
            <w:vAlign w:val="bottom"/>
          </w:tcPr>
          <w:p w:rsidR="00470768" w:rsidRPr="0075370F" w:rsidRDefault="00470768" w:rsidP="001A24E4">
            <w:pPr>
              <w:tabs>
                <w:tab w:val="decimal" w:pos="130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left w:val="dashed" w:sz="4" w:space="0" w:color="auto"/>
              <w:bottom w:val="nil"/>
            </w:tcBorders>
            <w:vAlign w:val="bottom"/>
          </w:tcPr>
          <w:p w:rsidR="00470768" w:rsidRPr="0075370F" w:rsidRDefault="00470768" w:rsidP="001A24E4">
            <w:pPr>
              <w:tabs>
                <w:tab w:val="decimal" w:pos="123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0768" w:rsidRPr="0075370F" w:rsidTr="001A24E4">
        <w:tc>
          <w:tcPr>
            <w:tcW w:w="5245" w:type="dxa"/>
            <w:tcBorders>
              <w:top w:val="nil"/>
              <w:bottom w:val="nil"/>
            </w:tcBorders>
            <w:vAlign w:val="bottom"/>
          </w:tcPr>
          <w:p w:rsidR="00470768" w:rsidRPr="00055871" w:rsidRDefault="00470768" w:rsidP="001A24E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24CB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2202BB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</w:p>
        </w:tc>
        <w:tc>
          <w:tcPr>
            <w:tcW w:w="205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70768" w:rsidRPr="0075370F" w:rsidRDefault="006F46BE" w:rsidP="002202BB">
            <w:pPr>
              <w:tabs>
                <w:tab w:val="decimal" w:pos="1167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3,021</w:t>
            </w:r>
          </w:p>
        </w:tc>
        <w:tc>
          <w:tcPr>
            <w:tcW w:w="205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70768" w:rsidRPr="0075370F" w:rsidRDefault="002202BB" w:rsidP="008F3B5B">
            <w:pPr>
              <w:tabs>
                <w:tab w:val="decimal" w:pos="1167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</w:t>
            </w:r>
            <w:r w:rsidR="008F3B5B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470768" w:rsidRPr="0075370F" w:rsidTr="001A24E4">
        <w:tc>
          <w:tcPr>
            <w:tcW w:w="5245" w:type="dxa"/>
            <w:tcBorders>
              <w:top w:val="nil"/>
              <w:bottom w:val="single" w:sz="4" w:space="0" w:color="auto"/>
            </w:tcBorders>
            <w:vAlign w:val="bottom"/>
          </w:tcPr>
          <w:p w:rsidR="00470768" w:rsidRPr="00055871" w:rsidRDefault="002B3FE1" w:rsidP="001A24E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2B3FE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บวก(หัก)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470768" w:rsidRPr="00055871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5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70768" w:rsidRPr="0075370F" w:rsidRDefault="00470768" w:rsidP="006F46BE">
            <w:pPr>
              <w:tabs>
                <w:tab w:val="decimal" w:pos="1167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 w:rsidRPr="0075370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F46BE">
              <w:rPr>
                <w:rFonts w:ascii="Angsana New" w:hAnsi="Angsana New" w:cs="Angsana New"/>
                <w:sz w:val="32"/>
                <w:szCs w:val="32"/>
              </w:rPr>
              <w:t>71</w:t>
            </w:r>
            <w:r w:rsidRPr="0075370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5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70768" w:rsidRPr="0075370F" w:rsidRDefault="008F3B5B" w:rsidP="002202BB">
            <w:pPr>
              <w:tabs>
                <w:tab w:val="decimal" w:pos="1167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2202B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470768" w:rsidRPr="0075370F" w:rsidTr="001A24E4"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768" w:rsidRPr="0075370F" w:rsidRDefault="002202BB" w:rsidP="001A24E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470768" w:rsidRPr="0075370F" w:rsidRDefault="002202BB" w:rsidP="002202BB">
            <w:pPr>
              <w:tabs>
                <w:tab w:val="decimal" w:pos="1167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47076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F46BE">
              <w:rPr>
                <w:rFonts w:ascii="Angsana New" w:hAnsi="Angsana New" w:cs="Angsana New"/>
                <w:sz w:val="32"/>
                <w:szCs w:val="32"/>
              </w:rPr>
              <w:t>950</w:t>
            </w:r>
          </w:p>
        </w:tc>
        <w:tc>
          <w:tcPr>
            <w:tcW w:w="20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470768" w:rsidRPr="0075370F" w:rsidRDefault="008F3B5B" w:rsidP="008F3B5B">
            <w:pPr>
              <w:tabs>
                <w:tab w:val="decimal" w:pos="1167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202B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021</w:t>
            </w:r>
          </w:p>
        </w:tc>
      </w:tr>
    </w:tbl>
    <w:p w:rsidR="00DE3D69" w:rsidRDefault="00DE3D69" w:rsidP="00DE3D69">
      <w:pPr>
        <w:spacing w:line="120" w:lineRule="auto"/>
        <w:ind w:left="806" w:firstLine="634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446365" w:rsidRDefault="00250197" w:rsidP="00250197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446365" w:rsidRPr="00250197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446365" w:rsidRPr="00250197">
        <w:rPr>
          <w:rFonts w:ascii="Angsana New" w:hAnsi="Angsana New" w:cs="Angsana New"/>
          <w:sz w:val="32"/>
          <w:szCs w:val="32"/>
        </w:rPr>
        <w:t xml:space="preserve">8 </w:t>
      </w:r>
      <w:r w:rsidR="00446365" w:rsidRPr="00250197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446365" w:rsidRPr="00250197">
        <w:rPr>
          <w:rFonts w:ascii="Angsana New" w:hAnsi="Angsana New" w:cs="Angsana New"/>
          <w:sz w:val="32"/>
          <w:szCs w:val="32"/>
        </w:rPr>
        <w:t xml:space="preserve">2558 </w:t>
      </w:r>
      <w:r w:rsidR="00446365" w:rsidRPr="00250197">
        <w:rPr>
          <w:rFonts w:ascii="Angsana New" w:hAnsi="Angsana New" w:cs="Angsana New" w:hint="cs"/>
          <w:sz w:val="32"/>
          <w:szCs w:val="32"/>
          <w:cs/>
        </w:rPr>
        <w:t xml:space="preserve">ที่ประชุมคณะกรรมการครั้งที่ </w:t>
      </w:r>
      <w:r w:rsidR="00446365" w:rsidRPr="00250197">
        <w:rPr>
          <w:rFonts w:ascii="Angsana New" w:hAnsi="Angsana New" w:cs="Angsana New"/>
          <w:sz w:val="32"/>
          <w:szCs w:val="32"/>
        </w:rPr>
        <w:t xml:space="preserve">2/2558 </w:t>
      </w:r>
      <w:r w:rsidR="00446365" w:rsidRPr="00250197">
        <w:rPr>
          <w:rFonts w:ascii="Angsana New" w:hAnsi="Angsana New" w:cs="Angsana New" w:hint="cs"/>
          <w:sz w:val="32"/>
          <w:szCs w:val="32"/>
          <w:cs/>
        </w:rPr>
        <w:t>มีมติอนุมัติ</w:t>
      </w:r>
      <w:r w:rsidR="00886BE8" w:rsidRPr="00250197">
        <w:rPr>
          <w:rFonts w:ascii="Angsana New" w:hAnsi="Angsana New" w:cs="Angsana New" w:hint="cs"/>
          <w:sz w:val="32"/>
          <w:szCs w:val="32"/>
          <w:cs/>
        </w:rPr>
        <w:t>ในหลักการ</w:t>
      </w:r>
      <w:r w:rsidR="00446365" w:rsidRPr="00250197">
        <w:rPr>
          <w:rFonts w:ascii="Angsana New" w:hAnsi="Angsana New" w:cs="Angsana New" w:hint="cs"/>
          <w:sz w:val="32"/>
          <w:szCs w:val="32"/>
          <w:cs/>
        </w:rPr>
        <w:t>ให้ยกเลิกการจำหน่ายเงินลงทุนใน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E85A85">
        <w:rPr>
          <w:rFonts w:ascii="Angsana New" w:hAnsi="Angsana New" w:cs="Angsana New"/>
          <w:sz w:val="32"/>
          <w:szCs w:val="32"/>
        </w:rPr>
        <w:t xml:space="preserve">LV </w:t>
      </w:r>
      <w:r w:rsidR="00446365" w:rsidRPr="00E85A85">
        <w:rPr>
          <w:rFonts w:ascii="Angsana New" w:hAnsi="Angsana New" w:cs="Angsana New"/>
          <w:sz w:val="32"/>
          <w:szCs w:val="32"/>
        </w:rPr>
        <w:t xml:space="preserve">Europe S.A. </w:t>
      </w:r>
      <w:r w:rsidR="00446365" w:rsidRPr="00E85A85">
        <w:rPr>
          <w:rFonts w:ascii="Angsana New" w:hAnsi="Angsana New" w:cs="Angsana New" w:hint="cs"/>
          <w:sz w:val="32"/>
          <w:szCs w:val="32"/>
          <w:cs/>
        </w:rPr>
        <w:t>และมี</w:t>
      </w:r>
      <w:r w:rsidR="009F2915" w:rsidRPr="00E85A85">
        <w:rPr>
          <w:rFonts w:ascii="Angsana New" w:hAnsi="Angsana New" w:cs="Angsana New" w:hint="cs"/>
          <w:sz w:val="32"/>
          <w:szCs w:val="32"/>
          <w:cs/>
        </w:rPr>
        <w:t>มติอนุมัติ</w:t>
      </w:r>
      <w:r w:rsidR="00886BE8" w:rsidRPr="00E85A85">
        <w:rPr>
          <w:rFonts w:ascii="Angsana New" w:hAnsi="Angsana New" w:cs="Angsana New" w:hint="cs"/>
          <w:sz w:val="32"/>
          <w:szCs w:val="32"/>
          <w:cs/>
        </w:rPr>
        <w:t>ในหลักการ</w:t>
      </w:r>
      <w:r w:rsidR="009F2915" w:rsidRPr="00E85A85">
        <w:rPr>
          <w:rFonts w:ascii="Angsana New" w:hAnsi="Angsana New" w:cs="Angsana New" w:hint="cs"/>
          <w:sz w:val="32"/>
          <w:szCs w:val="32"/>
          <w:cs/>
        </w:rPr>
        <w:t>ให้จดทะเบียนเลิก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446365" w:rsidRPr="00E85A85">
        <w:rPr>
          <w:rFonts w:ascii="Angsana New" w:hAnsi="Angsana New" w:cs="Angsana New"/>
          <w:sz w:val="32"/>
          <w:szCs w:val="32"/>
        </w:rPr>
        <w:t>LV Europe S.A.</w:t>
      </w:r>
    </w:p>
    <w:p w:rsidR="007B186C" w:rsidRDefault="007B186C" w:rsidP="007B186C">
      <w:pPr>
        <w:spacing w:line="120" w:lineRule="auto"/>
        <w:ind w:left="806" w:firstLine="634"/>
        <w:jc w:val="thaiDistribute"/>
        <w:rPr>
          <w:rFonts w:ascii="Angsana New" w:hAnsi="Angsana New" w:cs="Angsana New"/>
          <w:sz w:val="32"/>
          <w:szCs w:val="32"/>
        </w:rPr>
      </w:pPr>
    </w:p>
    <w:p w:rsidR="009F03CF" w:rsidRDefault="00250197" w:rsidP="00250197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DE3D69" w:rsidRPr="00437FE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E3D69" w:rsidRPr="00437FE5">
        <w:rPr>
          <w:rFonts w:ascii="Angsana New" w:hAnsi="Angsana New" w:cs="Angsana New"/>
          <w:sz w:val="32"/>
          <w:szCs w:val="32"/>
        </w:rPr>
        <w:t xml:space="preserve">31 </w:t>
      </w:r>
      <w:r w:rsidR="00DE3D69" w:rsidRPr="00437FE5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2270E9">
        <w:rPr>
          <w:rFonts w:ascii="Angsana New" w:hAnsi="Angsana New" w:cs="Angsana New"/>
          <w:sz w:val="32"/>
          <w:szCs w:val="32"/>
        </w:rPr>
        <w:t>255</w:t>
      </w:r>
      <w:r w:rsidR="008F3B5B">
        <w:rPr>
          <w:rFonts w:ascii="Angsana New" w:hAnsi="Angsana New" w:cs="Angsana New"/>
          <w:sz w:val="32"/>
          <w:szCs w:val="32"/>
        </w:rPr>
        <w:t>9</w:t>
      </w:r>
      <w:r w:rsidR="00DE3D69" w:rsidRPr="00437FE5">
        <w:rPr>
          <w:rFonts w:ascii="Angsana New" w:hAnsi="Angsana New" w:cs="Angsana New" w:hint="cs"/>
          <w:sz w:val="32"/>
          <w:szCs w:val="32"/>
          <w:cs/>
        </w:rPr>
        <w:t xml:space="preserve"> และ ณ วันที่ </w:t>
      </w:r>
      <w:r w:rsidR="00DE3D69" w:rsidRPr="00437FE5">
        <w:rPr>
          <w:rFonts w:ascii="Angsana New" w:hAnsi="Angsana New" w:cs="Angsana New"/>
          <w:sz w:val="32"/>
          <w:szCs w:val="32"/>
        </w:rPr>
        <w:t xml:space="preserve">31 </w:t>
      </w:r>
      <w:r w:rsidR="00DE3D69" w:rsidRPr="00437FE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51701C">
        <w:rPr>
          <w:rFonts w:ascii="Angsana New" w:hAnsi="Angsana New" w:cs="Angsana New"/>
          <w:sz w:val="32"/>
          <w:szCs w:val="32"/>
        </w:rPr>
        <w:t>255</w:t>
      </w:r>
      <w:r w:rsidR="008F3B5B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3626D">
        <w:rPr>
          <w:rFonts w:ascii="Angsana New" w:hAnsi="Angsana New" w:cs="Angsana New" w:hint="cs"/>
          <w:sz w:val="32"/>
          <w:szCs w:val="32"/>
          <w:cs/>
        </w:rPr>
        <w:t xml:space="preserve">งบการเงินของ </w:t>
      </w:r>
      <w:r w:rsidR="00DE3D69" w:rsidRPr="00437FE5">
        <w:rPr>
          <w:rFonts w:ascii="Angsana New" w:hAnsi="Angsana New" w:cs="Angsana New"/>
          <w:sz w:val="32"/>
          <w:szCs w:val="32"/>
        </w:rPr>
        <w:t xml:space="preserve">LV Europe S.A. </w:t>
      </w:r>
      <w:r w:rsidR="00FA2643">
        <w:rPr>
          <w:rFonts w:ascii="Angsana New" w:hAnsi="Angsana New" w:cs="Angsana New" w:hint="cs"/>
          <w:sz w:val="32"/>
          <w:szCs w:val="32"/>
          <w:cs/>
        </w:rPr>
        <w:t>มีหนี้สินเกินกว่าสินทรัพย์</w:t>
      </w:r>
      <w:r w:rsidR="00DE3D69" w:rsidRPr="00437FE5"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2B7">
        <w:rPr>
          <w:rFonts w:ascii="Angsana New" w:hAnsi="Angsana New" w:cs="Angsana New" w:hint="cs"/>
          <w:sz w:val="32"/>
          <w:szCs w:val="32"/>
          <w:cs/>
        </w:rPr>
        <w:t>1.1</w:t>
      </w:r>
      <w:r>
        <w:rPr>
          <w:rFonts w:ascii="Angsana New" w:hAnsi="Angsana New" w:cs="Angsana New"/>
          <w:sz w:val="32"/>
          <w:szCs w:val="32"/>
        </w:rPr>
        <w:t>6</w:t>
      </w:r>
      <w:r w:rsidR="00BE12B7">
        <w:rPr>
          <w:rFonts w:ascii="Angsana New" w:hAnsi="Angsana New" w:cs="Angsana New" w:hint="cs"/>
          <w:sz w:val="32"/>
          <w:szCs w:val="32"/>
          <w:cs/>
        </w:rPr>
        <w:t xml:space="preserve"> ล้านยู</w:t>
      </w:r>
      <w:r w:rsidR="00BE12B7" w:rsidRPr="00553BFC">
        <w:rPr>
          <w:rFonts w:ascii="Angsana New" w:hAnsi="Angsana New" w:cs="Angsana New" w:hint="cs"/>
          <w:sz w:val="32"/>
          <w:szCs w:val="32"/>
          <w:cs/>
        </w:rPr>
        <w:t>โร (</w:t>
      </w:r>
      <w:r w:rsidR="009A1B6A" w:rsidRPr="00911A82">
        <w:rPr>
          <w:rFonts w:ascii="Angsana New" w:hAnsi="Angsana New" w:cs="Angsana New"/>
          <w:sz w:val="32"/>
          <w:szCs w:val="32"/>
        </w:rPr>
        <w:t>4</w:t>
      </w:r>
      <w:r w:rsidR="00911A82" w:rsidRPr="00911A82">
        <w:rPr>
          <w:rFonts w:ascii="Angsana New" w:hAnsi="Angsana New" w:cs="Angsana New"/>
          <w:sz w:val="32"/>
          <w:szCs w:val="32"/>
        </w:rPr>
        <w:t>6</w:t>
      </w:r>
      <w:r w:rsidR="00EB2700">
        <w:rPr>
          <w:rFonts w:ascii="Angsana New" w:hAnsi="Angsana New" w:cs="Angsana New"/>
          <w:sz w:val="32"/>
          <w:szCs w:val="32"/>
        </w:rPr>
        <w:t xml:space="preserve"> </w:t>
      </w:r>
      <w:r w:rsidR="00BE12B7" w:rsidRPr="00911A82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BE12B7" w:rsidRPr="00553BFC">
        <w:rPr>
          <w:rFonts w:ascii="Angsana New" w:hAnsi="Angsana New" w:cs="Angsana New" w:hint="cs"/>
          <w:sz w:val="32"/>
          <w:szCs w:val="32"/>
          <w:cs/>
        </w:rPr>
        <w:t>)</w:t>
      </w:r>
      <w:r w:rsidR="00BE12B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2270E9" w:rsidRPr="00BE12B7">
        <w:rPr>
          <w:rFonts w:ascii="Angsana New" w:hAnsi="Angsana New" w:cs="Angsana New"/>
          <w:sz w:val="32"/>
          <w:szCs w:val="32"/>
        </w:rPr>
        <w:t>1.1</w:t>
      </w:r>
      <w:r>
        <w:rPr>
          <w:rFonts w:ascii="Angsana New" w:hAnsi="Angsana New" w:cs="Angsana New"/>
          <w:sz w:val="32"/>
          <w:szCs w:val="32"/>
        </w:rPr>
        <w:t xml:space="preserve">6 </w:t>
      </w:r>
      <w:r w:rsidR="00DE3D69" w:rsidRPr="00BE12B7">
        <w:rPr>
          <w:rFonts w:ascii="Angsana New" w:hAnsi="Angsana New" w:cs="Angsana New" w:hint="cs"/>
          <w:sz w:val="32"/>
          <w:szCs w:val="32"/>
          <w:cs/>
        </w:rPr>
        <w:t>ล้านยูโร</w:t>
      </w:r>
      <w:r w:rsidR="002270E9" w:rsidRPr="00BE12B7">
        <w:rPr>
          <w:rFonts w:ascii="Angsana New" w:hAnsi="Angsana New" w:cs="Angsana New"/>
          <w:sz w:val="32"/>
          <w:szCs w:val="32"/>
        </w:rPr>
        <w:t xml:space="preserve"> (</w:t>
      </w:r>
      <w:r w:rsidR="00E21FD8">
        <w:rPr>
          <w:rFonts w:ascii="Angsana New" w:hAnsi="Angsana New" w:cs="Angsana New"/>
          <w:sz w:val="32"/>
          <w:szCs w:val="32"/>
        </w:rPr>
        <w:t>45</w:t>
      </w:r>
      <w:r w:rsidR="00EB2700">
        <w:rPr>
          <w:rFonts w:ascii="Angsana New" w:hAnsi="Angsana New" w:cs="Angsana New"/>
          <w:sz w:val="32"/>
          <w:szCs w:val="32"/>
        </w:rPr>
        <w:t xml:space="preserve"> </w:t>
      </w:r>
      <w:r w:rsidR="00DE3D69" w:rsidRPr="00BE12B7">
        <w:rPr>
          <w:rFonts w:ascii="Angsana New" w:hAnsi="Angsana New" w:cs="Angsana New" w:hint="cs"/>
          <w:sz w:val="32"/>
          <w:szCs w:val="32"/>
          <w:cs/>
        </w:rPr>
        <w:t>ล้านบาท)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2B7" w:rsidRPr="00BE12B7">
        <w:rPr>
          <w:rFonts w:ascii="Angsana New" w:hAnsi="Angsana New" w:cs="Angsana New" w:hint="cs"/>
          <w:sz w:val="32"/>
          <w:szCs w:val="32"/>
          <w:cs/>
        </w:rPr>
        <w:t>ตามลำดับ</w:t>
      </w:r>
    </w:p>
    <w:p w:rsidR="007B186C" w:rsidRDefault="007B186C" w:rsidP="00250197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7B186C" w:rsidRDefault="007B186C" w:rsidP="00250197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7B186C" w:rsidRDefault="007B186C" w:rsidP="00250197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D430E5" w:rsidRDefault="00D430E5" w:rsidP="00250197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7B186C" w:rsidRDefault="007B186C" w:rsidP="00250197">
      <w:pPr>
        <w:tabs>
          <w:tab w:val="left" w:pos="1418"/>
        </w:tabs>
        <w:ind w:left="851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2A021E" w:rsidRDefault="002A021E" w:rsidP="00347757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เงินลงทุนทั่วไป</w:t>
      </w:r>
    </w:p>
    <w:p w:rsidR="00701249" w:rsidRDefault="00701249" w:rsidP="00701249">
      <w:pPr>
        <w:ind w:left="357" w:right="-97" w:firstLine="5761"/>
        <w:jc w:val="right"/>
        <w:rPr>
          <w:rFonts w:ascii="Angsana New" w:hAnsi="Angsana New" w:cs="Angsana New"/>
          <w:b/>
          <w:sz w:val="32"/>
          <w:szCs w:val="32"/>
        </w:rPr>
      </w:pPr>
      <w:r>
        <w:rPr>
          <w:rFonts w:ascii="Angsana New" w:hAnsi="Angsana New" w:cs="Angsana New" w:hint="cs"/>
          <w:b/>
          <w:sz w:val="32"/>
          <w:szCs w:val="32"/>
          <w:cs/>
        </w:rPr>
        <w:t xml:space="preserve">(หน่วย </w:t>
      </w:r>
      <w:r w:rsidRPr="00C30D7E">
        <w:rPr>
          <w:rFonts w:ascii="Angsana New" w:hAnsi="Angsana New" w:cs="Angsana New"/>
          <w:bCs/>
          <w:sz w:val="32"/>
          <w:szCs w:val="32"/>
        </w:rPr>
        <w:t>:</w:t>
      </w:r>
      <w:r w:rsidR="00583EE9">
        <w:rPr>
          <w:rFonts w:ascii="Angsana New" w:hAnsi="Angsana New" w:cs="Angsana New" w:hint="cs"/>
          <w:b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sz w:val="32"/>
          <w:szCs w:val="32"/>
          <w:cs/>
        </w:rPr>
        <w:t>พันบาท)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1017"/>
        <w:gridCol w:w="1018"/>
        <w:gridCol w:w="1088"/>
        <w:gridCol w:w="1089"/>
        <w:gridCol w:w="1088"/>
        <w:gridCol w:w="1089"/>
      </w:tblGrid>
      <w:tr w:rsidR="00C11C85" w:rsidRPr="001F0B46" w:rsidTr="00474241">
        <w:tc>
          <w:tcPr>
            <w:tcW w:w="3402" w:type="dxa"/>
            <w:tcBorders>
              <w:bottom w:val="nil"/>
            </w:tcBorders>
          </w:tcPr>
          <w:p w:rsidR="00C11C85" w:rsidRPr="001F0B46" w:rsidRDefault="00C11C85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2035" w:type="dxa"/>
            <w:gridSpan w:val="2"/>
            <w:vMerge w:val="restart"/>
            <w:vAlign w:val="center"/>
          </w:tcPr>
          <w:p w:rsidR="00C11C85" w:rsidRPr="001F0B46" w:rsidRDefault="00C11C85" w:rsidP="00701249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สัดส่วนการถือหุ้น (</w:t>
            </w:r>
            <w:r w:rsidRPr="00701249">
              <w:rPr>
                <w:rFonts w:ascii="Angsana New" w:hAnsi="Angsana New" w:cs="Angsana New"/>
                <w:bCs/>
                <w:sz w:val="32"/>
                <w:szCs w:val="32"/>
              </w:rPr>
              <w:t>%</w:t>
            </w: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)</w:t>
            </w:r>
          </w:p>
        </w:tc>
        <w:tc>
          <w:tcPr>
            <w:tcW w:w="4354" w:type="dxa"/>
            <w:gridSpan w:val="4"/>
          </w:tcPr>
          <w:p w:rsidR="00C11C85" w:rsidRPr="001F0B46" w:rsidRDefault="00C11C85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ตามวิธีราคาทุน</w:t>
            </w:r>
          </w:p>
        </w:tc>
      </w:tr>
      <w:tr w:rsidR="00701249" w:rsidRPr="001F0B46" w:rsidTr="001A24E4">
        <w:tc>
          <w:tcPr>
            <w:tcW w:w="3402" w:type="dxa"/>
            <w:vMerge w:val="restart"/>
            <w:tcBorders>
              <w:top w:val="nil"/>
              <w:bottom w:val="nil"/>
            </w:tcBorders>
            <w:vAlign w:val="center"/>
          </w:tcPr>
          <w:p w:rsidR="00701249" w:rsidRPr="001F0B46" w:rsidRDefault="00701249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รายการ</w:t>
            </w:r>
          </w:p>
        </w:tc>
        <w:tc>
          <w:tcPr>
            <w:tcW w:w="2035" w:type="dxa"/>
            <w:gridSpan w:val="2"/>
            <w:vMerge/>
          </w:tcPr>
          <w:p w:rsidR="00701249" w:rsidRPr="00701249" w:rsidRDefault="00701249" w:rsidP="001A24E4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177" w:type="dxa"/>
            <w:gridSpan w:val="2"/>
          </w:tcPr>
          <w:p w:rsidR="00701249" w:rsidRPr="001F0B46" w:rsidRDefault="00701249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77" w:type="dxa"/>
            <w:gridSpan w:val="2"/>
          </w:tcPr>
          <w:p w:rsidR="00701249" w:rsidRPr="001F0B46" w:rsidRDefault="00701249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1249" w:rsidRPr="001F0B46" w:rsidTr="001A24E4">
        <w:tc>
          <w:tcPr>
            <w:tcW w:w="3402" w:type="dxa"/>
            <w:vMerge/>
            <w:tcBorders>
              <w:bottom w:val="nil"/>
            </w:tcBorders>
          </w:tcPr>
          <w:p w:rsidR="00701249" w:rsidRPr="001F0B46" w:rsidRDefault="00701249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17" w:type="dxa"/>
            <w:tcBorders>
              <w:bottom w:val="nil"/>
              <w:right w:val="dashed" w:sz="4" w:space="0" w:color="auto"/>
            </w:tcBorders>
            <w:vAlign w:val="center"/>
          </w:tcPr>
          <w:p w:rsidR="00701249" w:rsidRPr="001F0B46" w:rsidRDefault="00701249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018" w:type="dxa"/>
            <w:tcBorders>
              <w:left w:val="dashed" w:sz="4" w:space="0" w:color="auto"/>
              <w:bottom w:val="nil"/>
            </w:tcBorders>
            <w:vAlign w:val="center"/>
          </w:tcPr>
          <w:p w:rsidR="00701249" w:rsidRPr="001F0B46" w:rsidRDefault="00701249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088" w:type="dxa"/>
            <w:tcBorders>
              <w:bottom w:val="nil"/>
              <w:right w:val="dashed" w:sz="4" w:space="0" w:color="auto"/>
            </w:tcBorders>
            <w:vAlign w:val="center"/>
          </w:tcPr>
          <w:p w:rsidR="00701249" w:rsidRPr="001F0B46" w:rsidRDefault="00701249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089" w:type="dxa"/>
            <w:tcBorders>
              <w:left w:val="dashed" w:sz="4" w:space="0" w:color="auto"/>
              <w:bottom w:val="nil"/>
            </w:tcBorders>
            <w:vAlign w:val="center"/>
          </w:tcPr>
          <w:p w:rsidR="00701249" w:rsidRPr="001F0B46" w:rsidRDefault="00701249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088" w:type="dxa"/>
            <w:tcBorders>
              <w:bottom w:val="nil"/>
              <w:right w:val="dashed" w:sz="4" w:space="0" w:color="auto"/>
            </w:tcBorders>
            <w:vAlign w:val="center"/>
          </w:tcPr>
          <w:p w:rsidR="00701249" w:rsidRPr="001F0B46" w:rsidRDefault="00701249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089" w:type="dxa"/>
            <w:tcBorders>
              <w:left w:val="dashed" w:sz="4" w:space="0" w:color="auto"/>
              <w:bottom w:val="nil"/>
            </w:tcBorders>
            <w:vAlign w:val="center"/>
          </w:tcPr>
          <w:p w:rsidR="00701249" w:rsidRPr="001F0B46" w:rsidRDefault="00701249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01249" w:rsidRPr="001F0B46" w:rsidTr="00701249"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01249" w:rsidRPr="001F0B46" w:rsidRDefault="00701249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01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701249" w:rsidRPr="001F0B46" w:rsidRDefault="00701249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9</w:t>
            </w:r>
          </w:p>
        </w:tc>
        <w:tc>
          <w:tcPr>
            <w:tcW w:w="1018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701249" w:rsidRPr="001F0B46" w:rsidRDefault="00701249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8</w:t>
            </w:r>
          </w:p>
        </w:tc>
        <w:tc>
          <w:tcPr>
            <w:tcW w:w="108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701249" w:rsidRPr="001F0B46" w:rsidRDefault="00701249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9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701249" w:rsidRPr="001F0B46" w:rsidRDefault="00701249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8</w:t>
            </w:r>
          </w:p>
        </w:tc>
        <w:tc>
          <w:tcPr>
            <w:tcW w:w="108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701249" w:rsidRPr="001F0B46" w:rsidRDefault="00701249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9</w:t>
            </w:r>
          </w:p>
        </w:tc>
        <w:tc>
          <w:tcPr>
            <w:tcW w:w="1089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701249" w:rsidRPr="001F0B46" w:rsidRDefault="00701249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0B46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8</w:t>
            </w:r>
          </w:p>
        </w:tc>
      </w:tr>
      <w:tr w:rsidR="00701249" w:rsidRPr="001F0B46" w:rsidTr="00701249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01249" w:rsidRPr="001F0B46" w:rsidRDefault="00701249" w:rsidP="001A24E4">
            <w:pPr>
              <w:tabs>
                <w:tab w:val="left" w:pos="201"/>
              </w:tabs>
              <w:ind w:left="33" w:right="-97"/>
              <w:jc w:val="both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701249">
              <w:rPr>
                <w:rFonts w:ascii="Angsana New" w:hAnsi="Angsana New" w:cs="Angsana New"/>
                <w:bCs/>
                <w:sz w:val="32"/>
                <w:szCs w:val="32"/>
              </w:rPr>
              <w:t>LNV Technology Private Ltd.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01249" w:rsidRPr="00F14FA0" w:rsidRDefault="00701249" w:rsidP="001A24E4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16</w:t>
            </w:r>
          </w:p>
        </w:tc>
        <w:tc>
          <w:tcPr>
            <w:tcW w:w="10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:rsidR="00701249" w:rsidRPr="00F14FA0" w:rsidRDefault="00701249" w:rsidP="001A24E4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16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01249" w:rsidRPr="00F14FA0" w:rsidRDefault="00CB6A3A" w:rsidP="00701249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60,903</w:t>
            </w:r>
          </w:p>
        </w:tc>
        <w:tc>
          <w:tcPr>
            <w:tcW w:w="108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:rsidR="00701249" w:rsidRPr="00F14FA0" w:rsidRDefault="00C1459E" w:rsidP="00C1459E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62</w:t>
            </w:r>
            <w:r w:rsidR="00701249">
              <w:rPr>
                <w:rFonts w:ascii="Angsana New" w:hAnsi="Angsana New" w:cs="Angsana New"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371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01249" w:rsidRPr="00F14FA0" w:rsidRDefault="006F46BE" w:rsidP="001A24E4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597</w:t>
            </w:r>
          </w:p>
        </w:tc>
        <w:tc>
          <w:tcPr>
            <w:tcW w:w="108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:rsidR="00701249" w:rsidRPr="00F14FA0" w:rsidRDefault="00C1459E" w:rsidP="001A24E4">
            <w:pPr>
              <w:tabs>
                <w:tab w:val="decimal" w:pos="787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612</w:t>
            </w:r>
          </w:p>
        </w:tc>
      </w:tr>
    </w:tbl>
    <w:p w:rsidR="0045668D" w:rsidRDefault="0045668D" w:rsidP="005B4C26">
      <w:pPr>
        <w:pStyle w:val="ae"/>
        <w:tabs>
          <w:tab w:val="left" w:pos="1134"/>
        </w:tabs>
        <w:spacing w:line="120" w:lineRule="auto"/>
        <w:ind w:left="425" w:right="-96"/>
        <w:jc w:val="both"/>
        <w:rPr>
          <w:rFonts w:ascii="Angsana New" w:hAnsi="Angsana New"/>
          <w:b/>
          <w:sz w:val="32"/>
          <w:szCs w:val="32"/>
        </w:rPr>
      </w:pPr>
    </w:p>
    <w:p w:rsidR="00542546" w:rsidRDefault="00542546" w:rsidP="00542546">
      <w:pPr>
        <w:ind w:left="357" w:right="-97" w:firstLine="5761"/>
        <w:jc w:val="right"/>
        <w:rPr>
          <w:rFonts w:ascii="Angsana New" w:hAnsi="Angsana New" w:cs="Angsana New"/>
          <w:b/>
          <w:sz w:val="32"/>
          <w:szCs w:val="32"/>
          <w:cs/>
        </w:rPr>
      </w:pPr>
      <w:r>
        <w:rPr>
          <w:rFonts w:ascii="Angsana New" w:hAnsi="Angsana New" w:cs="Angsana New" w:hint="cs"/>
          <w:b/>
          <w:sz w:val="32"/>
          <w:szCs w:val="32"/>
          <w:cs/>
        </w:rPr>
        <w:t xml:space="preserve"> (หน่วย </w:t>
      </w:r>
      <w:r w:rsidRPr="00C30D7E">
        <w:rPr>
          <w:rFonts w:ascii="Angsana New" w:hAnsi="Angsana New" w:cs="Angsana New"/>
          <w:bCs/>
          <w:sz w:val="32"/>
          <w:szCs w:val="32"/>
        </w:rPr>
        <w:t>:</w:t>
      </w:r>
      <w:r w:rsidR="00583EE9">
        <w:rPr>
          <w:rFonts w:ascii="Angsana New" w:hAnsi="Angsana New" w:cs="Angsana New" w:hint="cs"/>
          <w:b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sz w:val="32"/>
          <w:szCs w:val="32"/>
          <w:cs/>
        </w:rPr>
        <w:t>พันบาท)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1928"/>
        <w:gridCol w:w="1162"/>
        <w:gridCol w:w="1163"/>
        <w:gridCol w:w="1281"/>
        <w:gridCol w:w="1281"/>
      </w:tblGrid>
      <w:tr w:rsidR="00C11C85" w:rsidRPr="002E682E" w:rsidTr="00474241">
        <w:tc>
          <w:tcPr>
            <w:tcW w:w="2976" w:type="dxa"/>
            <w:tcBorders>
              <w:bottom w:val="nil"/>
            </w:tcBorders>
          </w:tcPr>
          <w:p w:rsidR="00C11C85" w:rsidRPr="002E682E" w:rsidRDefault="00C11C85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928" w:type="dxa"/>
            <w:tcBorders>
              <w:bottom w:val="nil"/>
            </w:tcBorders>
            <w:vAlign w:val="center"/>
          </w:tcPr>
          <w:p w:rsidR="00C11C85" w:rsidRPr="002E682E" w:rsidRDefault="00C11C85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</w:p>
        </w:tc>
        <w:tc>
          <w:tcPr>
            <w:tcW w:w="2325" w:type="dxa"/>
            <w:gridSpan w:val="2"/>
            <w:vMerge w:val="restart"/>
            <w:vAlign w:val="center"/>
          </w:tcPr>
          <w:p w:rsidR="00C11C85" w:rsidRPr="002E682E" w:rsidRDefault="00C11C85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>ทุนชำระแล้ว</w:t>
            </w:r>
          </w:p>
        </w:tc>
        <w:tc>
          <w:tcPr>
            <w:tcW w:w="2562" w:type="dxa"/>
            <w:gridSpan w:val="2"/>
            <w:tcBorders>
              <w:bottom w:val="nil"/>
            </w:tcBorders>
          </w:tcPr>
          <w:p w:rsidR="00C11C85" w:rsidRPr="002E682E" w:rsidRDefault="00C11C85" w:rsidP="00542546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>เงินปันผล</w:t>
            </w:r>
          </w:p>
        </w:tc>
      </w:tr>
      <w:tr w:rsidR="00C11C85" w:rsidRPr="002E682E" w:rsidTr="00474241">
        <w:tc>
          <w:tcPr>
            <w:tcW w:w="2976" w:type="dxa"/>
            <w:vMerge w:val="restart"/>
            <w:tcBorders>
              <w:top w:val="nil"/>
              <w:bottom w:val="nil"/>
            </w:tcBorders>
            <w:vAlign w:val="center"/>
          </w:tcPr>
          <w:p w:rsidR="00C11C85" w:rsidRPr="002E682E" w:rsidRDefault="00C11C85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รายการ</w:t>
            </w:r>
          </w:p>
        </w:tc>
        <w:tc>
          <w:tcPr>
            <w:tcW w:w="1928" w:type="dxa"/>
            <w:vMerge w:val="restart"/>
            <w:tcBorders>
              <w:top w:val="nil"/>
              <w:bottom w:val="nil"/>
            </w:tcBorders>
            <w:vAlign w:val="center"/>
          </w:tcPr>
          <w:p w:rsidR="00C11C85" w:rsidRPr="002E682E" w:rsidRDefault="00C11C85" w:rsidP="005849B8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ลักษณะความสัมพันธ์</w:t>
            </w:r>
          </w:p>
        </w:tc>
        <w:tc>
          <w:tcPr>
            <w:tcW w:w="2325" w:type="dxa"/>
            <w:gridSpan w:val="2"/>
            <w:vMerge/>
          </w:tcPr>
          <w:p w:rsidR="00C11C85" w:rsidRPr="002E682E" w:rsidRDefault="00C11C85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2562" w:type="dxa"/>
            <w:gridSpan w:val="2"/>
            <w:tcBorders>
              <w:top w:val="nil"/>
            </w:tcBorders>
          </w:tcPr>
          <w:p w:rsidR="00C11C85" w:rsidRPr="002E682E" w:rsidRDefault="00C11C85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5849B8" w:rsidRPr="002E682E" w:rsidTr="00C11C85">
        <w:tc>
          <w:tcPr>
            <w:tcW w:w="2976" w:type="dxa"/>
            <w:vMerge/>
            <w:tcBorders>
              <w:bottom w:val="nil"/>
            </w:tcBorders>
          </w:tcPr>
          <w:p w:rsidR="005849B8" w:rsidRPr="002E682E" w:rsidRDefault="005849B8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928" w:type="dxa"/>
            <w:vMerge/>
            <w:tcBorders>
              <w:bottom w:val="nil"/>
            </w:tcBorders>
            <w:vAlign w:val="center"/>
          </w:tcPr>
          <w:p w:rsidR="005849B8" w:rsidRPr="002E682E" w:rsidRDefault="005849B8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  <w:right w:val="dashed" w:sz="4" w:space="0" w:color="auto"/>
            </w:tcBorders>
            <w:vAlign w:val="center"/>
          </w:tcPr>
          <w:p w:rsidR="005849B8" w:rsidRPr="002E682E" w:rsidRDefault="005849B8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163" w:type="dxa"/>
            <w:tcBorders>
              <w:left w:val="dashed" w:sz="4" w:space="0" w:color="auto"/>
              <w:bottom w:val="nil"/>
            </w:tcBorders>
            <w:vAlign w:val="center"/>
          </w:tcPr>
          <w:p w:rsidR="005849B8" w:rsidRPr="002E682E" w:rsidRDefault="005849B8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="004D2430" w:rsidRPr="001F0B4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281" w:type="dxa"/>
            <w:tcBorders>
              <w:bottom w:val="nil"/>
              <w:right w:val="dashed" w:sz="4" w:space="0" w:color="auto"/>
            </w:tcBorders>
            <w:vAlign w:val="center"/>
          </w:tcPr>
          <w:p w:rsidR="005849B8" w:rsidRPr="002E682E" w:rsidRDefault="005849B8" w:rsidP="001A24E4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Pr="002E682E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81" w:type="dxa"/>
            <w:tcBorders>
              <w:left w:val="dashed" w:sz="4" w:space="0" w:color="auto"/>
              <w:bottom w:val="nil"/>
            </w:tcBorders>
            <w:vAlign w:val="center"/>
          </w:tcPr>
          <w:p w:rsidR="005849B8" w:rsidRPr="002E682E" w:rsidRDefault="005849B8" w:rsidP="004D2430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31</w:t>
            </w:r>
            <w:r w:rsidR="00B8303B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</w:t>
            </w:r>
            <w:r w:rsidR="004D2430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มีนาคม</w:t>
            </w:r>
          </w:p>
        </w:tc>
      </w:tr>
      <w:tr w:rsidR="00701249" w:rsidRPr="002E682E" w:rsidTr="00C11C85"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701249" w:rsidRPr="002E682E" w:rsidRDefault="00701249" w:rsidP="001A24E4">
            <w:pPr>
              <w:ind w:right="-97"/>
              <w:jc w:val="right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nil"/>
              <w:bottom w:val="single" w:sz="4" w:space="0" w:color="auto"/>
            </w:tcBorders>
          </w:tcPr>
          <w:p w:rsidR="00701249" w:rsidRPr="002E682E" w:rsidRDefault="00701249" w:rsidP="001A24E4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701249" w:rsidRPr="002E682E" w:rsidRDefault="00701249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9</w:t>
            </w:r>
          </w:p>
        </w:tc>
        <w:tc>
          <w:tcPr>
            <w:tcW w:w="1163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701249" w:rsidRPr="002E682E" w:rsidRDefault="00701249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8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701249" w:rsidRPr="002E682E" w:rsidRDefault="00701249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9</w:t>
            </w:r>
          </w:p>
        </w:tc>
        <w:tc>
          <w:tcPr>
            <w:tcW w:w="1281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701249" w:rsidRPr="002E682E" w:rsidRDefault="00701249" w:rsidP="00366187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bCs/>
                <w:sz w:val="32"/>
                <w:szCs w:val="32"/>
              </w:rPr>
              <w:t>8</w:t>
            </w:r>
          </w:p>
        </w:tc>
      </w:tr>
      <w:tr w:rsidR="00701249" w:rsidRPr="002E682E" w:rsidTr="00C11C85"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701249" w:rsidRPr="001F0B46" w:rsidRDefault="00701249" w:rsidP="001A24E4">
            <w:pPr>
              <w:tabs>
                <w:tab w:val="left" w:pos="201"/>
              </w:tabs>
              <w:ind w:left="33" w:right="-97"/>
              <w:jc w:val="both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701249">
              <w:rPr>
                <w:rFonts w:ascii="Angsana New" w:hAnsi="Angsana New" w:cs="Angsana New"/>
                <w:bCs/>
                <w:sz w:val="32"/>
                <w:szCs w:val="32"/>
              </w:rPr>
              <w:t>LNV Technology Private Ltd.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701249" w:rsidRPr="005849B8" w:rsidRDefault="005849B8" w:rsidP="005849B8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5849B8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01249" w:rsidRPr="002E682E" w:rsidRDefault="005849B8" w:rsidP="00B8303B">
            <w:pPr>
              <w:ind w:left="-97" w:right="-108"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3</w:t>
            </w:r>
            <w:r w:rsidR="00701249" w:rsidRPr="002E682E">
              <w:rPr>
                <w:rFonts w:ascii="Angsana New" w:hAnsi="Angsana New" w:cs="Angsana New"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934</w:t>
            </w:r>
          </w:p>
        </w:tc>
        <w:tc>
          <w:tcPr>
            <w:tcW w:w="11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:rsidR="00701249" w:rsidRPr="002E682E" w:rsidRDefault="005849B8" w:rsidP="00B8303B">
            <w:pPr>
              <w:ind w:left="-97" w:right="-108"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3</w:t>
            </w: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934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01249" w:rsidRPr="002E682E" w:rsidRDefault="00701249" w:rsidP="001A24E4">
            <w:pPr>
              <w:tabs>
                <w:tab w:val="decimal" w:pos="783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--</w:t>
            </w:r>
          </w:p>
        </w:tc>
        <w:tc>
          <w:tcPr>
            <w:tcW w:w="12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:rsidR="00701249" w:rsidRPr="002E682E" w:rsidRDefault="00701249" w:rsidP="001A24E4">
            <w:pPr>
              <w:tabs>
                <w:tab w:val="decimal" w:pos="783"/>
              </w:tabs>
              <w:ind w:left="-97" w:right="-108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E682E">
              <w:rPr>
                <w:rFonts w:ascii="Angsana New" w:hAnsi="Angsana New" w:cs="Angsana New"/>
                <w:bCs/>
                <w:sz w:val="32"/>
                <w:szCs w:val="32"/>
              </w:rPr>
              <w:t>--</w:t>
            </w:r>
          </w:p>
        </w:tc>
      </w:tr>
    </w:tbl>
    <w:p w:rsidR="00FF67D9" w:rsidRDefault="00FF67D9" w:rsidP="00FF67D9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6182C" w:rsidRDefault="00F6182C" w:rsidP="00347757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เงินฝากระยะยาวและเงินฝากที่ติดภาระค้ำประกันกับสถาบันการเงิน</w:t>
      </w:r>
    </w:p>
    <w:p w:rsidR="00410BD9" w:rsidRDefault="00410BD9" w:rsidP="00410BD9">
      <w:pPr>
        <w:pStyle w:val="ae"/>
        <w:tabs>
          <w:tab w:val="left" w:pos="1134"/>
        </w:tabs>
        <w:spacing w:line="120" w:lineRule="auto"/>
        <w:ind w:left="425" w:right="-96"/>
        <w:jc w:val="both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</w:p>
    <w:p w:rsidR="00556F4C" w:rsidRPr="00446EB1" w:rsidRDefault="00410BD9" w:rsidP="00410BD9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  <w:t xml:space="preserve">ณ วันที่ </w:t>
      </w:r>
      <w:r w:rsidRPr="00446EB1">
        <w:rPr>
          <w:rFonts w:ascii="Angsana New" w:hAnsi="Angsana New" w:hint="cs"/>
          <w:b/>
          <w:sz w:val="32"/>
          <w:szCs w:val="32"/>
          <w:cs/>
        </w:rPr>
        <w:t xml:space="preserve">31 มีนาคม </w:t>
      </w:r>
      <w:r w:rsidRPr="00446EB1">
        <w:rPr>
          <w:rFonts w:ascii="Angsana New" w:hAnsi="Angsana New"/>
          <w:bCs/>
          <w:sz w:val="32"/>
          <w:szCs w:val="32"/>
        </w:rPr>
        <w:t>255</w:t>
      </w:r>
      <w:r w:rsidR="00366187" w:rsidRPr="00366187">
        <w:rPr>
          <w:rFonts w:ascii="Angsana New" w:hAnsi="Angsana New"/>
          <w:bCs/>
          <w:sz w:val="32"/>
          <w:szCs w:val="32"/>
        </w:rPr>
        <w:t>9</w:t>
      </w:r>
      <w:r w:rsidR="00583EE9">
        <w:rPr>
          <w:rFonts w:ascii="Angsana New" w:hAnsi="Angsana New" w:hint="cs"/>
          <w:b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และ ณ วันที่ </w:t>
      </w:r>
      <w:r>
        <w:rPr>
          <w:rFonts w:ascii="Angsana New" w:hAnsi="Angsana New"/>
          <w:bCs/>
          <w:sz w:val="32"/>
          <w:szCs w:val="32"/>
        </w:rPr>
        <w:t xml:space="preserve">31 </w:t>
      </w:r>
      <w:r w:rsidRPr="00410BD9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583EE9">
        <w:rPr>
          <w:rFonts w:ascii="Angsana New" w:hAnsi="Angsana New"/>
          <w:bCs/>
          <w:sz w:val="32"/>
          <w:szCs w:val="32"/>
        </w:rPr>
        <w:t xml:space="preserve"> </w:t>
      </w:r>
      <w:r>
        <w:rPr>
          <w:rFonts w:ascii="Angsana New" w:hAnsi="Angsana New"/>
          <w:bCs/>
          <w:sz w:val="32"/>
          <w:szCs w:val="32"/>
        </w:rPr>
        <w:t>255</w:t>
      </w:r>
      <w:r w:rsidR="00366187">
        <w:rPr>
          <w:rFonts w:ascii="Angsana New" w:hAnsi="Angsana New"/>
          <w:bCs/>
          <w:sz w:val="32"/>
          <w:szCs w:val="32"/>
        </w:rPr>
        <w:t xml:space="preserve">8 </w:t>
      </w:r>
      <w:r w:rsidRPr="00410BD9">
        <w:rPr>
          <w:rFonts w:ascii="Angsana New" w:hAnsi="Angsana New"/>
          <w:b/>
          <w:sz w:val="32"/>
          <w:szCs w:val="32"/>
          <w:cs/>
        </w:rPr>
        <w:t>บริษัทได้นำเงินฝากธนาคารไปเป็นหลักประกันการออกหนังสือค้ำประกันของธนาคารพาณิชย</w:t>
      </w:r>
      <w:r w:rsidRPr="00410BD9">
        <w:rPr>
          <w:rFonts w:ascii="Angsana New" w:hAnsi="Angsana New" w:hint="cs"/>
          <w:b/>
          <w:sz w:val="32"/>
          <w:szCs w:val="32"/>
          <w:cs/>
        </w:rPr>
        <w:t>์ เพื่อใช้เป็นหลักประกันการรับจ้างงาน</w:t>
      </w:r>
      <w:r>
        <w:rPr>
          <w:rFonts w:ascii="Angsana New" w:hAnsi="Angsana New" w:hint="cs"/>
          <w:b/>
          <w:sz w:val="32"/>
          <w:szCs w:val="32"/>
          <w:cs/>
        </w:rPr>
        <w:t>โด</w:t>
      </w:r>
      <w:r w:rsidR="00F6182C" w:rsidRPr="00941C87">
        <w:rPr>
          <w:rFonts w:ascii="Angsana New" w:hAnsi="Angsana New"/>
          <w:b/>
          <w:sz w:val="32"/>
          <w:szCs w:val="32"/>
          <w:cs/>
        </w:rPr>
        <w:t>ยมีอัตราดอกเบี้ยระหว่างร้อย</w:t>
      </w:r>
      <w:r w:rsidR="00F6182C" w:rsidRPr="00D14572">
        <w:rPr>
          <w:rFonts w:ascii="Angsana New" w:hAnsi="Angsana New"/>
          <w:b/>
          <w:sz w:val="32"/>
          <w:szCs w:val="32"/>
          <w:cs/>
        </w:rPr>
        <w:t xml:space="preserve">ละ </w:t>
      </w:r>
      <w:r w:rsidR="00BE12B7" w:rsidRPr="008E101F">
        <w:rPr>
          <w:rFonts w:ascii="Angsana New" w:hAnsi="Angsana New" w:hint="cs"/>
          <w:b/>
          <w:sz w:val="32"/>
          <w:szCs w:val="32"/>
          <w:cs/>
        </w:rPr>
        <w:t>0.2</w:t>
      </w:r>
      <w:r w:rsidR="000F3CDD" w:rsidRPr="000F3CDD">
        <w:rPr>
          <w:rFonts w:ascii="Angsana New" w:hAnsi="Angsana New"/>
          <w:bCs/>
          <w:sz w:val="32"/>
          <w:szCs w:val="32"/>
        </w:rPr>
        <w:t>0</w:t>
      </w:r>
      <w:r w:rsidR="00583EE9" w:rsidRPr="000F3CDD">
        <w:rPr>
          <w:rFonts w:ascii="Angsana New" w:hAnsi="Angsana New"/>
          <w:bCs/>
          <w:sz w:val="32"/>
          <w:szCs w:val="32"/>
        </w:rPr>
        <w:t xml:space="preserve"> </w:t>
      </w:r>
      <w:r w:rsidR="005C4F83">
        <w:rPr>
          <w:rFonts w:ascii="Angsana New" w:hAnsi="Angsana New"/>
          <w:b/>
          <w:sz w:val="32"/>
          <w:szCs w:val="32"/>
        </w:rPr>
        <w:t xml:space="preserve">- </w:t>
      </w:r>
      <w:r w:rsidR="005C4F83" w:rsidRPr="005C4F83">
        <w:rPr>
          <w:rFonts w:ascii="Angsana New" w:hAnsi="Angsana New"/>
          <w:bCs/>
          <w:sz w:val="32"/>
          <w:szCs w:val="32"/>
        </w:rPr>
        <w:t>1.55</w:t>
      </w:r>
      <w:r w:rsidR="00583EE9" w:rsidRPr="008E101F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F6182C" w:rsidRPr="00941C87">
        <w:rPr>
          <w:rFonts w:ascii="Angsana New" w:hAnsi="Angsana New"/>
          <w:b/>
          <w:sz w:val="32"/>
          <w:szCs w:val="32"/>
          <w:cs/>
        </w:rPr>
        <w:t xml:space="preserve">ต่อปี </w:t>
      </w:r>
      <w:r>
        <w:rPr>
          <w:rFonts w:ascii="Angsana New" w:hAnsi="Angsana New" w:hint="cs"/>
          <w:b/>
          <w:sz w:val="32"/>
          <w:szCs w:val="32"/>
          <w:cs/>
        </w:rPr>
        <w:t>และ</w:t>
      </w:r>
      <w:r w:rsidR="00F6182C" w:rsidRPr="00941C87">
        <w:rPr>
          <w:rFonts w:ascii="Angsana New" w:hAnsi="Angsana New"/>
          <w:b/>
          <w:sz w:val="32"/>
          <w:szCs w:val="32"/>
          <w:cs/>
        </w:rPr>
        <w:t>ร้อยละ</w:t>
      </w:r>
      <w:r w:rsidR="001653EC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853CD" w:rsidRPr="00A853CD">
        <w:rPr>
          <w:rFonts w:ascii="Angsana New" w:hAnsi="Angsana New" w:hint="cs"/>
          <w:b/>
          <w:sz w:val="32"/>
          <w:szCs w:val="32"/>
          <w:cs/>
        </w:rPr>
        <w:t>0.</w:t>
      </w:r>
      <w:r w:rsidR="00C1459E">
        <w:rPr>
          <w:rFonts w:ascii="Angsana New" w:hAnsi="Angsana New" w:hint="cs"/>
          <w:b/>
          <w:sz w:val="32"/>
          <w:szCs w:val="32"/>
          <w:cs/>
        </w:rPr>
        <w:t>2</w:t>
      </w:r>
      <w:r w:rsidR="00A853CD" w:rsidRPr="00A853CD">
        <w:rPr>
          <w:rFonts w:ascii="Angsana New" w:hAnsi="Angsana New" w:hint="cs"/>
          <w:b/>
          <w:sz w:val="32"/>
          <w:szCs w:val="32"/>
          <w:cs/>
        </w:rPr>
        <w:t xml:space="preserve">5 </w:t>
      </w:r>
      <w:r w:rsidR="0027596C">
        <w:rPr>
          <w:rFonts w:ascii="Angsana New" w:hAnsi="Angsana New"/>
          <w:b/>
          <w:sz w:val="32"/>
          <w:szCs w:val="32"/>
        </w:rPr>
        <w:t>-</w:t>
      </w:r>
      <w:r w:rsidR="00BE12B7">
        <w:rPr>
          <w:rFonts w:ascii="Angsana New" w:hAnsi="Angsana New" w:hint="cs"/>
          <w:b/>
          <w:sz w:val="32"/>
          <w:szCs w:val="32"/>
          <w:cs/>
        </w:rPr>
        <w:t xml:space="preserve"> 2.</w:t>
      </w:r>
      <w:r w:rsidR="00C1459E" w:rsidRPr="00C1459E">
        <w:rPr>
          <w:rFonts w:ascii="Angsana New" w:hAnsi="Angsana New" w:hint="cs"/>
          <w:b/>
          <w:sz w:val="32"/>
          <w:szCs w:val="32"/>
          <w:cs/>
        </w:rPr>
        <w:t>05</w:t>
      </w:r>
      <w:r w:rsidR="00583EE9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F6182C" w:rsidRPr="00941C87">
        <w:rPr>
          <w:rFonts w:ascii="Angsana New" w:hAnsi="Angsana New"/>
          <w:b/>
          <w:sz w:val="32"/>
          <w:szCs w:val="32"/>
          <w:cs/>
        </w:rPr>
        <w:t>ต่อปี</w:t>
      </w:r>
      <w:r>
        <w:rPr>
          <w:rFonts w:ascii="Angsana New" w:hAnsi="Angsana New" w:hint="cs"/>
          <w:b/>
          <w:sz w:val="32"/>
          <w:szCs w:val="32"/>
          <w:cs/>
        </w:rPr>
        <w:t xml:space="preserve"> ตามลำดับ</w:t>
      </w:r>
    </w:p>
    <w:p w:rsidR="0027596C" w:rsidRDefault="0027596C" w:rsidP="0027596C">
      <w:pPr>
        <w:ind w:left="357" w:firstLine="720"/>
        <w:jc w:val="thaiDistribute"/>
        <w:rPr>
          <w:rFonts w:ascii="Angsana New" w:hAnsi="Angsana New" w:cs="Angsana New"/>
          <w:bCs/>
          <w:sz w:val="32"/>
          <w:szCs w:val="32"/>
        </w:rPr>
      </w:pPr>
    </w:p>
    <w:p w:rsidR="00F6182C" w:rsidRDefault="00F6182C" w:rsidP="00347757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เงินประกันตามสัญญาก่อสร้าง</w:t>
      </w:r>
    </w:p>
    <w:p w:rsidR="00410BD9" w:rsidRDefault="00410BD9" w:rsidP="00410BD9">
      <w:pPr>
        <w:pStyle w:val="ae"/>
        <w:tabs>
          <w:tab w:val="left" w:pos="1134"/>
        </w:tabs>
        <w:spacing w:line="120" w:lineRule="auto"/>
        <w:ind w:left="360" w:right="-96"/>
        <w:jc w:val="both"/>
        <w:rPr>
          <w:rFonts w:ascii="Angsana New" w:hAnsi="Angsana New"/>
          <w:b/>
          <w:sz w:val="32"/>
          <w:szCs w:val="32"/>
        </w:rPr>
      </w:pPr>
    </w:p>
    <w:p w:rsidR="00410BD9" w:rsidRPr="00F90072" w:rsidRDefault="00410BD9" w:rsidP="00410BD9">
      <w:pPr>
        <w:ind w:left="360" w:right="-97"/>
        <w:jc w:val="right"/>
        <w:rPr>
          <w:rFonts w:ascii="Angsana New" w:hAnsi="Angsana New" w:cs="Angsana New"/>
          <w:sz w:val="32"/>
          <w:szCs w:val="32"/>
          <w:cs/>
        </w:rPr>
      </w:pPr>
      <w:r w:rsidRPr="00F90072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F90072">
        <w:rPr>
          <w:rFonts w:ascii="Angsana New" w:hAnsi="Angsana New" w:cs="Angsana New"/>
          <w:sz w:val="32"/>
          <w:szCs w:val="32"/>
        </w:rPr>
        <w:t xml:space="preserve">: </w:t>
      </w:r>
      <w:r w:rsidRPr="00F90072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0"/>
        <w:gridCol w:w="2055"/>
        <w:gridCol w:w="2055"/>
      </w:tblGrid>
      <w:tr w:rsidR="00410BD9" w:rsidRPr="0075370F" w:rsidTr="00410BD9">
        <w:trPr>
          <w:trHeight w:val="302"/>
        </w:trPr>
        <w:tc>
          <w:tcPr>
            <w:tcW w:w="5670" w:type="dxa"/>
            <w:vMerge w:val="restart"/>
            <w:vAlign w:val="center"/>
          </w:tcPr>
          <w:p w:rsidR="00410BD9" w:rsidRPr="0075370F" w:rsidRDefault="00410BD9" w:rsidP="001A24E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:rsidR="00410BD9" w:rsidRPr="0075370F" w:rsidRDefault="00410BD9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งบ</w:t>
            </w:r>
            <w:r w:rsidRPr="001A24E4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การเงิน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10BD9" w:rsidRPr="0075370F" w:rsidTr="00410BD9">
        <w:trPr>
          <w:trHeight w:val="85"/>
        </w:trPr>
        <w:tc>
          <w:tcPr>
            <w:tcW w:w="5670" w:type="dxa"/>
            <w:vMerge/>
            <w:vAlign w:val="center"/>
          </w:tcPr>
          <w:p w:rsidR="00410BD9" w:rsidRPr="0075370F" w:rsidRDefault="00410BD9" w:rsidP="001A24E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bottom w:val="nil"/>
              <w:right w:val="dashed" w:sz="4" w:space="0" w:color="auto"/>
            </w:tcBorders>
            <w:vAlign w:val="center"/>
          </w:tcPr>
          <w:p w:rsidR="00410BD9" w:rsidRPr="0075370F" w:rsidRDefault="00410BD9" w:rsidP="00366187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 w:rsidR="00366187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055" w:type="dxa"/>
            <w:tcBorders>
              <w:left w:val="dashed" w:sz="4" w:space="0" w:color="auto"/>
              <w:bottom w:val="nil"/>
            </w:tcBorders>
            <w:vAlign w:val="center"/>
          </w:tcPr>
          <w:p w:rsidR="00410BD9" w:rsidRPr="0075370F" w:rsidRDefault="00410BD9" w:rsidP="00366187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 w:rsidR="0036618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410BD9" w:rsidRPr="0075370F" w:rsidTr="00410BD9">
        <w:trPr>
          <w:trHeight w:val="302"/>
        </w:trPr>
        <w:tc>
          <w:tcPr>
            <w:tcW w:w="5670" w:type="dxa"/>
            <w:tcBorders>
              <w:bottom w:val="nil"/>
            </w:tcBorders>
            <w:vAlign w:val="bottom"/>
          </w:tcPr>
          <w:p w:rsidR="00410BD9" w:rsidRPr="00410BD9" w:rsidRDefault="00410BD9" w:rsidP="006831D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8597C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.3)</w:t>
            </w:r>
          </w:p>
        </w:tc>
        <w:tc>
          <w:tcPr>
            <w:tcW w:w="2055" w:type="dxa"/>
            <w:tcBorders>
              <w:bottom w:val="nil"/>
              <w:right w:val="dashed" w:sz="4" w:space="0" w:color="auto"/>
            </w:tcBorders>
            <w:vAlign w:val="bottom"/>
          </w:tcPr>
          <w:p w:rsidR="00410BD9" w:rsidRDefault="005D616E" w:rsidP="001A24E4">
            <w:pPr>
              <w:tabs>
                <w:tab w:val="decimal" w:pos="130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287,800</w:t>
            </w:r>
          </w:p>
        </w:tc>
        <w:tc>
          <w:tcPr>
            <w:tcW w:w="2055" w:type="dxa"/>
            <w:tcBorders>
              <w:left w:val="dashed" w:sz="4" w:space="0" w:color="auto"/>
              <w:bottom w:val="nil"/>
            </w:tcBorders>
            <w:vAlign w:val="bottom"/>
          </w:tcPr>
          <w:p w:rsidR="00410BD9" w:rsidRDefault="00410BD9" w:rsidP="00C1459E">
            <w:pPr>
              <w:tabs>
                <w:tab w:val="decimal" w:pos="123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1459E">
              <w:rPr>
                <w:rFonts w:ascii="Angsana New" w:hAnsi="Angsana New" w:cs="Angsana New"/>
                <w:sz w:val="32"/>
                <w:szCs w:val="32"/>
              </w:rPr>
              <w:t>87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1459E">
              <w:rPr>
                <w:rFonts w:ascii="Angsana New" w:hAnsi="Angsana New" w:cs="Angsana New"/>
                <w:sz w:val="32"/>
                <w:szCs w:val="32"/>
              </w:rPr>
              <w:t>146</w:t>
            </w:r>
          </w:p>
        </w:tc>
      </w:tr>
      <w:tr w:rsidR="00410BD9" w:rsidRPr="0075370F" w:rsidTr="004D2430">
        <w:trPr>
          <w:trHeight w:val="302"/>
        </w:trPr>
        <w:tc>
          <w:tcPr>
            <w:tcW w:w="5670" w:type="dxa"/>
            <w:tcBorders>
              <w:top w:val="nil"/>
              <w:bottom w:val="nil"/>
            </w:tcBorders>
            <w:vAlign w:val="bottom"/>
          </w:tcPr>
          <w:p w:rsidR="00410BD9" w:rsidRPr="00055871" w:rsidRDefault="00410BD9" w:rsidP="001A24E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205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10BD9" w:rsidRPr="0075370F" w:rsidRDefault="005D616E" w:rsidP="00410BD9">
            <w:pPr>
              <w:tabs>
                <w:tab w:val="decimal" w:pos="130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303,140</w:t>
            </w:r>
          </w:p>
        </w:tc>
        <w:tc>
          <w:tcPr>
            <w:tcW w:w="205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10BD9" w:rsidRPr="0075370F" w:rsidRDefault="00C1459E" w:rsidP="00C1459E">
            <w:pPr>
              <w:tabs>
                <w:tab w:val="decimal" w:pos="123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304</w:t>
            </w:r>
            <w:r w:rsidR="00410BD9">
              <w:rPr>
                <w:rFonts w:ascii="Angsana New" w:hAnsi="Angsana New" w:cs="Angsana New"/>
                <w:sz w:val="32"/>
                <w:szCs w:val="32"/>
              </w:rPr>
              <w:t>,0</w:t>
            </w:r>
            <w:r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</w:tr>
      <w:tr w:rsidR="00410BD9" w:rsidRPr="0075370F" w:rsidTr="004D2430">
        <w:tc>
          <w:tcPr>
            <w:tcW w:w="5670" w:type="dxa"/>
            <w:tcBorders>
              <w:top w:val="nil"/>
              <w:bottom w:val="nil"/>
            </w:tcBorders>
            <w:vAlign w:val="bottom"/>
          </w:tcPr>
          <w:p w:rsidR="00410BD9" w:rsidRPr="00055871" w:rsidRDefault="00410BD9" w:rsidP="001A24E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5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10BD9" w:rsidRPr="0075370F" w:rsidRDefault="00BF4DE0" w:rsidP="00BF4DE0">
            <w:pPr>
              <w:tabs>
                <w:tab w:val="decimal" w:pos="130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590</w:t>
            </w:r>
            <w:r w:rsidR="00410BD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940</w:t>
            </w:r>
          </w:p>
        </w:tc>
        <w:tc>
          <w:tcPr>
            <w:tcW w:w="205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410BD9" w:rsidRPr="0075370F" w:rsidRDefault="00C1459E" w:rsidP="00C1459E">
            <w:pPr>
              <w:tabs>
                <w:tab w:val="decimal" w:pos="123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591</w:t>
            </w:r>
            <w:r w:rsidR="00410BD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203</w:t>
            </w:r>
          </w:p>
        </w:tc>
      </w:tr>
      <w:tr w:rsidR="00410BD9" w:rsidRPr="0075370F" w:rsidTr="00410BD9">
        <w:tc>
          <w:tcPr>
            <w:tcW w:w="5670" w:type="dxa"/>
            <w:tcBorders>
              <w:top w:val="nil"/>
              <w:bottom w:val="single" w:sz="4" w:space="0" w:color="auto"/>
            </w:tcBorders>
            <w:vAlign w:val="bottom"/>
          </w:tcPr>
          <w:p w:rsidR="00410BD9" w:rsidRPr="00055871" w:rsidRDefault="00410BD9" w:rsidP="001A24E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831D9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205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10BD9" w:rsidRPr="0075370F" w:rsidRDefault="00BF4DE0" w:rsidP="00410BD9">
            <w:pPr>
              <w:tabs>
                <w:tab w:val="decimal" w:pos="130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(190,064</w:t>
            </w:r>
            <w:r w:rsidR="00410BD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5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10BD9" w:rsidRPr="0075370F" w:rsidRDefault="00410BD9" w:rsidP="00C1459E">
            <w:pPr>
              <w:tabs>
                <w:tab w:val="decimal" w:pos="123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C1459E">
              <w:rPr>
                <w:rFonts w:ascii="Angsana New" w:hAnsi="Angsana New" w:cs="Angsana New"/>
                <w:sz w:val="32"/>
                <w:szCs w:val="32"/>
              </w:rPr>
              <w:t>93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1459E">
              <w:rPr>
                <w:rFonts w:ascii="Angsana New" w:hAnsi="Angsana New" w:cs="Angsana New"/>
                <w:sz w:val="32"/>
                <w:szCs w:val="32"/>
              </w:rPr>
              <w:t>957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10BD9" w:rsidRPr="0075370F" w:rsidTr="00410BD9"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BD9" w:rsidRPr="0075370F" w:rsidRDefault="00410BD9" w:rsidP="00410BD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เงินประกันตามสัญญาก่อสร้าง - สุทธิ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410BD9" w:rsidRPr="0075370F" w:rsidRDefault="00BF4DE0" w:rsidP="00410BD9">
            <w:pPr>
              <w:tabs>
                <w:tab w:val="decimal" w:pos="130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400,876</w:t>
            </w:r>
          </w:p>
        </w:tc>
        <w:tc>
          <w:tcPr>
            <w:tcW w:w="20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410BD9" w:rsidRPr="0075370F" w:rsidRDefault="00410BD9" w:rsidP="00C1459E">
            <w:pPr>
              <w:tabs>
                <w:tab w:val="decimal" w:pos="123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1459E">
              <w:rPr>
                <w:rFonts w:ascii="Angsana New" w:hAnsi="Angsana New" w:cs="Angsana New"/>
                <w:sz w:val="32"/>
                <w:szCs w:val="32"/>
              </w:rPr>
              <w:t>97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1459E">
              <w:rPr>
                <w:rFonts w:ascii="Angsana New" w:hAnsi="Angsana New" w:cs="Angsana New"/>
                <w:sz w:val="32"/>
                <w:szCs w:val="32"/>
              </w:rPr>
              <w:t>246</w:t>
            </w:r>
          </w:p>
        </w:tc>
      </w:tr>
    </w:tbl>
    <w:p w:rsidR="00B26F4B" w:rsidRDefault="00B26F4B" w:rsidP="006C0CFE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5B4C26" w:rsidRDefault="005B4C26" w:rsidP="006C0CFE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531509" w:rsidRDefault="00531509" w:rsidP="006C0CFE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430E5" w:rsidRDefault="00D430E5" w:rsidP="006C0CFE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531509" w:rsidRDefault="00531509" w:rsidP="006C0CFE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57729" w:rsidRDefault="00457729" w:rsidP="004F7013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เจ้าหนี้การค้าและเจ้าหนี้อื่น</w:t>
      </w:r>
    </w:p>
    <w:p w:rsidR="00650F87" w:rsidRPr="00F90072" w:rsidRDefault="00650F87" w:rsidP="00650F87">
      <w:pPr>
        <w:ind w:left="360" w:right="-97"/>
        <w:jc w:val="right"/>
        <w:rPr>
          <w:rFonts w:ascii="Angsana New" w:hAnsi="Angsana New" w:cs="Angsana New"/>
          <w:sz w:val="32"/>
          <w:szCs w:val="32"/>
          <w:cs/>
        </w:rPr>
      </w:pPr>
      <w:r w:rsidRPr="00F90072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F90072">
        <w:rPr>
          <w:rFonts w:ascii="Angsana New" w:hAnsi="Angsana New" w:cs="Angsana New"/>
          <w:sz w:val="32"/>
          <w:szCs w:val="32"/>
        </w:rPr>
        <w:t xml:space="preserve">: </w:t>
      </w:r>
      <w:r w:rsidRPr="00F90072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3"/>
        <w:gridCol w:w="1559"/>
        <w:gridCol w:w="1559"/>
        <w:gridCol w:w="1559"/>
        <w:gridCol w:w="1560"/>
      </w:tblGrid>
      <w:tr w:rsidR="00650F87" w:rsidRPr="00E546FD" w:rsidTr="00113B71">
        <w:tc>
          <w:tcPr>
            <w:tcW w:w="3543" w:type="dxa"/>
            <w:vMerge w:val="restart"/>
            <w:vAlign w:val="center"/>
          </w:tcPr>
          <w:p w:rsidR="00650F87" w:rsidRPr="00E546FD" w:rsidRDefault="00650F87" w:rsidP="001A24E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118" w:type="dxa"/>
            <w:gridSpan w:val="2"/>
          </w:tcPr>
          <w:p w:rsidR="00650F87" w:rsidRPr="00E546FD" w:rsidRDefault="00650F87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650F87" w:rsidRPr="00E546FD" w:rsidRDefault="00650F87" w:rsidP="001A24E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3B71" w:rsidRPr="00E546FD" w:rsidTr="00113B71">
        <w:tc>
          <w:tcPr>
            <w:tcW w:w="3543" w:type="dxa"/>
            <w:vMerge/>
          </w:tcPr>
          <w:p w:rsidR="00113B71" w:rsidRPr="00E546FD" w:rsidRDefault="00113B71" w:rsidP="001A24E4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right w:val="dashed" w:sz="4" w:space="0" w:color="auto"/>
            </w:tcBorders>
          </w:tcPr>
          <w:p w:rsidR="00113B71" w:rsidRPr="00E546FD" w:rsidRDefault="00113B71" w:rsidP="00366187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นาคม </w:t>
            </w:r>
            <w:r w:rsidRPr="00E546FD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left w:val="dashed" w:sz="4" w:space="0" w:color="auto"/>
            </w:tcBorders>
          </w:tcPr>
          <w:p w:rsidR="00113B71" w:rsidRPr="00E546FD" w:rsidRDefault="00113B71" w:rsidP="00366187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8303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="00B8303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E546FD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right w:val="dashed" w:sz="4" w:space="0" w:color="auto"/>
            </w:tcBorders>
          </w:tcPr>
          <w:p w:rsidR="00113B71" w:rsidRPr="00E546FD" w:rsidRDefault="00113B71" w:rsidP="0036618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546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นาคม </w:t>
            </w:r>
            <w:r w:rsidRPr="00E546FD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60" w:type="dxa"/>
            <w:tcBorders>
              <w:left w:val="dashed" w:sz="4" w:space="0" w:color="auto"/>
            </w:tcBorders>
          </w:tcPr>
          <w:p w:rsidR="00113B71" w:rsidRPr="00E546FD" w:rsidRDefault="00113B71" w:rsidP="0036618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8303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="00B8303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546FD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36618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113B71" w:rsidRPr="00E546FD" w:rsidTr="001A24E4">
        <w:tc>
          <w:tcPr>
            <w:tcW w:w="3543" w:type="dxa"/>
            <w:tcBorders>
              <w:bottom w:val="nil"/>
            </w:tcBorders>
          </w:tcPr>
          <w:p w:rsidR="00113B71" w:rsidRPr="00E546FD" w:rsidRDefault="00113B71" w:rsidP="00C8597C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8597C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.3)</w:t>
            </w:r>
          </w:p>
        </w:tc>
        <w:tc>
          <w:tcPr>
            <w:tcW w:w="1559" w:type="dxa"/>
            <w:tcBorders>
              <w:bottom w:val="nil"/>
              <w:right w:val="dashed" w:sz="4" w:space="0" w:color="auto"/>
            </w:tcBorders>
            <w:vAlign w:val="center"/>
          </w:tcPr>
          <w:p w:rsidR="00113B71" w:rsidRPr="00E546FD" w:rsidRDefault="00613666" w:rsidP="001F68E1">
            <w:pPr>
              <w:tabs>
                <w:tab w:val="decimal" w:pos="102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219,566</w:t>
            </w:r>
          </w:p>
        </w:tc>
        <w:tc>
          <w:tcPr>
            <w:tcW w:w="1559" w:type="dxa"/>
            <w:tcBorders>
              <w:left w:val="dashed" w:sz="4" w:space="0" w:color="auto"/>
              <w:bottom w:val="nil"/>
            </w:tcBorders>
            <w:vAlign w:val="center"/>
          </w:tcPr>
          <w:p w:rsidR="00113B71" w:rsidRPr="00E546FD" w:rsidRDefault="00B33767" w:rsidP="00C1459E">
            <w:pPr>
              <w:tabs>
                <w:tab w:val="decimal" w:pos="102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228,182</w:t>
            </w:r>
          </w:p>
        </w:tc>
        <w:tc>
          <w:tcPr>
            <w:tcW w:w="1559" w:type="dxa"/>
            <w:tcBorders>
              <w:bottom w:val="nil"/>
              <w:right w:val="dashed" w:sz="4" w:space="0" w:color="auto"/>
            </w:tcBorders>
          </w:tcPr>
          <w:p w:rsidR="00113B71" w:rsidRPr="00FB0097" w:rsidRDefault="00613666" w:rsidP="00113B71">
            <w:pPr>
              <w:tabs>
                <w:tab w:val="decimal" w:pos="102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219,927</w:t>
            </w:r>
          </w:p>
        </w:tc>
        <w:tc>
          <w:tcPr>
            <w:tcW w:w="1560" w:type="dxa"/>
            <w:tcBorders>
              <w:left w:val="dashed" w:sz="4" w:space="0" w:color="auto"/>
              <w:bottom w:val="nil"/>
            </w:tcBorders>
            <w:vAlign w:val="center"/>
          </w:tcPr>
          <w:p w:rsidR="00113B71" w:rsidRPr="00E546FD" w:rsidRDefault="00B33767" w:rsidP="00C1459E">
            <w:pPr>
              <w:tabs>
                <w:tab w:val="decimal" w:pos="102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228,297</w:t>
            </w:r>
          </w:p>
        </w:tc>
      </w:tr>
      <w:tr w:rsidR="00113B71" w:rsidRPr="00E546FD" w:rsidTr="001A24E4">
        <w:tc>
          <w:tcPr>
            <w:tcW w:w="3543" w:type="dxa"/>
            <w:tcBorders>
              <w:top w:val="nil"/>
              <w:bottom w:val="nil"/>
            </w:tcBorders>
          </w:tcPr>
          <w:p w:rsidR="00113B71" w:rsidRPr="00E546FD" w:rsidRDefault="00113B71" w:rsidP="001A24E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13B71" w:rsidRPr="00E546FD" w:rsidRDefault="00613666" w:rsidP="0018459D">
            <w:pPr>
              <w:tabs>
                <w:tab w:val="decimal" w:pos="102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166,997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13B71" w:rsidRPr="00E546FD" w:rsidRDefault="00B33767" w:rsidP="00B33767">
            <w:pPr>
              <w:tabs>
                <w:tab w:val="decimal" w:pos="102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="00113B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1459E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</w:tcPr>
          <w:p w:rsidR="00113B71" w:rsidRPr="00FB0097" w:rsidRDefault="00613666" w:rsidP="0018459D">
            <w:pPr>
              <w:tabs>
                <w:tab w:val="decimal" w:pos="102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166,980</w:t>
            </w:r>
          </w:p>
        </w:tc>
        <w:tc>
          <w:tcPr>
            <w:tcW w:w="156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13B71" w:rsidRPr="00E546FD" w:rsidRDefault="00B33767" w:rsidP="00B33767">
            <w:pPr>
              <w:tabs>
                <w:tab w:val="decimal" w:pos="102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162,753</w:t>
            </w:r>
          </w:p>
        </w:tc>
      </w:tr>
      <w:tr w:rsidR="00113B71" w:rsidRPr="00E546FD" w:rsidTr="001A24E4">
        <w:tc>
          <w:tcPr>
            <w:tcW w:w="3543" w:type="dxa"/>
          </w:tcPr>
          <w:p w:rsidR="00113B71" w:rsidRPr="00E546FD" w:rsidRDefault="00113B71" w:rsidP="001A24E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F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right w:val="dashed" w:sz="4" w:space="0" w:color="auto"/>
            </w:tcBorders>
            <w:vAlign w:val="center"/>
          </w:tcPr>
          <w:p w:rsidR="00113B71" w:rsidRPr="00E546FD" w:rsidRDefault="0018459D" w:rsidP="00113B71">
            <w:pPr>
              <w:tabs>
                <w:tab w:val="decimal" w:pos="102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985BC7">
              <w:rPr>
                <w:rFonts w:ascii="Angsana New" w:hAnsi="Angsana New" w:cs="Angsana New"/>
                <w:sz w:val="30"/>
                <w:szCs w:val="30"/>
              </w:rPr>
              <w:t>6,563</w:t>
            </w:r>
          </w:p>
        </w:tc>
        <w:tc>
          <w:tcPr>
            <w:tcW w:w="1559" w:type="dxa"/>
            <w:tcBorders>
              <w:left w:val="dashed" w:sz="4" w:space="0" w:color="auto"/>
            </w:tcBorders>
            <w:vAlign w:val="center"/>
          </w:tcPr>
          <w:p w:rsidR="00113B71" w:rsidRPr="00E546FD" w:rsidRDefault="00C1459E" w:rsidP="00C1459E">
            <w:pPr>
              <w:tabs>
                <w:tab w:val="decimal" w:pos="102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392</w:t>
            </w:r>
            <w:r w:rsidR="00113B7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035</w:t>
            </w:r>
          </w:p>
        </w:tc>
        <w:tc>
          <w:tcPr>
            <w:tcW w:w="1559" w:type="dxa"/>
            <w:tcBorders>
              <w:right w:val="dashed" w:sz="4" w:space="0" w:color="auto"/>
            </w:tcBorders>
          </w:tcPr>
          <w:p w:rsidR="00113B71" w:rsidRPr="00FB0097" w:rsidRDefault="0018459D" w:rsidP="00113B71">
            <w:pPr>
              <w:tabs>
                <w:tab w:val="decimal" w:pos="102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386</w:t>
            </w:r>
            <w:r w:rsidR="005B6DB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  <w:tc>
          <w:tcPr>
            <w:tcW w:w="1560" w:type="dxa"/>
            <w:tcBorders>
              <w:left w:val="dashed" w:sz="4" w:space="0" w:color="auto"/>
            </w:tcBorders>
            <w:vAlign w:val="center"/>
          </w:tcPr>
          <w:p w:rsidR="00113B71" w:rsidRPr="00E546FD" w:rsidRDefault="00C1459E" w:rsidP="00C1459E">
            <w:pPr>
              <w:tabs>
                <w:tab w:val="decimal" w:pos="102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391</w:t>
            </w:r>
            <w:r w:rsidR="00113B7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050</w:t>
            </w:r>
          </w:p>
        </w:tc>
      </w:tr>
    </w:tbl>
    <w:p w:rsidR="00531509" w:rsidRDefault="00531509" w:rsidP="00531509">
      <w:pPr>
        <w:spacing w:line="120" w:lineRule="auto"/>
        <w:ind w:left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A75E2" w:rsidRDefault="00C31965" w:rsidP="004F7013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เงินกู้ยืมระยะสั้นจากบุคคลและกิจการที่เกี่ยวข้องกัน</w:t>
      </w:r>
    </w:p>
    <w:p w:rsidR="00F52D37" w:rsidRDefault="00F52D37" w:rsidP="00F52D37">
      <w:pPr>
        <w:tabs>
          <w:tab w:val="left" w:pos="900"/>
        </w:tabs>
        <w:ind w:right="-61"/>
        <w:jc w:val="righ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r w:rsidRPr="00941C87">
        <w:rPr>
          <w:rFonts w:ascii="Angsana New" w:hAnsi="Angsana New" w:cs="Angsana New"/>
          <w:sz w:val="32"/>
          <w:szCs w:val="32"/>
          <w:cs/>
        </w:rPr>
        <w:t>หน่วย : พันบาท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1098"/>
        <w:gridCol w:w="1099"/>
        <w:gridCol w:w="1098"/>
        <w:gridCol w:w="1099"/>
        <w:gridCol w:w="992"/>
        <w:gridCol w:w="992"/>
      </w:tblGrid>
      <w:tr w:rsidR="00187DE8" w:rsidRPr="001E0C7C" w:rsidTr="00306DC9">
        <w:tc>
          <w:tcPr>
            <w:tcW w:w="3828" w:type="dxa"/>
            <w:vMerge w:val="restart"/>
            <w:shd w:val="clear" w:color="auto" w:fill="auto"/>
            <w:vAlign w:val="center"/>
          </w:tcPr>
          <w:p w:rsidR="00187DE8" w:rsidRPr="001E0C7C" w:rsidRDefault="00187DE8" w:rsidP="006C6CDB">
            <w:pPr>
              <w:ind w:left="-108" w:right="-1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197" w:type="dxa"/>
            <w:gridSpan w:val="2"/>
            <w:tcBorders>
              <w:bottom w:val="single" w:sz="4" w:space="0" w:color="auto"/>
            </w:tcBorders>
            <w:vAlign w:val="center"/>
          </w:tcPr>
          <w:p w:rsidR="00187DE8" w:rsidRPr="00041CA9" w:rsidRDefault="00187DE8" w:rsidP="006C6CDB">
            <w:pPr>
              <w:pStyle w:val="a8"/>
              <w:ind w:right="-108"/>
              <w:jc w:val="center"/>
              <w:rPr>
                <w:rFonts w:ascii="Angsana New" w:hAnsi="Angsana New" w:cs="AngsanaUPC"/>
                <w:sz w:val="29"/>
                <w:szCs w:val="29"/>
              </w:rPr>
            </w:pPr>
            <w:r w:rsidRPr="00041CA9">
              <w:rPr>
                <w:rFonts w:ascii="Angsana New" w:hAnsi="Angsana New" w:cs="AngsanaUPC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97" w:type="dxa"/>
            <w:gridSpan w:val="2"/>
            <w:tcBorders>
              <w:bottom w:val="single" w:sz="4" w:space="0" w:color="auto"/>
            </w:tcBorders>
          </w:tcPr>
          <w:p w:rsidR="00187DE8" w:rsidRPr="001E0C7C" w:rsidRDefault="00187DE8" w:rsidP="006C6CDB">
            <w:pPr>
              <w:tabs>
                <w:tab w:val="left" w:pos="720"/>
                <w:tab w:val="left" w:pos="1170"/>
                <w:tab w:val="decimal" w:pos="8460"/>
              </w:tabs>
              <w:ind w:left="-108" w:right="-11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:rsidR="00187DE8" w:rsidRPr="001E0C7C" w:rsidRDefault="00187DE8" w:rsidP="006C6CDB">
            <w:pPr>
              <w:tabs>
                <w:tab w:val="left" w:pos="720"/>
                <w:tab w:val="left" w:pos="1170"/>
                <w:tab w:val="decimal" w:pos="8460"/>
              </w:tabs>
              <w:ind w:left="-108" w:right="-11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E0C7C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อัตราดอกเบี้ย(</w:t>
            </w:r>
            <w:r w:rsidRPr="001E0C7C">
              <w:rPr>
                <w:rFonts w:ascii="Angsana New" w:hAnsi="Angsana New" w:cs="Angsana New"/>
                <w:sz w:val="29"/>
                <w:szCs w:val="29"/>
              </w:rPr>
              <w:t>%)</w:t>
            </w:r>
          </w:p>
        </w:tc>
      </w:tr>
      <w:tr w:rsidR="00187DE8" w:rsidRPr="001E0C7C" w:rsidTr="00306DC9"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7DE8" w:rsidRPr="001E0C7C" w:rsidRDefault="00187DE8" w:rsidP="00187DE8">
            <w:pPr>
              <w:ind w:left="-108" w:right="-11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187DE8" w:rsidRPr="001E0C7C" w:rsidRDefault="00613666" w:rsidP="00366187">
            <w:pPr>
              <w:tabs>
                <w:tab w:val="left" w:pos="720"/>
                <w:tab w:val="left" w:pos="1170"/>
                <w:tab w:val="left" w:pos="1800"/>
                <w:tab w:val="decimal" w:pos="8460"/>
              </w:tabs>
              <w:ind w:left="-108" w:right="-11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31 </w:t>
            </w:r>
            <w:proofErr w:type="spellStart"/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มี.ค</w:t>
            </w:r>
            <w:proofErr w:type="spellEnd"/>
            <w:r>
              <w:rPr>
                <w:rFonts w:ascii="Angsana New" w:hAnsi="Angsana New" w:cs="Angsana New"/>
                <w:sz w:val="29"/>
                <w:szCs w:val="29"/>
              </w:rPr>
              <w:t xml:space="preserve">. </w:t>
            </w:r>
            <w:r w:rsidR="00187DE8">
              <w:rPr>
                <w:rFonts w:ascii="Angsana New" w:hAnsi="Angsana New" w:cs="Angsana New" w:hint="cs"/>
                <w:sz w:val="29"/>
                <w:szCs w:val="29"/>
                <w:cs/>
              </w:rPr>
              <w:t>5</w:t>
            </w:r>
            <w:r w:rsidR="00366187">
              <w:rPr>
                <w:rFonts w:ascii="Angsana New" w:hAnsi="Angsana New" w:cs="Angsana New" w:hint="cs"/>
                <w:sz w:val="29"/>
                <w:szCs w:val="29"/>
                <w:cs/>
              </w:rPr>
              <w:t>9</w:t>
            </w:r>
          </w:p>
        </w:tc>
        <w:tc>
          <w:tcPr>
            <w:tcW w:w="1099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187DE8" w:rsidRPr="001E0C7C" w:rsidRDefault="00187DE8" w:rsidP="00366187">
            <w:pPr>
              <w:tabs>
                <w:tab w:val="left" w:pos="720"/>
                <w:tab w:val="left" w:pos="1170"/>
                <w:tab w:val="left" w:pos="1800"/>
                <w:tab w:val="decimal" w:pos="8460"/>
              </w:tabs>
              <w:ind w:left="-108" w:right="-11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31 ธ.ค.</w:t>
            </w:r>
            <w:r w:rsidR="0061366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5</w:t>
            </w:r>
            <w:r w:rsidR="00366187">
              <w:rPr>
                <w:rFonts w:ascii="Angsana New" w:hAnsi="Angsana New" w:cs="Angsana New" w:hint="cs"/>
                <w:sz w:val="29"/>
                <w:szCs w:val="29"/>
                <w:cs/>
              </w:rPr>
              <w:t>8</w:t>
            </w:r>
          </w:p>
        </w:tc>
        <w:tc>
          <w:tcPr>
            <w:tcW w:w="1098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187DE8" w:rsidRPr="001E0C7C" w:rsidRDefault="00187DE8" w:rsidP="00366187">
            <w:pPr>
              <w:tabs>
                <w:tab w:val="left" w:pos="720"/>
                <w:tab w:val="left" w:pos="1170"/>
                <w:tab w:val="left" w:pos="1800"/>
                <w:tab w:val="decimal" w:pos="8460"/>
              </w:tabs>
              <w:ind w:left="-108" w:right="-11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31 มี.ค.</w:t>
            </w:r>
            <w:r w:rsidR="0061366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5</w:t>
            </w:r>
            <w:r w:rsidR="00366187">
              <w:rPr>
                <w:rFonts w:ascii="Angsana New" w:hAnsi="Angsana New" w:cs="Angsana New" w:hint="cs"/>
                <w:sz w:val="29"/>
                <w:szCs w:val="29"/>
                <w:cs/>
              </w:rPr>
              <w:t>9</w:t>
            </w:r>
          </w:p>
        </w:tc>
        <w:tc>
          <w:tcPr>
            <w:tcW w:w="1099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187DE8" w:rsidRPr="001E0C7C" w:rsidRDefault="00187DE8" w:rsidP="00366187">
            <w:pPr>
              <w:tabs>
                <w:tab w:val="left" w:pos="720"/>
                <w:tab w:val="left" w:pos="1170"/>
                <w:tab w:val="left" w:pos="1800"/>
                <w:tab w:val="decimal" w:pos="8460"/>
              </w:tabs>
              <w:ind w:left="-108" w:right="-11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31 ธ.ค.</w:t>
            </w:r>
            <w:r w:rsidR="0061366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5</w:t>
            </w:r>
            <w:r w:rsidR="00366187">
              <w:rPr>
                <w:rFonts w:ascii="Angsana New" w:hAnsi="Angsana New" w:cs="Angsana New" w:hint="cs"/>
                <w:sz w:val="29"/>
                <w:szCs w:val="29"/>
                <w:cs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187DE8" w:rsidRPr="001E0C7C" w:rsidRDefault="00187DE8" w:rsidP="00366187">
            <w:pPr>
              <w:tabs>
                <w:tab w:val="left" w:pos="720"/>
                <w:tab w:val="left" w:pos="1170"/>
                <w:tab w:val="left" w:pos="1800"/>
                <w:tab w:val="decimal" w:pos="8460"/>
              </w:tabs>
              <w:ind w:left="-108" w:right="-11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31 มี.ค.</w:t>
            </w:r>
            <w:r w:rsidR="0061366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5</w:t>
            </w:r>
            <w:r w:rsidR="00366187">
              <w:rPr>
                <w:rFonts w:ascii="Angsana New" w:hAnsi="Angsana New" w:cs="Angsana New" w:hint="cs"/>
                <w:sz w:val="29"/>
                <w:szCs w:val="29"/>
                <w:cs/>
              </w:rPr>
              <w:t>9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187DE8" w:rsidRPr="001E0C7C" w:rsidRDefault="00187DE8" w:rsidP="00366187">
            <w:pPr>
              <w:tabs>
                <w:tab w:val="left" w:pos="720"/>
                <w:tab w:val="left" w:pos="1170"/>
                <w:tab w:val="left" w:pos="1800"/>
                <w:tab w:val="decimal" w:pos="8460"/>
              </w:tabs>
              <w:ind w:left="-108" w:right="-11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31 ธ.ค.</w:t>
            </w:r>
            <w:r w:rsidR="0061366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5</w:t>
            </w:r>
            <w:r w:rsidR="00366187">
              <w:rPr>
                <w:rFonts w:ascii="Angsana New" w:hAnsi="Angsana New" w:cs="Angsana New" w:hint="cs"/>
                <w:sz w:val="29"/>
                <w:szCs w:val="29"/>
                <w:cs/>
              </w:rPr>
              <w:t>8</w:t>
            </w:r>
          </w:p>
        </w:tc>
      </w:tr>
      <w:tr w:rsidR="00187DE8" w:rsidRPr="001E0C7C" w:rsidTr="00306DC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DE8" w:rsidRPr="001E0C7C" w:rsidRDefault="00187DE8" w:rsidP="00187DE8">
            <w:pPr>
              <w:tabs>
                <w:tab w:val="left" w:pos="252"/>
                <w:tab w:val="left" w:pos="702"/>
                <w:tab w:val="left" w:pos="1800"/>
                <w:tab w:val="decimal" w:pos="8460"/>
              </w:tabs>
              <w:ind w:right="-117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1E0C7C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บุคคล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187DE8" w:rsidRPr="001E0C7C" w:rsidRDefault="00187DE8" w:rsidP="00187DE8">
            <w:pPr>
              <w:tabs>
                <w:tab w:val="decimal" w:pos="992"/>
              </w:tabs>
              <w:jc w:val="both"/>
              <w:rPr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:rsidR="00187DE8" w:rsidRPr="001E0C7C" w:rsidRDefault="00187DE8" w:rsidP="00187DE8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187DE8" w:rsidRPr="001E0C7C" w:rsidRDefault="00187DE8" w:rsidP="00187DE8">
            <w:pPr>
              <w:jc w:val="thaiDistribute"/>
              <w:rPr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187DE8" w:rsidRPr="001E0C7C" w:rsidRDefault="00187DE8" w:rsidP="00187DE8">
            <w:pPr>
              <w:jc w:val="thaiDistribute"/>
              <w:rPr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187DE8" w:rsidRPr="001E0C7C" w:rsidRDefault="00187DE8" w:rsidP="00187DE8">
            <w:pPr>
              <w:jc w:val="thaiDistribute"/>
              <w:rPr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187DE8" w:rsidRPr="001E0C7C" w:rsidRDefault="00187DE8" w:rsidP="00187DE8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306DC9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583EE9">
            <w:pPr>
              <w:tabs>
                <w:tab w:val="left" w:pos="252"/>
                <w:tab w:val="left" w:pos="702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  <w:cs/>
              </w:rPr>
              <w:t>ยอดคงเหลือยกมาต้น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19,</w:t>
            </w:r>
            <w:r>
              <w:rPr>
                <w:rFonts w:ascii="Angsana New" w:hAnsi="Angsana New" w:cs="Angsana New"/>
                <w:sz w:val="29"/>
                <w:szCs w:val="29"/>
              </w:rPr>
              <w:t>921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A672E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19,909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B41D3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19,</w:t>
            </w:r>
            <w:r>
              <w:rPr>
                <w:rFonts w:ascii="Angsana New" w:hAnsi="Angsana New" w:cs="Angsana New"/>
                <w:sz w:val="29"/>
                <w:szCs w:val="29"/>
              </w:rPr>
              <w:t>921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C1459E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19,909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tabs>
                <w:tab w:val="decimal" w:pos="1018"/>
              </w:tabs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tabs>
                <w:tab w:val="decimal" w:pos="1018"/>
              </w:tabs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11E8" w:rsidRPr="001E0C7C" w:rsidTr="00306DC9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583EE9">
            <w:pPr>
              <w:tabs>
                <w:tab w:val="left" w:pos="252"/>
                <w:tab w:val="left" w:pos="601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83EE9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บวก</w:t>
            </w:r>
            <w:r w:rsidRPr="001E0C7C">
              <w:rPr>
                <w:rFonts w:ascii="Angsana New" w:hAnsi="Angsana New" w:cs="Angsana New"/>
                <w:sz w:val="29"/>
                <w:szCs w:val="29"/>
              </w:rPr>
              <w:tab/>
            </w:r>
            <w:r w:rsidRPr="001E0C7C">
              <w:rPr>
                <w:rFonts w:ascii="Angsana New" w:hAnsi="Angsana New" w:cs="Angsana New"/>
                <w:sz w:val="29"/>
                <w:szCs w:val="29"/>
                <w:cs/>
              </w:rPr>
              <w:t>กู้เพิ่มระหว่าง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A672E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--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C1459E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--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tabs>
                <w:tab w:val="decimal" w:pos="1018"/>
              </w:tabs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tabs>
                <w:tab w:val="decimal" w:pos="1018"/>
              </w:tabs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11E8" w:rsidRPr="001E0C7C" w:rsidTr="00C1459E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583EE9" w:rsidRDefault="009811E8" w:rsidP="00583EE9">
            <w:pPr>
              <w:tabs>
                <w:tab w:val="left" w:pos="252"/>
                <w:tab w:val="left" w:pos="601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หัก</w:t>
            </w:r>
            <w:r w:rsidRPr="00583EE9">
              <w:rPr>
                <w:rFonts w:ascii="Angsana New" w:hAnsi="Angsana New" w:cs="Angsana New"/>
                <w:sz w:val="29"/>
                <w:szCs w:val="29"/>
              </w:rPr>
              <w:tab/>
            </w:r>
            <w:r w:rsidRPr="00583EE9">
              <w:rPr>
                <w:rFonts w:ascii="Angsana New" w:hAnsi="Angsana New" w:cs="Angsana New"/>
                <w:sz w:val="29"/>
                <w:szCs w:val="29"/>
                <w:cs/>
              </w:rPr>
              <w:t>ชำระคืนระหว่าง</w:t>
            </w:r>
            <w:r w:rsidRPr="00583EE9">
              <w:rPr>
                <w:rFonts w:ascii="Angsana New" w:hAnsi="Angsana New" w:cs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 w:hint="cs"/>
                <w:sz w:val="29"/>
                <w:szCs w:val="29"/>
                <w:cs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A672E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--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 w:hint="cs"/>
                <w:sz w:val="29"/>
                <w:szCs w:val="29"/>
                <w:cs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--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tabs>
                <w:tab w:val="decimal" w:pos="1018"/>
              </w:tabs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tabs>
                <w:tab w:val="decimal" w:pos="1018"/>
              </w:tabs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11E8" w:rsidRPr="001E0C7C" w:rsidTr="00C1459E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1E8" w:rsidRPr="00583EE9" w:rsidRDefault="00C06A69" w:rsidP="00C06A69">
            <w:pPr>
              <w:tabs>
                <w:tab w:val="left" w:pos="252"/>
                <w:tab w:val="left" w:pos="702"/>
                <w:tab w:val="left" w:pos="1800"/>
                <w:tab w:val="decimal" w:pos="8460"/>
              </w:tabs>
              <w:ind w:right="-117" w:firstLine="601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 w:rsidR="009811E8" w:rsidRPr="00C1459E">
              <w:rPr>
                <w:rFonts w:ascii="Angsana New" w:hAnsi="Angsana New" w:cs="Angsana New" w:hint="cs"/>
                <w:sz w:val="29"/>
                <w:szCs w:val="29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  <w:r w:rsidR="00C5003F">
              <w:rPr>
                <w:rFonts w:ascii="Angsana New" w:hAnsi="Angsana New" w:cs="Angsana New" w:hint="cs"/>
                <w:sz w:val="29"/>
                <w:szCs w:val="29"/>
                <w:cs/>
              </w:rPr>
              <w:t>ขาดทุน</w:t>
            </w:r>
            <w:r w:rsidR="009811E8" w:rsidRPr="00C1459E">
              <w:rPr>
                <w:rFonts w:ascii="Angsana New" w:hAnsi="Angsana New" w:cs="Angsana New" w:hint="cs"/>
                <w:sz w:val="29"/>
                <w:szCs w:val="29"/>
                <w:cs/>
              </w:rPr>
              <w:t>จากอัตราแลกเปลี่ยน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423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A672E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52C17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1,807</w:t>
            </w:r>
            <w:r w:rsidRPr="00C52C17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423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C1459E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52C17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1,807</w:t>
            </w:r>
            <w:r w:rsidRPr="00C52C17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11E8" w:rsidRPr="001E0C7C" w:rsidTr="008D7E6D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1E8" w:rsidRPr="001E0C7C" w:rsidRDefault="009811E8" w:rsidP="00583EE9">
            <w:pPr>
              <w:tabs>
                <w:tab w:val="left" w:pos="252"/>
                <w:tab w:val="left" w:pos="702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83EE9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บวก(หัก)</w:t>
            </w:r>
            <w:r w:rsidRPr="001E0C7C">
              <w:rPr>
                <w:rFonts w:ascii="Angsana New" w:hAnsi="Angsana New" w:cs="Angsana New"/>
                <w:sz w:val="29"/>
                <w:szCs w:val="29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469</w:t>
            </w:r>
            <w:r w:rsidRPr="00C52C17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C52C17" w:rsidRDefault="009811E8" w:rsidP="00A672E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1,819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9811E8" w:rsidP="00B41D3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469</w:t>
            </w:r>
            <w:r w:rsidRPr="00C52C17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C52C17" w:rsidRDefault="009811E8" w:rsidP="00C1459E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1,819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11E8" w:rsidRPr="001E0C7C" w:rsidTr="008D7E6D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E8" w:rsidRPr="001E0C7C" w:rsidRDefault="009811E8" w:rsidP="00583EE9">
            <w:pPr>
              <w:tabs>
                <w:tab w:val="left" w:pos="252"/>
                <w:tab w:val="left" w:pos="522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E0C7C">
              <w:rPr>
                <w:rFonts w:ascii="Angsana New" w:hAnsi="Angsana New" w:cs="Angsana New" w:hint="cs"/>
                <w:sz w:val="29"/>
                <w:szCs w:val="29"/>
                <w:cs/>
              </w:rPr>
              <w:t>ยอดคงเหลือยกไปปลาย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19,875</w:t>
            </w: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C52C17" w:rsidRDefault="009811E8" w:rsidP="00A672E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19,9</w:t>
            </w:r>
            <w:r>
              <w:rPr>
                <w:rFonts w:ascii="Angsana New" w:hAnsi="Angsana New" w:cs="Angsana New"/>
                <w:sz w:val="29"/>
                <w:szCs w:val="29"/>
              </w:rPr>
              <w:t>21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19,875</w:t>
            </w: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C52C17" w:rsidRDefault="009811E8" w:rsidP="00C1459E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19,9</w:t>
            </w:r>
            <w:r>
              <w:rPr>
                <w:rFonts w:ascii="Angsana New" w:hAnsi="Angsana New" w:cs="Angsana New"/>
                <w:sz w:val="29"/>
                <w:szCs w:val="29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6.00</w:t>
            </w: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</w:rPr>
              <w:t>6.00</w:t>
            </w:r>
          </w:p>
        </w:tc>
      </w:tr>
      <w:tr w:rsidR="009811E8" w:rsidRPr="001E0C7C" w:rsidTr="00306DC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tabs>
                <w:tab w:val="left" w:pos="252"/>
                <w:tab w:val="left" w:pos="702"/>
                <w:tab w:val="left" w:pos="1800"/>
                <w:tab w:val="decimal" w:pos="8460"/>
              </w:tabs>
              <w:ind w:right="-11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E0C7C">
              <w:rPr>
                <w:rFonts w:ascii="Angsana New" w:hAnsi="Angsana New" w:cs="Angsana New" w:hint="cs"/>
                <w:sz w:val="29"/>
                <w:szCs w:val="29"/>
                <w:cs/>
              </w:rPr>
              <w:t>รวมเงินกู้ยืมจากบุคคลที่เกี่ยวข้องกัน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19,875</w:t>
            </w: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C52C17" w:rsidRDefault="009811E8" w:rsidP="00A672E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19,9</w:t>
            </w:r>
            <w:r>
              <w:rPr>
                <w:rFonts w:ascii="Angsana New" w:hAnsi="Angsana New" w:cs="Angsana New"/>
                <w:sz w:val="29"/>
                <w:szCs w:val="29"/>
              </w:rPr>
              <w:t>21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19,875</w:t>
            </w: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19,9</w:t>
            </w:r>
            <w:r>
              <w:rPr>
                <w:rFonts w:ascii="Angsana New" w:hAnsi="Angsana New" w:cs="Angsana New"/>
                <w:sz w:val="29"/>
                <w:szCs w:val="29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306DC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tabs>
                <w:tab w:val="left" w:pos="252"/>
                <w:tab w:val="left" w:pos="702"/>
                <w:tab w:val="left" w:pos="1800"/>
                <w:tab w:val="decimal" w:pos="8460"/>
              </w:tabs>
              <w:ind w:right="-117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1E0C7C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847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1E0C7C" w:rsidRDefault="009811E8" w:rsidP="00C52C17">
            <w:pPr>
              <w:tabs>
                <w:tab w:val="decimal" w:pos="847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C52C17">
            <w:pPr>
              <w:tabs>
                <w:tab w:val="decimal" w:pos="847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C52C17">
            <w:pPr>
              <w:tabs>
                <w:tab w:val="decimal" w:pos="847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306DC9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583EE9">
            <w:pPr>
              <w:tabs>
                <w:tab w:val="left" w:pos="252"/>
                <w:tab w:val="left" w:pos="522"/>
                <w:tab w:val="left" w:pos="1800"/>
                <w:tab w:val="decimal" w:pos="8460"/>
              </w:tabs>
              <w:ind w:right="-11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proofErr w:type="spellStart"/>
            <w:r w:rsidRPr="001E0C7C">
              <w:rPr>
                <w:rFonts w:ascii="Angsana New" w:hAnsi="Angsana New" w:cs="Angsana New"/>
                <w:b/>
                <w:bCs/>
                <w:sz w:val="29"/>
                <w:szCs w:val="29"/>
              </w:rPr>
              <w:t>Ceminter</w:t>
            </w:r>
            <w:proofErr w:type="spellEnd"/>
            <w:r w:rsidRPr="001E0C7C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proofErr w:type="spellStart"/>
            <w:r w:rsidRPr="001E0C7C">
              <w:rPr>
                <w:rFonts w:ascii="Angsana New" w:hAnsi="Angsana New" w:cs="Angsana New"/>
                <w:b/>
                <w:bCs/>
                <w:sz w:val="29"/>
                <w:szCs w:val="29"/>
              </w:rPr>
              <w:t>Pte.</w:t>
            </w:r>
            <w:proofErr w:type="spellEnd"/>
            <w:r w:rsidRPr="001E0C7C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Ltd.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847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1E0C7C" w:rsidRDefault="009811E8" w:rsidP="00C52C17">
            <w:pPr>
              <w:tabs>
                <w:tab w:val="decimal" w:pos="847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C52C17">
            <w:pPr>
              <w:tabs>
                <w:tab w:val="decimal" w:pos="847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C52C17">
            <w:pPr>
              <w:tabs>
                <w:tab w:val="decimal" w:pos="847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4950B7">
        <w:trPr>
          <w:trHeight w:val="368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583EE9">
            <w:pPr>
              <w:tabs>
                <w:tab w:val="left" w:pos="252"/>
                <w:tab w:val="left" w:pos="702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  <w:cs/>
              </w:rPr>
              <w:t>ยอดคงเหลือยกมาต้น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C52C1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089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A672E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32,</w:t>
            </w:r>
            <w:r>
              <w:rPr>
                <w:rFonts w:ascii="Angsana New" w:hAnsi="Angsana New" w:cs="Angsana New"/>
                <w:sz w:val="29"/>
                <w:szCs w:val="29"/>
              </w:rPr>
              <w:t>963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C52C1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089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F35517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32,</w:t>
            </w:r>
            <w:r>
              <w:rPr>
                <w:rFonts w:ascii="Angsana New" w:hAnsi="Angsana New" w:cs="Angsana New"/>
                <w:sz w:val="29"/>
                <w:szCs w:val="29"/>
              </w:rPr>
              <w:t>963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306DC9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583EE9">
            <w:pPr>
              <w:tabs>
                <w:tab w:val="left" w:pos="252"/>
                <w:tab w:val="left" w:pos="601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583EE9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บวก</w:t>
            </w:r>
            <w:r w:rsidRPr="001E0C7C">
              <w:rPr>
                <w:rFonts w:ascii="Angsana New" w:hAnsi="Angsana New" w:cs="Angsana New"/>
                <w:sz w:val="29"/>
                <w:szCs w:val="29"/>
              </w:rPr>
              <w:tab/>
            </w:r>
            <w:r w:rsidRPr="001E0C7C">
              <w:rPr>
                <w:rFonts w:ascii="Angsana New" w:hAnsi="Angsana New" w:cs="Angsana New"/>
                <w:sz w:val="29"/>
                <w:szCs w:val="29"/>
                <w:cs/>
              </w:rPr>
              <w:t>กู้เพิ่มระหว่าง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A672E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306DC9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583EE9">
            <w:pPr>
              <w:tabs>
                <w:tab w:val="left" w:pos="252"/>
                <w:tab w:val="left" w:pos="601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583EE9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หัก</w:t>
            </w:r>
            <w:r w:rsidRPr="001E0C7C">
              <w:rPr>
                <w:rFonts w:ascii="Angsana New" w:hAnsi="Angsana New" w:cs="Angsana New"/>
                <w:sz w:val="29"/>
                <w:szCs w:val="29"/>
              </w:rPr>
              <w:tab/>
            </w:r>
            <w:r w:rsidRPr="001E0C7C">
              <w:rPr>
                <w:rFonts w:ascii="Angsana New" w:hAnsi="Angsana New" w:cs="Angsana New"/>
                <w:sz w:val="29"/>
                <w:szCs w:val="29"/>
                <w:cs/>
              </w:rPr>
              <w:t>ชำระคืนระหว่าง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A672E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613666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1E8" w:rsidRPr="001E0C7C" w:rsidRDefault="009811E8" w:rsidP="00583EE9">
            <w:pPr>
              <w:tabs>
                <w:tab w:val="left" w:pos="252"/>
                <w:tab w:val="left" w:pos="522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บวก(หัก)</w:t>
            </w:r>
            <w:r w:rsidRPr="001E0C7C">
              <w:rPr>
                <w:rFonts w:ascii="Angsana New" w:hAnsi="Angsana New" w:cs="Angsana New"/>
                <w:sz w:val="29"/>
                <w:szCs w:val="29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CB6A3A">
              <w:rPr>
                <w:rFonts w:ascii="Angsana New" w:hAnsi="Angsana New" w:cs="Angsana New"/>
                <w:sz w:val="29"/>
                <w:szCs w:val="29"/>
              </w:rPr>
              <w:t>850</w:t>
            </w:r>
            <w:r w:rsidRPr="00C52C1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A672E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</w:t>
            </w:r>
            <w:r w:rsidRPr="00C52C17">
              <w:rPr>
                <w:rFonts w:ascii="Angsana New" w:hAnsi="Angsana New" w:cs="Angsana New"/>
                <w:sz w:val="29"/>
                <w:szCs w:val="29"/>
              </w:rPr>
              <w:t>1</w:t>
            </w:r>
            <w:r>
              <w:rPr>
                <w:rFonts w:ascii="Angsana New" w:hAnsi="Angsana New" w:cs="Angsana New"/>
                <w:sz w:val="29"/>
                <w:szCs w:val="29"/>
              </w:rPr>
              <w:t>26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9811E8" w:rsidP="004950B7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B37B07">
              <w:rPr>
                <w:rFonts w:ascii="Angsana New" w:hAnsi="Angsana New" w:cs="Angsana New"/>
                <w:sz w:val="29"/>
                <w:szCs w:val="29"/>
              </w:rPr>
              <w:t>850</w:t>
            </w:r>
            <w:r w:rsidRPr="00C52C1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C52C17" w:rsidRDefault="009811E8" w:rsidP="00F35517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</w:t>
            </w:r>
            <w:r w:rsidRPr="00C52C17">
              <w:rPr>
                <w:rFonts w:ascii="Angsana New" w:hAnsi="Angsana New" w:cs="Angsana New"/>
                <w:sz w:val="29"/>
                <w:szCs w:val="29"/>
              </w:rPr>
              <w:t>1</w:t>
            </w:r>
            <w:r>
              <w:rPr>
                <w:rFonts w:ascii="Angsana New" w:hAnsi="Angsana New" w:cs="Angsana New"/>
                <w:sz w:val="29"/>
                <w:szCs w:val="29"/>
              </w:rPr>
              <w:t>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613666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583EE9">
            <w:pPr>
              <w:tabs>
                <w:tab w:val="left" w:pos="288"/>
                <w:tab w:val="left" w:pos="522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  <w:cs/>
              </w:rPr>
              <w:t>ยอดคงเหลือยกไปปลาย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35,2</w:t>
            </w:r>
            <w:r w:rsidR="00CB6A3A">
              <w:rPr>
                <w:rFonts w:ascii="Angsana New" w:hAnsi="Angsana New" w:cs="Angsana New"/>
                <w:sz w:val="29"/>
                <w:szCs w:val="29"/>
              </w:rPr>
              <w:t>39</w:t>
            </w: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C52C17" w:rsidRDefault="009811E8" w:rsidP="00A672ED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C52C1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089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35,2</w:t>
            </w:r>
            <w:r w:rsidR="00B37B07">
              <w:rPr>
                <w:rFonts w:ascii="Angsana New" w:hAnsi="Angsana New" w:cs="Angsana New"/>
                <w:sz w:val="29"/>
                <w:szCs w:val="29"/>
              </w:rPr>
              <w:t>39</w:t>
            </w: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C52C17" w:rsidRDefault="009811E8" w:rsidP="00F35517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C52C1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52C17">
              <w:rPr>
                <w:rFonts w:ascii="Angsana New" w:hAnsi="Angsana New"/>
                <w:sz w:val="29"/>
                <w:szCs w:val="29"/>
              </w:rPr>
              <w:t>1.00</w:t>
            </w: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E0C7C">
              <w:rPr>
                <w:rFonts w:ascii="Angsana New" w:hAnsi="Angsana New"/>
                <w:sz w:val="29"/>
                <w:szCs w:val="29"/>
              </w:rPr>
              <w:t>1.00</w:t>
            </w:r>
          </w:p>
        </w:tc>
      </w:tr>
      <w:tr w:rsidR="00C52C17" w:rsidRPr="001E0C7C" w:rsidTr="00613666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2C17" w:rsidRPr="001E0C7C" w:rsidRDefault="00C52C17" w:rsidP="00583EE9">
            <w:pPr>
              <w:tabs>
                <w:tab w:val="left" w:pos="252"/>
                <w:tab w:val="left" w:pos="522"/>
                <w:tab w:val="left" w:pos="1800"/>
                <w:tab w:val="decimal" w:pos="8460"/>
              </w:tabs>
              <w:ind w:right="-11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1E0C7C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บริษัท </w:t>
            </w:r>
            <w:proofErr w:type="spellStart"/>
            <w:r w:rsidRPr="001E0C7C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โกล</w:t>
            </w:r>
            <w:proofErr w:type="spellEnd"/>
            <w:r w:rsidRPr="001E0C7C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คอน</w:t>
            </w:r>
            <w:proofErr w:type="spellStart"/>
            <w:r w:rsidRPr="001E0C7C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ซัลติ้ง</w:t>
            </w:r>
            <w:proofErr w:type="spellEnd"/>
            <w:r w:rsidR="009B5030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</w:t>
            </w:r>
            <w:proofErr w:type="spellStart"/>
            <w:r w:rsidRPr="001E0C7C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แอนด์</w:t>
            </w:r>
            <w:proofErr w:type="spellEnd"/>
            <w:r w:rsidRPr="001E0C7C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เทรด</w:t>
            </w:r>
            <w:proofErr w:type="spellStart"/>
            <w:r w:rsidRPr="001E0C7C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ดิ้ง</w:t>
            </w:r>
            <w:proofErr w:type="spellEnd"/>
            <w:r w:rsidRPr="001E0C7C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C52C17" w:rsidRPr="00370D63" w:rsidRDefault="00C52C17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C52C17" w:rsidRPr="001E0C7C" w:rsidRDefault="00C52C17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C52C17" w:rsidRPr="00C52C17" w:rsidRDefault="00C52C17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:rsidR="00C52C17" w:rsidRPr="00C52C17" w:rsidRDefault="00C52C17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52C17" w:rsidRPr="00C52C17" w:rsidRDefault="00C52C17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52C17" w:rsidRPr="001E0C7C" w:rsidRDefault="00C52C17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306DC9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583EE9">
            <w:pPr>
              <w:tabs>
                <w:tab w:val="left" w:pos="252"/>
                <w:tab w:val="left" w:pos="522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  <w:cs/>
              </w:rPr>
              <w:t>ยอดคงเหลือยกมาต้น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CB6A3A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1E0C7C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11,4</w:t>
            </w:r>
            <w:r>
              <w:rPr>
                <w:rFonts w:ascii="Angsana New" w:hAnsi="Angsana New" w:cs="Angsana New"/>
                <w:sz w:val="29"/>
                <w:szCs w:val="29"/>
              </w:rPr>
              <w:t>50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F35517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11,444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306DC9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583EE9" w:rsidRDefault="009811E8" w:rsidP="00583EE9">
            <w:pPr>
              <w:tabs>
                <w:tab w:val="left" w:pos="252"/>
                <w:tab w:val="left" w:pos="601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บวก</w:t>
            </w:r>
            <w:r w:rsidRPr="00583EE9">
              <w:rPr>
                <w:rFonts w:ascii="Angsana New" w:hAnsi="Angsana New" w:cs="Angsana New"/>
                <w:sz w:val="29"/>
                <w:szCs w:val="29"/>
              </w:rPr>
              <w:tab/>
            </w:r>
            <w:r w:rsidRPr="00583EE9">
              <w:rPr>
                <w:rFonts w:ascii="Angsana New" w:hAnsi="Angsana New" w:cs="Angsana New"/>
                <w:sz w:val="29"/>
                <w:szCs w:val="29"/>
                <w:cs/>
              </w:rPr>
              <w:t>กู้เพิ่มระหว่าง</w:t>
            </w:r>
            <w:r w:rsidRPr="00583EE9">
              <w:rPr>
                <w:rFonts w:ascii="Angsana New" w:hAnsi="Angsana New" w:cs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1E0C7C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306DC9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583EE9" w:rsidRDefault="009811E8" w:rsidP="00583EE9">
            <w:pPr>
              <w:tabs>
                <w:tab w:val="left" w:pos="252"/>
                <w:tab w:val="left" w:pos="601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หัก</w:t>
            </w:r>
            <w:r w:rsidRPr="00583EE9">
              <w:rPr>
                <w:rFonts w:ascii="Angsana New" w:hAnsi="Angsana New" w:cs="Angsana New"/>
                <w:sz w:val="29"/>
                <w:szCs w:val="29"/>
              </w:rPr>
              <w:tab/>
            </w:r>
            <w:r w:rsidRPr="00583EE9">
              <w:rPr>
                <w:rFonts w:ascii="Angsana New" w:hAnsi="Angsana New" w:cs="Angsana New"/>
                <w:sz w:val="29"/>
                <w:szCs w:val="29"/>
                <w:cs/>
              </w:rPr>
              <w:t>ชำระคืนระหว่าง</w:t>
            </w:r>
            <w:r w:rsidRPr="00583EE9">
              <w:rPr>
                <w:rFonts w:ascii="Angsana New" w:hAnsi="Angsana New" w:cs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1E0C7C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306DC9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583EE9" w:rsidRDefault="00583EE9" w:rsidP="00C06A69">
            <w:pPr>
              <w:tabs>
                <w:tab w:val="left" w:pos="252"/>
                <w:tab w:val="left" w:pos="601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        </w:t>
            </w:r>
            <w:r w:rsidR="00C06A69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 w:rsidR="009811E8" w:rsidRPr="00583EE9">
              <w:rPr>
                <w:rFonts w:ascii="Angsana New" w:hAnsi="Angsana New" w:cs="Angsana New" w:hint="cs"/>
                <w:sz w:val="29"/>
                <w:szCs w:val="29"/>
                <w:cs/>
              </w:rPr>
              <w:t>กำไร</w:t>
            </w:r>
            <w:r w:rsidR="00C06A69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  <w:r w:rsidR="00C5003F">
              <w:rPr>
                <w:rFonts w:ascii="Angsana New" w:hAnsi="Angsana New" w:cs="Angsana New" w:hint="cs"/>
                <w:sz w:val="29"/>
                <w:szCs w:val="29"/>
                <w:cs/>
              </w:rPr>
              <w:t>ขาดทุน</w:t>
            </w:r>
            <w:r w:rsidR="009811E8" w:rsidRPr="00583EE9">
              <w:rPr>
                <w:rFonts w:ascii="Angsana New" w:hAnsi="Angsana New" w:cs="Angsana New" w:hint="cs"/>
                <w:sz w:val="29"/>
                <w:szCs w:val="29"/>
                <w:cs/>
              </w:rPr>
              <w:t>จากอัตราแลกเปลี่ยน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CB6A3A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1E0C7C" w:rsidRDefault="00531509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--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243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F35517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1,039</w:t>
            </w:r>
            <w:r w:rsidRPr="00C52C1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613666"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1E8" w:rsidRPr="00583EE9" w:rsidRDefault="009811E8" w:rsidP="00583EE9">
            <w:pPr>
              <w:tabs>
                <w:tab w:val="left" w:pos="252"/>
                <w:tab w:val="left" w:pos="601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บวก(หัก)</w:t>
            </w:r>
            <w:r w:rsidRPr="00583EE9">
              <w:rPr>
                <w:rFonts w:ascii="Angsana New" w:hAnsi="Angsana New" w:cs="Angsana New"/>
                <w:sz w:val="29"/>
                <w:szCs w:val="29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CB6A3A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1E0C7C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9811E8" w:rsidP="009811E8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269</w:t>
            </w:r>
            <w:r w:rsidRPr="00C52C1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C52C17" w:rsidRDefault="009811E8" w:rsidP="00F35517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11E8" w:rsidRPr="001E0C7C" w:rsidTr="00613666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E8" w:rsidRPr="001E0C7C" w:rsidRDefault="009811E8" w:rsidP="00583EE9">
            <w:pPr>
              <w:tabs>
                <w:tab w:val="left" w:pos="288"/>
                <w:tab w:val="left" w:pos="522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  <w:cs/>
              </w:rPr>
              <w:t>ยอดคงเหลือยกไปปลาย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CB6A3A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1E0C7C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11,4</w:t>
            </w:r>
            <w:r>
              <w:rPr>
                <w:rFonts w:ascii="Angsana New" w:hAnsi="Angsana New" w:cs="Angsana New"/>
                <w:sz w:val="29"/>
                <w:szCs w:val="29"/>
              </w:rPr>
              <w:t>24</w:t>
            </w: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C52C17" w:rsidRDefault="009811E8" w:rsidP="00F35517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11,4</w:t>
            </w:r>
            <w:r>
              <w:rPr>
                <w:rFonts w:ascii="Angsana New" w:hAnsi="Angsana New" w:cs="Angsana New"/>
                <w:sz w:val="29"/>
                <w:szCs w:val="29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52C17">
              <w:rPr>
                <w:rFonts w:ascii="Angsana New" w:hAnsi="Angsana New"/>
                <w:sz w:val="29"/>
                <w:szCs w:val="29"/>
              </w:rPr>
              <w:t>2.00</w:t>
            </w: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E0C7C">
              <w:rPr>
                <w:rFonts w:ascii="Angsana New" w:hAnsi="Angsana New"/>
                <w:sz w:val="29"/>
                <w:szCs w:val="29"/>
              </w:rPr>
              <w:t>2.00</w:t>
            </w:r>
          </w:p>
        </w:tc>
      </w:tr>
      <w:tr w:rsidR="009811E8" w:rsidRPr="001E0C7C" w:rsidTr="00306DC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tabs>
                <w:tab w:val="left" w:pos="252"/>
                <w:tab w:val="left" w:pos="702"/>
                <w:tab w:val="left" w:pos="1800"/>
                <w:tab w:val="decimal" w:pos="8460"/>
              </w:tabs>
              <w:ind w:right="-11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E0C7C">
              <w:rPr>
                <w:rFonts w:ascii="Angsana New" w:hAnsi="Angsana New" w:cs="Angsana New" w:hint="cs"/>
                <w:sz w:val="29"/>
                <w:szCs w:val="29"/>
                <w:cs/>
              </w:rPr>
              <w:t>รวมเงินกู้ยืมจากกิจการที่เกี่ยวข้องกัน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CB6A3A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35,2</w:t>
            </w:r>
            <w:r w:rsidR="00EF56A9">
              <w:rPr>
                <w:rFonts w:ascii="Angsana New" w:hAnsi="Angsana New" w:cs="Angsana New"/>
                <w:sz w:val="29"/>
                <w:szCs w:val="29"/>
              </w:rPr>
              <w:t>39</w:t>
            </w: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1E0C7C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C52C1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089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4</w:t>
            </w: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C52C1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66</w:t>
            </w:r>
            <w:r w:rsidR="00B37B07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C52C17" w:rsidRDefault="009811E8" w:rsidP="00F35517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47,539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306DC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583EE9">
            <w:pPr>
              <w:tabs>
                <w:tab w:val="left" w:pos="252"/>
                <w:tab w:val="left" w:pos="522"/>
                <w:tab w:val="left" w:pos="1800"/>
                <w:tab w:val="decimal" w:pos="8460"/>
              </w:tabs>
              <w:ind w:right="-11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  <w:cs/>
              </w:rPr>
              <w:t>รวมเงินกู้ยืมระยะสั้น</w:t>
            </w:r>
            <w:r w:rsidRPr="001E0C7C">
              <w:rPr>
                <w:rFonts w:ascii="Angsana New" w:hAnsi="Angsana New" w:cs="Angsana New" w:hint="cs"/>
                <w:sz w:val="29"/>
                <w:szCs w:val="29"/>
                <w:cs/>
              </w:rPr>
              <w:t>จาก</w:t>
            </w:r>
            <w:r w:rsidRPr="001E0C7C">
              <w:rPr>
                <w:rFonts w:ascii="Angsana New" w:hAnsi="Angsana New" w:cs="Angsana New"/>
                <w:sz w:val="29"/>
                <w:szCs w:val="29"/>
                <w:cs/>
              </w:rPr>
              <w:t>บุคคลและ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1E0C7C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811E8" w:rsidRPr="001E0C7C" w:rsidTr="00306DC9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E8" w:rsidRPr="001E0C7C" w:rsidRDefault="009811E8" w:rsidP="00583EE9">
            <w:pPr>
              <w:tabs>
                <w:tab w:val="left" w:pos="252"/>
                <w:tab w:val="left" w:pos="522"/>
                <w:tab w:val="left" w:pos="1800"/>
                <w:tab w:val="decimal" w:pos="8460"/>
              </w:tabs>
              <w:ind w:right="-117" w:firstLine="176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E0C7C">
              <w:rPr>
                <w:rFonts w:ascii="Angsana New" w:hAnsi="Angsana New" w:cs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CB6A3A" w:rsidP="00214472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55</w:t>
            </w:r>
            <w:r w:rsidR="009811E8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114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1E0C7C" w:rsidRDefault="009811E8" w:rsidP="00F35517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56</w:t>
            </w:r>
            <w:r w:rsidRPr="001E0C7C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010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811E8" w:rsidRPr="00C52C17" w:rsidRDefault="009811E8" w:rsidP="00370D63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C52C17">
              <w:rPr>
                <w:rFonts w:ascii="Angsana New" w:hAnsi="Angsana New" w:cs="Angsana New" w:hint="cs"/>
                <w:sz w:val="29"/>
                <w:szCs w:val="29"/>
                <w:cs/>
              </w:rPr>
              <w:t>6</w:t>
            </w:r>
            <w:r>
              <w:rPr>
                <w:rFonts w:ascii="Angsana New" w:hAnsi="Angsana New" w:cs="Angsana New"/>
                <w:sz w:val="29"/>
                <w:szCs w:val="29"/>
              </w:rPr>
              <w:t>6,53</w:t>
            </w:r>
            <w:r w:rsidR="00B37B07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09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11E8" w:rsidRPr="00C52C17" w:rsidRDefault="009811E8" w:rsidP="00F35517">
            <w:pPr>
              <w:tabs>
                <w:tab w:val="decimal" w:pos="743"/>
              </w:tabs>
              <w:ind w:left="-108" w:right="-9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67,460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811E8" w:rsidRPr="00C52C17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E8" w:rsidRPr="001E0C7C" w:rsidRDefault="009811E8" w:rsidP="00C52C17">
            <w:pPr>
              <w:ind w:left="-108" w:right="-1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</w:tbl>
    <w:p w:rsidR="00AE3E7D" w:rsidRDefault="00370D63" w:rsidP="005B4C26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lastRenderedPageBreak/>
        <w:tab/>
      </w:r>
      <w:r w:rsidR="00AE3E7D" w:rsidRPr="00370D63">
        <w:rPr>
          <w:rFonts w:ascii="Angsana New" w:hAnsi="Angsana New"/>
          <w:b/>
          <w:sz w:val="32"/>
          <w:szCs w:val="32"/>
          <w:cs/>
        </w:rPr>
        <w:t xml:space="preserve">เมื่อวันที่ </w:t>
      </w:r>
      <w:r w:rsidRPr="005B4C26">
        <w:rPr>
          <w:rFonts w:ascii="Angsana New" w:hAnsi="Angsana New"/>
          <w:bCs/>
          <w:sz w:val="32"/>
          <w:szCs w:val="32"/>
        </w:rPr>
        <w:t>30</w:t>
      </w:r>
      <w:r w:rsidR="00583EE9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E3E7D" w:rsidRPr="00370D63">
        <w:rPr>
          <w:rFonts w:ascii="Angsana New" w:hAnsi="Angsana New"/>
          <w:b/>
          <w:sz w:val="32"/>
          <w:szCs w:val="32"/>
          <w:cs/>
        </w:rPr>
        <w:t xml:space="preserve">มิถุนายน </w:t>
      </w:r>
      <w:r w:rsidR="00AE3E7D" w:rsidRPr="005B4C26">
        <w:rPr>
          <w:rFonts w:ascii="Angsana New" w:hAnsi="Angsana New"/>
          <w:bCs/>
          <w:sz w:val="32"/>
          <w:szCs w:val="32"/>
        </w:rPr>
        <w:t>2557</w:t>
      </w:r>
      <w:r w:rsidR="00583EE9">
        <w:rPr>
          <w:rFonts w:ascii="Angsana New" w:hAnsi="Angsana New"/>
          <w:b/>
          <w:sz w:val="32"/>
          <w:szCs w:val="32"/>
        </w:rPr>
        <w:t xml:space="preserve"> </w:t>
      </w:r>
      <w:r w:rsidR="00AE3E7D" w:rsidRPr="00370D63">
        <w:rPr>
          <w:rFonts w:ascii="Angsana New" w:hAnsi="Angsana New"/>
          <w:b/>
          <w:sz w:val="32"/>
          <w:szCs w:val="32"/>
          <w:cs/>
        </w:rPr>
        <w:t xml:space="preserve">บริษัทได้ทำสัญญากู้ยืมเงินจากบุคคลธรรมดาท่านหนึ่งซึ่งเป็นอดีตผู้ก่อตั้งบริษัทเป็นจำนวนเงิน </w:t>
      </w:r>
      <w:r w:rsidR="00AE3E7D" w:rsidRPr="005B4C26">
        <w:rPr>
          <w:rFonts w:ascii="Angsana New" w:hAnsi="Angsana New"/>
          <w:bCs/>
          <w:sz w:val="32"/>
          <w:szCs w:val="32"/>
        </w:rPr>
        <w:t>20</w:t>
      </w:r>
      <w:r w:rsidR="00AE3E7D" w:rsidRPr="00583EE9">
        <w:rPr>
          <w:rFonts w:ascii="Angsana New" w:hAnsi="Angsana New"/>
          <w:b/>
          <w:sz w:val="32"/>
          <w:szCs w:val="32"/>
        </w:rPr>
        <w:t xml:space="preserve"> </w:t>
      </w:r>
      <w:r w:rsidR="00AE3E7D" w:rsidRPr="00370D63">
        <w:rPr>
          <w:rFonts w:ascii="Angsana New" w:hAnsi="Angsana New"/>
          <w:b/>
          <w:sz w:val="32"/>
          <w:szCs w:val="32"/>
          <w:cs/>
        </w:rPr>
        <w:t xml:space="preserve">ล้านบาท โดยมีอัตราดอกเบี้ยร้อยละ </w:t>
      </w:r>
      <w:r w:rsidR="00AE3E7D" w:rsidRPr="005B4C26">
        <w:rPr>
          <w:rFonts w:ascii="Angsana New" w:hAnsi="Angsana New"/>
          <w:bCs/>
          <w:sz w:val="32"/>
          <w:szCs w:val="32"/>
        </w:rPr>
        <w:t>6.00</w:t>
      </w:r>
      <w:r w:rsidR="00583EE9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E3E7D" w:rsidRPr="00370D63">
        <w:rPr>
          <w:rFonts w:ascii="Angsana New" w:hAnsi="Angsana New"/>
          <w:b/>
          <w:sz w:val="32"/>
          <w:szCs w:val="32"/>
          <w:cs/>
        </w:rPr>
        <w:t>ต่อปี</w:t>
      </w:r>
      <w:r w:rsidR="00613666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E3E7D" w:rsidRPr="00370D63">
        <w:rPr>
          <w:rFonts w:ascii="Angsana New" w:hAnsi="Angsana New"/>
          <w:b/>
          <w:sz w:val="32"/>
          <w:szCs w:val="32"/>
          <w:cs/>
        </w:rPr>
        <w:t xml:space="preserve">กำหนดชำระคืนภายใน </w:t>
      </w:r>
      <w:r w:rsidRPr="005B4C26">
        <w:rPr>
          <w:rFonts w:ascii="Angsana New" w:hAnsi="Angsana New"/>
          <w:bCs/>
          <w:sz w:val="32"/>
          <w:szCs w:val="32"/>
        </w:rPr>
        <w:t>6</w:t>
      </w:r>
      <w:r w:rsidR="00AE3E7D" w:rsidRPr="00370D63">
        <w:rPr>
          <w:rFonts w:ascii="Angsana New" w:hAnsi="Angsana New"/>
          <w:b/>
          <w:sz w:val="32"/>
          <w:szCs w:val="32"/>
          <w:cs/>
        </w:rPr>
        <w:t xml:space="preserve"> เดือน หรือ ภายใน 30 วันนับจากวันเรียกชำระคืน ทั้งนี้ บริษัทได้นำหุ้นของ </w:t>
      </w:r>
      <w:r w:rsidR="00AE3E7D" w:rsidRPr="005B4C26">
        <w:rPr>
          <w:rFonts w:ascii="Angsana New" w:hAnsi="Angsana New"/>
          <w:bCs/>
          <w:sz w:val="32"/>
          <w:szCs w:val="32"/>
        </w:rPr>
        <w:t>LNV Technology Private</w:t>
      </w:r>
      <w:r w:rsidR="00AE3E7D" w:rsidRPr="005B4C26">
        <w:rPr>
          <w:rFonts w:ascii="Angsana New" w:hAnsi="Angsana New"/>
          <w:b/>
          <w:sz w:val="32"/>
          <w:szCs w:val="32"/>
        </w:rPr>
        <w:t xml:space="preserve"> </w:t>
      </w:r>
      <w:r w:rsidR="00AE3E7D" w:rsidRPr="005B4C26">
        <w:rPr>
          <w:rFonts w:ascii="Angsana New" w:hAnsi="Angsana New"/>
          <w:bCs/>
          <w:sz w:val="32"/>
          <w:szCs w:val="32"/>
        </w:rPr>
        <w:t>Ltd</w:t>
      </w:r>
      <w:r w:rsidR="00AE3E7D" w:rsidRPr="005B4C26">
        <w:rPr>
          <w:rFonts w:ascii="Angsana New" w:hAnsi="Angsana New" w:hint="cs"/>
          <w:bCs/>
          <w:sz w:val="32"/>
          <w:szCs w:val="32"/>
          <w:cs/>
        </w:rPr>
        <w:t>.</w:t>
      </w:r>
      <w:r w:rsidR="00AE3E7D" w:rsidRPr="00370D63">
        <w:rPr>
          <w:rFonts w:ascii="Angsana New" w:hAnsi="Angsana New"/>
          <w:b/>
          <w:sz w:val="32"/>
          <w:szCs w:val="32"/>
          <w:cs/>
        </w:rPr>
        <w:t xml:space="preserve"> จำนวน </w:t>
      </w:r>
      <w:r w:rsidR="00AE3E7D" w:rsidRPr="005B4C26">
        <w:rPr>
          <w:rFonts w:ascii="Angsana New" w:hAnsi="Angsana New"/>
          <w:bCs/>
          <w:sz w:val="32"/>
          <w:szCs w:val="32"/>
        </w:rPr>
        <w:t>9,250</w:t>
      </w:r>
      <w:r w:rsidR="00583EE9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E3E7D" w:rsidRPr="00370D63">
        <w:rPr>
          <w:rFonts w:ascii="Angsana New" w:hAnsi="Angsana New"/>
          <w:b/>
          <w:sz w:val="32"/>
          <w:szCs w:val="32"/>
          <w:cs/>
        </w:rPr>
        <w:t>หุ้นวางเป็นหลักทรัพย์ค้ำประกัน</w:t>
      </w:r>
    </w:p>
    <w:p w:rsidR="00370D63" w:rsidRPr="00370D63" w:rsidRDefault="00370D63" w:rsidP="00370D63">
      <w:pPr>
        <w:pStyle w:val="ae"/>
        <w:tabs>
          <w:tab w:val="left" w:pos="1134"/>
        </w:tabs>
        <w:spacing w:line="120" w:lineRule="auto"/>
        <w:ind w:left="425" w:right="-96"/>
        <w:jc w:val="thaiDistribute"/>
        <w:rPr>
          <w:rFonts w:ascii="Angsana New" w:hAnsi="Angsana New"/>
          <w:b/>
          <w:sz w:val="32"/>
          <w:szCs w:val="32"/>
        </w:rPr>
      </w:pPr>
    </w:p>
    <w:p w:rsidR="00AE3E7D" w:rsidRDefault="00370D63" w:rsidP="00370D63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AE3E7D" w:rsidRPr="00370D63">
        <w:rPr>
          <w:rFonts w:ascii="Angsana New" w:hAnsi="Angsana New" w:hint="cs"/>
          <w:b/>
          <w:sz w:val="32"/>
          <w:szCs w:val="32"/>
          <w:cs/>
        </w:rPr>
        <w:t xml:space="preserve">ในเดือนกันยายน </w:t>
      </w:r>
      <w:r w:rsidRPr="00370D63">
        <w:rPr>
          <w:rFonts w:ascii="Angsana New" w:hAnsi="Angsana New"/>
          <w:bCs/>
          <w:sz w:val="32"/>
          <w:szCs w:val="32"/>
        </w:rPr>
        <w:t>2557</w:t>
      </w:r>
      <w:r w:rsidR="00AE3E7D" w:rsidRPr="00370D63">
        <w:rPr>
          <w:rFonts w:ascii="Angsana New" w:hAnsi="Angsana New" w:hint="cs"/>
          <w:b/>
          <w:sz w:val="32"/>
          <w:szCs w:val="32"/>
          <w:cs/>
        </w:rPr>
        <w:t xml:space="preserve"> บริษัทได้ออกตั๋วสัญญาใช้เงินให้แก่บริษัทย่อย</w:t>
      </w:r>
      <w:r w:rsidR="00583EE9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E3E7D" w:rsidRPr="00F35517">
        <w:rPr>
          <w:rFonts w:ascii="Angsana New" w:hAnsi="Angsana New" w:hint="cs"/>
          <w:b/>
          <w:sz w:val="32"/>
          <w:szCs w:val="32"/>
          <w:cs/>
        </w:rPr>
        <w:t>(</w:t>
      </w:r>
      <w:r w:rsidR="00F35517" w:rsidRPr="00583EE9">
        <w:rPr>
          <w:rFonts w:ascii="Angsana New" w:hAnsi="Angsana New" w:hint="cs"/>
          <w:b/>
          <w:sz w:val="32"/>
          <w:szCs w:val="32"/>
          <w:cs/>
        </w:rPr>
        <w:t xml:space="preserve">บริษัท </w:t>
      </w:r>
      <w:proofErr w:type="spellStart"/>
      <w:r w:rsidR="00F35517" w:rsidRPr="00583EE9">
        <w:rPr>
          <w:rFonts w:ascii="Angsana New" w:hAnsi="Angsana New" w:hint="cs"/>
          <w:b/>
          <w:sz w:val="32"/>
          <w:szCs w:val="32"/>
          <w:cs/>
        </w:rPr>
        <w:t>โกล</w:t>
      </w:r>
      <w:proofErr w:type="spellEnd"/>
      <w:r w:rsidR="00F35517" w:rsidRPr="00583EE9">
        <w:rPr>
          <w:rFonts w:ascii="Angsana New" w:hAnsi="Angsana New" w:hint="cs"/>
          <w:b/>
          <w:sz w:val="32"/>
          <w:szCs w:val="32"/>
          <w:cs/>
        </w:rPr>
        <w:t xml:space="preserve"> คอน</w:t>
      </w:r>
      <w:proofErr w:type="spellStart"/>
      <w:r w:rsidR="00F35517" w:rsidRPr="00583EE9">
        <w:rPr>
          <w:rFonts w:ascii="Angsana New" w:hAnsi="Angsana New" w:hint="cs"/>
          <w:b/>
          <w:sz w:val="32"/>
          <w:szCs w:val="32"/>
          <w:cs/>
        </w:rPr>
        <w:t>ซัลติ้ง</w:t>
      </w:r>
      <w:proofErr w:type="spellEnd"/>
      <w:r w:rsidR="00613666">
        <w:rPr>
          <w:rFonts w:ascii="Angsana New" w:hAnsi="Angsana New" w:hint="cs"/>
          <w:b/>
          <w:sz w:val="32"/>
          <w:szCs w:val="32"/>
          <w:cs/>
        </w:rPr>
        <w:t xml:space="preserve"> </w:t>
      </w:r>
      <w:proofErr w:type="spellStart"/>
      <w:r w:rsidR="00F35517" w:rsidRPr="00583EE9">
        <w:rPr>
          <w:rFonts w:ascii="Angsana New" w:hAnsi="Angsana New" w:hint="cs"/>
          <w:b/>
          <w:sz w:val="32"/>
          <w:szCs w:val="32"/>
          <w:cs/>
        </w:rPr>
        <w:t>แอนด์</w:t>
      </w:r>
      <w:proofErr w:type="spellEnd"/>
      <w:r w:rsidR="00F35517" w:rsidRPr="00583EE9">
        <w:rPr>
          <w:rFonts w:ascii="Angsana New" w:hAnsi="Angsana New" w:hint="cs"/>
          <w:b/>
          <w:sz w:val="32"/>
          <w:szCs w:val="32"/>
          <w:cs/>
        </w:rPr>
        <w:t xml:space="preserve"> เทรด</w:t>
      </w:r>
      <w:proofErr w:type="spellStart"/>
      <w:r w:rsidR="00F35517" w:rsidRPr="00583EE9">
        <w:rPr>
          <w:rFonts w:ascii="Angsana New" w:hAnsi="Angsana New" w:hint="cs"/>
          <w:b/>
          <w:sz w:val="32"/>
          <w:szCs w:val="32"/>
          <w:cs/>
        </w:rPr>
        <w:t>ดิ้ง</w:t>
      </w:r>
      <w:proofErr w:type="spellEnd"/>
      <w:r w:rsidR="00F35517" w:rsidRPr="00583EE9">
        <w:rPr>
          <w:rFonts w:ascii="Angsana New" w:hAnsi="Angsana New" w:hint="cs"/>
          <w:b/>
          <w:sz w:val="32"/>
          <w:szCs w:val="32"/>
          <w:cs/>
        </w:rPr>
        <w:t xml:space="preserve"> จำกัด</w:t>
      </w:r>
      <w:r w:rsidR="00AE3E7D" w:rsidRPr="00583EE9">
        <w:rPr>
          <w:rFonts w:ascii="Angsana New" w:hAnsi="Angsana New"/>
          <w:bCs/>
          <w:sz w:val="32"/>
          <w:szCs w:val="32"/>
        </w:rPr>
        <w:t>)</w:t>
      </w:r>
      <w:r w:rsidR="00583EE9">
        <w:rPr>
          <w:rFonts w:ascii="Angsana New" w:hAnsi="Angsana New"/>
          <w:bCs/>
          <w:sz w:val="32"/>
          <w:szCs w:val="32"/>
        </w:rPr>
        <w:t xml:space="preserve"> </w:t>
      </w:r>
      <w:r w:rsidR="00AE3E7D" w:rsidRPr="00370D63">
        <w:rPr>
          <w:rFonts w:ascii="Angsana New" w:hAnsi="Angsana New" w:hint="cs"/>
          <w:b/>
          <w:sz w:val="32"/>
          <w:szCs w:val="32"/>
          <w:cs/>
        </w:rPr>
        <w:t xml:space="preserve">เป็นจำนวนเงินรวม </w:t>
      </w:r>
      <w:r>
        <w:rPr>
          <w:rFonts w:ascii="Angsana New" w:hAnsi="Angsana New"/>
          <w:bCs/>
          <w:sz w:val="32"/>
          <w:szCs w:val="32"/>
        </w:rPr>
        <w:t>11.50</w:t>
      </w:r>
      <w:r w:rsidR="00AE3E7D" w:rsidRPr="00370D63">
        <w:rPr>
          <w:rFonts w:ascii="Angsana New" w:hAnsi="Angsana New" w:hint="cs"/>
          <w:b/>
          <w:sz w:val="32"/>
          <w:szCs w:val="32"/>
          <w:cs/>
        </w:rPr>
        <w:t xml:space="preserve"> ล้านบาท มีกำหนดชำระคืนเมื่อทวงถาม ตั๋วสัญญาใช้เงินดังกล่าวไม่มีหลักทรัพย์ค้ำประกัน และมีการคำนวณดอกเบี้ยในอัตราร้อยละ </w:t>
      </w:r>
      <w:r w:rsidRPr="00370D63">
        <w:rPr>
          <w:rFonts w:ascii="Angsana New" w:hAnsi="Angsana New"/>
          <w:bCs/>
          <w:sz w:val="32"/>
          <w:szCs w:val="32"/>
        </w:rPr>
        <w:t>2</w:t>
      </w:r>
      <w:r w:rsidR="00AE3E7D" w:rsidRPr="00370D63">
        <w:rPr>
          <w:rFonts w:ascii="Angsana New" w:hAnsi="Angsana New" w:hint="cs"/>
          <w:b/>
          <w:sz w:val="32"/>
          <w:szCs w:val="32"/>
          <w:cs/>
        </w:rPr>
        <w:t xml:space="preserve"> ต่อปี</w:t>
      </w:r>
    </w:p>
    <w:p w:rsidR="005B4C26" w:rsidRDefault="005B4C26" w:rsidP="005B4C26">
      <w:pPr>
        <w:pStyle w:val="ae"/>
        <w:tabs>
          <w:tab w:val="left" w:pos="1134"/>
        </w:tabs>
        <w:spacing w:line="120" w:lineRule="auto"/>
        <w:ind w:left="425" w:right="-96"/>
        <w:jc w:val="thaiDistribute"/>
        <w:rPr>
          <w:rFonts w:ascii="Angsana New" w:hAnsi="Angsana New"/>
          <w:b/>
          <w:sz w:val="32"/>
          <w:szCs w:val="32"/>
        </w:rPr>
      </w:pPr>
    </w:p>
    <w:p w:rsidR="00AE3E7D" w:rsidRDefault="00370D63" w:rsidP="00370D63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AE3E7D" w:rsidRPr="00370D63">
        <w:rPr>
          <w:rFonts w:ascii="Angsana New" w:hAnsi="Angsana New"/>
          <w:b/>
          <w:sz w:val="32"/>
          <w:szCs w:val="32"/>
          <w:cs/>
        </w:rPr>
        <w:t xml:space="preserve">ในเดือนสิงหาคม </w:t>
      </w:r>
      <w:r w:rsidR="00AE3E7D" w:rsidRPr="00370D63">
        <w:rPr>
          <w:rFonts w:ascii="Angsana New" w:hAnsi="Angsana New"/>
          <w:bCs/>
          <w:sz w:val="32"/>
          <w:szCs w:val="32"/>
        </w:rPr>
        <w:t>2556</w:t>
      </w:r>
      <w:r w:rsidR="00583EE9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E3E7D" w:rsidRPr="00370D63">
        <w:rPr>
          <w:rFonts w:ascii="Angsana New" w:hAnsi="Angsana New"/>
          <w:b/>
          <w:sz w:val="32"/>
          <w:szCs w:val="32"/>
          <w:cs/>
        </w:rPr>
        <w:t xml:space="preserve">บริษัทได้ทำสัญญากู้เงินจากบริษัทย่อย </w:t>
      </w:r>
      <w:r w:rsidR="00AE3E7D" w:rsidRPr="00370D63">
        <w:rPr>
          <w:rFonts w:ascii="Angsana New" w:hAnsi="Angsana New"/>
          <w:bCs/>
          <w:sz w:val="32"/>
          <w:szCs w:val="32"/>
        </w:rPr>
        <w:t>(</w:t>
      </w:r>
      <w:proofErr w:type="spellStart"/>
      <w:r w:rsidR="00AE3E7D" w:rsidRPr="00370D63">
        <w:rPr>
          <w:rFonts w:ascii="Angsana New" w:hAnsi="Angsana New"/>
          <w:bCs/>
          <w:sz w:val="32"/>
          <w:szCs w:val="32"/>
        </w:rPr>
        <w:t>Ceminter</w:t>
      </w:r>
      <w:proofErr w:type="spellEnd"/>
      <w:r w:rsidR="00AE3E7D" w:rsidRPr="00370D63">
        <w:rPr>
          <w:rFonts w:ascii="Angsana New" w:hAnsi="Angsana New"/>
          <w:bCs/>
          <w:sz w:val="32"/>
          <w:szCs w:val="32"/>
        </w:rPr>
        <w:t xml:space="preserve"> </w:t>
      </w:r>
      <w:proofErr w:type="spellStart"/>
      <w:r w:rsidR="00AE3E7D" w:rsidRPr="00370D63">
        <w:rPr>
          <w:rFonts w:ascii="Angsana New" w:hAnsi="Angsana New"/>
          <w:bCs/>
          <w:sz w:val="32"/>
          <w:szCs w:val="32"/>
        </w:rPr>
        <w:t>Pte.</w:t>
      </w:r>
      <w:proofErr w:type="spellEnd"/>
      <w:r w:rsidR="00583EE9">
        <w:rPr>
          <w:rFonts w:ascii="Angsana New" w:hAnsi="Angsana New"/>
          <w:bCs/>
          <w:sz w:val="32"/>
          <w:szCs w:val="32"/>
        </w:rPr>
        <w:t xml:space="preserve"> </w:t>
      </w:r>
      <w:r w:rsidR="00AE3E7D" w:rsidRPr="00370D63">
        <w:rPr>
          <w:rFonts w:ascii="Angsana New" w:hAnsi="Angsana New"/>
          <w:bCs/>
          <w:sz w:val="32"/>
          <w:szCs w:val="32"/>
        </w:rPr>
        <w:t>Ltd</w:t>
      </w:r>
      <w:r w:rsidR="00AE3E7D" w:rsidRPr="001624B7">
        <w:rPr>
          <w:rFonts w:ascii="Angsana New" w:hAnsi="Angsana New"/>
          <w:b/>
          <w:sz w:val="32"/>
          <w:szCs w:val="32"/>
        </w:rPr>
        <w:t>.</w:t>
      </w:r>
      <w:r w:rsidR="001624B7" w:rsidRPr="001624B7">
        <w:rPr>
          <w:rFonts w:ascii="Angsana New" w:hAnsi="Angsana New"/>
          <w:bCs/>
          <w:sz w:val="32"/>
          <w:szCs w:val="32"/>
        </w:rPr>
        <w:t>)</w:t>
      </w:r>
      <w:r w:rsidR="00583EE9">
        <w:rPr>
          <w:rFonts w:ascii="Angsana New" w:hAnsi="Angsana New"/>
          <w:bCs/>
          <w:sz w:val="32"/>
          <w:szCs w:val="32"/>
        </w:rPr>
        <w:t xml:space="preserve"> </w:t>
      </w:r>
      <w:r w:rsidR="00AE3E7D" w:rsidRPr="00370D63">
        <w:rPr>
          <w:rFonts w:ascii="Angsana New" w:hAnsi="Angsana New" w:hint="cs"/>
          <w:b/>
          <w:sz w:val="32"/>
          <w:szCs w:val="32"/>
          <w:cs/>
        </w:rPr>
        <w:t xml:space="preserve">เป็นจำนวนเงิน </w:t>
      </w:r>
      <w:r w:rsidR="00AE3E7D" w:rsidRPr="00370D63">
        <w:rPr>
          <w:rFonts w:ascii="Angsana New" w:hAnsi="Angsana New"/>
          <w:bCs/>
          <w:sz w:val="32"/>
          <w:szCs w:val="32"/>
        </w:rPr>
        <w:t>1</w:t>
      </w:r>
      <w:r w:rsidR="00583EE9">
        <w:rPr>
          <w:rFonts w:ascii="Angsana New" w:hAnsi="Angsana New"/>
          <w:bCs/>
          <w:sz w:val="32"/>
          <w:szCs w:val="32"/>
        </w:rPr>
        <w:t xml:space="preserve"> </w:t>
      </w:r>
      <w:r w:rsidR="00AE3E7D" w:rsidRPr="00370D63">
        <w:rPr>
          <w:rFonts w:ascii="Angsana New" w:hAnsi="Angsana New" w:hint="cs"/>
          <w:b/>
          <w:sz w:val="32"/>
          <w:szCs w:val="32"/>
          <w:cs/>
        </w:rPr>
        <w:t xml:space="preserve">ล้านดอลลาร์สหรัฐอเมริกา มีกำหนดชำระคืนภายใน </w:t>
      </w:r>
      <w:r w:rsidR="00AE3E7D" w:rsidRPr="00370D63">
        <w:rPr>
          <w:rFonts w:ascii="Angsana New" w:hAnsi="Angsana New"/>
          <w:bCs/>
          <w:sz w:val="32"/>
          <w:szCs w:val="32"/>
        </w:rPr>
        <w:t>1</w:t>
      </w:r>
      <w:r w:rsidR="00AE3E7D" w:rsidRPr="00370D63">
        <w:rPr>
          <w:rFonts w:ascii="Angsana New" w:hAnsi="Angsana New" w:hint="cs"/>
          <w:b/>
          <w:sz w:val="32"/>
          <w:szCs w:val="32"/>
          <w:cs/>
        </w:rPr>
        <w:t xml:space="preserve"> ปีหรือ </w:t>
      </w:r>
      <w:r w:rsidR="00AE3E7D" w:rsidRPr="00370D63">
        <w:rPr>
          <w:rFonts w:ascii="Angsana New" w:hAnsi="Angsana New"/>
          <w:bCs/>
          <w:sz w:val="32"/>
          <w:szCs w:val="32"/>
        </w:rPr>
        <w:t>30</w:t>
      </w:r>
      <w:r w:rsidR="00107A9E">
        <w:rPr>
          <w:rFonts w:ascii="Angsana New" w:hAnsi="Angsana New"/>
          <w:bCs/>
          <w:sz w:val="32"/>
          <w:szCs w:val="32"/>
        </w:rPr>
        <w:t xml:space="preserve"> </w:t>
      </w:r>
      <w:r w:rsidR="00AE3E7D" w:rsidRPr="00370D63">
        <w:rPr>
          <w:rFonts w:ascii="Angsana New" w:hAnsi="Angsana New" w:hint="cs"/>
          <w:b/>
          <w:sz w:val="32"/>
          <w:szCs w:val="32"/>
          <w:cs/>
        </w:rPr>
        <w:t xml:space="preserve">วันนับแต่เมื่อทวงถาม เงินกู้ยืมดังกล่าวเป็นเงินกู้ยืมประเภทไม่มีหลักทรัพย์ค้ำประกัน และมีการคำนวณดอกเบี้ยในอัตราร้อยละ </w:t>
      </w:r>
      <w:r>
        <w:rPr>
          <w:rFonts w:ascii="Angsana New" w:hAnsi="Angsana New"/>
          <w:bCs/>
          <w:sz w:val="32"/>
          <w:szCs w:val="32"/>
        </w:rPr>
        <w:t>1</w:t>
      </w:r>
      <w:r w:rsidR="00107A9E">
        <w:rPr>
          <w:rFonts w:ascii="Angsana New" w:hAnsi="Angsana New"/>
          <w:bCs/>
          <w:sz w:val="32"/>
          <w:szCs w:val="32"/>
        </w:rPr>
        <w:t xml:space="preserve"> </w:t>
      </w:r>
      <w:r w:rsidR="00AE3E7D" w:rsidRPr="00370D63">
        <w:rPr>
          <w:rFonts w:ascii="Angsana New" w:hAnsi="Angsana New" w:hint="cs"/>
          <w:b/>
          <w:sz w:val="32"/>
          <w:szCs w:val="32"/>
          <w:cs/>
        </w:rPr>
        <w:t>ต่อปี</w:t>
      </w:r>
      <w:r w:rsidR="00107A9E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1624B7">
        <w:rPr>
          <w:rFonts w:ascii="Angsana New" w:hAnsi="Angsana New" w:hint="cs"/>
          <w:b/>
          <w:sz w:val="32"/>
          <w:szCs w:val="32"/>
          <w:cs/>
        </w:rPr>
        <w:t>ทั้งนี้ บริษัทจัดประเภทเงินลงทุนจากบริษัทย่อยเป็นบริษัท</w:t>
      </w:r>
      <w:r w:rsidR="00AD12AE">
        <w:rPr>
          <w:rFonts w:ascii="Angsana New" w:hAnsi="Angsana New" w:hint="cs"/>
          <w:b/>
          <w:sz w:val="32"/>
          <w:szCs w:val="32"/>
          <w:cs/>
        </w:rPr>
        <w:t>ร่วม</w:t>
      </w:r>
      <w:r w:rsidR="001624B7">
        <w:rPr>
          <w:rFonts w:ascii="Angsana New" w:hAnsi="Angsana New" w:hint="cs"/>
          <w:b/>
          <w:sz w:val="32"/>
          <w:szCs w:val="32"/>
          <w:cs/>
        </w:rPr>
        <w:t xml:space="preserve">ตั้งแต่ไตรมาส </w:t>
      </w:r>
      <w:r w:rsidR="001624B7">
        <w:rPr>
          <w:rFonts w:ascii="Angsana New" w:hAnsi="Angsana New"/>
          <w:bCs/>
          <w:sz w:val="32"/>
          <w:szCs w:val="32"/>
        </w:rPr>
        <w:t>2</w:t>
      </w:r>
      <w:r w:rsidR="00107A9E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1624B7">
        <w:rPr>
          <w:rFonts w:ascii="Angsana New" w:hAnsi="Angsana New" w:hint="cs"/>
          <w:b/>
          <w:sz w:val="32"/>
          <w:szCs w:val="32"/>
          <w:cs/>
        </w:rPr>
        <w:t xml:space="preserve">ปี </w:t>
      </w:r>
      <w:r w:rsidR="001624B7">
        <w:rPr>
          <w:rFonts w:ascii="Angsana New" w:hAnsi="Angsana New"/>
          <w:bCs/>
          <w:sz w:val="32"/>
          <w:szCs w:val="32"/>
        </w:rPr>
        <w:t>2557</w:t>
      </w:r>
      <w:r w:rsidR="00107A9E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1624B7">
        <w:rPr>
          <w:rFonts w:ascii="Angsana New" w:hAnsi="Angsana New" w:hint="cs"/>
          <w:b/>
          <w:sz w:val="32"/>
          <w:szCs w:val="32"/>
          <w:cs/>
        </w:rPr>
        <w:t xml:space="preserve">(ดูหมายเหตุ </w:t>
      </w:r>
      <w:r w:rsidR="001624B7">
        <w:rPr>
          <w:rFonts w:ascii="Angsana New" w:hAnsi="Angsana New"/>
          <w:bCs/>
          <w:sz w:val="32"/>
          <w:szCs w:val="32"/>
        </w:rPr>
        <w:t>11.1)</w:t>
      </w:r>
    </w:p>
    <w:p w:rsidR="00D76D2E" w:rsidRPr="001624B7" w:rsidRDefault="00D76D2E" w:rsidP="00107A9E">
      <w:pPr>
        <w:pStyle w:val="ae"/>
        <w:tabs>
          <w:tab w:val="left" w:pos="1134"/>
        </w:tabs>
        <w:ind w:left="431" w:right="-102"/>
        <w:jc w:val="thaiDistribute"/>
        <w:rPr>
          <w:rFonts w:ascii="Angsana New" w:hAnsi="Angsana New"/>
          <w:bCs/>
          <w:sz w:val="32"/>
          <w:szCs w:val="32"/>
        </w:rPr>
      </w:pPr>
    </w:p>
    <w:p w:rsidR="00C31965" w:rsidRDefault="00C31965" w:rsidP="004F7013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เงินรับล่วงหน้าจากลูกค้า</w:t>
      </w:r>
    </w:p>
    <w:p w:rsidR="00AD12AE" w:rsidRDefault="00AD12AE" w:rsidP="00AD12AE">
      <w:pPr>
        <w:pStyle w:val="ae"/>
        <w:tabs>
          <w:tab w:val="left" w:pos="1134"/>
        </w:tabs>
        <w:spacing w:line="120" w:lineRule="auto"/>
        <w:ind w:left="360" w:right="-96"/>
        <w:jc w:val="both"/>
        <w:rPr>
          <w:rFonts w:ascii="Angsana New" w:hAnsi="Angsana New"/>
          <w:b/>
          <w:sz w:val="32"/>
          <w:szCs w:val="32"/>
        </w:rPr>
      </w:pPr>
    </w:p>
    <w:p w:rsidR="00AD12AE" w:rsidRPr="00F90072" w:rsidRDefault="00AD12AE" w:rsidP="00AD12AE">
      <w:pPr>
        <w:tabs>
          <w:tab w:val="left" w:pos="900"/>
        </w:tabs>
        <w:ind w:left="360" w:right="-97"/>
        <w:jc w:val="right"/>
        <w:rPr>
          <w:rFonts w:ascii="Angsana New" w:hAnsi="Angsana New" w:cs="Angsana New"/>
          <w:sz w:val="32"/>
          <w:szCs w:val="32"/>
          <w:cs/>
        </w:rPr>
      </w:pPr>
      <w:r w:rsidRPr="00F90072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F90072">
        <w:rPr>
          <w:rFonts w:ascii="Angsana New" w:hAnsi="Angsana New" w:cs="Angsana New"/>
          <w:sz w:val="32"/>
          <w:szCs w:val="32"/>
        </w:rPr>
        <w:t xml:space="preserve">: </w:t>
      </w:r>
      <w:r w:rsidRPr="00F90072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0"/>
        <w:gridCol w:w="2055"/>
        <w:gridCol w:w="2055"/>
      </w:tblGrid>
      <w:tr w:rsidR="00AD12AE" w:rsidRPr="0075370F" w:rsidTr="001A24E4">
        <w:trPr>
          <w:trHeight w:val="302"/>
        </w:trPr>
        <w:tc>
          <w:tcPr>
            <w:tcW w:w="5670" w:type="dxa"/>
            <w:vMerge w:val="restart"/>
            <w:vAlign w:val="center"/>
          </w:tcPr>
          <w:p w:rsidR="00AD12AE" w:rsidRPr="0075370F" w:rsidRDefault="00AD12AE" w:rsidP="001A24E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:rsidR="00AD12AE" w:rsidRPr="0075370F" w:rsidRDefault="00AD12AE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12AE" w:rsidRPr="0075370F" w:rsidTr="001A24E4">
        <w:trPr>
          <w:trHeight w:val="85"/>
        </w:trPr>
        <w:tc>
          <w:tcPr>
            <w:tcW w:w="5670" w:type="dxa"/>
            <w:vMerge/>
            <w:vAlign w:val="center"/>
          </w:tcPr>
          <w:p w:rsidR="00AD12AE" w:rsidRPr="0075370F" w:rsidRDefault="00AD12AE" w:rsidP="001A24E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bottom w:val="nil"/>
              <w:right w:val="dashed" w:sz="4" w:space="0" w:color="auto"/>
            </w:tcBorders>
            <w:vAlign w:val="center"/>
          </w:tcPr>
          <w:p w:rsidR="00AD12AE" w:rsidRPr="0075370F" w:rsidRDefault="00AD12AE" w:rsidP="00366187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 w:rsidR="00366187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055" w:type="dxa"/>
            <w:tcBorders>
              <w:left w:val="dashed" w:sz="4" w:space="0" w:color="auto"/>
              <w:bottom w:val="nil"/>
            </w:tcBorders>
            <w:vAlign w:val="center"/>
          </w:tcPr>
          <w:p w:rsidR="00AD12AE" w:rsidRPr="0075370F" w:rsidRDefault="00AD12AE" w:rsidP="00366187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 w:rsidR="0036618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AD12AE" w:rsidRPr="0075370F" w:rsidTr="001A24E4">
        <w:trPr>
          <w:trHeight w:val="302"/>
        </w:trPr>
        <w:tc>
          <w:tcPr>
            <w:tcW w:w="5670" w:type="dxa"/>
            <w:tcBorders>
              <w:bottom w:val="nil"/>
            </w:tcBorders>
            <w:vAlign w:val="bottom"/>
          </w:tcPr>
          <w:p w:rsidR="00AD12AE" w:rsidRPr="00410BD9" w:rsidRDefault="00AD12AE" w:rsidP="00E61F5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8597C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.3)</w:t>
            </w:r>
          </w:p>
        </w:tc>
        <w:tc>
          <w:tcPr>
            <w:tcW w:w="2055" w:type="dxa"/>
            <w:tcBorders>
              <w:bottom w:val="nil"/>
              <w:right w:val="dashed" w:sz="4" w:space="0" w:color="auto"/>
            </w:tcBorders>
            <w:vAlign w:val="bottom"/>
          </w:tcPr>
          <w:p w:rsidR="00AD12AE" w:rsidRDefault="00161DF9" w:rsidP="004067BC">
            <w:pPr>
              <w:tabs>
                <w:tab w:val="decimal" w:pos="130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231,990</w:t>
            </w:r>
          </w:p>
        </w:tc>
        <w:tc>
          <w:tcPr>
            <w:tcW w:w="2055" w:type="dxa"/>
            <w:tcBorders>
              <w:left w:val="dashed" w:sz="4" w:space="0" w:color="auto"/>
              <w:bottom w:val="nil"/>
            </w:tcBorders>
            <w:vAlign w:val="bottom"/>
          </w:tcPr>
          <w:p w:rsidR="00AD12AE" w:rsidRDefault="004004E7" w:rsidP="004004E7">
            <w:pPr>
              <w:tabs>
                <w:tab w:val="decimal" w:pos="123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271</w:t>
            </w:r>
            <w:r w:rsidR="00AD12A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610</w:t>
            </w:r>
          </w:p>
        </w:tc>
      </w:tr>
      <w:tr w:rsidR="00AD12AE" w:rsidRPr="0075370F" w:rsidTr="00306DC9">
        <w:trPr>
          <w:trHeight w:val="302"/>
        </w:trPr>
        <w:tc>
          <w:tcPr>
            <w:tcW w:w="5670" w:type="dxa"/>
            <w:tcBorders>
              <w:top w:val="nil"/>
              <w:bottom w:val="single" w:sz="4" w:space="0" w:color="auto"/>
            </w:tcBorders>
            <w:vAlign w:val="bottom"/>
          </w:tcPr>
          <w:p w:rsidR="00AD12AE" w:rsidRPr="00055871" w:rsidRDefault="00AD12AE" w:rsidP="001A24E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205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AD12AE" w:rsidRPr="0075370F" w:rsidRDefault="00161DF9" w:rsidP="004067BC">
            <w:pPr>
              <w:tabs>
                <w:tab w:val="decimal" w:pos="130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136,009</w:t>
            </w:r>
          </w:p>
        </w:tc>
        <w:tc>
          <w:tcPr>
            <w:tcW w:w="205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AD12AE" w:rsidRPr="0075370F" w:rsidRDefault="00306DC9" w:rsidP="004004E7">
            <w:pPr>
              <w:tabs>
                <w:tab w:val="decimal" w:pos="123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4004E7">
              <w:rPr>
                <w:rFonts w:ascii="Angsana New" w:hAnsi="Angsana New" w:cs="Angsana New"/>
                <w:sz w:val="32"/>
                <w:szCs w:val="32"/>
              </w:rPr>
              <w:t>44</w:t>
            </w:r>
            <w:r w:rsidR="00AD12A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004E7">
              <w:rPr>
                <w:rFonts w:ascii="Angsana New" w:hAnsi="Angsana New" w:cs="Angsana New"/>
                <w:sz w:val="32"/>
                <w:szCs w:val="32"/>
              </w:rPr>
              <w:t>378</w:t>
            </w:r>
          </w:p>
        </w:tc>
      </w:tr>
      <w:tr w:rsidR="00AD12AE" w:rsidRPr="0075370F" w:rsidTr="00306DC9"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12AE" w:rsidRPr="00055871" w:rsidRDefault="00AD12AE" w:rsidP="001A24E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AD12AE" w:rsidRPr="0075370F" w:rsidRDefault="00161DF9" w:rsidP="00552D9B">
            <w:pPr>
              <w:tabs>
                <w:tab w:val="decimal" w:pos="130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367,999</w:t>
            </w:r>
          </w:p>
        </w:tc>
        <w:tc>
          <w:tcPr>
            <w:tcW w:w="20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AD12AE" w:rsidRPr="0075370F" w:rsidRDefault="004004E7" w:rsidP="004004E7">
            <w:pPr>
              <w:tabs>
                <w:tab w:val="decimal" w:pos="123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415</w:t>
            </w:r>
            <w:r w:rsidR="00AD12A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988</w:t>
            </w:r>
          </w:p>
        </w:tc>
      </w:tr>
    </w:tbl>
    <w:p w:rsidR="00543431" w:rsidRDefault="00543431" w:rsidP="00107A9E">
      <w:pPr>
        <w:ind w:left="43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84F44" w:rsidRDefault="00B84F44" w:rsidP="00107A9E">
      <w:pPr>
        <w:numPr>
          <w:ilvl w:val="0"/>
          <w:numId w:val="1"/>
        </w:numPr>
        <w:ind w:left="425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84F44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:rsidR="000B6A57" w:rsidRPr="00B84F44" w:rsidRDefault="000B6A57" w:rsidP="000B6A57">
      <w:pPr>
        <w:pStyle w:val="ae"/>
        <w:tabs>
          <w:tab w:val="left" w:pos="1134"/>
        </w:tabs>
        <w:spacing w:line="120" w:lineRule="auto"/>
        <w:ind w:left="360" w:right="-96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943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2"/>
        <w:gridCol w:w="851"/>
        <w:gridCol w:w="2164"/>
        <w:gridCol w:w="2165"/>
      </w:tblGrid>
      <w:tr w:rsidR="004004E7" w:rsidRPr="001A24E4" w:rsidTr="004004E7">
        <w:trPr>
          <w:trHeight w:val="403"/>
        </w:trPr>
        <w:tc>
          <w:tcPr>
            <w:tcW w:w="4252" w:type="dxa"/>
            <w:tcBorders>
              <w:bottom w:val="nil"/>
            </w:tcBorders>
            <w:vAlign w:val="bottom"/>
          </w:tcPr>
          <w:p w:rsidR="004004E7" w:rsidRPr="001A24E4" w:rsidRDefault="004004E7" w:rsidP="00976EC7">
            <w:pPr>
              <w:ind w:left="33"/>
              <w:contextualSpacing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4004E7" w:rsidRPr="001A24E4" w:rsidRDefault="004004E7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มูลค่าที่</w:t>
            </w:r>
          </w:p>
        </w:tc>
        <w:tc>
          <w:tcPr>
            <w:tcW w:w="4329" w:type="dxa"/>
            <w:gridSpan w:val="2"/>
            <w:tcBorders>
              <w:bottom w:val="nil"/>
            </w:tcBorders>
            <w:vAlign w:val="bottom"/>
          </w:tcPr>
          <w:p w:rsidR="004004E7" w:rsidRPr="001A24E4" w:rsidRDefault="004004E7" w:rsidP="00366187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2559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และ 31 ธันวาคม 2558</w:t>
            </w:r>
          </w:p>
        </w:tc>
      </w:tr>
      <w:tr w:rsidR="004004E7" w:rsidRPr="001A24E4" w:rsidTr="00107A9E">
        <w:trPr>
          <w:trHeight w:val="403"/>
        </w:trPr>
        <w:tc>
          <w:tcPr>
            <w:tcW w:w="4252" w:type="dxa"/>
            <w:tcBorders>
              <w:top w:val="nil"/>
              <w:bottom w:val="nil"/>
            </w:tcBorders>
            <w:vAlign w:val="bottom"/>
          </w:tcPr>
          <w:p w:rsidR="004004E7" w:rsidRPr="001A24E4" w:rsidRDefault="004004E7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24E4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004E7" w:rsidRPr="001A24E4" w:rsidRDefault="004004E7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 w:hint="cs"/>
                <w:sz w:val="32"/>
                <w:szCs w:val="32"/>
                <w:cs/>
              </w:rPr>
              <w:t>ตราไว้</w:t>
            </w:r>
          </w:p>
        </w:tc>
        <w:tc>
          <w:tcPr>
            <w:tcW w:w="2164" w:type="dxa"/>
            <w:tcBorders>
              <w:bottom w:val="nil"/>
              <w:right w:val="dashed" w:sz="4" w:space="0" w:color="auto"/>
            </w:tcBorders>
            <w:vAlign w:val="bottom"/>
          </w:tcPr>
          <w:p w:rsidR="004004E7" w:rsidRPr="001A24E4" w:rsidRDefault="004004E7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2165" w:type="dxa"/>
            <w:tcBorders>
              <w:left w:val="dashed" w:sz="4" w:space="0" w:color="auto"/>
              <w:bottom w:val="nil"/>
            </w:tcBorders>
            <w:vAlign w:val="bottom"/>
          </w:tcPr>
          <w:p w:rsidR="004004E7" w:rsidRPr="001A24E4" w:rsidRDefault="004004E7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</w:t>
            </w:r>
          </w:p>
        </w:tc>
      </w:tr>
      <w:tr w:rsidR="004004E7" w:rsidRPr="001A24E4" w:rsidTr="00107A9E">
        <w:trPr>
          <w:trHeight w:val="403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bottom"/>
          </w:tcPr>
          <w:p w:rsidR="004004E7" w:rsidRPr="001A24E4" w:rsidRDefault="004004E7" w:rsidP="00976EC7">
            <w:pPr>
              <w:ind w:left="33"/>
              <w:contextualSpacing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4004E7" w:rsidRPr="001A24E4" w:rsidRDefault="004004E7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6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004E7" w:rsidRPr="001A24E4" w:rsidRDefault="004004E7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216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004E7" w:rsidRPr="001A24E4" w:rsidRDefault="004004E7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(พันบาท)</w:t>
            </w:r>
          </w:p>
        </w:tc>
      </w:tr>
      <w:tr w:rsidR="004004E7" w:rsidRPr="001A24E4" w:rsidTr="00107A9E">
        <w:trPr>
          <w:trHeight w:val="403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bottom"/>
          </w:tcPr>
          <w:p w:rsidR="004004E7" w:rsidRPr="001A24E4" w:rsidRDefault="004004E7" w:rsidP="00976EC7">
            <w:pPr>
              <w:ind w:left="33"/>
              <w:contextualSpacing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A24E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bottom"/>
          </w:tcPr>
          <w:p w:rsidR="004004E7" w:rsidRPr="001A24E4" w:rsidRDefault="004004E7" w:rsidP="00DC2567">
            <w:pPr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004E7" w:rsidRPr="001A24E4" w:rsidRDefault="004004E7" w:rsidP="00976EC7">
            <w:pPr>
              <w:tabs>
                <w:tab w:val="decimal" w:pos="792"/>
              </w:tabs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4004E7" w:rsidRPr="001A24E4" w:rsidRDefault="004004E7" w:rsidP="00976EC7">
            <w:pPr>
              <w:tabs>
                <w:tab w:val="decimal" w:pos="792"/>
              </w:tabs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279F" w:rsidRPr="001A24E4" w:rsidTr="00107A9E">
        <w:trPr>
          <w:trHeight w:val="403"/>
        </w:trPr>
        <w:tc>
          <w:tcPr>
            <w:tcW w:w="4252" w:type="dxa"/>
            <w:tcBorders>
              <w:top w:val="nil"/>
              <w:bottom w:val="nil"/>
            </w:tcBorders>
            <w:vAlign w:val="bottom"/>
          </w:tcPr>
          <w:p w:rsidR="00A5279F" w:rsidRPr="001A24E4" w:rsidRDefault="00A5279F" w:rsidP="00723FF5">
            <w:pPr>
              <w:ind w:left="186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24E4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5279F" w:rsidRPr="001A24E4" w:rsidRDefault="00A5279F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</w:tc>
        <w:tc>
          <w:tcPr>
            <w:tcW w:w="2164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5279F" w:rsidRPr="001A24E4" w:rsidRDefault="00A5279F" w:rsidP="00A5279F">
            <w:pPr>
              <w:tabs>
                <w:tab w:val="decimal" w:pos="1451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864</w:t>
            </w:r>
            <w:r w:rsidRPr="001A24E4">
              <w:rPr>
                <w:rFonts w:ascii="Angsana New" w:hAnsi="Angsana New" w:cs="Angsana New"/>
                <w:sz w:val="32"/>
                <w:szCs w:val="32"/>
              </w:rPr>
              <w:t>,231</w:t>
            </w:r>
          </w:p>
        </w:tc>
        <w:tc>
          <w:tcPr>
            <w:tcW w:w="216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5279F" w:rsidRPr="001A24E4" w:rsidRDefault="00A5279F" w:rsidP="002B0883">
            <w:pPr>
              <w:tabs>
                <w:tab w:val="decimal" w:pos="1232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864</w:t>
            </w:r>
            <w:r w:rsidRPr="001A24E4">
              <w:rPr>
                <w:rFonts w:ascii="Angsana New" w:hAnsi="Angsana New" w:cs="Angsana New"/>
                <w:sz w:val="32"/>
                <w:szCs w:val="32"/>
              </w:rPr>
              <w:t>,231</w:t>
            </w:r>
          </w:p>
        </w:tc>
      </w:tr>
      <w:tr w:rsidR="00A5279F" w:rsidRPr="001A24E4" w:rsidTr="00107A9E">
        <w:trPr>
          <w:trHeight w:val="403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bottom"/>
          </w:tcPr>
          <w:p w:rsidR="00A5279F" w:rsidRPr="001A24E4" w:rsidRDefault="00A5279F" w:rsidP="00723FF5">
            <w:pPr>
              <w:ind w:left="186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AU"/>
              </w:rPr>
            </w:pPr>
            <w:r w:rsidRPr="001A24E4"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จดทะเบียนเพิ่ม</w:t>
            </w:r>
            <w:r w:rsidRPr="001A24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(ลดลง)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A5279F" w:rsidRPr="001A24E4" w:rsidRDefault="00A5279F" w:rsidP="00723FF5">
            <w:pPr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A5279F" w:rsidRPr="001A24E4" w:rsidRDefault="00A5279F" w:rsidP="00A5279F">
            <w:pPr>
              <w:tabs>
                <w:tab w:val="decimal" w:pos="1451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16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A5279F" w:rsidRPr="001A24E4" w:rsidRDefault="00A5279F" w:rsidP="002B0883">
            <w:pPr>
              <w:tabs>
                <w:tab w:val="decimal" w:pos="1232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A5279F" w:rsidRPr="001A24E4" w:rsidTr="00107A9E">
        <w:trPr>
          <w:trHeight w:val="403"/>
        </w:trPr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279F" w:rsidRPr="001A24E4" w:rsidRDefault="00A5279F" w:rsidP="00723FF5">
            <w:pPr>
              <w:ind w:left="186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24E4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279F" w:rsidRPr="001A24E4" w:rsidRDefault="00A5279F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A5279F" w:rsidRPr="001A24E4" w:rsidRDefault="00A5279F" w:rsidP="00A5279F">
            <w:pPr>
              <w:tabs>
                <w:tab w:val="decimal" w:pos="1451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 w:hint="cs"/>
                <w:sz w:val="32"/>
                <w:szCs w:val="32"/>
                <w:cs/>
              </w:rPr>
              <w:t>864</w:t>
            </w:r>
            <w:r w:rsidRPr="001A24E4">
              <w:rPr>
                <w:rFonts w:ascii="Angsana New" w:hAnsi="Angsana New" w:cs="Angsana New"/>
                <w:sz w:val="32"/>
                <w:szCs w:val="32"/>
              </w:rPr>
              <w:t>,231</w:t>
            </w:r>
          </w:p>
        </w:tc>
        <w:tc>
          <w:tcPr>
            <w:tcW w:w="216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A5279F" w:rsidRPr="001A24E4" w:rsidRDefault="00A5279F" w:rsidP="002B0883">
            <w:pPr>
              <w:tabs>
                <w:tab w:val="decimal" w:pos="1232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 w:hint="cs"/>
                <w:sz w:val="32"/>
                <w:szCs w:val="32"/>
                <w:cs/>
              </w:rPr>
              <w:t>864</w:t>
            </w:r>
            <w:r w:rsidRPr="001A24E4">
              <w:rPr>
                <w:rFonts w:ascii="Angsana New" w:hAnsi="Angsana New" w:cs="Angsana New"/>
                <w:sz w:val="32"/>
                <w:szCs w:val="32"/>
              </w:rPr>
              <w:t>,231</w:t>
            </w:r>
          </w:p>
        </w:tc>
      </w:tr>
      <w:tr w:rsidR="00A5279F" w:rsidRPr="001A24E4" w:rsidTr="00107A9E">
        <w:trPr>
          <w:trHeight w:val="403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bottom"/>
          </w:tcPr>
          <w:p w:rsidR="00A5279F" w:rsidRPr="001A24E4" w:rsidRDefault="00A5279F" w:rsidP="00723FF5">
            <w:pPr>
              <w:ind w:left="33"/>
              <w:contextualSpacing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AU"/>
              </w:rPr>
            </w:pPr>
            <w:r w:rsidRPr="001A24E4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AU"/>
              </w:rPr>
              <w:t>ทุนที่ออกและชำระแล้ว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bottom"/>
          </w:tcPr>
          <w:p w:rsidR="00A5279F" w:rsidRPr="001A24E4" w:rsidRDefault="00A5279F" w:rsidP="00723FF5">
            <w:pPr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5279F" w:rsidRPr="001A24E4" w:rsidRDefault="00A5279F" w:rsidP="00A5279F">
            <w:pPr>
              <w:tabs>
                <w:tab w:val="decimal" w:pos="1451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A5279F" w:rsidRPr="001A24E4" w:rsidRDefault="00A5279F" w:rsidP="002B0883">
            <w:pPr>
              <w:tabs>
                <w:tab w:val="decimal" w:pos="1232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279F" w:rsidRPr="001A24E4" w:rsidTr="00107A9E">
        <w:trPr>
          <w:trHeight w:val="403"/>
        </w:trPr>
        <w:tc>
          <w:tcPr>
            <w:tcW w:w="4252" w:type="dxa"/>
            <w:tcBorders>
              <w:top w:val="nil"/>
              <w:bottom w:val="nil"/>
            </w:tcBorders>
            <w:vAlign w:val="bottom"/>
          </w:tcPr>
          <w:p w:rsidR="00A5279F" w:rsidRPr="001A24E4" w:rsidRDefault="00A5279F" w:rsidP="00723FF5">
            <w:pPr>
              <w:ind w:left="186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24E4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5279F" w:rsidRPr="001A24E4" w:rsidRDefault="00A5279F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</w:tc>
        <w:tc>
          <w:tcPr>
            <w:tcW w:w="2164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5279F" w:rsidRPr="001A24E4" w:rsidRDefault="00A5279F" w:rsidP="00A5279F">
            <w:pPr>
              <w:tabs>
                <w:tab w:val="decimal" w:pos="1451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/>
                <w:sz w:val="32"/>
                <w:szCs w:val="32"/>
              </w:rPr>
              <w:t>692,0</w:t>
            </w:r>
            <w:r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  <w:tc>
          <w:tcPr>
            <w:tcW w:w="216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5279F" w:rsidRPr="001A24E4" w:rsidRDefault="00A5279F" w:rsidP="00C81E64">
            <w:pPr>
              <w:tabs>
                <w:tab w:val="decimal" w:pos="1232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/>
                <w:sz w:val="32"/>
                <w:szCs w:val="32"/>
              </w:rPr>
              <w:t>692,0</w:t>
            </w:r>
            <w:r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</w:tr>
      <w:tr w:rsidR="00A5279F" w:rsidRPr="001A24E4" w:rsidTr="00107A9E">
        <w:trPr>
          <w:trHeight w:val="403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bottom"/>
          </w:tcPr>
          <w:p w:rsidR="00A5279F" w:rsidRPr="001A24E4" w:rsidRDefault="006E0CAA" w:rsidP="00723FF5">
            <w:pPr>
              <w:ind w:left="186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รับชำระจากการออกหุ้นใหม่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A5279F" w:rsidRPr="001A24E4" w:rsidRDefault="00A5279F" w:rsidP="00723FF5">
            <w:pPr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A5279F" w:rsidRPr="006E0CAA" w:rsidRDefault="00A5279F" w:rsidP="00A5279F">
            <w:pPr>
              <w:tabs>
                <w:tab w:val="decimal" w:pos="1451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 w:rsidRPr="006E0CAA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16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A5279F" w:rsidRPr="006E0CAA" w:rsidRDefault="00A5279F" w:rsidP="002B0883">
            <w:pPr>
              <w:tabs>
                <w:tab w:val="decimal" w:pos="1232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 w:rsidRPr="006E0CAA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A5279F" w:rsidRPr="001A24E4" w:rsidTr="00107A9E">
        <w:trPr>
          <w:trHeight w:val="403"/>
        </w:trPr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279F" w:rsidRPr="001A24E4" w:rsidRDefault="00A5279F" w:rsidP="00723FF5">
            <w:pPr>
              <w:ind w:left="186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24E4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279F" w:rsidRPr="001A24E4" w:rsidRDefault="00A5279F" w:rsidP="001A24E4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A5279F" w:rsidRPr="001A24E4" w:rsidRDefault="00A5279F" w:rsidP="00A5279F">
            <w:pPr>
              <w:tabs>
                <w:tab w:val="decimal" w:pos="1451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/>
                <w:sz w:val="32"/>
                <w:szCs w:val="32"/>
              </w:rPr>
              <w:t>692,095</w:t>
            </w:r>
          </w:p>
        </w:tc>
        <w:tc>
          <w:tcPr>
            <w:tcW w:w="216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A5279F" w:rsidRPr="001A24E4" w:rsidRDefault="00A5279F" w:rsidP="002B0883">
            <w:pPr>
              <w:tabs>
                <w:tab w:val="decimal" w:pos="1232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 w:rsidRPr="001A24E4">
              <w:rPr>
                <w:rFonts w:ascii="Angsana New" w:hAnsi="Angsana New" w:cs="Angsana New"/>
                <w:sz w:val="32"/>
                <w:szCs w:val="32"/>
              </w:rPr>
              <w:t>692,095</w:t>
            </w:r>
          </w:p>
        </w:tc>
      </w:tr>
    </w:tbl>
    <w:p w:rsidR="006B6E34" w:rsidRPr="00C479D4" w:rsidRDefault="006B6E34" w:rsidP="00C479D4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479D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ส่วนเกินมูลค่าหุ้นสามัญ</w:t>
      </w:r>
    </w:p>
    <w:p w:rsidR="006B6E34" w:rsidRPr="001E0B37" w:rsidRDefault="001E0B37" w:rsidP="001E0B37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6B6E34" w:rsidRPr="001E0B37">
        <w:rPr>
          <w:rFonts w:ascii="Angsana New" w:hAnsi="Angsana New"/>
          <w:b/>
          <w:sz w:val="32"/>
          <w:szCs w:val="32"/>
          <w:cs/>
        </w:rPr>
        <w:t xml:space="preserve">ตามพระราชบัญญัติบริษัทมหาชนจำกัด พ.ศ. 2535 ในกรณีที่บริษัทเสนอขายหุ้นสูงกว่ามูลค่าหุ้นที่จดทะเบียนไว้ บริษัทต้องบันทึก </w:t>
      </w:r>
      <w:r w:rsidR="006B6E34" w:rsidRPr="001E0B37">
        <w:rPr>
          <w:rFonts w:ascii="Angsana New" w:hAnsi="Angsana New"/>
          <w:b/>
          <w:sz w:val="32"/>
          <w:szCs w:val="32"/>
        </w:rPr>
        <w:t>“</w:t>
      </w:r>
      <w:r w:rsidR="006B6E34" w:rsidRPr="001E0B37">
        <w:rPr>
          <w:rFonts w:ascii="Angsana New" w:hAnsi="Angsana New"/>
          <w:b/>
          <w:sz w:val="32"/>
          <w:szCs w:val="32"/>
          <w:cs/>
        </w:rPr>
        <w:t>ส่วนเกินทุนหุ้นสามัญ</w:t>
      </w:r>
      <w:r w:rsidR="006B6E34" w:rsidRPr="001E0B37">
        <w:rPr>
          <w:rFonts w:ascii="Angsana New" w:hAnsi="Angsana New"/>
          <w:b/>
          <w:sz w:val="32"/>
          <w:szCs w:val="32"/>
        </w:rPr>
        <w:t>”</w:t>
      </w:r>
      <w:r w:rsidR="006B6E34" w:rsidRPr="001E0B37">
        <w:rPr>
          <w:rFonts w:ascii="Angsana New" w:hAnsi="Angsana New"/>
          <w:b/>
          <w:sz w:val="32"/>
          <w:szCs w:val="32"/>
          <w:cs/>
        </w:rPr>
        <w:t xml:space="preserve"> เป็นทุนสำรอง บัญชีทุนสำรองนี้จะนำไปจ่ายเป็นเงินปันผลไม่ได้</w:t>
      </w:r>
    </w:p>
    <w:p w:rsidR="00107A9E" w:rsidRDefault="001E0B37" w:rsidP="006E0CAA">
      <w:pPr>
        <w:spacing w:line="120" w:lineRule="auto"/>
        <w:ind w:left="425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</w:p>
    <w:p w:rsidR="006B6E34" w:rsidRPr="001E0B37" w:rsidRDefault="00107A9E" w:rsidP="001E0B37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6B6E34" w:rsidRPr="001E0B37">
        <w:rPr>
          <w:rFonts w:ascii="Angsana New" w:hAnsi="Angsana New"/>
          <w:b/>
          <w:sz w:val="32"/>
          <w:szCs w:val="32"/>
          <w:cs/>
        </w:rPr>
        <w:t>รายละเอียดการเปลี่ยนแปลงของส่วนเกินมูลค่าหุ้น มีดังนี้</w:t>
      </w:r>
    </w:p>
    <w:p w:rsidR="006B6E34" w:rsidRPr="00F90072" w:rsidRDefault="006B6E34" w:rsidP="006B6E34">
      <w:pPr>
        <w:tabs>
          <w:tab w:val="left" w:pos="900"/>
        </w:tabs>
        <w:ind w:left="360" w:right="-97"/>
        <w:jc w:val="right"/>
        <w:rPr>
          <w:rFonts w:ascii="Angsana New" w:hAnsi="Angsana New" w:cs="Angsana New"/>
          <w:sz w:val="32"/>
          <w:szCs w:val="32"/>
          <w:cs/>
        </w:rPr>
      </w:pPr>
      <w:r w:rsidRPr="00F90072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F90072">
        <w:rPr>
          <w:rFonts w:ascii="Angsana New" w:hAnsi="Angsana New" w:cs="Angsana New"/>
          <w:sz w:val="32"/>
          <w:szCs w:val="32"/>
        </w:rPr>
        <w:t xml:space="preserve">: </w:t>
      </w:r>
      <w:r w:rsidRPr="00F90072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072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2"/>
        <w:gridCol w:w="2055"/>
        <w:gridCol w:w="2055"/>
      </w:tblGrid>
      <w:tr w:rsidR="006B6E34" w:rsidRPr="0075370F" w:rsidTr="0055109E">
        <w:trPr>
          <w:trHeight w:val="302"/>
        </w:trPr>
        <w:tc>
          <w:tcPr>
            <w:tcW w:w="4962" w:type="dxa"/>
            <w:vMerge w:val="restart"/>
            <w:vAlign w:val="center"/>
          </w:tcPr>
          <w:p w:rsidR="006B6E34" w:rsidRPr="0075370F" w:rsidRDefault="006B6E34" w:rsidP="00A6543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:rsidR="006B6E34" w:rsidRPr="0075370F" w:rsidRDefault="006B6E34" w:rsidP="00A65436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6E34" w:rsidRPr="0075370F" w:rsidTr="0055109E">
        <w:trPr>
          <w:trHeight w:val="85"/>
        </w:trPr>
        <w:tc>
          <w:tcPr>
            <w:tcW w:w="4962" w:type="dxa"/>
            <w:vMerge/>
            <w:vAlign w:val="center"/>
          </w:tcPr>
          <w:p w:rsidR="006B6E34" w:rsidRPr="0075370F" w:rsidRDefault="006B6E34" w:rsidP="00A6543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bottom w:val="nil"/>
              <w:right w:val="dashed" w:sz="4" w:space="0" w:color="auto"/>
            </w:tcBorders>
            <w:vAlign w:val="center"/>
          </w:tcPr>
          <w:p w:rsidR="006B6E34" w:rsidRPr="0075370F" w:rsidRDefault="006B6E34" w:rsidP="00A65436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 w:rsidR="00366187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055" w:type="dxa"/>
            <w:tcBorders>
              <w:left w:val="dashed" w:sz="4" w:space="0" w:color="auto"/>
              <w:bottom w:val="nil"/>
            </w:tcBorders>
            <w:vAlign w:val="center"/>
          </w:tcPr>
          <w:p w:rsidR="006B6E34" w:rsidRPr="0075370F" w:rsidRDefault="006B6E34" w:rsidP="00366187">
            <w:pPr>
              <w:ind w:left="-97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7537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255</w:t>
            </w:r>
            <w:r w:rsidR="0036618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6B6E34" w:rsidRPr="0075370F" w:rsidTr="0055109E">
        <w:trPr>
          <w:trHeight w:val="302"/>
        </w:trPr>
        <w:tc>
          <w:tcPr>
            <w:tcW w:w="4962" w:type="dxa"/>
            <w:tcBorders>
              <w:bottom w:val="nil"/>
            </w:tcBorders>
            <w:vAlign w:val="bottom"/>
          </w:tcPr>
          <w:p w:rsidR="006B6E34" w:rsidRPr="00410BD9" w:rsidRDefault="006B6E34" w:rsidP="0055109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2055" w:type="dxa"/>
            <w:tcBorders>
              <w:bottom w:val="nil"/>
              <w:right w:val="dashed" w:sz="4" w:space="0" w:color="auto"/>
            </w:tcBorders>
            <w:vAlign w:val="bottom"/>
          </w:tcPr>
          <w:p w:rsidR="006B6E34" w:rsidRDefault="0055109E" w:rsidP="00A65436">
            <w:pPr>
              <w:tabs>
                <w:tab w:val="decimal" w:pos="130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238,192</w:t>
            </w:r>
          </w:p>
        </w:tc>
        <w:tc>
          <w:tcPr>
            <w:tcW w:w="2055" w:type="dxa"/>
            <w:tcBorders>
              <w:left w:val="dashed" w:sz="4" w:space="0" w:color="auto"/>
              <w:bottom w:val="nil"/>
            </w:tcBorders>
            <w:vAlign w:val="bottom"/>
          </w:tcPr>
          <w:p w:rsidR="006B6E34" w:rsidRDefault="0055109E" w:rsidP="00CD7F1D">
            <w:pPr>
              <w:tabs>
                <w:tab w:val="decimal" w:pos="123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238,1</w:t>
            </w:r>
            <w:r w:rsidR="00CD7F1D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</w:tr>
      <w:tr w:rsidR="006B6E34" w:rsidRPr="0075370F" w:rsidTr="0055109E">
        <w:trPr>
          <w:trHeight w:val="302"/>
        </w:trPr>
        <w:tc>
          <w:tcPr>
            <w:tcW w:w="4962" w:type="dxa"/>
            <w:tcBorders>
              <w:top w:val="nil"/>
              <w:bottom w:val="single" w:sz="4" w:space="0" w:color="auto"/>
            </w:tcBorders>
            <w:vAlign w:val="bottom"/>
          </w:tcPr>
          <w:p w:rsidR="006B6E34" w:rsidRPr="0055109E" w:rsidRDefault="0055109E" w:rsidP="00CD7F1D">
            <w:pP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5109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="00E61F55" w:rsidRPr="00E61F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เพิ่มทุนระหว่าง</w:t>
            </w:r>
            <w:r w:rsidR="00CD7F1D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5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B6E34" w:rsidRPr="0075370F" w:rsidRDefault="0055109E" w:rsidP="00A65436">
            <w:pPr>
              <w:tabs>
                <w:tab w:val="decimal" w:pos="130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05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6B6E34" w:rsidRPr="0075370F" w:rsidRDefault="00CD7F1D" w:rsidP="00A65436">
            <w:pPr>
              <w:tabs>
                <w:tab w:val="decimal" w:pos="123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6B6E34" w:rsidRPr="0075370F" w:rsidTr="0055109E"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6E34" w:rsidRPr="00055871" w:rsidRDefault="0055109E" w:rsidP="00A6543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B6E34" w:rsidRPr="0075370F" w:rsidRDefault="0055109E" w:rsidP="00A65436">
            <w:pPr>
              <w:tabs>
                <w:tab w:val="decimal" w:pos="130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238,192</w:t>
            </w:r>
          </w:p>
        </w:tc>
        <w:tc>
          <w:tcPr>
            <w:tcW w:w="20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6B6E34" w:rsidRPr="0075370F" w:rsidRDefault="0055109E" w:rsidP="00A65436">
            <w:pPr>
              <w:tabs>
                <w:tab w:val="decimal" w:pos="1239"/>
              </w:tabs>
              <w:ind w:left="-97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238,192</w:t>
            </w:r>
          </w:p>
        </w:tc>
      </w:tr>
    </w:tbl>
    <w:p w:rsidR="006C0CFE" w:rsidRDefault="006C0CFE" w:rsidP="006C0CFE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65C5F" w:rsidRDefault="009E1D89" w:rsidP="004F7013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ทุน</w:t>
      </w:r>
      <w:r w:rsidR="00CD7F1D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สำรองตามกฎหมาย</w:t>
      </w:r>
    </w:p>
    <w:p w:rsidR="00CD7F1D" w:rsidRDefault="00CD7F1D" w:rsidP="00CD7F1D">
      <w:pPr>
        <w:pStyle w:val="ae"/>
        <w:tabs>
          <w:tab w:val="left" w:pos="709"/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>
        <w:rPr>
          <w:rFonts w:ascii="Angsana New" w:hAnsi="Angsana New" w:hint="cs"/>
          <w:b/>
          <w:sz w:val="32"/>
          <w:szCs w:val="32"/>
          <w:cs/>
        </w:rPr>
        <w:tab/>
      </w:r>
      <w:r w:rsidRPr="001E0B37">
        <w:rPr>
          <w:rFonts w:ascii="Angsana New" w:hAnsi="Angsana New"/>
          <w:b/>
          <w:sz w:val="32"/>
          <w:szCs w:val="32"/>
          <w:cs/>
        </w:rPr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:rsidR="00BE7645" w:rsidRPr="00CD7F1D" w:rsidRDefault="00BE7645" w:rsidP="00107A9E">
      <w:pPr>
        <w:pStyle w:val="ae"/>
        <w:tabs>
          <w:tab w:val="left" w:pos="709"/>
          <w:tab w:val="left" w:pos="1134"/>
        </w:tabs>
        <w:ind w:left="425" w:right="-96"/>
        <w:jc w:val="thaiDistribute"/>
        <w:rPr>
          <w:rFonts w:ascii="Angsana New" w:hAnsi="Angsana New"/>
          <w:b/>
          <w:sz w:val="32"/>
          <w:szCs w:val="32"/>
        </w:rPr>
      </w:pPr>
    </w:p>
    <w:p w:rsidR="00CD7F1D" w:rsidRPr="00CD7F1D" w:rsidRDefault="00CD7F1D" w:rsidP="00CD7F1D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กำไร(ขาดทุน)</w:t>
      </w:r>
      <w:r w:rsidRPr="00B65C5F">
        <w:rPr>
          <w:rFonts w:ascii="Angsana New" w:hAnsi="Angsana New" w:cs="Angsana New" w:hint="cs"/>
          <w:b/>
          <w:bCs/>
          <w:sz w:val="32"/>
          <w:szCs w:val="32"/>
          <w:cs/>
        </w:rPr>
        <w:t>ต่อหุ้น</w:t>
      </w:r>
    </w:p>
    <w:p w:rsidR="00B65C5F" w:rsidRPr="00C11C85" w:rsidRDefault="00C11C85" w:rsidP="00C11C85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B65C5F" w:rsidRPr="00C11C85">
        <w:rPr>
          <w:rFonts w:ascii="Angsana New" w:hAnsi="Angsana New"/>
          <w:b/>
          <w:sz w:val="32"/>
          <w:szCs w:val="32"/>
          <w:cs/>
        </w:rPr>
        <w:t>กำไร</w:t>
      </w:r>
      <w:r w:rsidR="00092CA6" w:rsidRPr="00C11C85">
        <w:rPr>
          <w:rFonts w:ascii="Angsana New" w:hAnsi="Angsana New" w:hint="cs"/>
          <w:b/>
          <w:sz w:val="32"/>
          <w:szCs w:val="32"/>
          <w:cs/>
        </w:rPr>
        <w:t>(ขาดทุน)</w:t>
      </w:r>
      <w:r w:rsidR="00B65C5F" w:rsidRPr="00C11C85">
        <w:rPr>
          <w:rFonts w:ascii="Angsana New" w:hAnsi="Angsana New"/>
          <w:b/>
          <w:sz w:val="32"/>
          <w:szCs w:val="32"/>
          <w:cs/>
        </w:rPr>
        <w:t>ต่อหุ้นขั้นพื้นฐาน</w:t>
      </w:r>
      <w:r w:rsidR="00383554" w:rsidRPr="00C11C85">
        <w:rPr>
          <w:rFonts w:ascii="Angsana New" w:hAnsi="Angsana New"/>
          <w:b/>
          <w:sz w:val="32"/>
          <w:szCs w:val="32"/>
          <w:cs/>
        </w:rPr>
        <w:t>คำนวณจากกำไร</w:t>
      </w:r>
      <w:r w:rsidR="00092CA6" w:rsidRPr="00C11C85">
        <w:rPr>
          <w:rFonts w:ascii="Angsana New" w:hAnsi="Angsana New" w:hint="cs"/>
          <w:b/>
          <w:sz w:val="32"/>
          <w:szCs w:val="32"/>
          <w:cs/>
        </w:rPr>
        <w:t>(ขาดทุน)</w:t>
      </w:r>
      <w:r w:rsidR="00B65C5F" w:rsidRPr="00C11C85">
        <w:rPr>
          <w:rFonts w:ascii="Angsana New" w:hAnsi="Angsana New"/>
          <w:b/>
          <w:sz w:val="32"/>
          <w:szCs w:val="32"/>
          <w:cs/>
        </w:rPr>
        <w:t>สำหรับ</w:t>
      </w:r>
      <w:r w:rsidR="00053CDC" w:rsidRPr="00C11C85">
        <w:rPr>
          <w:rFonts w:ascii="Angsana New" w:hAnsi="Angsana New" w:hint="cs"/>
          <w:b/>
          <w:sz w:val="32"/>
          <w:szCs w:val="32"/>
          <w:cs/>
        </w:rPr>
        <w:t>งวด</w:t>
      </w:r>
      <w:r w:rsidR="00B65C5F" w:rsidRPr="00C11C85">
        <w:rPr>
          <w:rFonts w:ascii="Angsana New" w:hAnsi="Angsana New"/>
          <w:b/>
          <w:sz w:val="32"/>
          <w:szCs w:val="32"/>
          <w:cs/>
        </w:rPr>
        <w:t>ที่</w:t>
      </w:r>
      <w:r w:rsidR="00DA15A2" w:rsidRPr="00C11C85">
        <w:rPr>
          <w:rFonts w:ascii="Angsana New" w:hAnsi="Angsana New"/>
          <w:b/>
          <w:sz w:val="32"/>
          <w:szCs w:val="32"/>
          <w:cs/>
        </w:rPr>
        <w:t>เป็นส่วนของผู้ถือหุ้นของบริษัท</w:t>
      </w:r>
      <w:r w:rsidR="00B65C5F" w:rsidRPr="00C11C85">
        <w:rPr>
          <w:rFonts w:ascii="Angsana New" w:hAnsi="Angsana New"/>
          <w:b/>
          <w:sz w:val="32"/>
          <w:szCs w:val="32"/>
          <w:cs/>
        </w:rPr>
        <w:t>และจำนวนหุ้นสามัญที่ออกจำหน่ายแล้วระหว่าง</w:t>
      </w:r>
      <w:r w:rsidR="00053CDC" w:rsidRPr="00C11C85">
        <w:rPr>
          <w:rFonts w:ascii="Angsana New" w:hAnsi="Angsana New" w:hint="cs"/>
          <w:b/>
          <w:sz w:val="32"/>
          <w:szCs w:val="32"/>
          <w:cs/>
        </w:rPr>
        <w:t>งวด</w:t>
      </w:r>
      <w:r w:rsidR="00B65C5F" w:rsidRPr="00C11C85">
        <w:rPr>
          <w:rFonts w:ascii="Angsana New" w:hAnsi="Angsana New"/>
          <w:b/>
          <w:sz w:val="32"/>
          <w:szCs w:val="32"/>
          <w:cs/>
        </w:rPr>
        <w:t>โดย</w:t>
      </w:r>
      <w:r w:rsidR="00383554" w:rsidRPr="00C11C85">
        <w:rPr>
          <w:rFonts w:ascii="Angsana New" w:hAnsi="Angsana New" w:hint="cs"/>
          <w:b/>
          <w:sz w:val="32"/>
          <w:szCs w:val="32"/>
          <w:cs/>
        </w:rPr>
        <w:t>วิธี</w:t>
      </w:r>
      <w:r w:rsidR="00B65C5F" w:rsidRPr="00C11C85">
        <w:rPr>
          <w:rFonts w:ascii="Angsana New" w:hAnsi="Angsana New"/>
          <w:b/>
          <w:sz w:val="32"/>
          <w:szCs w:val="32"/>
          <w:cs/>
        </w:rPr>
        <w:t>ถัวเฉลี่ยถ่วงน้ำหนักซึ่งคำนวณดังนี้</w:t>
      </w:r>
      <w:r w:rsidR="00B65C5F" w:rsidRPr="00C11C85">
        <w:rPr>
          <w:rFonts w:ascii="Angsana New" w:hAnsi="Angsana New"/>
          <w:b/>
          <w:sz w:val="32"/>
          <w:szCs w:val="32"/>
        </w:rPr>
        <w:t>:-</w:t>
      </w:r>
    </w:p>
    <w:p w:rsidR="00531584" w:rsidRDefault="00531584" w:rsidP="00437FE5">
      <w:pPr>
        <w:pStyle w:val="block"/>
        <w:spacing w:after="0" w:line="120" w:lineRule="auto"/>
        <w:ind w:left="0"/>
        <w:jc w:val="thaiDistribute"/>
        <w:rPr>
          <w:rFonts w:ascii="Angsana New" w:eastAsia="Cordia New" w:hAnsi="Angsana New" w:cs="Angsana New"/>
          <w:sz w:val="32"/>
          <w:szCs w:val="32"/>
          <w:lang w:val="en-US" w:bidi="th-TH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6"/>
        <w:gridCol w:w="1346"/>
        <w:gridCol w:w="1347"/>
        <w:gridCol w:w="1346"/>
        <w:gridCol w:w="1347"/>
      </w:tblGrid>
      <w:tr w:rsidR="00053CDC" w:rsidRPr="00366187" w:rsidTr="00107A9E">
        <w:trPr>
          <w:trHeight w:val="397"/>
        </w:trPr>
        <w:tc>
          <w:tcPr>
            <w:tcW w:w="4536" w:type="dxa"/>
            <w:vMerge w:val="restart"/>
            <w:vAlign w:val="center"/>
          </w:tcPr>
          <w:p w:rsidR="00053CDC" w:rsidRPr="00366187" w:rsidRDefault="00A42A0A" w:rsidP="00053CDC">
            <w:pPr>
              <w:widowControl w:val="0"/>
              <w:adjustRightInd w:val="0"/>
              <w:ind w:left="148"/>
              <w:jc w:val="center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18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สำหรับ</w:t>
            </w:r>
            <w:r w:rsidRPr="0036618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งวดสามเดือน</w:t>
            </w:r>
            <w:r w:rsidRPr="0036618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36618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31 มีนาคม</w:t>
            </w:r>
          </w:p>
        </w:tc>
        <w:tc>
          <w:tcPr>
            <w:tcW w:w="2693" w:type="dxa"/>
            <w:gridSpan w:val="2"/>
            <w:vAlign w:val="bottom"/>
          </w:tcPr>
          <w:p w:rsidR="00053CDC" w:rsidRPr="00366187" w:rsidRDefault="00053CDC" w:rsidP="00053CDC">
            <w:pPr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053CDC" w:rsidRPr="00366187" w:rsidRDefault="00053CDC" w:rsidP="00053CDC">
            <w:pPr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CDC" w:rsidRPr="00366187" w:rsidTr="00107A9E">
        <w:trPr>
          <w:trHeight w:val="397"/>
        </w:trPr>
        <w:tc>
          <w:tcPr>
            <w:tcW w:w="4536" w:type="dxa"/>
            <w:vMerge/>
            <w:tcBorders>
              <w:bottom w:val="single" w:sz="4" w:space="0" w:color="auto"/>
            </w:tcBorders>
            <w:vAlign w:val="bottom"/>
          </w:tcPr>
          <w:p w:rsidR="00053CDC" w:rsidRPr="00366187" w:rsidRDefault="00053CDC" w:rsidP="00053CDC">
            <w:pPr>
              <w:widowControl w:val="0"/>
              <w:adjustRightInd w:val="0"/>
              <w:ind w:left="148"/>
              <w:jc w:val="center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053CDC" w:rsidRPr="00366187" w:rsidRDefault="00053CDC" w:rsidP="00CD0EBC">
            <w:pPr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 w:hint="cs"/>
                <w:sz w:val="30"/>
                <w:szCs w:val="30"/>
                <w:cs/>
              </w:rPr>
              <w:t>255</w:t>
            </w:r>
            <w:r w:rsidR="00366187" w:rsidRPr="0036618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47" w:type="dxa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053CDC" w:rsidRPr="00366187" w:rsidRDefault="00053CDC" w:rsidP="00366187">
            <w:pPr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 w:hint="cs"/>
                <w:sz w:val="30"/>
                <w:szCs w:val="30"/>
                <w:cs/>
              </w:rPr>
              <w:t>255</w:t>
            </w:r>
            <w:r w:rsidR="00366187" w:rsidRPr="00366187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46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053CDC" w:rsidRPr="00366187" w:rsidRDefault="00053CDC" w:rsidP="00CD0EBC">
            <w:pPr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 w:hint="cs"/>
                <w:sz w:val="30"/>
                <w:szCs w:val="30"/>
                <w:cs/>
              </w:rPr>
              <w:t>255</w:t>
            </w:r>
            <w:r w:rsidR="00366187" w:rsidRPr="0036618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47" w:type="dxa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053CDC" w:rsidRPr="00366187" w:rsidRDefault="00053CDC" w:rsidP="00366187">
            <w:pPr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 w:hint="cs"/>
                <w:sz w:val="30"/>
                <w:szCs w:val="30"/>
                <w:cs/>
              </w:rPr>
              <w:t>255</w:t>
            </w:r>
            <w:r w:rsidR="00366187" w:rsidRPr="00366187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</w:tr>
      <w:tr w:rsidR="0055109E" w:rsidRPr="00366187" w:rsidTr="00107A9E">
        <w:trPr>
          <w:trHeight w:val="397"/>
        </w:trPr>
        <w:tc>
          <w:tcPr>
            <w:tcW w:w="4536" w:type="dxa"/>
            <w:tcBorders>
              <w:bottom w:val="nil"/>
            </w:tcBorders>
            <w:vAlign w:val="bottom"/>
          </w:tcPr>
          <w:p w:rsidR="0055109E" w:rsidRPr="00366187" w:rsidRDefault="0055109E" w:rsidP="0055109E">
            <w:pPr>
              <w:widowControl w:val="0"/>
              <w:numPr>
                <w:ilvl w:val="0"/>
                <w:numId w:val="2"/>
              </w:numPr>
              <w:adjustRightInd w:val="0"/>
              <w:ind w:left="148" w:hanging="153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18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366187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346" w:type="dxa"/>
            <w:tcBorders>
              <w:bottom w:val="nil"/>
              <w:right w:val="dashed" w:sz="4" w:space="0" w:color="auto"/>
            </w:tcBorders>
            <w:vAlign w:val="bottom"/>
          </w:tcPr>
          <w:p w:rsidR="0055109E" w:rsidRPr="00366187" w:rsidRDefault="0055109E" w:rsidP="00092CA6">
            <w:pPr>
              <w:tabs>
                <w:tab w:val="decimal" w:pos="954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left w:val="dashed" w:sz="4" w:space="0" w:color="auto"/>
              <w:bottom w:val="nil"/>
            </w:tcBorders>
            <w:vAlign w:val="bottom"/>
          </w:tcPr>
          <w:p w:rsidR="0055109E" w:rsidRPr="00366187" w:rsidRDefault="0055109E" w:rsidP="00293628">
            <w:pPr>
              <w:tabs>
                <w:tab w:val="decimal" w:pos="954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nil"/>
              <w:right w:val="dashed" w:sz="4" w:space="0" w:color="auto"/>
            </w:tcBorders>
            <w:vAlign w:val="bottom"/>
          </w:tcPr>
          <w:p w:rsidR="0055109E" w:rsidRPr="00366187" w:rsidRDefault="0055109E" w:rsidP="00092CA6">
            <w:pPr>
              <w:tabs>
                <w:tab w:val="decimal" w:pos="983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left w:val="dashed" w:sz="4" w:space="0" w:color="auto"/>
              <w:bottom w:val="nil"/>
            </w:tcBorders>
            <w:vAlign w:val="bottom"/>
          </w:tcPr>
          <w:p w:rsidR="0055109E" w:rsidRPr="00366187" w:rsidRDefault="0055109E" w:rsidP="00053CDC">
            <w:pPr>
              <w:tabs>
                <w:tab w:val="decimal" w:pos="896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6187" w:rsidRPr="00366187" w:rsidTr="00107A9E">
        <w:trPr>
          <w:trHeight w:val="397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:rsidR="00366187" w:rsidRPr="00366187" w:rsidRDefault="00366187" w:rsidP="00053CDC">
            <w:pPr>
              <w:widowControl w:val="0"/>
              <w:adjustRightInd w:val="0"/>
              <w:ind w:left="148" w:hanging="5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187">
              <w:rPr>
                <w:rFonts w:ascii="Angsana New" w:hAnsi="Angsana New" w:cs="Angsana New"/>
                <w:sz w:val="30"/>
                <w:szCs w:val="30"/>
                <w:cs/>
              </w:rPr>
              <w:t xml:space="preserve"> (ขั้นพื้นฐาน) (พันบาท)</w:t>
            </w:r>
          </w:p>
        </w:tc>
        <w:tc>
          <w:tcPr>
            <w:tcW w:w="1346" w:type="dxa"/>
            <w:tcBorders>
              <w:top w:val="nil"/>
              <w:bottom w:val="double" w:sz="4" w:space="0" w:color="auto"/>
              <w:right w:val="dashed" w:sz="4" w:space="0" w:color="auto"/>
            </w:tcBorders>
            <w:vAlign w:val="bottom"/>
          </w:tcPr>
          <w:p w:rsidR="00366187" w:rsidRPr="00366187" w:rsidRDefault="00CB6A3A" w:rsidP="00C703F4">
            <w:pPr>
              <w:tabs>
                <w:tab w:val="decimal" w:pos="954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(2,525</w:t>
            </w:r>
            <w:r w:rsidRPr="0036618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47" w:type="dxa"/>
            <w:tcBorders>
              <w:top w:val="nil"/>
              <w:left w:val="dashed" w:sz="4" w:space="0" w:color="auto"/>
              <w:bottom w:val="double" w:sz="4" w:space="0" w:color="auto"/>
            </w:tcBorders>
            <w:vAlign w:val="bottom"/>
          </w:tcPr>
          <w:p w:rsidR="00366187" w:rsidRPr="00366187" w:rsidRDefault="00366187" w:rsidP="00105C83">
            <w:pPr>
              <w:tabs>
                <w:tab w:val="decimal" w:pos="954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/>
                <w:sz w:val="30"/>
                <w:szCs w:val="30"/>
              </w:rPr>
              <w:t>(72,468)</w:t>
            </w:r>
          </w:p>
        </w:tc>
        <w:tc>
          <w:tcPr>
            <w:tcW w:w="1346" w:type="dxa"/>
            <w:tcBorders>
              <w:top w:val="nil"/>
              <w:bottom w:val="double" w:sz="4" w:space="0" w:color="auto"/>
              <w:right w:val="dashed" w:sz="4" w:space="0" w:color="auto"/>
            </w:tcBorders>
            <w:vAlign w:val="bottom"/>
          </w:tcPr>
          <w:p w:rsidR="00366187" w:rsidRPr="00366187" w:rsidRDefault="00366187" w:rsidP="006F6AE1">
            <w:pPr>
              <w:tabs>
                <w:tab w:val="decimal" w:pos="983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F6AE1">
              <w:rPr>
                <w:rFonts w:ascii="Angsana New" w:hAnsi="Angsana New" w:cs="Angsana New"/>
                <w:sz w:val="30"/>
                <w:szCs w:val="30"/>
              </w:rPr>
              <w:t>2,175</w:t>
            </w:r>
            <w:r w:rsidRPr="0036618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47" w:type="dxa"/>
            <w:tcBorders>
              <w:top w:val="nil"/>
              <w:left w:val="dashed" w:sz="4" w:space="0" w:color="auto"/>
              <w:bottom w:val="double" w:sz="4" w:space="0" w:color="auto"/>
            </w:tcBorders>
            <w:vAlign w:val="bottom"/>
          </w:tcPr>
          <w:p w:rsidR="00366187" w:rsidRPr="00366187" w:rsidRDefault="00366187" w:rsidP="00105C83">
            <w:pPr>
              <w:tabs>
                <w:tab w:val="decimal" w:pos="983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/>
                <w:sz w:val="30"/>
                <w:szCs w:val="30"/>
              </w:rPr>
              <w:t>(66,912)</w:t>
            </w:r>
          </w:p>
        </w:tc>
      </w:tr>
      <w:tr w:rsidR="00CB6A3A" w:rsidRPr="00366187" w:rsidTr="00107A9E">
        <w:trPr>
          <w:trHeight w:val="397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:rsidR="00CB6A3A" w:rsidRPr="00366187" w:rsidRDefault="00CB6A3A" w:rsidP="00C22140">
            <w:pPr>
              <w:widowControl w:val="0"/>
              <w:numPr>
                <w:ilvl w:val="0"/>
                <w:numId w:val="2"/>
              </w:numPr>
              <w:adjustRightInd w:val="0"/>
              <w:ind w:left="148" w:hanging="153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187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B6A3A" w:rsidRPr="00366187" w:rsidRDefault="00CB6A3A" w:rsidP="0024323D">
            <w:pPr>
              <w:tabs>
                <w:tab w:val="decimal" w:pos="983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B6A3A" w:rsidRPr="00366187" w:rsidRDefault="00CB6A3A" w:rsidP="00105C83">
            <w:pPr>
              <w:tabs>
                <w:tab w:val="decimal" w:pos="983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B6A3A" w:rsidRPr="00366187" w:rsidRDefault="00CB6A3A" w:rsidP="00053CDC">
            <w:pPr>
              <w:tabs>
                <w:tab w:val="decimal" w:pos="983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B6A3A" w:rsidRPr="00366187" w:rsidRDefault="00CB6A3A" w:rsidP="00105C83">
            <w:pPr>
              <w:tabs>
                <w:tab w:val="decimal" w:pos="983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A3A" w:rsidRPr="00366187" w:rsidTr="00107A9E">
        <w:trPr>
          <w:trHeight w:val="397"/>
        </w:trPr>
        <w:tc>
          <w:tcPr>
            <w:tcW w:w="4536" w:type="dxa"/>
            <w:tcBorders>
              <w:top w:val="nil"/>
            </w:tcBorders>
            <w:vAlign w:val="bottom"/>
          </w:tcPr>
          <w:p w:rsidR="00CB6A3A" w:rsidRPr="00366187" w:rsidRDefault="00CB6A3A" w:rsidP="0055109E">
            <w:pPr>
              <w:widowControl w:val="0"/>
              <w:adjustRightInd w:val="0"/>
              <w:ind w:left="148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187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  <w:r w:rsidR="00107A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(พันหุ้น)</w:t>
            </w:r>
          </w:p>
        </w:tc>
        <w:tc>
          <w:tcPr>
            <w:tcW w:w="1346" w:type="dxa"/>
            <w:tcBorders>
              <w:top w:val="nil"/>
              <w:right w:val="dashed" w:sz="4" w:space="0" w:color="auto"/>
            </w:tcBorders>
            <w:vAlign w:val="bottom"/>
          </w:tcPr>
          <w:p w:rsidR="00CB6A3A" w:rsidRPr="00366187" w:rsidRDefault="00CB6A3A" w:rsidP="0024323D">
            <w:pPr>
              <w:tabs>
                <w:tab w:val="decimal" w:pos="983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/>
                <w:sz w:val="30"/>
                <w:szCs w:val="30"/>
              </w:rPr>
              <w:t>692,095</w:t>
            </w:r>
          </w:p>
        </w:tc>
        <w:tc>
          <w:tcPr>
            <w:tcW w:w="1347" w:type="dxa"/>
            <w:tcBorders>
              <w:top w:val="nil"/>
              <w:left w:val="dashed" w:sz="4" w:space="0" w:color="auto"/>
            </w:tcBorders>
            <w:vAlign w:val="bottom"/>
          </w:tcPr>
          <w:p w:rsidR="00CB6A3A" w:rsidRPr="00366187" w:rsidRDefault="00CB6A3A" w:rsidP="00105C83">
            <w:pPr>
              <w:tabs>
                <w:tab w:val="decimal" w:pos="983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/>
                <w:sz w:val="30"/>
                <w:szCs w:val="30"/>
              </w:rPr>
              <w:t>692,095</w:t>
            </w:r>
          </w:p>
        </w:tc>
        <w:tc>
          <w:tcPr>
            <w:tcW w:w="1346" w:type="dxa"/>
            <w:tcBorders>
              <w:top w:val="nil"/>
              <w:right w:val="dashed" w:sz="4" w:space="0" w:color="auto"/>
            </w:tcBorders>
            <w:vAlign w:val="bottom"/>
          </w:tcPr>
          <w:p w:rsidR="00CB6A3A" w:rsidRPr="00366187" w:rsidRDefault="00CB6A3A" w:rsidP="00053CDC">
            <w:pPr>
              <w:tabs>
                <w:tab w:val="decimal" w:pos="983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/>
                <w:sz w:val="30"/>
                <w:szCs w:val="30"/>
              </w:rPr>
              <w:t>692,095</w:t>
            </w:r>
          </w:p>
        </w:tc>
        <w:tc>
          <w:tcPr>
            <w:tcW w:w="1347" w:type="dxa"/>
            <w:tcBorders>
              <w:top w:val="nil"/>
              <w:left w:val="dashed" w:sz="4" w:space="0" w:color="auto"/>
            </w:tcBorders>
            <w:vAlign w:val="bottom"/>
          </w:tcPr>
          <w:p w:rsidR="00CB6A3A" w:rsidRPr="00366187" w:rsidRDefault="00CB6A3A" w:rsidP="00105C83">
            <w:pPr>
              <w:tabs>
                <w:tab w:val="decimal" w:pos="983"/>
              </w:tabs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/>
                <w:sz w:val="30"/>
                <w:szCs w:val="30"/>
              </w:rPr>
              <w:t>692,095</w:t>
            </w:r>
          </w:p>
        </w:tc>
      </w:tr>
      <w:tr w:rsidR="00CB6A3A" w:rsidRPr="00366187" w:rsidTr="00107A9E">
        <w:trPr>
          <w:trHeight w:val="397"/>
        </w:trPr>
        <w:tc>
          <w:tcPr>
            <w:tcW w:w="4536" w:type="dxa"/>
            <w:vAlign w:val="bottom"/>
          </w:tcPr>
          <w:p w:rsidR="00CB6A3A" w:rsidRPr="00366187" w:rsidRDefault="00CB6A3A" w:rsidP="003D2359">
            <w:pPr>
              <w:ind w:left="148" w:hanging="1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1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3661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ต่อหุ้น(ขั้นพื้นฐาน) (บาท)</w:t>
            </w:r>
          </w:p>
        </w:tc>
        <w:tc>
          <w:tcPr>
            <w:tcW w:w="1346" w:type="dxa"/>
            <w:tcBorders>
              <w:right w:val="dashed" w:sz="4" w:space="0" w:color="auto"/>
            </w:tcBorders>
            <w:vAlign w:val="bottom"/>
          </w:tcPr>
          <w:p w:rsidR="00CB6A3A" w:rsidRPr="00366187" w:rsidRDefault="00CB6A3A" w:rsidP="0024323D">
            <w:pPr>
              <w:ind w:left="-108" w:right="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(0.004</w:t>
            </w:r>
            <w:r w:rsidRPr="0036618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47" w:type="dxa"/>
            <w:tcBorders>
              <w:left w:val="dashed" w:sz="4" w:space="0" w:color="auto"/>
            </w:tcBorders>
            <w:vAlign w:val="bottom"/>
          </w:tcPr>
          <w:p w:rsidR="00CB6A3A" w:rsidRPr="00366187" w:rsidRDefault="00CB6A3A" w:rsidP="00251608">
            <w:pPr>
              <w:ind w:left="-108" w:right="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/>
                <w:sz w:val="30"/>
                <w:szCs w:val="30"/>
              </w:rPr>
              <w:t>(0.10</w:t>
            </w:r>
            <w:r w:rsidR="0025160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6618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46" w:type="dxa"/>
            <w:tcBorders>
              <w:right w:val="dashed" w:sz="4" w:space="0" w:color="auto"/>
            </w:tcBorders>
            <w:vAlign w:val="bottom"/>
          </w:tcPr>
          <w:p w:rsidR="00CB6A3A" w:rsidRPr="00366187" w:rsidRDefault="00CB6A3A" w:rsidP="00C703F4">
            <w:pPr>
              <w:ind w:left="-108" w:right="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(0.003</w:t>
            </w:r>
            <w:r w:rsidRPr="0036618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47" w:type="dxa"/>
            <w:tcBorders>
              <w:left w:val="dashed" w:sz="4" w:space="0" w:color="auto"/>
            </w:tcBorders>
            <w:vAlign w:val="bottom"/>
          </w:tcPr>
          <w:p w:rsidR="00CB6A3A" w:rsidRPr="00366187" w:rsidRDefault="00CB6A3A" w:rsidP="00251608">
            <w:pPr>
              <w:ind w:left="-108" w:right="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6187">
              <w:rPr>
                <w:rFonts w:ascii="Angsana New" w:hAnsi="Angsana New" w:cs="Angsana New"/>
                <w:sz w:val="30"/>
                <w:szCs w:val="30"/>
              </w:rPr>
              <w:t>(0.</w:t>
            </w:r>
            <w:r w:rsidR="00251608">
              <w:rPr>
                <w:rFonts w:ascii="Angsana New" w:hAnsi="Angsana New" w:cs="Angsana New"/>
                <w:sz w:val="30"/>
                <w:szCs w:val="30"/>
              </w:rPr>
              <w:t>097</w:t>
            </w:r>
            <w:r w:rsidRPr="0036618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:rsidR="00B26F4B" w:rsidRDefault="00B26F4B" w:rsidP="00C11C85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</w:p>
    <w:p w:rsidR="00CE3066" w:rsidRDefault="00CE3066" w:rsidP="004F7013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กองทุนสำรองเลี้ยงชีพ</w:t>
      </w:r>
    </w:p>
    <w:p w:rsidR="006C1C46" w:rsidRPr="001E0B37" w:rsidRDefault="001E0B37" w:rsidP="001E0B37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>กลุ่มบริษัทได้จัดตั้งกองทุนสำรองเลี้ยงชีพ ตามพระราชบัญญัติกองทุนสำรองเลี้ยงชีพ พ.ศ. 2530 เพื่อเป็นสวัสดิการตลอดจนเป็นหลักประกันแก่พนักงานเมื่อลาออกจากงานหรือครบอายุการทำงาน (เกษียณ) ตามระเบียบของบริษัท โดยพนักงานจ่ายสะสมส่วนหนึ่งและบริษัทจ่ายสมทบอีกส่วนหนึ่งในอัตรา 2-10</w:t>
      </w:r>
      <w:r w:rsidR="006C1C46" w:rsidRPr="00CD7F1D">
        <w:rPr>
          <w:rFonts w:ascii="Angsana New" w:hAnsi="Angsana New"/>
          <w:bCs/>
          <w:sz w:val="32"/>
          <w:szCs w:val="32"/>
        </w:rPr>
        <w:t>%</w:t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 xml:space="preserve"> ของเงินเดือน ทั้งนี้กลุ่มบริษัทได้แต่งตั้งบริษัทหลักทรัพย์แห่งหนึ่งเป็นผู้จัดการกองทุนเพื่อบริหารกองทุนดังกล่าว</w:t>
      </w:r>
    </w:p>
    <w:p w:rsidR="006C1C46" w:rsidRDefault="006C1C46" w:rsidP="006C1C46">
      <w:pPr>
        <w:spacing w:line="120" w:lineRule="auto"/>
        <w:ind w:left="425"/>
        <w:jc w:val="thaiDistribute"/>
        <w:rPr>
          <w:rFonts w:ascii="Angsana New" w:hAnsi="Angsana New" w:cs="Angsana New"/>
          <w:sz w:val="32"/>
          <w:szCs w:val="32"/>
        </w:rPr>
      </w:pPr>
    </w:p>
    <w:p w:rsidR="006C1C46" w:rsidRDefault="001E0B37" w:rsidP="001E0B37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lastRenderedPageBreak/>
        <w:tab/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>เงินสมทบกองทุนสำรองเลี้ยงชีพในส่วนของกลุ่มบริษัทที่จ่ายสำหรับพนักงาน และได้บันทึกเป็นค่าใช้จ่ายในงบกำไรขาดทุนเบ็ดเสร็จ สำหรับงวดสามเดือนสิ้นสุดวันที่ 31 มีนาคม 255</w:t>
      </w:r>
      <w:r w:rsidR="00366187" w:rsidRPr="00366187">
        <w:rPr>
          <w:rFonts w:ascii="Angsana New" w:hAnsi="Angsana New"/>
          <w:bCs/>
          <w:sz w:val="32"/>
          <w:szCs w:val="32"/>
        </w:rPr>
        <w:t>9</w:t>
      </w:r>
      <w:r w:rsidR="00107A9E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>และ 255</w:t>
      </w:r>
      <w:r w:rsidR="00366187">
        <w:rPr>
          <w:rFonts w:ascii="Angsana New" w:hAnsi="Angsana New"/>
          <w:bCs/>
          <w:sz w:val="32"/>
          <w:szCs w:val="32"/>
        </w:rPr>
        <w:t>8</w:t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 xml:space="preserve"> เป็น</w:t>
      </w:r>
      <w:r w:rsidR="006C1C46" w:rsidRPr="008E101F">
        <w:rPr>
          <w:rFonts w:ascii="Angsana New" w:hAnsi="Angsana New" w:hint="cs"/>
          <w:b/>
          <w:sz w:val="32"/>
          <w:szCs w:val="32"/>
          <w:cs/>
        </w:rPr>
        <w:t xml:space="preserve">จำนวน </w:t>
      </w:r>
      <w:r w:rsidR="008810C6" w:rsidRPr="008E101F">
        <w:rPr>
          <w:rFonts w:ascii="Angsana New" w:hAnsi="Angsana New"/>
          <w:bCs/>
          <w:sz w:val="32"/>
          <w:szCs w:val="32"/>
        </w:rPr>
        <w:t>0.</w:t>
      </w:r>
      <w:r w:rsidR="008E101F" w:rsidRPr="008E101F">
        <w:rPr>
          <w:rFonts w:ascii="Angsana New" w:hAnsi="Angsana New"/>
          <w:bCs/>
          <w:sz w:val="32"/>
          <w:szCs w:val="32"/>
        </w:rPr>
        <w:t>67</w:t>
      </w:r>
      <w:r w:rsidR="00107A9E">
        <w:rPr>
          <w:rFonts w:ascii="Angsana New" w:hAnsi="Angsana New"/>
          <w:bCs/>
          <w:sz w:val="32"/>
          <w:szCs w:val="32"/>
        </w:rPr>
        <w:t xml:space="preserve"> </w:t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>ล้านบาท และ</w:t>
      </w:r>
      <w:r w:rsidR="00107A9E">
        <w:rPr>
          <w:rFonts w:ascii="Angsana New" w:hAnsi="Angsana New"/>
          <w:b/>
          <w:sz w:val="32"/>
          <w:szCs w:val="32"/>
        </w:rPr>
        <w:t xml:space="preserve"> </w:t>
      </w:r>
      <w:r w:rsidR="00107A9E" w:rsidRPr="00107A9E">
        <w:rPr>
          <w:rFonts w:ascii="Angsana New" w:hAnsi="Angsana New"/>
          <w:bCs/>
          <w:sz w:val="32"/>
          <w:szCs w:val="32"/>
        </w:rPr>
        <w:t>0.45</w:t>
      </w:r>
      <w:r w:rsidR="00107A9E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>ล้านบาท ตามลำดับ</w:t>
      </w:r>
    </w:p>
    <w:p w:rsidR="00CD7F1D" w:rsidRPr="00CD7F1D" w:rsidRDefault="00CD7F1D" w:rsidP="00CD7F1D">
      <w:pPr>
        <w:spacing w:line="120" w:lineRule="auto"/>
        <w:ind w:left="425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6C1C46" w:rsidRDefault="00CD7F1D" w:rsidP="00C11C85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 27 กุมภาพันธ์ 2560 กลุ่มบริษัทได้ของดการจ่ายเงินสะสมและเงินสมทบเข้ากองทุนตั้งแต่เดือนมีนาคม 2560 หรือจนกว่าจะมีสมาชิกสมัครเข้ากองทุนเป็นต้นไป</w:t>
      </w:r>
    </w:p>
    <w:p w:rsidR="006C0CFE" w:rsidRPr="00CD7F1D" w:rsidRDefault="006C0CFE" w:rsidP="00C11C85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sz w:val="32"/>
          <w:szCs w:val="32"/>
          <w:cs/>
        </w:rPr>
      </w:pPr>
    </w:p>
    <w:p w:rsidR="00CE3066" w:rsidRDefault="00CE3066" w:rsidP="004F7013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:rsidR="006C1C46" w:rsidRDefault="006C1C46" w:rsidP="006C1C46">
      <w:pPr>
        <w:spacing w:line="120" w:lineRule="auto"/>
        <w:ind w:left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C1C46" w:rsidRDefault="001E0B37" w:rsidP="001E0B37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 xml:space="preserve">ภาษีเงินได้นิติบุคคลทางภาษีของบริษัทและบริษัทย่อย สำหรับงวดสามเดือนสิ้นสุดวันที่ </w:t>
      </w:r>
      <w:r>
        <w:rPr>
          <w:rFonts w:ascii="Angsana New" w:hAnsi="Angsana New"/>
          <w:bCs/>
          <w:sz w:val="32"/>
          <w:szCs w:val="32"/>
        </w:rPr>
        <w:t>31</w:t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Cs/>
          <w:sz w:val="32"/>
          <w:szCs w:val="32"/>
        </w:rPr>
        <w:t>255</w:t>
      </w:r>
      <w:r w:rsidR="00366187">
        <w:rPr>
          <w:rFonts w:ascii="Angsana New" w:hAnsi="Angsana New"/>
          <w:bCs/>
          <w:sz w:val="32"/>
          <w:szCs w:val="32"/>
        </w:rPr>
        <w:t>9</w:t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 xml:space="preserve">และ </w:t>
      </w:r>
      <w:r>
        <w:rPr>
          <w:rFonts w:ascii="Angsana New" w:hAnsi="Angsana New"/>
          <w:bCs/>
          <w:sz w:val="32"/>
          <w:szCs w:val="32"/>
        </w:rPr>
        <w:t>255</w:t>
      </w:r>
      <w:r w:rsidR="00366187">
        <w:rPr>
          <w:rFonts w:ascii="Angsana New" w:hAnsi="Angsana New"/>
          <w:bCs/>
          <w:sz w:val="32"/>
          <w:szCs w:val="32"/>
        </w:rPr>
        <w:t>8</w:t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 xml:space="preserve"> คำนวณจากกำไร(ขาดทุน)ทางบัญชี ปรับปรุงด้วยรายได้และรายจ่ายอื่นบางรายการที่ได้รับการยกเว้นภาษีเงินได้หรือรายจ่ายที่ต้องห้ามในการคำนวณภาษีเงินได้ และปรับปรุงด้วยผลขาดทุนสุทธิยกมาไม่เกิน </w:t>
      </w:r>
      <w:r>
        <w:rPr>
          <w:rFonts w:ascii="Angsana New" w:hAnsi="Angsana New"/>
          <w:bCs/>
          <w:sz w:val="32"/>
          <w:szCs w:val="32"/>
        </w:rPr>
        <w:t>5</w:t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 xml:space="preserve"> รอบระยะเวลาบัญชี</w:t>
      </w:r>
    </w:p>
    <w:p w:rsidR="001E0B37" w:rsidRPr="001E0B37" w:rsidRDefault="001E0B37" w:rsidP="00EF4949">
      <w:pPr>
        <w:spacing w:line="120" w:lineRule="auto"/>
        <w:ind w:left="425"/>
        <w:jc w:val="thaiDistribute"/>
        <w:rPr>
          <w:rFonts w:ascii="Angsana New" w:hAnsi="Angsana New" w:cs="Angsana New"/>
          <w:b/>
          <w:sz w:val="32"/>
          <w:szCs w:val="32"/>
        </w:rPr>
      </w:pPr>
    </w:p>
    <w:p w:rsidR="006C1C46" w:rsidRDefault="001E0B37" w:rsidP="001E0B37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>บริษัทและบริษัทย่อยคำนวณภาษีเงินได้</w:t>
      </w:r>
      <w:r w:rsidR="00DF6ADB">
        <w:rPr>
          <w:rFonts w:ascii="Angsana New" w:hAnsi="Angsana New" w:hint="cs"/>
          <w:b/>
          <w:sz w:val="32"/>
          <w:szCs w:val="32"/>
          <w:cs/>
        </w:rPr>
        <w:t>นิติบุคคล</w:t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 xml:space="preserve"> ในปี </w:t>
      </w:r>
      <w:r>
        <w:rPr>
          <w:rFonts w:ascii="Angsana New" w:hAnsi="Angsana New"/>
          <w:bCs/>
          <w:sz w:val="32"/>
          <w:szCs w:val="32"/>
        </w:rPr>
        <w:t>255</w:t>
      </w:r>
      <w:r w:rsidR="00366187">
        <w:rPr>
          <w:rFonts w:ascii="Angsana New" w:hAnsi="Angsana New"/>
          <w:bCs/>
          <w:sz w:val="32"/>
          <w:szCs w:val="32"/>
        </w:rPr>
        <w:t>9</w:t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 xml:space="preserve"> และ </w:t>
      </w:r>
      <w:r>
        <w:rPr>
          <w:rFonts w:ascii="Angsana New" w:hAnsi="Angsana New"/>
          <w:bCs/>
          <w:sz w:val="32"/>
          <w:szCs w:val="32"/>
        </w:rPr>
        <w:t>255</w:t>
      </w:r>
      <w:r w:rsidR="00366187">
        <w:rPr>
          <w:rFonts w:ascii="Angsana New" w:hAnsi="Angsana New"/>
          <w:bCs/>
          <w:sz w:val="32"/>
          <w:szCs w:val="32"/>
        </w:rPr>
        <w:t>8</w:t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 xml:space="preserve"> ในอัตราร้อยละ</w:t>
      </w:r>
      <w:r>
        <w:rPr>
          <w:rFonts w:ascii="Angsana New" w:hAnsi="Angsana New"/>
          <w:bCs/>
          <w:sz w:val="32"/>
          <w:szCs w:val="32"/>
        </w:rPr>
        <w:t>20</w:t>
      </w:r>
    </w:p>
    <w:p w:rsidR="001E0B37" w:rsidRPr="001E0B37" w:rsidRDefault="001E0B37" w:rsidP="00EF4949">
      <w:pPr>
        <w:spacing w:line="120" w:lineRule="auto"/>
        <w:ind w:left="425"/>
        <w:jc w:val="thaiDistribute"/>
        <w:rPr>
          <w:rFonts w:ascii="Angsana New" w:hAnsi="Angsana New" w:cs="Angsana New"/>
          <w:b/>
          <w:sz w:val="32"/>
          <w:szCs w:val="32"/>
        </w:rPr>
      </w:pPr>
    </w:p>
    <w:p w:rsidR="006C1C46" w:rsidRPr="001E0B37" w:rsidRDefault="001E0B37" w:rsidP="001E0B37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6C1C46" w:rsidRPr="001E0B37">
        <w:rPr>
          <w:rFonts w:ascii="Angsana New" w:hAnsi="Angsana New" w:hint="cs"/>
          <w:b/>
          <w:sz w:val="32"/>
          <w:szCs w:val="32"/>
          <w:cs/>
        </w:rPr>
        <w:t>ค่าใช้จ่ายภาษีเงินได้ที่รับรู้ในงบกำไรขาดทุนเบ็ดเสร็จ ประกอบด้วย</w:t>
      </w:r>
    </w:p>
    <w:p w:rsidR="006C1C46" w:rsidRPr="00366187" w:rsidRDefault="006C1C46" w:rsidP="001E0B37">
      <w:pPr>
        <w:ind w:left="567" w:right="-96" w:firstLine="510"/>
        <w:jc w:val="right"/>
        <w:rPr>
          <w:rFonts w:ascii="Angsana New" w:hAnsi="Angsana New" w:cs="Angsana New"/>
          <w:sz w:val="32"/>
          <w:szCs w:val="32"/>
          <w:cs/>
        </w:rPr>
      </w:pPr>
      <w:r w:rsidRPr="0036618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366187">
        <w:rPr>
          <w:rFonts w:ascii="Angsana New" w:hAnsi="Angsana New" w:cs="Angsana New"/>
          <w:sz w:val="32"/>
          <w:szCs w:val="32"/>
        </w:rPr>
        <w:t xml:space="preserve">: </w:t>
      </w:r>
      <w:r w:rsidR="00C11C85" w:rsidRPr="00366187">
        <w:rPr>
          <w:rFonts w:ascii="Angsana New" w:hAnsi="Angsana New" w:cs="Angsana New" w:hint="cs"/>
          <w:sz w:val="32"/>
          <w:szCs w:val="32"/>
          <w:cs/>
        </w:rPr>
        <w:t>พัน</w:t>
      </w:r>
      <w:r w:rsidRPr="0036618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4"/>
        <w:gridCol w:w="1346"/>
        <w:gridCol w:w="1347"/>
        <w:gridCol w:w="1346"/>
        <w:gridCol w:w="1347"/>
      </w:tblGrid>
      <w:tr w:rsidR="006C1C46" w:rsidRPr="00366187" w:rsidTr="006C1C46">
        <w:trPr>
          <w:cantSplit/>
        </w:trPr>
        <w:tc>
          <w:tcPr>
            <w:tcW w:w="4394" w:type="dxa"/>
            <w:vMerge w:val="restart"/>
            <w:vAlign w:val="center"/>
          </w:tcPr>
          <w:p w:rsidR="006C1C46" w:rsidRPr="00366187" w:rsidRDefault="006C1C46" w:rsidP="003C3AE6">
            <w:pPr>
              <w:pStyle w:val="20"/>
              <w:ind w:left="-108" w:right="-108"/>
              <w:jc w:val="center"/>
              <w:rPr>
                <w:rFonts w:ascii="Angsana New" w:hAnsi="Angsana New"/>
              </w:rPr>
            </w:pPr>
            <w:r w:rsidRPr="00366187">
              <w:rPr>
                <w:rFonts w:ascii="Angsana New" w:hAnsi="Angsana New"/>
                <w:cs/>
              </w:rPr>
              <w:t>สำหรับ</w:t>
            </w:r>
            <w:r w:rsidRPr="00366187">
              <w:rPr>
                <w:rFonts w:ascii="Angsana New" w:hAnsi="Angsana New" w:hint="cs"/>
                <w:cs/>
              </w:rPr>
              <w:t>งวดสามเดือน</w:t>
            </w:r>
            <w:r w:rsidRPr="00366187">
              <w:rPr>
                <w:rFonts w:ascii="Angsana New" w:hAnsi="Angsana New"/>
                <w:cs/>
              </w:rPr>
              <w:t xml:space="preserve">สิ้นสุดวันที่ 31 </w:t>
            </w:r>
            <w:r w:rsidR="003C3AE6" w:rsidRPr="00366187">
              <w:rPr>
                <w:rFonts w:ascii="Angsana New" w:hAnsi="Angsana New" w:hint="cs"/>
                <w:cs/>
              </w:rPr>
              <w:t>มีน</w:t>
            </w:r>
            <w:r w:rsidRPr="00366187">
              <w:rPr>
                <w:rFonts w:ascii="Angsana New" w:hAnsi="Angsana New"/>
                <w:cs/>
              </w:rPr>
              <w:t>าคม</w:t>
            </w:r>
          </w:p>
        </w:tc>
        <w:tc>
          <w:tcPr>
            <w:tcW w:w="2693" w:type="dxa"/>
            <w:gridSpan w:val="2"/>
            <w:vAlign w:val="center"/>
          </w:tcPr>
          <w:p w:rsidR="006C1C46" w:rsidRPr="00366187" w:rsidRDefault="006C1C46" w:rsidP="00A65436">
            <w:pPr>
              <w:pStyle w:val="20"/>
              <w:ind w:left="-99" w:right="-108"/>
              <w:jc w:val="center"/>
              <w:rPr>
                <w:rFonts w:ascii="Angsana New" w:hAnsi="Angsana New"/>
              </w:rPr>
            </w:pPr>
            <w:r w:rsidRPr="0036618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6C1C46" w:rsidRPr="00366187" w:rsidRDefault="006C1C46" w:rsidP="00A65436">
            <w:pPr>
              <w:pStyle w:val="20"/>
              <w:ind w:left="-99" w:right="-108"/>
              <w:jc w:val="center"/>
              <w:rPr>
                <w:rFonts w:ascii="Angsana New" w:hAnsi="Angsana New"/>
              </w:rPr>
            </w:pPr>
            <w:r w:rsidRPr="003661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C1C46" w:rsidRPr="00366187" w:rsidTr="006C1C46">
        <w:trPr>
          <w:cantSplit/>
        </w:trPr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6C1C46" w:rsidRPr="00366187" w:rsidRDefault="006C1C46" w:rsidP="00A65436">
            <w:pPr>
              <w:pStyle w:val="20"/>
              <w:ind w:right="-108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6C1C46" w:rsidRPr="00366187" w:rsidRDefault="006C1C46" w:rsidP="0036618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366187" w:rsidRPr="0036618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347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6C1C46" w:rsidRPr="00366187" w:rsidRDefault="006C1C46" w:rsidP="0036618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366187" w:rsidRPr="0036618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C1C46" w:rsidRPr="00366187" w:rsidRDefault="006C1C46" w:rsidP="0036618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366187" w:rsidRPr="0036618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34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6C1C46" w:rsidRPr="00366187" w:rsidRDefault="006C1C46" w:rsidP="00366187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366187" w:rsidRPr="0036618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5E66C9" w:rsidRPr="00366187" w:rsidTr="006C1C46">
        <w:trPr>
          <w:trHeight w:val="324"/>
        </w:trPr>
        <w:tc>
          <w:tcPr>
            <w:tcW w:w="4394" w:type="dxa"/>
            <w:tcBorders>
              <w:top w:val="nil"/>
              <w:bottom w:val="nil"/>
            </w:tcBorders>
            <w:vAlign w:val="center"/>
          </w:tcPr>
          <w:p w:rsidR="005E66C9" w:rsidRPr="00366187" w:rsidRDefault="005E66C9" w:rsidP="00A65436">
            <w:pPr>
              <w:pStyle w:val="20"/>
              <w:ind w:right="-108"/>
              <w:rPr>
                <w:rFonts w:ascii="Angsana New" w:hAnsi="Angsana New"/>
                <w:cs/>
              </w:rPr>
            </w:pPr>
            <w:r w:rsidRPr="00366187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34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E66C9" w:rsidRPr="00366187" w:rsidRDefault="00CB6A3A" w:rsidP="00DF6ADB">
            <w:pPr>
              <w:tabs>
                <w:tab w:val="decimal" w:pos="742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5E66C9" w:rsidRPr="00366187" w:rsidRDefault="005E66C9" w:rsidP="00105C83">
            <w:pPr>
              <w:tabs>
                <w:tab w:val="decimal" w:pos="742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E66C9" w:rsidRPr="00366187" w:rsidRDefault="005E66C9" w:rsidP="006C1C46">
            <w:pPr>
              <w:tabs>
                <w:tab w:val="decimal" w:pos="742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4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5E66C9" w:rsidRPr="00366187" w:rsidRDefault="005E66C9" w:rsidP="006C1C46">
            <w:pPr>
              <w:tabs>
                <w:tab w:val="decimal" w:pos="742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5E66C9" w:rsidRPr="00366187" w:rsidTr="006C1C46">
        <w:trPr>
          <w:trHeight w:val="324"/>
        </w:trPr>
        <w:tc>
          <w:tcPr>
            <w:tcW w:w="4394" w:type="dxa"/>
            <w:tcBorders>
              <w:top w:val="nil"/>
              <w:bottom w:val="single" w:sz="4" w:space="0" w:color="auto"/>
            </w:tcBorders>
            <w:vAlign w:val="center"/>
          </w:tcPr>
          <w:p w:rsidR="005E66C9" w:rsidRPr="00366187" w:rsidRDefault="005E66C9" w:rsidP="00A65436">
            <w:pPr>
              <w:pStyle w:val="20"/>
              <w:ind w:right="-108"/>
              <w:rPr>
                <w:rFonts w:ascii="Angsana New" w:hAnsi="Angsana New"/>
              </w:rPr>
            </w:pPr>
            <w:r w:rsidRPr="00366187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E66C9" w:rsidRPr="00366187" w:rsidRDefault="005E66C9" w:rsidP="006C1C46">
            <w:pPr>
              <w:tabs>
                <w:tab w:val="decimal" w:pos="742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5E66C9" w:rsidRPr="00366187" w:rsidRDefault="005E66C9" w:rsidP="00105C83">
            <w:pPr>
              <w:tabs>
                <w:tab w:val="decimal" w:pos="742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E66C9" w:rsidRPr="00366187" w:rsidRDefault="005E66C9" w:rsidP="00C47BDF">
            <w:pPr>
              <w:tabs>
                <w:tab w:val="decimal" w:pos="742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5E66C9" w:rsidRPr="00366187" w:rsidRDefault="005E66C9" w:rsidP="00C47BDF">
            <w:pPr>
              <w:tabs>
                <w:tab w:val="decimal" w:pos="742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5E66C9" w:rsidRPr="00366187" w:rsidTr="006C1C46"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66C9" w:rsidRPr="00366187" w:rsidRDefault="005E66C9" w:rsidP="00DF6ADB">
            <w:pPr>
              <w:pStyle w:val="20"/>
              <w:ind w:right="-108"/>
              <w:rPr>
                <w:rFonts w:ascii="Angsana New" w:hAnsi="Angsana New"/>
                <w:cs/>
              </w:rPr>
            </w:pPr>
            <w:r w:rsidRPr="00366187">
              <w:rPr>
                <w:rFonts w:ascii="Angsana New" w:hAnsi="Angsana New"/>
                <w:cs/>
              </w:rPr>
              <w:tab/>
              <w:t>รวมค่าใช้จ่าย</w:t>
            </w:r>
            <w:r w:rsidRPr="00366187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E66C9" w:rsidRPr="00366187" w:rsidRDefault="00CB6A3A" w:rsidP="00DF6ADB">
            <w:pPr>
              <w:tabs>
                <w:tab w:val="decimal" w:pos="742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E66C9" w:rsidRPr="00366187" w:rsidRDefault="005E66C9" w:rsidP="00105C83">
            <w:pPr>
              <w:tabs>
                <w:tab w:val="decimal" w:pos="742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E66C9" w:rsidRPr="00366187" w:rsidRDefault="005E66C9" w:rsidP="00C47BDF">
            <w:pPr>
              <w:tabs>
                <w:tab w:val="decimal" w:pos="742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4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E66C9" w:rsidRPr="00366187" w:rsidRDefault="005E66C9" w:rsidP="00C47BDF">
            <w:pPr>
              <w:tabs>
                <w:tab w:val="decimal" w:pos="742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6187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</w:tbl>
    <w:p w:rsidR="009E309F" w:rsidRDefault="009E309F" w:rsidP="00EF4949">
      <w:pPr>
        <w:spacing w:line="120" w:lineRule="auto"/>
        <w:ind w:left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D6639" w:rsidRPr="001D6639" w:rsidRDefault="003C3AE6" w:rsidP="003C3AE6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1D6639">
        <w:rPr>
          <w:rFonts w:ascii="Angsana New" w:hAnsi="Angsana New" w:hint="cs"/>
          <w:b/>
          <w:sz w:val="32"/>
          <w:szCs w:val="32"/>
          <w:cs/>
        </w:rPr>
        <w:t>กลุ่ม</w:t>
      </w:r>
      <w:r w:rsidR="001E0B37" w:rsidRPr="003C3AE6">
        <w:rPr>
          <w:rFonts w:ascii="Angsana New" w:hAnsi="Angsana New" w:hint="cs"/>
          <w:b/>
          <w:sz w:val="32"/>
          <w:szCs w:val="32"/>
          <w:cs/>
        </w:rPr>
        <w:t>บริษัท</w:t>
      </w:r>
      <w:r w:rsidR="001D6639">
        <w:rPr>
          <w:rFonts w:ascii="Angsana New" w:hAnsi="Angsana New" w:hint="cs"/>
          <w:b/>
          <w:sz w:val="32"/>
          <w:szCs w:val="32"/>
          <w:cs/>
        </w:rPr>
        <w:t>ไม่บันทึกรับรู้สินทรัพย์/หนี้สินภาษีเงินได้รอการตัดบัญชีในงบการเงินรวมและงบการเงินเฉพาะกิจการสำหรับงวดสามเดือนสิ้นสุด</w:t>
      </w:r>
      <w:r w:rsidR="001D6639" w:rsidRPr="003C3AE6">
        <w:rPr>
          <w:rFonts w:ascii="Angsana New" w:hAnsi="Angsana New" w:hint="cs"/>
          <w:b/>
          <w:sz w:val="32"/>
          <w:szCs w:val="32"/>
          <w:cs/>
        </w:rPr>
        <w:t xml:space="preserve">วันที่ </w:t>
      </w:r>
      <w:r w:rsidR="001D6639">
        <w:rPr>
          <w:rFonts w:ascii="Angsana New" w:hAnsi="Angsana New"/>
          <w:bCs/>
          <w:sz w:val="32"/>
          <w:szCs w:val="32"/>
        </w:rPr>
        <w:t>31</w:t>
      </w:r>
      <w:r w:rsidR="001D6639" w:rsidRPr="003C3AE6">
        <w:rPr>
          <w:rFonts w:ascii="Angsana New" w:hAnsi="Angsana New" w:hint="cs"/>
          <w:b/>
          <w:sz w:val="32"/>
          <w:szCs w:val="32"/>
          <w:cs/>
        </w:rPr>
        <w:t xml:space="preserve"> มีนาคม </w:t>
      </w:r>
      <w:r w:rsidR="001D6639">
        <w:rPr>
          <w:rFonts w:ascii="Angsana New" w:hAnsi="Angsana New"/>
          <w:bCs/>
          <w:sz w:val="32"/>
          <w:szCs w:val="32"/>
        </w:rPr>
        <w:t>255</w:t>
      </w:r>
      <w:r w:rsidR="00947818">
        <w:rPr>
          <w:rFonts w:ascii="Angsana New" w:hAnsi="Angsana New"/>
          <w:bCs/>
          <w:sz w:val="32"/>
          <w:szCs w:val="32"/>
        </w:rPr>
        <w:t>9</w:t>
      </w:r>
      <w:r w:rsidR="003A4FE1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1D6639" w:rsidRPr="003C3AE6">
        <w:rPr>
          <w:rFonts w:ascii="Angsana New" w:hAnsi="Angsana New" w:hint="cs"/>
          <w:b/>
          <w:sz w:val="32"/>
          <w:szCs w:val="32"/>
          <w:cs/>
        </w:rPr>
        <w:t xml:space="preserve">และ </w:t>
      </w:r>
      <w:r w:rsidR="001D6639">
        <w:rPr>
          <w:rFonts w:ascii="Angsana New" w:hAnsi="Angsana New"/>
          <w:bCs/>
          <w:sz w:val="32"/>
          <w:szCs w:val="32"/>
        </w:rPr>
        <w:t>255</w:t>
      </w:r>
      <w:r w:rsidR="00947818">
        <w:rPr>
          <w:rFonts w:ascii="Angsana New" w:hAnsi="Angsana New"/>
          <w:bCs/>
          <w:sz w:val="32"/>
          <w:szCs w:val="32"/>
        </w:rPr>
        <w:t>8</w:t>
      </w:r>
      <w:r w:rsidR="001D6639">
        <w:rPr>
          <w:rFonts w:ascii="Angsana New" w:hAnsi="Angsana New" w:hint="cs"/>
          <w:b/>
          <w:sz w:val="32"/>
          <w:szCs w:val="32"/>
          <w:cs/>
        </w:rPr>
        <w:t xml:space="preserve"> เนื่องจากมีความเป็นไปได้ค่อนข้างแน่ว่ากลุ่มบริษัทจะไม่มีกำไรทางภาษีในอนาคตอันใกล้เพียงพอที่จะใช้ประโยชน์จากผลแตกต่างชั่วคราวที่ใช้หักภาษีและผลขาดทุนทางภาษีที่ยังไม่ได้ใช้</w:t>
      </w:r>
    </w:p>
    <w:p w:rsidR="003A4FE1" w:rsidRDefault="003A4FE1" w:rsidP="003C3AE6">
      <w:pPr>
        <w:ind w:left="357"/>
        <w:jc w:val="thaiDistribute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p w:rsidR="000E2D81" w:rsidRDefault="000E2D81" w:rsidP="003C3AE6">
      <w:pPr>
        <w:ind w:left="357"/>
        <w:jc w:val="thaiDistribute"/>
        <w:rPr>
          <w:rFonts w:ascii="Angsana New" w:hAnsi="Angsana New" w:cs="Angsana New"/>
          <w:sz w:val="32"/>
          <w:szCs w:val="32"/>
        </w:rPr>
      </w:pPr>
    </w:p>
    <w:p w:rsidR="000E2D81" w:rsidRDefault="000E2D81" w:rsidP="003C3AE6">
      <w:pPr>
        <w:ind w:left="357"/>
        <w:jc w:val="thaiDistribute"/>
        <w:rPr>
          <w:rFonts w:ascii="Angsana New" w:hAnsi="Angsana New" w:cs="Angsana New"/>
          <w:sz w:val="32"/>
          <w:szCs w:val="32"/>
        </w:rPr>
      </w:pPr>
    </w:p>
    <w:p w:rsidR="000E2D81" w:rsidRDefault="000E2D81" w:rsidP="003C3AE6">
      <w:pPr>
        <w:ind w:left="357"/>
        <w:jc w:val="thaiDistribute"/>
        <w:rPr>
          <w:rFonts w:ascii="Angsana New" w:hAnsi="Angsana New" w:cs="Angsana New"/>
          <w:sz w:val="32"/>
          <w:szCs w:val="32"/>
        </w:rPr>
      </w:pPr>
    </w:p>
    <w:p w:rsidR="000E2D81" w:rsidRDefault="000E2D81" w:rsidP="003C3AE6">
      <w:pPr>
        <w:ind w:left="357"/>
        <w:jc w:val="thaiDistribute"/>
        <w:rPr>
          <w:rFonts w:ascii="Angsana New" w:hAnsi="Angsana New" w:cs="Angsana New"/>
          <w:sz w:val="32"/>
          <w:szCs w:val="32"/>
        </w:rPr>
      </w:pPr>
    </w:p>
    <w:p w:rsidR="000E2D81" w:rsidRDefault="000E2D81" w:rsidP="003C3AE6">
      <w:pPr>
        <w:ind w:left="357"/>
        <w:jc w:val="thaiDistribute"/>
        <w:rPr>
          <w:rFonts w:ascii="Angsana New" w:hAnsi="Angsana New" w:cs="Angsana New"/>
          <w:sz w:val="32"/>
          <w:szCs w:val="32"/>
        </w:rPr>
      </w:pPr>
    </w:p>
    <w:p w:rsidR="000E2D81" w:rsidRDefault="000E2D81" w:rsidP="003C3AE6">
      <w:pPr>
        <w:ind w:left="357"/>
        <w:jc w:val="thaiDistribute"/>
        <w:rPr>
          <w:rFonts w:ascii="Angsana New" w:hAnsi="Angsana New" w:cs="Angsana New"/>
          <w:sz w:val="32"/>
          <w:szCs w:val="32"/>
        </w:rPr>
      </w:pPr>
    </w:p>
    <w:p w:rsidR="000E2D81" w:rsidRDefault="000E2D81" w:rsidP="003C3AE6">
      <w:pPr>
        <w:ind w:left="357"/>
        <w:jc w:val="thaiDistribute"/>
        <w:rPr>
          <w:rFonts w:ascii="Angsana New" w:hAnsi="Angsana New" w:cs="Angsana New"/>
          <w:sz w:val="32"/>
          <w:szCs w:val="32"/>
        </w:rPr>
      </w:pPr>
    </w:p>
    <w:p w:rsidR="00197DB6" w:rsidRDefault="00197DB6" w:rsidP="00197DB6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E309F" w:rsidRPr="006E0CAA" w:rsidRDefault="009E309F" w:rsidP="004F7013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E0CA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</w:p>
    <w:p w:rsidR="009E309F" w:rsidRDefault="003C3AE6" w:rsidP="003C3AE6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2D2147" w:rsidRPr="003C3AE6">
        <w:rPr>
          <w:rFonts w:ascii="Angsana New" w:hAnsi="Angsana New" w:hint="cs"/>
          <w:b/>
          <w:sz w:val="32"/>
          <w:szCs w:val="32"/>
          <w:cs/>
        </w:rPr>
        <w:t>กลุ่มบริษัทดำเนินกิจการในส่วนงานทางธุรกิจ คือ ให้บริการปรึกษาด้านวิศวกรรมเครื่องกล โดยการออกแบบ พัฒนาและปรับปรุงประสิทธิภาพของเครื่องจักรและอุปกรณ์ สำหรับอุตสาหกรรมซีเมนต์และอุตสาหกรรมที่เกี่ยวข้องกันทั่วโลก และดำเนินธุรกิจในส่วนงานทางภูมิศาสตร์ดังนี้</w:t>
      </w:r>
    </w:p>
    <w:p w:rsidR="009D3438" w:rsidRPr="00C5547B" w:rsidRDefault="00C5547B" w:rsidP="00237F15">
      <w:pPr>
        <w:ind w:right="-97"/>
        <w:jc w:val="right"/>
        <w:rPr>
          <w:rFonts w:ascii="Angsana New" w:hAnsi="Angsana New" w:cs="Angsana New"/>
          <w:sz w:val="32"/>
          <w:szCs w:val="32"/>
          <w:cs/>
        </w:rPr>
      </w:pPr>
      <w:r w:rsidRPr="00C5547B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C5547B">
        <w:rPr>
          <w:rFonts w:ascii="Angsana New" w:hAnsi="Angsana New" w:cs="Angsana New"/>
          <w:sz w:val="32"/>
          <w:szCs w:val="32"/>
        </w:rPr>
        <w:t xml:space="preserve">: </w:t>
      </w:r>
      <w:r w:rsidRPr="00C5547B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0"/>
        <w:gridCol w:w="2088"/>
        <w:gridCol w:w="2088"/>
      </w:tblGrid>
      <w:tr w:rsidR="008C0071" w:rsidRPr="00C91943" w:rsidTr="00237F15">
        <w:tc>
          <w:tcPr>
            <w:tcW w:w="5490" w:type="dxa"/>
            <w:vMerge w:val="restart"/>
            <w:vAlign w:val="center"/>
          </w:tcPr>
          <w:p w:rsidR="008C0071" w:rsidRPr="00C91943" w:rsidRDefault="00C11C85" w:rsidP="00C9194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176" w:type="dxa"/>
            <w:gridSpan w:val="2"/>
          </w:tcPr>
          <w:p w:rsidR="008C0071" w:rsidRPr="00C91943" w:rsidRDefault="008C0071" w:rsidP="009C2AB0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19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</w:p>
        </w:tc>
      </w:tr>
      <w:tr w:rsidR="008C0071" w:rsidRPr="00C91943" w:rsidTr="00237F15">
        <w:tc>
          <w:tcPr>
            <w:tcW w:w="5490" w:type="dxa"/>
            <w:vMerge/>
            <w:tcBorders>
              <w:bottom w:val="nil"/>
            </w:tcBorders>
          </w:tcPr>
          <w:p w:rsidR="008C0071" w:rsidRPr="00C91943" w:rsidRDefault="008C0071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88" w:type="dxa"/>
            <w:tcBorders>
              <w:bottom w:val="nil"/>
            </w:tcBorders>
          </w:tcPr>
          <w:p w:rsidR="008C0071" w:rsidRPr="00C91943" w:rsidRDefault="008C0071" w:rsidP="009C2AB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9194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919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C91943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5E66C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088" w:type="dxa"/>
            <w:tcBorders>
              <w:bottom w:val="nil"/>
            </w:tcBorders>
          </w:tcPr>
          <w:p w:rsidR="008C0071" w:rsidRPr="00C91943" w:rsidRDefault="008C0071" w:rsidP="005E66C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9194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919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C91943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5E66C9" w:rsidRPr="0094781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8C0071" w:rsidRPr="00C91943" w:rsidTr="00237F15">
        <w:tc>
          <w:tcPr>
            <w:tcW w:w="5490" w:type="dxa"/>
            <w:tcBorders>
              <w:bottom w:val="nil"/>
            </w:tcBorders>
          </w:tcPr>
          <w:p w:rsidR="008C0071" w:rsidRPr="00C91943" w:rsidRDefault="008C0071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9194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ส่วนงานทางภูมิศาสตร์</w:t>
            </w:r>
          </w:p>
        </w:tc>
        <w:tc>
          <w:tcPr>
            <w:tcW w:w="2088" w:type="dxa"/>
            <w:tcBorders>
              <w:bottom w:val="nil"/>
            </w:tcBorders>
          </w:tcPr>
          <w:p w:rsidR="008C0071" w:rsidRPr="00C91943" w:rsidRDefault="008C0071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088" w:type="dxa"/>
            <w:tcBorders>
              <w:bottom w:val="nil"/>
            </w:tcBorders>
          </w:tcPr>
          <w:p w:rsidR="008C0071" w:rsidRPr="00C91943" w:rsidRDefault="008C0071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3A4FE1" w:rsidRPr="00C91943" w:rsidTr="001D087F">
        <w:tc>
          <w:tcPr>
            <w:tcW w:w="5490" w:type="dxa"/>
            <w:tcBorders>
              <w:top w:val="nil"/>
              <w:bottom w:val="nil"/>
            </w:tcBorders>
          </w:tcPr>
          <w:p w:rsidR="003A4FE1" w:rsidRPr="003E14A2" w:rsidRDefault="003A4FE1" w:rsidP="003A4FE1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ขายและ</w:t>
            </w:r>
            <w:r w:rsidRPr="003E14A2">
              <w:rPr>
                <w:rFonts w:ascii="Angsana New" w:hAnsi="Angsana New" w:cs="Angsana New" w:hint="cs"/>
                <w:sz w:val="32"/>
                <w:szCs w:val="32"/>
                <w:cs/>
              </w:rPr>
              <w:t>บริการ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</w:t>
            </w:r>
            <w:r w:rsidRPr="003E14A2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3A4FE1" w:rsidRPr="00431C95" w:rsidRDefault="002612E6" w:rsidP="001D087F">
            <w:pPr>
              <w:tabs>
                <w:tab w:val="decimal" w:pos="1233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13,532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3A4FE1" w:rsidRPr="003A4FE1" w:rsidRDefault="003A4FE1" w:rsidP="001D087F">
            <w:pPr>
              <w:tabs>
                <w:tab w:val="decimal" w:pos="1233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5E66C9" w:rsidRPr="00C91943" w:rsidTr="00237F15">
        <w:tc>
          <w:tcPr>
            <w:tcW w:w="5490" w:type="dxa"/>
            <w:tcBorders>
              <w:top w:val="nil"/>
              <w:bottom w:val="nil"/>
            </w:tcBorders>
          </w:tcPr>
          <w:p w:rsidR="005E66C9" w:rsidRPr="003E14A2" w:rsidRDefault="005E66C9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ขายและ</w:t>
            </w:r>
            <w:r w:rsidRPr="003E14A2">
              <w:rPr>
                <w:rFonts w:ascii="Angsana New" w:hAnsi="Angsana New" w:cs="Angsana New" w:hint="cs"/>
                <w:sz w:val="32"/>
                <w:szCs w:val="32"/>
                <w:cs/>
              </w:rPr>
              <w:t>บริการต่างประเทศ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5E66C9" w:rsidRPr="00431C95" w:rsidRDefault="005E66C9" w:rsidP="009C2AB0">
            <w:pPr>
              <w:tabs>
                <w:tab w:val="decimal" w:pos="1233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5E66C9" w:rsidRPr="00431C95" w:rsidRDefault="005E66C9" w:rsidP="00105C83">
            <w:pPr>
              <w:tabs>
                <w:tab w:val="decimal" w:pos="1233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66C9" w:rsidRPr="00C91943" w:rsidTr="00237F15">
        <w:tc>
          <w:tcPr>
            <w:tcW w:w="5490" w:type="dxa"/>
            <w:tcBorders>
              <w:top w:val="nil"/>
              <w:bottom w:val="nil"/>
            </w:tcBorders>
          </w:tcPr>
          <w:p w:rsidR="005E66C9" w:rsidRPr="003E14A2" w:rsidRDefault="005E66C9" w:rsidP="003E14A2">
            <w:pPr>
              <w:numPr>
                <w:ilvl w:val="0"/>
                <w:numId w:val="2"/>
              </w:numPr>
              <w:ind w:left="342" w:hanging="1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14A2">
              <w:rPr>
                <w:rFonts w:ascii="Angsana New" w:hAnsi="Angsana New" w:cs="Angsana New" w:hint="cs"/>
                <w:sz w:val="32"/>
                <w:szCs w:val="32"/>
                <w:cs/>
              </w:rPr>
              <w:t>ทวีปอเมริกา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5E66C9" w:rsidRPr="00431C95" w:rsidRDefault="002612E6" w:rsidP="009C2AB0">
            <w:pPr>
              <w:tabs>
                <w:tab w:val="decimal" w:pos="1233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1,783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5E66C9" w:rsidRPr="00431C95" w:rsidRDefault="005E66C9" w:rsidP="00105C83">
            <w:pPr>
              <w:tabs>
                <w:tab w:val="decimal" w:pos="1233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11,496</w:t>
            </w:r>
          </w:p>
        </w:tc>
      </w:tr>
      <w:tr w:rsidR="005E66C9" w:rsidRPr="00C91943" w:rsidTr="00237F15">
        <w:tc>
          <w:tcPr>
            <w:tcW w:w="5490" w:type="dxa"/>
            <w:tcBorders>
              <w:top w:val="nil"/>
              <w:bottom w:val="nil"/>
            </w:tcBorders>
          </w:tcPr>
          <w:p w:rsidR="005E66C9" w:rsidRPr="003E14A2" w:rsidRDefault="005E66C9" w:rsidP="003E14A2">
            <w:pPr>
              <w:numPr>
                <w:ilvl w:val="0"/>
                <w:numId w:val="2"/>
              </w:numPr>
              <w:ind w:left="342" w:hanging="166"/>
              <w:rPr>
                <w:rFonts w:ascii="Angsana New" w:hAnsi="Angsana New" w:cs="Angsana New"/>
                <w:sz w:val="32"/>
                <w:szCs w:val="32"/>
              </w:rPr>
            </w:pPr>
            <w:r w:rsidRPr="003E14A2">
              <w:rPr>
                <w:rFonts w:ascii="Angsana New" w:hAnsi="Angsana New" w:cs="Angsana New" w:hint="cs"/>
                <w:sz w:val="32"/>
                <w:szCs w:val="32"/>
                <w:cs/>
              </w:rPr>
              <w:t>ทวีปเอเชีย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5E66C9" w:rsidRPr="00431C95" w:rsidRDefault="002612E6" w:rsidP="002612E6">
            <w:pPr>
              <w:tabs>
                <w:tab w:val="decimal" w:pos="1233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104,358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5E66C9" w:rsidRPr="00431C95" w:rsidRDefault="005E66C9" w:rsidP="00105C83">
            <w:pPr>
              <w:tabs>
                <w:tab w:val="decimal" w:pos="1233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55,654</w:t>
            </w:r>
          </w:p>
        </w:tc>
      </w:tr>
      <w:tr w:rsidR="005E66C9" w:rsidRPr="00C91943" w:rsidTr="00237F15"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5E66C9" w:rsidRDefault="005E66C9" w:rsidP="009A6F5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5E66C9" w:rsidRDefault="002612E6" w:rsidP="002612E6">
            <w:pPr>
              <w:tabs>
                <w:tab w:val="decimal" w:pos="1233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119,673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5E66C9" w:rsidRDefault="005E66C9" w:rsidP="00105C83">
            <w:pPr>
              <w:tabs>
                <w:tab w:val="decimal" w:pos="1233"/>
              </w:tabs>
              <w:ind w:left="-108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67,150</w:t>
            </w:r>
          </w:p>
        </w:tc>
      </w:tr>
    </w:tbl>
    <w:p w:rsidR="000E2D81" w:rsidRDefault="000E2D81" w:rsidP="003A4FE1">
      <w:pPr>
        <w:ind w:left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F1F8C" w:rsidRDefault="007F1F8C" w:rsidP="004F7013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1F8C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204BCD">
        <w:rPr>
          <w:rFonts w:ascii="Angsana New" w:hAnsi="Angsana New" w:cs="Angsana New" w:hint="cs"/>
          <w:b/>
          <w:bCs/>
          <w:sz w:val="32"/>
          <w:szCs w:val="32"/>
          <w:cs/>
        </w:rPr>
        <w:t>ภายหน้า</w:t>
      </w:r>
    </w:p>
    <w:p w:rsidR="007F1F8C" w:rsidRDefault="00694154" w:rsidP="00694154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7F1F8C" w:rsidRPr="00694154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7F1F8C" w:rsidRPr="00694154">
        <w:rPr>
          <w:rFonts w:ascii="Angsana New" w:hAnsi="Angsana New" w:hint="cs"/>
          <w:b/>
          <w:sz w:val="32"/>
          <w:szCs w:val="32"/>
          <w:cs/>
        </w:rPr>
        <w:t>31 มีนาคม 255</w:t>
      </w:r>
      <w:r w:rsidR="00947818">
        <w:rPr>
          <w:rFonts w:ascii="Angsana New" w:hAnsi="Angsana New" w:hint="cs"/>
          <w:b/>
          <w:sz w:val="32"/>
          <w:szCs w:val="32"/>
          <w:cs/>
        </w:rPr>
        <w:t>9</w:t>
      </w:r>
      <w:r w:rsidR="007F1F8C" w:rsidRPr="00694154">
        <w:rPr>
          <w:rFonts w:ascii="Angsana New" w:hAnsi="Angsana New"/>
          <w:b/>
          <w:sz w:val="32"/>
          <w:szCs w:val="32"/>
          <w:cs/>
        </w:rPr>
        <w:t xml:space="preserve"> และ</w:t>
      </w:r>
      <w:r w:rsidR="00B8303B">
        <w:rPr>
          <w:rFonts w:ascii="Angsana New" w:hAnsi="Angsana New" w:hint="cs"/>
          <w:b/>
          <w:sz w:val="32"/>
          <w:szCs w:val="32"/>
          <w:cs/>
        </w:rPr>
        <w:t xml:space="preserve"> ณ </w:t>
      </w:r>
      <w:r w:rsidR="007F1F8C" w:rsidRPr="00694154">
        <w:rPr>
          <w:rFonts w:ascii="Angsana New" w:hAnsi="Angsana New"/>
          <w:b/>
          <w:sz w:val="32"/>
          <w:szCs w:val="32"/>
          <w:cs/>
        </w:rPr>
        <w:t>วันที่ 31 ธันวาคม 255</w:t>
      </w:r>
      <w:r w:rsidR="00947818">
        <w:rPr>
          <w:rFonts w:ascii="Angsana New" w:hAnsi="Angsana New" w:hint="cs"/>
          <w:b/>
          <w:sz w:val="32"/>
          <w:szCs w:val="32"/>
          <w:cs/>
        </w:rPr>
        <w:t>8</w:t>
      </w:r>
      <w:r w:rsidR="007F1F8C" w:rsidRPr="00694154">
        <w:rPr>
          <w:rFonts w:ascii="Angsana New" w:hAnsi="Angsana New"/>
          <w:b/>
          <w:sz w:val="32"/>
          <w:szCs w:val="32"/>
          <w:cs/>
        </w:rPr>
        <w:t xml:space="preserve"> บริษัทมีภาระผูกพัน และหนี้สินที่อาจเกิดขึ้น ดังนี้</w:t>
      </w:r>
    </w:p>
    <w:tbl>
      <w:tblPr>
        <w:tblW w:w="967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0"/>
        <w:gridCol w:w="2272"/>
        <w:gridCol w:w="2273"/>
      </w:tblGrid>
      <w:tr w:rsidR="00A672ED" w:rsidRPr="007F1F8C" w:rsidTr="00C479D4">
        <w:trPr>
          <w:tblHeader/>
        </w:trPr>
        <w:tc>
          <w:tcPr>
            <w:tcW w:w="9675" w:type="dxa"/>
            <w:gridSpan w:val="3"/>
            <w:tcBorders>
              <w:top w:val="nil"/>
              <w:left w:val="nil"/>
              <w:right w:val="nil"/>
            </w:tcBorders>
          </w:tcPr>
          <w:p w:rsidR="00A672ED" w:rsidRPr="007F1F8C" w:rsidRDefault="00A672ED" w:rsidP="00E04474">
            <w:pPr>
              <w:spacing w:before="60"/>
              <w:ind w:left="-14" w:right="-9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(หน่วย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="0063671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672ED" w:rsidRPr="007F1F8C" w:rsidTr="00C479D4">
        <w:tc>
          <w:tcPr>
            <w:tcW w:w="5130" w:type="dxa"/>
            <w:vMerge w:val="restart"/>
            <w:vAlign w:val="center"/>
          </w:tcPr>
          <w:p w:rsidR="00A672ED" w:rsidRPr="007F1F8C" w:rsidRDefault="00A672ED" w:rsidP="00A672ED">
            <w:pPr>
              <w:ind w:left="252" w:right="-45" w:hanging="25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545" w:type="dxa"/>
            <w:gridSpan w:val="2"/>
            <w:vAlign w:val="center"/>
          </w:tcPr>
          <w:p w:rsidR="00A672ED" w:rsidRPr="007F1F8C" w:rsidRDefault="00A672ED" w:rsidP="00A672ED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672ED" w:rsidRPr="007F1F8C" w:rsidTr="00C479D4">
        <w:tc>
          <w:tcPr>
            <w:tcW w:w="5130" w:type="dxa"/>
            <w:vMerge/>
            <w:tcBorders>
              <w:bottom w:val="single" w:sz="4" w:space="0" w:color="auto"/>
            </w:tcBorders>
            <w:vAlign w:val="center"/>
          </w:tcPr>
          <w:p w:rsidR="00A672ED" w:rsidRPr="007F1F8C" w:rsidRDefault="00A672ED" w:rsidP="00A672ED">
            <w:pPr>
              <w:ind w:left="252" w:right="-45" w:hanging="25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7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672ED" w:rsidRDefault="00A672ED" w:rsidP="00A672ED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31 มีนาคม 255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273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A672ED" w:rsidRDefault="00A672ED" w:rsidP="00A672ED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31 ธันวาคม 255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672ED" w:rsidRPr="007F1F8C" w:rsidTr="00C479D4">
        <w:trPr>
          <w:trHeight w:val="302"/>
        </w:trPr>
        <w:tc>
          <w:tcPr>
            <w:tcW w:w="5130" w:type="dxa"/>
            <w:tcBorders>
              <w:bottom w:val="nil"/>
            </w:tcBorders>
            <w:vAlign w:val="bottom"/>
          </w:tcPr>
          <w:p w:rsidR="00A672ED" w:rsidRPr="006F114B" w:rsidRDefault="00A672ED" w:rsidP="00A672ED">
            <w:pPr>
              <w:pStyle w:val="a8"/>
              <w:widowControl w:val="0"/>
              <w:tabs>
                <w:tab w:val="clear" w:pos="450"/>
                <w:tab w:val="clear" w:pos="900"/>
              </w:tabs>
              <w:adjustRightInd w:val="0"/>
              <w:ind w:right="-131"/>
              <w:jc w:val="center"/>
              <w:textAlignment w:val="baseline"/>
              <w:rPr>
                <w:rFonts w:ascii="Angsana New" w:hAnsi="Angsana New"/>
                <w:u w:val="single"/>
                <w:cs/>
              </w:rPr>
            </w:pPr>
            <w:r w:rsidRPr="006F114B">
              <w:rPr>
                <w:rFonts w:ascii="Angsana New" w:hAnsi="Angsana New" w:hint="cs"/>
                <w:u w:val="single"/>
                <w:cs/>
              </w:rPr>
              <w:t>สกุลเงินบาท</w:t>
            </w:r>
          </w:p>
        </w:tc>
        <w:tc>
          <w:tcPr>
            <w:tcW w:w="2272" w:type="dxa"/>
            <w:tcBorders>
              <w:bottom w:val="nil"/>
              <w:right w:val="dashed" w:sz="4" w:space="0" w:color="auto"/>
            </w:tcBorders>
            <w:vAlign w:val="bottom"/>
          </w:tcPr>
          <w:p w:rsidR="00A672ED" w:rsidRPr="00D80290" w:rsidRDefault="00A672ED" w:rsidP="00A672ED">
            <w:pPr>
              <w:pStyle w:val="a8"/>
              <w:widowControl w:val="0"/>
              <w:tabs>
                <w:tab w:val="clear" w:pos="450"/>
                <w:tab w:val="clear" w:pos="900"/>
              </w:tabs>
              <w:adjustRightInd w:val="0"/>
              <w:ind w:left="-108" w:right="0"/>
              <w:jc w:val="center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2273" w:type="dxa"/>
            <w:tcBorders>
              <w:left w:val="dashed" w:sz="4" w:space="0" w:color="auto"/>
              <w:bottom w:val="nil"/>
            </w:tcBorders>
            <w:vAlign w:val="bottom"/>
          </w:tcPr>
          <w:p w:rsidR="00A672ED" w:rsidRPr="00D80290" w:rsidRDefault="00A672ED" w:rsidP="00A672ED">
            <w:pPr>
              <w:pStyle w:val="a8"/>
              <w:widowControl w:val="0"/>
              <w:tabs>
                <w:tab w:val="clear" w:pos="450"/>
                <w:tab w:val="clear" w:pos="900"/>
                <w:tab w:val="decimal" w:pos="792"/>
              </w:tabs>
              <w:adjustRightInd w:val="0"/>
              <w:ind w:left="-18" w:right="0"/>
              <w:jc w:val="left"/>
              <w:textAlignment w:val="baseline"/>
              <w:rPr>
                <w:rFonts w:ascii="Angsana New" w:hAnsi="Angsana New"/>
              </w:rPr>
            </w:pPr>
          </w:p>
        </w:tc>
      </w:tr>
      <w:tr w:rsidR="00A672ED" w:rsidRPr="007F1F8C" w:rsidTr="00C479D4">
        <w:trPr>
          <w:trHeight w:val="302"/>
        </w:trPr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:rsidR="00A672ED" w:rsidRPr="00D80290" w:rsidRDefault="00A672ED" w:rsidP="00A672ED">
            <w:pPr>
              <w:pStyle w:val="a8"/>
              <w:widowControl w:val="0"/>
              <w:tabs>
                <w:tab w:val="clear" w:pos="450"/>
                <w:tab w:val="clear" w:pos="900"/>
              </w:tabs>
              <w:adjustRightInd w:val="0"/>
              <w:ind w:right="-131"/>
              <w:jc w:val="left"/>
              <w:textAlignment w:val="baseline"/>
              <w:rPr>
                <w:rFonts w:ascii="Angsana New" w:hAnsi="Angsana New"/>
                <w:cs/>
              </w:rPr>
            </w:pPr>
            <w:r w:rsidRPr="00D80290">
              <w:rPr>
                <w:rFonts w:ascii="Angsana New" w:hAnsi="Angsana New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27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672ED" w:rsidRPr="00D80290" w:rsidRDefault="00A672ED" w:rsidP="00A672ED">
            <w:pPr>
              <w:pStyle w:val="a8"/>
              <w:widowControl w:val="0"/>
              <w:tabs>
                <w:tab w:val="clear" w:pos="450"/>
                <w:tab w:val="clear" w:pos="900"/>
              </w:tabs>
              <w:adjustRightInd w:val="0"/>
              <w:ind w:left="-108" w:right="0"/>
              <w:jc w:val="center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227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672ED" w:rsidRPr="00D80290" w:rsidRDefault="00A672ED" w:rsidP="00A672ED">
            <w:pPr>
              <w:pStyle w:val="a8"/>
              <w:widowControl w:val="0"/>
              <w:tabs>
                <w:tab w:val="clear" w:pos="450"/>
                <w:tab w:val="clear" w:pos="900"/>
                <w:tab w:val="decimal" w:pos="792"/>
              </w:tabs>
              <w:adjustRightInd w:val="0"/>
              <w:ind w:left="-18" w:right="0"/>
              <w:jc w:val="left"/>
              <w:textAlignment w:val="baseline"/>
              <w:rPr>
                <w:rFonts w:ascii="Angsana New" w:hAnsi="Angsana New"/>
              </w:rPr>
            </w:pPr>
          </w:p>
        </w:tc>
      </w:tr>
      <w:tr w:rsidR="00A672ED" w:rsidRPr="007F1F8C" w:rsidTr="00C479D4">
        <w:trPr>
          <w:trHeight w:val="302"/>
        </w:trPr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:rsidR="00A672ED" w:rsidRPr="007F1F8C" w:rsidRDefault="00A672ED" w:rsidP="00A672ED">
            <w:pPr>
              <w:ind w:left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1F8C">
              <w:rPr>
                <w:rFonts w:ascii="Angsana New" w:hAnsi="Angsana New" w:cs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227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672ED" w:rsidRPr="005004B9" w:rsidRDefault="0077569D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3,955</w:t>
            </w:r>
          </w:p>
        </w:tc>
        <w:tc>
          <w:tcPr>
            <w:tcW w:w="227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672ED" w:rsidRPr="005004B9" w:rsidRDefault="00CB1FE4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A672ED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A672ED" w:rsidRPr="005004B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672ED">
              <w:rPr>
                <w:rFonts w:ascii="Angsana New" w:hAnsi="Angsana New" w:cs="Angsana New"/>
                <w:sz w:val="32"/>
                <w:szCs w:val="32"/>
              </w:rPr>
              <w:t>954</w:t>
            </w:r>
          </w:p>
        </w:tc>
      </w:tr>
      <w:tr w:rsidR="00A672ED" w:rsidRPr="007F1F8C" w:rsidTr="00C479D4">
        <w:trPr>
          <w:trHeight w:val="302"/>
        </w:trPr>
        <w:tc>
          <w:tcPr>
            <w:tcW w:w="5130" w:type="dxa"/>
            <w:tcBorders>
              <w:top w:val="nil"/>
              <w:bottom w:val="single" w:sz="4" w:space="0" w:color="auto"/>
            </w:tcBorders>
            <w:vAlign w:val="bottom"/>
          </w:tcPr>
          <w:p w:rsidR="00A672ED" w:rsidRPr="007F1F8C" w:rsidRDefault="00A672ED" w:rsidP="00A672ED">
            <w:pPr>
              <w:ind w:left="522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  <w:r w:rsidRPr="007F1F8C">
              <w:rPr>
                <w:rFonts w:ascii="Angsana New" w:hAnsi="Angsana New" w:cs="Angsana New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227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A672ED" w:rsidRPr="005004B9" w:rsidRDefault="0077569D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4,277</w:t>
            </w:r>
          </w:p>
        </w:tc>
        <w:tc>
          <w:tcPr>
            <w:tcW w:w="227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A672ED" w:rsidRPr="005004B9" w:rsidRDefault="00CB1FE4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A672E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A672ED" w:rsidRPr="005004B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672ED">
              <w:rPr>
                <w:rFonts w:ascii="Angsana New" w:hAnsi="Angsana New" w:cs="Angsana New"/>
                <w:sz w:val="32"/>
                <w:szCs w:val="32"/>
              </w:rPr>
              <w:t>199</w:t>
            </w:r>
          </w:p>
        </w:tc>
      </w:tr>
      <w:tr w:rsidR="00A672ED" w:rsidRPr="007F1F8C" w:rsidTr="00C479D4">
        <w:trPr>
          <w:trHeight w:val="302"/>
        </w:trPr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72ED" w:rsidRPr="007F1F8C" w:rsidRDefault="00A672ED" w:rsidP="00A672ED">
            <w:pPr>
              <w:ind w:left="252" w:right="-45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F1F8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A672ED" w:rsidRPr="005004B9" w:rsidRDefault="0077569D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8,232</w:t>
            </w:r>
          </w:p>
        </w:tc>
        <w:tc>
          <w:tcPr>
            <w:tcW w:w="22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A672ED" w:rsidRPr="005004B9" w:rsidRDefault="00CB1FE4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10,153</w:t>
            </w:r>
          </w:p>
        </w:tc>
      </w:tr>
      <w:tr w:rsidR="00A672ED" w:rsidRPr="007F1F8C" w:rsidTr="00C479D4">
        <w:trPr>
          <w:trHeight w:val="302"/>
        </w:trPr>
        <w:tc>
          <w:tcPr>
            <w:tcW w:w="5130" w:type="dxa"/>
            <w:tcBorders>
              <w:top w:val="single" w:sz="4" w:space="0" w:color="auto"/>
              <w:bottom w:val="nil"/>
            </w:tcBorders>
            <w:vAlign w:val="bottom"/>
          </w:tcPr>
          <w:p w:rsidR="00A672ED" w:rsidRPr="008A3763" w:rsidRDefault="00A672ED" w:rsidP="00A672ED">
            <w:pPr>
              <w:pStyle w:val="a8"/>
              <w:widowControl w:val="0"/>
              <w:tabs>
                <w:tab w:val="clear" w:pos="450"/>
                <w:tab w:val="clear" w:pos="900"/>
              </w:tabs>
              <w:adjustRightInd w:val="0"/>
              <w:ind w:right="-131"/>
              <w:jc w:val="center"/>
              <w:textAlignment w:val="baseline"/>
              <w:rPr>
                <w:rFonts w:ascii="Angsana New" w:hAnsi="Angsana New"/>
                <w:u w:val="single"/>
                <w:cs/>
              </w:rPr>
            </w:pPr>
            <w:r w:rsidRPr="006F114B">
              <w:rPr>
                <w:rFonts w:ascii="Angsana New" w:hAnsi="Angsana New" w:hint="cs"/>
                <w:u w:val="single"/>
                <w:cs/>
              </w:rPr>
              <w:t>สกุลเงินบาท</w:t>
            </w:r>
          </w:p>
        </w:tc>
        <w:tc>
          <w:tcPr>
            <w:tcW w:w="227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672ED" w:rsidRPr="005004B9" w:rsidRDefault="00A672ED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A672ED" w:rsidRPr="005004B9" w:rsidRDefault="00A672ED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672ED" w:rsidRPr="007F1F8C" w:rsidTr="00C479D4">
        <w:trPr>
          <w:trHeight w:val="302"/>
        </w:trPr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:rsidR="00A672ED" w:rsidRPr="00D80290" w:rsidRDefault="00A672ED" w:rsidP="006E4FDD">
            <w:pPr>
              <w:pStyle w:val="a8"/>
              <w:widowControl w:val="0"/>
              <w:tabs>
                <w:tab w:val="clear" w:pos="450"/>
                <w:tab w:val="clear" w:pos="900"/>
              </w:tabs>
              <w:adjustRightInd w:val="0"/>
              <w:ind w:right="-131"/>
              <w:jc w:val="left"/>
              <w:textAlignment w:val="baseline"/>
              <w:rPr>
                <w:rFonts w:ascii="Angsana New" w:hAnsi="Angsana New"/>
                <w:cs/>
              </w:rPr>
            </w:pPr>
            <w:r w:rsidRPr="00D80290">
              <w:rPr>
                <w:rFonts w:ascii="Angsana New" w:hAnsi="Angsana New"/>
                <w:cs/>
              </w:rPr>
              <w:t>ภาระผูกพันอื่นๆ</w:t>
            </w:r>
          </w:p>
        </w:tc>
        <w:tc>
          <w:tcPr>
            <w:tcW w:w="227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672ED" w:rsidRPr="005004B9" w:rsidRDefault="00A672ED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7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672ED" w:rsidRPr="005004B9" w:rsidRDefault="00A672ED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672ED" w:rsidRPr="007F1F8C" w:rsidTr="00C479D4">
        <w:trPr>
          <w:trHeight w:val="302"/>
        </w:trPr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:rsidR="00A672ED" w:rsidRPr="007F1F8C" w:rsidRDefault="00A672ED" w:rsidP="00A672ED">
            <w:pPr>
              <w:ind w:left="522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  <w:r w:rsidRPr="007F1F8C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27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672ED" w:rsidRPr="005004B9" w:rsidRDefault="00B1791F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77569D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789</w:t>
            </w:r>
          </w:p>
        </w:tc>
        <w:tc>
          <w:tcPr>
            <w:tcW w:w="227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672ED" w:rsidRPr="005004B9" w:rsidRDefault="00A672ED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5004B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893</w:t>
            </w:r>
          </w:p>
        </w:tc>
      </w:tr>
      <w:tr w:rsidR="00A672ED" w:rsidRPr="007F1F8C" w:rsidTr="00C479D4">
        <w:trPr>
          <w:trHeight w:val="302"/>
        </w:trPr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:rsidR="00A672ED" w:rsidRPr="006F114B" w:rsidRDefault="00A672ED" w:rsidP="00A672ED">
            <w:pPr>
              <w:pStyle w:val="a8"/>
              <w:widowControl w:val="0"/>
              <w:tabs>
                <w:tab w:val="clear" w:pos="450"/>
                <w:tab w:val="clear" w:pos="900"/>
              </w:tabs>
              <w:adjustRightInd w:val="0"/>
              <w:ind w:right="-131"/>
              <w:jc w:val="center"/>
              <w:textAlignment w:val="baseline"/>
              <w:rPr>
                <w:rFonts w:ascii="Angsana New" w:hAnsi="Angsana New"/>
                <w:u w:val="single"/>
                <w:cs/>
              </w:rPr>
            </w:pPr>
            <w:r w:rsidRPr="006F114B">
              <w:rPr>
                <w:rFonts w:ascii="Angsana New" w:hAnsi="Angsana New" w:hint="cs"/>
                <w:u w:val="single"/>
                <w:cs/>
              </w:rPr>
              <w:t>สกุลเงิน</w:t>
            </w:r>
            <w:r>
              <w:rPr>
                <w:rFonts w:ascii="Angsana New" w:hAnsi="Angsana New" w:hint="cs"/>
                <w:u w:val="single"/>
                <w:cs/>
              </w:rPr>
              <w:t>ดอลลาร์สหรัฐอเมริกา</w:t>
            </w:r>
          </w:p>
        </w:tc>
        <w:tc>
          <w:tcPr>
            <w:tcW w:w="227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672ED" w:rsidRDefault="00A672ED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7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672ED" w:rsidRDefault="00A672ED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39E9" w:rsidRPr="007F1F8C" w:rsidTr="00CE18AB">
        <w:trPr>
          <w:trHeight w:val="302"/>
        </w:trPr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:rsidR="007B39E9" w:rsidRPr="007F1F8C" w:rsidRDefault="007B39E9" w:rsidP="00CE18AB">
            <w:pPr>
              <w:ind w:left="522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  <w:r w:rsidRPr="007F1F8C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27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7B39E9" w:rsidRPr="005004B9" w:rsidRDefault="00B1791F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</w:t>
            </w:r>
          </w:p>
        </w:tc>
        <w:tc>
          <w:tcPr>
            <w:tcW w:w="227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7B39E9" w:rsidRPr="005004B9" w:rsidRDefault="00B1791F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A672ED" w:rsidRPr="007F1F8C" w:rsidTr="00C479D4">
        <w:trPr>
          <w:trHeight w:val="302"/>
        </w:trPr>
        <w:tc>
          <w:tcPr>
            <w:tcW w:w="5130" w:type="dxa"/>
            <w:tcBorders>
              <w:top w:val="nil"/>
            </w:tcBorders>
            <w:vAlign w:val="bottom"/>
          </w:tcPr>
          <w:p w:rsidR="00A672ED" w:rsidRPr="007F1F8C" w:rsidRDefault="00A672ED" w:rsidP="00A672ED">
            <w:pPr>
              <w:ind w:left="52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เลต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เตอร์ออฟ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เครดิตสำหรับซื้อสินค้า</w:t>
            </w:r>
          </w:p>
        </w:tc>
        <w:tc>
          <w:tcPr>
            <w:tcW w:w="2272" w:type="dxa"/>
            <w:tcBorders>
              <w:top w:val="nil"/>
              <w:right w:val="dashed" w:sz="4" w:space="0" w:color="auto"/>
            </w:tcBorders>
            <w:vAlign w:val="bottom"/>
          </w:tcPr>
          <w:p w:rsidR="00A672ED" w:rsidRDefault="00B1791F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2273" w:type="dxa"/>
            <w:tcBorders>
              <w:top w:val="nil"/>
              <w:left w:val="dashed" w:sz="4" w:space="0" w:color="auto"/>
            </w:tcBorders>
            <w:vAlign w:val="bottom"/>
          </w:tcPr>
          <w:p w:rsidR="00A672ED" w:rsidRDefault="00B1791F" w:rsidP="00B1791F">
            <w:pPr>
              <w:tabs>
                <w:tab w:val="decimal" w:pos="131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</w:tbl>
    <w:p w:rsidR="00A672ED" w:rsidRDefault="00A672ED" w:rsidP="00DA2BF0">
      <w:pPr>
        <w:spacing w:before="120"/>
        <w:ind w:left="547" w:right="-97" w:hanging="18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A2BF0" w:rsidRDefault="00DA2BF0" w:rsidP="00DA2BF0">
      <w:pPr>
        <w:spacing w:before="120"/>
        <w:ind w:left="547" w:right="-97" w:hanging="18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A2BF0" w:rsidRDefault="00DA2BF0" w:rsidP="00DA2BF0">
      <w:pPr>
        <w:spacing w:before="120"/>
        <w:ind w:left="547" w:right="-97" w:hanging="18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F1F8C" w:rsidRPr="007F1F8C" w:rsidRDefault="007F1F8C" w:rsidP="00237F15">
      <w:pPr>
        <w:spacing w:before="120"/>
        <w:ind w:left="547" w:right="-97" w:hanging="187"/>
        <w:jc w:val="thaiDistribute"/>
        <w:rPr>
          <w:rFonts w:ascii="Angsana New" w:hAnsi="Angsana New" w:cs="Angsana New"/>
          <w:sz w:val="32"/>
          <w:szCs w:val="32"/>
        </w:rPr>
      </w:pPr>
      <w:r w:rsidRPr="007F1F8C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E0188D">
        <w:rPr>
          <w:rFonts w:ascii="Angsana New" w:hAnsi="Angsana New" w:cs="Angsana New"/>
          <w:sz w:val="32"/>
          <w:szCs w:val="32"/>
        </w:rPr>
        <w:t xml:space="preserve">31 </w:t>
      </w:r>
      <w:r w:rsidR="00E0188D">
        <w:rPr>
          <w:rFonts w:ascii="Angsana New" w:hAnsi="Angsana New" w:cs="Angsana New" w:hint="cs"/>
          <w:sz w:val="32"/>
          <w:szCs w:val="32"/>
          <w:cs/>
        </w:rPr>
        <w:t>มีนาคม 255</w:t>
      </w:r>
      <w:r w:rsidR="00A672ED">
        <w:rPr>
          <w:rFonts w:ascii="Angsana New" w:hAnsi="Angsana New" w:cs="Angsana New"/>
          <w:sz w:val="32"/>
          <w:szCs w:val="32"/>
        </w:rPr>
        <w:t xml:space="preserve">9 </w:t>
      </w:r>
      <w:r w:rsidR="00A672ED">
        <w:rPr>
          <w:rFonts w:ascii="Angsana New" w:hAnsi="Angsana New" w:cs="Angsana New" w:hint="cs"/>
          <w:sz w:val="32"/>
          <w:szCs w:val="32"/>
          <w:cs/>
        </w:rPr>
        <w:t>และ</w:t>
      </w:r>
      <w:r w:rsidR="00DB5F54">
        <w:rPr>
          <w:rFonts w:ascii="Angsana New" w:hAnsi="Angsana New" w:cs="Angsana New" w:hint="cs"/>
          <w:sz w:val="32"/>
          <w:szCs w:val="32"/>
          <w:cs/>
        </w:rPr>
        <w:t xml:space="preserve"> ณ </w:t>
      </w:r>
      <w:r w:rsidR="00A672ED">
        <w:rPr>
          <w:rFonts w:ascii="Angsana New" w:hAnsi="Angsana New" w:cs="Angsana New" w:hint="cs"/>
          <w:sz w:val="32"/>
          <w:szCs w:val="32"/>
          <w:cs/>
        </w:rPr>
        <w:t>วันที่ 31 ธันวาคม 2558</w:t>
      </w:r>
      <w:r w:rsidR="00DB5F5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F1F8C">
        <w:rPr>
          <w:rFonts w:ascii="Angsana New" w:hAnsi="Angsana New" w:cs="Angsana New"/>
          <w:sz w:val="32"/>
          <w:szCs w:val="32"/>
          <w:cs/>
        </w:rPr>
        <w:t>บริษัทมี</w:t>
      </w:r>
    </w:p>
    <w:p w:rsidR="007F1F8C" w:rsidRPr="00864A25" w:rsidRDefault="007F1F8C" w:rsidP="00237F15">
      <w:pPr>
        <w:numPr>
          <w:ilvl w:val="0"/>
          <w:numId w:val="7"/>
        </w:numPr>
        <w:ind w:left="720" w:right="-97" w:hanging="180"/>
        <w:jc w:val="thaiDistribute"/>
        <w:rPr>
          <w:rFonts w:ascii="Angsana New" w:hAnsi="Angsana New" w:cs="Angsana New"/>
          <w:sz w:val="32"/>
          <w:szCs w:val="32"/>
        </w:rPr>
      </w:pPr>
      <w:r w:rsidRPr="00864A25">
        <w:rPr>
          <w:rFonts w:ascii="Angsana New" w:hAnsi="Angsana New" w:cs="Angsana New"/>
          <w:sz w:val="32"/>
          <w:szCs w:val="32"/>
          <w:cs/>
        </w:rPr>
        <w:t xml:space="preserve">ภาระผูกพันตามสัญญาเช่าดำเนินงานหลายสัญญาซึ่งครอบคลุมถึงสัญญาเช่าอุปกรณ์สำนักงาน พื้นที่สำนักงาน และสิ่งอำนวยความสะดวกที่เกี่ยวข้องเป็นระยะเวลา </w:t>
      </w:r>
      <w:r w:rsidRPr="0009688D">
        <w:rPr>
          <w:rFonts w:ascii="Angsana New" w:hAnsi="Angsana New" w:cs="Angsana New"/>
          <w:sz w:val="32"/>
          <w:szCs w:val="32"/>
        </w:rPr>
        <w:t>1</w:t>
      </w:r>
      <w:r w:rsidR="004A5CEA" w:rsidRPr="0009688D">
        <w:rPr>
          <w:rFonts w:ascii="Angsana New" w:hAnsi="Angsana New" w:cs="Angsana New" w:hint="cs"/>
          <w:sz w:val="32"/>
          <w:szCs w:val="32"/>
          <w:cs/>
        </w:rPr>
        <w:t>-</w:t>
      </w:r>
      <w:r w:rsidR="00B8303B">
        <w:rPr>
          <w:rFonts w:ascii="Angsana New" w:hAnsi="Angsana New" w:cs="Angsana New"/>
          <w:sz w:val="32"/>
          <w:szCs w:val="32"/>
        </w:rPr>
        <w:t>3</w:t>
      </w:r>
      <w:r w:rsidR="008E101F">
        <w:rPr>
          <w:rFonts w:ascii="Angsana New" w:hAnsi="Angsana New" w:cs="Angsana New"/>
          <w:sz w:val="32"/>
          <w:szCs w:val="32"/>
        </w:rPr>
        <w:t xml:space="preserve"> </w:t>
      </w:r>
      <w:r w:rsidRPr="00864A25">
        <w:rPr>
          <w:rFonts w:ascii="Angsana New" w:hAnsi="Angsana New" w:cs="Angsana New"/>
          <w:sz w:val="32"/>
          <w:szCs w:val="32"/>
          <w:cs/>
        </w:rPr>
        <w:t>ปี</w:t>
      </w:r>
      <w:r w:rsidR="00CD3C3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64A25">
        <w:rPr>
          <w:rFonts w:ascii="Angsana New" w:hAnsi="Angsana New" w:cs="Angsana New"/>
          <w:sz w:val="32"/>
          <w:szCs w:val="32"/>
          <w:cs/>
        </w:rPr>
        <w:t>และจะครบกำหนดในระหว่างปี</w:t>
      </w:r>
      <w:r w:rsidRPr="00864A25">
        <w:rPr>
          <w:rFonts w:ascii="Angsana New" w:hAnsi="Angsana New" w:cs="Angsana New"/>
          <w:sz w:val="32"/>
          <w:szCs w:val="32"/>
        </w:rPr>
        <w:t xml:space="preserve"> 255</w:t>
      </w:r>
      <w:r w:rsidR="00A672ED">
        <w:rPr>
          <w:rFonts w:ascii="Angsana New" w:hAnsi="Angsana New" w:cs="Angsana New"/>
          <w:sz w:val="32"/>
          <w:szCs w:val="32"/>
        </w:rPr>
        <w:t>9</w:t>
      </w:r>
      <w:r w:rsidR="00EB27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64A25">
        <w:rPr>
          <w:rFonts w:ascii="Angsana New" w:hAnsi="Angsana New" w:cs="Angsana New"/>
          <w:sz w:val="32"/>
          <w:szCs w:val="32"/>
          <w:cs/>
        </w:rPr>
        <w:t xml:space="preserve">ถึงปี </w:t>
      </w:r>
      <w:r w:rsidR="00BB673C">
        <w:rPr>
          <w:rFonts w:ascii="Angsana New" w:hAnsi="Angsana New" w:cs="Angsana New"/>
          <w:sz w:val="32"/>
          <w:szCs w:val="32"/>
        </w:rPr>
        <w:t>2561</w:t>
      </w:r>
    </w:p>
    <w:p w:rsidR="00365E5D" w:rsidRPr="00864A25" w:rsidRDefault="00365E5D" w:rsidP="00237F15">
      <w:pPr>
        <w:numPr>
          <w:ilvl w:val="0"/>
          <w:numId w:val="7"/>
        </w:numPr>
        <w:ind w:left="720" w:right="-97" w:hanging="180"/>
        <w:jc w:val="thaiDistribute"/>
        <w:rPr>
          <w:rFonts w:ascii="Angsana New" w:hAnsi="Angsana New" w:cs="Angsana New"/>
          <w:sz w:val="32"/>
          <w:szCs w:val="32"/>
        </w:rPr>
      </w:pPr>
      <w:r w:rsidRPr="00864A25">
        <w:rPr>
          <w:rFonts w:ascii="Angsana New" w:hAnsi="Angsana New" w:cs="Angsana New"/>
          <w:sz w:val="32"/>
          <w:szCs w:val="32"/>
          <w:cs/>
        </w:rPr>
        <w:t>ภาระผูกพันเกี่ยวกับการจัดหาเครื่องจักร</w:t>
      </w:r>
      <w:r w:rsidRPr="00864A25">
        <w:rPr>
          <w:rFonts w:ascii="Angsana New" w:hAnsi="Angsana New" w:cs="Angsana New" w:hint="cs"/>
          <w:sz w:val="32"/>
          <w:szCs w:val="32"/>
          <w:cs/>
        </w:rPr>
        <w:t xml:space="preserve">เพื่อโครงการที่ได้ทำสัญญากับลูกค้าแล้ว </w:t>
      </w:r>
      <w:r w:rsidRPr="00864A25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8A11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004E">
        <w:rPr>
          <w:rFonts w:ascii="Angsana New" w:hAnsi="Angsana New" w:cs="Angsana New"/>
          <w:sz w:val="32"/>
          <w:szCs w:val="32"/>
        </w:rPr>
        <w:t>16.24</w:t>
      </w:r>
      <w:r w:rsidR="0024004E">
        <w:rPr>
          <w:rFonts w:ascii="Angsana New" w:hAnsi="Angsana New" w:cs="Angsana New" w:hint="cs"/>
          <w:sz w:val="32"/>
          <w:szCs w:val="32"/>
          <w:cs/>
        </w:rPr>
        <w:t xml:space="preserve"> ล้านดอลลาร์สหรัฐอเมริกา และ </w:t>
      </w:r>
      <w:r w:rsidR="00E10C86">
        <w:rPr>
          <w:rFonts w:ascii="Angsana New" w:hAnsi="Angsana New" w:cs="Angsana New"/>
          <w:sz w:val="32"/>
          <w:szCs w:val="32"/>
        </w:rPr>
        <w:t xml:space="preserve">15.61 </w:t>
      </w:r>
      <w:r w:rsidRPr="00864A25">
        <w:rPr>
          <w:rFonts w:ascii="Angsana New" w:hAnsi="Angsana New" w:cs="Angsana New"/>
          <w:sz w:val="32"/>
          <w:szCs w:val="32"/>
          <w:cs/>
        </w:rPr>
        <w:t>ล้าน</w:t>
      </w:r>
      <w:r w:rsidR="004A5CEA" w:rsidRPr="00864A25">
        <w:rPr>
          <w:rFonts w:ascii="Angsana New" w:hAnsi="Angsana New" w:cs="Angsana New" w:hint="cs"/>
          <w:sz w:val="32"/>
          <w:szCs w:val="32"/>
          <w:cs/>
        </w:rPr>
        <w:t>ดอลลาร์</w:t>
      </w:r>
      <w:r w:rsidRPr="00864A25">
        <w:rPr>
          <w:rFonts w:ascii="Angsana New" w:hAnsi="Angsana New" w:cs="Angsana New" w:hint="cs"/>
          <w:sz w:val="32"/>
          <w:szCs w:val="32"/>
          <w:cs/>
        </w:rPr>
        <w:t>สหรัฐอเมริกา</w:t>
      </w:r>
      <w:r w:rsidR="0024004E">
        <w:rPr>
          <w:rFonts w:ascii="Angsana New" w:hAnsi="Angsana New" w:cs="Angsana New"/>
          <w:sz w:val="32"/>
          <w:szCs w:val="32"/>
        </w:rPr>
        <w:t xml:space="preserve"> </w:t>
      </w:r>
      <w:r w:rsidR="0024004E">
        <w:rPr>
          <w:rFonts w:ascii="Angsana New" w:hAnsi="Angsana New" w:cs="Angsana New" w:hint="cs"/>
          <w:sz w:val="32"/>
          <w:szCs w:val="32"/>
          <w:cs/>
        </w:rPr>
        <w:t>ตามลำดับ</w:t>
      </w:r>
    </w:p>
    <w:p w:rsidR="009F03CF" w:rsidRDefault="00365E5D" w:rsidP="00237F15">
      <w:pPr>
        <w:numPr>
          <w:ilvl w:val="0"/>
          <w:numId w:val="7"/>
        </w:numPr>
        <w:ind w:left="720" w:right="-97" w:hanging="180"/>
        <w:jc w:val="thaiDistribute"/>
        <w:rPr>
          <w:rFonts w:ascii="Angsana New" w:hAnsi="Angsana New" w:cs="Angsana New"/>
          <w:sz w:val="32"/>
          <w:szCs w:val="32"/>
        </w:rPr>
      </w:pPr>
      <w:r w:rsidRPr="00864A25"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ภาระผูกพันเกี่ยวกับการบริการในการติดตั้งและอื่นๆ เพื่อโครงการที่ได้ทำสัญญากับลูกค้าแล</w:t>
      </w:r>
      <w:r w:rsidR="004A5CEA" w:rsidRPr="00864A25">
        <w:rPr>
          <w:rFonts w:ascii="Angsana New" w:hAnsi="Angsana New" w:cs="Angsana New" w:hint="cs"/>
          <w:sz w:val="32"/>
          <w:szCs w:val="32"/>
          <w:cs/>
        </w:rPr>
        <w:t>้ว เป็นจำนวนเงิน</w:t>
      </w:r>
      <w:r w:rsidR="008A11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A1162">
        <w:rPr>
          <w:rFonts w:ascii="Angsana New" w:hAnsi="Angsana New" w:cs="Angsana New"/>
          <w:sz w:val="32"/>
          <w:szCs w:val="32"/>
        </w:rPr>
        <w:t>0.45</w:t>
      </w:r>
      <w:r w:rsidR="004A5CEA" w:rsidRPr="00864A25">
        <w:rPr>
          <w:rFonts w:ascii="Angsana New" w:hAnsi="Angsana New" w:cs="Angsana New" w:hint="cs"/>
          <w:sz w:val="32"/>
          <w:szCs w:val="32"/>
          <w:cs/>
        </w:rPr>
        <w:t xml:space="preserve"> ล้านดอลลาร์</w:t>
      </w:r>
      <w:r w:rsidRPr="00864A25">
        <w:rPr>
          <w:rFonts w:ascii="Angsana New" w:hAnsi="Angsana New" w:cs="Angsana New" w:hint="cs"/>
          <w:sz w:val="32"/>
          <w:szCs w:val="32"/>
          <w:cs/>
        </w:rPr>
        <w:t>สหรัฐอเมริกา</w:t>
      </w:r>
    </w:p>
    <w:p w:rsidR="00DC65A1" w:rsidRDefault="00DC65A1" w:rsidP="00DC65A1">
      <w:pPr>
        <w:ind w:right="-97"/>
        <w:jc w:val="thaiDistribute"/>
        <w:rPr>
          <w:rFonts w:ascii="Angsana New" w:hAnsi="Angsana New" w:cs="Angsana New"/>
          <w:sz w:val="32"/>
          <w:szCs w:val="32"/>
        </w:rPr>
      </w:pPr>
    </w:p>
    <w:p w:rsidR="00994B91" w:rsidRDefault="00994B91" w:rsidP="004F7013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1C87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:rsidR="00AA2734" w:rsidRDefault="00694154" w:rsidP="00694154">
      <w:pPr>
        <w:pStyle w:val="ae"/>
        <w:tabs>
          <w:tab w:val="left" w:pos="1134"/>
        </w:tabs>
        <w:ind w:left="426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994B91" w:rsidRPr="00694154">
        <w:rPr>
          <w:rFonts w:ascii="Angsana New" w:hAnsi="Angsana New"/>
          <w:b/>
          <w:sz w:val="32"/>
          <w:szCs w:val="32"/>
          <w:cs/>
        </w:rPr>
        <w:t>บริษัทมีรายการบัญชีที่เกิดขึ้นกับบริษัทย่อยและบริษัทหรือบุคคลที่เกี่ยวข้องกัน โดยมีผู้ถือหุ้นกลุ่มเดียวกันหรือมีกรรมการร่วมกัน ยอดคงเหลือและรายการระหว่างกันที่สำคัญระหว่างบริษัทกับบริษัทย่อย และบริษัทหรือบุคคลที่เกี่ยวข้องกัน</w:t>
      </w:r>
      <w:r w:rsidR="008702EF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994B91" w:rsidRPr="00694154">
        <w:rPr>
          <w:rFonts w:ascii="Angsana New" w:hAnsi="Angsana New"/>
          <w:b/>
          <w:sz w:val="32"/>
          <w:szCs w:val="32"/>
          <w:cs/>
        </w:rPr>
        <w:t>มีรายละเอียดดังนี้</w:t>
      </w:r>
    </w:p>
    <w:p w:rsidR="00C474C2" w:rsidRDefault="00C474C2" w:rsidP="00DA2BF0">
      <w:pPr>
        <w:pStyle w:val="ae"/>
        <w:tabs>
          <w:tab w:val="left" w:pos="1134"/>
        </w:tabs>
        <w:spacing w:line="120" w:lineRule="auto"/>
        <w:ind w:left="425" w:right="-96"/>
        <w:jc w:val="thaiDistribute"/>
        <w:rPr>
          <w:rFonts w:ascii="Angsana New" w:hAnsi="Angsana New"/>
          <w:b/>
          <w:sz w:val="32"/>
          <w:szCs w:val="32"/>
        </w:rPr>
      </w:pPr>
    </w:p>
    <w:p w:rsidR="00994B91" w:rsidRPr="0095534C" w:rsidRDefault="00994B91" w:rsidP="0095534C">
      <w:pPr>
        <w:pStyle w:val="ae"/>
        <w:numPr>
          <w:ilvl w:val="1"/>
          <w:numId w:val="27"/>
        </w:numPr>
        <w:ind w:left="851" w:hanging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95534C">
        <w:rPr>
          <w:rFonts w:ascii="Angsana New" w:hAnsi="Angsana New"/>
          <w:b/>
          <w:bCs/>
          <w:sz w:val="32"/>
          <w:szCs w:val="32"/>
          <w:cs/>
        </w:rPr>
        <w:t>ลักษณะความสัมพันธ์ของ</w:t>
      </w:r>
      <w:r w:rsidRPr="0095534C">
        <w:rPr>
          <w:rFonts w:ascii="Angsana New" w:hAnsi="Angsana New" w:hint="cs"/>
          <w:b/>
          <w:bCs/>
          <w:sz w:val="32"/>
          <w:szCs w:val="32"/>
          <w:cs/>
        </w:rPr>
        <w:t>บุคคลและกิจการ</w:t>
      </w:r>
      <w:r w:rsidRPr="0095534C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:rsidR="00694154" w:rsidRDefault="00694154" w:rsidP="0095534C">
      <w:pPr>
        <w:pStyle w:val="ae"/>
        <w:tabs>
          <w:tab w:val="left" w:pos="1134"/>
        </w:tabs>
        <w:spacing w:line="120" w:lineRule="auto"/>
        <w:ind w:left="425" w:right="-96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1417"/>
        <w:gridCol w:w="1843"/>
        <w:gridCol w:w="3696"/>
      </w:tblGrid>
      <w:tr w:rsidR="00E076B4" w:rsidRPr="00947E02" w:rsidTr="00947E02">
        <w:tc>
          <w:tcPr>
            <w:tcW w:w="2835" w:type="dxa"/>
            <w:vMerge w:val="restart"/>
            <w:vAlign w:val="center"/>
          </w:tcPr>
          <w:p w:rsidR="00E076B4" w:rsidRPr="00947E02" w:rsidRDefault="00E076B4" w:rsidP="00947E0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ชื่อกิจการ/บุคคลที่เกี่ยวข้องกัน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E076B4" w:rsidRPr="00947E02" w:rsidRDefault="00E076B4" w:rsidP="00947E0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จัดตั้งใน</w:t>
            </w:r>
          </w:p>
        </w:tc>
        <w:tc>
          <w:tcPr>
            <w:tcW w:w="1843" w:type="dxa"/>
            <w:vMerge w:val="restart"/>
            <w:vAlign w:val="center"/>
          </w:tcPr>
          <w:p w:rsidR="00E076B4" w:rsidRPr="00947E02" w:rsidRDefault="00E076B4" w:rsidP="00947E0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696" w:type="dxa"/>
            <w:vMerge w:val="restart"/>
            <w:vAlign w:val="center"/>
          </w:tcPr>
          <w:p w:rsidR="00E076B4" w:rsidRPr="00947E02" w:rsidRDefault="00E076B4" w:rsidP="00947E0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076B4" w:rsidRPr="00947E02" w:rsidTr="00947E02">
        <w:tc>
          <w:tcPr>
            <w:tcW w:w="2835" w:type="dxa"/>
            <w:vMerge/>
            <w:vAlign w:val="bottom"/>
          </w:tcPr>
          <w:p w:rsidR="00E076B4" w:rsidRPr="00947E02" w:rsidRDefault="00E076B4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E076B4" w:rsidRPr="00947E02" w:rsidRDefault="00E076B4" w:rsidP="00947E0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ประเทศ/สัญชาติ</w:t>
            </w:r>
          </w:p>
        </w:tc>
        <w:tc>
          <w:tcPr>
            <w:tcW w:w="1843" w:type="dxa"/>
            <w:vMerge/>
            <w:vAlign w:val="bottom"/>
          </w:tcPr>
          <w:p w:rsidR="00E076B4" w:rsidRPr="00947E02" w:rsidRDefault="00E076B4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vMerge/>
            <w:vAlign w:val="bottom"/>
          </w:tcPr>
          <w:p w:rsidR="00E076B4" w:rsidRPr="00947E02" w:rsidRDefault="00E076B4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94154" w:rsidRPr="00947E02" w:rsidTr="00947E02">
        <w:tc>
          <w:tcPr>
            <w:tcW w:w="2835" w:type="dxa"/>
            <w:tcBorders>
              <w:bottom w:val="nil"/>
            </w:tcBorders>
            <w:vAlign w:val="bottom"/>
          </w:tcPr>
          <w:p w:rsidR="00694154" w:rsidRPr="00947E02" w:rsidRDefault="00694154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694154" w:rsidRPr="00947E02" w:rsidRDefault="00694154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bottom"/>
          </w:tcPr>
          <w:p w:rsidR="00694154" w:rsidRPr="00947E02" w:rsidRDefault="00694154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tcBorders>
              <w:bottom w:val="nil"/>
            </w:tcBorders>
            <w:vAlign w:val="bottom"/>
          </w:tcPr>
          <w:p w:rsidR="00694154" w:rsidRPr="00947E02" w:rsidRDefault="00694154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94154" w:rsidRPr="00947E02" w:rsidTr="00947E02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694154" w:rsidRPr="00947E02" w:rsidRDefault="00694154" w:rsidP="00947E02">
            <w:pPr>
              <w:widowControl w:val="0"/>
              <w:numPr>
                <w:ilvl w:val="0"/>
                <w:numId w:val="23"/>
              </w:numPr>
              <w:adjustRightInd w:val="0"/>
              <w:ind w:left="175" w:hanging="175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โกล</w:t>
            </w:r>
            <w:proofErr w:type="spellEnd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คอน</w:t>
            </w:r>
            <w:proofErr w:type="spellStart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ซัลติ้ง</w:t>
            </w:r>
            <w:proofErr w:type="spellEnd"/>
            <w:r w:rsidR="008702E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แอนด์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694154" w:rsidRPr="00947E02" w:rsidRDefault="00694154" w:rsidP="00947E0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694154" w:rsidRPr="00947E02" w:rsidRDefault="00694154" w:rsidP="00947E0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ที่ปรึกษาด้าน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694154" w:rsidRPr="00947E02" w:rsidRDefault="002A0CB5" w:rsidP="00E1623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>99.70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694154" w:rsidRPr="00947E02" w:rsidTr="00947E02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694154" w:rsidRPr="00947E02" w:rsidRDefault="00694154" w:rsidP="00947E02">
            <w:pPr>
              <w:widowControl w:val="0"/>
              <w:adjustRightInd w:val="0"/>
              <w:ind w:firstLine="17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เทรด</w:t>
            </w:r>
            <w:proofErr w:type="spellStart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ดิ้ง</w:t>
            </w:r>
            <w:proofErr w:type="spellEnd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694154" w:rsidRPr="00947E02" w:rsidRDefault="00694154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694154" w:rsidRPr="00947E02" w:rsidRDefault="002A0CB5" w:rsidP="00947E0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วิศวกรรมเครื่องกล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694154" w:rsidRPr="00947E02" w:rsidRDefault="00694154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0CB5" w:rsidRPr="00947E02" w:rsidTr="00947E02">
        <w:tc>
          <w:tcPr>
            <w:tcW w:w="2835" w:type="dxa"/>
            <w:tcBorders>
              <w:top w:val="nil"/>
              <w:bottom w:val="nil"/>
            </w:tcBorders>
          </w:tcPr>
          <w:p w:rsidR="002A0CB5" w:rsidRPr="00947E02" w:rsidRDefault="002A0CB5" w:rsidP="00947E02">
            <w:pPr>
              <w:widowControl w:val="0"/>
              <w:numPr>
                <w:ilvl w:val="0"/>
                <w:numId w:val="23"/>
              </w:numPr>
              <w:adjustRightInd w:val="0"/>
              <w:ind w:left="175" w:hanging="17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LV Europe S.A.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ที่ปรึกษาด้าน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A672ED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>92.29</w:t>
            </w:r>
          </w:p>
        </w:tc>
      </w:tr>
      <w:tr w:rsidR="002A0CB5" w:rsidRPr="00947E02" w:rsidTr="00947E02">
        <w:tc>
          <w:tcPr>
            <w:tcW w:w="2835" w:type="dxa"/>
            <w:tcBorders>
              <w:top w:val="nil"/>
              <w:bottom w:val="nil"/>
            </w:tcBorders>
          </w:tcPr>
          <w:p w:rsidR="002A0CB5" w:rsidRPr="00947E02" w:rsidRDefault="002A0CB5" w:rsidP="00947E02">
            <w:pPr>
              <w:widowControl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วิศวกรรมเครื่องกล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0CB5" w:rsidRPr="00947E02" w:rsidTr="00947E02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A0CB5" w:rsidRPr="00947E02" w:rsidRDefault="002A0CB5" w:rsidP="00947E02">
            <w:pPr>
              <w:widowControl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A0CB5" w:rsidRPr="00947E02" w:rsidTr="00947E02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numPr>
                <w:ilvl w:val="0"/>
                <w:numId w:val="23"/>
              </w:numPr>
              <w:adjustRightInd w:val="0"/>
              <w:ind w:left="175" w:hanging="17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LV Technology Engineering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ผู้จัดจำหน่ายเครื่องจักร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บ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ริษัทถือหุ้นร้อยละ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</w:tr>
      <w:tr w:rsidR="002A0CB5" w:rsidRPr="00947E02" w:rsidTr="00947E02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ind w:firstLine="17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(Tianjin) Co., Ltd.</w:t>
            </w:r>
            <w:r w:rsidR="003A4FE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>(LVTC)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ประชาชนจีน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A0CB5" w:rsidRPr="00947E02" w:rsidRDefault="002A0CB5" w:rsidP="00947E02">
            <w:pPr>
              <w:widowControl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A0CB5" w:rsidRPr="00947E02" w:rsidTr="00947E02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numPr>
                <w:ilvl w:val="0"/>
                <w:numId w:val="23"/>
              </w:numPr>
              <w:adjustRightInd w:val="0"/>
              <w:ind w:left="175" w:hanging="17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</w:rPr>
              <w:t>Ceminter</w:t>
            </w:r>
            <w:proofErr w:type="spellEnd"/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</w:rPr>
              <w:t>Pte.</w:t>
            </w:r>
            <w:proofErr w:type="spellEnd"/>
            <w:r w:rsidR="003A4FE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>Ltd.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A0CB5" w:rsidRPr="00FA520B" w:rsidRDefault="002A0CB5" w:rsidP="00FA520B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A672ED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45.48 </w:t>
            </w:r>
          </w:p>
        </w:tc>
      </w:tr>
      <w:tr w:rsidR="002A0CB5" w:rsidRPr="00947E02" w:rsidTr="00947E02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2A0CB5" w:rsidRPr="00947E02" w:rsidRDefault="00AA2734" w:rsidP="00947E02">
            <w:pPr>
              <w:widowControl w:val="0"/>
              <w:numPr>
                <w:ilvl w:val="0"/>
                <w:numId w:val="23"/>
              </w:numPr>
              <w:adjustRightInd w:val="0"/>
              <w:ind w:left="175" w:hanging="17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Global Cement Capital Partners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2A0CB5" w:rsidRPr="00947E02" w:rsidRDefault="00AA2734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บรูไน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2A0CB5" w:rsidRPr="00FA520B" w:rsidRDefault="002A0CB5" w:rsidP="00FA520B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2A0CB5" w:rsidRPr="00947E02" w:rsidRDefault="00AA2734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20 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2A0CB5" w:rsidRPr="00947E02" w:rsidTr="00947E02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2A0CB5" w:rsidRPr="00947E02" w:rsidRDefault="00AA2734" w:rsidP="00947E02">
            <w:pPr>
              <w:widowControl w:val="0"/>
              <w:adjustRightInd w:val="0"/>
              <w:ind w:firstLine="17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Ltd. (GCCP)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2A0CB5" w:rsidRPr="00947E02" w:rsidRDefault="00AA2734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ดา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รุส</w:t>
            </w:r>
            <w:proofErr w:type="spellEnd"/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ซาลาม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A0CB5" w:rsidRPr="00947E02" w:rsidTr="00947E02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2A0CB5" w:rsidRPr="00947E02" w:rsidRDefault="00AA2734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กิจการที่ควบคุมร่วมกัน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2A0CB5" w:rsidRPr="00947E02" w:rsidRDefault="002A0CB5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A2734" w:rsidRPr="00947E02" w:rsidTr="00947E02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AA2734" w:rsidRPr="00947E02" w:rsidRDefault="00AA2734" w:rsidP="00947E02">
            <w:pPr>
              <w:widowControl w:val="0"/>
              <w:numPr>
                <w:ilvl w:val="0"/>
                <w:numId w:val="23"/>
              </w:numPr>
              <w:adjustRightInd w:val="0"/>
              <w:ind w:left="175" w:hanging="17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BLVT, LLC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2734" w:rsidRPr="00947E02" w:rsidRDefault="00AA2734" w:rsidP="00947E02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สหรัฐอเมริกา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AA2734" w:rsidRPr="00947E02" w:rsidRDefault="00AA2734" w:rsidP="00947E02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ที่ปรึกษาด้าน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AA2734" w:rsidRPr="00947E02" w:rsidRDefault="00AA2734" w:rsidP="00947E02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บริษัทถือหุ้นร้อยละ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>33.33</w:t>
            </w:r>
          </w:p>
        </w:tc>
      </w:tr>
      <w:tr w:rsidR="00AA2734" w:rsidRPr="00947E02" w:rsidTr="00947E02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AA2734" w:rsidRPr="00947E02" w:rsidRDefault="00AA2734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2734" w:rsidRPr="00947E02" w:rsidRDefault="00AA2734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AA2734" w:rsidRPr="00947E02" w:rsidRDefault="00AA2734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วิ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ศวกรรมเครื่องกล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AA2734" w:rsidRPr="00947E02" w:rsidRDefault="00AA2734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A2734" w:rsidRPr="00947E02" w:rsidTr="0095534C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AA2734" w:rsidRPr="00947E02" w:rsidRDefault="00AA2734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2734" w:rsidRPr="00947E02" w:rsidRDefault="00AA2734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AA2734" w:rsidRPr="00947E02" w:rsidRDefault="00AA2734" w:rsidP="00947E02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AA2734" w:rsidRPr="00947E02" w:rsidRDefault="00AA2734" w:rsidP="00947E0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A2734" w:rsidRPr="00947E02" w:rsidTr="0095534C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AA2734" w:rsidRPr="00947E02" w:rsidRDefault="00AA2734" w:rsidP="00947E02">
            <w:pPr>
              <w:widowControl w:val="0"/>
              <w:numPr>
                <w:ilvl w:val="0"/>
                <w:numId w:val="23"/>
              </w:numPr>
              <w:adjustRightInd w:val="0"/>
              <w:ind w:left="175" w:hanging="17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M.Y. Cement 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</w:rPr>
              <w:t>Pte.</w:t>
            </w:r>
            <w:proofErr w:type="spellEnd"/>
            <w:r w:rsidR="003A4FE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>Ltd.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:rsidR="00AA2734" w:rsidRPr="00947E02" w:rsidRDefault="00AA2734" w:rsidP="00947E02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bottom"/>
          </w:tcPr>
          <w:p w:rsidR="00AA2734" w:rsidRPr="00947E02" w:rsidRDefault="00AA2734" w:rsidP="00947E02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ลงทุนในบริษัทอื่น</w:t>
            </w:r>
          </w:p>
        </w:tc>
        <w:tc>
          <w:tcPr>
            <w:tcW w:w="3696" w:type="dxa"/>
            <w:tcBorders>
              <w:top w:val="nil"/>
              <w:bottom w:val="single" w:sz="4" w:space="0" w:color="auto"/>
            </w:tcBorders>
            <w:vAlign w:val="bottom"/>
          </w:tcPr>
          <w:p w:rsidR="00AA2734" w:rsidRPr="00947E02" w:rsidRDefault="00AA2734" w:rsidP="00947E02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บริษัทที่เกี่ยวข้องกันแห่งหนึ่ง</w:t>
            </w:r>
          </w:p>
        </w:tc>
      </w:tr>
    </w:tbl>
    <w:p w:rsidR="00DC65A1" w:rsidRDefault="00DC65A1" w:rsidP="006077FD">
      <w:pPr>
        <w:pStyle w:val="ae"/>
        <w:tabs>
          <w:tab w:val="left" w:pos="1418"/>
        </w:tabs>
        <w:spacing w:line="120" w:lineRule="auto"/>
        <w:ind w:left="850" w:right="-101"/>
        <w:jc w:val="thaiDistribute"/>
        <w:rPr>
          <w:rFonts w:ascii="Angsana New" w:hAnsi="Angsana New"/>
          <w:b/>
          <w:sz w:val="32"/>
          <w:szCs w:val="32"/>
        </w:rPr>
      </w:pPr>
    </w:p>
    <w:p w:rsidR="0095534C" w:rsidRDefault="0095534C" w:rsidP="0095534C">
      <w:pPr>
        <w:pStyle w:val="ae"/>
        <w:tabs>
          <w:tab w:val="left" w:pos="1418"/>
        </w:tabs>
        <w:ind w:left="851" w:right="-97"/>
        <w:jc w:val="thaiDistribute"/>
        <w:rPr>
          <w:rFonts w:ascii="Angsana New" w:hAnsi="Angsana New"/>
          <w:b/>
          <w:sz w:val="32"/>
          <w:szCs w:val="32"/>
        </w:rPr>
      </w:pPr>
    </w:p>
    <w:p w:rsidR="0095534C" w:rsidRDefault="0095534C" w:rsidP="0095534C">
      <w:pPr>
        <w:pStyle w:val="ae"/>
        <w:tabs>
          <w:tab w:val="left" w:pos="1418"/>
        </w:tabs>
        <w:ind w:left="851" w:right="-97"/>
        <w:jc w:val="thaiDistribute"/>
        <w:rPr>
          <w:rFonts w:ascii="Angsana New" w:hAnsi="Angsana New"/>
          <w:b/>
          <w:sz w:val="32"/>
          <w:szCs w:val="32"/>
        </w:rPr>
      </w:pPr>
    </w:p>
    <w:p w:rsidR="0095534C" w:rsidRDefault="0095534C" w:rsidP="0095534C">
      <w:pPr>
        <w:pStyle w:val="ae"/>
        <w:tabs>
          <w:tab w:val="left" w:pos="1418"/>
        </w:tabs>
        <w:ind w:left="851" w:right="-97"/>
        <w:jc w:val="thaiDistribute"/>
        <w:rPr>
          <w:rFonts w:ascii="Angsana New" w:hAnsi="Angsana New"/>
          <w:b/>
          <w:sz w:val="32"/>
          <w:szCs w:val="32"/>
        </w:rPr>
      </w:pPr>
    </w:p>
    <w:p w:rsidR="0095534C" w:rsidRDefault="0095534C" w:rsidP="0095534C">
      <w:pPr>
        <w:pStyle w:val="ae"/>
        <w:tabs>
          <w:tab w:val="left" w:pos="1418"/>
        </w:tabs>
        <w:ind w:left="851" w:right="-97"/>
        <w:jc w:val="thaiDistribute"/>
        <w:rPr>
          <w:rFonts w:ascii="Angsana New" w:hAnsi="Angsana New"/>
          <w:b/>
          <w:sz w:val="32"/>
          <w:szCs w:val="3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1417"/>
        <w:gridCol w:w="1843"/>
        <w:gridCol w:w="3696"/>
      </w:tblGrid>
      <w:tr w:rsidR="0095534C" w:rsidRPr="00947E02" w:rsidTr="006C7347">
        <w:tc>
          <w:tcPr>
            <w:tcW w:w="2835" w:type="dxa"/>
            <w:vMerge w:val="restart"/>
            <w:vAlign w:val="center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ชื่อกิจการ/บุคคลที่เกี่ยวข้องกัน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จัดตั้งใน</w:t>
            </w:r>
          </w:p>
        </w:tc>
        <w:tc>
          <w:tcPr>
            <w:tcW w:w="1843" w:type="dxa"/>
            <w:vMerge w:val="restart"/>
            <w:vAlign w:val="center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696" w:type="dxa"/>
            <w:vMerge w:val="restart"/>
            <w:vAlign w:val="center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5534C" w:rsidRPr="00947E02" w:rsidTr="006C7347">
        <w:tc>
          <w:tcPr>
            <w:tcW w:w="2835" w:type="dxa"/>
            <w:vMerge/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ประเทศ/สัญชาติ</w:t>
            </w:r>
          </w:p>
        </w:tc>
        <w:tc>
          <w:tcPr>
            <w:tcW w:w="1843" w:type="dxa"/>
            <w:vMerge/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vMerge/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95534C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LNV Technology Private Ltd.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อินเดีย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ที่ปรึกษาด้าน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บริษัทถือหุ้นร้อยละ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16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5F6E16">
            <w:pPr>
              <w:widowControl w:val="0"/>
              <w:tabs>
                <w:tab w:val="left" w:pos="317"/>
              </w:tabs>
              <w:adjustRightInd w:val="0"/>
              <w:ind w:left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(LNVT)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ศวกรรมเครื่องกล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LNVT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ถือหุ้นใน </w:t>
            </w:r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GCCP 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ประมาณร้อยละ 10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โดยการออกแบบ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พัฒนาและปรับปรุง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ประสิทธิภาพของ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เครื่องจักรและ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อุปกรณ์สำหรับ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อุตสาหกรรมซีเมนต์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และอุตสาหกรรมที่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เกี่ยวข้อง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C.G. Cement Industries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เนปาล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GCCP 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Private Ltd.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ปูนซีเมนต์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C.G. Cement Industries 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</w:rPr>
              <w:t>Palpa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เนปาล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GCCP 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Private Ltd.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ปูนซีเมนต์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Saudi Danish Cement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สหรัฐอาหรับ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Mr. Hans-Jorgen Ibsen Nielsen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(อดีต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Company Ltd.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>(SDCC)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เอ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มิเรตส์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กรรมการบริษัท) 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เป็นผู้ถือหุ้นร้อยละ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* 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ถือหุ้นแทน </w:t>
            </w:r>
            <w:proofErr w:type="spellStart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GCCP</w:t>
            </w:r>
            <w:proofErr w:type="spellEnd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และจะโอนหุ้นคืนให้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GCCP</w:t>
            </w:r>
            <w:proofErr w:type="spellEnd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อย่างไรก็ตาม ตั้งแต่ปี 2555 จนถึง</w:t>
            </w:r>
          </w:p>
        </w:tc>
      </w:tr>
      <w:tr w:rsidR="0095534C" w:rsidRPr="00947E02" w:rsidTr="0095534C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ปัจจุบันยังไม่มีการโอนหุ้นคืน</w:t>
            </w:r>
          </w:p>
        </w:tc>
      </w:tr>
      <w:tr w:rsidR="0095534C" w:rsidRPr="00947E02" w:rsidTr="0095534C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NAJM Investment Ltd.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สหรัฐอาหรับ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GCCP 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ถือหุ้นร้อยละ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 50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เอ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มิเรตส์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</w:rPr>
              <w:t>Precitech</w:t>
            </w:r>
            <w:proofErr w:type="spellEnd"/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 Manufacturing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ผู้จัดจำหน่ายเครื่องจักร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LNVT 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Private Ltd.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Vertex Cement (P) Ltd.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LNVT 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ปูนซีเมนต์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Star Cement 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</w:rPr>
              <w:t>Lda</w:t>
            </w:r>
            <w:proofErr w:type="spellEnd"/>
            <w:r w:rsidRPr="00947E02">
              <w:rPr>
                <w:rFonts w:ascii="Angsana New" w:hAnsi="Angsana New" w:cs="Angsana New"/>
                <w:sz w:val="28"/>
                <w:szCs w:val="28"/>
              </w:rPr>
              <w:t>  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โมซัมบิก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NAJM 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ถือหุ้นร้อยละ</w:t>
            </w:r>
            <w:r w:rsidRPr="00947E0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60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ปูนซีเมนต์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</w:rPr>
              <w:t>Kanbawza</w:t>
            </w:r>
            <w:proofErr w:type="spellEnd"/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 Industries Ltd.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เมียนมาร์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SDCC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16.67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(ถือหุ้นแทนโดย 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ปูนซีเมนต์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Mr. Ye 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  <w:lang w:bidi="th-TH"/>
              </w:rPr>
              <w:t>Htut</w:t>
            </w:r>
            <w:proofErr w:type="spellEnd"/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LV (Tianjin) International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ผู้จัดจำหน่ายเครื่องจักร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lang w:bidi="th-TH"/>
              </w:rPr>
              <w:t>LVTC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ถือหุ้นร้อยละ 100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Trading Co., Ltd.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ประชาชนจีน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CG Cement Global 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</w:rPr>
              <w:t>Pte.</w:t>
            </w:r>
            <w:proofErr w:type="spellEnd"/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 Ltd.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ผู้ถือหุ้นรายใหญ่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อันดับ 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ของบริษัท (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ถือหุ้น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(CGCG)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  <w:lang w:bidi="th-TH"/>
              </w:rPr>
              <w:t>9.76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</w:rPr>
              <w:t>Cinnovation</w:t>
            </w:r>
            <w:proofErr w:type="spellEnd"/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 Incorporated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เนปาล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ผู้ถือหุ้นรายใหญ่ของ </w:t>
            </w:r>
            <w:r w:rsidRPr="00947E02">
              <w:rPr>
                <w:rFonts w:ascii="Angsana New" w:hAnsi="Angsana New" w:cs="Angsana New"/>
                <w:sz w:val="28"/>
                <w:szCs w:val="28"/>
                <w:lang w:bidi="th-TH"/>
              </w:rPr>
              <w:t>CG Cement Global Pte.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firstLine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lang w:bidi="th-TH"/>
              </w:rPr>
              <w:t>Ltd.</w:t>
            </w:r>
          </w:p>
        </w:tc>
      </w:tr>
      <w:tr w:rsidR="0095534C" w:rsidRPr="00947E02" w:rsidTr="0095534C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M.Y Associates Co., Ltd.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เมียนมาร์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ผู้จัดจำหน่ายสินค้า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ผู้แทนของ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  <w:lang w:val="en-US"/>
              </w:rPr>
              <w:t>Ceminter</w:t>
            </w:r>
            <w:proofErr w:type="spellEnd"/>
            <w:r w:rsidRPr="00947E0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  <w:lang w:val="en-US"/>
              </w:rPr>
              <w:t>Pte.</w:t>
            </w:r>
            <w:proofErr w:type="spellEnd"/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947E02">
              <w:rPr>
                <w:rFonts w:ascii="Angsana New" w:hAnsi="Angsana New" w:cs="Angsana New"/>
                <w:sz w:val="28"/>
                <w:szCs w:val="28"/>
                <w:lang w:val="en-US"/>
              </w:rPr>
              <w:t>Ltd.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และผู้แทนของ </w:t>
            </w:r>
          </w:p>
        </w:tc>
      </w:tr>
      <w:tr w:rsidR="0095534C" w:rsidRPr="00947E02" w:rsidTr="0095534C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95534C" w:rsidRPr="00947E02" w:rsidRDefault="0095534C" w:rsidP="006C7347">
            <w:pPr>
              <w:widowControl w:val="0"/>
              <w:tabs>
                <w:tab w:val="left" w:pos="317"/>
              </w:tabs>
              <w:adjustRightInd w:val="0"/>
              <w:ind w:left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single" w:sz="4" w:space="0" w:color="auto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SDCC 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โดย</w:t>
            </w:r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Mr. Ye 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Htut</w:t>
            </w:r>
            <w:proofErr w:type="spellEnd"/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เป็นผู้ถือหุ้นรายใหญ่</w:t>
            </w:r>
          </w:p>
        </w:tc>
      </w:tr>
    </w:tbl>
    <w:p w:rsidR="00D430E5" w:rsidRDefault="00D430E5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1417"/>
        <w:gridCol w:w="1843"/>
        <w:gridCol w:w="3696"/>
      </w:tblGrid>
      <w:tr w:rsidR="0095534C" w:rsidRPr="00947E02" w:rsidTr="006C7347">
        <w:tc>
          <w:tcPr>
            <w:tcW w:w="2835" w:type="dxa"/>
            <w:vMerge w:val="restart"/>
            <w:vAlign w:val="center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ชื่อกิจการ/บุคคลที่เกี่ยวข้องกัน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จัดตั้งใน</w:t>
            </w:r>
          </w:p>
        </w:tc>
        <w:tc>
          <w:tcPr>
            <w:tcW w:w="1843" w:type="dxa"/>
            <w:vMerge w:val="restart"/>
            <w:vAlign w:val="center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696" w:type="dxa"/>
            <w:vMerge w:val="restart"/>
            <w:vAlign w:val="center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5534C" w:rsidRPr="00947E02" w:rsidTr="006C7347">
        <w:tc>
          <w:tcPr>
            <w:tcW w:w="2835" w:type="dxa"/>
            <w:vMerge/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ประเทศ/สัญชาติ</w:t>
            </w:r>
          </w:p>
        </w:tc>
        <w:tc>
          <w:tcPr>
            <w:tcW w:w="1843" w:type="dxa"/>
            <w:vMerge/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vMerge/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95534C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Max 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My</w:t>
            </w:r>
            <w:proofErr w:type="spellEnd"/>
            <w:r w:rsidRPr="00947E02">
              <w:rPr>
                <w:rFonts w:ascii="Angsana New" w:hAnsi="Angsana New" w:cs="Angsana New"/>
                <w:sz w:val="28"/>
                <w:szCs w:val="28"/>
              </w:rPr>
              <w:t>a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nm</w:t>
            </w:r>
            <w:proofErr w:type="spellEnd"/>
            <w:r w:rsidRPr="00947E02">
              <w:rPr>
                <w:rFonts w:ascii="Angsana New" w:hAnsi="Angsana New" w:cs="Angsana New"/>
                <w:sz w:val="28"/>
                <w:szCs w:val="28"/>
              </w:rPr>
              <w:t>a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r)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เมียนมาร์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  <w:lang w:val="en-US"/>
              </w:rPr>
              <w:t>Ceminter</w:t>
            </w:r>
            <w:proofErr w:type="spellEnd"/>
            <w:r w:rsidRPr="00947E0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  <w:lang w:val="en-US"/>
              </w:rPr>
              <w:t>Pte.</w:t>
            </w:r>
            <w:proofErr w:type="spellEnd"/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947E02">
              <w:rPr>
                <w:rFonts w:ascii="Angsana New" w:hAnsi="Angsana New" w:cs="Angsana New"/>
                <w:sz w:val="28"/>
                <w:szCs w:val="28"/>
                <w:lang w:val="en-US"/>
              </w:rPr>
              <w:t>Ltd.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ถือหุ้นร้อยละ </w:t>
            </w:r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tabs>
                <w:tab w:val="left" w:pos="317"/>
              </w:tabs>
              <w:adjustRightInd w:val="0"/>
              <w:ind w:left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Manufacturing Co., Ltd.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ปูนซีเมนต์</w:t>
            </w: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(ถือหุ้นแทนโดย </w:t>
            </w:r>
            <w:r w:rsidRPr="00947E02">
              <w:rPr>
                <w:rFonts w:ascii="Angsana New" w:hAnsi="Angsana New" w:cs="Angsana New"/>
                <w:sz w:val="28"/>
                <w:szCs w:val="28"/>
                <w:lang w:val="en-US"/>
              </w:rPr>
              <w:t>M.Y Associates Co., Ltd.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BB3C8E" w:rsidRDefault="0095534C" w:rsidP="0095534C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Gold Cement Co., Ltd.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เมียนมาร์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ผู้จัดจำหน่ายสินค้า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BB3C8E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Mr. Ye </w:t>
            </w:r>
            <w:proofErr w:type="spellStart"/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Htut</w:t>
            </w:r>
            <w:proofErr w:type="spellEnd"/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(บุคคลที่เกี่ยวข้องกัน) 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เป็นผู้ถือ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tabs>
                <w:tab w:val="left" w:pos="0"/>
              </w:tabs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u w:val="single"/>
                <w:cs/>
                <w:lang w:bidi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หุ้นรายใหญ่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tabs>
                <w:tab w:val="left" w:pos="0"/>
              </w:tabs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u w:val="single"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95534C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Mr. Hans-Jorgen Ibsen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</w:rPr>
              <w:t>เดนมาร์ก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นักธุรกิจ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ู้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ถือหุ้นรายใหญ่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ของบริษัท</w:t>
            </w:r>
            <w:r w:rsidRPr="00947E0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และเป็น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อดีต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tabs>
                <w:tab w:val="left" w:pos="317"/>
              </w:tabs>
              <w:adjustRightInd w:val="0"/>
              <w:ind w:left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>Nielsen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ประธานกรรมการบริหารของบริษัท </w:t>
            </w:r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Mr. Hans-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tabs>
                <w:tab w:val="left" w:pos="317"/>
              </w:tabs>
              <w:adjustRightInd w:val="0"/>
              <w:ind w:left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Jorgen Ibsen Nielsen 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ได้ลาออกตั้งแต่วันที่ </w:t>
            </w:r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tabs>
                <w:tab w:val="left" w:pos="317"/>
              </w:tabs>
              <w:adjustRightInd w:val="0"/>
              <w:ind w:left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กรกฎาคม </w:t>
            </w:r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2556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และมา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ดำรงตำแหน่งเป็นที่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tabs>
                <w:tab w:val="left" w:pos="317"/>
              </w:tabs>
              <w:adjustRightInd w:val="0"/>
              <w:ind w:left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ปรึกษาของบริษัท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ซึ่งปัจจุบันไม่ได้เป็น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tabs>
                <w:tab w:val="left" w:pos="317"/>
              </w:tabs>
              <w:adjustRightInd w:val="0"/>
              <w:ind w:left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พนักงาน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ของบริษัทแล้ว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95534C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djustRightInd w:val="0"/>
              <w:ind w:left="317" w:hanging="284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/>
                <w:sz w:val="28"/>
                <w:szCs w:val="28"/>
              </w:rPr>
              <w:t xml:space="preserve">Mr. Ye </w:t>
            </w:r>
            <w:proofErr w:type="spellStart"/>
            <w:r w:rsidRPr="00947E02">
              <w:rPr>
                <w:rFonts w:ascii="Angsana New" w:hAnsi="Angsana New" w:cs="Angsana New"/>
                <w:sz w:val="28"/>
                <w:szCs w:val="28"/>
              </w:rPr>
              <w:t>Htut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เมียนมาร์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</w:rPr>
              <w:t>นักธุรกิจ</w:t>
            </w:r>
          </w:p>
        </w:tc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ผู้แทนของ </w:t>
            </w:r>
            <w:r w:rsidRPr="00947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SDCC </w:t>
            </w: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และเป็นผู้ถือหุ้นรายใหญ่</w:t>
            </w:r>
          </w:p>
        </w:tc>
      </w:tr>
      <w:tr w:rsidR="0095534C" w:rsidRPr="00947E02" w:rsidTr="006C7347">
        <w:tc>
          <w:tcPr>
            <w:tcW w:w="2835" w:type="dxa"/>
            <w:tcBorders>
              <w:top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tabs>
                <w:tab w:val="left" w:pos="317"/>
              </w:tabs>
              <w:adjustRightInd w:val="0"/>
              <w:ind w:left="317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95534C" w:rsidRPr="00947E02" w:rsidRDefault="0095534C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nil"/>
            </w:tcBorders>
            <w:vAlign w:val="bottom"/>
          </w:tcPr>
          <w:p w:rsidR="0095534C" w:rsidRPr="00947E02" w:rsidRDefault="0095534C" w:rsidP="006C734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47E0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ของ</w:t>
            </w:r>
            <w:r w:rsidRPr="00947E0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M.Y Associates Co., Ltd.</w:t>
            </w:r>
          </w:p>
        </w:tc>
      </w:tr>
    </w:tbl>
    <w:p w:rsidR="0095534C" w:rsidRDefault="0095534C" w:rsidP="0095534C">
      <w:pPr>
        <w:pStyle w:val="ae"/>
        <w:tabs>
          <w:tab w:val="left" w:pos="1134"/>
        </w:tabs>
        <w:spacing w:line="120" w:lineRule="auto"/>
        <w:ind w:left="425" w:right="-96"/>
        <w:jc w:val="thaiDistribute"/>
        <w:rPr>
          <w:rFonts w:ascii="Angsana New" w:hAnsi="Angsana New"/>
          <w:b/>
          <w:sz w:val="32"/>
          <w:szCs w:val="32"/>
        </w:rPr>
      </w:pPr>
    </w:p>
    <w:p w:rsidR="00994B91" w:rsidRPr="002514BE" w:rsidRDefault="00994B91" w:rsidP="002514BE">
      <w:pPr>
        <w:pStyle w:val="ae"/>
        <w:tabs>
          <w:tab w:val="left" w:pos="1418"/>
        </w:tabs>
        <w:ind w:left="851" w:right="-97"/>
        <w:jc w:val="thaiDistribute"/>
        <w:rPr>
          <w:rFonts w:ascii="Angsana New" w:hAnsi="Angsana New"/>
          <w:b/>
          <w:sz w:val="32"/>
          <w:szCs w:val="32"/>
        </w:rPr>
      </w:pPr>
      <w:r w:rsidRPr="00941C87">
        <w:rPr>
          <w:rFonts w:ascii="Angsana New" w:hAnsi="Angsana New"/>
          <w:b/>
          <w:sz w:val="32"/>
          <w:szCs w:val="32"/>
          <w:cs/>
        </w:rPr>
        <w:t>นโยบายการกำหนดราคารายการ</w:t>
      </w:r>
      <w:r w:rsidRPr="002514BE">
        <w:rPr>
          <w:rFonts w:ascii="Angsana New" w:hAnsi="Angsana New"/>
          <w:b/>
          <w:sz w:val="32"/>
          <w:szCs w:val="32"/>
          <w:cs/>
        </w:rPr>
        <w:t>ระหว่างกันประกอบด้วย</w:t>
      </w:r>
    </w:p>
    <w:p w:rsidR="00994B91" w:rsidRDefault="00994B91" w:rsidP="002514BE">
      <w:pPr>
        <w:pStyle w:val="ae"/>
        <w:tabs>
          <w:tab w:val="left" w:pos="1418"/>
        </w:tabs>
        <w:ind w:left="851" w:right="-97" w:firstLine="567"/>
        <w:jc w:val="thaiDistribute"/>
        <w:rPr>
          <w:rFonts w:ascii="Angsana New" w:hAnsi="Angsana New"/>
          <w:b/>
          <w:sz w:val="32"/>
          <w:szCs w:val="32"/>
        </w:rPr>
      </w:pPr>
      <w:r w:rsidRPr="002514BE">
        <w:rPr>
          <w:rFonts w:ascii="Angsana New" w:hAnsi="Angsana New"/>
          <w:b/>
          <w:sz w:val="32"/>
          <w:szCs w:val="32"/>
          <w:cs/>
        </w:rPr>
        <w:t>รายได้</w:t>
      </w:r>
      <w:r w:rsidRPr="002514BE">
        <w:rPr>
          <w:rFonts w:ascii="Angsana New" w:hAnsi="Angsana New" w:hint="cs"/>
          <w:b/>
          <w:sz w:val="32"/>
          <w:szCs w:val="32"/>
          <w:cs/>
        </w:rPr>
        <w:t>ค่าที่ปรึกษาทางเทคนิค รายได้จากสัญญาการให้บริการ และต้นทุนสัญญาการให้บริการ</w:t>
      </w:r>
      <w:r w:rsidRPr="002514BE">
        <w:rPr>
          <w:rFonts w:ascii="Angsana New" w:hAnsi="Angsana New"/>
          <w:b/>
          <w:sz w:val="32"/>
          <w:szCs w:val="32"/>
          <w:cs/>
        </w:rPr>
        <w:t xml:space="preserve"> ที่แสดงในงบกำไรขาดทุน</w:t>
      </w:r>
      <w:r w:rsidR="00D3373E">
        <w:rPr>
          <w:rFonts w:ascii="Angsana New" w:hAnsi="Angsana New" w:hint="cs"/>
          <w:b/>
          <w:sz w:val="32"/>
          <w:szCs w:val="32"/>
          <w:cs/>
        </w:rPr>
        <w:t>เบ็ดเสร็จ</w:t>
      </w:r>
      <w:r w:rsidRPr="002514BE">
        <w:rPr>
          <w:rFonts w:ascii="Angsana New" w:hAnsi="Angsana New"/>
          <w:b/>
          <w:sz w:val="32"/>
          <w:szCs w:val="32"/>
          <w:cs/>
        </w:rPr>
        <w:t xml:space="preserve"> เป็นไปตามเงื่อนไขการค้าโดยทั่วไป โดยมีการกำหนดราคาหรือค่าตอบแทนเป็นไปตามสัญญาที่ได้ตกลงกันไว้</w:t>
      </w:r>
    </w:p>
    <w:p w:rsidR="00985BC7" w:rsidRDefault="00985BC7" w:rsidP="005501D5">
      <w:pPr>
        <w:pStyle w:val="ae"/>
        <w:tabs>
          <w:tab w:val="left" w:pos="1134"/>
        </w:tabs>
        <w:spacing w:line="120" w:lineRule="auto"/>
        <w:ind w:left="425" w:right="-96"/>
        <w:jc w:val="thaiDistribute"/>
        <w:rPr>
          <w:rFonts w:ascii="Angsana New" w:hAnsi="Angsana New"/>
          <w:b/>
          <w:sz w:val="32"/>
          <w:szCs w:val="32"/>
        </w:rPr>
      </w:pPr>
    </w:p>
    <w:p w:rsidR="00994B91" w:rsidRDefault="00994B91" w:rsidP="0095534C">
      <w:pPr>
        <w:pStyle w:val="ae"/>
        <w:numPr>
          <w:ilvl w:val="1"/>
          <w:numId w:val="27"/>
        </w:numPr>
        <w:ind w:left="851" w:hanging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C87">
        <w:rPr>
          <w:rFonts w:ascii="Angsana New" w:hAnsi="Angsana New"/>
          <w:b/>
          <w:bCs/>
          <w:sz w:val="32"/>
          <w:szCs w:val="32"/>
          <w:cs/>
        </w:rPr>
        <w:t>รายได้และค่าใช้จ่ายระหว่างกัน</w:t>
      </w:r>
    </w:p>
    <w:p w:rsidR="00994B91" w:rsidRPr="002514BE" w:rsidRDefault="002514BE" w:rsidP="002514BE">
      <w:pPr>
        <w:pStyle w:val="ae"/>
        <w:tabs>
          <w:tab w:val="left" w:pos="1418"/>
        </w:tabs>
        <w:ind w:left="851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ab/>
      </w:r>
      <w:r w:rsidR="00994B91" w:rsidRPr="002514BE">
        <w:rPr>
          <w:rFonts w:ascii="Angsana New" w:hAnsi="Angsana New"/>
          <w:b/>
          <w:sz w:val="32"/>
          <w:szCs w:val="32"/>
          <w:cs/>
        </w:rPr>
        <w:t xml:space="preserve">รายได้ ค่าใช้จ่าย และรายการอื่นสำหรับงวดสามเดือนสิ้นสุดวันที่ </w:t>
      </w:r>
      <w:r w:rsidR="00994B91" w:rsidRPr="002514BE">
        <w:rPr>
          <w:rFonts w:ascii="Angsana New" w:hAnsi="Angsana New" w:hint="cs"/>
          <w:b/>
          <w:sz w:val="32"/>
          <w:szCs w:val="32"/>
          <w:cs/>
        </w:rPr>
        <w:t>31 มีนาคม 255</w:t>
      </w:r>
      <w:r w:rsidR="005E66C9">
        <w:rPr>
          <w:rFonts w:ascii="Angsana New" w:hAnsi="Angsana New" w:hint="cs"/>
          <w:b/>
          <w:sz w:val="32"/>
          <w:szCs w:val="32"/>
          <w:cs/>
        </w:rPr>
        <w:t>9</w:t>
      </w:r>
      <w:r w:rsidR="00994B91" w:rsidRPr="002514BE">
        <w:rPr>
          <w:rFonts w:ascii="Angsana New" w:hAnsi="Angsana New"/>
          <w:b/>
          <w:sz w:val="32"/>
          <w:szCs w:val="32"/>
          <w:cs/>
        </w:rPr>
        <w:t xml:space="preserve"> และ 255</w:t>
      </w:r>
      <w:r w:rsidR="005E66C9">
        <w:rPr>
          <w:rFonts w:ascii="Angsana New" w:hAnsi="Angsana New" w:hint="cs"/>
          <w:b/>
          <w:sz w:val="32"/>
          <w:szCs w:val="32"/>
          <w:cs/>
        </w:rPr>
        <w:t>8</w:t>
      </w:r>
      <w:r w:rsidR="00994B91" w:rsidRPr="002514BE">
        <w:rPr>
          <w:rFonts w:ascii="Angsana New" w:hAnsi="Angsana New"/>
          <w:b/>
          <w:sz w:val="32"/>
          <w:szCs w:val="32"/>
          <w:cs/>
        </w:rPr>
        <w:t xml:space="preserve"> มีดังนี้ </w:t>
      </w:r>
      <w:r w:rsidR="00994B91" w:rsidRPr="002514BE">
        <w:rPr>
          <w:rFonts w:ascii="Angsana New" w:hAnsi="Angsana New"/>
          <w:b/>
          <w:sz w:val="32"/>
          <w:szCs w:val="32"/>
        </w:rPr>
        <w:t>:-</w:t>
      </w:r>
    </w:p>
    <w:p w:rsidR="00D10793" w:rsidRDefault="00D10793" w:rsidP="00D10793">
      <w:pPr>
        <w:ind w:left="720" w:right="-97" w:firstLine="72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780" w:type="dxa"/>
        <w:tblInd w:w="534" w:type="dxa"/>
        <w:tblBorders>
          <w:bottom w:val="double" w:sz="4" w:space="0" w:color="auto"/>
        </w:tblBorders>
        <w:tblLayout w:type="fixed"/>
        <w:tblLook w:val="01E0"/>
      </w:tblPr>
      <w:tblGrid>
        <w:gridCol w:w="4164"/>
        <w:gridCol w:w="1170"/>
        <w:gridCol w:w="270"/>
        <w:gridCol w:w="1170"/>
        <w:gridCol w:w="270"/>
        <w:gridCol w:w="1177"/>
        <w:gridCol w:w="353"/>
        <w:gridCol w:w="1206"/>
      </w:tblGrid>
      <w:tr w:rsidR="00D10793" w:rsidRPr="00C85629" w:rsidTr="00E076B4">
        <w:trPr>
          <w:tblHeader/>
        </w:trPr>
        <w:tc>
          <w:tcPr>
            <w:tcW w:w="4164" w:type="dxa"/>
            <w:vAlign w:val="center"/>
          </w:tcPr>
          <w:p w:rsidR="00D10793" w:rsidRPr="00941C87" w:rsidRDefault="00D10793" w:rsidP="00A65436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:rsidR="00D10793" w:rsidRPr="00C85629" w:rsidRDefault="00D10793" w:rsidP="00A6543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562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D10793" w:rsidRPr="00C85629" w:rsidRDefault="00D10793" w:rsidP="00A6543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center"/>
          </w:tcPr>
          <w:p w:rsidR="00D10793" w:rsidRPr="00C85629" w:rsidRDefault="00D10793" w:rsidP="00A6543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562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793" w:rsidRPr="00C85629" w:rsidTr="00E076B4">
        <w:trPr>
          <w:tblHeader/>
        </w:trPr>
        <w:tc>
          <w:tcPr>
            <w:tcW w:w="4164" w:type="dxa"/>
            <w:vAlign w:val="center"/>
          </w:tcPr>
          <w:p w:rsidR="00D10793" w:rsidRPr="00C85629" w:rsidRDefault="00D10793" w:rsidP="00A65436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0793" w:rsidRPr="00C85629" w:rsidRDefault="00D10793" w:rsidP="00A6543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5629">
              <w:rPr>
                <w:rFonts w:ascii="Angsana New" w:hAnsi="Angsana New" w:cs="Angsana New" w:hint="cs"/>
                <w:sz w:val="32"/>
                <w:szCs w:val="32"/>
                <w:cs/>
              </w:rPr>
              <w:t>255</w:t>
            </w:r>
            <w:r w:rsidR="005E66C9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:rsidR="00D10793" w:rsidRPr="00C85629" w:rsidRDefault="00D10793" w:rsidP="00A6543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0793" w:rsidRPr="00C85629" w:rsidRDefault="00D10793" w:rsidP="005E66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5629">
              <w:rPr>
                <w:rFonts w:ascii="Angsana New" w:hAnsi="Angsana New" w:cs="Angsana New" w:hint="cs"/>
                <w:sz w:val="32"/>
                <w:szCs w:val="32"/>
                <w:cs/>
              </w:rPr>
              <w:t>255</w:t>
            </w:r>
            <w:r w:rsidR="005E66C9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D10793" w:rsidRPr="00C85629" w:rsidRDefault="00D10793" w:rsidP="00A6543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0793" w:rsidRPr="00C85629" w:rsidRDefault="00D10793" w:rsidP="00A6543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5629">
              <w:rPr>
                <w:rFonts w:ascii="Angsana New" w:hAnsi="Angsana New" w:cs="Angsana New" w:hint="cs"/>
                <w:sz w:val="32"/>
                <w:szCs w:val="32"/>
                <w:cs/>
              </w:rPr>
              <w:t>255</w:t>
            </w:r>
            <w:r w:rsidR="005E66C9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</w:tcBorders>
            <w:vAlign w:val="center"/>
          </w:tcPr>
          <w:p w:rsidR="00D10793" w:rsidRPr="00C85629" w:rsidRDefault="00D10793" w:rsidP="00A6543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0793" w:rsidRPr="00C85629" w:rsidRDefault="00D10793" w:rsidP="005E66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5629">
              <w:rPr>
                <w:rFonts w:ascii="Angsana New" w:hAnsi="Angsana New" w:cs="Angsana New" w:hint="cs"/>
                <w:sz w:val="32"/>
                <w:szCs w:val="32"/>
                <w:cs/>
              </w:rPr>
              <w:t>255</w:t>
            </w:r>
            <w:r w:rsidR="005E66C9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D10793" w:rsidRPr="00C85629" w:rsidTr="00E076B4">
        <w:tc>
          <w:tcPr>
            <w:tcW w:w="4164" w:type="dxa"/>
            <w:vAlign w:val="center"/>
          </w:tcPr>
          <w:p w:rsidR="00D10793" w:rsidRPr="00941C87" w:rsidRDefault="00D10793" w:rsidP="00A65436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D10793" w:rsidRPr="00C85629" w:rsidRDefault="00D10793" w:rsidP="00A65436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D10793" w:rsidRPr="00C85629" w:rsidRDefault="00D10793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D10793" w:rsidRPr="00C85629" w:rsidRDefault="00D10793" w:rsidP="00A65436">
            <w:pPr>
              <w:tabs>
                <w:tab w:val="decimal" w:pos="702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D10793" w:rsidRPr="00C85629" w:rsidRDefault="00D10793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center"/>
          </w:tcPr>
          <w:p w:rsidR="00D10793" w:rsidRPr="00C85629" w:rsidRDefault="00D10793" w:rsidP="00A65436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53" w:type="dxa"/>
            <w:vAlign w:val="center"/>
          </w:tcPr>
          <w:p w:rsidR="00D10793" w:rsidRPr="00C85629" w:rsidRDefault="00D10793" w:rsidP="00E076B4">
            <w:pPr>
              <w:ind w:right="-39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206" w:type="dxa"/>
            <w:vAlign w:val="center"/>
          </w:tcPr>
          <w:p w:rsidR="00D10793" w:rsidRPr="00C85629" w:rsidRDefault="00D10793" w:rsidP="00A65436">
            <w:pPr>
              <w:tabs>
                <w:tab w:val="decimal" w:pos="762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5E66C9" w:rsidRPr="00C85629" w:rsidTr="00E076B4">
        <w:tc>
          <w:tcPr>
            <w:tcW w:w="4164" w:type="dxa"/>
            <w:tcBorders>
              <w:bottom w:val="nil"/>
            </w:tcBorders>
            <w:vAlign w:val="center"/>
          </w:tcPr>
          <w:p w:rsidR="005E66C9" w:rsidRPr="00941C87" w:rsidRDefault="005E66C9" w:rsidP="00A6543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5E66C9" w:rsidRPr="00C85629" w:rsidRDefault="00DC1605" w:rsidP="00A65436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5E66C9" w:rsidRPr="00C85629" w:rsidRDefault="005E66C9" w:rsidP="00A65436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C85629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center"/>
          </w:tcPr>
          <w:p w:rsidR="005E66C9" w:rsidRPr="00C85629" w:rsidRDefault="00DC1605" w:rsidP="00A65436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353" w:type="dxa"/>
            <w:tcBorders>
              <w:bottom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206" w:type="dxa"/>
            <w:tcBorders>
              <w:bottom w:val="nil"/>
            </w:tcBorders>
            <w:vAlign w:val="center"/>
          </w:tcPr>
          <w:p w:rsidR="005E66C9" w:rsidRPr="00C85629" w:rsidRDefault="005E66C9" w:rsidP="00105C83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</w:tr>
      <w:tr w:rsidR="005E66C9" w:rsidRPr="00C85629" w:rsidTr="00E076B4">
        <w:tc>
          <w:tcPr>
            <w:tcW w:w="4164" w:type="dxa"/>
            <w:tcBorders>
              <w:top w:val="nil"/>
            </w:tcBorders>
            <w:vAlign w:val="center"/>
          </w:tcPr>
          <w:p w:rsidR="005E66C9" w:rsidRPr="00941C87" w:rsidRDefault="005E66C9" w:rsidP="00A65436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177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:rsidR="005E66C9" w:rsidRPr="00C85629" w:rsidRDefault="005E66C9" w:rsidP="00105C83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66C9" w:rsidRPr="00C85629" w:rsidTr="00E076B4">
        <w:tc>
          <w:tcPr>
            <w:tcW w:w="4164" w:type="dxa"/>
            <w:tcBorders>
              <w:bottom w:val="nil"/>
            </w:tcBorders>
            <w:vAlign w:val="center"/>
          </w:tcPr>
          <w:p w:rsidR="005E66C9" w:rsidRPr="00941C87" w:rsidRDefault="005E66C9" w:rsidP="00D2681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>ต้นทุน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ขายและบริการ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5E66C9" w:rsidRPr="00C85629" w:rsidRDefault="00DC1605" w:rsidP="00B1335D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24,510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5E66C9" w:rsidRPr="00C85629" w:rsidRDefault="005E66C9" w:rsidP="00105C83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12,469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center"/>
          </w:tcPr>
          <w:p w:rsidR="005E66C9" w:rsidRPr="00C85629" w:rsidRDefault="00DC1605" w:rsidP="00A65436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24,510</w:t>
            </w:r>
          </w:p>
        </w:tc>
        <w:tc>
          <w:tcPr>
            <w:tcW w:w="353" w:type="dxa"/>
            <w:tcBorders>
              <w:bottom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206" w:type="dxa"/>
            <w:tcBorders>
              <w:bottom w:val="nil"/>
            </w:tcBorders>
            <w:vAlign w:val="center"/>
          </w:tcPr>
          <w:p w:rsidR="005E66C9" w:rsidRPr="00C85629" w:rsidRDefault="005E66C9" w:rsidP="00105C83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12,469</w:t>
            </w:r>
          </w:p>
        </w:tc>
      </w:tr>
      <w:tr w:rsidR="005E66C9" w:rsidRPr="00C85629" w:rsidTr="00E076B4">
        <w:tc>
          <w:tcPr>
            <w:tcW w:w="4164" w:type="dxa"/>
            <w:tcBorders>
              <w:bottom w:val="nil"/>
            </w:tcBorders>
            <w:vAlign w:val="center"/>
          </w:tcPr>
          <w:p w:rsidR="005E66C9" w:rsidRPr="00941C87" w:rsidRDefault="005E66C9" w:rsidP="00A6543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5E66C9" w:rsidRPr="00C85629" w:rsidRDefault="00DC1605" w:rsidP="00B1335D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5E66C9" w:rsidRPr="00C85629" w:rsidRDefault="005E66C9" w:rsidP="00105C83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center"/>
          </w:tcPr>
          <w:p w:rsidR="005E66C9" w:rsidRPr="00C85629" w:rsidRDefault="00DC1605" w:rsidP="00A65436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353" w:type="dxa"/>
            <w:tcBorders>
              <w:bottom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206" w:type="dxa"/>
            <w:tcBorders>
              <w:bottom w:val="nil"/>
            </w:tcBorders>
            <w:vAlign w:val="center"/>
          </w:tcPr>
          <w:p w:rsidR="005E66C9" w:rsidRPr="00C85629" w:rsidRDefault="005E66C9" w:rsidP="00105C83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</w:tr>
      <w:tr w:rsidR="005E66C9" w:rsidRPr="00C85629" w:rsidTr="00E076B4">
        <w:tc>
          <w:tcPr>
            <w:tcW w:w="4164" w:type="dxa"/>
            <w:tcBorders>
              <w:top w:val="nil"/>
            </w:tcBorders>
            <w:vAlign w:val="center"/>
          </w:tcPr>
          <w:p w:rsidR="005E66C9" w:rsidRPr="00941C87" w:rsidRDefault="005E66C9" w:rsidP="00A65436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</w:t>
            </w:r>
            <w:r w:rsidRPr="00941C8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ควบคุมร่วมกัน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5E66C9" w:rsidRPr="00C85629" w:rsidRDefault="005E66C9" w:rsidP="00105C83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177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53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:rsidR="005E66C9" w:rsidRPr="00C85629" w:rsidRDefault="005E66C9" w:rsidP="00105C83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5E66C9" w:rsidRPr="00C85629" w:rsidTr="00105C83">
        <w:tc>
          <w:tcPr>
            <w:tcW w:w="4164" w:type="dxa"/>
            <w:vAlign w:val="center"/>
          </w:tcPr>
          <w:p w:rsidR="005E66C9" w:rsidRDefault="005E66C9" w:rsidP="00A65436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  <w:vAlign w:val="center"/>
          </w:tcPr>
          <w:p w:rsidR="005E66C9" w:rsidRPr="00C85629" w:rsidRDefault="00DC1605" w:rsidP="00A65436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C160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70" w:type="dxa"/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:rsidR="005E66C9" w:rsidRPr="00C85629" w:rsidRDefault="005E66C9" w:rsidP="00105C83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70" w:type="dxa"/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177" w:type="dxa"/>
          </w:tcPr>
          <w:p w:rsidR="005E66C9" w:rsidRPr="00152A2D" w:rsidRDefault="00DC1605" w:rsidP="00DC1605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353" w:type="dxa"/>
          </w:tcPr>
          <w:p w:rsidR="005E66C9" w:rsidRDefault="005E66C9" w:rsidP="00A65436"/>
        </w:tc>
        <w:tc>
          <w:tcPr>
            <w:tcW w:w="1206" w:type="dxa"/>
          </w:tcPr>
          <w:p w:rsidR="005E66C9" w:rsidRPr="00152A2D" w:rsidRDefault="005E66C9" w:rsidP="00105C83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1,632</w:t>
            </w:r>
          </w:p>
        </w:tc>
      </w:tr>
      <w:tr w:rsidR="005E66C9" w:rsidRPr="00C85629" w:rsidTr="00E076B4">
        <w:tc>
          <w:tcPr>
            <w:tcW w:w="4164" w:type="dxa"/>
            <w:tcBorders>
              <w:top w:val="nil"/>
            </w:tcBorders>
            <w:vAlign w:val="center"/>
          </w:tcPr>
          <w:p w:rsidR="005E66C9" w:rsidRPr="00941C87" w:rsidRDefault="005E66C9" w:rsidP="00A65436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</w:t>
            </w:r>
            <w:r w:rsidRPr="00941C8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5E66C9" w:rsidRPr="00C85629" w:rsidRDefault="005E66C9" w:rsidP="00105C83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177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53" w:type="dxa"/>
            <w:tcBorders>
              <w:top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206" w:type="dxa"/>
            <w:tcBorders>
              <w:top w:val="nil"/>
            </w:tcBorders>
            <w:vAlign w:val="center"/>
          </w:tcPr>
          <w:p w:rsidR="005E66C9" w:rsidRPr="00C85629" w:rsidRDefault="005E66C9" w:rsidP="00105C83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5E66C9" w:rsidRPr="00C85629" w:rsidTr="00E076B4">
        <w:tc>
          <w:tcPr>
            <w:tcW w:w="4164" w:type="dxa"/>
            <w:vAlign w:val="center"/>
          </w:tcPr>
          <w:p w:rsidR="005E66C9" w:rsidRPr="00941C87" w:rsidRDefault="005E66C9" w:rsidP="00B133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การขายและบริการ</w:t>
            </w:r>
          </w:p>
        </w:tc>
        <w:tc>
          <w:tcPr>
            <w:tcW w:w="1170" w:type="dxa"/>
            <w:vAlign w:val="center"/>
          </w:tcPr>
          <w:p w:rsidR="005E66C9" w:rsidRPr="00C85629" w:rsidRDefault="00DC1605" w:rsidP="008166DC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C1605">
              <w:rPr>
                <w:rFonts w:ascii="Angsana New" w:hAnsi="Angsana New" w:cs="Angsana New"/>
                <w:sz w:val="32"/>
                <w:szCs w:val="32"/>
              </w:rPr>
              <w:t>93,268</w:t>
            </w:r>
          </w:p>
        </w:tc>
        <w:tc>
          <w:tcPr>
            <w:tcW w:w="270" w:type="dxa"/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:rsidR="005E66C9" w:rsidRPr="00C85629" w:rsidRDefault="005E66C9" w:rsidP="00105C83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30,730</w:t>
            </w:r>
          </w:p>
        </w:tc>
        <w:tc>
          <w:tcPr>
            <w:tcW w:w="270" w:type="dxa"/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177" w:type="dxa"/>
            <w:vAlign w:val="center"/>
          </w:tcPr>
          <w:p w:rsidR="005E66C9" w:rsidRPr="00C85629" w:rsidRDefault="00DC1605" w:rsidP="005F63A9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C1605">
              <w:rPr>
                <w:rFonts w:ascii="Angsana New" w:hAnsi="Angsana New" w:cs="Angsana New"/>
                <w:sz w:val="32"/>
                <w:szCs w:val="32"/>
              </w:rPr>
              <w:t>93,268</w:t>
            </w:r>
          </w:p>
        </w:tc>
        <w:tc>
          <w:tcPr>
            <w:tcW w:w="353" w:type="dxa"/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206" w:type="dxa"/>
            <w:vAlign w:val="center"/>
          </w:tcPr>
          <w:p w:rsidR="005E66C9" w:rsidRPr="00C85629" w:rsidRDefault="005E66C9" w:rsidP="00105C83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30,730</w:t>
            </w:r>
          </w:p>
        </w:tc>
      </w:tr>
      <w:tr w:rsidR="005E66C9" w:rsidTr="00E076B4">
        <w:tc>
          <w:tcPr>
            <w:tcW w:w="4164" w:type="dxa"/>
            <w:tcBorders>
              <w:bottom w:val="nil"/>
            </w:tcBorders>
            <w:vAlign w:val="center"/>
          </w:tcPr>
          <w:p w:rsidR="005E66C9" w:rsidRPr="00941C87" w:rsidRDefault="005E66C9" w:rsidP="00D2681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>ต้นทุน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ขายและบริการ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5E66C9" w:rsidRPr="00F65D4B" w:rsidRDefault="00DC1605" w:rsidP="008166DC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5E66C9" w:rsidRPr="00F65D4B" w:rsidRDefault="005E66C9" w:rsidP="00105C83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10,604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center"/>
          </w:tcPr>
          <w:p w:rsidR="005E66C9" w:rsidRPr="00F65D4B" w:rsidRDefault="00DC1605" w:rsidP="005F63A9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353" w:type="dxa"/>
            <w:tcBorders>
              <w:bottom w:val="nil"/>
            </w:tcBorders>
            <w:vAlign w:val="center"/>
          </w:tcPr>
          <w:p w:rsidR="005E66C9" w:rsidRPr="00C85629" w:rsidRDefault="005E66C9" w:rsidP="00A65436">
            <w:pPr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206" w:type="dxa"/>
            <w:tcBorders>
              <w:bottom w:val="nil"/>
            </w:tcBorders>
            <w:vAlign w:val="center"/>
          </w:tcPr>
          <w:p w:rsidR="005E66C9" w:rsidRPr="00F65D4B" w:rsidRDefault="005E66C9" w:rsidP="00105C83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10,604</w:t>
            </w:r>
          </w:p>
        </w:tc>
      </w:tr>
    </w:tbl>
    <w:p w:rsidR="0046111F" w:rsidRDefault="0046111F" w:rsidP="005501D5">
      <w:pPr>
        <w:ind w:left="720" w:right="-97" w:firstLine="720"/>
        <w:jc w:val="right"/>
        <w:rPr>
          <w:rFonts w:ascii="Angsana New" w:hAnsi="Angsana New" w:cs="Angsana New"/>
          <w:sz w:val="32"/>
          <w:szCs w:val="32"/>
        </w:rPr>
      </w:pPr>
    </w:p>
    <w:p w:rsidR="00DC1605" w:rsidRDefault="005501D5" w:rsidP="005501D5">
      <w:pPr>
        <w:ind w:left="720" w:right="-97" w:firstLine="720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</w:p>
    <w:p w:rsidR="005501D5" w:rsidRDefault="005501D5" w:rsidP="005501D5">
      <w:pPr>
        <w:ind w:left="720" w:right="-97" w:firstLine="72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780" w:type="dxa"/>
        <w:tblInd w:w="534" w:type="dxa"/>
        <w:tblBorders>
          <w:bottom w:val="double" w:sz="4" w:space="0" w:color="auto"/>
        </w:tblBorders>
        <w:tblLayout w:type="fixed"/>
        <w:tblLook w:val="01E0"/>
      </w:tblPr>
      <w:tblGrid>
        <w:gridCol w:w="4164"/>
        <w:gridCol w:w="1170"/>
        <w:gridCol w:w="270"/>
        <w:gridCol w:w="1170"/>
        <w:gridCol w:w="270"/>
        <w:gridCol w:w="1177"/>
        <w:gridCol w:w="353"/>
        <w:gridCol w:w="1206"/>
      </w:tblGrid>
      <w:tr w:rsidR="005501D5" w:rsidRPr="00C85629" w:rsidTr="006C7347">
        <w:trPr>
          <w:tblHeader/>
        </w:trPr>
        <w:tc>
          <w:tcPr>
            <w:tcW w:w="4164" w:type="dxa"/>
            <w:vAlign w:val="center"/>
          </w:tcPr>
          <w:p w:rsidR="005501D5" w:rsidRPr="00941C87" w:rsidRDefault="005501D5" w:rsidP="006C7347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:rsidR="005501D5" w:rsidRPr="00C85629" w:rsidRDefault="005501D5" w:rsidP="006C734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562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5501D5" w:rsidRPr="00C85629" w:rsidRDefault="005501D5" w:rsidP="006C734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center"/>
          </w:tcPr>
          <w:p w:rsidR="005501D5" w:rsidRPr="00C85629" w:rsidRDefault="005501D5" w:rsidP="006C734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562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01D5" w:rsidRPr="00C85629" w:rsidTr="006C7347">
        <w:trPr>
          <w:tblHeader/>
        </w:trPr>
        <w:tc>
          <w:tcPr>
            <w:tcW w:w="4164" w:type="dxa"/>
            <w:vAlign w:val="center"/>
          </w:tcPr>
          <w:p w:rsidR="005501D5" w:rsidRPr="00C85629" w:rsidRDefault="005501D5" w:rsidP="006C7347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1D5" w:rsidRPr="00C85629" w:rsidRDefault="005501D5" w:rsidP="006C734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5629">
              <w:rPr>
                <w:rFonts w:ascii="Angsana New" w:hAnsi="Angsana New" w:cs="Angsana New" w:hint="cs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:rsidR="005501D5" w:rsidRPr="00C85629" w:rsidRDefault="005501D5" w:rsidP="006C734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1D5" w:rsidRPr="00C85629" w:rsidRDefault="005501D5" w:rsidP="006C734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5629">
              <w:rPr>
                <w:rFonts w:ascii="Angsana New" w:hAnsi="Angsana New" w:cs="Angsana New" w:hint="cs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5501D5" w:rsidRPr="00C85629" w:rsidRDefault="005501D5" w:rsidP="006C734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1D5" w:rsidRPr="00C85629" w:rsidRDefault="005501D5" w:rsidP="006C734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5629">
              <w:rPr>
                <w:rFonts w:ascii="Angsana New" w:hAnsi="Angsana New" w:cs="Angsana New" w:hint="cs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</w:tcBorders>
            <w:vAlign w:val="center"/>
          </w:tcPr>
          <w:p w:rsidR="005501D5" w:rsidRPr="00C85629" w:rsidRDefault="005501D5" w:rsidP="006C734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1D5" w:rsidRPr="00C85629" w:rsidRDefault="005501D5" w:rsidP="006C734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5629">
              <w:rPr>
                <w:rFonts w:ascii="Angsana New" w:hAnsi="Angsana New" w:cs="Angsana New" w:hint="cs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5501D5" w:rsidRPr="00DF63EB" w:rsidTr="006C7347">
        <w:trPr>
          <w:trHeight w:val="340"/>
        </w:trPr>
        <w:tc>
          <w:tcPr>
            <w:tcW w:w="4164" w:type="dxa"/>
            <w:tcBorders>
              <w:top w:val="nil"/>
              <w:bottom w:val="nil"/>
            </w:tcBorders>
            <w:vAlign w:val="center"/>
          </w:tcPr>
          <w:p w:rsidR="005501D5" w:rsidRPr="003C3AE6" w:rsidRDefault="005501D5" w:rsidP="006C7347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01D5" w:rsidRPr="00DF63EB" w:rsidTr="006C7347">
        <w:tc>
          <w:tcPr>
            <w:tcW w:w="4164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C3AE6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5501D5" w:rsidRPr="00DF63EB" w:rsidRDefault="00DC1605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vAlign w:val="center"/>
          </w:tcPr>
          <w:p w:rsidR="005501D5" w:rsidRPr="00DF63EB" w:rsidRDefault="00DC160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351</w:t>
            </w: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304</w:t>
            </w:r>
          </w:p>
        </w:tc>
      </w:tr>
      <w:tr w:rsidR="005501D5" w:rsidRPr="00DF63EB" w:rsidTr="006C7347">
        <w:tc>
          <w:tcPr>
            <w:tcW w:w="4164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F63E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01D5" w:rsidRPr="00DF63EB" w:rsidTr="006C7347">
        <w:tc>
          <w:tcPr>
            <w:tcW w:w="4164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i/>
                <w:iCs/>
                <w:sz w:val="32"/>
                <w:szCs w:val="32"/>
              </w:rPr>
            </w:pPr>
            <w:r w:rsidRPr="00DF63EB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ค่าตอบแทนผู้บริหารสำคัญ</w:t>
            </w:r>
            <w:r w:rsidRPr="00D2681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F63EB">
              <w:rPr>
                <w:rFonts w:ascii="Angsana New" w:hAnsi="Angsana New" w:cs="Angsana New"/>
                <w:b/>
                <w:bCs/>
                <w:sz w:val="32"/>
                <w:szCs w:val="32"/>
              </w:rPr>
              <w:t>*</w:t>
            </w:r>
            <w:r w:rsidRPr="00D2681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5501D5" w:rsidRPr="00DF63E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27EA9" w:rsidRPr="00DF63EB" w:rsidTr="006C7347">
        <w:tc>
          <w:tcPr>
            <w:tcW w:w="4164" w:type="dxa"/>
            <w:tcBorders>
              <w:bottom w:val="nil"/>
            </w:tcBorders>
            <w:vAlign w:val="center"/>
          </w:tcPr>
          <w:p w:rsidR="00C27EA9" w:rsidRPr="00DF63EB" w:rsidRDefault="00C27EA9" w:rsidP="006C7347">
            <w:pPr>
              <w:ind w:left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63E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C27EA9" w:rsidRPr="00DF63EB" w:rsidRDefault="00C27EA9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4,979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C27EA9" w:rsidRPr="00DF63EB" w:rsidRDefault="00C27EA9" w:rsidP="006C734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C27EA9" w:rsidRPr="00DF63EB" w:rsidRDefault="00C27EA9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4,280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C27EA9" w:rsidRPr="00DF63EB" w:rsidRDefault="00C27EA9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center"/>
          </w:tcPr>
          <w:p w:rsidR="00C27EA9" w:rsidRPr="00DF63EB" w:rsidRDefault="00C27EA9" w:rsidP="00B44F0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4,979</w:t>
            </w:r>
          </w:p>
        </w:tc>
        <w:tc>
          <w:tcPr>
            <w:tcW w:w="353" w:type="dxa"/>
            <w:tcBorders>
              <w:bottom w:val="nil"/>
            </w:tcBorders>
            <w:vAlign w:val="center"/>
          </w:tcPr>
          <w:p w:rsidR="00C27EA9" w:rsidRPr="00DF63EB" w:rsidRDefault="00C27EA9" w:rsidP="006C734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06" w:type="dxa"/>
            <w:tcBorders>
              <w:bottom w:val="nil"/>
            </w:tcBorders>
            <w:vAlign w:val="center"/>
          </w:tcPr>
          <w:p w:rsidR="00C27EA9" w:rsidRPr="00DF63EB" w:rsidRDefault="00C27EA9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4,280</w:t>
            </w:r>
          </w:p>
        </w:tc>
      </w:tr>
      <w:tr w:rsidR="00C27EA9" w:rsidRPr="00392622" w:rsidTr="006C7347">
        <w:tc>
          <w:tcPr>
            <w:tcW w:w="4164" w:type="dxa"/>
            <w:tcBorders>
              <w:top w:val="nil"/>
            </w:tcBorders>
            <w:vAlign w:val="center"/>
          </w:tcPr>
          <w:p w:rsidR="00C27EA9" w:rsidRPr="00392622" w:rsidRDefault="00C27EA9" w:rsidP="006C7347">
            <w:pPr>
              <w:ind w:left="186"/>
              <w:rPr>
                <w:rFonts w:ascii="Angsana New" w:hAnsi="Angsana New" w:cs="Angsana New"/>
                <w:i/>
                <w:iCs/>
                <w:color w:val="0000FF"/>
                <w:sz w:val="32"/>
                <w:szCs w:val="32"/>
                <w:cs/>
              </w:rPr>
            </w:pPr>
            <w:r w:rsidRPr="00392622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:rsidR="00C27EA9" w:rsidRPr="00392622" w:rsidRDefault="00C27EA9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7736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C27EA9" w:rsidRPr="00392622" w:rsidRDefault="00C27EA9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:rsidR="00C27EA9" w:rsidRPr="00392622" w:rsidRDefault="00C27EA9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C27EA9" w:rsidRPr="00392622" w:rsidRDefault="00C27EA9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vAlign w:val="center"/>
          </w:tcPr>
          <w:p w:rsidR="00C27EA9" w:rsidRPr="00392622" w:rsidRDefault="00C27EA9" w:rsidP="00B44F0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7736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</w:tcBorders>
            <w:vAlign w:val="center"/>
          </w:tcPr>
          <w:p w:rsidR="00C27EA9" w:rsidRPr="00392622" w:rsidRDefault="00C27EA9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vAlign w:val="center"/>
          </w:tcPr>
          <w:p w:rsidR="00C27EA9" w:rsidRPr="00392622" w:rsidRDefault="00C27EA9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</w:tr>
      <w:tr w:rsidR="00C27EA9" w:rsidRPr="00DF63EB" w:rsidTr="006C7347">
        <w:tc>
          <w:tcPr>
            <w:tcW w:w="4164" w:type="dxa"/>
            <w:vAlign w:val="center"/>
          </w:tcPr>
          <w:p w:rsidR="00C27EA9" w:rsidRPr="00DF63EB" w:rsidRDefault="00C27EA9" w:rsidP="006C7347">
            <w:pPr>
              <w:ind w:left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63EB">
              <w:rPr>
                <w:rFonts w:ascii="Angsana New" w:hAnsi="Angsana New" w:cs="Angsana New"/>
                <w:sz w:val="32"/>
                <w:szCs w:val="32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7EA9" w:rsidRPr="00DF63EB" w:rsidRDefault="00C27EA9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5,015</w:t>
            </w:r>
          </w:p>
        </w:tc>
        <w:tc>
          <w:tcPr>
            <w:tcW w:w="270" w:type="dxa"/>
            <w:vAlign w:val="center"/>
          </w:tcPr>
          <w:p w:rsidR="00C27EA9" w:rsidRPr="00DF63EB" w:rsidRDefault="00C27EA9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7EA9" w:rsidRPr="00DF63EB" w:rsidRDefault="00C27EA9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4,308</w:t>
            </w:r>
          </w:p>
        </w:tc>
        <w:tc>
          <w:tcPr>
            <w:tcW w:w="270" w:type="dxa"/>
            <w:vAlign w:val="center"/>
          </w:tcPr>
          <w:p w:rsidR="00C27EA9" w:rsidRPr="00DF63EB" w:rsidRDefault="00C27EA9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7EA9" w:rsidRPr="00DF63EB" w:rsidRDefault="00C27EA9" w:rsidP="00B44F0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5,015</w:t>
            </w:r>
          </w:p>
        </w:tc>
        <w:tc>
          <w:tcPr>
            <w:tcW w:w="353" w:type="dxa"/>
            <w:vAlign w:val="center"/>
          </w:tcPr>
          <w:p w:rsidR="00C27EA9" w:rsidRPr="00DF63EB" w:rsidRDefault="00C27EA9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7EA9" w:rsidRPr="00DF63EB" w:rsidRDefault="00C27EA9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4,308</w:t>
            </w:r>
          </w:p>
        </w:tc>
      </w:tr>
      <w:tr w:rsidR="00C27EA9" w:rsidRPr="009118A9" w:rsidTr="006C7347">
        <w:tc>
          <w:tcPr>
            <w:tcW w:w="4164" w:type="dxa"/>
            <w:vAlign w:val="center"/>
          </w:tcPr>
          <w:p w:rsidR="00C27EA9" w:rsidRPr="009118A9" w:rsidRDefault="00C27EA9" w:rsidP="006C7347">
            <w:pPr>
              <w:tabs>
                <w:tab w:val="left" w:pos="267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18A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ค่าตอบแทนอดีตกรรมการในตำแหน่งที่ปรึกษา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 w:rsidRPr="009118A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อาวุโสพิเศษของบริษัท</w:t>
            </w:r>
          </w:p>
        </w:tc>
        <w:tc>
          <w:tcPr>
            <w:tcW w:w="1170" w:type="dxa"/>
            <w:vAlign w:val="center"/>
          </w:tcPr>
          <w:p w:rsidR="00C27EA9" w:rsidRPr="009118A9" w:rsidRDefault="00C27EA9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vAlign w:val="center"/>
          </w:tcPr>
          <w:p w:rsidR="00C27EA9" w:rsidRPr="009118A9" w:rsidRDefault="00C27EA9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vAlign w:val="center"/>
          </w:tcPr>
          <w:p w:rsidR="00C27EA9" w:rsidRPr="009118A9" w:rsidRDefault="00C27EA9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vAlign w:val="center"/>
          </w:tcPr>
          <w:p w:rsidR="00C27EA9" w:rsidRPr="009118A9" w:rsidRDefault="00C27EA9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vAlign w:val="center"/>
          </w:tcPr>
          <w:p w:rsidR="00C27EA9" w:rsidRPr="009118A9" w:rsidRDefault="00C27EA9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3" w:type="dxa"/>
            <w:vAlign w:val="center"/>
          </w:tcPr>
          <w:p w:rsidR="00C27EA9" w:rsidRPr="009118A9" w:rsidRDefault="00C27EA9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vAlign w:val="center"/>
          </w:tcPr>
          <w:p w:rsidR="00C27EA9" w:rsidRPr="009118A9" w:rsidRDefault="00C27EA9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27EA9" w:rsidRPr="009118A9" w:rsidTr="006C7347">
        <w:tc>
          <w:tcPr>
            <w:tcW w:w="4164" w:type="dxa"/>
            <w:vAlign w:val="center"/>
          </w:tcPr>
          <w:p w:rsidR="00C27EA9" w:rsidRPr="009118A9" w:rsidRDefault="00C27EA9" w:rsidP="006C7347">
            <w:pPr>
              <w:ind w:left="186"/>
              <w:rPr>
                <w:rFonts w:ascii="Angsana New" w:hAnsi="Angsana New" w:cs="Angsana New"/>
                <w:i/>
                <w:iCs/>
                <w:color w:val="0000FF"/>
                <w:sz w:val="32"/>
                <w:szCs w:val="32"/>
                <w:cs/>
              </w:rPr>
            </w:pPr>
            <w:r w:rsidRPr="009118A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1170" w:type="dxa"/>
            <w:vAlign w:val="center"/>
          </w:tcPr>
          <w:p w:rsidR="00C27EA9" w:rsidRPr="009118A9" w:rsidRDefault="00C27EA9" w:rsidP="00C27EA9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70" w:type="dxa"/>
            <w:vAlign w:val="center"/>
          </w:tcPr>
          <w:p w:rsidR="00C27EA9" w:rsidRPr="009118A9" w:rsidRDefault="00C27EA9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vAlign w:val="center"/>
          </w:tcPr>
          <w:p w:rsidR="00C27EA9" w:rsidRPr="009118A9" w:rsidRDefault="00C27EA9" w:rsidP="006C7347">
            <w:pPr>
              <w:tabs>
                <w:tab w:val="decimal" w:pos="83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748</w:t>
            </w:r>
          </w:p>
        </w:tc>
        <w:tc>
          <w:tcPr>
            <w:tcW w:w="270" w:type="dxa"/>
            <w:vAlign w:val="center"/>
          </w:tcPr>
          <w:p w:rsidR="00C27EA9" w:rsidRPr="009118A9" w:rsidRDefault="00C27EA9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vAlign w:val="center"/>
          </w:tcPr>
          <w:p w:rsidR="00C27EA9" w:rsidRPr="009118A9" w:rsidRDefault="00C27EA9" w:rsidP="006C7347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353" w:type="dxa"/>
            <w:vAlign w:val="center"/>
          </w:tcPr>
          <w:p w:rsidR="00C27EA9" w:rsidRPr="009118A9" w:rsidRDefault="00C27EA9" w:rsidP="006C734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vAlign w:val="center"/>
          </w:tcPr>
          <w:p w:rsidR="00C27EA9" w:rsidRPr="009118A9" w:rsidRDefault="00C27EA9" w:rsidP="006C7347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748</w:t>
            </w:r>
          </w:p>
        </w:tc>
      </w:tr>
      <w:tr w:rsidR="00C27EA9" w:rsidRPr="00C85629" w:rsidTr="006C7347">
        <w:tc>
          <w:tcPr>
            <w:tcW w:w="4164" w:type="dxa"/>
            <w:tcBorders>
              <w:top w:val="nil"/>
              <w:bottom w:val="nil"/>
            </w:tcBorders>
            <w:vAlign w:val="center"/>
          </w:tcPr>
          <w:p w:rsidR="00C27EA9" w:rsidRPr="00941C87" w:rsidRDefault="00C27EA9" w:rsidP="006C734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1C87">
              <w:rPr>
                <w:rFonts w:ascii="Angsana New" w:hAnsi="Angsana New" w:cs="Angsana New"/>
                <w:sz w:val="32"/>
                <w:szCs w:val="32"/>
                <w:cs/>
              </w:rPr>
              <w:t>รวมค่าตอบแทน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อดีตกรรมการ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7EA9" w:rsidRPr="00C85629" w:rsidRDefault="00C27EA9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C27EA9" w:rsidRPr="00D10793" w:rsidRDefault="00C27EA9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7EA9" w:rsidRPr="00C85629" w:rsidRDefault="00C27EA9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C27EA9" w:rsidRPr="00D10793" w:rsidRDefault="00C27EA9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7EA9" w:rsidRPr="00C85629" w:rsidRDefault="00C27EA9" w:rsidP="006C7347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C27EA9" w:rsidRPr="00D10793" w:rsidRDefault="00C27EA9" w:rsidP="006C7347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7EA9" w:rsidRPr="00C85629" w:rsidRDefault="00C27EA9" w:rsidP="006C7347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748</w:t>
            </w:r>
          </w:p>
        </w:tc>
      </w:tr>
    </w:tbl>
    <w:p w:rsidR="005501D5" w:rsidRDefault="005501D5" w:rsidP="005501D5">
      <w:pPr>
        <w:spacing w:line="120" w:lineRule="auto"/>
        <w:ind w:left="720"/>
        <w:jc w:val="thaiDistribute"/>
        <w:rPr>
          <w:rFonts w:ascii="Angsana New" w:hAnsi="Angsana New" w:cs="Angsana New"/>
          <w:bCs/>
          <w:sz w:val="32"/>
          <w:szCs w:val="32"/>
        </w:rPr>
      </w:pPr>
    </w:p>
    <w:p w:rsidR="00994B91" w:rsidRPr="00941C87" w:rsidRDefault="00994B91" w:rsidP="005501D5">
      <w:pPr>
        <w:ind w:left="851"/>
        <w:jc w:val="thaiDistribute"/>
        <w:rPr>
          <w:rFonts w:ascii="Angsana New" w:hAnsi="Angsana New" w:cs="Angsana New"/>
          <w:b/>
          <w:sz w:val="32"/>
          <w:szCs w:val="32"/>
        </w:rPr>
      </w:pPr>
      <w:r w:rsidRPr="00941C87">
        <w:rPr>
          <w:rFonts w:ascii="Angsana New" w:hAnsi="Angsana New" w:cs="Angsana New"/>
          <w:bCs/>
          <w:sz w:val="32"/>
          <w:szCs w:val="32"/>
        </w:rPr>
        <w:t xml:space="preserve">*) </w:t>
      </w:r>
      <w:r w:rsidRPr="00941C87">
        <w:rPr>
          <w:rFonts w:ascii="Angsana New" w:hAnsi="Angsana New" w:cs="Angsana New"/>
          <w:bCs/>
          <w:sz w:val="32"/>
          <w:szCs w:val="32"/>
          <w:cs/>
        </w:rPr>
        <w:t>ค่าตอบแทนผู้บริหาร</w:t>
      </w:r>
    </w:p>
    <w:p w:rsidR="00994B91" w:rsidRDefault="00994B91" w:rsidP="002514BE">
      <w:pPr>
        <w:pStyle w:val="ae"/>
        <w:tabs>
          <w:tab w:val="left" w:pos="1418"/>
        </w:tabs>
        <w:ind w:left="851" w:right="-97" w:firstLine="567"/>
        <w:jc w:val="thaiDistribute"/>
        <w:rPr>
          <w:rFonts w:ascii="Angsana New" w:hAnsi="Angsana New"/>
          <w:b/>
          <w:sz w:val="32"/>
          <w:szCs w:val="32"/>
        </w:rPr>
      </w:pPr>
      <w:r w:rsidRPr="00941C87">
        <w:rPr>
          <w:rFonts w:ascii="Angsana New" w:hAnsi="Angsana New"/>
          <w:b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</w:t>
      </w:r>
      <w:proofErr w:type="spellStart"/>
      <w:r w:rsidRPr="00941C87">
        <w:rPr>
          <w:rFonts w:ascii="Angsana New" w:hAnsi="Angsana New"/>
          <w:b/>
          <w:sz w:val="32"/>
          <w:szCs w:val="32"/>
          <w:cs/>
        </w:rPr>
        <w:t>กฏหมาย</w:t>
      </w:r>
      <w:proofErr w:type="spellEnd"/>
      <w:r w:rsidRPr="00941C87">
        <w:rPr>
          <w:rFonts w:ascii="Angsana New" w:hAnsi="Angsana New"/>
          <w:b/>
          <w:sz w:val="32"/>
          <w:szCs w:val="32"/>
          <w:cs/>
        </w:rPr>
        <w:t>ว่าด้วยหลักทรัพย์และตลาดหลักทรัพย์</w:t>
      </w:r>
    </w:p>
    <w:p w:rsidR="008750E6" w:rsidRDefault="008750E6" w:rsidP="00347A8B">
      <w:pPr>
        <w:spacing w:line="120" w:lineRule="auto"/>
        <w:ind w:left="720"/>
        <w:jc w:val="thaiDistribute"/>
        <w:rPr>
          <w:rFonts w:ascii="Angsana New" w:hAnsi="Angsana New" w:cs="Angsana New"/>
          <w:b/>
          <w:sz w:val="32"/>
          <w:szCs w:val="32"/>
        </w:rPr>
      </w:pPr>
    </w:p>
    <w:p w:rsidR="00994B91" w:rsidRDefault="00994B91" w:rsidP="0095534C">
      <w:pPr>
        <w:pStyle w:val="ae"/>
        <w:numPr>
          <w:ilvl w:val="1"/>
          <w:numId w:val="27"/>
        </w:numPr>
        <w:ind w:left="851" w:hanging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517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สินทรัพย์และหนี้สินระหว่างกัน</w:t>
      </w:r>
    </w:p>
    <w:p w:rsidR="00347A8B" w:rsidRPr="00B84517" w:rsidRDefault="00347A8B" w:rsidP="00347A8B">
      <w:pPr>
        <w:spacing w:line="120" w:lineRule="auto"/>
        <w:ind w:lef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94B91" w:rsidRDefault="00994B91" w:rsidP="002514BE">
      <w:pPr>
        <w:pStyle w:val="ae"/>
        <w:tabs>
          <w:tab w:val="left" w:pos="1418"/>
        </w:tabs>
        <w:ind w:left="851" w:right="-97" w:firstLine="567"/>
        <w:jc w:val="thaiDistribute"/>
        <w:rPr>
          <w:rFonts w:ascii="Angsana New" w:hAnsi="Angsana New"/>
          <w:b/>
          <w:sz w:val="32"/>
          <w:szCs w:val="32"/>
        </w:rPr>
      </w:pPr>
      <w:r w:rsidRPr="002514BE">
        <w:rPr>
          <w:rFonts w:ascii="Angsana New" w:hAnsi="Angsana New"/>
          <w:b/>
          <w:sz w:val="32"/>
          <w:szCs w:val="32"/>
          <w:cs/>
        </w:rPr>
        <w:t xml:space="preserve">ยอดคงเหลือ ณ วันที่ </w:t>
      </w:r>
      <w:r w:rsidRPr="002514BE">
        <w:rPr>
          <w:rFonts w:ascii="Angsana New" w:hAnsi="Angsana New" w:hint="cs"/>
          <w:b/>
          <w:sz w:val="32"/>
          <w:szCs w:val="32"/>
          <w:cs/>
        </w:rPr>
        <w:t>31 มีนาคม 255</w:t>
      </w:r>
      <w:r w:rsidR="000601C2">
        <w:rPr>
          <w:rFonts w:ascii="Angsana New" w:hAnsi="Angsana New" w:hint="cs"/>
          <w:b/>
          <w:sz w:val="32"/>
          <w:szCs w:val="32"/>
          <w:cs/>
        </w:rPr>
        <w:t>9</w:t>
      </w:r>
      <w:r w:rsidRPr="002514BE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B8303B">
        <w:rPr>
          <w:rFonts w:ascii="Angsana New" w:hAnsi="Angsana New" w:hint="cs"/>
          <w:b/>
          <w:sz w:val="32"/>
          <w:szCs w:val="32"/>
          <w:cs/>
        </w:rPr>
        <w:t xml:space="preserve">ณ </w:t>
      </w:r>
      <w:r w:rsidRPr="002514BE">
        <w:rPr>
          <w:rFonts w:ascii="Angsana New" w:hAnsi="Angsana New"/>
          <w:b/>
          <w:sz w:val="32"/>
          <w:szCs w:val="32"/>
          <w:cs/>
        </w:rPr>
        <w:t>วันที่ 31 ธันวาคม 255</w:t>
      </w:r>
      <w:r w:rsidR="000601C2">
        <w:rPr>
          <w:rFonts w:ascii="Angsana New" w:hAnsi="Angsana New" w:hint="cs"/>
          <w:b/>
          <w:sz w:val="32"/>
          <w:szCs w:val="32"/>
          <w:cs/>
        </w:rPr>
        <w:t>8</w:t>
      </w:r>
      <w:r w:rsidRPr="002514BE">
        <w:rPr>
          <w:rFonts w:ascii="Angsana New" w:hAnsi="Angsana New"/>
          <w:b/>
          <w:sz w:val="32"/>
          <w:szCs w:val="32"/>
          <w:cs/>
        </w:rPr>
        <w:t xml:space="preserve"> มีดังนี้ </w:t>
      </w:r>
      <w:r w:rsidRPr="002514BE">
        <w:rPr>
          <w:rFonts w:ascii="Angsana New" w:hAnsi="Angsana New"/>
          <w:b/>
          <w:sz w:val="32"/>
          <w:szCs w:val="32"/>
        </w:rPr>
        <w:t>:-</w:t>
      </w:r>
    </w:p>
    <w:p w:rsidR="00347A8B" w:rsidRPr="002514BE" w:rsidRDefault="00347A8B" w:rsidP="00347A8B">
      <w:pPr>
        <w:pStyle w:val="ae"/>
        <w:tabs>
          <w:tab w:val="left" w:pos="1418"/>
        </w:tabs>
        <w:ind w:left="851" w:right="-97" w:firstLine="567"/>
        <w:jc w:val="right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 w:hint="cs"/>
          <w:b/>
          <w:sz w:val="32"/>
          <w:szCs w:val="32"/>
          <w:cs/>
        </w:rPr>
        <w:t xml:space="preserve">(หน่วย </w:t>
      </w:r>
      <w:r>
        <w:rPr>
          <w:rFonts w:ascii="Angsana New" w:hAnsi="Angsana New"/>
          <w:b/>
          <w:sz w:val="32"/>
          <w:szCs w:val="32"/>
        </w:rPr>
        <w:t xml:space="preserve">: </w:t>
      </w:r>
      <w:r>
        <w:rPr>
          <w:rFonts w:ascii="Angsana New" w:hAnsi="Angsana New" w:hint="cs"/>
          <w:b/>
          <w:sz w:val="32"/>
          <w:szCs w:val="32"/>
          <w:cs/>
        </w:rPr>
        <w:t>พันบาท)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4"/>
        <w:gridCol w:w="1246"/>
        <w:gridCol w:w="1247"/>
        <w:gridCol w:w="1246"/>
        <w:gridCol w:w="1247"/>
      </w:tblGrid>
      <w:tr w:rsidR="00347A8B" w:rsidRPr="00C84972" w:rsidTr="00347A8B">
        <w:trPr>
          <w:tblHeader/>
        </w:trPr>
        <w:tc>
          <w:tcPr>
            <w:tcW w:w="4794" w:type="dxa"/>
            <w:tcBorders>
              <w:bottom w:val="nil"/>
            </w:tcBorders>
            <w:vAlign w:val="center"/>
          </w:tcPr>
          <w:p w:rsidR="00347A8B" w:rsidRPr="00C84972" w:rsidRDefault="00347A8B" w:rsidP="00347A8B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93" w:type="dxa"/>
            <w:gridSpan w:val="2"/>
            <w:vAlign w:val="bottom"/>
          </w:tcPr>
          <w:p w:rsidR="00347A8B" w:rsidRPr="00C84972" w:rsidRDefault="00347A8B" w:rsidP="00347A8B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  <w:vAlign w:val="bottom"/>
          </w:tcPr>
          <w:p w:rsidR="00347A8B" w:rsidRPr="00C84972" w:rsidRDefault="00347A8B" w:rsidP="00347A8B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7A8B" w:rsidRPr="00C84972" w:rsidTr="00347A8B">
        <w:trPr>
          <w:tblHeader/>
        </w:trPr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347A8B" w:rsidRPr="00C84972" w:rsidRDefault="00347A8B" w:rsidP="004258B9">
            <w:pPr>
              <w:ind w:left="186" w:hanging="1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246" w:type="dxa"/>
            <w:tcBorders>
              <w:bottom w:val="nil"/>
              <w:right w:val="dashed" w:sz="4" w:space="0" w:color="auto"/>
            </w:tcBorders>
            <w:vAlign w:val="bottom"/>
          </w:tcPr>
          <w:p w:rsidR="00347A8B" w:rsidRPr="00C84972" w:rsidRDefault="00347A8B" w:rsidP="002514BE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มีนาคม </w:t>
            </w:r>
          </w:p>
        </w:tc>
        <w:tc>
          <w:tcPr>
            <w:tcW w:w="1247" w:type="dxa"/>
            <w:tcBorders>
              <w:left w:val="dashed" w:sz="4" w:space="0" w:color="auto"/>
              <w:bottom w:val="nil"/>
            </w:tcBorders>
            <w:vAlign w:val="bottom"/>
          </w:tcPr>
          <w:p w:rsidR="00347A8B" w:rsidRPr="00C84972" w:rsidRDefault="00347A8B" w:rsidP="002514BE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</w:p>
        </w:tc>
        <w:tc>
          <w:tcPr>
            <w:tcW w:w="1246" w:type="dxa"/>
            <w:tcBorders>
              <w:bottom w:val="nil"/>
              <w:right w:val="dashed" w:sz="4" w:space="0" w:color="auto"/>
            </w:tcBorders>
            <w:vAlign w:val="bottom"/>
          </w:tcPr>
          <w:p w:rsidR="00347A8B" w:rsidRPr="00C84972" w:rsidRDefault="00347A8B" w:rsidP="002514BE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มีนาคม </w:t>
            </w:r>
          </w:p>
        </w:tc>
        <w:tc>
          <w:tcPr>
            <w:tcW w:w="1247" w:type="dxa"/>
            <w:tcBorders>
              <w:left w:val="dashed" w:sz="4" w:space="0" w:color="auto"/>
              <w:bottom w:val="nil"/>
            </w:tcBorders>
            <w:vAlign w:val="bottom"/>
          </w:tcPr>
          <w:p w:rsidR="00347A8B" w:rsidRPr="00C84972" w:rsidRDefault="00347A8B" w:rsidP="002514BE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</w:p>
        </w:tc>
      </w:tr>
      <w:tr w:rsidR="002514BE" w:rsidRPr="00C84972" w:rsidTr="002514BE">
        <w:tc>
          <w:tcPr>
            <w:tcW w:w="4794" w:type="dxa"/>
            <w:tcBorders>
              <w:top w:val="nil"/>
              <w:bottom w:val="single" w:sz="4" w:space="0" w:color="auto"/>
            </w:tcBorders>
            <w:vAlign w:val="bottom"/>
          </w:tcPr>
          <w:p w:rsidR="002514BE" w:rsidRPr="00C84972" w:rsidRDefault="002514BE" w:rsidP="004258B9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514BE" w:rsidRPr="00C84972" w:rsidRDefault="002514BE" w:rsidP="000601C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0601C2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2514BE" w:rsidRPr="00C84972" w:rsidRDefault="002514BE" w:rsidP="000601C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0601C2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514BE" w:rsidRPr="00C84972" w:rsidRDefault="002514BE" w:rsidP="000601C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0601C2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2514BE" w:rsidRPr="00C84972" w:rsidRDefault="002514BE" w:rsidP="000601C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0601C2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2514BE" w:rsidRPr="00C84972" w:rsidTr="002514BE">
        <w:tc>
          <w:tcPr>
            <w:tcW w:w="4794" w:type="dxa"/>
            <w:tcBorders>
              <w:top w:val="single" w:sz="4" w:space="0" w:color="auto"/>
              <w:bottom w:val="nil"/>
            </w:tcBorders>
            <w:vAlign w:val="bottom"/>
          </w:tcPr>
          <w:p w:rsidR="002514BE" w:rsidRPr="00C84972" w:rsidRDefault="002514BE" w:rsidP="004258B9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514BE" w:rsidRPr="00C84972" w:rsidRDefault="002514BE" w:rsidP="004258B9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2514BE" w:rsidRPr="00C84972" w:rsidRDefault="002514BE" w:rsidP="004258B9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514BE" w:rsidRPr="00C84972" w:rsidRDefault="002514BE" w:rsidP="004258B9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2514BE" w:rsidRPr="00C84972" w:rsidRDefault="002514BE" w:rsidP="00C84972">
            <w:pPr>
              <w:tabs>
                <w:tab w:val="decimal" w:pos="763"/>
              </w:tabs>
              <w:ind w:left="-87" w:right="-9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514BE" w:rsidRPr="00C84972" w:rsidTr="002514BE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2514BE" w:rsidRPr="00C84972" w:rsidRDefault="002514BE" w:rsidP="004258B9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2514BE" w:rsidRPr="00C84972" w:rsidRDefault="002514BE" w:rsidP="004258B9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514BE" w:rsidRPr="00C84972" w:rsidRDefault="002514BE" w:rsidP="004258B9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2514BE" w:rsidRPr="00C84972" w:rsidRDefault="002514BE" w:rsidP="004258B9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514BE" w:rsidRPr="00C84972" w:rsidRDefault="002514BE" w:rsidP="004258B9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8017F" w:rsidRPr="00C84972" w:rsidTr="002514BE">
        <w:trPr>
          <w:trHeight w:val="409"/>
        </w:trPr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98017F" w:rsidRPr="00C84972" w:rsidRDefault="0098017F" w:rsidP="004258B9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</w:rPr>
              <w:t>LV Europe S.A.*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98017F" w:rsidRPr="00C84972" w:rsidRDefault="0098017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C84972">
              <w:rPr>
                <w:rFonts w:ascii="Angsana New" w:hAnsi="Angsana New"/>
              </w:rPr>
              <w:t>--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98017F" w:rsidRPr="00C84972" w:rsidRDefault="0098017F" w:rsidP="004258B9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C84972">
              <w:rPr>
                <w:rFonts w:ascii="Angsana New" w:hAnsi="Angsana New"/>
              </w:rPr>
              <w:t>--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98017F" w:rsidRPr="00C84972" w:rsidRDefault="00AC379A" w:rsidP="002514B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17,224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98017F" w:rsidRPr="00C84972" w:rsidRDefault="0098017F" w:rsidP="00D708B0">
            <w:pPr>
              <w:tabs>
                <w:tab w:val="decimal" w:pos="905"/>
              </w:tabs>
              <w:ind w:left="-87" w:right="-93"/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17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,0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98017F" w:rsidRPr="00C84972" w:rsidTr="002514BE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98017F" w:rsidRPr="00D708B0" w:rsidRDefault="0098017F" w:rsidP="00D708B0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โกล</w:t>
            </w:r>
            <w:proofErr w:type="spellEnd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คอน</w:t>
            </w:r>
            <w:proofErr w:type="spellStart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ซัลติ้ง</w:t>
            </w:r>
            <w:proofErr w:type="spellEnd"/>
            <w:r w:rsidR="00AC379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แอนด์</w:t>
            </w:r>
            <w:proofErr w:type="spellEnd"/>
            <w:r w:rsidR="00AC379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เทรด</w:t>
            </w:r>
            <w:proofErr w:type="spellStart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ดิ้ง</w:t>
            </w:r>
            <w:proofErr w:type="spellEnd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98017F" w:rsidRPr="00C84972" w:rsidRDefault="0098017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C84972">
              <w:rPr>
                <w:rFonts w:ascii="Angsana New" w:hAnsi="Angsana New"/>
              </w:rPr>
              <w:t>--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98017F" w:rsidRPr="00C84972" w:rsidRDefault="0098017F" w:rsidP="004258B9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C84972">
              <w:rPr>
                <w:rFonts w:ascii="Angsana New" w:hAnsi="Angsana New"/>
              </w:rPr>
              <w:t>--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98017F" w:rsidRPr="00C84972" w:rsidRDefault="0098017F" w:rsidP="004258B9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24,140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98017F" w:rsidRPr="00C84972" w:rsidRDefault="0098017F" w:rsidP="00D708B0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cs/>
              </w:rPr>
            </w:pPr>
            <w:r w:rsidRPr="00C84972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4</w:t>
            </w:r>
            <w:r w:rsidRPr="00C8497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117</w:t>
            </w:r>
          </w:p>
        </w:tc>
      </w:tr>
      <w:tr w:rsidR="0098017F" w:rsidRPr="00C84972" w:rsidTr="002514BE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98017F" w:rsidRPr="00C84972" w:rsidRDefault="0098017F" w:rsidP="004258B9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98017F" w:rsidRPr="00C84972" w:rsidRDefault="0098017F" w:rsidP="004258B9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98017F" w:rsidRPr="00C84972" w:rsidRDefault="0098017F" w:rsidP="004258B9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98017F" w:rsidRPr="00C84972" w:rsidRDefault="0098017F" w:rsidP="004258B9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98017F" w:rsidRPr="00C84972" w:rsidRDefault="0098017F" w:rsidP="004258B9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98017F" w:rsidRPr="00C84972" w:rsidTr="005501D5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98017F" w:rsidRPr="00C84972" w:rsidRDefault="0098017F" w:rsidP="004258B9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</w:rPr>
              <w:t>-  Global Cement Capital Partners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98017F" w:rsidRPr="00C84972" w:rsidRDefault="0098017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98017F" w:rsidRPr="00C84972" w:rsidRDefault="0098017F" w:rsidP="00C43FF1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C84972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98017F" w:rsidRPr="00C84972" w:rsidRDefault="0098017F" w:rsidP="004258B9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98017F" w:rsidRPr="00C84972" w:rsidRDefault="0098017F" w:rsidP="00D708B0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C84972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</w:t>
            </w:r>
          </w:p>
        </w:tc>
      </w:tr>
      <w:tr w:rsidR="0098017F" w:rsidRPr="00C84972" w:rsidTr="005501D5">
        <w:tc>
          <w:tcPr>
            <w:tcW w:w="4794" w:type="dxa"/>
            <w:tcBorders>
              <w:top w:val="nil"/>
              <w:bottom w:val="single" w:sz="4" w:space="0" w:color="auto"/>
            </w:tcBorders>
            <w:vAlign w:val="bottom"/>
          </w:tcPr>
          <w:p w:rsidR="0098017F" w:rsidRPr="00C84972" w:rsidRDefault="0098017F" w:rsidP="00C84972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</w:rPr>
              <w:t>-  LV Technology Engineering</w:t>
            </w:r>
            <w:r w:rsidR="00CD3C3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(Tianjin) Co., Ltd.</w:t>
            </w:r>
            <w:r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98017F" w:rsidRPr="00C84972" w:rsidRDefault="0098017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24,423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98017F" w:rsidRPr="00C84972" w:rsidRDefault="0098017F" w:rsidP="00C43FF1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  <w:r w:rsidRPr="00C8497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011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98017F" w:rsidRPr="00C84972" w:rsidRDefault="0098017F" w:rsidP="004258B9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24,423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98017F" w:rsidRPr="00C84972" w:rsidRDefault="0098017F" w:rsidP="00D708B0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  <w:r w:rsidRPr="00C8497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011</w:t>
            </w:r>
          </w:p>
        </w:tc>
      </w:tr>
    </w:tbl>
    <w:p w:rsidR="008750E6" w:rsidRDefault="008750E6">
      <w:pPr>
        <w:rPr>
          <w:rFonts w:ascii="Angsana New" w:hAnsi="Angsana New" w:cs="Angsana New"/>
          <w:sz w:val="32"/>
          <w:szCs w:val="32"/>
        </w:rPr>
      </w:pPr>
    </w:p>
    <w:p w:rsidR="006E0CAA" w:rsidRDefault="006E0CAA">
      <w:pPr>
        <w:rPr>
          <w:rFonts w:ascii="Angsana New" w:hAnsi="Angsana New" w:cs="Angsana New"/>
          <w:sz w:val="32"/>
          <w:szCs w:val="32"/>
        </w:rPr>
      </w:pPr>
    </w:p>
    <w:p w:rsidR="005501D5" w:rsidRPr="002514BE" w:rsidRDefault="005501D5" w:rsidP="005501D5">
      <w:pPr>
        <w:pStyle w:val="ae"/>
        <w:tabs>
          <w:tab w:val="left" w:pos="1418"/>
        </w:tabs>
        <w:ind w:left="851" w:right="-97" w:firstLine="567"/>
        <w:jc w:val="right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 w:hint="cs"/>
          <w:b/>
          <w:sz w:val="32"/>
          <w:szCs w:val="32"/>
          <w:cs/>
        </w:rPr>
        <w:lastRenderedPageBreak/>
        <w:t xml:space="preserve">(หน่วย </w:t>
      </w:r>
      <w:r>
        <w:rPr>
          <w:rFonts w:ascii="Angsana New" w:hAnsi="Angsana New"/>
          <w:b/>
          <w:sz w:val="32"/>
          <w:szCs w:val="32"/>
        </w:rPr>
        <w:t xml:space="preserve">: </w:t>
      </w:r>
      <w:r>
        <w:rPr>
          <w:rFonts w:ascii="Angsana New" w:hAnsi="Angsana New" w:hint="cs"/>
          <w:b/>
          <w:sz w:val="32"/>
          <w:szCs w:val="32"/>
          <w:cs/>
        </w:rPr>
        <w:t>พันบาท)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4"/>
        <w:gridCol w:w="1246"/>
        <w:gridCol w:w="1247"/>
        <w:gridCol w:w="1246"/>
        <w:gridCol w:w="1247"/>
      </w:tblGrid>
      <w:tr w:rsidR="005501D5" w:rsidRPr="00C84972" w:rsidTr="006C7347">
        <w:trPr>
          <w:tblHeader/>
        </w:trPr>
        <w:tc>
          <w:tcPr>
            <w:tcW w:w="4794" w:type="dxa"/>
            <w:tcBorders>
              <w:bottom w:val="nil"/>
            </w:tcBorders>
            <w:vAlign w:val="center"/>
          </w:tcPr>
          <w:p w:rsidR="005501D5" w:rsidRPr="00C84972" w:rsidRDefault="005501D5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93" w:type="dxa"/>
            <w:gridSpan w:val="2"/>
            <w:vAlign w:val="bottom"/>
          </w:tcPr>
          <w:p w:rsidR="005501D5" w:rsidRPr="00C84972" w:rsidRDefault="005501D5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  <w:vAlign w:val="bottom"/>
          </w:tcPr>
          <w:p w:rsidR="005501D5" w:rsidRPr="00C84972" w:rsidRDefault="005501D5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01D5" w:rsidRPr="00C84972" w:rsidTr="006C7347">
        <w:trPr>
          <w:tblHeader/>
        </w:trPr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C84972" w:rsidRDefault="005501D5" w:rsidP="006C7347">
            <w:pPr>
              <w:ind w:left="186" w:hanging="1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246" w:type="dxa"/>
            <w:tcBorders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มีนาคม </w:t>
            </w:r>
          </w:p>
        </w:tc>
        <w:tc>
          <w:tcPr>
            <w:tcW w:w="1247" w:type="dxa"/>
            <w:tcBorders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</w:p>
        </w:tc>
        <w:tc>
          <w:tcPr>
            <w:tcW w:w="1246" w:type="dxa"/>
            <w:tcBorders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มีนาคม </w:t>
            </w:r>
          </w:p>
        </w:tc>
        <w:tc>
          <w:tcPr>
            <w:tcW w:w="1247" w:type="dxa"/>
            <w:tcBorders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</w:p>
        </w:tc>
      </w:tr>
      <w:tr w:rsidR="005501D5" w:rsidRPr="00C84972" w:rsidTr="006C7347">
        <w:tc>
          <w:tcPr>
            <w:tcW w:w="4794" w:type="dxa"/>
            <w:tcBorders>
              <w:top w:val="nil"/>
              <w:bottom w:val="single" w:sz="4" w:space="0" w:color="auto"/>
            </w:tcBorders>
            <w:vAlign w:val="bottom"/>
          </w:tcPr>
          <w:p w:rsidR="005501D5" w:rsidRPr="00C84972" w:rsidRDefault="005501D5" w:rsidP="006C7347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501D5" w:rsidRPr="00C84972" w:rsidRDefault="005501D5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501D5" w:rsidRPr="00C84972" w:rsidRDefault="005501D5" w:rsidP="006C7347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5501D5" w:rsidRPr="00C84972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FB1F88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B1F8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กิจการที่ควบคุมร่วมกัน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01D5" w:rsidRPr="00C84972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C84972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 xml:space="preserve"> BLVT, LLC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*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423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433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423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433</w:t>
            </w:r>
          </w:p>
        </w:tc>
      </w:tr>
      <w:tr w:rsidR="005501D5" w:rsidRPr="00C84972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FB1F88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B1F8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บุคคลและ</w:t>
            </w:r>
            <w:r w:rsidRPr="00FB1F8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01D5" w:rsidRPr="00C84972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C84972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 xml:space="preserve">-  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LV (Tianjin) International Trading Co.,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11,916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776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11,916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776</w:t>
            </w:r>
          </w:p>
        </w:tc>
      </w:tr>
      <w:tr w:rsidR="005501D5" w:rsidRPr="00C84972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C84972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</w:rPr>
              <w:t>-  LNV Technology Private Ltd.</w:t>
            </w:r>
            <w:r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15,521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895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15,521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895</w:t>
            </w:r>
          </w:p>
        </w:tc>
      </w:tr>
      <w:tr w:rsidR="005501D5" w:rsidRPr="00C84972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C84972" w:rsidRDefault="005501D5" w:rsidP="006C7347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</w:rPr>
              <w:t>-  Max (Myanmar) Manufacturing Co.,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left="-51"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73,955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9,</w:t>
            </w:r>
            <w:r>
              <w:rPr>
                <w:rFonts w:ascii="Angsana New" w:hAnsi="Angsana New" w:cs="Angsana New"/>
                <w:sz w:val="32"/>
                <w:szCs w:val="32"/>
              </w:rPr>
              <w:t>063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left="-51"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73,955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9,</w:t>
            </w:r>
            <w:r>
              <w:rPr>
                <w:rFonts w:ascii="Angsana New" w:hAnsi="Angsana New" w:cs="Angsana New"/>
                <w:sz w:val="32"/>
                <w:szCs w:val="32"/>
              </w:rPr>
              <w:t>063</w:t>
            </w:r>
          </w:p>
        </w:tc>
      </w:tr>
      <w:tr w:rsidR="005501D5" w:rsidRPr="00C84972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C84972" w:rsidRDefault="005501D5" w:rsidP="006C7347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  <w:proofErr w:type="spellStart"/>
            <w:r w:rsidRPr="00C84972">
              <w:rPr>
                <w:rFonts w:ascii="Angsana New" w:hAnsi="Angsana New" w:cs="Angsana New"/>
                <w:sz w:val="32"/>
                <w:szCs w:val="32"/>
              </w:rPr>
              <w:t>Kanbawza</w:t>
            </w:r>
            <w:proofErr w:type="spellEnd"/>
            <w:r w:rsidRPr="00C84972">
              <w:rPr>
                <w:rFonts w:ascii="Angsana New" w:hAnsi="Angsana New" w:cs="Angsana New"/>
                <w:sz w:val="32"/>
                <w:szCs w:val="32"/>
              </w:rPr>
              <w:t xml:space="preserve"> Industries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1,769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</w:rPr>
              <w:t>1,</w:t>
            </w:r>
            <w:r>
              <w:rPr>
                <w:rFonts w:ascii="Angsana New" w:hAnsi="Angsana New" w:cs="Angsana New"/>
                <w:sz w:val="32"/>
                <w:szCs w:val="32"/>
              </w:rPr>
              <w:t>811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1,769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</w:rPr>
              <w:t>1,</w:t>
            </w:r>
            <w:r>
              <w:rPr>
                <w:rFonts w:ascii="Angsana New" w:hAnsi="Angsana New" w:cs="Angsana New"/>
                <w:sz w:val="32"/>
                <w:szCs w:val="32"/>
              </w:rPr>
              <w:t>811</w:t>
            </w:r>
          </w:p>
        </w:tc>
      </w:tr>
      <w:tr w:rsidR="005501D5" w:rsidRPr="00C84972" w:rsidTr="005501D5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C84972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 xml:space="preserve">-  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Mr. Hans-Jorgen Ibsen Nielsen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--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--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</w:tr>
      <w:tr w:rsidR="005501D5" w:rsidRPr="00C84972" w:rsidTr="005501D5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C84972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128,020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C84972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14</w:t>
            </w:r>
            <w:r w:rsidRPr="00C8497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016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169,384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55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154</w:t>
            </w:r>
          </w:p>
        </w:tc>
      </w:tr>
      <w:tr w:rsidR="005501D5" w:rsidRPr="00C84972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C84972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84972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C8497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37,466</w:t>
            </w:r>
            <w:r w:rsidRPr="00C84972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C8497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38</w:t>
            </w:r>
            <w:r w:rsidRPr="00C8497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368</w:t>
            </w:r>
            <w:r w:rsidRPr="00C84972">
              <w:rPr>
                <w:rFonts w:ascii="Angsana New" w:hAnsi="Angsana New"/>
              </w:rPr>
              <w:t>)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C8497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54</w:t>
            </w:r>
            <w:r w:rsidRPr="00C8497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409</w:t>
            </w:r>
            <w:r w:rsidRPr="00C84972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55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112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01D5" w:rsidRPr="00C84972" w:rsidTr="005501D5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C84972" w:rsidRDefault="005501D5" w:rsidP="006C7347">
            <w:pPr>
              <w:ind w:left="186" w:hanging="186"/>
              <w:rPr>
                <w:rFonts w:ascii="Angsana New" w:hAnsi="Angsana New" w:cs="Angsana New"/>
                <w:b/>
                <w:bCs/>
                <w:i/>
                <w:iCs/>
                <w:sz w:val="32"/>
                <w:szCs w:val="32"/>
                <w:u w:val="single"/>
                <w:cs/>
              </w:rPr>
            </w:pPr>
            <w:r w:rsidRPr="00C8497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90,554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  <w:r w:rsidRPr="00C8497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648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114,975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84972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C849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042</w:t>
            </w:r>
          </w:p>
        </w:tc>
      </w:tr>
      <w:tr w:rsidR="005501D5" w:rsidRPr="00C84972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C84972" w:rsidRDefault="005501D5" w:rsidP="006C7347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01D5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347A8B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รายได้ที่ยังไม่ได้เรียกชำระ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6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501D5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347A8B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045C16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045C16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01D5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347A8B" w:rsidRDefault="005501D5" w:rsidP="006C7347">
            <w:pPr>
              <w:pStyle w:val="ae"/>
              <w:numPr>
                <w:ilvl w:val="0"/>
                <w:numId w:val="4"/>
              </w:numPr>
              <w:ind w:left="186" w:hanging="186"/>
              <w:rPr>
                <w:rFonts w:ascii="Angsana New" w:hAnsi="Angsana New"/>
                <w:sz w:val="32"/>
                <w:szCs w:val="32"/>
              </w:rPr>
            </w:pPr>
            <w:r w:rsidRPr="00347A8B">
              <w:rPr>
                <w:rFonts w:ascii="Angsana New" w:hAnsi="Angsana New"/>
                <w:sz w:val="32"/>
                <w:szCs w:val="32"/>
              </w:rPr>
              <w:t xml:space="preserve">Star Cement </w:t>
            </w:r>
            <w:proofErr w:type="spellStart"/>
            <w:r w:rsidRPr="00347A8B">
              <w:rPr>
                <w:rFonts w:ascii="Angsana New" w:hAnsi="Angsana New"/>
                <w:sz w:val="32"/>
                <w:szCs w:val="32"/>
              </w:rPr>
              <w:t>Lda</w:t>
            </w:r>
            <w:proofErr w:type="spellEnd"/>
            <w:r w:rsidRPr="00347A8B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1,094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1,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1,094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1,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5501D5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347A8B" w:rsidRDefault="005501D5" w:rsidP="006C7347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  <w:proofErr w:type="spellStart"/>
            <w:r w:rsidRPr="00347A8B">
              <w:rPr>
                <w:rFonts w:ascii="Angsana New" w:hAnsi="Angsana New" w:cs="Angsana New"/>
                <w:sz w:val="32"/>
                <w:szCs w:val="32"/>
              </w:rPr>
              <w:t>Kanbawza</w:t>
            </w:r>
            <w:proofErr w:type="spellEnd"/>
            <w:r w:rsidRPr="00347A8B">
              <w:rPr>
                <w:rFonts w:ascii="Angsana New" w:hAnsi="Angsana New" w:cs="Angsana New"/>
                <w:sz w:val="32"/>
                <w:szCs w:val="32"/>
              </w:rPr>
              <w:t xml:space="preserve"> Industries Ltd.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2,878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947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2,878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947</w:t>
            </w:r>
          </w:p>
        </w:tc>
      </w:tr>
      <w:tr w:rsidR="005501D5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347A8B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3,972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068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3,972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068</w:t>
            </w:r>
          </w:p>
        </w:tc>
      </w:tr>
      <w:tr w:rsidR="005501D5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347A8B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C379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3,972</w:t>
            </w:r>
            <w:r w:rsidRPr="00347A8B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4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068</w:t>
            </w:r>
            <w:r w:rsidRPr="00347A8B">
              <w:rPr>
                <w:rFonts w:ascii="Angsana New" w:hAnsi="Angsana New"/>
              </w:rPr>
              <w:t>)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3,972</w:t>
            </w:r>
            <w:r w:rsidRPr="00347A8B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4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068</w:t>
            </w:r>
            <w:r w:rsidRPr="00347A8B">
              <w:rPr>
                <w:rFonts w:ascii="Angsana New" w:hAnsi="Angsana New"/>
              </w:rPr>
              <w:t>)</w:t>
            </w:r>
          </w:p>
        </w:tc>
      </w:tr>
      <w:tr w:rsidR="005501D5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347A8B" w:rsidRDefault="005501D5" w:rsidP="006C7347">
            <w:pPr>
              <w:ind w:left="186" w:hanging="186"/>
              <w:rPr>
                <w:rFonts w:ascii="Angsana New" w:hAnsi="Angsana New" w:cs="Angsana New"/>
                <w:b/>
                <w:bCs/>
                <w:i/>
                <w:iCs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--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--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--</w:t>
            </w:r>
          </w:p>
        </w:tc>
      </w:tr>
      <w:tr w:rsidR="005501D5" w:rsidRPr="00C84972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C84972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C84972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C84972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01D5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347A8B" w:rsidRDefault="005501D5" w:rsidP="006C7347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เงินจ่ายล่วงหน้าแก่ผู้จัดจำหน่าย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045C16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045C16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cs/>
              </w:rPr>
            </w:pPr>
          </w:p>
        </w:tc>
      </w:tr>
      <w:tr w:rsidR="005501D5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347A8B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045C16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045C16" w:rsidRDefault="005501D5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01D5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347A8B" w:rsidRDefault="005501D5" w:rsidP="006C7347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LV Technology Engineering (Tianjin) Co., Ltd</w:t>
            </w: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6904A4"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35,235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712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35,235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712</w:t>
            </w:r>
          </w:p>
        </w:tc>
      </w:tr>
      <w:tr w:rsidR="005501D5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347A8B" w:rsidRDefault="005501D5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01D5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347A8B" w:rsidRDefault="005501D5" w:rsidP="006C7347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LNV Technology Private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  <w:tr w:rsidR="005501D5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5501D5" w:rsidRPr="00347A8B" w:rsidRDefault="005501D5" w:rsidP="006C7347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LV (Tianjin) International Trading Co.,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756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774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756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5501D5" w:rsidRPr="00347A8B" w:rsidRDefault="005501D5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774</w:t>
            </w:r>
          </w:p>
        </w:tc>
      </w:tr>
      <w:tr w:rsidR="00E15DFA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E15DFA" w:rsidRPr="00347A8B" w:rsidRDefault="00E15DFA" w:rsidP="006C7347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Gold Cement Co., Ltd.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E15DFA" w:rsidRPr="00347A8B" w:rsidRDefault="00E15DFA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28,563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E15DFA" w:rsidRPr="00347A8B" w:rsidRDefault="00E15DFA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29,251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E15DFA" w:rsidRPr="00347A8B" w:rsidRDefault="00E15DFA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28,563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E15DFA" w:rsidRPr="00347A8B" w:rsidRDefault="00E15DFA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29,251</w:t>
            </w:r>
          </w:p>
        </w:tc>
      </w:tr>
      <w:tr w:rsidR="006904A4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6904A4" w:rsidRPr="00347A8B" w:rsidRDefault="006904A4" w:rsidP="006C7347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904A4" w:rsidRPr="00347A8B" w:rsidRDefault="006904A4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64,593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6904A4" w:rsidRPr="00347A8B" w:rsidRDefault="006904A4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70,283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904A4" w:rsidRPr="00347A8B" w:rsidRDefault="006904A4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64,593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6904A4" w:rsidRPr="00347A8B" w:rsidRDefault="006904A4" w:rsidP="006C7347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70,283</w:t>
            </w:r>
          </w:p>
        </w:tc>
      </w:tr>
      <w:tr w:rsidR="006904A4" w:rsidRPr="00347A8B" w:rsidTr="005501D5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6904A4" w:rsidRPr="00347A8B" w:rsidRDefault="006904A4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  <w:r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904A4" w:rsidRPr="00347A8B" w:rsidRDefault="006904A4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7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142</w:t>
            </w:r>
            <w:r w:rsidRPr="00347A8B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6904A4" w:rsidRPr="00347A8B" w:rsidRDefault="006904A4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7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555</w:t>
            </w:r>
            <w:r w:rsidRPr="00347A8B">
              <w:rPr>
                <w:rFonts w:ascii="Angsana New" w:hAnsi="Angsana New"/>
              </w:rPr>
              <w:t>)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904A4" w:rsidRPr="00347A8B" w:rsidRDefault="006904A4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7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142</w:t>
            </w:r>
            <w:r w:rsidRPr="00347A8B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6904A4" w:rsidRPr="00347A8B" w:rsidRDefault="006904A4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7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555</w:t>
            </w:r>
            <w:r w:rsidRPr="00347A8B">
              <w:rPr>
                <w:rFonts w:ascii="Angsana New" w:hAnsi="Angsana New"/>
              </w:rPr>
              <w:t>)</w:t>
            </w:r>
          </w:p>
        </w:tc>
      </w:tr>
      <w:tr w:rsidR="006904A4" w:rsidRPr="00347A8B" w:rsidTr="005501D5">
        <w:tc>
          <w:tcPr>
            <w:tcW w:w="4794" w:type="dxa"/>
            <w:tcBorders>
              <w:top w:val="nil"/>
              <w:bottom w:val="single" w:sz="4" w:space="0" w:color="auto"/>
            </w:tcBorders>
            <w:vAlign w:val="bottom"/>
          </w:tcPr>
          <w:p w:rsidR="006904A4" w:rsidRPr="005501D5" w:rsidRDefault="006904A4" w:rsidP="006C7347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6904A4" w:rsidRPr="00347A8B" w:rsidRDefault="006904A4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47,451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6904A4" w:rsidRPr="00347A8B" w:rsidRDefault="006904A4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52,728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6904A4" w:rsidRPr="00347A8B" w:rsidRDefault="006904A4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47,451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6904A4" w:rsidRPr="00347A8B" w:rsidRDefault="006904A4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52,728</w:t>
            </w:r>
          </w:p>
        </w:tc>
      </w:tr>
    </w:tbl>
    <w:p w:rsidR="00045C16" w:rsidRPr="002514BE" w:rsidRDefault="00045C16" w:rsidP="00045C16">
      <w:pPr>
        <w:pStyle w:val="ae"/>
        <w:tabs>
          <w:tab w:val="left" w:pos="1418"/>
        </w:tabs>
        <w:ind w:left="851" w:right="-97" w:firstLine="567"/>
        <w:jc w:val="right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 w:hint="cs"/>
          <w:b/>
          <w:sz w:val="32"/>
          <w:szCs w:val="32"/>
          <w:cs/>
        </w:rPr>
        <w:lastRenderedPageBreak/>
        <w:t xml:space="preserve">(หน่วย </w:t>
      </w:r>
      <w:r>
        <w:rPr>
          <w:rFonts w:ascii="Angsana New" w:hAnsi="Angsana New"/>
          <w:b/>
          <w:sz w:val="32"/>
          <w:szCs w:val="32"/>
        </w:rPr>
        <w:t xml:space="preserve">: </w:t>
      </w:r>
      <w:r>
        <w:rPr>
          <w:rFonts w:ascii="Angsana New" w:hAnsi="Angsana New" w:hint="cs"/>
          <w:b/>
          <w:sz w:val="32"/>
          <w:szCs w:val="32"/>
          <w:cs/>
        </w:rPr>
        <w:t>พันบาท)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4"/>
        <w:gridCol w:w="1246"/>
        <w:gridCol w:w="1247"/>
        <w:gridCol w:w="1246"/>
        <w:gridCol w:w="1247"/>
      </w:tblGrid>
      <w:tr w:rsidR="00347A8B" w:rsidRPr="00347A8B" w:rsidTr="00B1335D">
        <w:trPr>
          <w:tblHeader/>
        </w:trPr>
        <w:tc>
          <w:tcPr>
            <w:tcW w:w="4794" w:type="dxa"/>
            <w:tcBorders>
              <w:bottom w:val="nil"/>
            </w:tcBorders>
            <w:vAlign w:val="center"/>
          </w:tcPr>
          <w:p w:rsidR="00347A8B" w:rsidRPr="00347A8B" w:rsidRDefault="00347A8B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93" w:type="dxa"/>
            <w:gridSpan w:val="2"/>
            <w:vAlign w:val="bottom"/>
          </w:tcPr>
          <w:p w:rsidR="00347A8B" w:rsidRPr="00347A8B" w:rsidRDefault="00347A8B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  <w:vAlign w:val="bottom"/>
          </w:tcPr>
          <w:p w:rsidR="00347A8B" w:rsidRPr="00347A8B" w:rsidRDefault="00347A8B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7A8B" w:rsidRPr="00347A8B" w:rsidTr="00B1335D">
        <w:trPr>
          <w:tblHeader/>
        </w:trPr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347A8B" w:rsidRPr="00347A8B" w:rsidRDefault="00347A8B" w:rsidP="00B1335D">
            <w:pPr>
              <w:ind w:left="186" w:hanging="1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246" w:type="dxa"/>
            <w:tcBorders>
              <w:bottom w:val="nil"/>
              <w:right w:val="dashed" w:sz="4" w:space="0" w:color="auto"/>
            </w:tcBorders>
            <w:vAlign w:val="bottom"/>
          </w:tcPr>
          <w:p w:rsidR="00347A8B" w:rsidRPr="00347A8B" w:rsidRDefault="00347A8B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มีนาคม </w:t>
            </w:r>
          </w:p>
        </w:tc>
        <w:tc>
          <w:tcPr>
            <w:tcW w:w="1247" w:type="dxa"/>
            <w:tcBorders>
              <w:left w:val="dashed" w:sz="4" w:space="0" w:color="auto"/>
              <w:bottom w:val="nil"/>
            </w:tcBorders>
            <w:vAlign w:val="bottom"/>
          </w:tcPr>
          <w:p w:rsidR="00347A8B" w:rsidRPr="00347A8B" w:rsidRDefault="00347A8B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</w:p>
        </w:tc>
        <w:tc>
          <w:tcPr>
            <w:tcW w:w="1246" w:type="dxa"/>
            <w:tcBorders>
              <w:bottom w:val="nil"/>
              <w:right w:val="dashed" w:sz="4" w:space="0" w:color="auto"/>
            </w:tcBorders>
            <w:vAlign w:val="bottom"/>
          </w:tcPr>
          <w:p w:rsidR="00347A8B" w:rsidRPr="00347A8B" w:rsidRDefault="00347A8B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มีนาคม </w:t>
            </w:r>
          </w:p>
        </w:tc>
        <w:tc>
          <w:tcPr>
            <w:tcW w:w="1247" w:type="dxa"/>
            <w:tcBorders>
              <w:left w:val="dashed" w:sz="4" w:space="0" w:color="auto"/>
              <w:bottom w:val="nil"/>
            </w:tcBorders>
            <w:vAlign w:val="bottom"/>
          </w:tcPr>
          <w:p w:rsidR="00347A8B" w:rsidRPr="00347A8B" w:rsidRDefault="00347A8B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</w:p>
        </w:tc>
      </w:tr>
      <w:tr w:rsidR="00347A8B" w:rsidRPr="00347A8B" w:rsidTr="00B1335D">
        <w:tc>
          <w:tcPr>
            <w:tcW w:w="4794" w:type="dxa"/>
            <w:tcBorders>
              <w:top w:val="nil"/>
              <w:bottom w:val="single" w:sz="4" w:space="0" w:color="auto"/>
            </w:tcBorders>
            <w:vAlign w:val="bottom"/>
          </w:tcPr>
          <w:p w:rsidR="00347A8B" w:rsidRPr="00347A8B" w:rsidRDefault="00347A8B" w:rsidP="00B1335D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47A8B" w:rsidRPr="00347A8B" w:rsidRDefault="00347A8B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0601C2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47A8B" w:rsidRPr="00347A8B" w:rsidRDefault="00347A8B" w:rsidP="000601C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0601C2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47A8B" w:rsidRPr="00347A8B" w:rsidRDefault="000601C2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47A8B" w:rsidRPr="00347A8B" w:rsidRDefault="000601C2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BA7AEF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7AEF" w:rsidRPr="00347A8B" w:rsidRDefault="00BA7AEF" w:rsidP="006C7347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7AEF" w:rsidRPr="00045C16" w:rsidRDefault="00BA7AEF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7AEF" w:rsidRPr="00045C16" w:rsidRDefault="00BA7AEF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7AEF" w:rsidRPr="00347A8B" w:rsidRDefault="00BA7AEF" w:rsidP="006C7347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7AEF" w:rsidRPr="00347A8B" w:rsidRDefault="00BA7AEF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BA7AEF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7AEF" w:rsidRPr="00347A8B" w:rsidRDefault="00BA7AEF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7AEF" w:rsidRPr="00045C16" w:rsidRDefault="00BA7AEF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7AEF" w:rsidRPr="00045C16" w:rsidRDefault="00BA7AEF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7AEF" w:rsidRPr="00347A8B" w:rsidRDefault="00BA7AEF" w:rsidP="006C7347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7AEF" w:rsidRPr="00347A8B" w:rsidRDefault="00BA7AEF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BA7AEF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7AEF" w:rsidRPr="00347A8B" w:rsidRDefault="00BA7AEF" w:rsidP="006C7347">
            <w:pPr>
              <w:pStyle w:val="ae"/>
              <w:numPr>
                <w:ilvl w:val="0"/>
                <w:numId w:val="4"/>
              </w:numPr>
              <w:ind w:left="18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/>
                <w:sz w:val="32"/>
                <w:szCs w:val="32"/>
              </w:rPr>
              <w:t>LV Europe S.A.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7AEF" w:rsidRPr="00347A8B" w:rsidRDefault="00BA7AEF" w:rsidP="006C7347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7AEF" w:rsidRPr="00347A8B" w:rsidRDefault="00BA7AEF" w:rsidP="006C7347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7AEF" w:rsidRPr="00347A8B" w:rsidRDefault="00BA7AEF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24,451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7AEF" w:rsidRPr="00347A8B" w:rsidRDefault="00BA7AEF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24,</w:t>
            </w:r>
            <w:r>
              <w:rPr>
                <w:rFonts w:ascii="Angsana New" w:hAnsi="Angsana New"/>
              </w:rPr>
              <w:t>162</w:t>
            </w:r>
          </w:p>
        </w:tc>
      </w:tr>
      <w:tr w:rsidR="00BA7AEF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7AEF" w:rsidRPr="00347A8B" w:rsidRDefault="00BA7AEF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BA7AEF" w:rsidRPr="00347A8B" w:rsidRDefault="00BA7AEF" w:rsidP="006C7347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BA7AEF" w:rsidRPr="00347A8B" w:rsidRDefault="00BA7AEF" w:rsidP="006C7347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BA7AEF" w:rsidRPr="00347A8B" w:rsidRDefault="00BA7AEF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(24,</w:t>
            </w:r>
            <w:r>
              <w:rPr>
                <w:rFonts w:ascii="Angsana New" w:hAnsi="Angsana New"/>
              </w:rPr>
              <w:t>451</w:t>
            </w:r>
            <w:r w:rsidRPr="00347A8B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BA7AEF" w:rsidRPr="00347A8B" w:rsidRDefault="00BA7AEF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(24,</w:t>
            </w:r>
            <w:r>
              <w:rPr>
                <w:rFonts w:ascii="Angsana New" w:hAnsi="Angsana New"/>
              </w:rPr>
              <w:t>162</w:t>
            </w:r>
            <w:r w:rsidRPr="00347A8B">
              <w:rPr>
                <w:rFonts w:ascii="Angsana New" w:hAnsi="Angsana New"/>
              </w:rPr>
              <w:t>)</w:t>
            </w:r>
          </w:p>
        </w:tc>
      </w:tr>
      <w:tr w:rsidR="00BA7AEF" w:rsidRPr="00347A8B" w:rsidTr="006C7347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7AEF" w:rsidRPr="00A87CE6" w:rsidRDefault="00BA7AEF" w:rsidP="006C7347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BA7AEF" w:rsidRPr="00347A8B" w:rsidRDefault="00BA7AEF" w:rsidP="006C7347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BA7AEF" w:rsidRPr="00347A8B" w:rsidRDefault="00BA7AEF" w:rsidP="006C7347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BA7AEF" w:rsidRPr="00347A8B" w:rsidRDefault="00BA7AEF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  <w:cs/>
              </w:rPr>
              <w:t>--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BA7AEF" w:rsidRPr="00347A8B" w:rsidRDefault="00BA7AEF" w:rsidP="006C7347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  <w:cs/>
              </w:rPr>
              <w:t>--</w:t>
            </w:r>
          </w:p>
        </w:tc>
      </w:tr>
      <w:tr w:rsidR="00BA7AEF" w:rsidRPr="00BA7AEF" w:rsidTr="00347A8B">
        <w:tc>
          <w:tcPr>
            <w:tcW w:w="47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7AEF" w:rsidRPr="00BA7AEF" w:rsidRDefault="00BA7AEF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BA7AEF" w:rsidRPr="00BA7AEF" w:rsidRDefault="00BA7AEF" w:rsidP="006D23AE">
            <w:pPr>
              <w:tabs>
                <w:tab w:val="decimal" w:pos="67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7AEF" w:rsidRPr="00BA7AEF" w:rsidRDefault="00BA7AEF" w:rsidP="006D23AE">
            <w:pPr>
              <w:tabs>
                <w:tab w:val="decimal" w:pos="97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7AEF" w:rsidRPr="00BA7AEF" w:rsidRDefault="00BA7AEF" w:rsidP="006D23AE">
            <w:pPr>
              <w:tabs>
                <w:tab w:val="decimal" w:pos="7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7AEF" w:rsidRPr="00BA7AEF" w:rsidRDefault="00BA7AE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47A8B" w:rsidRPr="00347A8B" w:rsidTr="00347A8B">
        <w:tc>
          <w:tcPr>
            <w:tcW w:w="47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47A8B" w:rsidRPr="00347A8B" w:rsidRDefault="00347A8B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เงินประกันผลงานตามสัญญาก่อสร้าง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47A8B" w:rsidRPr="00347A8B" w:rsidRDefault="00347A8B" w:rsidP="006D23AE">
            <w:pPr>
              <w:tabs>
                <w:tab w:val="decimal" w:pos="6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347A8B" w:rsidRPr="00347A8B" w:rsidRDefault="00347A8B" w:rsidP="006D23AE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47A8B" w:rsidRPr="00347A8B" w:rsidRDefault="00347A8B" w:rsidP="006D23AE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347A8B" w:rsidRPr="00347A8B" w:rsidRDefault="00347A8B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347A8B" w:rsidRPr="00347A8B" w:rsidTr="00347A8B">
        <w:tc>
          <w:tcPr>
            <w:tcW w:w="47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47A8B" w:rsidRPr="00347A8B" w:rsidRDefault="00347A8B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47A8B" w:rsidRPr="00347A8B" w:rsidRDefault="00347A8B" w:rsidP="006D23AE">
            <w:pPr>
              <w:tabs>
                <w:tab w:val="decimal" w:pos="6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347A8B" w:rsidRPr="00347A8B" w:rsidRDefault="00347A8B" w:rsidP="006D23AE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347A8B" w:rsidRPr="00347A8B" w:rsidRDefault="00347A8B" w:rsidP="006D23AE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347A8B" w:rsidRPr="00347A8B" w:rsidRDefault="00347A8B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4F2D69" w:rsidRPr="00347A8B" w:rsidTr="00347A8B">
        <w:tc>
          <w:tcPr>
            <w:tcW w:w="47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F2D69" w:rsidRPr="00347A8B" w:rsidRDefault="004F2D69" w:rsidP="006D23AE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347A8B">
              <w:rPr>
                <w:rFonts w:ascii="Angsana New" w:hAnsi="Angsana New" w:cs="Angsana New"/>
                <w:sz w:val="32"/>
                <w:szCs w:val="32"/>
              </w:rPr>
              <w:t>Kanbawza</w:t>
            </w:r>
            <w:proofErr w:type="spellEnd"/>
            <w:r w:rsidRPr="00347A8B">
              <w:rPr>
                <w:rFonts w:ascii="Angsana New" w:hAnsi="Angsana New" w:cs="Angsana New"/>
                <w:sz w:val="32"/>
                <w:szCs w:val="32"/>
              </w:rPr>
              <w:t xml:space="preserve"> Industries Ltd.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F2D69" w:rsidRPr="00347A8B" w:rsidRDefault="004F2D69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218,363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2D69" w:rsidRPr="00347A8B" w:rsidRDefault="004F2D69" w:rsidP="00C43FF1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2</w:t>
            </w:r>
            <w:r w:rsidRPr="00347A8B">
              <w:rPr>
                <w:rFonts w:ascii="Angsana New" w:hAnsi="Angsana New"/>
              </w:rPr>
              <w:t>3,</w:t>
            </w:r>
            <w:r>
              <w:rPr>
                <w:rFonts w:ascii="Angsana New" w:hAnsi="Angsana New"/>
              </w:rPr>
              <w:t>627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2D69" w:rsidRPr="00347A8B" w:rsidRDefault="004F2D69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218,363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2D69" w:rsidRPr="00347A8B" w:rsidRDefault="004F2D69" w:rsidP="00A87CE6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2</w:t>
            </w:r>
            <w:r w:rsidRPr="00347A8B">
              <w:rPr>
                <w:rFonts w:ascii="Angsana New" w:hAnsi="Angsana New"/>
              </w:rPr>
              <w:t>3,</w:t>
            </w:r>
            <w:r>
              <w:rPr>
                <w:rFonts w:ascii="Angsana New" w:hAnsi="Angsana New"/>
              </w:rPr>
              <w:t>627</w:t>
            </w:r>
          </w:p>
        </w:tc>
      </w:tr>
      <w:tr w:rsidR="004F2D69" w:rsidRPr="00347A8B" w:rsidTr="00347A8B">
        <w:tc>
          <w:tcPr>
            <w:tcW w:w="47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F2D69" w:rsidRPr="00347A8B" w:rsidRDefault="004F2D69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 xml:space="preserve">-  Max </w:t>
            </w:r>
            <w:r w:rsidRPr="00347A8B">
              <w:rPr>
                <w:rFonts w:ascii="Angsana New" w:hAnsi="Angsana New" w:cs="Angsana New"/>
                <w:b/>
                <w:sz w:val="32"/>
                <w:szCs w:val="32"/>
                <w:cs/>
              </w:rPr>
              <w:t>(</w:t>
            </w:r>
            <w:proofErr w:type="spellStart"/>
            <w:r w:rsidRPr="00347A8B">
              <w:rPr>
                <w:rFonts w:ascii="Angsana New" w:hAnsi="Angsana New" w:cs="Angsana New"/>
                <w:b/>
                <w:sz w:val="32"/>
                <w:szCs w:val="32"/>
                <w:cs/>
              </w:rPr>
              <w:t>My</w:t>
            </w:r>
            <w:proofErr w:type="spellEnd"/>
            <w:r w:rsidRPr="00347A8B">
              <w:rPr>
                <w:rFonts w:ascii="Angsana New" w:hAnsi="Angsana New" w:cs="Angsana New"/>
                <w:bCs/>
                <w:sz w:val="32"/>
                <w:szCs w:val="32"/>
              </w:rPr>
              <w:t>a</w:t>
            </w:r>
            <w:proofErr w:type="spellStart"/>
            <w:r w:rsidRPr="00347A8B">
              <w:rPr>
                <w:rFonts w:ascii="Angsana New" w:hAnsi="Angsana New" w:cs="Angsana New"/>
                <w:b/>
                <w:sz w:val="32"/>
                <w:szCs w:val="32"/>
                <w:cs/>
              </w:rPr>
              <w:t>nmar</w:t>
            </w:r>
            <w:proofErr w:type="spellEnd"/>
            <w:r w:rsidRPr="00347A8B">
              <w:rPr>
                <w:rFonts w:ascii="Angsana New" w:hAnsi="Angsana New" w:cs="Angsana New"/>
                <w:b/>
                <w:sz w:val="32"/>
                <w:szCs w:val="32"/>
                <w:cs/>
              </w:rPr>
              <w:t>)</w:t>
            </w:r>
            <w:r w:rsidR="00EA1A12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Manufacturing Co., Ltd.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4F2D69" w:rsidRPr="00347A8B" w:rsidRDefault="004F2D69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69,437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F2D69" w:rsidRPr="00347A8B" w:rsidRDefault="004F2D69" w:rsidP="00C43FF1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  <w:r w:rsidRPr="00347A8B">
              <w:rPr>
                <w:rFonts w:ascii="Angsana New" w:hAnsi="Angsana New"/>
                <w:cs/>
              </w:rPr>
              <w:t>3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519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F2D69" w:rsidRPr="00347A8B" w:rsidRDefault="004F2D69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69,437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F2D69" w:rsidRPr="00347A8B" w:rsidRDefault="004F2D69" w:rsidP="00A87CE6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  <w:r w:rsidRPr="00347A8B">
              <w:rPr>
                <w:rFonts w:ascii="Angsana New" w:hAnsi="Angsana New"/>
                <w:cs/>
              </w:rPr>
              <w:t>3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519</w:t>
            </w:r>
          </w:p>
        </w:tc>
      </w:tr>
      <w:tr w:rsidR="004F2D69" w:rsidRPr="00347A8B" w:rsidTr="00347A8B">
        <w:tc>
          <w:tcPr>
            <w:tcW w:w="47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F2D69" w:rsidRPr="00347A8B" w:rsidRDefault="004F2D69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F2D69" w:rsidRPr="00347A8B" w:rsidRDefault="004F2D69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287,800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4F2D69" w:rsidRPr="00347A8B" w:rsidRDefault="004F2D69" w:rsidP="00C43FF1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  <w:cs/>
              </w:rPr>
              <w:t>2</w:t>
            </w:r>
            <w:r>
              <w:rPr>
                <w:rFonts w:ascii="Angsana New" w:hAnsi="Angsana New" w:hint="cs"/>
                <w:cs/>
              </w:rPr>
              <w:t>87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</w:t>
            </w:r>
            <w:r w:rsidRPr="00347A8B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F2D69" w:rsidRPr="00347A8B" w:rsidRDefault="004F2D69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287,800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4F2D69" w:rsidRPr="00347A8B" w:rsidRDefault="004F2D69" w:rsidP="00A87CE6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  <w:cs/>
              </w:rPr>
              <w:t>2</w:t>
            </w:r>
            <w:r>
              <w:rPr>
                <w:rFonts w:ascii="Angsana New" w:hAnsi="Angsana New" w:hint="cs"/>
                <w:cs/>
              </w:rPr>
              <w:t>87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</w:t>
            </w:r>
            <w:r w:rsidRPr="00347A8B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6</w:t>
            </w:r>
          </w:p>
        </w:tc>
      </w:tr>
      <w:tr w:rsidR="004F2D69" w:rsidRPr="00347A8B" w:rsidTr="00347A8B">
        <w:tc>
          <w:tcPr>
            <w:tcW w:w="47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F2D69" w:rsidRPr="00347A8B" w:rsidRDefault="004F2D69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4F2D69" w:rsidRPr="00347A8B" w:rsidRDefault="004F2D69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40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957</w:t>
            </w:r>
            <w:r w:rsidRPr="00347A8B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F2D69" w:rsidRPr="00347A8B" w:rsidRDefault="004F2D69" w:rsidP="00C43FF1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44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354</w:t>
            </w:r>
            <w:r w:rsidRPr="00347A8B">
              <w:rPr>
                <w:rFonts w:ascii="Angsana New" w:hAnsi="Angsana New"/>
              </w:rPr>
              <w:t>)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F2D69" w:rsidRPr="00347A8B" w:rsidRDefault="004F2D69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40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957</w:t>
            </w:r>
            <w:r w:rsidRPr="00347A8B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F2D69" w:rsidRPr="00347A8B" w:rsidRDefault="004F2D69" w:rsidP="00A87CE6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44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354</w:t>
            </w:r>
            <w:r w:rsidRPr="00347A8B">
              <w:rPr>
                <w:rFonts w:ascii="Angsana New" w:hAnsi="Angsana New"/>
              </w:rPr>
              <w:t>)</w:t>
            </w:r>
          </w:p>
        </w:tc>
      </w:tr>
      <w:tr w:rsidR="004F2D69" w:rsidRPr="00347A8B" w:rsidTr="00347A8B">
        <w:tc>
          <w:tcPr>
            <w:tcW w:w="47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F2D69" w:rsidRPr="00A87CE6" w:rsidRDefault="004F2D69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87C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4F2D69" w:rsidRPr="00347A8B" w:rsidRDefault="004F2D69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146,843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4F2D69" w:rsidRPr="00347A8B" w:rsidRDefault="004F2D69" w:rsidP="00C43FF1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4</w:t>
            </w:r>
            <w:r w:rsidRPr="00347A8B">
              <w:rPr>
                <w:rFonts w:ascii="Angsana New" w:hAnsi="Angsana New"/>
              </w:rPr>
              <w:t>2,</w:t>
            </w:r>
            <w:r>
              <w:rPr>
                <w:rFonts w:ascii="Angsana New" w:hAnsi="Angsana New"/>
              </w:rPr>
              <w:t>792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4F2D69" w:rsidRPr="00347A8B" w:rsidRDefault="004F2D69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146,843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4F2D69" w:rsidRPr="00347A8B" w:rsidRDefault="004F2D69" w:rsidP="00A87CE6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4</w:t>
            </w:r>
            <w:r w:rsidRPr="00347A8B">
              <w:rPr>
                <w:rFonts w:ascii="Angsana New" w:hAnsi="Angsana New"/>
              </w:rPr>
              <w:t>2,</w:t>
            </w:r>
            <w:r>
              <w:rPr>
                <w:rFonts w:ascii="Angsana New" w:hAnsi="Angsana New"/>
              </w:rPr>
              <w:t>792</w:t>
            </w:r>
          </w:p>
        </w:tc>
      </w:tr>
      <w:tr w:rsidR="00AC379A" w:rsidRPr="00BA7AEF" w:rsidTr="00B8303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AC379A" w:rsidRPr="00BA7AEF" w:rsidRDefault="00AC379A" w:rsidP="00B8303B">
            <w:pPr>
              <w:ind w:left="186" w:hanging="18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79A" w:rsidRPr="00BA7AEF" w:rsidRDefault="00AC379A" w:rsidP="00B8303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79A" w:rsidRPr="00BA7AEF" w:rsidRDefault="00AC379A" w:rsidP="00B8303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79A" w:rsidRPr="00BA7AEF" w:rsidRDefault="00AC379A" w:rsidP="00B8303B">
            <w:pPr>
              <w:tabs>
                <w:tab w:val="decimal" w:pos="7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79A" w:rsidRPr="00BA7AEF" w:rsidRDefault="00AC379A" w:rsidP="00B8303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F2D69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4F2D69" w:rsidRPr="00347A8B" w:rsidRDefault="004F2D69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2D69" w:rsidRPr="00347A8B" w:rsidRDefault="004F2D69" w:rsidP="006D23AE">
            <w:pPr>
              <w:tabs>
                <w:tab w:val="decimal" w:pos="6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2D69" w:rsidRPr="00347A8B" w:rsidRDefault="004F2D69" w:rsidP="006D23AE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2D69" w:rsidRPr="00347A8B" w:rsidRDefault="004F2D69" w:rsidP="006D23AE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2D69" w:rsidRPr="00347A8B" w:rsidRDefault="004F2D69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4F2D69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4F2D69" w:rsidRPr="00347A8B" w:rsidRDefault="004F2D69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2D69" w:rsidRPr="00347A8B" w:rsidRDefault="004F2D69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2D69" w:rsidRPr="00347A8B" w:rsidRDefault="004F2D69" w:rsidP="006D23AE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2D69" w:rsidRPr="00347A8B" w:rsidRDefault="004F2D69" w:rsidP="006D23AE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2D69" w:rsidRPr="00347A8B" w:rsidRDefault="004F2D69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4F2D69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4F2D69" w:rsidRPr="00347A8B" w:rsidRDefault="004F2D69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โกล</w:t>
            </w:r>
            <w:proofErr w:type="spellEnd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คอน</w:t>
            </w:r>
            <w:proofErr w:type="spellStart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ซัลติ้ง</w:t>
            </w:r>
            <w:proofErr w:type="spellEnd"/>
            <w:r w:rsidR="00A17F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แอนด์</w:t>
            </w:r>
            <w:proofErr w:type="spellEnd"/>
            <w:r w:rsidR="00A17F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เทรด</w:t>
            </w:r>
            <w:proofErr w:type="spellStart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ดิ้ง</w:t>
            </w:r>
            <w:proofErr w:type="spellEnd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2D69" w:rsidRPr="00347A8B" w:rsidRDefault="00D76D2E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2D69" w:rsidRPr="00347A8B" w:rsidRDefault="004F2D69" w:rsidP="006D23AE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2D69" w:rsidRPr="00347A8B" w:rsidRDefault="00D76D2E" w:rsidP="00347A8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361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2D69" w:rsidRPr="00347A8B" w:rsidRDefault="004F2D69" w:rsidP="00347A8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</w:t>
            </w:r>
          </w:p>
        </w:tc>
      </w:tr>
      <w:tr w:rsidR="004F2D69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4F2D69" w:rsidRPr="00347A8B" w:rsidRDefault="004F2D69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2D69" w:rsidRPr="00347A8B" w:rsidRDefault="004F2D69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2D69" w:rsidRPr="00347A8B" w:rsidRDefault="004F2D69" w:rsidP="006D23AE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4F2D69" w:rsidRPr="00347A8B" w:rsidRDefault="004F2D69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4F2D69" w:rsidRPr="00347A8B" w:rsidRDefault="004F2D69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BA479F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479F" w:rsidRPr="00347A8B" w:rsidRDefault="00BA479F" w:rsidP="006D23AE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LV Technology Engineering (Tianjin) Co.,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134,806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C50AF2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</w:t>
            </w:r>
            <w:r w:rsidRPr="00347A8B">
              <w:rPr>
                <w:rFonts w:ascii="Angsana New" w:hAnsi="Angsana New"/>
              </w:rPr>
              <w:t>,5</w:t>
            </w:r>
            <w:r>
              <w:rPr>
                <w:rFonts w:ascii="Angsana New" w:hAnsi="Angsana New"/>
              </w:rPr>
              <w:t>81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134,806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BA479F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</w:t>
            </w:r>
            <w:r w:rsidRPr="00347A8B">
              <w:rPr>
                <w:rFonts w:ascii="Angsana New" w:hAnsi="Angsana New"/>
              </w:rPr>
              <w:t>,5</w:t>
            </w:r>
            <w:r>
              <w:rPr>
                <w:rFonts w:ascii="Angsana New" w:hAnsi="Angsana New"/>
              </w:rPr>
              <w:t>81</w:t>
            </w:r>
          </w:p>
        </w:tc>
      </w:tr>
      <w:tr w:rsidR="00BA479F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479F" w:rsidRPr="00347A8B" w:rsidRDefault="00BA479F" w:rsidP="006D23AE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  <w:proofErr w:type="spellStart"/>
            <w:r w:rsidRPr="00347A8B">
              <w:rPr>
                <w:rFonts w:ascii="Angsana New" w:hAnsi="Angsana New" w:cs="Angsana New"/>
                <w:sz w:val="32"/>
                <w:szCs w:val="32"/>
              </w:rPr>
              <w:t>Ceminter</w:t>
            </w:r>
            <w:proofErr w:type="spellEnd"/>
            <w:r w:rsidRPr="00347A8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347A8B">
              <w:rPr>
                <w:rFonts w:ascii="Angsana New" w:hAnsi="Angsana New" w:cs="Angsana New"/>
                <w:sz w:val="32"/>
                <w:szCs w:val="32"/>
              </w:rPr>
              <w:t>Pte.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C50AF2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</w:t>
            </w:r>
          </w:p>
        </w:tc>
      </w:tr>
      <w:tr w:rsidR="00BA479F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479F" w:rsidRPr="006C7347" w:rsidRDefault="00BA479F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C50AF2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BA479F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479F" w:rsidRPr="00347A8B" w:rsidRDefault="00BA479F" w:rsidP="006D23AE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LNV Technology Private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26,476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C50AF2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  <w:cs/>
              </w:rPr>
              <w:t>2</w:t>
            </w:r>
            <w:r>
              <w:rPr>
                <w:rFonts w:ascii="Angsana New" w:hAnsi="Angsana New" w:hint="cs"/>
                <w:cs/>
              </w:rPr>
              <w:t>7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114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26,476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BA479F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  <w:cs/>
              </w:rPr>
              <w:t>2</w:t>
            </w:r>
            <w:r>
              <w:rPr>
                <w:rFonts w:ascii="Angsana New" w:hAnsi="Angsana New" w:hint="cs"/>
                <w:cs/>
              </w:rPr>
              <w:t>7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114</w:t>
            </w:r>
          </w:p>
        </w:tc>
      </w:tr>
      <w:tr w:rsidR="00BA479F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479F" w:rsidRPr="00347A8B" w:rsidRDefault="00BA479F" w:rsidP="006D23AE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LV (Tianjin) International Trading Co.,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16,556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C50AF2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955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16,556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BA479F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955</w:t>
            </w:r>
          </w:p>
        </w:tc>
      </w:tr>
      <w:tr w:rsidR="00BA479F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479F" w:rsidRPr="00347A8B" w:rsidRDefault="00BA479F" w:rsidP="006D23AE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M.Y Associates  Co.,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20,969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C50AF2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407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20,969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DA18ED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407</w:t>
            </w:r>
          </w:p>
        </w:tc>
      </w:tr>
      <w:tr w:rsidR="00BA479F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479F" w:rsidRPr="00347A8B" w:rsidRDefault="00BA479F" w:rsidP="006D23AE">
            <w:pPr>
              <w:pStyle w:val="ae"/>
              <w:numPr>
                <w:ilvl w:val="0"/>
                <w:numId w:val="4"/>
              </w:numPr>
              <w:ind w:left="186" w:hanging="18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proofErr w:type="spellStart"/>
            <w:r w:rsidRPr="00347A8B">
              <w:rPr>
                <w:rFonts w:ascii="Angsana New" w:hAnsi="Angsana New"/>
                <w:sz w:val="32"/>
                <w:szCs w:val="32"/>
              </w:rPr>
              <w:t>Kanbawza</w:t>
            </w:r>
            <w:proofErr w:type="spellEnd"/>
            <w:r w:rsidRPr="00347A8B">
              <w:rPr>
                <w:rFonts w:ascii="Angsana New" w:hAnsi="Angsana New"/>
                <w:sz w:val="32"/>
                <w:szCs w:val="32"/>
              </w:rPr>
              <w:t xml:space="preserve"> Industries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C50AF2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</w:t>
            </w:r>
          </w:p>
        </w:tc>
      </w:tr>
      <w:tr w:rsidR="00BA479F" w:rsidRPr="00347A8B" w:rsidTr="00B8303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479F" w:rsidRPr="00347A8B" w:rsidRDefault="00BA479F" w:rsidP="00B8303B">
            <w:pPr>
              <w:pStyle w:val="ae"/>
              <w:numPr>
                <w:ilvl w:val="0"/>
                <w:numId w:val="4"/>
              </w:numPr>
              <w:ind w:left="186" w:hanging="18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Gold Cement Co.,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B8303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18,431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C50AF2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20,997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B8303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18,431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B8303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20,997</w:t>
            </w:r>
          </w:p>
        </w:tc>
      </w:tr>
      <w:tr w:rsidR="00BA479F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479F" w:rsidRPr="00347A8B" w:rsidRDefault="00BA479F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-  Mr.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Hans-Jorgen Ibsen Nielsen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347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C50AF2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347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</w:t>
            </w:r>
          </w:p>
        </w:tc>
      </w:tr>
      <w:tr w:rsidR="00BA479F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A479F" w:rsidRPr="00347A8B" w:rsidRDefault="00BA479F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ค่าบริการด้านวิศวกรรมค้างจ่าย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C50AF2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BA479F" w:rsidRPr="00347A8B" w:rsidTr="00347A8B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A479F" w:rsidRPr="00347A8B" w:rsidRDefault="00BA479F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C50AF2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  <w:cs/>
              </w:rPr>
            </w:pPr>
          </w:p>
        </w:tc>
      </w:tr>
      <w:tr w:rsidR="00BA479F" w:rsidRPr="00347A8B" w:rsidTr="00AC379A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A479F" w:rsidRPr="00347A8B" w:rsidRDefault="00BA479F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-   LV Technology Engineering (Tianjin) Co., Ltd.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BA479F" w:rsidRPr="00347A8B" w:rsidRDefault="00BA479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1,682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BA479F" w:rsidRPr="00347A8B" w:rsidRDefault="00BA479F" w:rsidP="00C50AF2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1,597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BA479F" w:rsidRPr="00347A8B" w:rsidRDefault="00BA479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1,682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BA479F" w:rsidRPr="00347A8B" w:rsidRDefault="00BA479F" w:rsidP="00347A8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1,597</w:t>
            </w:r>
          </w:p>
        </w:tc>
      </w:tr>
      <w:tr w:rsidR="00D76D2E" w:rsidRPr="00347A8B" w:rsidTr="00AC379A">
        <w:tc>
          <w:tcPr>
            <w:tcW w:w="47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76D2E" w:rsidRPr="00347A8B" w:rsidRDefault="00D76D2E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D76D2E" w:rsidRPr="00347A8B" w:rsidRDefault="005D408F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219,566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D76D2E" w:rsidRPr="00347A8B" w:rsidRDefault="00BA479F" w:rsidP="00DA18ED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228,182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D76D2E" w:rsidRPr="00347A8B" w:rsidRDefault="005D408F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219,927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D76D2E" w:rsidRPr="00347A8B" w:rsidRDefault="00BA479F" w:rsidP="00DA18ED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228,297</w:t>
            </w:r>
          </w:p>
        </w:tc>
      </w:tr>
    </w:tbl>
    <w:p w:rsidR="00B1335D" w:rsidRPr="002514BE" w:rsidRDefault="00B1335D" w:rsidP="00B1335D">
      <w:pPr>
        <w:pStyle w:val="ae"/>
        <w:tabs>
          <w:tab w:val="left" w:pos="1418"/>
        </w:tabs>
        <w:ind w:left="851" w:right="-97" w:firstLine="567"/>
        <w:jc w:val="right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 w:hint="cs"/>
          <w:b/>
          <w:sz w:val="32"/>
          <w:szCs w:val="32"/>
          <w:cs/>
        </w:rPr>
        <w:lastRenderedPageBreak/>
        <w:t xml:space="preserve">(หน่วย </w:t>
      </w:r>
      <w:r>
        <w:rPr>
          <w:rFonts w:ascii="Angsana New" w:hAnsi="Angsana New"/>
          <w:b/>
          <w:sz w:val="32"/>
          <w:szCs w:val="32"/>
        </w:rPr>
        <w:t xml:space="preserve">: </w:t>
      </w:r>
      <w:r>
        <w:rPr>
          <w:rFonts w:ascii="Angsana New" w:hAnsi="Angsana New" w:hint="cs"/>
          <w:b/>
          <w:sz w:val="32"/>
          <w:szCs w:val="32"/>
          <w:cs/>
        </w:rPr>
        <w:t>พันบาท)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4"/>
        <w:gridCol w:w="1246"/>
        <w:gridCol w:w="1247"/>
        <w:gridCol w:w="1246"/>
        <w:gridCol w:w="1247"/>
      </w:tblGrid>
      <w:tr w:rsidR="00B1335D" w:rsidRPr="00347A8B" w:rsidTr="00B1335D">
        <w:trPr>
          <w:tblHeader/>
        </w:trPr>
        <w:tc>
          <w:tcPr>
            <w:tcW w:w="4794" w:type="dxa"/>
            <w:tcBorders>
              <w:bottom w:val="nil"/>
            </w:tcBorders>
            <w:vAlign w:val="center"/>
          </w:tcPr>
          <w:p w:rsidR="00B1335D" w:rsidRPr="00347A8B" w:rsidRDefault="00B1335D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93" w:type="dxa"/>
            <w:gridSpan w:val="2"/>
            <w:vAlign w:val="bottom"/>
          </w:tcPr>
          <w:p w:rsidR="00B1335D" w:rsidRPr="00347A8B" w:rsidRDefault="00B1335D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  <w:vAlign w:val="bottom"/>
          </w:tcPr>
          <w:p w:rsidR="00B1335D" w:rsidRPr="00347A8B" w:rsidRDefault="00B1335D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335D" w:rsidRPr="00347A8B" w:rsidTr="00B1335D">
        <w:trPr>
          <w:tblHeader/>
        </w:trPr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B1335D" w:rsidRPr="00347A8B" w:rsidRDefault="00B1335D" w:rsidP="00B1335D">
            <w:pPr>
              <w:ind w:left="186" w:hanging="1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246" w:type="dxa"/>
            <w:tcBorders>
              <w:bottom w:val="nil"/>
              <w:right w:val="dashed" w:sz="4" w:space="0" w:color="auto"/>
            </w:tcBorders>
            <w:vAlign w:val="bottom"/>
          </w:tcPr>
          <w:p w:rsidR="00B1335D" w:rsidRPr="00347A8B" w:rsidRDefault="00B1335D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มีนาคม </w:t>
            </w:r>
          </w:p>
        </w:tc>
        <w:tc>
          <w:tcPr>
            <w:tcW w:w="1247" w:type="dxa"/>
            <w:tcBorders>
              <w:left w:val="dashed" w:sz="4" w:space="0" w:color="auto"/>
              <w:bottom w:val="nil"/>
            </w:tcBorders>
            <w:vAlign w:val="bottom"/>
          </w:tcPr>
          <w:p w:rsidR="00B1335D" w:rsidRPr="00347A8B" w:rsidRDefault="00B1335D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</w:p>
        </w:tc>
        <w:tc>
          <w:tcPr>
            <w:tcW w:w="1246" w:type="dxa"/>
            <w:tcBorders>
              <w:bottom w:val="nil"/>
              <w:right w:val="dashed" w:sz="4" w:space="0" w:color="auto"/>
            </w:tcBorders>
            <w:vAlign w:val="bottom"/>
          </w:tcPr>
          <w:p w:rsidR="00B1335D" w:rsidRPr="00347A8B" w:rsidRDefault="00B1335D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มีนาคม </w:t>
            </w:r>
          </w:p>
        </w:tc>
        <w:tc>
          <w:tcPr>
            <w:tcW w:w="1247" w:type="dxa"/>
            <w:tcBorders>
              <w:left w:val="dashed" w:sz="4" w:space="0" w:color="auto"/>
              <w:bottom w:val="nil"/>
            </w:tcBorders>
            <w:vAlign w:val="bottom"/>
          </w:tcPr>
          <w:p w:rsidR="00B1335D" w:rsidRPr="00347A8B" w:rsidRDefault="00B1335D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</w:p>
        </w:tc>
      </w:tr>
      <w:tr w:rsidR="00B1335D" w:rsidRPr="00347A8B" w:rsidTr="00B1335D">
        <w:tc>
          <w:tcPr>
            <w:tcW w:w="4794" w:type="dxa"/>
            <w:tcBorders>
              <w:top w:val="nil"/>
              <w:bottom w:val="single" w:sz="4" w:space="0" w:color="auto"/>
            </w:tcBorders>
            <w:vAlign w:val="bottom"/>
          </w:tcPr>
          <w:p w:rsidR="00B1335D" w:rsidRPr="00347A8B" w:rsidRDefault="00B1335D" w:rsidP="00B1335D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B1335D" w:rsidRPr="00347A8B" w:rsidRDefault="00B1335D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0601C2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B1335D" w:rsidRPr="00347A8B" w:rsidRDefault="00B1335D" w:rsidP="00B1335D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0601C2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B1335D" w:rsidRPr="00347A8B" w:rsidRDefault="00B1335D" w:rsidP="000601C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0601C2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B1335D" w:rsidRPr="00347A8B" w:rsidRDefault="00B1335D" w:rsidP="000601C2">
            <w:pPr>
              <w:widowControl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0601C2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AC379A" w:rsidRPr="00347A8B" w:rsidTr="00B8303B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379A" w:rsidRPr="00347A8B" w:rsidRDefault="00AC379A" w:rsidP="00B8303B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79A" w:rsidRPr="00347A8B" w:rsidRDefault="00AC379A" w:rsidP="00B8303B">
            <w:pPr>
              <w:tabs>
                <w:tab w:val="decimal" w:pos="672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79A" w:rsidRPr="00347A8B" w:rsidRDefault="00AC379A" w:rsidP="00B8303B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79A" w:rsidRPr="00347A8B" w:rsidRDefault="00AC379A" w:rsidP="00B8303B">
            <w:pPr>
              <w:tabs>
                <w:tab w:val="decimal" w:pos="732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79A" w:rsidRPr="00347A8B" w:rsidRDefault="00AC379A" w:rsidP="00B8303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AC379A" w:rsidRPr="00347A8B" w:rsidTr="00B8303B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379A" w:rsidRPr="00347A8B" w:rsidRDefault="00AC379A" w:rsidP="00B8303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79A" w:rsidRPr="00347A8B" w:rsidRDefault="00AC379A" w:rsidP="00B8303B">
            <w:pPr>
              <w:tabs>
                <w:tab w:val="decimal" w:pos="672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79A" w:rsidRPr="00347A8B" w:rsidRDefault="00AC379A" w:rsidP="00B8303B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79A" w:rsidRPr="00347A8B" w:rsidRDefault="00AC379A" w:rsidP="00B8303B">
            <w:pPr>
              <w:tabs>
                <w:tab w:val="decimal" w:pos="732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79A" w:rsidRPr="00347A8B" w:rsidRDefault="00AC379A" w:rsidP="00B8303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AC379A" w:rsidRPr="00347A8B" w:rsidTr="00B8303B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379A" w:rsidRPr="00347A8B" w:rsidRDefault="00AC379A" w:rsidP="00B8303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โกล</w:t>
            </w:r>
            <w:proofErr w:type="spellEnd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คอน</w:t>
            </w:r>
            <w:proofErr w:type="spellStart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ซัลติ้ง</w:t>
            </w:r>
            <w:proofErr w:type="spellEnd"/>
            <w:r w:rsidR="00A17F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แอนด์</w:t>
            </w:r>
            <w:proofErr w:type="spellEnd"/>
            <w:r w:rsidR="00A17F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เทรด</w:t>
            </w:r>
            <w:proofErr w:type="spellStart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>ดิ้ง</w:t>
            </w:r>
            <w:proofErr w:type="spellEnd"/>
            <w:r w:rsidRPr="00D708B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79A" w:rsidRPr="00AC379A" w:rsidRDefault="00AC379A" w:rsidP="00AC379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AC379A">
              <w:rPr>
                <w:rFonts w:ascii="Angsana New" w:hAnsi="Angsana New"/>
              </w:rPr>
              <w:t>--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79A" w:rsidRPr="00347A8B" w:rsidRDefault="00AC379A" w:rsidP="00AC379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79A" w:rsidRPr="00347A8B" w:rsidRDefault="00AC379A" w:rsidP="00B8303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11,424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79A" w:rsidRPr="00347A8B" w:rsidRDefault="00AC379A" w:rsidP="00B8303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  <w:cs/>
              </w:rPr>
              <w:t>11</w:t>
            </w:r>
            <w:r w:rsidRPr="00347A8B">
              <w:rPr>
                <w:rFonts w:ascii="Angsana New" w:hAnsi="Angsana New"/>
              </w:rPr>
              <w:t>,4</w:t>
            </w:r>
            <w:r>
              <w:rPr>
                <w:rFonts w:ascii="Angsana New" w:hAnsi="Angsana New"/>
              </w:rPr>
              <w:t>50</w:t>
            </w:r>
          </w:p>
        </w:tc>
      </w:tr>
      <w:tr w:rsidR="00AC379A" w:rsidRPr="00347A8B" w:rsidTr="00B8303B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379A" w:rsidRPr="00347A8B" w:rsidRDefault="00AC379A" w:rsidP="00B8303B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79A" w:rsidRPr="00AC379A" w:rsidRDefault="00AC379A" w:rsidP="00AC379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79A" w:rsidRPr="00347A8B" w:rsidRDefault="00AC379A" w:rsidP="00B8303B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79A" w:rsidRPr="00347A8B" w:rsidRDefault="00AC379A" w:rsidP="00B8303B">
            <w:pPr>
              <w:tabs>
                <w:tab w:val="decimal" w:pos="732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79A" w:rsidRPr="00347A8B" w:rsidRDefault="00AC379A" w:rsidP="00B8303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AC379A" w:rsidRPr="00347A8B" w:rsidTr="00AC379A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C379A" w:rsidRPr="00347A8B" w:rsidRDefault="00AC379A" w:rsidP="00B8303B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  <w:proofErr w:type="spellStart"/>
            <w:r w:rsidRPr="00347A8B">
              <w:rPr>
                <w:rFonts w:ascii="Angsana New" w:hAnsi="Angsana New" w:cs="Angsana New"/>
                <w:sz w:val="32"/>
                <w:szCs w:val="32"/>
              </w:rPr>
              <w:t>Ceminter</w:t>
            </w:r>
            <w:proofErr w:type="spellEnd"/>
            <w:r w:rsidRPr="00347A8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347A8B">
              <w:rPr>
                <w:rFonts w:ascii="Angsana New" w:hAnsi="Angsana New" w:cs="Angsana New"/>
                <w:sz w:val="32"/>
                <w:szCs w:val="32"/>
              </w:rPr>
              <w:t>Pte.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79A" w:rsidRPr="00AC379A" w:rsidRDefault="00AC379A" w:rsidP="00AC379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C379A">
              <w:rPr>
                <w:rFonts w:ascii="Angsana New" w:hAnsi="Angsana New" w:cs="Angsana New"/>
                <w:sz w:val="32"/>
                <w:szCs w:val="32"/>
              </w:rPr>
              <w:t>35,239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79A" w:rsidRPr="00347A8B" w:rsidRDefault="00AC379A" w:rsidP="00AC379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089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79A" w:rsidRPr="00347A8B" w:rsidRDefault="00AC379A" w:rsidP="00B8303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35,239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79A" w:rsidRPr="00347A8B" w:rsidRDefault="00AC379A" w:rsidP="00B8303B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6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089</w:t>
            </w:r>
          </w:p>
        </w:tc>
      </w:tr>
      <w:tr w:rsidR="00045C16" w:rsidRPr="00347A8B" w:rsidTr="00347A8B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45C16" w:rsidRPr="00347A8B" w:rsidRDefault="00045C16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45C16" w:rsidRPr="00045C16" w:rsidRDefault="00045C16" w:rsidP="00045C16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45C16" w:rsidRPr="00347A8B" w:rsidRDefault="00045C16" w:rsidP="006D23AE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45C16" w:rsidRPr="00347A8B" w:rsidRDefault="00045C16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45C16" w:rsidRPr="00347A8B" w:rsidRDefault="00045C16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045C16" w:rsidRPr="00347A8B" w:rsidTr="00D2681A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45C16" w:rsidRPr="00347A8B" w:rsidRDefault="00045C16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-  Mr.</w:t>
            </w:r>
            <w:r w:rsidR="00240B0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Hans-Jorgen Ibsen Nielsen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045C16" w:rsidRPr="00347A8B" w:rsidRDefault="00D76D2E" w:rsidP="00B1335D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19,875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045C16" w:rsidRPr="00347A8B" w:rsidRDefault="00045C16" w:rsidP="00AF34E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19,9</w:t>
            </w:r>
            <w:r w:rsidR="00AF34EA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045C16" w:rsidRPr="00347A8B" w:rsidRDefault="00D76D2E" w:rsidP="00045C16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19,875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045C16" w:rsidRPr="00347A8B" w:rsidRDefault="00045C16" w:rsidP="00AF34E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19,9</w:t>
            </w:r>
            <w:r w:rsidR="00AF34EA">
              <w:rPr>
                <w:rFonts w:ascii="Angsana New" w:hAnsi="Angsana New"/>
              </w:rPr>
              <w:t>21</w:t>
            </w:r>
          </w:p>
        </w:tc>
      </w:tr>
      <w:tr w:rsidR="00045C16" w:rsidRPr="00347A8B" w:rsidTr="00D2681A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45C16" w:rsidRPr="00347A8B" w:rsidRDefault="00045C16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045C16" w:rsidRPr="00347A8B" w:rsidRDefault="00D76D2E" w:rsidP="00B1335D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55,114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045C16" w:rsidRPr="00347A8B" w:rsidRDefault="00045C16" w:rsidP="00AF34E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="00AF34EA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F34EA">
              <w:rPr>
                <w:rFonts w:ascii="Angsana New" w:hAnsi="Angsana New" w:cs="Angsana New"/>
                <w:sz w:val="32"/>
                <w:szCs w:val="32"/>
              </w:rPr>
              <w:t>010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045C16" w:rsidRPr="00347A8B" w:rsidRDefault="00D76D2E" w:rsidP="00045C16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66,538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045C16" w:rsidRPr="00347A8B" w:rsidRDefault="00045C16" w:rsidP="00AF34E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6</w:t>
            </w:r>
            <w:r w:rsidR="00AF34EA">
              <w:rPr>
                <w:rFonts w:ascii="Angsana New" w:hAnsi="Angsana New"/>
              </w:rPr>
              <w:t>7</w:t>
            </w:r>
            <w:r w:rsidRPr="00347A8B">
              <w:rPr>
                <w:rFonts w:ascii="Angsana New" w:hAnsi="Angsana New"/>
              </w:rPr>
              <w:t>,</w:t>
            </w:r>
            <w:r w:rsidR="00AF34EA">
              <w:rPr>
                <w:rFonts w:ascii="Angsana New" w:hAnsi="Angsana New"/>
              </w:rPr>
              <w:t>460</w:t>
            </w:r>
          </w:p>
        </w:tc>
      </w:tr>
      <w:tr w:rsidR="00045C16" w:rsidRPr="00347A8B" w:rsidTr="00347A8B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45C16" w:rsidRPr="00347A8B" w:rsidRDefault="00045C16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nil"/>
              <w:right w:val="dashed" w:sz="4" w:space="0" w:color="auto"/>
            </w:tcBorders>
            <w:vAlign w:val="bottom"/>
          </w:tcPr>
          <w:p w:rsidR="00045C16" w:rsidRPr="00347A8B" w:rsidRDefault="00045C16" w:rsidP="006D23AE">
            <w:pPr>
              <w:tabs>
                <w:tab w:val="decimal" w:pos="672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dashed" w:sz="4" w:space="0" w:color="auto"/>
              <w:bottom w:val="nil"/>
            </w:tcBorders>
            <w:vAlign w:val="bottom"/>
          </w:tcPr>
          <w:p w:rsidR="00045C16" w:rsidRPr="00347A8B" w:rsidRDefault="00045C16" w:rsidP="00D2681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nil"/>
              <w:right w:val="dashed" w:sz="4" w:space="0" w:color="auto"/>
            </w:tcBorders>
            <w:vAlign w:val="bottom"/>
          </w:tcPr>
          <w:p w:rsidR="00045C16" w:rsidRPr="00347A8B" w:rsidRDefault="00045C16" w:rsidP="006D23AE">
            <w:pPr>
              <w:tabs>
                <w:tab w:val="decimal" w:pos="732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dashed" w:sz="4" w:space="0" w:color="auto"/>
              <w:bottom w:val="nil"/>
            </w:tcBorders>
            <w:vAlign w:val="bottom"/>
          </w:tcPr>
          <w:p w:rsidR="00045C16" w:rsidRPr="00347A8B" w:rsidRDefault="00045C16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045C16" w:rsidRPr="00347A8B" w:rsidTr="00347A8B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45C16" w:rsidRPr="00347A8B" w:rsidRDefault="00045C16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45C16" w:rsidRPr="00347A8B" w:rsidRDefault="00045C16" w:rsidP="006D23AE">
            <w:pPr>
              <w:tabs>
                <w:tab w:val="decimal" w:pos="672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45C16" w:rsidRPr="00347A8B" w:rsidRDefault="00045C16" w:rsidP="00D2681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45C16" w:rsidRPr="00347A8B" w:rsidRDefault="00045C16" w:rsidP="006D23AE">
            <w:pPr>
              <w:tabs>
                <w:tab w:val="decimal" w:pos="732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45C16" w:rsidRPr="00347A8B" w:rsidRDefault="00045C16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045C16" w:rsidRPr="00347A8B" w:rsidTr="00347A8B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45C16" w:rsidRPr="00347A8B" w:rsidRDefault="00045C16" w:rsidP="006D23AE">
            <w:pPr>
              <w:ind w:left="186" w:hanging="186"/>
              <w:rPr>
                <w:rFonts w:ascii="Angsana New" w:hAnsi="Angsana New" w:cs="Angsana New"/>
                <w:i/>
                <w:iCs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45C16" w:rsidRPr="00347A8B" w:rsidRDefault="00045C16" w:rsidP="006D23AE">
            <w:pPr>
              <w:tabs>
                <w:tab w:val="decimal" w:pos="6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45C16" w:rsidRPr="00347A8B" w:rsidRDefault="00045C16" w:rsidP="00D2681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45C16" w:rsidRPr="00347A8B" w:rsidRDefault="00045C16" w:rsidP="006D23AE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45C16" w:rsidRPr="00347A8B" w:rsidRDefault="00045C16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0370A2" w:rsidRPr="00347A8B" w:rsidTr="00045C16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0370A2" w:rsidRPr="00347A8B" w:rsidRDefault="000370A2" w:rsidP="00B1335D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-  LV (Tianjin) International Trading Co.,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BE18D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2,541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C43FF1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602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B1335D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2,541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AF34E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602</w:t>
            </w:r>
          </w:p>
        </w:tc>
      </w:tr>
      <w:tr w:rsidR="000370A2" w:rsidRPr="00347A8B" w:rsidTr="00B1335D">
        <w:tc>
          <w:tcPr>
            <w:tcW w:w="47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70A2" w:rsidRPr="00347A8B" w:rsidRDefault="000370A2" w:rsidP="00B1335D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347A8B">
              <w:rPr>
                <w:rFonts w:ascii="Angsana New" w:hAnsi="Angsana New" w:cs="Angsana New"/>
                <w:sz w:val="32"/>
                <w:szCs w:val="32"/>
              </w:rPr>
              <w:t>Kanbawza</w:t>
            </w:r>
            <w:proofErr w:type="spellEnd"/>
            <w:r w:rsidRPr="00347A8B">
              <w:rPr>
                <w:rFonts w:ascii="Angsana New" w:hAnsi="Angsana New" w:cs="Angsana New"/>
                <w:sz w:val="32"/>
                <w:szCs w:val="32"/>
              </w:rPr>
              <w:t xml:space="preserve"> Industries Ltd.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BE18D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4,655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C43FF1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4,767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DB6C0D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4,655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AF34E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4,767</w:t>
            </w:r>
          </w:p>
        </w:tc>
      </w:tr>
      <w:tr w:rsidR="000370A2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0370A2" w:rsidRPr="00347A8B" w:rsidRDefault="000370A2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 xml:space="preserve">-  Max </w:t>
            </w:r>
            <w:r w:rsidRPr="00347A8B">
              <w:rPr>
                <w:rFonts w:ascii="Angsana New" w:hAnsi="Angsana New" w:cs="Angsana New"/>
                <w:b/>
                <w:sz w:val="32"/>
                <w:szCs w:val="32"/>
                <w:cs/>
              </w:rPr>
              <w:t>(</w:t>
            </w:r>
            <w:proofErr w:type="spellStart"/>
            <w:r w:rsidRPr="00347A8B">
              <w:rPr>
                <w:rFonts w:ascii="Angsana New" w:hAnsi="Angsana New" w:cs="Angsana New"/>
                <w:b/>
                <w:sz w:val="32"/>
                <w:szCs w:val="32"/>
                <w:cs/>
              </w:rPr>
              <w:t>My</w:t>
            </w:r>
            <w:proofErr w:type="spellEnd"/>
            <w:r w:rsidRPr="00347A8B">
              <w:rPr>
                <w:rFonts w:ascii="Angsana New" w:hAnsi="Angsana New" w:cs="Angsana New"/>
                <w:bCs/>
                <w:sz w:val="32"/>
                <w:szCs w:val="32"/>
              </w:rPr>
              <w:t>a</w:t>
            </w:r>
            <w:proofErr w:type="spellStart"/>
            <w:r w:rsidRPr="00347A8B">
              <w:rPr>
                <w:rFonts w:ascii="Angsana New" w:hAnsi="Angsana New" w:cs="Angsana New"/>
                <w:b/>
                <w:sz w:val="32"/>
                <w:szCs w:val="32"/>
                <w:cs/>
              </w:rPr>
              <w:t>nmar</w:t>
            </w:r>
            <w:proofErr w:type="spellEnd"/>
            <w:r w:rsidRPr="00347A8B">
              <w:rPr>
                <w:rFonts w:ascii="Angsana New" w:hAnsi="Angsana New" w:cs="Angsana New"/>
                <w:b/>
                <w:sz w:val="32"/>
                <w:szCs w:val="32"/>
                <w:cs/>
              </w:rPr>
              <w:t>)</w:t>
            </w:r>
            <w:r w:rsidR="008F53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Manufacturing Co., Ltd.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0370A2" w:rsidRPr="00045C16" w:rsidRDefault="000370A2" w:rsidP="00BE18D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224,794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0370A2" w:rsidRPr="00347A8B" w:rsidRDefault="000370A2" w:rsidP="00C43FF1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64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241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0370A2" w:rsidRPr="00045C16" w:rsidRDefault="000370A2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224,794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0370A2" w:rsidRPr="00347A8B" w:rsidRDefault="000370A2" w:rsidP="00AF34E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64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241</w:t>
            </w:r>
          </w:p>
        </w:tc>
      </w:tr>
      <w:tr w:rsidR="000370A2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0370A2" w:rsidRPr="00347A8B" w:rsidRDefault="000370A2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0370A2" w:rsidRPr="000370A2" w:rsidRDefault="000370A2" w:rsidP="00BE18D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70A2">
              <w:rPr>
                <w:rFonts w:ascii="Angsana New" w:hAnsi="Angsana New" w:cs="Angsana New"/>
                <w:sz w:val="32"/>
                <w:szCs w:val="32"/>
              </w:rPr>
              <w:t>231,990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0370A2" w:rsidRPr="00347A8B" w:rsidRDefault="000370A2" w:rsidP="00C43FF1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71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0370A2" w:rsidRPr="000370A2" w:rsidRDefault="000370A2" w:rsidP="00DB6C0D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70A2">
              <w:rPr>
                <w:rFonts w:ascii="Angsana New" w:hAnsi="Angsana New" w:cs="Angsana New"/>
                <w:sz w:val="32"/>
                <w:szCs w:val="32"/>
              </w:rPr>
              <w:t>231,990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0370A2" w:rsidRPr="00347A8B" w:rsidRDefault="000370A2" w:rsidP="00AF34EA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  <w:r w:rsidRPr="00347A8B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71</w:t>
            </w:r>
            <w:r w:rsidRPr="00347A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610</w:t>
            </w:r>
          </w:p>
        </w:tc>
      </w:tr>
      <w:tr w:rsidR="000370A2" w:rsidRPr="00347A8B" w:rsidTr="00347A8B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70A2" w:rsidRPr="00347A8B" w:rsidRDefault="000370A2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6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D2681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0370A2" w:rsidRPr="00347A8B" w:rsidTr="00347A8B">
        <w:tc>
          <w:tcPr>
            <w:tcW w:w="4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70A2" w:rsidRPr="00347A8B" w:rsidRDefault="000370A2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ค่าอุปกรณ์ค้างจ่าย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6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D2681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6D23AE">
            <w:pPr>
              <w:pStyle w:val="a8"/>
              <w:tabs>
                <w:tab w:val="clear" w:pos="450"/>
                <w:tab w:val="clear" w:pos="900"/>
                <w:tab w:val="decimal" w:pos="882"/>
              </w:tabs>
              <w:ind w:right="0"/>
              <w:jc w:val="left"/>
              <w:rPr>
                <w:rFonts w:ascii="Angsana New" w:hAnsi="Angsana New"/>
              </w:rPr>
            </w:pPr>
          </w:p>
        </w:tc>
      </w:tr>
      <w:tr w:rsidR="000370A2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0370A2" w:rsidRPr="00347A8B" w:rsidRDefault="000370A2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6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D2681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7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370A2" w:rsidRPr="00347A8B" w:rsidTr="00347A8B">
        <w:trPr>
          <w:trHeight w:val="80"/>
        </w:trPr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0370A2" w:rsidRPr="00347A8B" w:rsidRDefault="000370A2" w:rsidP="006D23AE">
            <w:pPr>
              <w:widowControl w:val="0"/>
              <w:numPr>
                <w:ilvl w:val="0"/>
                <w:numId w:val="2"/>
              </w:numPr>
              <w:adjustRightInd w:val="0"/>
              <w:ind w:left="186" w:hanging="18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LV Technology Engineering (Tianjin) Co., Ltd.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B1335D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</w:tr>
      <w:tr w:rsidR="000370A2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0370A2" w:rsidRPr="00347A8B" w:rsidRDefault="000370A2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0370A2" w:rsidRPr="00347A8B" w:rsidRDefault="000370A2" w:rsidP="00B1335D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0370A2" w:rsidRPr="00347A8B" w:rsidRDefault="000370A2" w:rsidP="00483771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</w:tr>
      <w:tr w:rsidR="000370A2" w:rsidRPr="00347A8B" w:rsidTr="00347A8B">
        <w:tc>
          <w:tcPr>
            <w:tcW w:w="4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70A2" w:rsidRPr="00347A8B" w:rsidRDefault="000370A2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672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0370A2" w:rsidRPr="00347A8B" w:rsidRDefault="000370A2" w:rsidP="00D2681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732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370A2" w:rsidRPr="00347A8B" w:rsidTr="00347A8B"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0370A2" w:rsidRPr="00347A8B" w:rsidRDefault="000370A2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ค่านายหน้าค้างจ่าย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672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D2681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732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370A2" w:rsidRPr="00347A8B" w:rsidTr="00347A8B">
        <w:trPr>
          <w:trHeight w:val="80"/>
        </w:trPr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0370A2" w:rsidRPr="00347A8B" w:rsidRDefault="000370A2" w:rsidP="006D23AE">
            <w:pPr>
              <w:ind w:left="186" w:hanging="18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D2681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370A2" w:rsidRPr="00347A8B" w:rsidTr="00347A8B">
        <w:trPr>
          <w:trHeight w:val="80"/>
        </w:trPr>
        <w:tc>
          <w:tcPr>
            <w:tcW w:w="4794" w:type="dxa"/>
            <w:tcBorders>
              <w:top w:val="nil"/>
              <w:bottom w:val="nil"/>
            </w:tcBorders>
            <w:vAlign w:val="bottom"/>
          </w:tcPr>
          <w:p w:rsidR="000370A2" w:rsidRPr="00347A8B" w:rsidRDefault="000370A2" w:rsidP="006D23AE">
            <w:pPr>
              <w:pStyle w:val="ae"/>
              <w:widowControl w:val="0"/>
              <w:numPr>
                <w:ilvl w:val="0"/>
                <w:numId w:val="4"/>
              </w:numPr>
              <w:adjustRightInd w:val="0"/>
              <w:ind w:left="186" w:hanging="180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347A8B">
              <w:rPr>
                <w:rFonts w:ascii="Angsana New" w:hAnsi="Angsana New"/>
                <w:sz w:val="32"/>
                <w:szCs w:val="32"/>
              </w:rPr>
              <w:t>M.Y Associates  Co., Ltd.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0370A2" w:rsidRPr="00347A8B" w:rsidRDefault="000370A2" w:rsidP="005F63A9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19,488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0370A2" w:rsidRPr="00347A8B" w:rsidRDefault="000370A2" w:rsidP="00AF34E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958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0370A2" w:rsidRPr="00347A8B" w:rsidRDefault="000370A2" w:rsidP="00DB6C0D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19,488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0370A2" w:rsidRPr="00347A8B" w:rsidRDefault="000370A2" w:rsidP="00C43FF1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958</w:t>
            </w:r>
          </w:p>
        </w:tc>
      </w:tr>
      <w:tr w:rsidR="000370A2" w:rsidRPr="00347A8B" w:rsidTr="00347A8B">
        <w:tc>
          <w:tcPr>
            <w:tcW w:w="4794" w:type="dxa"/>
            <w:tcBorders>
              <w:top w:val="nil"/>
              <w:bottom w:val="single" w:sz="4" w:space="0" w:color="auto"/>
            </w:tcBorders>
            <w:vAlign w:val="bottom"/>
          </w:tcPr>
          <w:p w:rsidR="000370A2" w:rsidRPr="00347A8B" w:rsidRDefault="000370A2" w:rsidP="006D23AE">
            <w:pPr>
              <w:ind w:left="186" w:hanging="18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47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0370A2" w:rsidRPr="00347A8B" w:rsidRDefault="000370A2" w:rsidP="005F63A9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19,488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0370A2" w:rsidRPr="00347A8B" w:rsidRDefault="000370A2" w:rsidP="00D2681A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958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  <w:right w:val="dashed" w:sz="4" w:space="0" w:color="auto"/>
            </w:tcBorders>
            <w:vAlign w:val="bottom"/>
          </w:tcPr>
          <w:p w:rsidR="000370A2" w:rsidRPr="00347A8B" w:rsidRDefault="000370A2" w:rsidP="006D23AE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19,488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</w:tcBorders>
            <w:vAlign w:val="bottom"/>
          </w:tcPr>
          <w:p w:rsidR="000370A2" w:rsidRPr="00347A8B" w:rsidRDefault="000370A2" w:rsidP="00C43FF1">
            <w:pPr>
              <w:tabs>
                <w:tab w:val="decimal" w:pos="88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7A8B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347A8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958</w:t>
            </w:r>
          </w:p>
        </w:tc>
      </w:tr>
    </w:tbl>
    <w:p w:rsidR="00A46D14" w:rsidRDefault="00A46D14" w:rsidP="00A46D14">
      <w:pPr>
        <w:ind w:left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46D14" w:rsidRDefault="00A46D14" w:rsidP="00A46D14">
      <w:pPr>
        <w:ind w:left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C0CFE" w:rsidRDefault="006C0CFE" w:rsidP="00A46D14">
      <w:pPr>
        <w:ind w:left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F53DB" w:rsidRDefault="008F53DB" w:rsidP="00A46D14">
      <w:pPr>
        <w:ind w:left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F53DB" w:rsidRDefault="008F53DB" w:rsidP="00A46D14">
      <w:pPr>
        <w:ind w:left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000FD" w:rsidRDefault="00022934" w:rsidP="00A46D14">
      <w:pPr>
        <w:numPr>
          <w:ilvl w:val="0"/>
          <w:numId w:val="1"/>
        </w:numPr>
        <w:ind w:left="425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C1F7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คดีฟ้องร้อง</w:t>
      </w:r>
    </w:p>
    <w:p w:rsidR="006E0CAA" w:rsidRPr="006E0CAA" w:rsidRDefault="006E0CAA" w:rsidP="006E0CAA">
      <w:pPr>
        <w:pStyle w:val="ae"/>
        <w:numPr>
          <w:ilvl w:val="1"/>
          <w:numId w:val="29"/>
        </w:numPr>
        <w:ind w:left="1134" w:hanging="708"/>
        <w:jc w:val="thaiDistribute"/>
        <w:rPr>
          <w:rFonts w:ascii="Angsana New" w:hAnsi="Angsana New"/>
          <w:sz w:val="32"/>
          <w:szCs w:val="32"/>
        </w:rPr>
      </w:pPr>
      <w:r w:rsidRPr="006E0CAA">
        <w:rPr>
          <w:rFonts w:ascii="Angsana New" w:hAnsi="Angsana New" w:hint="cs"/>
          <w:sz w:val="32"/>
          <w:szCs w:val="32"/>
          <w:cs/>
        </w:rPr>
        <w:t>บริษัทถูกฟ้องร้องดำเนินคดี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p w:rsidR="00716469" w:rsidRPr="00C40D9F" w:rsidRDefault="006E0CAA" w:rsidP="006E0CAA">
      <w:pPr>
        <w:pStyle w:val="ae"/>
        <w:tabs>
          <w:tab w:val="left" w:pos="1134"/>
          <w:tab w:val="left" w:pos="1843"/>
        </w:tabs>
        <w:ind w:left="1134" w:right="-9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 xml:space="preserve">28.1.1 </w:t>
      </w:r>
      <w:r>
        <w:rPr>
          <w:rFonts w:ascii="Angsana New" w:hAnsi="Angsana New"/>
          <w:b/>
          <w:sz w:val="32"/>
          <w:szCs w:val="32"/>
        </w:rPr>
        <w:tab/>
      </w:r>
      <w:r w:rsidR="00716469" w:rsidRPr="00B1335D">
        <w:rPr>
          <w:rFonts w:ascii="Angsana New" w:hAnsi="Angsana New"/>
          <w:b/>
          <w:sz w:val="32"/>
          <w:szCs w:val="32"/>
          <w:cs/>
        </w:rPr>
        <w:t xml:space="preserve">เมื่อวันที่ </w:t>
      </w:r>
      <w:r w:rsidR="00716469" w:rsidRPr="00D2681A">
        <w:rPr>
          <w:rFonts w:ascii="Angsana New" w:hAnsi="Angsana New"/>
          <w:bCs/>
          <w:sz w:val="32"/>
          <w:szCs w:val="32"/>
        </w:rPr>
        <w:t>8</w:t>
      </w:r>
      <w:r w:rsidR="003A4FE1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716469" w:rsidRPr="00B1335D">
        <w:rPr>
          <w:rFonts w:ascii="Angsana New" w:hAnsi="Angsana New"/>
          <w:b/>
          <w:sz w:val="32"/>
          <w:szCs w:val="32"/>
          <w:cs/>
        </w:rPr>
        <w:t xml:space="preserve">พฤศจิกายน </w:t>
      </w:r>
      <w:r w:rsidR="00B1335D">
        <w:rPr>
          <w:rFonts w:ascii="Angsana New" w:hAnsi="Angsana New"/>
          <w:bCs/>
          <w:sz w:val="32"/>
          <w:szCs w:val="32"/>
        </w:rPr>
        <w:t>2556</w:t>
      </w:r>
      <w:r w:rsidR="003A4FE1"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 w:rsidR="00716469" w:rsidRPr="00B1335D">
        <w:rPr>
          <w:rFonts w:ascii="Angsana New" w:hAnsi="Angsana New" w:hint="cs"/>
          <w:b/>
          <w:sz w:val="32"/>
          <w:szCs w:val="32"/>
          <w:cs/>
        </w:rPr>
        <w:t xml:space="preserve">วันที่ 12 กันยายน 2557 </w:t>
      </w:r>
      <w:r w:rsidR="00716469" w:rsidRPr="00B1335D">
        <w:rPr>
          <w:rFonts w:ascii="Angsana New" w:hAnsi="Angsana New"/>
          <w:b/>
          <w:sz w:val="32"/>
          <w:szCs w:val="32"/>
          <w:cs/>
        </w:rPr>
        <w:t>บริษัทถูกเจ้าหนี้รายหนึ่งซึ่งจดทะเบียนในประเทศญี่ปุ่นได้ยื่นคำร้องคดีแพ่งต่อสำนักงานอนุญาโตตุลาการสภาหอการค้าแห่งประเทศไทย ให้ชำระหนี้ค่าวัสดุก่อสร้าง</w:t>
      </w:r>
      <w:r w:rsidR="00716469" w:rsidRPr="00B1335D">
        <w:rPr>
          <w:rFonts w:ascii="Angsana New" w:hAnsi="Angsana New" w:hint="cs"/>
          <w:b/>
          <w:sz w:val="32"/>
          <w:szCs w:val="32"/>
          <w:cs/>
        </w:rPr>
        <w:t xml:space="preserve"> และค่าดำเนินการติดตั้ง รวม</w:t>
      </w:r>
      <w:r w:rsidR="00716469" w:rsidRPr="00B1335D">
        <w:rPr>
          <w:rFonts w:ascii="Angsana New" w:hAnsi="Angsana New"/>
          <w:b/>
          <w:sz w:val="32"/>
          <w:szCs w:val="32"/>
          <w:cs/>
        </w:rPr>
        <w:t xml:space="preserve">จำนวน </w:t>
      </w:r>
      <w:r w:rsidR="00716469" w:rsidRPr="00B1335D">
        <w:rPr>
          <w:rFonts w:ascii="Angsana New" w:hAnsi="Angsana New" w:hint="cs"/>
          <w:b/>
          <w:sz w:val="32"/>
          <w:szCs w:val="32"/>
          <w:cs/>
        </w:rPr>
        <w:t>69.15</w:t>
      </w:r>
      <w:r w:rsidR="00716469" w:rsidRPr="00B1335D">
        <w:rPr>
          <w:rFonts w:ascii="Angsana New" w:hAnsi="Angsana New"/>
          <w:b/>
          <w:sz w:val="32"/>
          <w:szCs w:val="32"/>
          <w:cs/>
        </w:rPr>
        <w:t xml:space="preserve"> ล้านบาท </w:t>
      </w:r>
      <w:r w:rsidR="00B1335D">
        <w:rPr>
          <w:rFonts w:ascii="Angsana New" w:hAnsi="Angsana New"/>
          <w:bCs/>
          <w:sz w:val="32"/>
          <w:szCs w:val="32"/>
        </w:rPr>
        <w:t>(2.02</w:t>
      </w:r>
      <w:r w:rsidR="003A4FE1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716469" w:rsidRPr="00B1335D">
        <w:rPr>
          <w:rFonts w:ascii="Angsana New" w:hAnsi="Angsana New" w:hint="cs"/>
          <w:b/>
          <w:sz w:val="32"/>
          <w:szCs w:val="32"/>
          <w:cs/>
        </w:rPr>
        <w:t>ล้านดอลลาร์สหรัฐอเมริกา และ 8.13 ล้านเยน</w:t>
      </w:r>
      <w:r w:rsidR="00716469" w:rsidRPr="00D2681A">
        <w:rPr>
          <w:rFonts w:ascii="Angsana New" w:hAnsi="Angsana New"/>
          <w:bCs/>
          <w:sz w:val="32"/>
          <w:szCs w:val="32"/>
        </w:rPr>
        <w:t>)</w:t>
      </w:r>
      <w:r w:rsidR="00B8303B">
        <w:rPr>
          <w:rFonts w:ascii="Angsana New" w:hAnsi="Angsana New"/>
          <w:bCs/>
          <w:sz w:val="32"/>
          <w:szCs w:val="32"/>
        </w:rPr>
        <w:t xml:space="preserve"> </w:t>
      </w:r>
      <w:r w:rsidR="00716469" w:rsidRPr="00B1335D">
        <w:rPr>
          <w:rFonts w:ascii="Angsana New" w:hAnsi="Angsana New"/>
          <w:b/>
          <w:sz w:val="32"/>
          <w:szCs w:val="32"/>
          <w:cs/>
        </w:rPr>
        <w:t xml:space="preserve">พร้อมดอกเบี้ยในอัตราร้อยละ </w:t>
      </w:r>
      <w:r w:rsidR="00B1335D">
        <w:rPr>
          <w:rFonts w:ascii="Angsana New" w:hAnsi="Angsana New"/>
          <w:bCs/>
          <w:sz w:val="32"/>
          <w:szCs w:val="32"/>
        </w:rPr>
        <w:t>7.5</w:t>
      </w:r>
      <w:r w:rsidR="003A4FE1">
        <w:rPr>
          <w:rFonts w:ascii="Angsana New" w:hAnsi="Angsana New"/>
          <w:bCs/>
          <w:sz w:val="32"/>
          <w:szCs w:val="32"/>
        </w:rPr>
        <w:t xml:space="preserve"> </w:t>
      </w:r>
      <w:r w:rsidR="00716469" w:rsidRPr="00B1335D">
        <w:rPr>
          <w:rFonts w:ascii="Angsana New" w:hAnsi="Angsana New"/>
          <w:b/>
          <w:sz w:val="32"/>
          <w:szCs w:val="32"/>
          <w:cs/>
        </w:rPr>
        <w:t>ต่อปี นับตั้งแต่วันที่</w:t>
      </w:r>
      <w:r w:rsidR="00716469" w:rsidRPr="00B1335D">
        <w:rPr>
          <w:rFonts w:ascii="Angsana New" w:hAnsi="Angsana New" w:hint="cs"/>
          <w:b/>
          <w:sz w:val="32"/>
          <w:szCs w:val="32"/>
          <w:cs/>
        </w:rPr>
        <w:t>ยื่นฟ้อง</w:t>
      </w:r>
      <w:r w:rsidR="00716469" w:rsidRPr="00B1335D">
        <w:rPr>
          <w:rFonts w:ascii="Angsana New" w:hAnsi="Angsana New"/>
          <w:b/>
          <w:sz w:val="32"/>
          <w:szCs w:val="32"/>
          <w:cs/>
        </w:rPr>
        <w:t>จนกว่าจะชำระเสร็จสิ้น</w:t>
      </w:r>
      <w:r w:rsidR="00716469" w:rsidRPr="00B1335D">
        <w:rPr>
          <w:rFonts w:ascii="Angsana New" w:hAnsi="Angsana New" w:hint="cs"/>
          <w:b/>
          <w:sz w:val="32"/>
          <w:szCs w:val="32"/>
          <w:cs/>
        </w:rPr>
        <w:t xml:space="preserve"> ต่อมาสำนักงานอนุญาโตตุลาการสภาหอการค้าแห่งประเทศไทยได้ไกล่เกลี่ยโดยเจ้าหนี้ดังกล่าวยินยอมลดหนี้ให้เหลือเพียง 1.84 ล้านดอลลาร์สหรัฐอเมริกา และผ่อนชำระภายในระยะเวลา 6 ปี โดยผ่อนชำระทุกๆ 6 เดือน กำหนดชำระงวดแรก วันที่ 31 สิงหาคม 2558 จำนวน 100,000 ดอลลาร์สหรัฐอเมริกา ที่เหลือผ่อนชำระ 11 งวด ๆ ละไม่น้อยกว่า 150,000 ดอลลาร์สหรัฐอเมริกา </w:t>
      </w:r>
      <w:r w:rsidR="005A6961" w:rsidRPr="00A17F8F">
        <w:rPr>
          <w:rFonts w:ascii="Angsana New" w:hAnsi="Angsana New" w:hint="cs"/>
          <w:b/>
          <w:sz w:val="32"/>
          <w:szCs w:val="32"/>
          <w:cs/>
        </w:rPr>
        <w:t>ปัจจุบัน</w:t>
      </w:r>
      <w:r w:rsidR="00C40D9F" w:rsidRPr="00A17F8F">
        <w:rPr>
          <w:rFonts w:ascii="Angsana New" w:hAnsi="Angsana New" w:hint="cs"/>
          <w:b/>
          <w:sz w:val="32"/>
          <w:szCs w:val="32"/>
          <w:cs/>
        </w:rPr>
        <w:t xml:space="preserve">บริษัทได้ชำระแล้ว </w:t>
      </w:r>
      <w:r w:rsidR="003A4FE1" w:rsidRPr="00A17F8F">
        <w:rPr>
          <w:rFonts w:ascii="Angsana New" w:hAnsi="Angsana New"/>
          <w:bCs/>
          <w:sz w:val="32"/>
          <w:szCs w:val="32"/>
        </w:rPr>
        <w:t>5</w:t>
      </w:r>
      <w:r w:rsidR="00C40D9F" w:rsidRPr="00A17F8F">
        <w:rPr>
          <w:rFonts w:ascii="Angsana New" w:hAnsi="Angsana New" w:hint="cs"/>
          <w:b/>
          <w:sz w:val="32"/>
          <w:szCs w:val="32"/>
          <w:cs/>
        </w:rPr>
        <w:t xml:space="preserve"> งวด เป็นจำนวนเงิน </w:t>
      </w:r>
      <w:r w:rsidR="003A4FE1" w:rsidRPr="00A17F8F">
        <w:rPr>
          <w:rFonts w:ascii="Angsana New" w:hAnsi="Angsana New"/>
          <w:bCs/>
          <w:sz w:val="32"/>
          <w:szCs w:val="32"/>
        </w:rPr>
        <w:t>841</w:t>
      </w:r>
      <w:r w:rsidR="00C40D9F" w:rsidRPr="00A17F8F">
        <w:rPr>
          <w:rFonts w:ascii="Angsana New" w:hAnsi="Angsana New"/>
          <w:bCs/>
          <w:sz w:val="32"/>
          <w:szCs w:val="32"/>
        </w:rPr>
        <w:t>,</w:t>
      </w:r>
      <w:r w:rsidR="003A4FE1" w:rsidRPr="00A17F8F">
        <w:rPr>
          <w:rFonts w:ascii="Angsana New" w:hAnsi="Angsana New"/>
          <w:bCs/>
          <w:sz w:val="32"/>
          <w:szCs w:val="32"/>
        </w:rPr>
        <w:t>454.37</w:t>
      </w:r>
      <w:r w:rsidR="00C40D9F" w:rsidRPr="00A17F8F">
        <w:rPr>
          <w:rFonts w:ascii="Angsana New" w:hAnsi="Angsana New" w:hint="cs"/>
          <w:b/>
          <w:sz w:val="32"/>
          <w:szCs w:val="32"/>
          <w:cs/>
        </w:rPr>
        <w:t xml:space="preserve"> ดอลลาร์สหรัฐอเมริกา ยังคงค้างชำระอีก </w:t>
      </w:r>
      <w:r w:rsidR="003A4FE1" w:rsidRPr="00A17F8F">
        <w:rPr>
          <w:rFonts w:ascii="Angsana New" w:hAnsi="Angsana New"/>
          <w:bCs/>
          <w:sz w:val="32"/>
          <w:szCs w:val="32"/>
        </w:rPr>
        <w:t>6</w:t>
      </w:r>
      <w:r w:rsidR="00C40D9F" w:rsidRPr="00A17F8F">
        <w:rPr>
          <w:rFonts w:ascii="Angsana New" w:hAnsi="Angsana New" w:hint="cs"/>
          <w:b/>
          <w:sz w:val="32"/>
          <w:szCs w:val="32"/>
          <w:cs/>
        </w:rPr>
        <w:t xml:space="preserve"> งวด เป็นจำนวนเงิน </w:t>
      </w:r>
      <w:r w:rsidR="003A4FE1" w:rsidRPr="00A17F8F">
        <w:rPr>
          <w:rFonts w:ascii="Angsana New" w:hAnsi="Angsana New"/>
          <w:bCs/>
          <w:sz w:val="32"/>
          <w:szCs w:val="32"/>
        </w:rPr>
        <w:t>0.89</w:t>
      </w:r>
      <w:r w:rsidR="00C40D9F" w:rsidRPr="00A17F8F">
        <w:rPr>
          <w:rFonts w:ascii="Angsana New" w:hAnsi="Angsana New" w:hint="cs"/>
          <w:b/>
          <w:sz w:val="32"/>
          <w:szCs w:val="32"/>
          <w:cs/>
        </w:rPr>
        <w:t xml:space="preserve"> ล้านดอลลาร์สหรัฐอเมริกา</w:t>
      </w:r>
    </w:p>
    <w:p w:rsidR="00A46D14" w:rsidRPr="00B1335D" w:rsidRDefault="00A46D14" w:rsidP="00A46D14">
      <w:pPr>
        <w:spacing w:line="120" w:lineRule="auto"/>
        <w:ind w:left="425"/>
        <w:jc w:val="thaiDistribute"/>
        <w:rPr>
          <w:rFonts w:ascii="Angsana New" w:hAnsi="Angsana New"/>
          <w:b/>
          <w:sz w:val="32"/>
          <w:szCs w:val="32"/>
          <w:cs/>
        </w:rPr>
      </w:pPr>
    </w:p>
    <w:p w:rsidR="00716469" w:rsidRDefault="006E0CAA" w:rsidP="006E0CAA">
      <w:pPr>
        <w:pStyle w:val="ae"/>
        <w:tabs>
          <w:tab w:val="left" w:pos="1843"/>
        </w:tabs>
        <w:ind w:left="1134" w:right="-9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 xml:space="preserve">28.1.2 </w:t>
      </w:r>
      <w:r>
        <w:rPr>
          <w:rFonts w:ascii="Angsana New" w:hAnsi="Angsana New" w:hint="cs"/>
          <w:b/>
          <w:sz w:val="32"/>
          <w:szCs w:val="32"/>
          <w:cs/>
        </w:rPr>
        <w:tab/>
      </w:r>
      <w:r w:rsidR="00716469" w:rsidRPr="00B1335D">
        <w:rPr>
          <w:rFonts w:ascii="Angsana New" w:hAnsi="Angsana New" w:hint="cs"/>
          <w:b/>
          <w:sz w:val="32"/>
          <w:szCs w:val="32"/>
          <w:cs/>
        </w:rPr>
        <w:t>เมื่อวันที่ 8 กรก</w:t>
      </w:r>
      <w:r w:rsidR="005A6961">
        <w:rPr>
          <w:rFonts w:ascii="Angsana New" w:hAnsi="Angsana New" w:hint="cs"/>
          <w:b/>
          <w:sz w:val="32"/>
          <w:szCs w:val="32"/>
          <w:cs/>
        </w:rPr>
        <w:t>ฎ</w:t>
      </w:r>
      <w:r w:rsidR="00716469" w:rsidRPr="00B1335D">
        <w:rPr>
          <w:rFonts w:ascii="Angsana New" w:hAnsi="Angsana New" w:hint="cs"/>
          <w:b/>
          <w:sz w:val="32"/>
          <w:szCs w:val="32"/>
          <w:cs/>
        </w:rPr>
        <w:t xml:space="preserve">าคม 2557 บริษัทถูกเจ้าหนี้ในประเทศรายหนึ่งฟ้องร้องให้บริษัทชำระค่าสินค้าเป็นจำนวนเงิน 27.44 ล้านบาท พร้อมดอกเบี้ย 2.93 ล้านบาท รวมเป็นเงินทั้งสิ้น 30.37 ล้านบาท ต่อมาวันที่ 30 ธันวาคม 2557 บริษัทตกลงทำสัญญาประนีประนอมยอมความต่อหน้าศาล โดยบริษัทยินยอมจ่ายชำระหนี้จำนวน 25.30 ล้านบาท โดยขอผ่อนชำระเป็นทุกๆ 3 เดือน งวดละ 1,405,478.44 บาท รวม 18 งวด (ในระยะเวลา 4 ปี 6 เดือน) เริ่มงวดแรกในเดือนเมษายน </w:t>
      </w:r>
      <w:r w:rsidR="00716469" w:rsidRPr="00A17F8F">
        <w:rPr>
          <w:rFonts w:ascii="Angsana New" w:hAnsi="Angsana New" w:hint="cs"/>
          <w:b/>
          <w:sz w:val="32"/>
          <w:szCs w:val="32"/>
          <w:cs/>
        </w:rPr>
        <w:t>2558</w:t>
      </w:r>
      <w:r w:rsidR="005F60DE" w:rsidRPr="00A17F8F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5A6961" w:rsidRPr="00A17F8F">
        <w:rPr>
          <w:rFonts w:ascii="Angsana New" w:hAnsi="Angsana New" w:hint="cs"/>
          <w:b/>
          <w:sz w:val="32"/>
          <w:szCs w:val="32"/>
          <w:cs/>
        </w:rPr>
        <w:t>ปัจจุบัน</w:t>
      </w:r>
      <w:r w:rsidR="00C40D9F" w:rsidRPr="00A17F8F">
        <w:rPr>
          <w:rFonts w:ascii="Angsana New" w:hAnsi="Angsana New" w:hint="cs"/>
          <w:b/>
          <w:sz w:val="32"/>
          <w:szCs w:val="32"/>
          <w:cs/>
        </w:rPr>
        <w:t xml:space="preserve">บริษัทได้จ่ายชำระแล้ว </w:t>
      </w:r>
      <w:r w:rsidR="005F60DE" w:rsidRPr="00E954F8">
        <w:rPr>
          <w:rFonts w:ascii="Angsana New" w:hAnsi="Angsana New"/>
          <w:bCs/>
          <w:sz w:val="32"/>
          <w:szCs w:val="32"/>
        </w:rPr>
        <w:t>8</w:t>
      </w:r>
      <w:r w:rsidR="00C40D9F" w:rsidRPr="00A17F8F">
        <w:rPr>
          <w:rFonts w:ascii="Angsana New" w:hAnsi="Angsana New" w:hint="cs"/>
          <w:b/>
          <w:sz w:val="32"/>
          <w:szCs w:val="32"/>
          <w:cs/>
        </w:rPr>
        <w:t xml:space="preserve"> งวด เป็นจำนวนเงิน </w:t>
      </w:r>
      <w:r w:rsidR="005F60DE" w:rsidRPr="006E0CAA">
        <w:rPr>
          <w:rFonts w:ascii="Angsana New" w:hAnsi="Angsana New"/>
          <w:bCs/>
          <w:sz w:val="32"/>
          <w:szCs w:val="32"/>
        </w:rPr>
        <w:t>11</w:t>
      </w:r>
      <w:r w:rsidR="00C40D9F" w:rsidRPr="006E0CAA">
        <w:rPr>
          <w:rFonts w:ascii="Angsana New" w:hAnsi="Angsana New"/>
          <w:bCs/>
          <w:sz w:val="32"/>
          <w:szCs w:val="32"/>
        </w:rPr>
        <w:t>.</w:t>
      </w:r>
      <w:r w:rsidR="005F60DE" w:rsidRPr="006E0CAA">
        <w:rPr>
          <w:rFonts w:ascii="Angsana New" w:hAnsi="Angsana New"/>
          <w:bCs/>
          <w:sz w:val="32"/>
          <w:szCs w:val="32"/>
        </w:rPr>
        <w:t>25</w:t>
      </w:r>
      <w:r w:rsidR="00C40D9F" w:rsidRPr="00A17F8F">
        <w:rPr>
          <w:rFonts w:ascii="Angsana New" w:hAnsi="Angsana New" w:hint="cs"/>
          <w:b/>
          <w:sz w:val="32"/>
          <w:szCs w:val="32"/>
          <w:cs/>
        </w:rPr>
        <w:t xml:space="preserve"> ล้านบาท ยังคงค้างชำระอีก </w:t>
      </w:r>
      <w:r w:rsidR="00C40D9F" w:rsidRPr="006E0CAA">
        <w:rPr>
          <w:rFonts w:ascii="Angsana New" w:hAnsi="Angsana New"/>
          <w:bCs/>
          <w:sz w:val="32"/>
          <w:szCs w:val="32"/>
        </w:rPr>
        <w:t>1</w:t>
      </w:r>
      <w:r w:rsidR="005F60DE" w:rsidRPr="006E0CAA">
        <w:rPr>
          <w:rFonts w:ascii="Angsana New" w:hAnsi="Angsana New"/>
          <w:bCs/>
          <w:sz w:val="32"/>
          <w:szCs w:val="32"/>
        </w:rPr>
        <w:t>0</w:t>
      </w:r>
      <w:r w:rsidR="00C40D9F" w:rsidRPr="00A17F8F">
        <w:rPr>
          <w:rFonts w:ascii="Angsana New" w:hAnsi="Angsana New" w:hint="cs"/>
          <w:b/>
          <w:sz w:val="32"/>
          <w:szCs w:val="32"/>
          <w:cs/>
        </w:rPr>
        <w:t xml:space="preserve"> งวด เป็นจำนวนเงิน </w:t>
      </w:r>
      <w:r w:rsidR="00C40D9F" w:rsidRPr="006E0CAA">
        <w:rPr>
          <w:rFonts w:ascii="Angsana New" w:hAnsi="Angsana New"/>
          <w:bCs/>
          <w:sz w:val="32"/>
          <w:szCs w:val="32"/>
        </w:rPr>
        <w:t>1</w:t>
      </w:r>
      <w:r w:rsidR="005F60DE" w:rsidRPr="006E0CAA">
        <w:rPr>
          <w:rFonts w:ascii="Angsana New" w:hAnsi="Angsana New"/>
          <w:bCs/>
          <w:sz w:val="32"/>
          <w:szCs w:val="32"/>
        </w:rPr>
        <w:t>4</w:t>
      </w:r>
      <w:r w:rsidR="00C40D9F" w:rsidRPr="006E0CAA">
        <w:rPr>
          <w:rFonts w:ascii="Angsana New" w:hAnsi="Angsana New"/>
          <w:bCs/>
          <w:sz w:val="32"/>
          <w:szCs w:val="32"/>
        </w:rPr>
        <w:t>.</w:t>
      </w:r>
      <w:r w:rsidR="005F60DE" w:rsidRPr="006E0CAA">
        <w:rPr>
          <w:rFonts w:ascii="Angsana New" w:hAnsi="Angsana New"/>
          <w:bCs/>
          <w:sz w:val="32"/>
          <w:szCs w:val="32"/>
        </w:rPr>
        <w:t>05</w:t>
      </w:r>
      <w:r w:rsidR="00C40D9F" w:rsidRPr="00A17F8F">
        <w:rPr>
          <w:rFonts w:ascii="Angsana New" w:hAnsi="Angsana New" w:hint="cs"/>
          <w:b/>
          <w:sz w:val="32"/>
          <w:szCs w:val="32"/>
          <w:cs/>
        </w:rPr>
        <w:t xml:space="preserve"> ล้านบาท</w:t>
      </w:r>
    </w:p>
    <w:p w:rsidR="006E0CAA" w:rsidRDefault="006E0CAA" w:rsidP="006E0CAA">
      <w:pPr>
        <w:pStyle w:val="ae"/>
        <w:tabs>
          <w:tab w:val="left" w:pos="1134"/>
        </w:tabs>
        <w:ind w:left="1134" w:right="-97"/>
        <w:jc w:val="thaiDistribute"/>
        <w:rPr>
          <w:rFonts w:ascii="Angsana New" w:hAnsi="Angsana New"/>
          <w:b/>
          <w:sz w:val="32"/>
          <w:szCs w:val="32"/>
        </w:rPr>
      </w:pPr>
    </w:p>
    <w:p w:rsidR="006E0CAA" w:rsidRDefault="006E0CAA" w:rsidP="006E0CAA">
      <w:pPr>
        <w:pStyle w:val="ae"/>
        <w:numPr>
          <w:ilvl w:val="1"/>
          <w:numId w:val="29"/>
        </w:numPr>
        <w:ind w:left="1134" w:hanging="708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>บริษัทได้ยื่นฟ้องร้องดำเนินคดี มีดังนี้</w:t>
      </w:r>
    </w:p>
    <w:p w:rsidR="006E0CAA" w:rsidRDefault="006E0CAA" w:rsidP="006E0CAA">
      <w:pPr>
        <w:pStyle w:val="ae"/>
        <w:numPr>
          <w:ilvl w:val="2"/>
          <w:numId w:val="29"/>
        </w:numPr>
        <w:tabs>
          <w:tab w:val="left" w:pos="1843"/>
        </w:tabs>
        <w:ind w:left="1134" w:firstLine="0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C1F76">
        <w:rPr>
          <w:rFonts w:ascii="Angsana New" w:hAnsi="Angsana New"/>
          <w:sz w:val="32"/>
          <w:szCs w:val="32"/>
          <w:cs/>
        </w:rPr>
        <w:t>4 มีนาคม 2559 บริษัทได้ร้องทุกข์กล่าวโทษต่อพนักงานสอบสวนกองกำกับการ 1 กองบังคับการปราบปรามให้ดำเนินคดีกับอดีตกรรมการท่านหนึ่ง เนื่องจากบริษัทได้ตรวจสอบพบว่า ในช่วงปี 2554 อดีตกรรมการท่านดังกล่าว ซึ่งในขณะนั้นดำรงตำแหน่งกรรมการผู้จัดการ ได้สั่งให้โอนเงินจากบัญชีธนาคารของบริษัทในต่างประเทศในลักษณะที่ผิดวัตถุประสงค์ของบริษัท ไปเข้าบัญชีบุคคลที่สามในต่างประเทศจำนวน 3 ครั้ง รวมเป็นจำนวนเงิน 100 ล้านบาท โดยพนักงานสอบสวนกองกำกับการ 1 กองบังคับการปราบปรามได้รับเป็นหมายเลขคดี 39/2559 และทางสำนักงานอัยการสูงสุดได้มีคำสั่งให้พนักงานอัยการทำการสอบสวนร่วมกับพนักงานสอบสวน เพื่อดำเนินการตามขั้นตอนทางกฎหมายต่อไป</w:t>
      </w:r>
    </w:p>
    <w:p w:rsidR="003471BE" w:rsidRDefault="003471BE" w:rsidP="003471BE">
      <w:pPr>
        <w:numPr>
          <w:ilvl w:val="2"/>
          <w:numId w:val="29"/>
        </w:numPr>
        <w:tabs>
          <w:tab w:val="left" w:pos="1843"/>
        </w:tabs>
        <w:ind w:left="1134" w:right="-97" w:firstLine="0"/>
        <w:jc w:val="thaiDistribute"/>
        <w:rPr>
          <w:rFonts w:ascii="Angsana New" w:hAnsi="Angsana New" w:cs="Angsana New"/>
          <w:sz w:val="32"/>
          <w:szCs w:val="32"/>
        </w:rPr>
      </w:pPr>
      <w:r w:rsidRPr="009F620C">
        <w:rPr>
          <w:rFonts w:ascii="Angsana New" w:hAnsi="Angsana New" w:cs="Angsana New"/>
          <w:sz w:val="32"/>
          <w:szCs w:val="32"/>
          <w:cs/>
        </w:rPr>
        <w:t xml:space="preserve">เมื่อวันที่ 14 มีนาคม 2559 บริษัทได้ฟ้องร้องอดีตกรรมการท่านหนึ่ง ข้อหายักยอกทรัพย์เป็นจำนวน 4 ล้านดอลลาร์สหรัฐอเมริกา (144 ล้านบาท) จาก </w:t>
      </w:r>
      <w:r w:rsidRPr="009F620C">
        <w:rPr>
          <w:rFonts w:ascii="Angsana New" w:hAnsi="Angsana New" w:cs="Angsana New"/>
          <w:sz w:val="32"/>
          <w:szCs w:val="32"/>
        </w:rPr>
        <w:t xml:space="preserve">Saudi Danish Cement Company Limited (SDCC) </w:t>
      </w:r>
      <w:r w:rsidRPr="009F620C">
        <w:rPr>
          <w:rFonts w:ascii="Angsana New" w:hAnsi="Angsana New" w:cs="Angsana New"/>
          <w:sz w:val="32"/>
          <w:szCs w:val="32"/>
          <w:cs/>
        </w:rPr>
        <w:t xml:space="preserve">ซึ่งเป็นบริษัทย่อยของบริษัท </w:t>
      </w:r>
      <w:r w:rsidRPr="009F620C">
        <w:rPr>
          <w:rFonts w:ascii="Angsana New" w:hAnsi="Angsana New" w:cs="Angsana New"/>
          <w:sz w:val="32"/>
          <w:szCs w:val="32"/>
        </w:rPr>
        <w:t xml:space="preserve">GCCP </w:t>
      </w:r>
      <w:r w:rsidRPr="009F620C">
        <w:rPr>
          <w:rFonts w:ascii="Angsana New" w:hAnsi="Angsana New" w:cs="Angsana New"/>
          <w:sz w:val="32"/>
          <w:szCs w:val="32"/>
          <w:cs/>
        </w:rPr>
        <w:t xml:space="preserve">โดยบริษัทได้ลงทุนร่วมถือหุ้นทางอ้อมใน </w:t>
      </w:r>
      <w:r w:rsidRPr="009F620C">
        <w:rPr>
          <w:rFonts w:ascii="Angsana New" w:hAnsi="Angsana New" w:cs="Angsana New"/>
          <w:sz w:val="32"/>
          <w:szCs w:val="32"/>
        </w:rPr>
        <w:t xml:space="preserve">SDCC </w:t>
      </w:r>
      <w:r w:rsidRPr="009F620C">
        <w:rPr>
          <w:rFonts w:ascii="Angsana New" w:hAnsi="Angsana New" w:cs="Angsana New"/>
          <w:sz w:val="32"/>
          <w:szCs w:val="32"/>
          <w:cs/>
        </w:rPr>
        <w:t>ซึ่งจดทะเบียน ณ เมือง</w:t>
      </w:r>
      <w:proofErr w:type="spellStart"/>
      <w:r w:rsidRPr="009F620C">
        <w:rPr>
          <w:rFonts w:ascii="Angsana New" w:hAnsi="Angsana New" w:cs="Angsana New"/>
          <w:sz w:val="32"/>
          <w:szCs w:val="32"/>
          <w:cs/>
        </w:rPr>
        <w:t>ดูไบ</w:t>
      </w:r>
      <w:proofErr w:type="spellEnd"/>
      <w:r w:rsidRPr="009F620C">
        <w:rPr>
          <w:rFonts w:ascii="Angsana New" w:hAnsi="Angsana New" w:cs="Angsana New"/>
          <w:sz w:val="32"/>
          <w:szCs w:val="32"/>
          <w:cs/>
        </w:rPr>
        <w:t xml:space="preserve"> ประเทศสหรัฐอาหรับเอ</w:t>
      </w:r>
      <w:proofErr w:type="spellStart"/>
      <w:r w:rsidRPr="009F620C">
        <w:rPr>
          <w:rFonts w:ascii="Angsana New" w:hAnsi="Angsana New" w:cs="Angsana New"/>
          <w:sz w:val="32"/>
          <w:szCs w:val="32"/>
          <w:cs/>
        </w:rPr>
        <w:t>มิเรตส์</w:t>
      </w:r>
      <w:proofErr w:type="spellEnd"/>
      <w:r w:rsidRPr="009F620C">
        <w:rPr>
          <w:rFonts w:ascii="Angsana New" w:hAnsi="Angsana New" w:cs="Angsana New"/>
          <w:sz w:val="32"/>
          <w:szCs w:val="32"/>
          <w:cs/>
        </w:rPr>
        <w:t xml:space="preserve"> อดีตกรรมการท่านดังกล่าวยักยอกเงินไปโดยทุจริต </w:t>
      </w:r>
      <w:r>
        <w:rPr>
          <w:rFonts w:ascii="Angsana New" w:hAnsi="Angsana New" w:cs="Angsana New" w:hint="cs"/>
          <w:sz w:val="32"/>
          <w:szCs w:val="32"/>
          <w:cs/>
        </w:rPr>
        <w:t xml:space="preserve">ซึ่งเมื่อวันที่ </w:t>
      </w:r>
      <w:r>
        <w:rPr>
          <w:rFonts w:ascii="Angsana New" w:hAnsi="Angsana New" w:cs="Angsana New"/>
          <w:sz w:val="32"/>
          <w:szCs w:val="32"/>
        </w:rPr>
        <w:t>13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 xml:space="preserve">2560 </w:t>
      </w:r>
      <w:r>
        <w:rPr>
          <w:rFonts w:ascii="Angsana New" w:hAnsi="Angsana New" w:cs="Angsana New" w:hint="cs"/>
          <w:sz w:val="32"/>
          <w:szCs w:val="32"/>
          <w:cs/>
        </w:rPr>
        <w:t xml:space="preserve">ศาลชั้นต้นมีคำพิพากษายกฟ้อง ต่อมาวันที่ </w:t>
      </w:r>
      <w:r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บริษัทได้ยื่นอุทธรณ์ และเมื่อวันที่ </w:t>
      </w:r>
      <w:r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ศาลอุทธรณ์มีคำพิพากษายกอุทธรณ์</w:t>
      </w:r>
      <w:r w:rsidR="00D41716">
        <w:rPr>
          <w:rFonts w:ascii="Angsana New" w:hAnsi="Angsana New" w:cs="Angsana New" w:hint="cs"/>
          <w:sz w:val="32"/>
          <w:szCs w:val="32"/>
          <w:cs/>
        </w:rPr>
        <w:t xml:space="preserve"> ซึ่งทางบริษัทได้ยอมรับคำตัดสินของศาลและให้ถือว่าเป็นที่สิ้นสุดแล้ว</w:t>
      </w:r>
    </w:p>
    <w:p w:rsidR="003471BE" w:rsidRDefault="003471BE" w:rsidP="003471BE">
      <w:pPr>
        <w:pStyle w:val="ae"/>
        <w:tabs>
          <w:tab w:val="left" w:pos="1843"/>
        </w:tabs>
        <w:ind w:left="1134"/>
        <w:jc w:val="thaiDistribute"/>
        <w:rPr>
          <w:rFonts w:ascii="Angsana New" w:hAnsi="Angsana New"/>
          <w:b/>
          <w:sz w:val="32"/>
          <w:szCs w:val="32"/>
        </w:rPr>
      </w:pPr>
    </w:p>
    <w:p w:rsidR="00022934" w:rsidRDefault="003C4AE1" w:rsidP="004F7013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C1F7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เหตุการณ์ภายหลัง</w:t>
      </w:r>
      <w:r w:rsidR="00A540D4" w:rsidRPr="00DC1F76">
        <w:rPr>
          <w:rFonts w:ascii="Angsana New" w:hAnsi="Angsana New" w:cs="Angsana New" w:hint="cs"/>
          <w:b/>
          <w:bCs/>
          <w:sz w:val="32"/>
          <w:szCs w:val="32"/>
          <w:cs/>
        </w:rPr>
        <w:t>รอบระยะเวลารายงาน</w:t>
      </w:r>
    </w:p>
    <w:p w:rsidR="00DA7F3C" w:rsidRPr="0095534C" w:rsidRDefault="00DA7F3C" w:rsidP="0095534C">
      <w:pPr>
        <w:pStyle w:val="ae"/>
        <w:numPr>
          <w:ilvl w:val="1"/>
          <w:numId w:val="28"/>
        </w:numPr>
        <w:ind w:left="1134" w:right="-97" w:hanging="708"/>
        <w:jc w:val="thaiDistribute"/>
        <w:rPr>
          <w:rFonts w:ascii="Angsana New" w:hAnsi="Angsana New"/>
          <w:sz w:val="32"/>
          <w:szCs w:val="32"/>
        </w:rPr>
      </w:pPr>
      <w:r w:rsidRPr="0095534C">
        <w:rPr>
          <w:rFonts w:ascii="Angsana New" w:hAnsi="Angsana New"/>
          <w:sz w:val="32"/>
          <w:szCs w:val="32"/>
          <w:cs/>
        </w:rPr>
        <w:t xml:space="preserve">เมื่อวันที่ 3 พฤษภาคม 2559 ที่ประชุมวิสามัญผู้ถือหุ้นครั้งที่ 1/2559 บริษัทได้แจ้งให้ที่ประชุมรับทราบว่า อดีตกรรมการท่านหนึ่งออกหนังสือค้ำประกันการซื้อเงินลงทุนใน </w:t>
      </w:r>
      <w:r w:rsidRPr="0095534C">
        <w:rPr>
          <w:rFonts w:ascii="Angsana New" w:hAnsi="Angsana New"/>
          <w:sz w:val="32"/>
          <w:szCs w:val="32"/>
        </w:rPr>
        <w:t xml:space="preserve">Saudi Danish Cement Company Limited (SDCC) </w:t>
      </w:r>
      <w:r w:rsidRPr="0095534C">
        <w:rPr>
          <w:rFonts w:ascii="Angsana New" w:hAnsi="Angsana New"/>
          <w:sz w:val="32"/>
          <w:szCs w:val="32"/>
          <w:cs/>
        </w:rPr>
        <w:t>แก่</w:t>
      </w:r>
      <w:r w:rsidR="003564A0" w:rsidRPr="0095534C">
        <w:rPr>
          <w:rFonts w:ascii="Angsana New" w:hAnsi="Angsana New" w:hint="cs"/>
          <w:sz w:val="32"/>
          <w:szCs w:val="32"/>
          <w:cs/>
        </w:rPr>
        <w:t xml:space="preserve">นาย </w:t>
      </w:r>
      <w:proofErr w:type="spellStart"/>
      <w:r w:rsidR="003564A0" w:rsidRPr="0095534C">
        <w:rPr>
          <w:rFonts w:ascii="Angsana New" w:hAnsi="Angsana New"/>
          <w:sz w:val="32"/>
          <w:szCs w:val="32"/>
        </w:rPr>
        <w:t>Almed</w:t>
      </w:r>
      <w:proofErr w:type="spellEnd"/>
      <w:r w:rsidR="00A9400E" w:rsidRPr="0095534C">
        <w:rPr>
          <w:rFonts w:ascii="Angsana New" w:hAnsi="Angsana New" w:hint="cs"/>
          <w:sz w:val="32"/>
          <w:szCs w:val="32"/>
          <w:cs/>
        </w:rPr>
        <w:t xml:space="preserve"> </w:t>
      </w:r>
      <w:r w:rsidRPr="0095534C">
        <w:rPr>
          <w:rFonts w:ascii="Angsana New" w:hAnsi="Angsana New"/>
          <w:sz w:val="32"/>
          <w:szCs w:val="32"/>
          <w:cs/>
        </w:rPr>
        <w:t>ผู้</w:t>
      </w:r>
      <w:r w:rsidR="003564A0" w:rsidRPr="0095534C">
        <w:rPr>
          <w:rFonts w:ascii="Angsana New" w:hAnsi="Angsana New" w:hint="cs"/>
          <w:sz w:val="32"/>
          <w:szCs w:val="32"/>
          <w:cs/>
        </w:rPr>
        <w:t>ร่วมทุน</w:t>
      </w:r>
      <w:r w:rsidRPr="0095534C">
        <w:rPr>
          <w:rFonts w:ascii="Angsana New" w:hAnsi="Angsana New"/>
          <w:sz w:val="32"/>
          <w:szCs w:val="32"/>
          <w:cs/>
        </w:rPr>
        <w:t>ชาวซาอุดิอาระเบีย (ผู้ถือหุ้นอีกฝ่ายหนึ่ง) โดยบริษัท</w:t>
      </w:r>
      <w:r w:rsidR="003564A0" w:rsidRPr="0095534C">
        <w:rPr>
          <w:rFonts w:ascii="Angsana New" w:hAnsi="Angsana New" w:hint="cs"/>
          <w:sz w:val="32"/>
          <w:szCs w:val="32"/>
          <w:cs/>
        </w:rPr>
        <w:t>จะ</w:t>
      </w:r>
      <w:r w:rsidRPr="0095534C">
        <w:rPr>
          <w:rFonts w:ascii="Angsana New" w:hAnsi="Angsana New"/>
          <w:sz w:val="32"/>
          <w:szCs w:val="32"/>
          <w:cs/>
        </w:rPr>
        <w:t xml:space="preserve">ซื้อหุ้นคืนจากราคาทุน 7 ล้านดอลลาร์สหรัฐอเมริกา ในราคา 9 ล้านดอลลาร์สหรัฐอเมริกา ภายในปี 202016 โดยบริษัทไม่ทราบและไม่ได้อนุมัติให้กระทำการดังกล่าว บริษัทได้ออกหนังสือไปยังอดีตกรรมการท่านดังกล่าวให้รับผิดชอบความเสียหายที่อาจจะเกิดขึ้น จากการออกหนังสือค้ำประกันในนามบริษัทโดยไม่ได้รับการอนุมัติ </w:t>
      </w:r>
      <w:r w:rsidR="003564A0" w:rsidRPr="0095534C">
        <w:rPr>
          <w:rFonts w:ascii="Angsana New" w:hAnsi="Angsana New" w:hint="cs"/>
          <w:sz w:val="32"/>
          <w:szCs w:val="32"/>
          <w:cs/>
        </w:rPr>
        <w:t xml:space="preserve">ต่อมาอดีตกรรมการได้ทำหนังสือลงวันที่ </w:t>
      </w:r>
      <w:r w:rsidR="003564A0" w:rsidRPr="0095534C">
        <w:rPr>
          <w:rFonts w:ascii="Angsana New" w:hAnsi="Angsana New"/>
          <w:sz w:val="32"/>
          <w:szCs w:val="32"/>
        </w:rPr>
        <w:t>24</w:t>
      </w:r>
      <w:r w:rsidR="003564A0" w:rsidRPr="0095534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564A0" w:rsidRPr="0095534C">
        <w:rPr>
          <w:rFonts w:ascii="Angsana New" w:hAnsi="Angsana New"/>
          <w:sz w:val="32"/>
          <w:szCs w:val="32"/>
        </w:rPr>
        <w:t>2559</w:t>
      </w:r>
      <w:r w:rsidR="003564A0" w:rsidRPr="0095534C">
        <w:rPr>
          <w:rFonts w:ascii="Angsana New" w:hAnsi="Angsana New" w:hint="cs"/>
          <w:sz w:val="32"/>
          <w:szCs w:val="32"/>
          <w:cs/>
        </w:rPr>
        <w:t xml:space="preserve"> ยอมรับผิดหากนาย</w:t>
      </w:r>
      <w:r w:rsidR="005F60DE" w:rsidRPr="0095534C">
        <w:rPr>
          <w:rFonts w:ascii="Angsana New" w:hAnsi="Angsana New"/>
          <w:sz w:val="32"/>
          <w:szCs w:val="32"/>
        </w:rPr>
        <w:t xml:space="preserve"> </w:t>
      </w:r>
      <w:proofErr w:type="spellStart"/>
      <w:r w:rsidR="003564A0" w:rsidRPr="0095534C">
        <w:rPr>
          <w:rFonts w:ascii="Angsana New" w:hAnsi="Angsana New"/>
          <w:sz w:val="32"/>
          <w:szCs w:val="32"/>
        </w:rPr>
        <w:t>Almed</w:t>
      </w:r>
      <w:proofErr w:type="spellEnd"/>
      <w:r w:rsidR="003564A0" w:rsidRPr="0095534C">
        <w:rPr>
          <w:rFonts w:ascii="Angsana New" w:hAnsi="Angsana New" w:hint="cs"/>
          <w:sz w:val="32"/>
          <w:szCs w:val="32"/>
          <w:cs/>
        </w:rPr>
        <w:t xml:space="preserve"> เรียกร้องตามหนังสือค้ำประกันนั้น และสัญญาว่าจะออกหนังสือค้ำประกันยอมรับผิดชอบเป็นการส่วนตัวให้บริษัทภายใน </w:t>
      </w:r>
      <w:r w:rsidR="003564A0" w:rsidRPr="0095534C">
        <w:rPr>
          <w:rFonts w:ascii="Angsana New" w:hAnsi="Angsana New"/>
          <w:sz w:val="32"/>
          <w:szCs w:val="32"/>
        </w:rPr>
        <w:t>31</w:t>
      </w:r>
      <w:r w:rsidR="003564A0" w:rsidRPr="0095534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564A0" w:rsidRPr="0095534C">
        <w:rPr>
          <w:rFonts w:ascii="Angsana New" w:hAnsi="Angsana New"/>
          <w:sz w:val="32"/>
          <w:szCs w:val="32"/>
        </w:rPr>
        <w:t xml:space="preserve">2559 </w:t>
      </w:r>
      <w:r w:rsidR="003564A0" w:rsidRPr="0095534C">
        <w:rPr>
          <w:rFonts w:ascii="Angsana New" w:hAnsi="Angsana New" w:hint="cs"/>
          <w:sz w:val="32"/>
          <w:szCs w:val="32"/>
          <w:cs/>
        </w:rPr>
        <w:t>ณ ปัจจุบันยังไม่ได้ดำเนินการตามสัญญา</w:t>
      </w:r>
    </w:p>
    <w:p w:rsidR="00A46D14" w:rsidRPr="00DC1F76" w:rsidRDefault="00A46D14" w:rsidP="00A46D14">
      <w:pPr>
        <w:spacing w:line="120" w:lineRule="auto"/>
        <w:ind w:left="425"/>
        <w:jc w:val="thaiDistribute"/>
        <w:rPr>
          <w:rFonts w:ascii="Angsana New" w:hAnsi="Angsana New" w:cs="Angsana New"/>
          <w:sz w:val="32"/>
          <w:szCs w:val="32"/>
        </w:rPr>
      </w:pPr>
    </w:p>
    <w:p w:rsidR="00DA7F3C" w:rsidRPr="00A17F8F" w:rsidRDefault="00DA7F3C" w:rsidP="0095534C">
      <w:pPr>
        <w:pStyle w:val="ae"/>
        <w:numPr>
          <w:ilvl w:val="1"/>
          <w:numId w:val="28"/>
        </w:numPr>
        <w:ind w:left="1134" w:right="-97" w:hanging="708"/>
        <w:jc w:val="thaiDistribute"/>
        <w:rPr>
          <w:rFonts w:ascii="Angsana New" w:hAnsi="Angsana New"/>
          <w:sz w:val="32"/>
          <w:szCs w:val="32"/>
        </w:rPr>
      </w:pPr>
      <w:r w:rsidRPr="00A17F8F">
        <w:rPr>
          <w:rFonts w:ascii="Angsana New" w:hAnsi="Angsana New"/>
          <w:sz w:val="32"/>
          <w:szCs w:val="32"/>
          <w:cs/>
        </w:rPr>
        <w:t xml:space="preserve">บริษัทถูกฟ้องร้องดำเนินคดี </w:t>
      </w:r>
      <w:r w:rsidR="00E203D6" w:rsidRPr="00A17F8F">
        <w:rPr>
          <w:rFonts w:ascii="Angsana New" w:hAnsi="Angsana New" w:hint="cs"/>
          <w:sz w:val="32"/>
          <w:szCs w:val="32"/>
          <w:cs/>
        </w:rPr>
        <w:t>ซึ่งอยู่ระหว่างการพิจารณาของศาล</w:t>
      </w:r>
      <w:r w:rsidR="00E203D6" w:rsidRPr="00A17F8F">
        <w:rPr>
          <w:rFonts w:ascii="Angsana New" w:hAnsi="Angsana New"/>
          <w:sz w:val="32"/>
          <w:szCs w:val="32"/>
          <w:cs/>
        </w:rPr>
        <w:t>และมีคำสั่งจำหน่ายคดีชั่วคราว</w:t>
      </w:r>
      <w:r w:rsidR="00E203D6" w:rsidRPr="00A17F8F">
        <w:rPr>
          <w:rFonts w:ascii="Angsana New" w:hAnsi="Angsana New" w:hint="cs"/>
          <w:sz w:val="32"/>
          <w:szCs w:val="32"/>
          <w:cs/>
        </w:rPr>
        <w:t xml:space="preserve"> เนื่องจากบริษัท</w:t>
      </w:r>
      <w:r w:rsidR="00E203D6" w:rsidRPr="00A17F8F">
        <w:rPr>
          <w:rFonts w:ascii="Angsana New" w:hAnsi="Angsana New"/>
          <w:sz w:val="32"/>
          <w:szCs w:val="32"/>
          <w:cs/>
        </w:rPr>
        <w:t>อยู่ระหว่างการ</w:t>
      </w:r>
      <w:r w:rsidR="00380F32">
        <w:rPr>
          <w:rFonts w:ascii="Angsana New" w:hAnsi="Angsana New" w:hint="cs"/>
          <w:sz w:val="32"/>
          <w:szCs w:val="32"/>
          <w:cs/>
        </w:rPr>
        <w:t>ทำแผน</w:t>
      </w:r>
      <w:r w:rsidR="00E203D6" w:rsidRPr="00A17F8F">
        <w:rPr>
          <w:rFonts w:ascii="Angsana New" w:hAnsi="Angsana New" w:hint="cs"/>
          <w:sz w:val="32"/>
          <w:szCs w:val="32"/>
          <w:cs/>
        </w:rPr>
        <w:t>ฟื้นฟูกิจการโดย</w:t>
      </w:r>
      <w:r w:rsidR="00E203D6" w:rsidRPr="00A17F8F">
        <w:rPr>
          <w:rFonts w:ascii="Angsana New" w:hAnsi="Angsana New"/>
          <w:sz w:val="32"/>
          <w:szCs w:val="32"/>
          <w:cs/>
        </w:rPr>
        <w:t>มี</w:t>
      </w:r>
      <w:r w:rsidR="00E203D6" w:rsidRPr="00A17F8F">
        <w:rPr>
          <w:rFonts w:ascii="Angsana New" w:hAnsi="Angsana New" w:hint="cs"/>
          <w:sz w:val="32"/>
          <w:szCs w:val="32"/>
          <w:cs/>
        </w:rPr>
        <w:t xml:space="preserve">คดี </w:t>
      </w:r>
      <w:r w:rsidR="00E203D6" w:rsidRPr="00A17F8F">
        <w:rPr>
          <w:rFonts w:ascii="Angsana New" w:hAnsi="Angsana New"/>
          <w:sz w:val="32"/>
          <w:szCs w:val="32"/>
          <w:cs/>
        </w:rPr>
        <w:t>ดังนี้</w:t>
      </w:r>
    </w:p>
    <w:p w:rsidR="00B56490" w:rsidRPr="005501D5" w:rsidRDefault="00E203D6" w:rsidP="005501D5">
      <w:pPr>
        <w:pStyle w:val="ae"/>
        <w:numPr>
          <w:ilvl w:val="2"/>
          <w:numId w:val="28"/>
        </w:numPr>
        <w:tabs>
          <w:tab w:val="left" w:pos="1843"/>
        </w:tabs>
        <w:ind w:left="1134" w:right="-97" w:firstLine="0"/>
        <w:jc w:val="thaiDistribute"/>
        <w:rPr>
          <w:rFonts w:ascii="Angsana New" w:hAnsi="Angsana New"/>
          <w:sz w:val="32"/>
          <w:szCs w:val="32"/>
        </w:rPr>
      </w:pPr>
      <w:r w:rsidRPr="005501D5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5501D5">
        <w:rPr>
          <w:rFonts w:ascii="Angsana New" w:hAnsi="Angsana New"/>
          <w:sz w:val="32"/>
          <w:szCs w:val="32"/>
        </w:rPr>
        <w:t xml:space="preserve">2559 </w:t>
      </w:r>
      <w:r w:rsidRPr="005501D5">
        <w:rPr>
          <w:rFonts w:ascii="Angsana New" w:hAnsi="Angsana New"/>
          <w:sz w:val="32"/>
          <w:szCs w:val="32"/>
          <w:cs/>
        </w:rPr>
        <w:t>บริษัทถูกพนักงาน 2 ราย ฟ้องร้องบริษัทในเรื่องการเลิกจ้างไม่เป็นธรรม โดยให้บริษัทจ่ายค่าเสียหายรายหนึ่งเป็นจำนวน 748,280.00 บาท และอีกรายหนึ่งเป็นจำนวน 852,320.00 บาท พร้อมดอกเบี้ยในอัตราร้อยละ 15 ต่อปีของเงินต้นดังกล่าว นับตั้งแต่วันที่ 5 พฤษภาคม 2559 เป็นต้นไปจนกว่าจะชำระเสร็จสิ้นแก่โจทก์ทั้งสอง</w:t>
      </w:r>
    </w:p>
    <w:p w:rsidR="00B56490" w:rsidRDefault="00E203D6" w:rsidP="005501D5">
      <w:pPr>
        <w:numPr>
          <w:ilvl w:val="2"/>
          <w:numId w:val="28"/>
        </w:numPr>
        <w:tabs>
          <w:tab w:val="left" w:pos="1843"/>
        </w:tabs>
        <w:ind w:left="1134" w:right="-97" w:firstLine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ในเดือนพฤษภาคม </w:t>
      </w:r>
      <w:r>
        <w:rPr>
          <w:rFonts w:ascii="Angsana New" w:hAnsi="Angsana New" w:cs="Angsana New"/>
          <w:sz w:val="32"/>
          <w:szCs w:val="32"/>
        </w:rPr>
        <w:t xml:space="preserve">2559 </w:t>
      </w:r>
      <w:r w:rsidRPr="00DC1F76">
        <w:rPr>
          <w:rFonts w:ascii="Angsana New" w:hAnsi="Angsana New" w:cs="Angsana New"/>
          <w:sz w:val="32"/>
          <w:szCs w:val="32"/>
          <w:cs/>
        </w:rPr>
        <w:t>บริษัทถูกอดีตกรรมการท่านหนึ่งฟ้องร้องให้บริษัทชำระหนี้ตามสัญญากู้ยืมเงินเป็นจำนวนเงิน 20 ล้านบาท พร้อมดอกเบี้ยในอัตราร้อยละ 6 ต่อปี นับแต่วันที่ 30 มิถุนายน 2557 เป็นต้นไปจนกว่าจะชำระเสร็จแก่โจทก์ ดอกเบี้ยจนถึงวันฟ้องคิดเป็นจำนวน 2.31 ล้านบาท รวมเป็นเงินทั้งสิ้น 22.31 ล้านบาท</w:t>
      </w:r>
    </w:p>
    <w:p w:rsidR="000564F2" w:rsidRDefault="00E203D6" w:rsidP="005501D5">
      <w:pPr>
        <w:numPr>
          <w:ilvl w:val="2"/>
          <w:numId w:val="28"/>
        </w:numPr>
        <w:tabs>
          <w:tab w:val="left" w:pos="1843"/>
        </w:tabs>
        <w:ind w:left="1134" w:right="-97" w:firstLine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ในเดือนพฤศจิกายน </w:t>
      </w:r>
      <w:r>
        <w:rPr>
          <w:rFonts w:ascii="Angsana New" w:hAnsi="Angsana New" w:cs="Angsana New"/>
          <w:sz w:val="32"/>
          <w:szCs w:val="32"/>
        </w:rPr>
        <w:t xml:space="preserve">2559 </w:t>
      </w:r>
      <w:r w:rsidRPr="00F0227D">
        <w:rPr>
          <w:rFonts w:ascii="Angsana New" w:hAnsi="Angsana New" w:cs="Angsana New" w:hint="cs"/>
          <w:sz w:val="32"/>
          <w:szCs w:val="32"/>
          <w:cs/>
        </w:rPr>
        <w:t xml:space="preserve">บริษัทถูกพนักงาน </w:t>
      </w:r>
      <w:r w:rsidRPr="00F0227D">
        <w:rPr>
          <w:rFonts w:ascii="Angsana New" w:hAnsi="Angsana New" w:cs="Angsana New"/>
          <w:sz w:val="32"/>
          <w:szCs w:val="32"/>
        </w:rPr>
        <w:t>1</w:t>
      </w:r>
      <w:r w:rsidRPr="00F0227D">
        <w:rPr>
          <w:rFonts w:ascii="Angsana New" w:hAnsi="Angsana New" w:cs="Angsana New" w:hint="cs"/>
          <w:sz w:val="32"/>
          <w:szCs w:val="32"/>
          <w:cs/>
        </w:rPr>
        <w:t xml:space="preserve"> ราย เป็นโจทก์ฟ้องบริษัทในเรื่องการเลิกจ้างไม่เป็นธรรม โดยให้บริษัทจ่ายค่าเสียหายเป็นจำนวนเงิน </w:t>
      </w:r>
      <w:r w:rsidRPr="00F0227D">
        <w:rPr>
          <w:rFonts w:ascii="Angsana New" w:hAnsi="Angsana New" w:cs="Angsana New"/>
          <w:sz w:val="32"/>
          <w:szCs w:val="32"/>
        </w:rPr>
        <w:t>9,857,000</w:t>
      </w:r>
      <w:r w:rsidRPr="00F0227D">
        <w:rPr>
          <w:rFonts w:ascii="Angsana New" w:hAnsi="Angsana New" w:cs="Angsana New" w:hint="cs"/>
          <w:sz w:val="32"/>
          <w:szCs w:val="32"/>
          <w:cs/>
        </w:rPr>
        <w:t xml:space="preserve"> บาท พร้อมดอกเบี้ย </w:t>
      </w:r>
      <w:r w:rsidRPr="00F0227D">
        <w:rPr>
          <w:rFonts w:ascii="Angsana New" w:hAnsi="Angsana New" w:cs="Angsana New"/>
          <w:sz w:val="32"/>
          <w:szCs w:val="32"/>
        </w:rPr>
        <w:t>7.5%</w:t>
      </w:r>
      <w:r w:rsidRPr="00F0227D">
        <w:rPr>
          <w:rFonts w:ascii="Angsana New" w:hAnsi="Angsana New" w:cs="Angsana New" w:hint="cs"/>
          <w:sz w:val="32"/>
          <w:szCs w:val="32"/>
          <w:cs/>
        </w:rPr>
        <w:t xml:space="preserve"> ต่อปี</w:t>
      </w:r>
    </w:p>
    <w:p w:rsidR="006B17EB" w:rsidRDefault="00E203D6" w:rsidP="005501D5">
      <w:pPr>
        <w:numPr>
          <w:ilvl w:val="2"/>
          <w:numId w:val="28"/>
        </w:numPr>
        <w:tabs>
          <w:tab w:val="left" w:pos="1843"/>
        </w:tabs>
        <w:ind w:left="1134" w:right="-97" w:firstLine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ในเดือนกุมภาพันธ์ </w:t>
      </w:r>
      <w:r>
        <w:rPr>
          <w:rFonts w:ascii="Angsana New" w:hAnsi="Angsana New" w:cs="Angsana New"/>
          <w:sz w:val="32"/>
          <w:szCs w:val="32"/>
        </w:rPr>
        <w:t xml:space="preserve">2560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บริษัทถูกอดีตกรรมการท่านหนึ่ง เป็นโจทก์ฟ้องบริษัทในเรื่องการฟ้องคดีอาญาอันเป็นเท็จ เนื่องจากบริษัทได้ฟ้องกล่าวหาอดีตกรรมการท่านดังกล่าวในการยักยอกเงินบริษัทร่วมจำนวนเงิน </w:t>
      </w:r>
      <w:r w:rsidRPr="00DC1F76">
        <w:rPr>
          <w:rFonts w:ascii="Angsana New" w:hAnsi="Angsana New" w:cs="Angsana New"/>
          <w:sz w:val="32"/>
          <w:szCs w:val="32"/>
          <w:cs/>
        </w:rPr>
        <w:t>4 ล้านดอลลาร์สหรัฐอเมริกา</w:t>
      </w:r>
      <w:r w:rsidR="007C78F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(ดูหมายเหตุ </w:t>
      </w:r>
      <w:r w:rsidR="005501D5">
        <w:rPr>
          <w:rFonts w:ascii="Angsana New" w:hAnsi="Angsana New" w:cs="Angsana New"/>
          <w:sz w:val="32"/>
          <w:szCs w:val="32"/>
        </w:rPr>
        <w:t>2</w:t>
      </w:r>
      <w:r w:rsidR="00932A07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>.</w:t>
      </w:r>
      <w:r w:rsidR="00932A07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.</w:t>
      </w:r>
      <w:r w:rsidRPr="00FF165B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)</w:t>
      </w:r>
    </w:p>
    <w:p w:rsidR="00E203D6" w:rsidRDefault="00E203D6" w:rsidP="005501D5">
      <w:pPr>
        <w:numPr>
          <w:ilvl w:val="2"/>
          <w:numId w:val="28"/>
        </w:numPr>
        <w:tabs>
          <w:tab w:val="left" w:pos="1843"/>
        </w:tabs>
        <w:ind w:left="1134" w:right="-97" w:firstLine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ในเดือนกุมภาพันธ์ </w:t>
      </w:r>
      <w:r>
        <w:rPr>
          <w:rFonts w:ascii="Angsana New" w:hAnsi="Angsana New" w:cs="Angsana New"/>
          <w:sz w:val="32"/>
          <w:szCs w:val="32"/>
        </w:rPr>
        <w:t xml:space="preserve">2560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บริษัทถูกพนักงาน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ราย เป็นโจทก์ฟ้องบริษัทในเรื่องการเลิกจ้างไม่เป็นธรรม โดยให้บริษัทจ่ายค่าเสียหายเป็นจำนวนเงิน </w:t>
      </w:r>
      <w:r>
        <w:rPr>
          <w:rFonts w:ascii="Angsana New" w:hAnsi="Angsana New" w:cs="Angsana New"/>
          <w:sz w:val="32"/>
          <w:szCs w:val="32"/>
        </w:rPr>
        <w:t>1,004,792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:rsidR="00E203D6" w:rsidRDefault="00E203D6" w:rsidP="005501D5">
      <w:pPr>
        <w:numPr>
          <w:ilvl w:val="2"/>
          <w:numId w:val="28"/>
        </w:numPr>
        <w:tabs>
          <w:tab w:val="left" w:pos="1843"/>
        </w:tabs>
        <w:ind w:left="1134" w:right="-97" w:firstLine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ในเดือนกุมภาพันธ์ </w:t>
      </w:r>
      <w:r>
        <w:rPr>
          <w:rFonts w:ascii="Angsana New" w:hAnsi="Angsana New" w:cs="Angsana New"/>
          <w:sz w:val="32"/>
          <w:szCs w:val="32"/>
        </w:rPr>
        <w:t xml:space="preserve">2560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บริษัทถูกพนักงานอัยการ เป็นโจทก์ฟ้องบริษัทในเรื่องการไม่จัดทำและส่งงบการเงินประจำรอบปีบัญชีปี </w:t>
      </w:r>
      <w:r>
        <w:rPr>
          <w:rFonts w:ascii="Angsana New" w:hAnsi="Angsana New" w:cs="Angsana New"/>
          <w:sz w:val="32"/>
          <w:szCs w:val="32"/>
        </w:rPr>
        <w:t>2558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และไม่ส่งแบบแสดงรายการ </w:t>
      </w:r>
      <w:r>
        <w:rPr>
          <w:rFonts w:ascii="Angsana New" w:hAnsi="Angsana New" w:cs="Angsana New"/>
          <w:sz w:val="32"/>
          <w:szCs w:val="32"/>
        </w:rPr>
        <w:t>56-1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56-2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ไม่ส่งงบการเงินไตรมาสที่</w:t>
      </w:r>
      <w:r>
        <w:rPr>
          <w:rFonts w:ascii="Angsana New" w:hAnsi="Angsana New" w:cs="Angsana New"/>
          <w:sz w:val="32"/>
          <w:szCs w:val="32"/>
        </w:rPr>
        <w:t xml:space="preserve"> 1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และที่ 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ของปี </w:t>
      </w:r>
      <w:r>
        <w:rPr>
          <w:rFonts w:ascii="Angsana New" w:hAnsi="Angsana New" w:cs="Angsana New"/>
          <w:sz w:val="32"/>
          <w:szCs w:val="32"/>
        </w:rPr>
        <w:t>2559</w:t>
      </w:r>
      <w:r>
        <w:rPr>
          <w:rFonts w:ascii="Angsana New" w:hAnsi="Angsana New" w:cs="Angsana New" w:hint="cs"/>
          <w:sz w:val="32"/>
          <w:szCs w:val="32"/>
          <w:cs/>
        </w:rPr>
        <w:t xml:space="preserve"> ภายในกำหนด โดยศาลพิพากษาลงโทษปรับบริษัทเป็นจำนวนเงิน </w:t>
      </w:r>
      <w:r>
        <w:rPr>
          <w:rFonts w:ascii="Angsana New" w:hAnsi="Angsana New" w:cs="Angsana New"/>
          <w:sz w:val="32"/>
          <w:szCs w:val="32"/>
        </w:rPr>
        <w:t>516,250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และปรับรายวันอีกวันละ </w:t>
      </w:r>
      <w:r>
        <w:rPr>
          <w:rFonts w:ascii="Angsana New" w:hAnsi="Angsana New" w:cs="Angsana New"/>
          <w:sz w:val="32"/>
          <w:szCs w:val="32"/>
        </w:rPr>
        <w:t>250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นับแต่วันฟ้อง (</w:t>
      </w:r>
      <w:r>
        <w:rPr>
          <w:rFonts w:ascii="Angsana New" w:hAnsi="Angsana New" w:cs="Angsana New"/>
          <w:sz w:val="32"/>
          <w:szCs w:val="32"/>
        </w:rPr>
        <w:t>24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2560)</w:t>
      </w:r>
    </w:p>
    <w:p w:rsidR="00E203D6" w:rsidRDefault="00E203D6" w:rsidP="005501D5">
      <w:pPr>
        <w:numPr>
          <w:ilvl w:val="2"/>
          <w:numId w:val="28"/>
        </w:numPr>
        <w:tabs>
          <w:tab w:val="left" w:pos="1843"/>
        </w:tabs>
        <w:ind w:left="1134" w:right="-97" w:firstLine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 w:cs="Angsana New"/>
          <w:sz w:val="32"/>
          <w:szCs w:val="32"/>
        </w:rPr>
        <w:t xml:space="preserve">2560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บริษัทถูกเจ้าหนี้ในประเทศรายหนึ่งเป็นโจทก์ฟ้องบริษัทให้ล้มละลาย เนื่องจากค้างชำระหนี้เป็นจำนวนเงิน </w:t>
      </w:r>
      <w:r>
        <w:rPr>
          <w:rFonts w:ascii="Angsana New" w:hAnsi="Angsana New" w:cs="Angsana New"/>
          <w:sz w:val="32"/>
          <w:szCs w:val="32"/>
        </w:rPr>
        <w:t>2,295,000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:rsidR="003471BE" w:rsidRPr="00DC1F76" w:rsidRDefault="003471BE" w:rsidP="003471BE">
      <w:pPr>
        <w:tabs>
          <w:tab w:val="left" w:pos="1843"/>
        </w:tabs>
        <w:ind w:left="1134" w:right="-97"/>
        <w:jc w:val="thaiDistribute"/>
        <w:rPr>
          <w:rFonts w:ascii="Angsana New" w:hAnsi="Angsana New" w:cs="Angsana New"/>
          <w:sz w:val="32"/>
          <w:szCs w:val="32"/>
        </w:rPr>
      </w:pPr>
    </w:p>
    <w:p w:rsidR="00DA7F3C" w:rsidRDefault="00DA7F3C" w:rsidP="006B17EB">
      <w:pPr>
        <w:tabs>
          <w:tab w:val="left" w:pos="1843"/>
        </w:tabs>
        <w:spacing w:line="120" w:lineRule="auto"/>
        <w:ind w:left="1134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DA7F3C" w:rsidRPr="00A17F8F" w:rsidRDefault="00DA7F3C" w:rsidP="0095534C">
      <w:pPr>
        <w:pStyle w:val="ae"/>
        <w:numPr>
          <w:ilvl w:val="1"/>
          <w:numId w:val="28"/>
        </w:numPr>
        <w:ind w:left="1134" w:right="-97" w:hanging="708"/>
        <w:jc w:val="thaiDistribute"/>
        <w:rPr>
          <w:rFonts w:ascii="Angsana New" w:hAnsi="Angsana New"/>
          <w:sz w:val="32"/>
          <w:szCs w:val="32"/>
        </w:rPr>
      </w:pPr>
      <w:r w:rsidRPr="00A17F8F">
        <w:rPr>
          <w:rFonts w:ascii="Angsana New" w:hAnsi="Angsana New"/>
          <w:sz w:val="32"/>
          <w:szCs w:val="32"/>
          <w:cs/>
        </w:rPr>
        <w:lastRenderedPageBreak/>
        <w:t>บริษัทได้ยื่นฟ้องร้องดำเนินคดี มีดังนี้</w:t>
      </w:r>
    </w:p>
    <w:p w:rsidR="00B56490" w:rsidRDefault="00DA7F3C" w:rsidP="005501D5">
      <w:pPr>
        <w:numPr>
          <w:ilvl w:val="2"/>
          <w:numId w:val="28"/>
        </w:numPr>
        <w:tabs>
          <w:tab w:val="left" w:pos="1843"/>
        </w:tabs>
        <w:ind w:left="1134" w:right="-97" w:firstLine="0"/>
        <w:jc w:val="thaiDistribute"/>
        <w:rPr>
          <w:rFonts w:ascii="Angsana New" w:hAnsi="Angsana New" w:cs="Angsana New"/>
          <w:sz w:val="32"/>
          <w:szCs w:val="32"/>
        </w:rPr>
      </w:pPr>
      <w:r w:rsidRPr="009F620C">
        <w:rPr>
          <w:rFonts w:ascii="Angsana New" w:hAnsi="Angsana New" w:cs="Angsana New"/>
          <w:sz w:val="32"/>
          <w:szCs w:val="32"/>
          <w:cs/>
        </w:rPr>
        <w:t xml:space="preserve">เมื่อวันที่ 3 มิถุนายน 2559 บริษัทได้ฟ้องร้องอดีตกรรมการท่านหนึ่ง ขอให้คืนเงินเดือนค่าจ้างต่างๆ เช่น ค่าเดินทางไปต่างประเทศ ค่าเบี้ยเลี้ยง ค่าใช้จ่ายต่างๆ ที่รับไปจากบริษัทเป็นเวลา 2 ปี 4 เดือน หรือ 28 เดือน โดยกล่าวหาว่าอดีตกรรมการดังกล่าวเอาเวลาที่ต้องทำงานให้บริษัทไปทำงานส่วนตัว ไปเป็นกรรมการและที่ปรึกษาและทำงานให้บริษัทอื่นในต่างประเทศ ขอให้คืนเงินดังกล่าวจำนวน 13,609,347.34 บาท พร้อมดอกเบี้ยร้อยละ 7.5 ต่อปี </w:t>
      </w:r>
      <w:r w:rsidR="009F620C" w:rsidRPr="00CC14D1">
        <w:rPr>
          <w:rFonts w:ascii="Angsana New" w:hAnsi="Angsana New" w:cs="Angsana New"/>
          <w:sz w:val="32"/>
          <w:szCs w:val="32"/>
          <w:cs/>
        </w:rPr>
        <w:t xml:space="preserve">นับแต่วันถัดจากวันฟ้องจนกว่าจะชำระเสร็จ </w:t>
      </w:r>
      <w:r w:rsidR="009F620C">
        <w:rPr>
          <w:rFonts w:ascii="Angsana New" w:hAnsi="Angsana New" w:cs="Angsana New" w:hint="cs"/>
          <w:sz w:val="32"/>
          <w:szCs w:val="32"/>
          <w:cs/>
        </w:rPr>
        <w:t>ปัจจุบันศาลจำหน่ายคดีออกจากสา</w:t>
      </w:r>
      <w:proofErr w:type="spellStart"/>
      <w:r w:rsidR="009F620C">
        <w:rPr>
          <w:rFonts w:ascii="Angsana New" w:hAnsi="Angsana New" w:cs="Angsana New" w:hint="cs"/>
          <w:sz w:val="32"/>
          <w:szCs w:val="32"/>
          <w:cs/>
        </w:rPr>
        <w:t>รบบ</w:t>
      </w:r>
      <w:proofErr w:type="spellEnd"/>
      <w:r w:rsidR="009F620C">
        <w:rPr>
          <w:rFonts w:ascii="Angsana New" w:hAnsi="Angsana New" w:cs="Angsana New" w:hint="cs"/>
          <w:sz w:val="32"/>
          <w:szCs w:val="32"/>
          <w:cs/>
        </w:rPr>
        <w:t>ความแล้ว</w:t>
      </w:r>
    </w:p>
    <w:p w:rsidR="009F620C" w:rsidRPr="009F620C" w:rsidRDefault="009F620C" w:rsidP="005501D5">
      <w:pPr>
        <w:numPr>
          <w:ilvl w:val="2"/>
          <w:numId w:val="28"/>
        </w:numPr>
        <w:tabs>
          <w:tab w:val="left" w:pos="1843"/>
        </w:tabs>
        <w:ind w:left="1134" w:right="-97" w:firstLine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บริษัทได้ฟ้องร้องพนักงานตรวจแรงงาน ขอให้เพิกถอนคำสั่งที่ให้บริษัทจ่ายเงินค่าชดเชยการเลิกจ้างแก่พนักงาน </w:t>
      </w:r>
      <w:r>
        <w:rPr>
          <w:rFonts w:ascii="Angsana New" w:hAnsi="Angsana New" w:cs="Angsana New"/>
          <w:sz w:val="32"/>
          <w:szCs w:val="32"/>
        </w:rPr>
        <w:t>61</w:t>
      </w:r>
      <w:r>
        <w:rPr>
          <w:rFonts w:ascii="Angsana New" w:hAnsi="Angsana New" w:cs="Angsana New" w:hint="cs"/>
          <w:sz w:val="32"/>
          <w:szCs w:val="32"/>
          <w:cs/>
        </w:rPr>
        <w:t xml:space="preserve"> คน เป็นจำนวนเงิน </w:t>
      </w:r>
      <w:r>
        <w:rPr>
          <w:rFonts w:ascii="Angsana New" w:hAnsi="Angsana New" w:cs="Angsana New"/>
          <w:sz w:val="32"/>
          <w:szCs w:val="32"/>
        </w:rPr>
        <w:t>20,230,213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เมื่อวันที่ </w:t>
      </w:r>
      <w:r>
        <w:rPr>
          <w:rFonts w:ascii="Angsana New" w:hAnsi="Angsana New" w:cs="Angsana New"/>
          <w:sz w:val="32"/>
          <w:szCs w:val="32"/>
        </w:rPr>
        <w:t xml:space="preserve">27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บริษัทได้ยื่นคำร้องขอขยายเวลาการวางเงินจำนวนดังกล่าว (ครั้งที่ 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 xml:space="preserve">) ศาลมีคำสั่งไม่อนุญาต และยกคำร้องซึ่งบริษัทได้ยื่นอุทธรณ์อีกครั้งในวันที่ </w:t>
      </w:r>
      <w:r>
        <w:rPr>
          <w:rFonts w:ascii="Angsana New" w:hAnsi="Angsana New" w:cs="Angsana New"/>
          <w:sz w:val="32"/>
          <w:szCs w:val="32"/>
        </w:rPr>
        <w:t>16</w:t>
      </w:r>
      <w:r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 w:cs="Angsana New"/>
          <w:sz w:val="32"/>
          <w:szCs w:val="32"/>
        </w:rPr>
        <w:t xml:space="preserve">2560 </w:t>
      </w:r>
      <w:r>
        <w:rPr>
          <w:rFonts w:ascii="Angsana New" w:hAnsi="Angsana New" w:cs="Angsana New" w:hint="cs"/>
          <w:sz w:val="32"/>
          <w:szCs w:val="32"/>
          <w:cs/>
        </w:rPr>
        <w:t>ปัจจุบันอยู่ระหว่างการพิจารณาของศาล</w:t>
      </w:r>
    </w:p>
    <w:p w:rsidR="00A46D14" w:rsidRPr="00DC1F76" w:rsidRDefault="00A46D14" w:rsidP="00A46D14">
      <w:pPr>
        <w:tabs>
          <w:tab w:val="left" w:pos="1843"/>
        </w:tabs>
        <w:spacing w:line="120" w:lineRule="auto"/>
        <w:ind w:left="1134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DA7F3C" w:rsidRDefault="00A46D14" w:rsidP="0095534C">
      <w:pPr>
        <w:pStyle w:val="ae"/>
        <w:numPr>
          <w:ilvl w:val="1"/>
          <w:numId w:val="28"/>
        </w:numPr>
        <w:ind w:left="1134" w:right="-97" w:hanging="7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</w:t>
      </w:r>
      <w:r w:rsidR="00DA7F3C" w:rsidRPr="00DC1F76">
        <w:rPr>
          <w:rFonts w:ascii="Angsana New" w:hAnsi="Angsana New"/>
          <w:sz w:val="32"/>
          <w:szCs w:val="32"/>
          <w:cs/>
        </w:rPr>
        <w:t xml:space="preserve">ดือนพฤษภาคม 2559 บริษัทได้รับคืนภาษีถูกหัก ณ ที่จ่าย จากการจำหน่ายเงินลงทุน </w:t>
      </w:r>
      <w:r w:rsidR="00DA7F3C" w:rsidRPr="00DC1F76">
        <w:rPr>
          <w:rFonts w:ascii="Angsana New" w:hAnsi="Angsana New"/>
          <w:sz w:val="32"/>
          <w:szCs w:val="32"/>
        </w:rPr>
        <w:t>LNVT (</w:t>
      </w:r>
      <w:r w:rsidR="00DA7F3C" w:rsidRPr="00DC1F76">
        <w:rPr>
          <w:rFonts w:ascii="Angsana New" w:hAnsi="Angsana New"/>
          <w:sz w:val="32"/>
          <w:szCs w:val="32"/>
          <w:cs/>
        </w:rPr>
        <w:t xml:space="preserve">จำหน่ายในปี 2556) จากรัฐบาลอินเดียรวมดอกเบี้ยเป็นจำนวน 100.73 ล้านรูปีอินเดีย (1.48 ล้านดอลลาร์สหรัฐอเมริกา) </w:t>
      </w:r>
    </w:p>
    <w:p w:rsidR="00A46D14" w:rsidRPr="00DC1F76" w:rsidRDefault="00A46D14" w:rsidP="00A46D14">
      <w:pPr>
        <w:tabs>
          <w:tab w:val="left" w:pos="1843"/>
        </w:tabs>
        <w:spacing w:line="120" w:lineRule="auto"/>
        <w:ind w:left="1134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DA7F3C" w:rsidRPr="00DC1F76" w:rsidRDefault="00DA7F3C" w:rsidP="0095534C">
      <w:pPr>
        <w:pStyle w:val="ae"/>
        <w:numPr>
          <w:ilvl w:val="1"/>
          <w:numId w:val="28"/>
        </w:numPr>
        <w:ind w:left="1134" w:right="-97" w:hanging="708"/>
        <w:jc w:val="thaiDistribute"/>
        <w:rPr>
          <w:rFonts w:ascii="Angsana New" w:hAnsi="Angsana New"/>
          <w:sz w:val="32"/>
          <w:szCs w:val="32"/>
        </w:rPr>
      </w:pPr>
      <w:r w:rsidRPr="00DC1F76">
        <w:rPr>
          <w:rFonts w:ascii="Angsana New" w:hAnsi="Angsana New"/>
          <w:sz w:val="32"/>
          <w:szCs w:val="32"/>
          <w:cs/>
        </w:rPr>
        <w:t xml:space="preserve">เมื่อวันที่ 29 กุมภาพันธ์ 2559 กรมสรรพากรได้มีคำสั่งอายัดสิทธิเรียกร้องของบริษัท </w:t>
      </w:r>
      <w:proofErr w:type="spellStart"/>
      <w:r w:rsidRPr="00DC1F76">
        <w:rPr>
          <w:rFonts w:ascii="Angsana New" w:hAnsi="Angsana New"/>
          <w:sz w:val="32"/>
          <w:szCs w:val="32"/>
          <w:cs/>
        </w:rPr>
        <w:t>โกล</w:t>
      </w:r>
      <w:proofErr w:type="spellEnd"/>
      <w:r w:rsidRPr="00DC1F76">
        <w:rPr>
          <w:rFonts w:ascii="Angsana New" w:hAnsi="Angsana New"/>
          <w:sz w:val="32"/>
          <w:szCs w:val="32"/>
          <w:cs/>
        </w:rPr>
        <w:t xml:space="preserve"> คอน</w:t>
      </w:r>
      <w:proofErr w:type="spellStart"/>
      <w:r w:rsidRPr="00DC1F76">
        <w:rPr>
          <w:rFonts w:ascii="Angsana New" w:hAnsi="Angsana New"/>
          <w:sz w:val="32"/>
          <w:szCs w:val="32"/>
          <w:cs/>
        </w:rPr>
        <w:t>ซัลติ้ง</w:t>
      </w:r>
      <w:proofErr w:type="spellEnd"/>
      <w:r w:rsidR="007C78FB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DC1F76">
        <w:rPr>
          <w:rFonts w:ascii="Angsana New" w:hAnsi="Angsana New"/>
          <w:sz w:val="32"/>
          <w:szCs w:val="32"/>
          <w:cs/>
        </w:rPr>
        <w:t>แอนด์</w:t>
      </w:r>
      <w:proofErr w:type="spellEnd"/>
      <w:r w:rsidRPr="00DC1F76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Pr="00DC1F76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DC1F76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ซึ่งเป็นบริษัทย่อยแห่งหนึ่งในบัญชีเงินฝากออมทรัพย์ ธนาคารกรุงไทย จำกัด (มหาชน) เลขที่บัญชี 076-0-22887-6 หรือบัญชีอื่นใดที่มีชื่อบริษัทย่อยดังกล่าวเป็นเจ้าของหรือเจ้าของร่วม เป็นจำนวนเงิน 2,409,890 บาท (เฉพาะเบี้ยปรับ) โดยห้ามมิให้จำหน่าย จ่าย โอน สิทธิเรียกร้องดังกล่าวให้แก่บุคคลอื่นใดนับแต่วันที่ได้รับคำสั่งอายัดนี้</w:t>
      </w:r>
    </w:p>
    <w:p w:rsidR="006B17EB" w:rsidRDefault="006B17EB" w:rsidP="009F620C">
      <w:pPr>
        <w:tabs>
          <w:tab w:val="left" w:pos="1843"/>
        </w:tabs>
        <w:spacing w:line="120" w:lineRule="auto"/>
        <w:ind w:left="1134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DA7F3C" w:rsidRDefault="00DA7F3C" w:rsidP="00A46D14">
      <w:pPr>
        <w:ind w:left="1134" w:right="-97"/>
        <w:jc w:val="thaiDistribute"/>
        <w:rPr>
          <w:rFonts w:ascii="Angsana New" w:hAnsi="Angsana New" w:cs="Angsana New"/>
          <w:sz w:val="32"/>
          <w:szCs w:val="32"/>
        </w:rPr>
      </w:pPr>
      <w:r w:rsidRPr="00DC1F76">
        <w:rPr>
          <w:rFonts w:ascii="Angsana New" w:hAnsi="Angsana New" w:cs="Angsana New"/>
          <w:sz w:val="32"/>
          <w:szCs w:val="32"/>
          <w:cs/>
        </w:rPr>
        <w:t>เมื่อวันที่ 8 เมษายน 2559 กรมสรรพากรได้มีหนังสือถึงกรรมการผู้จัดการบริษัทย่อยดังกล่าวให้แจ้งต่อผู้ถือหุ้นทุกคนนำเงินมาชำระค่าหุ้นที่ยังมิได้ชำระอีกร้อยละ 50 ให้ครบถ้วน และให้นำเงินที่ได้รับชำระมูลค่าหุ้นดังกล่าวไปชำระหนี้ภาษีอากรต่อกรมสรรพากร มิฉะนั้นทางราชการจำเป็นต้องดำเนินการตามกฎหมายต่อไป</w:t>
      </w:r>
    </w:p>
    <w:p w:rsidR="00DF40CD" w:rsidRDefault="00DF40CD" w:rsidP="00DF40CD">
      <w:pPr>
        <w:tabs>
          <w:tab w:val="left" w:pos="1843"/>
        </w:tabs>
        <w:spacing w:line="120" w:lineRule="auto"/>
        <w:ind w:left="1134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DF40CD" w:rsidRDefault="00DF40CD" w:rsidP="00DF40CD">
      <w:pPr>
        <w:ind w:left="1134" w:right="-9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27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cs="Angsana New"/>
          <w:sz w:val="32"/>
          <w:szCs w:val="32"/>
        </w:rPr>
        <w:t>2559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บริษัทย่อยได้นำเงินจากการเรียกชำระค่าหุ้นมาจ่ายชำระค่าเบี้ยปรับภาษีอากร เป็นจำนวนเงิน </w:t>
      </w:r>
      <w:r>
        <w:rPr>
          <w:rFonts w:ascii="Angsana New" w:hAnsi="Angsana New" w:cs="Angsana New"/>
          <w:sz w:val="32"/>
          <w:szCs w:val="32"/>
        </w:rPr>
        <w:t>506,083.81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โดยกรมสรรพากรได้ปรับลดค่าปรับให้เป็นจำนวนเงิน </w:t>
      </w:r>
      <w:r>
        <w:rPr>
          <w:rFonts w:ascii="Angsana New" w:hAnsi="Angsana New" w:cs="Angsana New"/>
          <w:sz w:val="32"/>
          <w:szCs w:val="32"/>
        </w:rPr>
        <w:t xml:space="preserve">256,346.64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ส่วนที่ชำระเกินจำนวน </w:t>
      </w:r>
      <w:r>
        <w:rPr>
          <w:rFonts w:ascii="Angsana New" w:hAnsi="Angsana New" w:cs="Angsana New"/>
          <w:sz w:val="32"/>
          <w:szCs w:val="32"/>
        </w:rPr>
        <w:t>249,737.17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จะจ่ายคืนเมื่อบริษัทชำระค่าเบี้ยปรับครบทั้งจำนวน</w:t>
      </w:r>
    </w:p>
    <w:p w:rsidR="00DF40CD" w:rsidRDefault="00DF40CD" w:rsidP="00DF40CD">
      <w:pPr>
        <w:tabs>
          <w:tab w:val="left" w:pos="1843"/>
        </w:tabs>
        <w:spacing w:line="120" w:lineRule="auto"/>
        <w:ind w:left="1134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DF40CD" w:rsidRDefault="00DF40CD" w:rsidP="00DF40CD">
      <w:pPr>
        <w:ind w:left="1134" w:right="-9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29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sz w:val="32"/>
          <w:szCs w:val="32"/>
        </w:rPr>
        <w:t>2559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กรมสรรพากรได้มีคำวินิจฉัยอุทธรณ์ภาษีอากรจำนวน </w:t>
      </w:r>
      <w:r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 w:hint="cs"/>
          <w:sz w:val="32"/>
          <w:szCs w:val="32"/>
          <w:cs/>
        </w:rPr>
        <w:t xml:space="preserve"> ฉบับ ให้ลดเบี้ยปรับที่เรียกเก็บและบางส่วนที่ได้รับชำระแล้ว คงเหลือค่าเบี้ยปรับต้องจ่ายชำระเป็นจำนวนเงิน </w:t>
      </w:r>
      <w:r>
        <w:rPr>
          <w:rFonts w:ascii="Angsana New" w:hAnsi="Angsana New" w:cs="Angsana New"/>
          <w:sz w:val="32"/>
          <w:szCs w:val="32"/>
        </w:rPr>
        <w:t>728,608.13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:rsidR="00DE7F55" w:rsidRDefault="00DE7F55" w:rsidP="006178AA">
      <w:pPr>
        <w:tabs>
          <w:tab w:val="left" w:pos="1843"/>
        </w:tabs>
        <w:spacing w:line="120" w:lineRule="auto"/>
        <w:ind w:left="1134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DA7F3C" w:rsidRDefault="00DF40CD" w:rsidP="0095534C">
      <w:pPr>
        <w:pStyle w:val="ae"/>
        <w:numPr>
          <w:ilvl w:val="1"/>
          <w:numId w:val="28"/>
        </w:numPr>
        <w:ind w:left="1134" w:right="-97" w:hanging="7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บริษัท ซี</w:t>
      </w:r>
      <w:proofErr w:type="spellStart"/>
      <w:r>
        <w:rPr>
          <w:rFonts w:ascii="Angsana New" w:hAnsi="Angsana New" w:hint="cs"/>
          <w:sz w:val="32"/>
          <w:szCs w:val="32"/>
          <w:cs/>
        </w:rPr>
        <w:t>มินเตอร์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</w:t>
      </w:r>
      <w:r>
        <w:rPr>
          <w:rFonts w:ascii="Angsana New" w:hAnsi="Angsana New"/>
          <w:sz w:val="32"/>
          <w:szCs w:val="32"/>
        </w:rPr>
        <w:t>(</w:t>
      </w:r>
      <w:proofErr w:type="spellStart"/>
      <w:r>
        <w:rPr>
          <w:rFonts w:ascii="Angsana New" w:hAnsi="Angsana New"/>
          <w:sz w:val="32"/>
          <w:szCs w:val="32"/>
        </w:rPr>
        <w:t>Ceminter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Pte.</w:t>
      </w:r>
      <w:proofErr w:type="spellEnd"/>
      <w:r>
        <w:rPr>
          <w:rFonts w:ascii="Angsana New" w:hAnsi="Angsana New"/>
          <w:sz w:val="32"/>
          <w:szCs w:val="32"/>
        </w:rPr>
        <w:t xml:space="preserve"> Ltd.) </w:t>
      </w:r>
      <w:r>
        <w:rPr>
          <w:rFonts w:ascii="Angsana New" w:hAnsi="Angsana New" w:hint="cs"/>
          <w:sz w:val="32"/>
          <w:szCs w:val="32"/>
          <w:cs/>
        </w:rPr>
        <w:t xml:space="preserve">ในฐานะเจ้าหนี้ได้ยื่นคำร้องขอฟื้นฟูกิจการของบริษัท เนื่องจากบริษัทมีภาระหนี้สินเกินกว่า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531509" w:rsidRDefault="00531509" w:rsidP="00531509">
      <w:pPr>
        <w:pStyle w:val="ae"/>
        <w:ind w:left="1134" w:right="-97"/>
        <w:jc w:val="thaiDistribute"/>
        <w:rPr>
          <w:rFonts w:ascii="Angsana New" w:hAnsi="Angsana New"/>
          <w:sz w:val="32"/>
          <w:szCs w:val="32"/>
        </w:rPr>
      </w:pPr>
    </w:p>
    <w:p w:rsidR="00531509" w:rsidRDefault="00531509" w:rsidP="00531509">
      <w:pPr>
        <w:pStyle w:val="ae"/>
        <w:ind w:left="1134" w:right="-97"/>
        <w:jc w:val="thaiDistribute"/>
        <w:rPr>
          <w:rFonts w:ascii="Angsana New" w:hAnsi="Angsana New"/>
          <w:sz w:val="32"/>
          <w:szCs w:val="32"/>
        </w:rPr>
      </w:pPr>
    </w:p>
    <w:p w:rsidR="00531509" w:rsidRDefault="00531509" w:rsidP="00531509">
      <w:pPr>
        <w:ind w:left="1134" w:right="-9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28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บริษัทได้ยื่นคำร้องขอฟื้นฟูกิจการต่อศาลล้มละลายกลาง และศาลล้มละลายกลางได้มีคำสั่งยกคำร้องขอฟื้นฟูกิจการ ต่อมาวันที่ </w:t>
      </w:r>
      <w:r>
        <w:rPr>
          <w:rFonts w:ascii="Angsana New" w:hAnsi="Angsana New" w:cs="Angsana New"/>
          <w:sz w:val="32"/>
          <w:szCs w:val="32"/>
        </w:rPr>
        <w:t>17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บริษัทได้ยื่นอุทธรณ์ โดยเมื่อวันที่ </w:t>
      </w:r>
      <w:r>
        <w:rPr>
          <w:rFonts w:ascii="Angsana New" w:hAnsi="Angsana New" w:cs="Angsana New"/>
          <w:sz w:val="32"/>
          <w:szCs w:val="32"/>
        </w:rPr>
        <w:t>12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cs="Angsana New"/>
          <w:sz w:val="32"/>
          <w:szCs w:val="32"/>
        </w:rPr>
        <w:t xml:space="preserve">2560 </w:t>
      </w:r>
      <w:r>
        <w:rPr>
          <w:rFonts w:ascii="Angsana New" w:hAnsi="Angsana New" w:cs="Angsana New" w:hint="cs"/>
          <w:sz w:val="32"/>
          <w:szCs w:val="32"/>
          <w:cs/>
        </w:rPr>
        <w:t xml:space="preserve">ศาลอุทธรณ์ได้มีคำสั่งให้รับคำร้องขอฟื้นฟูกิจการของบริษัทไว้พิจารณาต่อไป และเมื่อวันที่ </w:t>
      </w:r>
      <w:r>
        <w:rPr>
          <w:rFonts w:ascii="Angsana New" w:hAnsi="Angsana New" w:cs="Angsana New"/>
          <w:sz w:val="32"/>
          <w:szCs w:val="32"/>
        </w:rPr>
        <w:t>12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sz w:val="32"/>
          <w:szCs w:val="32"/>
        </w:rPr>
        <w:t xml:space="preserve">2560 </w:t>
      </w:r>
      <w:r>
        <w:rPr>
          <w:rFonts w:ascii="Angsana New" w:hAnsi="Angsana New" w:cs="Angsana New" w:hint="cs"/>
          <w:sz w:val="32"/>
          <w:szCs w:val="32"/>
          <w:cs/>
        </w:rPr>
        <w:t>บริษัทได้ยื่นคำร้องต่อศาลล้มละลายกลางตกลงร่วมกันกับเจ้าหนี้ บริษัท ซี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มินเตอร์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จำกัด </w:t>
      </w:r>
      <w:r>
        <w:rPr>
          <w:rFonts w:ascii="Angsana New" w:hAnsi="Angsana New" w:cs="Angsana New"/>
          <w:sz w:val="32"/>
          <w:szCs w:val="32"/>
        </w:rPr>
        <w:t>(</w:t>
      </w:r>
      <w:proofErr w:type="spellStart"/>
      <w:r>
        <w:rPr>
          <w:rFonts w:ascii="Angsana New" w:hAnsi="Angsana New" w:cs="Angsana New"/>
          <w:sz w:val="32"/>
          <w:szCs w:val="32"/>
        </w:rPr>
        <w:t>Ceminter</w:t>
      </w:r>
      <w:proofErr w:type="spellEnd"/>
      <w:r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>
        <w:rPr>
          <w:rFonts w:ascii="Angsana New" w:hAnsi="Angsana New" w:cs="Angsana New"/>
          <w:sz w:val="32"/>
          <w:szCs w:val="32"/>
        </w:rPr>
        <w:t>Pte.</w:t>
      </w:r>
      <w:proofErr w:type="spellEnd"/>
      <w:r>
        <w:rPr>
          <w:rFonts w:ascii="Angsana New" w:hAnsi="Angsana New" w:cs="Angsana New"/>
          <w:sz w:val="32"/>
          <w:szCs w:val="32"/>
        </w:rPr>
        <w:t xml:space="preserve"> Ltd.) </w:t>
      </w:r>
      <w:r>
        <w:rPr>
          <w:rFonts w:ascii="Angsana New" w:hAnsi="Angsana New" w:cs="Angsana New" w:hint="cs"/>
          <w:sz w:val="32"/>
          <w:szCs w:val="32"/>
          <w:cs/>
        </w:rPr>
        <w:t>ในการจัดทำแผนฟื้นฟูกิจการ และถอนคำคัดค้านการฟื้นฟูกิจการของเจ้าหนี้รายดังกล่าว</w:t>
      </w:r>
    </w:p>
    <w:p w:rsidR="00531509" w:rsidRDefault="00531509" w:rsidP="00531509">
      <w:pPr>
        <w:tabs>
          <w:tab w:val="left" w:pos="1843"/>
        </w:tabs>
        <w:spacing w:line="120" w:lineRule="auto"/>
        <w:ind w:left="1134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531509" w:rsidRDefault="00531509" w:rsidP="00531509">
      <w:pPr>
        <w:ind w:left="1134" w:right="-9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เมื่อวันที่ 19 ธันวาคม 2560 ศาลล้มละลายกลางได้มีคำสั่งให้บริษัทฟื้นฟูกิจการและแต่งตั้งบริษัทเป็นผู้ทำแผนฟื้นฟูกิจการ</w:t>
      </w:r>
    </w:p>
    <w:p w:rsidR="00531509" w:rsidRDefault="00531509" w:rsidP="00531509">
      <w:pPr>
        <w:tabs>
          <w:tab w:val="left" w:pos="1843"/>
        </w:tabs>
        <w:spacing w:line="120" w:lineRule="auto"/>
        <w:ind w:left="1134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531509" w:rsidRDefault="00531509" w:rsidP="00531509">
      <w:pPr>
        <w:pStyle w:val="ae"/>
        <w:ind w:left="1134" w:right="-9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ที่ประชุมเจ้าหนี้ได้พิจารณาแผนฟื้นฟูกิจการมีมติไม่ยอมรับแผนฟื้นฟูของบริษัท และศาลล้มละลายกลางได้มีคำสั่งนัดพิจารณาแผนฟื้นฟูกิจการอีกครั้งในวันที่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2561</w:t>
      </w:r>
    </w:p>
    <w:p w:rsidR="00531509" w:rsidRPr="00531509" w:rsidRDefault="00531509" w:rsidP="00531509">
      <w:pPr>
        <w:tabs>
          <w:tab w:val="left" w:pos="1843"/>
        </w:tabs>
        <w:spacing w:line="120" w:lineRule="auto"/>
        <w:ind w:left="1134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3718A5" w:rsidRDefault="00531509" w:rsidP="0095534C">
      <w:pPr>
        <w:pStyle w:val="ae"/>
        <w:numPr>
          <w:ilvl w:val="1"/>
          <w:numId w:val="28"/>
        </w:numPr>
        <w:ind w:left="1134" w:right="-97" w:hanging="7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 22 ธันวาคม 2559</w:t>
      </w:r>
      <w:r w:rsidR="005D09FC">
        <w:rPr>
          <w:rFonts w:ascii="Angsana New" w:hAnsi="Angsana New" w:hint="cs"/>
          <w:sz w:val="32"/>
          <w:szCs w:val="32"/>
          <w:cs/>
        </w:rPr>
        <w:t xml:space="preserve"> ธนาคารกลางของประเทศบรูไน ได้</w:t>
      </w:r>
      <w:r>
        <w:rPr>
          <w:rFonts w:ascii="Angsana New" w:hAnsi="Angsana New" w:hint="cs"/>
          <w:sz w:val="32"/>
          <w:szCs w:val="32"/>
          <w:cs/>
        </w:rPr>
        <w:t>ประกาศ</w:t>
      </w:r>
      <w:r w:rsidR="005D09FC">
        <w:rPr>
          <w:rFonts w:ascii="Angsana New" w:hAnsi="Angsana New" w:hint="cs"/>
          <w:sz w:val="32"/>
          <w:szCs w:val="32"/>
          <w:cs/>
        </w:rPr>
        <w:t>แจ้ง</w:t>
      </w:r>
      <w:r>
        <w:rPr>
          <w:rFonts w:ascii="Angsana New" w:hAnsi="Angsana New" w:hint="cs"/>
          <w:sz w:val="32"/>
          <w:szCs w:val="32"/>
          <w:cs/>
        </w:rPr>
        <w:t>ปิดกิจการสำหรับบริษัทต่างชาติ</w:t>
      </w:r>
      <w:r w:rsidR="005D09FC">
        <w:rPr>
          <w:rFonts w:ascii="Angsana New" w:hAnsi="Angsana New"/>
          <w:sz w:val="32"/>
          <w:szCs w:val="32"/>
        </w:rPr>
        <w:t xml:space="preserve"> </w:t>
      </w:r>
      <w:r w:rsidR="00D07374">
        <w:rPr>
          <w:rFonts w:ascii="Angsana New" w:hAnsi="Angsana New" w:hint="cs"/>
          <w:sz w:val="32"/>
          <w:szCs w:val="32"/>
          <w:cs/>
        </w:rPr>
        <w:t>โดยมีกำหนดระยะเวลา</w:t>
      </w:r>
      <w:r w:rsidR="007F69B3">
        <w:rPr>
          <w:rFonts w:ascii="Angsana New" w:hAnsi="Angsana New" w:hint="cs"/>
          <w:sz w:val="32"/>
          <w:szCs w:val="32"/>
          <w:cs/>
        </w:rPr>
        <w:t xml:space="preserve">สำหรับการโอนย้ายกิจการหรือยุติกิจการ </w:t>
      </w:r>
      <w:r w:rsidR="00D07374">
        <w:rPr>
          <w:rFonts w:ascii="Angsana New" w:hAnsi="Angsana New" w:hint="cs"/>
          <w:sz w:val="32"/>
          <w:szCs w:val="32"/>
          <w:cs/>
        </w:rPr>
        <w:t xml:space="preserve">ไม่เกินวันที่ 24 ธันวาคม 2560 ต่อมาวันที่ 30 </w:t>
      </w:r>
      <w:r w:rsidR="00A04BC2">
        <w:rPr>
          <w:rFonts w:ascii="Angsana New" w:hAnsi="Angsana New" w:hint="cs"/>
          <w:sz w:val="32"/>
          <w:szCs w:val="32"/>
          <w:cs/>
        </w:rPr>
        <w:t xml:space="preserve">ตุลาคม 2560 </w:t>
      </w:r>
      <w:r w:rsidR="005D09FC">
        <w:rPr>
          <w:rFonts w:ascii="Angsana New" w:hAnsi="Angsana New" w:hint="cs"/>
          <w:sz w:val="32"/>
          <w:szCs w:val="32"/>
          <w:cs/>
        </w:rPr>
        <w:t>ได้</w:t>
      </w:r>
      <w:r w:rsidR="00A04BC2">
        <w:rPr>
          <w:rFonts w:ascii="Angsana New" w:hAnsi="Angsana New" w:hint="cs"/>
          <w:sz w:val="32"/>
          <w:szCs w:val="32"/>
          <w:cs/>
        </w:rPr>
        <w:t>ประกาศแก้ไข</w:t>
      </w:r>
      <w:r w:rsidR="00D07374">
        <w:rPr>
          <w:rFonts w:ascii="Angsana New" w:hAnsi="Angsana New" w:hint="cs"/>
          <w:sz w:val="32"/>
          <w:szCs w:val="32"/>
          <w:cs/>
        </w:rPr>
        <w:t>ขยาย</w:t>
      </w:r>
      <w:r w:rsidR="00A04BC2">
        <w:rPr>
          <w:rFonts w:ascii="Angsana New" w:hAnsi="Angsana New" w:hint="cs"/>
          <w:sz w:val="32"/>
          <w:szCs w:val="32"/>
          <w:cs/>
        </w:rPr>
        <w:t>ระยะ</w:t>
      </w:r>
      <w:r w:rsidR="00D07374">
        <w:rPr>
          <w:rFonts w:ascii="Angsana New" w:hAnsi="Angsana New" w:hint="cs"/>
          <w:sz w:val="32"/>
          <w:szCs w:val="32"/>
          <w:cs/>
        </w:rPr>
        <w:t>เวลา</w:t>
      </w:r>
      <w:r w:rsidR="007F69B3">
        <w:rPr>
          <w:rFonts w:ascii="Angsana New" w:hAnsi="Angsana New" w:hint="cs"/>
          <w:sz w:val="32"/>
          <w:szCs w:val="32"/>
          <w:cs/>
        </w:rPr>
        <w:t>ดังกล่าว</w:t>
      </w:r>
      <w:r w:rsidR="00D07374">
        <w:rPr>
          <w:rFonts w:ascii="Angsana New" w:hAnsi="Angsana New" w:hint="cs"/>
          <w:sz w:val="32"/>
          <w:szCs w:val="32"/>
          <w:cs/>
        </w:rPr>
        <w:t>ไม่</w:t>
      </w:r>
      <w:r w:rsidR="00A04BC2">
        <w:rPr>
          <w:rFonts w:ascii="Angsana New" w:hAnsi="Angsana New" w:hint="cs"/>
          <w:sz w:val="32"/>
          <w:szCs w:val="32"/>
          <w:cs/>
        </w:rPr>
        <w:t>ช้ากว่า</w:t>
      </w:r>
      <w:r w:rsidR="008C4245">
        <w:rPr>
          <w:rFonts w:ascii="Angsana New" w:hAnsi="Angsana New" w:hint="cs"/>
          <w:sz w:val="32"/>
          <w:szCs w:val="32"/>
          <w:cs/>
        </w:rPr>
        <w:t xml:space="preserve">วันที่ 30 มิถุนายน 2561 ซึ่งบริษัทร่วมคือ </w:t>
      </w:r>
      <w:r w:rsidR="008C4245">
        <w:rPr>
          <w:rFonts w:ascii="Angsana New" w:hAnsi="Angsana New"/>
          <w:sz w:val="32"/>
          <w:szCs w:val="32"/>
        </w:rPr>
        <w:t xml:space="preserve">Global Cement Capital Partners Ltd. </w:t>
      </w:r>
      <w:r w:rsidR="008C4245">
        <w:rPr>
          <w:rFonts w:ascii="Angsana New" w:hAnsi="Angsana New" w:hint="cs"/>
          <w:sz w:val="32"/>
          <w:szCs w:val="32"/>
          <w:cs/>
        </w:rPr>
        <w:t>จดทะเบียนในประเทศบรูไน ไม่สามารถดำเนินการได้ทันตามกำหนด</w:t>
      </w:r>
      <w:r w:rsidR="00366F8F">
        <w:rPr>
          <w:rFonts w:ascii="Angsana New" w:hAnsi="Angsana New" w:hint="cs"/>
          <w:sz w:val="32"/>
          <w:szCs w:val="32"/>
          <w:cs/>
        </w:rPr>
        <w:t>ระยะ</w:t>
      </w:r>
      <w:r w:rsidR="0044410A">
        <w:rPr>
          <w:rFonts w:ascii="Angsana New" w:hAnsi="Angsana New" w:hint="cs"/>
          <w:sz w:val="32"/>
          <w:szCs w:val="32"/>
          <w:cs/>
        </w:rPr>
        <w:t>เวลาดังกล่าว</w:t>
      </w:r>
    </w:p>
    <w:p w:rsidR="00952FFA" w:rsidRPr="00CF24EE" w:rsidRDefault="00952FFA" w:rsidP="00952FFA">
      <w:pPr>
        <w:ind w:left="1134" w:right="-9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DC11FC" w:rsidRDefault="00DC11FC" w:rsidP="004F7013">
      <w:pPr>
        <w:numPr>
          <w:ilvl w:val="0"/>
          <w:numId w:val="1"/>
        </w:numPr>
        <w:ind w:left="426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C1F7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8C4245" w:rsidRPr="008C4245" w:rsidRDefault="008C4245" w:rsidP="008C4245">
      <w:pPr>
        <w:tabs>
          <w:tab w:val="left" w:pos="1843"/>
        </w:tabs>
        <w:spacing w:line="120" w:lineRule="auto"/>
        <w:ind w:left="1134" w:right="-96"/>
        <w:jc w:val="thaiDistribute"/>
        <w:rPr>
          <w:rFonts w:ascii="Angsana New" w:hAnsi="Angsana New" w:cs="Angsana New"/>
          <w:sz w:val="32"/>
          <w:szCs w:val="32"/>
        </w:rPr>
      </w:pPr>
    </w:p>
    <w:p w:rsidR="00627099" w:rsidRPr="00A17F8F" w:rsidRDefault="00DC11FC" w:rsidP="003C4AE1">
      <w:pPr>
        <w:ind w:left="360" w:firstLine="720"/>
        <w:rPr>
          <w:rFonts w:ascii="Angsana New" w:hAnsi="Angsana New" w:cs="Angsana New"/>
          <w:sz w:val="32"/>
          <w:szCs w:val="32"/>
        </w:rPr>
      </w:pPr>
      <w:r w:rsidRPr="00A17F8F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ED57E1" w:rsidRPr="00A17F8F">
        <w:rPr>
          <w:rFonts w:ascii="Angsana New" w:hAnsi="Angsana New" w:cs="Angsana New"/>
          <w:sz w:val="32"/>
          <w:szCs w:val="32"/>
          <w:cs/>
        </w:rPr>
        <w:t>ระหว่างกาลนี้</w:t>
      </w:r>
      <w:r w:rsidRPr="00A17F8F">
        <w:rPr>
          <w:rFonts w:ascii="Angsana New" w:hAnsi="Angsana New" w:cs="Angsana New"/>
          <w:sz w:val="32"/>
          <w:szCs w:val="32"/>
          <w:cs/>
        </w:rPr>
        <w:t>ได้รับ</w:t>
      </w:r>
      <w:r w:rsidR="0073318A" w:rsidRPr="00A17F8F">
        <w:rPr>
          <w:rFonts w:ascii="Angsana New" w:hAnsi="Angsana New" w:cs="Angsana New"/>
          <w:sz w:val="32"/>
          <w:szCs w:val="32"/>
          <w:cs/>
        </w:rPr>
        <w:t>การ</w:t>
      </w:r>
      <w:r w:rsidRPr="00A17F8F">
        <w:rPr>
          <w:rFonts w:ascii="Angsana New" w:hAnsi="Angsana New" w:cs="Angsana New"/>
          <w:sz w:val="32"/>
          <w:szCs w:val="32"/>
          <w:cs/>
        </w:rPr>
        <w:t>อนุมัติจาก</w:t>
      </w:r>
      <w:r w:rsidR="00022453" w:rsidRPr="00A17F8F">
        <w:rPr>
          <w:rFonts w:ascii="Angsana New" w:hAnsi="Angsana New" w:cs="Angsana New" w:hint="cs"/>
          <w:sz w:val="32"/>
          <w:szCs w:val="32"/>
          <w:cs/>
        </w:rPr>
        <w:t>คณะ</w:t>
      </w:r>
      <w:r w:rsidRPr="00A17F8F">
        <w:rPr>
          <w:rFonts w:ascii="Angsana New" w:hAnsi="Angsana New" w:cs="Angsana New"/>
          <w:sz w:val="32"/>
          <w:szCs w:val="32"/>
          <w:cs/>
        </w:rPr>
        <w:t>กรรมการของบริษัทแล้ว</w:t>
      </w:r>
      <w:r w:rsidR="00A17F8F" w:rsidRPr="00A17F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A2B91" w:rsidRPr="00A17F8F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E7349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349E">
        <w:rPr>
          <w:rFonts w:ascii="Angsana New" w:hAnsi="Angsana New" w:cs="Angsana New"/>
          <w:sz w:val="32"/>
          <w:szCs w:val="32"/>
        </w:rPr>
        <w:t xml:space="preserve">31 </w:t>
      </w:r>
      <w:r w:rsidR="008E101F" w:rsidRPr="00A17F8F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5B3A0B" w:rsidRPr="00A17F8F">
        <w:rPr>
          <w:rFonts w:ascii="Angsana New" w:hAnsi="Angsana New" w:cs="Angsana New"/>
          <w:sz w:val="32"/>
          <w:szCs w:val="32"/>
        </w:rPr>
        <w:t>2561</w:t>
      </w:r>
    </w:p>
    <w:sectPr w:rsidR="00627099" w:rsidRPr="00A17F8F" w:rsidSect="00DC65A1">
      <w:headerReference w:type="default" r:id="rId8"/>
      <w:headerReference w:type="first" r:id="rId9"/>
      <w:pgSz w:w="11909" w:h="16834" w:code="9"/>
      <w:pgMar w:top="630" w:right="720" w:bottom="270" w:left="1080" w:header="270" w:footer="0" w:gutter="0"/>
      <w:pgNumType w:fmt="numberInDash" w:start="1" w:chapSep="enDash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C45" w:rsidRDefault="00246C45" w:rsidP="004D5463">
      <w:r>
        <w:separator/>
      </w:r>
    </w:p>
  </w:endnote>
  <w:endnote w:type="continuationSeparator" w:id="0">
    <w:p w:rsidR="00246C45" w:rsidRDefault="00246C45" w:rsidP="004D5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C45" w:rsidRDefault="00246C45" w:rsidP="004D5463">
      <w:r>
        <w:separator/>
      </w:r>
    </w:p>
  </w:footnote>
  <w:footnote w:type="continuationSeparator" w:id="0">
    <w:p w:rsidR="00246C45" w:rsidRDefault="00246C45" w:rsidP="004D54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04E" w:rsidRDefault="0024004E" w:rsidP="00BB103C">
    <w:pPr>
      <w:pStyle w:val="a3"/>
      <w:spacing w:line="120" w:lineRule="auto"/>
      <w:jc w:val="center"/>
      <w:rPr>
        <w:rFonts w:ascii="Angsana New" w:hAnsi="Angsana New"/>
        <w:b/>
        <w:bCs/>
        <w:sz w:val="32"/>
        <w:szCs w:val="32"/>
        <w:cs/>
        <w:lang w:val="th-TH"/>
      </w:rPr>
    </w:pPr>
  </w:p>
  <w:p w:rsidR="0024004E" w:rsidRPr="002C349F" w:rsidRDefault="0024004E">
    <w:pPr>
      <w:pStyle w:val="a3"/>
      <w:jc w:val="center"/>
      <w:rPr>
        <w:rFonts w:ascii="Angsana New" w:hAnsi="Angsana New"/>
        <w:b/>
        <w:bCs/>
        <w:sz w:val="32"/>
        <w:szCs w:val="32"/>
        <w:cs/>
        <w:lang w:val="th-TH"/>
      </w:rPr>
    </w:pPr>
    <w:r w:rsidRPr="002C349F">
      <w:rPr>
        <w:rFonts w:ascii="Angsana New" w:hAnsi="Angsana New"/>
        <w:b/>
        <w:bCs/>
        <w:sz w:val="32"/>
        <w:szCs w:val="32"/>
        <w:lang w:val="th-TH"/>
      </w:rPr>
      <w:fldChar w:fldCharType="begin"/>
    </w:r>
    <w:r w:rsidRPr="002C349F">
      <w:rPr>
        <w:rFonts w:ascii="Angsana New" w:hAnsi="Angsana New"/>
        <w:b/>
        <w:bCs/>
        <w:sz w:val="32"/>
        <w:szCs w:val="32"/>
        <w:cs/>
        <w:lang w:val="th-TH"/>
      </w:rPr>
      <w:instrText>PAGE    \* MERGEFORMAT</w:instrText>
    </w:r>
    <w:r w:rsidRPr="002C349F">
      <w:rPr>
        <w:rFonts w:ascii="Angsana New" w:hAnsi="Angsana New"/>
        <w:b/>
        <w:bCs/>
        <w:sz w:val="32"/>
        <w:szCs w:val="32"/>
        <w:lang w:val="th-TH"/>
      </w:rPr>
      <w:fldChar w:fldCharType="separate"/>
    </w:r>
    <w:r w:rsidR="00C73EBF">
      <w:rPr>
        <w:rFonts w:ascii="Angsana New" w:hAnsi="Angsana New"/>
        <w:b/>
        <w:bCs/>
        <w:noProof/>
        <w:sz w:val="32"/>
        <w:szCs w:val="32"/>
        <w:cs/>
        <w:lang w:val="th-TH"/>
      </w:rPr>
      <w:t>- 20 -</w:t>
    </w:r>
    <w:r w:rsidRPr="002C349F">
      <w:rPr>
        <w:rFonts w:ascii="Angsana New" w:hAnsi="Angsana New"/>
        <w:b/>
        <w:bCs/>
        <w:sz w:val="32"/>
        <w:szCs w:val="32"/>
        <w:lang w:val="th-TH"/>
      </w:rPr>
      <w:fldChar w:fldCharType="end"/>
    </w:r>
  </w:p>
  <w:p w:rsidR="0024004E" w:rsidRDefault="002400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04E" w:rsidRPr="003B6570" w:rsidRDefault="0024004E" w:rsidP="003B6570">
    <w:pPr>
      <w:pStyle w:val="a3"/>
      <w:tabs>
        <w:tab w:val="clear" w:pos="8306"/>
      </w:tabs>
      <w:ind w:right="535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2750"/>
    <w:multiLevelType w:val="multilevel"/>
    <w:tmpl w:val="CF20AA7E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">
    <w:nsid w:val="05F41788"/>
    <w:multiLevelType w:val="hybridMultilevel"/>
    <w:tmpl w:val="C3FAC90E"/>
    <w:lvl w:ilvl="0" w:tplc="C910273C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F3B15"/>
    <w:multiLevelType w:val="hybridMultilevel"/>
    <w:tmpl w:val="C9F09C14"/>
    <w:lvl w:ilvl="0" w:tplc="597EA32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C271E1"/>
    <w:multiLevelType w:val="hybridMultilevel"/>
    <w:tmpl w:val="084490C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39C7C68"/>
    <w:multiLevelType w:val="multilevel"/>
    <w:tmpl w:val="FDD208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5">
    <w:nsid w:val="172A5BBD"/>
    <w:multiLevelType w:val="multilevel"/>
    <w:tmpl w:val="7034EB8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6">
    <w:nsid w:val="1E142E87"/>
    <w:multiLevelType w:val="multilevel"/>
    <w:tmpl w:val="64DCE00C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216B337C"/>
    <w:multiLevelType w:val="hybridMultilevel"/>
    <w:tmpl w:val="B072A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106FC"/>
    <w:multiLevelType w:val="hybridMultilevel"/>
    <w:tmpl w:val="23107066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9">
    <w:nsid w:val="25C530FF"/>
    <w:multiLevelType w:val="hybridMultilevel"/>
    <w:tmpl w:val="8C344BC4"/>
    <w:lvl w:ilvl="0" w:tplc="DCE00D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6" w:hanging="360"/>
      </w:pPr>
    </w:lvl>
    <w:lvl w:ilvl="2" w:tplc="0409001B" w:tentative="1">
      <w:start w:val="1"/>
      <w:numFmt w:val="lowerRoman"/>
      <w:lvlText w:val="%3."/>
      <w:lvlJc w:val="right"/>
      <w:pPr>
        <w:ind w:left="1986" w:hanging="180"/>
      </w:pPr>
    </w:lvl>
    <w:lvl w:ilvl="3" w:tplc="0409000F" w:tentative="1">
      <w:start w:val="1"/>
      <w:numFmt w:val="decimal"/>
      <w:lvlText w:val="%4."/>
      <w:lvlJc w:val="left"/>
      <w:pPr>
        <w:ind w:left="2706" w:hanging="360"/>
      </w:pPr>
    </w:lvl>
    <w:lvl w:ilvl="4" w:tplc="04090019" w:tentative="1">
      <w:start w:val="1"/>
      <w:numFmt w:val="lowerLetter"/>
      <w:lvlText w:val="%5."/>
      <w:lvlJc w:val="left"/>
      <w:pPr>
        <w:ind w:left="3426" w:hanging="360"/>
      </w:pPr>
    </w:lvl>
    <w:lvl w:ilvl="5" w:tplc="0409001B" w:tentative="1">
      <w:start w:val="1"/>
      <w:numFmt w:val="lowerRoman"/>
      <w:lvlText w:val="%6."/>
      <w:lvlJc w:val="right"/>
      <w:pPr>
        <w:ind w:left="4146" w:hanging="180"/>
      </w:pPr>
    </w:lvl>
    <w:lvl w:ilvl="6" w:tplc="0409000F" w:tentative="1">
      <w:start w:val="1"/>
      <w:numFmt w:val="decimal"/>
      <w:lvlText w:val="%7."/>
      <w:lvlJc w:val="left"/>
      <w:pPr>
        <w:ind w:left="4866" w:hanging="360"/>
      </w:pPr>
    </w:lvl>
    <w:lvl w:ilvl="7" w:tplc="04090019" w:tentative="1">
      <w:start w:val="1"/>
      <w:numFmt w:val="lowerLetter"/>
      <w:lvlText w:val="%8."/>
      <w:lvlJc w:val="left"/>
      <w:pPr>
        <w:ind w:left="5586" w:hanging="360"/>
      </w:pPr>
    </w:lvl>
    <w:lvl w:ilvl="8" w:tplc="0409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10">
    <w:nsid w:val="2694417A"/>
    <w:multiLevelType w:val="hybridMultilevel"/>
    <w:tmpl w:val="CC9051E0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1">
    <w:nsid w:val="2A233A3F"/>
    <w:multiLevelType w:val="multilevel"/>
    <w:tmpl w:val="D9C0260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12">
    <w:nsid w:val="39B50757"/>
    <w:multiLevelType w:val="hybridMultilevel"/>
    <w:tmpl w:val="F07082E0"/>
    <w:lvl w:ilvl="0" w:tplc="04090001">
      <w:start w:val="1"/>
      <w:numFmt w:val="bullet"/>
      <w:lvlText w:val=""/>
      <w:lvlJc w:val="left"/>
      <w:pPr>
        <w:ind w:left="55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3">
    <w:nsid w:val="3E6E5128"/>
    <w:multiLevelType w:val="hybridMultilevel"/>
    <w:tmpl w:val="79A4ED8E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3F393226"/>
    <w:multiLevelType w:val="hybridMultilevel"/>
    <w:tmpl w:val="67968388"/>
    <w:lvl w:ilvl="0" w:tplc="6F36FEFA">
      <w:start w:val="1"/>
      <w:numFmt w:val="decimal"/>
      <w:lvlText w:val="%1)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3FFC6A3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01C331D"/>
    <w:multiLevelType w:val="multilevel"/>
    <w:tmpl w:val="E84E7A2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7">
    <w:nsid w:val="45F809E3"/>
    <w:multiLevelType w:val="hybridMultilevel"/>
    <w:tmpl w:val="B072A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700535"/>
    <w:multiLevelType w:val="multilevel"/>
    <w:tmpl w:val="EFA8BB5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9">
    <w:nsid w:val="48D3056E"/>
    <w:multiLevelType w:val="hybridMultilevel"/>
    <w:tmpl w:val="F1B0711C"/>
    <w:lvl w:ilvl="0" w:tplc="FFFFFFFF">
      <w:start w:val="31"/>
      <w:numFmt w:val="bullet"/>
      <w:lvlText w:val="-"/>
      <w:lvlJc w:val="left"/>
      <w:pPr>
        <w:ind w:left="536" w:hanging="360"/>
      </w:pPr>
      <w:rPr>
        <w:rFonts w:ascii="Angsana New" w:eastAsia="Cordia New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0">
    <w:nsid w:val="497A0A43"/>
    <w:multiLevelType w:val="multilevel"/>
    <w:tmpl w:val="BABEABA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>
    <w:nsid w:val="4F6A567A"/>
    <w:multiLevelType w:val="multilevel"/>
    <w:tmpl w:val="1326FE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>
      <w:start w:val="4"/>
      <w:numFmt w:val="decimal"/>
      <w:lvlText w:val="2.%2"/>
      <w:lvlJc w:val="left"/>
      <w:pPr>
        <w:ind w:left="125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2">
    <w:nsid w:val="53F23446"/>
    <w:multiLevelType w:val="multilevel"/>
    <w:tmpl w:val="EFA8BB5A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3">
    <w:nsid w:val="5C8232D2"/>
    <w:multiLevelType w:val="hybridMultilevel"/>
    <w:tmpl w:val="7B644B2E"/>
    <w:lvl w:ilvl="0" w:tplc="DB04B3E2">
      <w:start w:val="1"/>
      <w:numFmt w:val="thaiLetters"/>
      <w:lvlText w:val="(%1)"/>
      <w:lvlJc w:val="left"/>
      <w:pPr>
        <w:ind w:left="1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24">
    <w:nsid w:val="61676B65"/>
    <w:multiLevelType w:val="multilevel"/>
    <w:tmpl w:val="4FAAC5C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5">
    <w:nsid w:val="63405E26"/>
    <w:multiLevelType w:val="hybridMultilevel"/>
    <w:tmpl w:val="B072A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5F1718"/>
    <w:multiLevelType w:val="hybridMultilevel"/>
    <w:tmpl w:val="3B604EFE"/>
    <w:lvl w:ilvl="0" w:tplc="D400B216">
      <w:start w:val="1"/>
      <w:numFmt w:val="decimal"/>
      <w:lvlText w:val="4.%1"/>
      <w:lvlJc w:val="left"/>
      <w:pPr>
        <w:ind w:left="114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7EC6449C"/>
    <w:multiLevelType w:val="hybridMultilevel"/>
    <w:tmpl w:val="B726D0A8"/>
    <w:lvl w:ilvl="0" w:tplc="0A0CB71A">
      <w:start w:val="31"/>
      <w:numFmt w:val="bullet"/>
      <w:lvlText w:val="-"/>
      <w:lvlJc w:val="left"/>
      <w:pPr>
        <w:ind w:left="612" w:hanging="360"/>
      </w:pPr>
      <w:rPr>
        <w:rFonts w:ascii="Cordia New" w:eastAsia="Cordia New" w:hAnsi="Cordia New" w:cs="Cordia New" w:hint="default"/>
      </w:rPr>
    </w:lvl>
    <w:lvl w:ilvl="1" w:tplc="DA8A91A0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205817F8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C9569E06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F0ACA47E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0644676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6D6C59AE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F612C73E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21200E8A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8">
    <w:nsid w:val="7F6F17BB"/>
    <w:multiLevelType w:val="multilevel"/>
    <w:tmpl w:val="5D94912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32"/>
        <w:szCs w:val="32"/>
      </w:rPr>
    </w:lvl>
    <w:lvl w:ilvl="1">
      <w:start w:val="1"/>
      <w:numFmt w:val="decimal"/>
      <w:lvlText w:val="2.%2"/>
      <w:lvlJc w:val="left"/>
      <w:pPr>
        <w:ind w:left="125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num w:numId="1">
    <w:abstractNumId w:val="28"/>
  </w:num>
  <w:num w:numId="2">
    <w:abstractNumId w:val="19"/>
  </w:num>
  <w:num w:numId="3">
    <w:abstractNumId w:val="10"/>
  </w:num>
  <w:num w:numId="4">
    <w:abstractNumId w:val="1"/>
  </w:num>
  <w:num w:numId="5">
    <w:abstractNumId w:val="13"/>
  </w:num>
  <w:num w:numId="6">
    <w:abstractNumId w:val="8"/>
  </w:num>
  <w:num w:numId="7">
    <w:abstractNumId w:val="27"/>
  </w:num>
  <w:num w:numId="8">
    <w:abstractNumId w:val="12"/>
  </w:num>
  <w:num w:numId="9">
    <w:abstractNumId w:val="14"/>
  </w:num>
  <w:num w:numId="10">
    <w:abstractNumId w:val="2"/>
  </w:num>
  <w:num w:numId="11">
    <w:abstractNumId w:val="9"/>
  </w:num>
  <w:num w:numId="12">
    <w:abstractNumId w:val="6"/>
  </w:num>
  <w:num w:numId="13">
    <w:abstractNumId w:val="21"/>
  </w:num>
  <w:num w:numId="14">
    <w:abstractNumId w:val="4"/>
  </w:num>
  <w:num w:numId="15">
    <w:abstractNumId w:val="20"/>
  </w:num>
  <w:num w:numId="16">
    <w:abstractNumId w:val="15"/>
  </w:num>
  <w:num w:numId="17">
    <w:abstractNumId w:val="26"/>
  </w:num>
  <w:num w:numId="18">
    <w:abstractNumId w:val="23"/>
  </w:num>
  <w:num w:numId="19">
    <w:abstractNumId w:val="3"/>
  </w:num>
  <w:num w:numId="20">
    <w:abstractNumId w:val="11"/>
  </w:num>
  <w:num w:numId="21">
    <w:abstractNumId w:val="24"/>
  </w:num>
  <w:num w:numId="22">
    <w:abstractNumId w:val="18"/>
  </w:num>
  <w:num w:numId="23">
    <w:abstractNumId w:val="25"/>
  </w:num>
  <w:num w:numId="24">
    <w:abstractNumId w:val="7"/>
  </w:num>
  <w:num w:numId="25">
    <w:abstractNumId w:val="16"/>
  </w:num>
  <w:num w:numId="26">
    <w:abstractNumId w:val="17"/>
  </w:num>
  <w:num w:numId="27">
    <w:abstractNumId w:val="22"/>
  </w:num>
  <w:num w:numId="28">
    <w:abstractNumId w:val="5"/>
  </w:num>
  <w:num w:numId="2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proofState w:spelling="clean"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9251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C11FC"/>
    <w:rsid w:val="0000020D"/>
    <w:rsid w:val="00000BA7"/>
    <w:rsid w:val="00000E68"/>
    <w:rsid w:val="00001834"/>
    <w:rsid w:val="0000197A"/>
    <w:rsid w:val="000027BD"/>
    <w:rsid w:val="00002DB8"/>
    <w:rsid w:val="000032D9"/>
    <w:rsid w:val="00003312"/>
    <w:rsid w:val="00003B9B"/>
    <w:rsid w:val="00003DA9"/>
    <w:rsid w:val="00004AA6"/>
    <w:rsid w:val="00004DF8"/>
    <w:rsid w:val="000066D7"/>
    <w:rsid w:val="00006804"/>
    <w:rsid w:val="0000785F"/>
    <w:rsid w:val="000124E3"/>
    <w:rsid w:val="000127DE"/>
    <w:rsid w:val="00012CFD"/>
    <w:rsid w:val="00013F4A"/>
    <w:rsid w:val="00014255"/>
    <w:rsid w:val="0001488B"/>
    <w:rsid w:val="0001519E"/>
    <w:rsid w:val="00015469"/>
    <w:rsid w:val="000159D4"/>
    <w:rsid w:val="000160FD"/>
    <w:rsid w:val="000164B2"/>
    <w:rsid w:val="000171AD"/>
    <w:rsid w:val="00020990"/>
    <w:rsid w:val="00020B56"/>
    <w:rsid w:val="00020E77"/>
    <w:rsid w:val="00020F06"/>
    <w:rsid w:val="0002106B"/>
    <w:rsid w:val="00021D86"/>
    <w:rsid w:val="00021DFA"/>
    <w:rsid w:val="00022453"/>
    <w:rsid w:val="00022934"/>
    <w:rsid w:val="000232C8"/>
    <w:rsid w:val="00024638"/>
    <w:rsid w:val="00024CBE"/>
    <w:rsid w:val="00024FD9"/>
    <w:rsid w:val="00025090"/>
    <w:rsid w:val="00025111"/>
    <w:rsid w:val="00025630"/>
    <w:rsid w:val="00025F36"/>
    <w:rsid w:val="0002662C"/>
    <w:rsid w:val="00026E80"/>
    <w:rsid w:val="000306BE"/>
    <w:rsid w:val="00031EB9"/>
    <w:rsid w:val="00031F7F"/>
    <w:rsid w:val="00032183"/>
    <w:rsid w:val="00032221"/>
    <w:rsid w:val="00032C5B"/>
    <w:rsid w:val="00033252"/>
    <w:rsid w:val="000338FB"/>
    <w:rsid w:val="00034798"/>
    <w:rsid w:val="00034B70"/>
    <w:rsid w:val="00034FAA"/>
    <w:rsid w:val="00035839"/>
    <w:rsid w:val="0003626D"/>
    <w:rsid w:val="000370A2"/>
    <w:rsid w:val="00037A9D"/>
    <w:rsid w:val="00037F0A"/>
    <w:rsid w:val="00041797"/>
    <w:rsid w:val="00041AFB"/>
    <w:rsid w:val="00041CA9"/>
    <w:rsid w:val="00041D6D"/>
    <w:rsid w:val="00042515"/>
    <w:rsid w:val="00042FBD"/>
    <w:rsid w:val="00045333"/>
    <w:rsid w:val="00045AE8"/>
    <w:rsid w:val="00045C16"/>
    <w:rsid w:val="00046774"/>
    <w:rsid w:val="00046DC0"/>
    <w:rsid w:val="0005073E"/>
    <w:rsid w:val="000518D0"/>
    <w:rsid w:val="00051D21"/>
    <w:rsid w:val="00051D5D"/>
    <w:rsid w:val="00052E08"/>
    <w:rsid w:val="000530C6"/>
    <w:rsid w:val="000530F7"/>
    <w:rsid w:val="00053127"/>
    <w:rsid w:val="00053CDC"/>
    <w:rsid w:val="000549C7"/>
    <w:rsid w:val="00054AC1"/>
    <w:rsid w:val="000553F7"/>
    <w:rsid w:val="00055871"/>
    <w:rsid w:val="000564F2"/>
    <w:rsid w:val="000574FD"/>
    <w:rsid w:val="00057B28"/>
    <w:rsid w:val="00057D7F"/>
    <w:rsid w:val="000601C2"/>
    <w:rsid w:val="0006272B"/>
    <w:rsid w:val="00062FE2"/>
    <w:rsid w:val="00063F79"/>
    <w:rsid w:val="000643C2"/>
    <w:rsid w:val="000650DE"/>
    <w:rsid w:val="00065553"/>
    <w:rsid w:val="000660F5"/>
    <w:rsid w:val="0006660B"/>
    <w:rsid w:val="0006776B"/>
    <w:rsid w:val="00070424"/>
    <w:rsid w:val="000708BE"/>
    <w:rsid w:val="000710C3"/>
    <w:rsid w:val="000712A3"/>
    <w:rsid w:val="000713D3"/>
    <w:rsid w:val="00071523"/>
    <w:rsid w:val="00071572"/>
    <w:rsid w:val="000717E9"/>
    <w:rsid w:val="000718D8"/>
    <w:rsid w:val="00072201"/>
    <w:rsid w:val="0007236A"/>
    <w:rsid w:val="000730BF"/>
    <w:rsid w:val="000739A4"/>
    <w:rsid w:val="00073FBD"/>
    <w:rsid w:val="0007437B"/>
    <w:rsid w:val="0007458E"/>
    <w:rsid w:val="00074D28"/>
    <w:rsid w:val="000750AF"/>
    <w:rsid w:val="00075C18"/>
    <w:rsid w:val="0007626C"/>
    <w:rsid w:val="00076540"/>
    <w:rsid w:val="00076B75"/>
    <w:rsid w:val="00077DEF"/>
    <w:rsid w:val="00080EB7"/>
    <w:rsid w:val="00082800"/>
    <w:rsid w:val="00082B7A"/>
    <w:rsid w:val="00082ECC"/>
    <w:rsid w:val="00083690"/>
    <w:rsid w:val="00084483"/>
    <w:rsid w:val="00084690"/>
    <w:rsid w:val="0008538B"/>
    <w:rsid w:val="00085FC3"/>
    <w:rsid w:val="0008667D"/>
    <w:rsid w:val="000869A2"/>
    <w:rsid w:val="00086D7C"/>
    <w:rsid w:val="000871BF"/>
    <w:rsid w:val="0008725D"/>
    <w:rsid w:val="00087F59"/>
    <w:rsid w:val="0009033F"/>
    <w:rsid w:val="000904F5"/>
    <w:rsid w:val="00092012"/>
    <w:rsid w:val="00092234"/>
    <w:rsid w:val="00092337"/>
    <w:rsid w:val="000925EA"/>
    <w:rsid w:val="000928A5"/>
    <w:rsid w:val="00092CA6"/>
    <w:rsid w:val="00092CF6"/>
    <w:rsid w:val="00092F0C"/>
    <w:rsid w:val="00093B4A"/>
    <w:rsid w:val="0009407F"/>
    <w:rsid w:val="000942C1"/>
    <w:rsid w:val="000945B1"/>
    <w:rsid w:val="00094AD6"/>
    <w:rsid w:val="00095033"/>
    <w:rsid w:val="00095361"/>
    <w:rsid w:val="0009550F"/>
    <w:rsid w:val="000957F1"/>
    <w:rsid w:val="00095BA1"/>
    <w:rsid w:val="0009688D"/>
    <w:rsid w:val="00096E57"/>
    <w:rsid w:val="000972C0"/>
    <w:rsid w:val="000979C1"/>
    <w:rsid w:val="000A0261"/>
    <w:rsid w:val="000A10F4"/>
    <w:rsid w:val="000A14CA"/>
    <w:rsid w:val="000A2619"/>
    <w:rsid w:val="000A29DF"/>
    <w:rsid w:val="000A31CB"/>
    <w:rsid w:val="000A3765"/>
    <w:rsid w:val="000A3A66"/>
    <w:rsid w:val="000A4087"/>
    <w:rsid w:val="000A4276"/>
    <w:rsid w:val="000A4408"/>
    <w:rsid w:val="000A4BB3"/>
    <w:rsid w:val="000A52D8"/>
    <w:rsid w:val="000A65B0"/>
    <w:rsid w:val="000A6AEF"/>
    <w:rsid w:val="000A7521"/>
    <w:rsid w:val="000A7F59"/>
    <w:rsid w:val="000B0024"/>
    <w:rsid w:val="000B02C4"/>
    <w:rsid w:val="000B1909"/>
    <w:rsid w:val="000B201F"/>
    <w:rsid w:val="000B2560"/>
    <w:rsid w:val="000B282D"/>
    <w:rsid w:val="000B2A00"/>
    <w:rsid w:val="000B2DAA"/>
    <w:rsid w:val="000B32C0"/>
    <w:rsid w:val="000B4169"/>
    <w:rsid w:val="000B4333"/>
    <w:rsid w:val="000B4F9C"/>
    <w:rsid w:val="000B60C2"/>
    <w:rsid w:val="000B6A57"/>
    <w:rsid w:val="000B6D1C"/>
    <w:rsid w:val="000B71B0"/>
    <w:rsid w:val="000B7693"/>
    <w:rsid w:val="000B7F4E"/>
    <w:rsid w:val="000C00EF"/>
    <w:rsid w:val="000C0671"/>
    <w:rsid w:val="000C1C5D"/>
    <w:rsid w:val="000C1E89"/>
    <w:rsid w:val="000C3D27"/>
    <w:rsid w:val="000C4367"/>
    <w:rsid w:val="000C43F1"/>
    <w:rsid w:val="000C460C"/>
    <w:rsid w:val="000C5D58"/>
    <w:rsid w:val="000C6086"/>
    <w:rsid w:val="000C66BE"/>
    <w:rsid w:val="000C744E"/>
    <w:rsid w:val="000C7755"/>
    <w:rsid w:val="000D02EE"/>
    <w:rsid w:val="000D0495"/>
    <w:rsid w:val="000D0793"/>
    <w:rsid w:val="000D11D8"/>
    <w:rsid w:val="000D2140"/>
    <w:rsid w:val="000D2C20"/>
    <w:rsid w:val="000D2FF2"/>
    <w:rsid w:val="000D46B3"/>
    <w:rsid w:val="000D4F0B"/>
    <w:rsid w:val="000D61A2"/>
    <w:rsid w:val="000D64F9"/>
    <w:rsid w:val="000D65CB"/>
    <w:rsid w:val="000D6958"/>
    <w:rsid w:val="000D69A8"/>
    <w:rsid w:val="000D7740"/>
    <w:rsid w:val="000E0542"/>
    <w:rsid w:val="000E0B4A"/>
    <w:rsid w:val="000E0E3E"/>
    <w:rsid w:val="000E10D7"/>
    <w:rsid w:val="000E1CBE"/>
    <w:rsid w:val="000E22C9"/>
    <w:rsid w:val="000E29C3"/>
    <w:rsid w:val="000E2D81"/>
    <w:rsid w:val="000E30A3"/>
    <w:rsid w:val="000E3DDF"/>
    <w:rsid w:val="000E3F34"/>
    <w:rsid w:val="000E45D1"/>
    <w:rsid w:val="000E5D9C"/>
    <w:rsid w:val="000E60A8"/>
    <w:rsid w:val="000E6468"/>
    <w:rsid w:val="000E6EE6"/>
    <w:rsid w:val="000E7966"/>
    <w:rsid w:val="000E7F0A"/>
    <w:rsid w:val="000F0891"/>
    <w:rsid w:val="000F131D"/>
    <w:rsid w:val="000F1F7C"/>
    <w:rsid w:val="000F2115"/>
    <w:rsid w:val="000F3CDD"/>
    <w:rsid w:val="000F3EE8"/>
    <w:rsid w:val="000F4427"/>
    <w:rsid w:val="000F4542"/>
    <w:rsid w:val="000F46FD"/>
    <w:rsid w:val="000F557F"/>
    <w:rsid w:val="000F56E2"/>
    <w:rsid w:val="000F63B7"/>
    <w:rsid w:val="000F648F"/>
    <w:rsid w:val="000F7893"/>
    <w:rsid w:val="000F7B12"/>
    <w:rsid w:val="000F7E4C"/>
    <w:rsid w:val="00100D6C"/>
    <w:rsid w:val="00101092"/>
    <w:rsid w:val="0010179E"/>
    <w:rsid w:val="001027AA"/>
    <w:rsid w:val="00102926"/>
    <w:rsid w:val="0010328D"/>
    <w:rsid w:val="00103D3A"/>
    <w:rsid w:val="00104529"/>
    <w:rsid w:val="001048D4"/>
    <w:rsid w:val="00105522"/>
    <w:rsid w:val="001056B6"/>
    <w:rsid w:val="00105C83"/>
    <w:rsid w:val="001061FC"/>
    <w:rsid w:val="0010652E"/>
    <w:rsid w:val="0010658E"/>
    <w:rsid w:val="00106805"/>
    <w:rsid w:val="00107596"/>
    <w:rsid w:val="00107A7E"/>
    <w:rsid w:val="00107A9E"/>
    <w:rsid w:val="00110090"/>
    <w:rsid w:val="0011163D"/>
    <w:rsid w:val="00111855"/>
    <w:rsid w:val="001119B3"/>
    <w:rsid w:val="00113090"/>
    <w:rsid w:val="001133F1"/>
    <w:rsid w:val="00113B71"/>
    <w:rsid w:val="00116DAF"/>
    <w:rsid w:val="001200BA"/>
    <w:rsid w:val="00121883"/>
    <w:rsid w:val="0012259E"/>
    <w:rsid w:val="00122F8B"/>
    <w:rsid w:val="0012465A"/>
    <w:rsid w:val="00125A32"/>
    <w:rsid w:val="00125B99"/>
    <w:rsid w:val="00126663"/>
    <w:rsid w:val="00126E21"/>
    <w:rsid w:val="00126F61"/>
    <w:rsid w:val="0012787E"/>
    <w:rsid w:val="00127901"/>
    <w:rsid w:val="001303CF"/>
    <w:rsid w:val="00130CD7"/>
    <w:rsid w:val="001316B0"/>
    <w:rsid w:val="001318D0"/>
    <w:rsid w:val="001319E6"/>
    <w:rsid w:val="001319FF"/>
    <w:rsid w:val="00132841"/>
    <w:rsid w:val="00133403"/>
    <w:rsid w:val="0013426A"/>
    <w:rsid w:val="001346CA"/>
    <w:rsid w:val="00134785"/>
    <w:rsid w:val="00134E64"/>
    <w:rsid w:val="0013541D"/>
    <w:rsid w:val="00135F06"/>
    <w:rsid w:val="00136CD2"/>
    <w:rsid w:val="00137DF6"/>
    <w:rsid w:val="00140834"/>
    <w:rsid w:val="00140962"/>
    <w:rsid w:val="001409B3"/>
    <w:rsid w:val="001409CE"/>
    <w:rsid w:val="0014266A"/>
    <w:rsid w:val="0014278C"/>
    <w:rsid w:val="0014303D"/>
    <w:rsid w:val="0014364F"/>
    <w:rsid w:val="00143B92"/>
    <w:rsid w:val="001446CD"/>
    <w:rsid w:val="00145BC7"/>
    <w:rsid w:val="00145F75"/>
    <w:rsid w:val="00146EC9"/>
    <w:rsid w:val="00147D7F"/>
    <w:rsid w:val="001511DC"/>
    <w:rsid w:val="00151209"/>
    <w:rsid w:val="00151B00"/>
    <w:rsid w:val="00151BB9"/>
    <w:rsid w:val="00152E03"/>
    <w:rsid w:val="001532AE"/>
    <w:rsid w:val="00153D5E"/>
    <w:rsid w:val="00154406"/>
    <w:rsid w:val="00155968"/>
    <w:rsid w:val="00155E10"/>
    <w:rsid w:val="001563F7"/>
    <w:rsid w:val="00156537"/>
    <w:rsid w:val="00156645"/>
    <w:rsid w:val="00156B85"/>
    <w:rsid w:val="00157E15"/>
    <w:rsid w:val="00160564"/>
    <w:rsid w:val="00160810"/>
    <w:rsid w:val="00161DF9"/>
    <w:rsid w:val="001624B7"/>
    <w:rsid w:val="001631A3"/>
    <w:rsid w:val="001653EC"/>
    <w:rsid w:val="00165682"/>
    <w:rsid w:val="001658BC"/>
    <w:rsid w:val="001660AA"/>
    <w:rsid w:val="001662A4"/>
    <w:rsid w:val="00167972"/>
    <w:rsid w:val="00167F0E"/>
    <w:rsid w:val="00170A62"/>
    <w:rsid w:val="00170C9E"/>
    <w:rsid w:val="00172E4B"/>
    <w:rsid w:val="0017368C"/>
    <w:rsid w:val="00174B82"/>
    <w:rsid w:val="00175F4F"/>
    <w:rsid w:val="0018024C"/>
    <w:rsid w:val="001809CA"/>
    <w:rsid w:val="00180CE8"/>
    <w:rsid w:val="00180D4F"/>
    <w:rsid w:val="00181F54"/>
    <w:rsid w:val="00182560"/>
    <w:rsid w:val="001825A2"/>
    <w:rsid w:val="00182614"/>
    <w:rsid w:val="00182FCC"/>
    <w:rsid w:val="001839B2"/>
    <w:rsid w:val="001844E3"/>
    <w:rsid w:val="0018459D"/>
    <w:rsid w:val="001878B5"/>
    <w:rsid w:val="00187A54"/>
    <w:rsid w:val="00187DE8"/>
    <w:rsid w:val="00190002"/>
    <w:rsid w:val="00191D01"/>
    <w:rsid w:val="00191FCF"/>
    <w:rsid w:val="00192BDD"/>
    <w:rsid w:val="00192FDD"/>
    <w:rsid w:val="001934EF"/>
    <w:rsid w:val="001935C8"/>
    <w:rsid w:val="00193A31"/>
    <w:rsid w:val="0019459B"/>
    <w:rsid w:val="00194C54"/>
    <w:rsid w:val="00195302"/>
    <w:rsid w:val="00196A96"/>
    <w:rsid w:val="0019723A"/>
    <w:rsid w:val="00197866"/>
    <w:rsid w:val="00197DB6"/>
    <w:rsid w:val="001A04E0"/>
    <w:rsid w:val="001A1054"/>
    <w:rsid w:val="001A1BF7"/>
    <w:rsid w:val="001A1C90"/>
    <w:rsid w:val="001A24E4"/>
    <w:rsid w:val="001A2540"/>
    <w:rsid w:val="001A3218"/>
    <w:rsid w:val="001A3221"/>
    <w:rsid w:val="001A47DA"/>
    <w:rsid w:val="001A4E49"/>
    <w:rsid w:val="001A5704"/>
    <w:rsid w:val="001A757C"/>
    <w:rsid w:val="001B05A3"/>
    <w:rsid w:val="001B0BEB"/>
    <w:rsid w:val="001B1F15"/>
    <w:rsid w:val="001B2B61"/>
    <w:rsid w:val="001B2DC7"/>
    <w:rsid w:val="001B3160"/>
    <w:rsid w:val="001B38D7"/>
    <w:rsid w:val="001B4F2F"/>
    <w:rsid w:val="001B563F"/>
    <w:rsid w:val="001B6B48"/>
    <w:rsid w:val="001B6B9D"/>
    <w:rsid w:val="001B71AD"/>
    <w:rsid w:val="001B74C1"/>
    <w:rsid w:val="001B7BD8"/>
    <w:rsid w:val="001C005D"/>
    <w:rsid w:val="001C06E3"/>
    <w:rsid w:val="001C11A6"/>
    <w:rsid w:val="001C2837"/>
    <w:rsid w:val="001C286D"/>
    <w:rsid w:val="001C3DAA"/>
    <w:rsid w:val="001C6516"/>
    <w:rsid w:val="001C6C02"/>
    <w:rsid w:val="001C7175"/>
    <w:rsid w:val="001C73F1"/>
    <w:rsid w:val="001C7E91"/>
    <w:rsid w:val="001D087F"/>
    <w:rsid w:val="001D10D6"/>
    <w:rsid w:val="001D1E36"/>
    <w:rsid w:val="001D3589"/>
    <w:rsid w:val="001D36E2"/>
    <w:rsid w:val="001D4B97"/>
    <w:rsid w:val="001D5865"/>
    <w:rsid w:val="001D6639"/>
    <w:rsid w:val="001D68CD"/>
    <w:rsid w:val="001D69CC"/>
    <w:rsid w:val="001D7501"/>
    <w:rsid w:val="001D75B5"/>
    <w:rsid w:val="001D787C"/>
    <w:rsid w:val="001E0011"/>
    <w:rsid w:val="001E018D"/>
    <w:rsid w:val="001E0228"/>
    <w:rsid w:val="001E0493"/>
    <w:rsid w:val="001E04C3"/>
    <w:rsid w:val="001E0B37"/>
    <w:rsid w:val="001E1702"/>
    <w:rsid w:val="001E1991"/>
    <w:rsid w:val="001E1AF2"/>
    <w:rsid w:val="001E1B9F"/>
    <w:rsid w:val="001E3019"/>
    <w:rsid w:val="001E3E35"/>
    <w:rsid w:val="001E4B53"/>
    <w:rsid w:val="001E5497"/>
    <w:rsid w:val="001E5692"/>
    <w:rsid w:val="001E6FB2"/>
    <w:rsid w:val="001E7F3F"/>
    <w:rsid w:val="001F08E9"/>
    <w:rsid w:val="001F0ABF"/>
    <w:rsid w:val="001F0B46"/>
    <w:rsid w:val="001F0C8C"/>
    <w:rsid w:val="001F0E54"/>
    <w:rsid w:val="001F1A3D"/>
    <w:rsid w:val="001F1B41"/>
    <w:rsid w:val="001F1DD0"/>
    <w:rsid w:val="001F2130"/>
    <w:rsid w:val="001F2780"/>
    <w:rsid w:val="001F2E62"/>
    <w:rsid w:val="001F3368"/>
    <w:rsid w:val="001F3469"/>
    <w:rsid w:val="001F463F"/>
    <w:rsid w:val="001F4D0B"/>
    <w:rsid w:val="001F4E57"/>
    <w:rsid w:val="001F68E1"/>
    <w:rsid w:val="001F7821"/>
    <w:rsid w:val="00200207"/>
    <w:rsid w:val="0020047F"/>
    <w:rsid w:val="0020132A"/>
    <w:rsid w:val="00202C27"/>
    <w:rsid w:val="00202F90"/>
    <w:rsid w:val="002033AE"/>
    <w:rsid w:val="002039A1"/>
    <w:rsid w:val="00204057"/>
    <w:rsid w:val="00204BCD"/>
    <w:rsid w:val="002050E6"/>
    <w:rsid w:val="00205307"/>
    <w:rsid w:val="0020595D"/>
    <w:rsid w:val="00207D7D"/>
    <w:rsid w:val="0021012D"/>
    <w:rsid w:val="00210130"/>
    <w:rsid w:val="002103A4"/>
    <w:rsid w:val="00210BE1"/>
    <w:rsid w:val="00211176"/>
    <w:rsid w:val="00211F52"/>
    <w:rsid w:val="00212D79"/>
    <w:rsid w:val="002139EF"/>
    <w:rsid w:val="00213C8C"/>
    <w:rsid w:val="00214472"/>
    <w:rsid w:val="002148F5"/>
    <w:rsid w:val="00214E39"/>
    <w:rsid w:val="002157E8"/>
    <w:rsid w:val="00216F45"/>
    <w:rsid w:val="00217CF6"/>
    <w:rsid w:val="0022001D"/>
    <w:rsid w:val="002202BB"/>
    <w:rsid w:val="0022202E"/>
    <w:rsid w:val="00222341"/>
    <w:rsid w:val="002225EC"/>
    <w:rsid w:val="00222A0B"/>
    <w:rsid w:val="0022314C"/>
    <w:rsid w:val="00223AE4"/>
    <w:rsid w:val="002244E8"/>
    <w:rsid w:val="002251B4"/>
    <w:rsid w:val="00225771"/>
    <w:rsid w:val="00225967"/>
    <w:rsid w:val="002264E2"/>
    <w:rsid w:val="00227055"/>
    <w:rsid w:val="002270BD"/>
    <w:rsid w:val="002270E9"/>
    <w:rsid w:val="00227363"/>
    <w:rsid w:val="00227589"/>
    <w:rsid w:val="00227786"/>
    <w:rsid w:val="00227C55"/>
    <w:rsid w:val="0023001D"/>
    <w:rsid w:val="00230A7B"/>
    <w:rsid w:val="00230B51"/>
    <w:rsid w:val="00231D34"/>
    <w:rsid w:val="0023212D"/>
    <w:rsid w:val="00232E85"/>
    <w:rsid w:val="0023349D"/>
    <w:rsid w:val="0023439B"/>
    <w:rsid w:val="002350F3"/>
    <w:rsid w:val="00235160"/>
    <w:rsid w:val="00235329"/>
    <w:rsid w:val="00235CBC"/>
    <w:rsid w:val="0023669D"/>
    <w:rsid w:val="00237F15"/>
    <w:rsid w:val="00237F3A"/>
    <w:rsid w:val="0024004E"/>
    <w:rsid w:val="0024071C"/>
    <w:rsid w:val="00240B02"/>
    <w:rsid w:val="002419CB"/>
    <w:rsid w:val="00242437"/>
    <w:rsid w:val="0024323D"/>
    <w:rsid w:val="002459D9"/>
    <w:rsid w:val="00246130"/>
    <w:rsid w:val="00246226"/>
    <w:rsid w:val="00246BD2"/>
    <w:rsid w:val="00246C45"/>
    <w:rsid w:val="002473A2"/>
    <w:rsid w:val="002474B4"/>
    <w:rsid w:val="00247FD5"/>
    <w:rsid w:val="00250197"/>
    <w:rsid w:val="002507F9"/>
    <w:rsid w:val="00250A12"/>
    <w:rsid w:val="002514BE"/>
    <w:rsid w:val="00251608"/>
    <w:rsid w:val="00251DA7"/>
    <w:rsid w:val="00251DFD"/>
    <w:rsid w:val="002528AC"/>
    <w:rsid w:val="00252A7E"/>
    <w:rsid w:val="00252AE4"/>
    <w:rsid w:val="00254124"/>
    <w:rsid w:val="002543FA"/>
    <w:rsid w:val="00254A65"/>
    <w:rsid w:val="00255449"/>
    <w:rsid w:val="002556BF"/>
    <w:rsid w:val="0025591E"/>
    <w:rsid w:val="00255A3F"/>
    <w:rsid w:val="00255CDF"/>
    <w:rsid w:val="00256308"/>
    <w:rsid w:val="00257036"/>
    <w:rsid w:val="0025725C"/>
    <w:rsid w:val="00257742"/>
    <w:rsid w:val="00257A93"/>
    <w:rsid w:val="002609DE"/>
    <w:rsid w:val="00260CED"/>
    <w:rsid w:val="002612E6"/>
    <w:rsid w:val="00261A80"/>
    <w:rsid w:val="00262318"/>
    <w:rsid w:val="00264782"/>
    <w:rsid w:val="002647E0"/>
    <w:rsid w:val="00265307"/>
    <w:rsid w:val="00265977"/>
    <w:rsid w:val="00265BF9"/>
    <w:rsid w:val="00265ED9"/>
    <w:rsid w:val="00265F9D"/>
    <w:rsid w:val="00267BB4"/>
    <w:rsid w:val="002727DE"/>
    <w:rsid w:val="00272B95"/>
    <w:rsid w:val="00273C32"/>
    <w:rsid w:val="00275401"/>
    <w:rsid w:val="0027540C"/>
    <w:rsid w:val="00275791"/>
    <w:rsid w:val="0027596C"/>
    <w:rsid w:val="00275A89"/>
    <w:rsid w:val="00275B3D"/>
    <w:rsid w:val="00275F8F"/>
    <w:rsid w:val="00276012"/>
    <w:rsid w:val="002761D7"/>
    <w:rsid w:val="00276625"/>
    <w:rsid w:val="00277442"/>
    <w:rsid w:val="0027755B"/>
    <w:rsid w:val="002775AF"/>
    <w:rsid w:val="00277C82"/>
    <w:rsid w:val="00280E73"/>
    <w:rsid w:val="00281245"/>
    <w:rsid w:val="0028126B"/>
    <w:rsid w:val="0028247F"/>
    <w:rsid w:val="0028284F"/>
    <w:rsid w:val="00282B54"/>
    <w:rsid w:val="002830AB"/>
    <w:rsid w:val="002849FD"/>
    <w:rsid w:val="0028553B"/>
    <w:rsid w:val="00285D25"/>
    <w:rsid w:val="00286033"/>
    <w:rsid w:val="00287AD0"/>
    <w:rsid w:val="00287BAD"/>
    <w:rsid w:val="00287CF2"/>
    <w:rsid w:val="00287D34"/>
    <w:rsid w:val="002907B6"/>
    <w:rsid w:val="002907D5"/>
    <w:rsid w:val="00290F09"/>
    <w:rsid w:val="00291924"/>
    <w:rsid w:val="00291BA0"/>
    <w:rsid w:val="00291F83"/>
    <w:rsid w:val="00292D45"/>
    <w:rsid w:val="00293012"/>
    <w:rsid w:val="00293628"/>
    <w:rsid w:val="00293A41"/>
    <w:rsid w:val="00295D94"/>
    <w:rsid w:val="002965B0"/>
    <w:rsid w:val="002965DA"/>
    <w:rsid w:val="00297D61"/>
    <w:rsid w:val="00297DBC"/>
    <w:rsid w:val="002A01A4"/>
    <w:rsid w:val="002A021E"/>
    <w:rsid w:val="002A0CB5"/>
    <w:rsid w:val="002A1C93"/>
    <w:rsid w:val="002A2FEE"/>
    <w:rsid w:val="002A3216"/>
    <w:rsid w:val="002A5553"/>
    <w:rsid w:val="002A574E"/>
    <w:rsid w:val="002A5B7B"/>
    <w:rsid w:val="002A5CAB"/>
    <w:rsid w:val="002A5FAA"/>
    <w:rsid w:val="002A76B8"/>
    <w:rsid w:val="002A7C26"/>
    <w:rsid w:val="002B05A5"/>
    <w:rsid w:val="002B0669"/>
    <w:rsid w:val="002B0883"/>
    <w:rsid w:val="002B1834"/>
    <w:rsid w:val="002B198E"/>
    <w:rsid w:val="002B1A82"/>
    <w:rsid w:val="002B2DC9"/>
    <w:rsid w:val="002B3164"/>
    <w:rsid w:val="002B3D07"/>
    <w:rsid w:val="002B3EDE"/>
    <w:rsid w:val="002B3FE1"/>
    <w:rsid w:val="002B438F"/>
    <w:rsid w:val="002B4918"/>
    <w:rsid w:val="002B4BBA"/>
    <w:rsid w:val="002B522C"/>
    <w:rsid w:val="002B53E8"/>
    <w:rsid w:val="002B65AA"/>
    <w:rsid w:val="002B671F"/>
    <w:rsid w:val="002B73D8"/>
    <w:rsid w:val="002C0000"/>
    <w:rsid w:val="002C0813"/>
    <w:rsid w:val="002C1528"/>
    <w:rsid w:val="002C167A"/>
    <w:rsid w:val="002C1744"/>
    <w:rsid w:val="002C1D99"/>
    <w:rsid w:val="002C2AD1"/>
    <w:rsid w:val="002C2B0C"/>
    <w:rsid w:val="002C2BFC"/>
    <w:rsid w:val="002C2D8A"/>
    <w:rsid w:val="002C2F54"/>
    <w:rsid w:val="002C349F"/>
    <w:rsid w:val="002C4B75"/>
    <w:rsid w:val="002C4F99"/>
    <w:rsid w:val="002C539A"/>
    <w:rsid w:val="002D093C"/>
    <w:rsid w:val="002D19A9"/>
    <w:rsid w:val="002D1C2C"/>
    <w:rsid w:val="002D2147"/>
    <w:rsid w:val="002D33C0"/>
    <w:rsid w:val="002D5F75"/>
    <w:rsid w:val="002D60F6"/>
    <w:rsid w:val="002D65ED"/>
    <w:rsid w:val="002D767A"/>
    <w:rsid w:val="002D76E8"/>
    <w:rsid w:val="002D783E"/>
    <w:rsid w:val="002D7A71"/>
    <w:rsid w:val="002E0B8C"/>
    <w:rsid w:val="002E1381"/>
    <w:rsid w:val="002E1E22"/>
    <w:rsid w:val="002E219A"/>
    <w:rsid w:val="002E23FB"/>
    <w:rsid w:val="002E38F4"/>
    <w:rsid w:val="002E3D82"/>
    <w:rsid w:val="002E3FF2"/>
    <w:rsid w:val="002E42C2"/>
    <w:rsid w:val="002E536E"/>
    <w:rsid w:val="002E5984"/>
    <w:rsid w:val="002E61EB"/>
    <w:rsid w:val="002E682E"/>
    <w:rsid w:val="002F0628"/>
    <w:rsid w:val="002F0CCC"/>
    <w:rsid w:val="002F0D7A"/>
    <w:rsid w:val="002F114D"/>
    <w:rsid w:val="002F161C"/>
    <w:rsid w:val="002F216E"/>
    <w:rsid w:val="002F222F"/>
    <w:rsid w:val="002F2C8A"/>
    <w:rsid w:val="002F2D41"/>
    <w:rsid w:val="002F2FDA"/>
    <w:rsid w:val="002F4346"/>
    <w:rsid w:val="002F4BEA"/>
    <w:rsid w:val="002F61DB"/>
    <w:rsid w:val="002F6233"/>
    <w:rsid w:val="002F7A16"/>
    <w:rsid w:val="002F7BEF"/>
    <w:rsid w:val="002F7F75"/>
    <w:rsid w:val="00300FA4"/>
    <w:rsid w:val="00301201"/>
    <w:rsid w:val="0030312A"/>
    <w:rsid w:val="00303431"/>
    <w:rsid w:val="00303C7D"/>
    <w:rsid w:val="0030527E"/>
    <w:rsid w:val="003059AA"/>
    <w:rsid w:val="00305F4E"/>
    <w:rsid w:val="00305FB9"/>
    <w:rsid w:val="003060C7"/>
    <w:rsid w:val="00306DC9"/>
    <w:rsid w:val="0030743A"/>
    <w:rsid w:val="0031092A"/>
    <w:rsid w:val="00311006"/>
    <w:rsid w:val="00311295"/>
    <w:rsid w:val="003112A6"/>
    <w:rsid w:val="003115A0"/>
    <w:rsid w:val="00311EDD"/>
    <w:rsid w:val="0031214B"/>
    <w:rsid w:val="0031235F"/>
    <w:rsid w:val="003123B5"/>
    <w:rsid w:val="00312CCD"/>
    <w:rsid w:val="003135B6"/>
    <w:rsid w:val="0031374F"/>
    <w:rsid w:val="00313A18"/>
    <w:rsid w:val="0031493F"/>
    <w:rsid w:val="00315152"/>
    <w:rsid w:val="00316445"/>
    <w:rsid w:val="00317962"/>
    <w:rsid w:val="00320912"/>
    <w:rsid w:val="00320F7F"/>
    <w:rsid w:val="0032237D"/>
    <w:rsid w:val="003224E7"/>
    <w:rsid w:val="00322C51"/>
    <w:rsid w:val="0032431F"/>
    <w:rsid w:val="003245AD"/>
    <w:rsid w:val="00324ED6"/>
    <w:rsid w:val="0032525B"/>
    <w:rsid w:val="003261CA"/>
    <w:rsid w:val="00326209"/>
    <w:rsid w:val="003263EA"/>
    <w:rsid w:val="0032656E"/>
    <w:rsid w:val="00326808"/>
    <w:rsid w:val="003273DB"/>
    <w:rsid w:val="00327D25"/>
    <w:rsid w:val="00327D5C"/>
    <w:rsid w:val="00327FE1"/>
    <w:rsid w:val="003300B6"/>
    <w:rsid w:val="00331307"/>
    <w:rsid w:val="003319FD"/>
    <w:rsid w:val="00332278"/>
    <w:rsid w:val="003322C8"/>
    <w:rsid w:val="00332B4A"/>
    <w:rsid w:val="00332D90"/>
    <w:rsid w:val="0033410B"/>
    <w:rsid w:val="00334338"/>
    <w:rsid w:val="003343B3"/>
    <w:rsid w:val="003344A4"/>
    <w:rsid w:val="00334E6C"/>
    <w:rsid w:val="00336164"/>
    <w:rsid w:val="00336258"/>
    <w:rsid w:val="003368C7"/>
    <w:rsid w:val="00336953"/>
    <w:rsid w:val="003369B1"/>
    <w:rsid w:val="00337512"/>
    <w:rsid w:val="0033760E"/>
    <w:rsid w:val="00337833"/>
    <w:rsid w:val="00337C3E"/>
    <w:rsid w:val="00337D5B"/>
    <w:rsid w:val="00340EEF"/>
    <w:rsid w:val="00341CD5"/>
    <w:rsid w:val="003429E6"/>
    <w:rsid w:val="003430D0"/>
    <w:rsid w:val="0034374F"/>
    <w:rsid w:val="00343B2D"/>
    <w:rsid w:val="0034406A"/>
    <w:rsid w:val="00344BA3"/>
    <w:rsid w:val="00345877"/>
    <w:rsid w:val="00345C10"/>
    <w:rsid w:val="003460C2"/>
    <w:rsid w:val="003471BE"/>
    <w:rsid w:val="00347757"/>
    <w:rsid w:val="00347A8B"/>
    <w:rsid w:val="00347ACB"/>
    <w:rsid w:val="003501CB"/>
    <w:rsid w:val="0035034E"/>
    <w:rsid w:val="00350B90"/>
    <w:rsid w:val="00351473"/>
    <w:rsid w:val="00352105"/>
    <w:rsid w:val="00352825"/>
    <w:rsid w:val="003529B1"/>
    <w:rsid w:val="00352EE0"/>
    <w:rsid w:val="0035322A"/>
    <w:rsid w:val="0035371F"/>
    <w:rsid w:val="00353C8E"/>
    <w:rsid w:val="00355229"/>
    <w:rsid w:val="00355F05"/>
    <w:rsid w:val="003564A0"/>
    <w:rsid w:val="0035740E"/>
    <w:rsid w:val="0035761F"/>
    <w:rsid w:val="0036034E"/>
    <w:rsid w:val="00360922"/>
    <w:rsid w:val="00360E91"/>
    <w:rsid w:val="00361D57"/>
    <w:rsid w:val="00362508"/>
    <w:rsid w:val="00362DB0"/>
    <w:rsid w:val="00362F26"/>
    <w:rsid w:val="0036392C"/>
    <w:rsid w:val="00363EB8"/>
    <w:rsid w:val="00363FDE"/>
    <w:rsid w:val="00364D7E"/>
    <w:rsid w:val="00365E5D"/>
    <w:rsid w:val="00366187"/>
    <w:rsid w:val="003662A6"/>
    <w:rsid w:val="00366F8F"/>
    <w:rsid w:val="003675B9"/>
    <w:rsid w:val="0037004A"/>
    <w:rsid w:val="00370B7A"/>
    <w:rsid w:val="00370D63"/>
    <w:rsid w:val="003714B9"/>
    <w:rsid w:val="003718A5"/>
    <w:rsid w:val="00373478"/>
    <w:rsid w:val="00373FD1"/>
    <w:rsid w:val="003745CE"/>
    <w:rsid w:val="00376656"/>
    <w:rsid w:val="00376671"/>
    <w:rsid w:val="00376966"/>
    <w:rsid w:val="003770C5"/>
    <w:rsid w:val="003778B7"/>
    <w:rsid w:val="00377B46"/>
    <w:rsid w:val="00377E1D"/>
    <w:rsid w:val="00380EC4"/>
    <w:rsid w:val="00380F32"/>
    <w:rsid w:val="00381440"/>
    <w:rsid w:val="003819A9"/>
    <w:rsid w:val="00382B4D"/>
    <w:rsid w:val="00383554"/>
    <w:rsid w:val="0038487B"/>
    <w:rsid w:val="0038664D"/>
    <w:rsid w:val="003873DD"/>
    <w:rsid w:val="00387E0E"/>
    <w:rsid w:val="0039025B"/>
    <w:rsid w:val="003905A4"/>
    <w:rsid w:val="003908C4"/>
    <w:rsid w:val="00390940"/>
    <w:rsid w:val="003910E9"/>
    <w:rsid w:val="00392622"/>
    <w:rsid w:val="00392C25"/>
    <w:rsid w:val="0039371D"/>
    <w:rsid w:val="0039397D"/>
    <w:rsid w:val="0039491D"/>
    <w:rsid w:val="00394FE2"/>
    <w:rsid w:val="0039654E"/>
    <w:rsid w:val="003967EB"/>
    <w:rsid w:val="00396DE4"/>
    <w:rsid w:val="0039769A"/>
    <w:rsid w:val="003979AC"/>
    <w:rsid w:val="00397E16"/>
    <w:rsid w:val="00397E45"/>
    <w:rsid w:val="003A0A44"/>
    <w:rsid w:val="003A182B"/>
    <w:rsid w:val="003A1D15"/>
    <w:rsid w:val="003A1F99"/>
    <w:rsid w:val="003A2037"/>
    <w:rsid w:val="003A26B8"/>
    <w:rsid w:val="003A3AE2"/>
    <w:rsid w:val="003A45B0"/>
    <w:rsid w:val="003A46D0"/>
    <w:rsid w:val="003A48BA"/>
    <w:rsid w:val="003A4FE1"/>
    <w:rsid w:val="003A525B"/>
    <w:rsid w:val="003A63A3"/>
    <w:rsid w:val="003A74B8"/>
    <w:rsid w:val="003B022B"/>
    <w:rsid w:val="003B05B8"/>
    <w:rsid w:val="003B0D9D"/>
    <w:rsid w:val="003B0DCA"/>
    <w:rsid w:val="003B20FC"/>
    <w:rsid w:val="003B223C"/>
    <w:rsid w:val="003B2437"/>
    <w:rsid w:val="003B2704"/>
    <w:rsid w:val="003B2941"/>
    <w:rsid w:val="003B342B"/>
    <w:rsid w:val="003B390A"/>
    <w:rsid w:val="003B48F1"/>
    <w:rsid w:val="003B4CEC"/>
    <w:rsid w:val="003B5546"/>
    <w:rsid w:val="003B6570"/>
    <w:rsid w:val="003B65E8"/>
    <w:rsid w:val="003B6CE9"/>
    <w:rsid w:val="003B77F9"/>
    <w:rsid w:val="003B7837"/>
    <w:rsid w:val="003C05A7"/>
    <w:rsid w:val="003C0BFF"/>
    <w:rsid w:val="003C16A4"/>
    <w:rsid w:val="003C1990"/>
    <w:rsid w:val="003C1AD8"/>
    <w:rsid w:val="003C217D"/>
    <w:rsid w:val="003C2B02"/>
    <w:rsid w:val="003C3286"/>
    <w:rsid w:val="003C345E"/>
    <w:rsid w:val="003C349E"/>
    <w:rsid w:val="003C3AE6"/>
    <w:rsid w:val="003C4AE1"/>
    <w:rsid w:val="003C4B6D"/>
    <w:rsid w:val="003C511D"/>
    <w:rsid w:val="003C6E27"/>
    <w:rsid w:val="003D0976"/>
    <w:rsid w:val="003D1746"/>
    <w:rsid w:val="003D1C37"/>
    <w:rsid w:val="003D204C"/>
    <w:rsid w:val="003D2359"/>
    <w:rsid w:val="003D3AB9"/>
    <w:rsid w:val="003D3B3C"/>
    <w:rsid w:val="003D3DB9"/>
    <w:rsid w:val="003D40C1"/>
    <w:rsid w:val="003D467A"/>
    <w:rsid w:val="003D4902"/>
    <w:rsid w:val="003D50A9"/>
    <w:rsid w:val="003D5741"/>
    <w:rsid w:val="003D5D94"/>
    <w:rsid w:val="003D6034"/>
    <w:rsid w:val="003D651F"/>
    <w:rsid w:val="003D6874"/>
    <w:rsid w:val="003D759C"/>
    <w:rsid w:val="003D77D6"/>
    <w:rsid w:val="003E0D59"/>
    <w:rsid w:val="003E14A2"/>
    <w:rsid w:val="003E1ABC"/>
    <w:rsid w:val="003E20D8"/>
    <w:rsid w:val="003E2D8B"/>
    <w:rsid w:val="003E3CFC"/>
    <w:rsid w:val="003E3ECB"/>
    <w:rsid w:val="003E4D78"/>
    <w:rsid w:val="003E50E1"/>
    <w:rsid w:val="003E55B4"/>
    <w:rsid w:val="003E6019"/>
    <w:rsid w:val="003E682D"/>
    <w:rsid w:val="003E6986"/>
    <w:rsid w:val="003E74DC"/>
    <w:rsid w:val="003E75DF"/>
    <w:rsid w:val="003E7657"/>
    <w:rsid w:val="003F1421"/>
    <w:rsid w:val="003F2CBD"/>
    <w:rsid w:val="003F339A"/>
    <w:rsid w:val="003F4871"/>
    <w:rsid w:val="003F5406"/>
    <w:rsid w:val="003F6972"/>
    <w:rsid w:val="003F721E"/>
    <w:rsid w:val="003F7ACC"/>
    <w:rsid w:val="003F7C92"/>
    <w:rsid w:val="004004E7"/>
    <w:rsid w:val="00400FC0"/>
    <w:rsid w:val="004013BA"/>
    <w:rsid w:val="0040221E"/>
    <w:rsid w:val="00402859"/>
    <w:rsid w:val="00403839"/>
    <w:rsid w:val="00404670"/>
    <w:rsid w:val="00405D90"/>
    <w:rsid w:val="004067BC"/>
    <w:rsid w:val="00406CE1"/>
    <w:rsid w:val="00406F35"/>
    <w:rsid w:val="00410367"/>
    <w:rsid w:val="0041077F"/>
    <w:rsid w:val="00410A8F"/>
    <w:rsid w:val="00410BD9"/>
    <w:rsid w:val="00410D85"/>
    <w:rsid w:val="0041190E"/>
    <w:rsid w:val="00411BF5"/>
    <w:rsid w:val="00413389"/>
    <w:rsid w:val="00413DBD"/>
    <w:rsid w:val="00413ED5"/>
    <w:rsid w:val="00413F65"/>
    <w:rsid w:val="0041407A"/>
    <w:rsid w:val="00415941"/>
    <w:rsid w:val="0041595F"/>
    <w:rsid w:val="004161A9"/>
    <w:rsid w:val="00416211"/>
    <w:rsid w:val="0041654D"/>
    <w:rsid w:val="0042098F"/>
    <w:rsid w:val="00420CAE"/>
    <w:rsid w:val="00420FBA"/>
    <w:rsid w:val="004218C8"/>
    <w:rsid w:val="00422684"/>
    <w:rsid w:val="00422837"/>
    <w:rsid w:val="00422CEE"/>
    <w:rsid w:val="0042316F"/>
    <w:rsid w:val="004237C9"/>
    <w:rsid w:val="00424A39"/>
    <w:rsid w:val="004256C3"/>
    <w:rsid w:val="004256DC"/>
    <w:rsid w:val="004258B9"/>
    <w:rsid w:val="004261D1"/>
    <w:rsid w:val="004274BB"/>
    <w:rsid w:val="0042770F"/>
    <w:rsid w:val="00430F45"/>
    <w:rsid w:val="00431384"/>
    <w:rsid w:val="00431C95"/>
    <w:rsid w:val="004323F6"/>
    <w:rsid w:val="004327F9"/>
    <w:rsid w:val="00432974"/>
    <w:rsid w:val="004344A3"/>
    <w:rsid w:val="00434BAC"/>
    <w:rsid w:val="00437FE5"/>
    <w:rsid w:val="004411D8"/>
    <w:rsid w:val="004413CD"/>
    <w:rsid w:val="00441935"/>
    <w:rsid w:val="00441949"/>
    <w:rsid w:val="004419DF"/>
    <w:rsid w:val="00443672"/>
    <w:rsid w:val="0044410A"/>
    <w:rsid w:val="004442A8"/>
    <w:rsid w:val="004454EF"/>
    <w:rsid w:val="0044550E"/>
    <w:rsid w:val="00445EC4"/>
    <w:rsid w:val="00445F80"/>
    <w:rsid w:val="00446114"/>
    <w:rsid w:val="00446365"/>
    <w:rsid w:val="004467BB"/>
    <w:rsid w:val="00446EB1"/>
    <w:rsid w:val="0044707D"/>
    <w:rsid w:val="004470E1"/>
    <w:rsid w:val="0045041B"/>
    <w:rsid w:val="00451F37"/>
    <w:rsid w:val="004529EF"/>
    <w:rsid w:val="00452EED"/>
    <w:rsid w:val="00453256"/>
    <w:rsid w:val="00453674"/>
    <w:rsid w:val="0045471A"/>
    <w:rsid w:val="00454A41"/>
    <w:rsid w:val="004550A7"/>
    <w:rsid w:val="0045668D"/>
    <w:rsid w:val="00456917"/>
    <w:rsid w:val="00457212"/>
    <w:rsid w:val="00457729"/>
    <w:rsid w:val="00457B39"/>
    <w:rsid w:val="0046111F"/>
    <w:rsid w:val="0046139E"/>
    <w:rsid w:val="004614E5"/>
    <w:rsid w:val="00461511"/>
    <w:rsid w:val="00461D32"/>
    <w:rsid w:val="00464720"/>
    <w:rsid w:val="00464A0F"/>
    <w:rsid w:val="0046516E"/>
    <w:rsid w:val="004659E0"/>
    <w:rsid w:val="00466A19"/>
    <w:rsid w:val="00466C5A"/>
    <w:rsid w:val="00467358"/>
    <w:rsid w:val="00467493"/>
    <w:rsid w:val="00467AA5"/>
    <w:rsid w:val="00467D81"/>
    <w:rsid w:val="00470768"/>
    <w:rsid w:val="00471DA2"/>
    <w:rsid w:val="00472499"/>
    <w:rsid w:val="004726D2"/>
    <w:rsid w:val="00472E86"/>
    <w:rsid w:val="00474241"/>
    <w:rsid w:val="00474367"/>
    <w:rsid w:val="0047550E"/>
    <w:rsid w:val="004769BB"/>
    <w:rsid w:val="00476ACF"/>
    <w:rsid w:val="00476C7A"/>
    <w:rsid w:val="00477364"/>
    <w:rsid w:val="00477D30"/>
    <w:rsid w:val="004809FA"/>
    <w:rsid w:val="00481C2C"/>
    <w:rsid w:val="00483771"/>
    <w:rsid w:val="0048422D"/>
    <w:rsid w:val="00484745"/>
    <w:rsid w:val="004851AA"/>
    <w:rsid w:val="00485BE1"/>
    <w:rsid w:val="004875A1"/>
    <w:rsid w:val="00490F38"/>
    <w:rsid w:val="004911B1"/>
    <w:rsid w:val="00491950"/>
    <w:rsid w:val="00493647"/>
    <w:rsid w:val="004938D8"/>
    <w:rsid w:val="00493DAE"/>
    <w:rsid w:val="00493E13"/>
    <w:rsid w:val="004942E7"/>
    <w:rsid w:val="004944E6"/>
    <w:rsid w:val="00494BD0"/>
    <w:rsid w:val="00494F64"/>
    <w:rsid w:val="004950B7"/>
    <w:rsid w:val="004954B3"/>
    <w:rsid w:val="00495E95"/>
    <w:rsid w:val="00495FE1"/>
    <w:rsid w:val="00497444"/>
    <w:rsid w:val="004A1528"/>
    <w:rsid w:val="004A1B6E"/>
    <w:rsid w:val="004A211A"/>
    <w:rsid w:val="004A53F6"/>
    <w:rsid w:val="004A5CEA"/>
    <w:rsid w:val="004A60CF"/>
    <w:rsid w:val="004B00A9"/>
    <w:rsid w:val="004B0B5E"/>
    <w:rsid w:val="004B227E"/>
    <w:rsid w:val="004B2D56"/>
    <w:rsid w:val="004B3661"/>
    <w:rsid w:val="004B4102"/>
    <w:rsid w:val="004B48B5"/>
    <w:rsid w:val="004B4B64"/>
    <w:rsid w:val="004B4EBA"/>
    <w:rsid w:val="004B52DF"/>
    <w:rsid w:val="004B57C5"/>
    <w:rsid w:val="004B5A53"/>
    <w:rsid w:val="004B606E"/>
    <w:rsid w:val="004B6C3B"/>
    <w:rsid w:val="004B7E72"/>
    <w:rsid w:val="004C0208"/>
    <w:rsid w:val="004C04DD"/>
    <w:rsid w:val="004C0FF8"/>
    <w:rsid w:val="004C1071"/>
    <w:rsid w:val="004C1C4E"/>
    <w:rsid w:val="004C1DD4"/>
    <w:rsid w:val="004C3D70"/>
    <w:rsid w:val="004C3FD9"/>
    <w:rsid w:val="004C432D"/>
    <w:rsid w:val="004C4921"/>
    <w:rsid w:val="004C4C7B"/>
    <w:rsid w:val="004C546B"/>
    <w:rsid w:val="004C57CB"/>
    <w:rsid w:val="004C58DD"/>
    <w:rsid w:val="004C5DD4"/>
    <w:rsid w:val="004C7DC8"/>
    <w:rsid w:val="004D0021"/>
    <w:rsid w:val="004D1519"/>
    <w:rsid w:val="004D2430"/>
    <w:rsid w:val="004D324B"/>
    <w:rsid w:val="004D3FCB"/>
    <w:rsid w:val="004D3FD0"/>
    <w:rsid w:val="004D4213"/>
    <w:rsid w:val="004D5463"/>
    <w:rsid w:val="004D5576"/>
    <w:rsid w:val="004D5A1E"/>
    <w:rsid w:val="004D6A9D"/>
    <w:rsid w:val="004D7038"/>
    <w:rsid w:val="004D712D"/>
    <w:rsid w:val="004D7FBE"/>
    <w:rsid w:val="004E2932"/>
    <w:rsid w:val="004E321F"/>
    <w:rsid w:val="004E3985"/>
    <w:rsid w:val="004E3A4F"/>
    <w:rsid w:val="004E46FA"/>
    <w:rsid w:val="004E5D8C"/>
    <w:rsid w:val="004E5EAC"/>
    <w:rsid w:val="004E72B0"/>
    <w:rsid w:val="004E76FD"/>
    <w:rsid w:val="004F0CD0"/>
    <w:rsid w:val="004F17A9"/>
    <w:rsid w:val="004F200D"/>
    <w:rsid w:val="004F29D8"/>
    <w:rsid w:val="004F2D69"/>
    <w:rsid w:val="004F4F0B"/>
    <w:rsid w:val="004F5C2E"/>
    <w:rsid w:val="004F5F4F"/>
    <w:rsid w:val="004F678D"/>
    <w:rsid w:val="004F7013"/>
    <w:rsid w:val="004F7960"/>
    <w:rsid w:val="005004CA"/>
    <w:rsid w:val="0050054A"/>
    <w:rsid w:val="00500F47"/>
    <w:rsid w:val="005014C2"/>
    <w:rsid w:val="005018B4"/>
    <w:rsid w:val="005021F6"/>
    <w:rsid w:val="00503069"/>
    <w:rsid w:val="00503713"/>
    <w:rsid w:val="00503E06"/>
    <w:rsid w:val="00504A1B"/>
    <w:rsid w:val="00504A62"/>
    <w:rsid w:val="00504E24"/>
    <w:rsid w:val="005066E6"/>
    <w:rsid w:val="00506CB9"/>
    <w:rsid w:val="005072D0"/>
    <w:rsid w:val="00507AF5"/>
    <w:rsid w:val="00510D2D"/>
    <w:rsid w:val="005111B8"/>
    <w:rsid w:val="00512CB6"/>
    <w:rsid w:val="005130A5"/>
    <w:rsid w:val="005139DE"/>
    <w:rsid w:val="00513E87"/>
    <w:rsid w:val="00514149"/>
    <w:rsid w:val="00514B28"/>
    <w:rsid w:val="0051564D"/>
    <w:rsid w:val="00515BA7"/>
    <w:rsid w:val="00516BF2"/>
    <w:rsid w:val="00516DF9"/>
    <w:rsid w:val="0051701C"/>
    <w:rsid w:val="0051761A"/>
    <w:rsid w:val="005179BA"/>
    <w:rsid w:val="005179F0"/>
    <w:rsid w:val="00517EE1"/>
    <w:rsid w:val="0052018C"/>
    <w:rsid w:val="00520207"/>
    <w:rsid w:val="00520DDF"/>
    <w:rsid w:val="0052191D"/>
    <w:rsid w:val="00522DD3"/>
    <w:rsid w:val="005231B9"/>
    <w:rsid w:val="005233A5"/>
    <w:rsid w:val="005237BA"/>
    <w:rsid w:val="00523C8C"/>
    <w:rsid w:val="00523E88"/>
    <w:rsid w:val="00524643"/>
    <w:rsid w:val="00524C50"/>
    <w:rsid w:val="00525E03"/>
    <w:rsid w:val="005268E1"/>
    <w:rsid w:val="005271BB"/>
    <w:rsid w:val="0052763E"/>
    <w:rsid w:val="00530700"/>
    <w:rsid w:val="00531330"/>
    <w:rsid w:val="00531509"/>
    <w:rsid w:val="00531584"/>
    <w:rsid w:val="00531C91"/>
    <w:rsid w:val="0053218F"/>
    <w:rsid w:val="005326AD"/>
    <w:rsid w:val="005338F5"/>
    <w:rsid w:val="00533F11"/>
    <w:rsid w:val="00534EBB"/>
    <w:rsid w:val="0053527C"/>
    <w:rsid w:val="0053575D"/>
    <w:rsid w:val="00535EB7"/>
    <w:rsid w:val="00536055"/>
    <w:rsid w:val="00536299"/>
    <w:rsid w:val="0054093F"/>
    <w:rsid w:val="00541574"/>
    <w:rsid w:val="00541997"/>
    <w:rsid w:val="00541E1B"/>
    <w:rsid w:val="00542546"/>
    <w:rsid w:val="005427A1"/>
    <w:rsid w:val="00542987"/>
    <w:rsid w:val="00542F49"/>
    <w:rsid w:val="00543223"/>
    <w:rsid w:val="00543431"/>
    <w:rsid w:val="00543600"/>
    <w:rsid w:val="00544681"/>
    <w:rsid w:val="00544ED2"/>
    <w:rsid w:val="00545236"/>
    <w:rsid w:val="005457C1"/>
    <w:rsid w:val="00545A54"/>
    <w:rsid w:val="00545BEF"/>
    <w:rsid w:val="00545CA5"/>
    <w:rsid w:val="00546E39"/>
    <w:rsid w:val="005501D5"/>
    <w:rsid w:val="005509BA"/>
    <w:rsid w:val="0055109E"/>
    <w:rsid w:val="005518AA"/>
    <w:rsid w:val="005519B1"/>
    <w:rsid w:val="00552316"/>
    <w:rsid w:val="00552581"/>
    <w:rsid w:val="00552990"/>
    <w:rsid w:val="00552CDD"/>
    <w:rsid w:val="00552D9B"/>
    <w:rsid w:val="005538AC"/>
    <w:rsid w:val="00553BFC"/>
    <w:rsid w:val="0055479F"/>
    <w:rsid w:val="00554A62"/>
    <w:rsid w:val="00554E8C"/>
    <w:rsid w:val="005553CB"/>
    <w:rsid w:val="005555A5"/>
    <w:rsid w:val="00555B85"/>
    <w:rsid w:val="0055695E"/>
    <w:rsid w:val="00556F4C"/>
    <w:rsid w:val="00560425"/>
    <w:rsid w:val="00561329"/>
    <w:rsid w:val="005621C0"/>
    <w:rsid w:val="005621FA"/>
    <w:rsid w:val="00562EA6"/>
    <w:rsid w:val="0056450A"/>
    <w:rsid w:val="005654BD"/>
    <w:rsid w:val="0056666E"/>
    <w:rsid w:val="005669F9"/>
    <w:rsid w:val="00566DF9"/>
    <w:rsid w:val="005670D5"/>
    <w:rsid w:val="005672E7"/>
    <w:rsid w:val="00570524"/>
    <w:rsid w:val="00570EB6"/>
    <w:rsid w:val="00571AFF"/>
    <w:rsid w:val="00571D0C"/>
    <w:rsid w:val="005721BE"/>
    <w:rsid w:val="00573BE1"/>
    <w:rsid w:val="005746D7"/>
    <w:rsid w:val="00574D4D"/>
    <w:rsid w:val="005757A7"/>
    <w:rsid w:val="00575978"/>
    <w:rsid w:val="005759D5"/>
    <w:rsid w:val="005766FD"/>
    <w:rsid w:val="00577283"/>
    <w:rsid w:val="00581265"/>
    <w:rsid w:val="00582CFC"/>
    <w:rsid w:val="00582F3D"/>
    <w:rsid w:val="00583CE7"/>
    <w:rsid w:val="00583EE9"/>
    <w:rsid w:val="00583F52"/>
    <w:rsid w:val="005849B8"/>
    <w:rsid w:val="00584BFF"/>
    <w:rsid w:val="00586AE2"/>
    <w:rsid w:val="00587B2A"/>
    <w:rsid w:val="00590BCF"/>
    <w:rsid w:val="00590D5E"/>
    <w:rsid w:val="00590F5A"/>
    <w:rsid w:val="005910FD"/>
    <w:rsid w:val="0059136D"/>
    <w:rsid w:val="00591481"/>
    <w:rsid w:val="0059271D"/>
    <w:rsid w:val="0059288F"/>
    <w:rsid w:val="00592BA8"/>
    <w:rsid w:val="00592C83"/>
    <w:rsid w:val="00593137"/>
    <w:rsid w:val="005938C0"/>
    <w:rsid w:val="00593A1B"/>
    <w:rsid w:val="0059489E"/>
    <w:rsid w:val="00595BB7"/>
    <w:rsid w:val="00595FCB"/>
    <w:rsid w:val="0059614A"/>
    <w:rsid w:val="005961AB"/>
    <w:rsid w:val="00596317"/>
    <w:rsid w:val="0059635F"/>
    <w:rsid w:val="005966F0"/>
    <w:rsid w:val="00597450"/>
    <w:rsid w:val="005A0A29"/>
    <w:rsid w:val="005A0E79"/>
    <w:rsid w:val="005A0FE2"/>
    <w:rsid w:val="005A1DE9"/>
    <w:rsid w:val="005A2263"/>
    <w:rsid w:val="005A2B57"/>
    <w:rsid w:val="005A3949"/>
    <w:rsid w:val="005A4035"/>
    <w:rsid w:val="005A442E"/>
    <w:rsid w:val="005A6023"/>
    <w:rsid w:val="005A6961"/>
    <w:rsid w:val="005A6E0B"/>
    <w:rsid w:val="005A70D4"/>
    <w:rsid w:val="005A78CC"/>
    <w:rsid w:val="005B042B"/>
    <w:rsid w:val="005B1DE8"/>
    <w:rsid w:val="005B1F0D"/>
    <w:rsid w:val="005B2BD3"/>
    <w:rsid w:val="005B3A0B"/>
    <w:rsid w:val="005B3EA1"/>
    <w:rsid w:val="005B447A"/>
    <w:rsid w:val="005B479E"/>
    <w:rsid w:val="005B4C26"/>
    <w:rsid w:val="005B64B0"/>
    <w:rsid w:val="005B6DBF"/>
    <w:rsid w:val="005B75E6"/>
    <w:rsid w:val="005C0196"/>
    <w:rsid w:val="005C192F"/>
    <w:rsid w:val="005C22AB"/>
    <w:rsid w:val="005C2309"/>
    <w:rsid w:val="005C2419"/>
    <w:rsid w:val="005C250B"/>
    <w:rsid w:val="005C250F"/>
    <w:rsid w:val="005C2F9A"/>
    <w:rsid w:val="005C4110"/>
    <w:rsid w:val="005C427D"/>
    <w:rsid w:val="005C44B2"/>
    <w:rsid w:val="005C4F83"/>
    <w:rsid w:val="005C56AB"/>
    <w:rsid w:val="005C5A21"/>
    <w:rsid w:val="005C5BDA"/>
    <w:rsid w:val="005C639C"/>
    <w:rsid w:val="005C67D6"/>
    <w:rsid w:val="005C69CF"/>
    <w:rsid w:val="005D02B4"/>
    <w:rsid w:val="005D0837"/>
    <w:rsid w:val="005D09FC"/>
    <w:rsid w:val="005D0CEA"/>
    <w:rsid w:val="005D0EF1"/>
    <w:rsid w:val="005D20E5"/>
    <w:rsid w:val="005D2622"/>
    <w:rsid w:val="005D297B"/>
    <w:rsid w:val="005D2C50"/>
    <w:rsid w:val="005D33C2"/>
    <w:rsid w:val="005D349C"/>
    <w:rsid w:val="005D408F"/>
    <w:rsid w:val="005D4125"/>
    <w:rsid w:val="005D4286"/>
    <w:rsid w:val="005D5844"/>
    <w:rsid w:val="005D6167"/>
    <w:rsid w:val="005D616E"/>
    <w:rsid w:val="005D7A77"/>
    <w:rsid w:val="005E0DE8"/>
    <w:rsid w:val="005E15D1"/>
    <w:rsid w:val="005E3A6A"/>
    <w:rsid w:val="005E61B0"/>
    <w:rsid w:val="005E646E"/>
    <w:rsid w:val="005E66C9"/>
    <w:rsid w:val="005E6BB0"/>
    <w:rsid w:val="005F0B94"/>
    <w:rsid w:val="005F1A6D"/>
    <w:rsid w:val="005F2083"/>
    <w:rsid w:val="005F24F8"/>
    <w:rsid w:val="005F2628"/>
    <w:rsid w:val="005F2EA5"/>
    <w:rsid w:val="005F2F7C"/>
    <w:rsid w:val="005F322E"/>
    <w:rsid w:val="005F3688"/>
    <w:rsid w:val="005F3D32"/>
    <w:rsid w:val="005F4FEA"/>
    <w:rsid w:val="005F5044"/>
    <w:rsid w:val="005F55A2"/>
    <w:rsid w:val="005F57D6"/>
    <w:rsid w:val="005F60DE"/>
    <w:rsid w:val="005F63A9"/>
    <w:rsid w:val="005F6E16"/>
    <w:rsid w:val="005F739C"/>
    <w:rsid w:val="005F753E"/>
    <w:rsid w:val="005F79B5"/>
    <w:rsid w:val="005F7CFC"/>
    <w:rsid w:val="00600C4A"/>
    <w:rsid w:val="006015AA"/>
    <w:rsid w:val="00601632"/>
    <w:rsid w:val="0060210B"/>
    <w:rsid w:val="0060269C"/>
    <w:rsid w:val="00602B4F"/>
    <w:rsid w:val="00602E8A"/>
    <w:rsid w:val="00603F59"/>
    <w:rsid w:val="00604A30"/>
    <w:rsid w:val="00605C67"/>
    <w:rsid w:val="00606C01"/>
    <w:rsid w:val="00607705"/>
    <w:rsid w:val="006077CD"/>
    <w:rsid w:val="006077EF"/>
    <w:rsid w:val="006077FD"/>
    <w:rsid w:val="00607DDD"/>
    <w:rsid w:val="00607EF8"/>
    <w:rsid w:val="00610770"/>
    <w:rsid w:val="006122C0"/>
    <w:rsid w:val="006124A7"/>
    <w:rsid w:val="006127D9"/>
    <w:rsid w:val="006131DB"/>
    <w:rsid w:val="00613666"/>
    <w:rsid w:val="00613725"/>
    <w:rsid w:val="00613B84"/>
    <w:rsid w:val="00615177"/>
    <w:rsid w:val="00616184"/>
    <w:rsid w:val="006178AA"/>
    <w:rsid w:val="0062015C"/>
    <w:rsid w:val="00620630"/>
    <w:rsid w:val="00620AD1"/>
    <w:rsid w:val="00620B16"/>
    <w:rsid w:val="006219BA"/>
    <w:rsid w:val="0062267E"/>
    <w:rsid w:val="00623336"/>
    <w:rsid w:val="00624BFA"/>
    <w:rsid w:val="00624E5B"/>
    <w:rsid w:val="0062555F"/>
    <w:rsid w:val="00625BC9"/>
    <w:rsid w:val="00626492"/>
    <w:rsid w:val="006265C8"/>
    <w:rsid w:val="00626635"/>
    <w:rsid w:val="00627099"/>
    <w:rsid w:val="00627EEF"/>
    <w:rsid w:val="00630CDD"/>
    <w:rsid w:val="00632994"/>
    <w:rsid w:val="00632D60"/>
    <w:rsid w:val="006331DD"/>
    <w:rsid w:val="00633790"/>
    <w:rsid w:val="006347C2"/>
    <w:rsid w:val="00634E1A"/>
    <w:rsid w:val="00636710"/>
    <w:rsid w:val="0063693D"/>
    <w:rsid w:val="00637324"/>
    <w:rsid w:val="00637B3D"/>
    <w:rsid w:val="0064002A"/>
    <w:rsid w:val="00641B49"/>
    <w:rsid w:val="00641F71"/>
    <w:rsid w:val="00642A16"/>
    <w:rsid w:val="00642C3F"/>
    <w:rsid w:val="00642FA1"/>
    <w:rsid w:val="00643913"/>
    <w:rsid w:val="00643DBC"/>
    <w:rsid w:val="00645F4A"/>
    <w:rsid w:val="00646518"/>
    <w:rsid w:val="00646C3C"/>
    <w:rsid w:val="00647A04"/>
    <w:rsid w:val="0065012C"/>
    <w:rsid w:val="0065048C"/>
    <w:rsid w:val="00650B6D"/>
    <w:rsid w:val="00650F87"/>
    <w:rsid w:val="006512A0"/>
    <w:rsid w:val="00652613"/>
    <w:rsid w:val="006528EA"/>
    <w:rsid w:val="00653635"/>
    <w:rsid w:val="00653650"/>
    <w:rsid w:val="00653869"/>
    <w:rsid w:val="00653AB3"/>
    <w:rsid w:val="00654F69"/>
    <w:rsid w:val="006559D2"/>
    <w:rsid w:val="00656D83"/>
    <w:rsid w:val="00657867"/>
    <w:rsid w:val="00660762"/>
    <w:rsid w:val="00660C1F"/>
    <w:rsid w:val="00660D9D"/>
    <w:rsid w:val="006610C4"/>
    <w:rsid w:val="00663637"/>
    <w:rsid w:val="00663821"/>
    <w:rsid w:val="00664273"/>
    <w:rsid w:val="006654C6"/>
    <w:rsid w:val="00665F1C"/>
    <w:rsid w:val="00667470"/>
    <w:rsid w:val="00667EE9"/>
    <w:rsid w:val="00670119"/>
    <w:rsid w:val="00670E08"/>
    <w:rsid w:val="0067109D"/>
    <w:rsid w:val="00671101"/>
    <w:rsid w:val="00671483"/>
    <w:rsid w:val="00672D35"/>
    <w:rsid w:val="00673265"/>
    <w:rsid w:val="0067540D"/>
    <w:rsid w:val="006756D6"/>
    <w:rsid w:val="00675F0E"/>
    <w:rsid w:val="006761AB"/>
    <w:rsid w:val="00677B26"/>
    <w:rsid w:val="00680319"/>
    <w:rsid w:val="00681642"/>
    <w:rsid w:val="00682E75"/>
    <w:rsid w:val="006831D9"/>
    <w:rsid w:val="00683717"/>
    <w:rsid w:val="00683F60"/>
    <w:rsid w:val="0068405C"/>
    <w:rsid w:val="00685900"/>
    <w:rsid w:val="00685C7E"/>
    <w:rsid w:val="00686BB6"/>
    <w:rsid w:val="0068755D"/>
    <w:rsid w:val="00687EA9"/>
    <w:rsid w:val="006901A7"/>
    <w:rsid w:val="006904A4"/>
    <w:rsid w:val="00690648"/>
    <w:rsid w:val="00690D35"/>
    <w:rsid w:val="00690E2B"/>
    <w:rsid w:val="0069140D"/>
    <w:rsid w:val="00691F5A"/>
    <w:rsid w:val="0069317E"/>
    <w:rsid w:val="00694154"/>
    <w:rsid w:val="00694AE8"/>
    <w:rsid w:val="00694EA1"/>
    <w:rsid w:val="00694F31"/>
    <w:rsid w:val="00695F41"/>
    <w:rsid w:val="00695F57"/>
    <w:rsid w:val="0069784E"/>
    <w:rsid w:val="006A0DF1"/>
    <w:rsid w:val="006A13E1"/>
    <w:rsid w:val="006A18EA"/>
    <w:rsid w:val="006A199C"/>
    <w:rsid w:val="006A1C79"/>
    <w:rsid w:val="006A2C93"/>
    <w:rsid w:val="006A2DDD"/>
    <w:rsid w:val="006A3772"/>
    <w:rsid w:val="006A4048"/>
    <w:rsid w:val="006A510F"/>
    <w:rsid w:val="006A63C9"/>
    <w:rsid w:val="006A6794"/>
    <w:rsid w:val="006A6F31"/>
    <w:rsid w:val="006A7E6C"/>
    <w:rsid w:val="006B003E"/>
    <w:rsid w:val="006B07C4"/>
    <w:rsid w:val="006B17EB"/>
    <w:rsid w:val="006B1F02"/>
    <w:rsid w:val="006B207B"/>
    <w:rsid w:val="006B289C"/>
    <w:rsid w:val="006B40F8"/>
    <w:rsid w:val="006B4432"/>
    <w:rsid w:val="006B4A11"/>
    <w:rsid w:val="006B4D11"/>
    <w:rsid w:val="006B5B8E"/>
    <w:rsid w:val="006B6104"/>
    <w:rsid w:val="006B65DA"/>
    <w:rsid w:val="006B67AF"/>
    <w:rsid w:val="006B6E34"/>
    <w:rsid w:val="006B74B4"/>
    <w:rsid w:val="006B7A35"/>
    <w:rsid w:val="006C0CB4"/>
    <w:rsid w:val="006C0CE3"/>
    <w:rsid w:val="006C0CFE"/>
    <w:rsid w:val="006C1AF4"/>
    <w:rsid w:val="006C1C46"/>
    <w:rsid w:val="006C359C"/>
    <w:rsid w:val="006C3674"/>
    <w:rsid w:val="006C394D"/>
    <w:rsid w:val="006C3FFF"/>
    <w:rsid w:val="006C56D1"/>
    <w:rsid w:val="006C5A51"/>
    <w:rsid w:val="006C6524"/>
    <w:rsid w:val="006C66AC"/>
    <w:rsid w:val="006C6BC0"/>
    <w:rsid w:val="006C6CDB"/>
    <w:rsid w:val="006C6F3D"/>
    <w:rsid w:val="006C6F5A"/>
    <w:rsid w:val="006C7347"/>
    <w:rsid w:val="006D10FE"/>
    <w:rsid w:val="006D2141"/>
    <w:rsid w:val="006D2310"/>
    <w:rsid w:val="006D23AE"/>
    <w:rsid w:val="006D512A"/>
    <w:rsid w:val="006D5338"/>
    <w:rsid w:val="006D597D"/>
    <w:rsid w:val="006D684C"/>
    <w:rsid w:val="006D711D"/>
    <w:rsid w:val="006D74FB"/>
    <w:rsid w:val="006D76C4"/>
    <w:rsid w:val="006E024A"/>
    <w:rsid w:val="006E031E"/>
    <w:rsid w:val="006E07E7"/>
    <w:rsid w:val="006E09AD"/>
    <w:rsid w:val="006E0CAA"/>
    <w:rsid w:val="006E0F76"/>
    <w:rsid w:val="006E1281"/>
    <w:rsid w:val="006E1A84"/>
    <w:rsid w:val="006E21AB"/>
    <w:rsid w:val="006E291B"/>
    <w:rsid w:val="006E3381"/>
    <w:rsid w:val="006E343C"/>
    <w:rsid w:val="006E3DC0"/>
    <w:rsid w:val="006E436A"/>
    <w:rsid w:val="006E4407"/>
    <w:rsid w:val="006E4FDD"/>
    <w:rsid w:val="006E6549"/>
    <w:rsid w:val="006E6FC1"/>
    <w:rsid w:val="006F3E44"/>
    <w:rsid w:val="006F3F37"/>
    <w:rsid w:val="006F46BE"/>
    <w:rsid w:val="006F48FE"/>
    <w:rsid w:val="006F5764"/>
    <w:rsid w:val="006F5B9D"/>
    <w:rsid w:val="006F6AE1"/>
    <w:rsid w:val="006F7047"/>
    <w:rsid w:val="006F721B"/>
    <w:rsid w:val="0070047A"/>
    <w:rsid w:val="00701249"/>
    <w:rsid w:val="0070147C"/>
    <w:rsid w:val="00701558"/>
    <w:rsid w:val="00702CD3"/>
    <w:rsid w:val="00703170"/>
    <w:rsid w:val="00704489"/>
    <w:rsid w:val="007044C1"/>
    <w:rsid w:val="00704787"/>
    <w:rsid w:val="00704C0F"/>
    <w:rsid w:val="0070526A"/>
    <w:rsid w:val="00706447"/>
    <w:rsid w:val="00710352"/>
    <w:rsid w:val="00710EF4"/>
    <w:rsid w:val="00711643"/>
    <w:rsid w:val="00712E0B"/>
    <w:rsid w:val="007131DF"/>
    <w:rsid w:val="007143AF"/>
    <w:rsid w:val="00714456"/>
    <w:rsid w:val="00714C16"/>
    <w:rsid w:val="00715DA7"/>
    <w:rsid w:val="00715F2D"/>
    <w:rsid w:val="00716469"/>
    <w:rsid w:val="00716849"/>
    <w:rsid w:val="00716B18"/>
    <w:rsid w:val="0071759C"/>
    <w:rsid w:val="00717708"/>
    <w:rsid w:val="00717BFC"/>
    <w:rsid w:val="00720168"/>
    <w:rsid w:val="00720227"/>
    <w:rsid w:val="00720322"/>
    <w:rsid w:val="00722739"/>
    <w:rsid w:val="00722CC3"/>
    <w:rsid w:val="0072348C"/>
    <w:rsid w:val="00723642"/>
    <w:rsid w:val="00723FF5"/>
    <w:rsid w:val="0072417D"/>
    <w:rsid w:val="007255D8"/>
    <w:rsid w:val="007257C6"/>
    <w:rsid w:val="0072596E"/>
    <w:rsid w:val="00725BAD"/>
    <w:rsid w:val="00726048"/>
    <w:rsid w:val="0072608C"/>
    <w:rsid w:val="0072655D"/>
    <w:rsid w:val="00727C5F"/>
    <w:rsid w:val="00731F43"/>
    <w:rsid w:val="007328F3"/>
    <w:rsid w:val="0073318A"/>
    <w:rsid w:val="00733332"/>
    <w:rsid w:val="007339AB"/>
    <w:rsid w:val="00733B66"/>
    <w:rsid w:val="00733BD2"/>
    <w:rsid w:val="00733D07"/>
    <w:rsid w:val="007343E2"/>
    <w:rsid w:val="00734A68"/>
    <w:rsid w:val="0073554A"/>
    <w:rsid w:val="0073645A"/>
    <w:rsid w:val="007401C5"/>
    <w:rsid w:val="007405E4"/>
    <w:rsid w:val="00740A11"/>
    <w:rsid w:val="00741697"/>
    <w:rsid w:val="0074186F"/>
    <w:rsid w:val="00742AFA"/>
    <w:rsid w:val="00742D4D"/>
    <w:rsid w:val="00742E67"/>
    <w:rsid w:val="00744082"/>
    <w:rsid w:val="0074414E"/>
    <w:rsid w:val="0074432D"/>
    <w:rsid w:val="007452BD"/>
    <w:rsid w:val="007454E3"/>
    <w:rsid w:val="00746272"/>
    <w:rsid w:val="00746441"/>
    <w:rsid w:val="007472F9"/>
    <w:rsid w:val="007473CF"/>
    <w:rsid w:val="00747554"/>
    <w:rsid w:val="0074780D"/>
    <w:rsid w:val="00750355"/>
    <w:rsid w:val="007527B7"/>
    <w:rsid w:val="0075370F"/>
    <w:rsid w:val="00753DD9"/>
    <w:rsid w:val="00754853"/>
    <w:rsid w:val="00754C00"/>
    <w:rsid w:val="00754C93"/>
    <w:rsid w:val="007550B6"/>
    <w:rsid w:val="007568B0"/>
    <w:rsid w:val="00756D9F"/>
    <w:rsid w:val="0075781C"/>
    <w:rsid w:val="00757A11"/>
    <w:rsid w:val="00757F70"/>
    <w:rsid w:val="00760172"/>
    <w:rsid w:val="0076070F"/>
    <w:rsid w:val="00761FA2"/>
    <w:rsid w:val="00762998"/>
    <w:rsid w:val="00764A56"/>
    <w:rsid w:val="00764BAD"/>
    <w:rsid w:val="0076543E"/>
    <w:rsid w:val="0076562F"/>
    <w:rsid w:val="00765791"/>
    <w:rsid w:val="00765C24"/>
    <w:rsid w:val="00766936"/>
    <w:rsid w:val="00767D61"/>
    <w:rsid w:val="00767D74"/>
    <w:rsid w:val="00767ECE"/>
    <w:rsid w:val="00770B00"/>
    <w:rsid w:val="00771024"/>
    <w:rsid w:val="007711E2"/>
    <w:rsid w:val="007712F1"/>
    <w:rsid w:val="00771347"/>
    <w:rsid w:val="00771B9A"/>
    <w:rsid w:val="007721E7"/>
    <w:rsid w:val="00773244"/>
    <w:rsid w:val="00773864"/>
    <w:rsid w:val="007745A2"/>
    <w:rsid w:val="00774D77"/>
    <w:rsid w:val="0077569D"/>
    <w:rsid w:val="0077596A"/>
    <w:rsid w:val="0077665A"/>
    <w:rsid w:val="00776A29"/>
    <w:rsid w:val="00777FAB"/>
    <w:rsid w:val="00780663"/>
    <w:rsid w:val="007806F3"/>
    <w:rsid w:val="0078141C"/>
    <w:rsid w:val="00781E79"/>
    <w:rsid w:val="007822F4"/>
    <w:rsid w:val="0078352E"/>
    <w:rsid w:val="00784517"/>
    <w:rsid w:val="007845E1"/>
    <w:rsid w:val="0078520C"/>
    <w:rsid w:val="00785E62"/>
    <w:rsid w:val="00785E65"/>
    <w:rsid w:val="00785EAC"/>
    <w:rsid w:val="007863A0"/>
    <w:rsid w:val="00786EA2"/>
    <w:rsid w:val="00790101"/>
    <w:rsid w:val="00790DD9"/>
    <w:rsid w:val="00791E60"/>
    <w:rsid w:val="00793372"/>
    <w:rsid w:val="0079354D"/>
    <w:rsid w:val="007937A3"/>
    <w:rsid w:val="00793B7A"/>
    <w:rsid w:val="007954C5"/>
    <w:rsid w:val="00796DE8"/>
    <w:rsid w:val="00797174"/>
    <w:rsid w:val="00797388"/>
    <w:rsid w:val="007A001F"/>
    <w:rsid w:val="007A0794"/>
    <w:rsid w:val="007A1CF0"/>
    <w:rsid w:val="007A2F19"/>
    <w:rsid w:val="007A3F70"/>
    <w:rsid w:val="007A57B7"/>
    <w:rsid w:val="007A5BC1"/>
    <w:rsid w:val="007A6A43"/>
    <w:rsid w:val="007A7CB7"/>
    <w:rsid w:val="007B0BCD"/>
    <w:rsid w:val="007B186C"/>
    <w:rsid w:val="007B1AAF"/>
    <w:rsid w:val="007B1D4F"/>
    <w:rsid w:val="007B20E8"/>
    <w:rsid w:val="007B37E7"/>
    <w:rsid w:val="007B39E9"/>
    <w:rsid w:val="007B471C"/>
    <w:rsid w:val="007B4B3C"/>
    <w:rsid w:val="007B5D73"/>
    <w:rsid w:val="007B6165"/>
    <w:rsid w:val="007B64D4"/>
    <w:rsid w:val="007B6B64"/>
    <w:rsid w:val="007B785C"/>
    <w:rsid w:val="007C0034"/>
    <w:rsid w:val="007C0379"/>
    <w:rsid w:val="007C094F"/>
    <w:rsid w:val="007C0E96"/>
    <w:rsid w:val="007C1AB3"/>
    <w:rsid w:val="007C1B63"/>
    <w:rsid w:val="007C37FA"/>
    <w:rsid w:val="007C3C37"/>
    <w:rsid w:val="007C4351"/>
    <w:rsid w:val="007C54CC"/>
    <w:rsid w:val="007C5CA7"/>
    <w:rsid w:val="007C65FD"/>
    <w:rsid w:val="007C736F"/>
    <w:rsid w:val="007C73CA"/>
    <w:rsid w:val="007C78FB"/>
    <w:rsid w:val="007D075C"/>
    <w:rsid w:val="007D0770"/>
    <w:rsid w:val="007D0A91"/>
    <w:rsid w:val="007D11D8"/>
    <w:rsid w:val="007D1366"/>
    <w:rsid w:val="007D238F"/>
    <w:rsid w:val="007D399E"/>
    <w:rsid w:val="007D4410"/>
    <w:rsid w:val="007D4D99"/>
    <w:rsid w:val="007D4F82"/>
    <w:rsid w:val="007D540D"/>
    <w:rsid w:val="007D5BF1"/>
    <w:rsid w:val="007D60ED"/>
    <w:rsid w:val="007D63DA"/>
    <w:rsid w:val="007D69F7"/>
    <w:rsid w:val="007D6C62"/>
    <w:rsid w:val="007D6DC0"/>
    <w:rsid w:val="007D76FB"/>
    <w:rsid w:val="007E04B2"/>
    <w:rsid w:val="007E117F"/>
    <w:rsid w:val="007E2D46"/>
    <w:rsid w:val="007E2D8B"/>
    <w:rsid w:val="007E2F53"/>
    <w:rsid w:val="007E4148"/>
    <w:rsid w:val="007E673D"/>
    <w:rsid w:val="007E6D59"/>
    <w:rsid w:val="007E6E17"/>
    <w:rsid w:val="007E709C"/>
    <w:rsid w:val="007E770A"/>
    <w:rsid w:val="007F0884"/>
    <w:rsid w:val="007F0C6C"/>
    <w:rsid w:val="007F0D78"/>
    <w:rsid w:val="007F1F8C"/>
    <w:rsid w:val="007F34EC"/>
    <w:rsid w:val="007F443C"/>
    <w:rsid w:val="007F48FC"/>
    <w:rsid w:val="007F680A"/>
    <w:rsid w:val="007F69B3"/>
    <w:rsid w:val="007F7371"/>
    <w:rsid w:val="007F78EF"/>
    <w:rsid w:val="007F7AB7"/>
    <w:rsid w:val="007F7E18"/>
    <w:rsid w:val="00800CF9"/>
    <w:rsid w:val="008013FE"/>
    <w:rsid w:val="00801F2B"/>
    <w:rsid w:val="008048BA"/>
    <w:rsid w:val="00807154"/>
    <w:rsid w:val="00810F43"/>
    <w:rsid w:val="00811185"/>
    <w:rsid w:val="008111D4"/>
    <w:rsid w:val="008118C9"/>
    <w:rsid w:val="00812484"/>
    <w:rsid w:val="00812601"/>
    <w:rsid w:val="0081302C"/>
    <w:rsid w:val="00813CC7"/>
    <w:rsid w:val="00814C7B"/>
    <w:rsid w:val="00814DB3"/>
    <w:rsid w:val="00815CDB"/>
    <w:rsid w:val="008163B3"/>
    <w:rsid w:val="008166DC"/>
    <w:rsid w:val="00817227"/>
    <w:rsid w:val="00817526"/>
    <w:rsid w:val="0081753A"/>
    <w:rsid w:val="0081781C"/>
    <w:rsid w:val="00817B7C"/>
    <w:rsid w:val="00817CEC"/>
    <w:rsid w:val="0082079E"/>
    <w:rsid w:val="00820955"/>
    <w:rsid w:val="00820BE2"/>
    <w:rsid w:val="00820C70"/>
    <w:rsid w:val="00821BA7"/>
    <w:rsid w:val="008229FC"/>
    <w:rsid w:val="00823CC3"/>
    <w:rsid w:val="00823ED3"/>
    <w:rsid w:val="008243E0"/>
    <w:rsid w:val="0082449C"/>
    <w:rsid w:val="00824A2A"/>
    <w:rsid w:val="00824C2C"/>
    <w:rsid w:val="00824EAC"/>
    <w:rsid w:val="00824EC6"/>
    <w:rsid w:val="00825379"/>
    <w:rsid w:val="00825D18"/>
    <w:rsid w:val="008273F1"/>
    <w:rsid w:val="00827D5D"/>
    <w:rsid w:val="00831708"/>
    <w:rsid w:val="008331C7"/>
    <w:rsid w:val="0083320D"/>
    <w:rsid w:val="00833B7A"/>
    <w:rsid w:val="00833D73"/>
    <w:rsid w:val="00834B23"/>
    <w:rsid w:val="00834ECA"/>
    <w:rsid w:val="00835307"/>
    <w:rsid w:val="008356A1"/>
    <w:rsid w:val="008365BB"/>
    <w:rsid w:val="00836A69"/>
    <w:rsid w:val="00836FAF"/>
    <w:rsid w:val="008404F3"/>
    <w:rsid w:val="00842192"/>
    <w:rsid w:val="0084240C"/>
    <w:rsid w:val="0084271F"/>
    <w:rsid w:val="00842AF6"/>
    <w:rsid w:val="00842AFA"/>
    <w:rsid w:val="008437CA"/>
    <w:rsid w:val="008439F8"/>
    <w:rsid w:val="00843D00"/>
    <w:rsid w:val="00843FE0"/>
    <w:rsid w:val="0084653F"/>
    <w:rsid w:val="00846D0E"/>
    <w:rsid w:val="00847C82"/>
    <w:rsid w:val="0085002A"/>
    <w:rsid w:val="00850962"/>
    <w:rsid w:val="00851036"/>
    <w:rsid w:val="00851608"/>
    <w:rsid w:val="00851D6A"/>
    <w:rsid w:val="0085230E"/>
    <w:rsid w:val="00852881"/>
    <w:rsid w:val="00852A66"/>
    <w:rsid w:val="00852F78"/>
    <w:rsid w:val="00853AAF"/>
    <w:rsid w:val="008542D5"/>
    <w:rsid w:val="00854C04"/>
    <w:rsid w:val="00854E36"/>
    <w:rsid w:val="008551A3"/>
    <w:rsid w:val="0085571C"/>
    <w:rsid w:val="00856CDE"/>
    <w:rsid w:val="008577DF"/>
    <w:rsid w:val="008607CA"/>
    <w:rsid w:val="008609F0"/>
    <w:rsid w:val="00860B89"/>
    <w:rsid w:val="00860F65"/>
    <w:rsid w:val="0086161C"/>
    <w:rsid w:val="008629CB"/>
    <w:rsid w:val="0086325E"/>
    <w:rsid w:val="00863D5F"/>
    <w:rsid w:val="00864883"/>
    <w:rsid w:val="00864A25"/>
    <w:rsid w:val="008659BB"/>
    <w:rsid w:val="0086737A"/>
    <w:rsid w:val="00867BD1"/>
    <w:rsid w:val="00867C30"/>
    <w:rsid w:val="008702EF"/>
    <w:rsid w:val="00870959"/>
    <w:rsid w:val="00870D2E"/>
    <w:rsid w:val="00872F15"/>
    <w:rsid w:val="00873AC0"/>
    <w:rsid w:val="00874A75"/>
    <w:rsid w:val="008750E6"/>
    <w:rsid w:val="008765A6"/>
    <w:rsid w:val="00880057"/>
    <w:rsid w:val="00880126"/>
    <w:rsid w:val="008807D7"/>
    <w:rsid w:val="00880B9C"/>
    <w:rsid w:val="008810C6"/>
    <w:rsid w:val="0088111A"/>
    <w:rsid w:val="008815F6"/>
    <w:rsid w:val="0088162C"/>
    <w:rsid w:val="00881829"/>
    <w:rsid w:val="00881EE3"/>
    <w:rsid w:val="00882B88"/>
    <w:rsid w:val="008835F2"/>
    <w:rsid w:val="00883877"/>
    <w:rsid w:val="00883BF4"/>
    <w:rsid w:val="008840E2"/>
    <w:rsid w:val="008843F7"/>
    <w:rsid w:val="00885C48"/>
    <w:rsid w:val="00885C7E"/>
    <w:rsid w:val="0088615C"/>
    <w:rsid w:val="00886B91"/>
    <w:rsid w:val="00886BE8"/>
    <w:rsid w:val="00887179"/>
    <w:rsid w:val="00887D37"/>
    <w:rsid w:val="008908BB"/>
    <w:rsid w:val="00890F42"/>
    <w:rsid w:val="0089157B"/>
    <w:rsid w:val="008921B8"/>
    <w:rsid w:val="00892242"/>
    <w:rsid w:val="00894E4F"/>
    <w:rsid w:val="0089554A"/>
    <w:rsid w:val="00896367"/>
    <w:rsid w:val="00896524"/>
    <w:rsid w:val="00897123"/>
    <w:rsid w:val="008A00D2"/>
    <w:rsid w:val="008A07EF"/>
    <w:rsid w:val="008A0B1B"/>
    <w:rsid w:val="008A1162"/>
    <w:rsid w:val="008A1777"/>
    <w:rsid w:val="008A18DD"/>
    <w:rsid w:val="008A1BAE"/>
    <w:rsid w:val="008A1CF7"/>
    <w:rsid w:val="008A23FE"/>
    <w:rsid w:val="008A2B03"/>
    <w:rsid w:val="008A2BBD"/>
    <w:rsid w:val="008A3514"/>
    <w:rsid w:val="008A3F33"/>
    <w:rsid w:val="008A4EC2"/>
    <w:rsid w:val="008A5396"/>
    <w:rsid w:val="008A6347"/>
    <w:rsid w:val="008A6429"/>
    <w:rsid w:val="008A66FE"/>
    <w:rsid w:val="008A676E"/>
    <w:rsid w:val="008A6CEC"/>
    <w:rsid w:val="008A7024"/>
    <w:rsid w:val="008B00C6"/>
    <w:rsid w:val="008B0228"/>
    <w:rsid w:val="008B0394"/>
    <w:rsid w:val="008B074F"/>
    <w:rsid w:val="008B16EF"/>
    <w:rsid w:val="008B18BF"/>
    <w:rsid w:val="008B1B31"/>
    <w:rsid w:val="008B1E65"/>
    <w:rsid w:val="008B296C"/>
    <w:rsid w:val="008B3ED5"/>
    <w:rsid w:val="008B476B"/>
    <w:rsid w:val="008B4DD4"/>
    <w:rsid w:val="008B650C"/>
    <w:rsid w:val="008B6670"/>
    <w:rsid w:val="008B672F"/>
    <w:rsid w:val="008B7B08"/>
    <w:rsid w:val="008C0010"/>
    <w:rsid w:val="008C0071"/>
    <w:rsid w:val="008C0E4F"/>
    <w:rsid w:val="008C0E5D"/>
    <w:rsid w:val="008C151A"/>
    <w:rsid w:val="008C2070"/>
    <w:rsid w:val="008C366E"/>
    <w:rsid w:val="008C3770"/>
    <w:rsid w:val="008C3C42"/>
    <w:rsid w:val="008C4245"/>
    <w:rsid w:val="008C4FAD"/>
    <w:rsid w:val="008C6DE6"/>
    <w:rsid w:val="008C7B3D"/>
    <w:rsid w:val="008C7CE8"/>
    <w:rsid w:val="008D013C"/>
    <w:rsid w:val="008D0263"/>
    <w:rsid w:val="008D02E6"/>
    <w:rsid w:val="008D06E9"/>
    <w:rsid w:val="008D22D8"/>
    <w:rsid w:val="008D2DA6"/>
    <w:rsid w:val="008D38D0"/>
    <w:rsid w:val="008D3912"/>
    <w:rsid w:val="008D4C25"/>
    <w:rsid w:val="008D5D44"/>
    <w:rsid w:val="008D7E6D"/>
    <w:rsid w:val="008E101F"/>
    <w:rsid w:val="008E161A"/>
    <w:rsid w:val="008E3099"/>
    <w:rsid w:val="008E353E"/>
    <w:rsid w:val="008E3B62"/>
    <w:rsid w:val="008E4211"/>
    <w:rsid w:val="008F0FFF"/>
    <w:rsid w:val="008F21D1"/>
    <w:rsid w:val="008F25CD"/>
    <w:rsid w:val="008F3B5B"/>
    <w:rsid w:val="008F3EBD"/>
    <w:rsid w:val="008F4EE6"/>
    <w:rsid w:val="008F5167"/>
    <w:rsid w:val="008F53DB"/>
    <w:rsid w:val="008F6E34"/>
    <w:rsid w:val="008F7698"/>
    <w:rsid w:val="008F7B68"/>
    <w:rsid w:val="00901221"/>
    <w:rsid w:val="00901ABA"/>
    <w:rsid w:val="00901B06"/>
    <w:rsid w:val="009020F4"/>
    <w:rsid w:val="009029C2"/>
    <w:rsid w:val="00902A64"/>
    <w:rsid w:val="0090310F"/>
    <w:rsid w:val="00905167"/>
    <w:rsid w:val="00905901"/>
    <w:rsid w:val="009065E7"/>
    <w:rsid w:val="009073C9"/>
    <w:rsid w:val="0091046E"/>
    <w:rsid w:val="0091060C"/>
    <w:rsid w:val="00910628"/>
    <w:rsid w:val="00910747"/>
    <w:rsid w:val="00911718"/>
    <w:rsid w:val="009118A9"/>
    <w:rsid w:val="00911A82"/>
    <w:rsid w:val="0091252D"/>
    <w:rsid w:val="00912CB5"/>
    <w:rsid w:val="009131F7"/>
    <w:rsid w:val="0091322B"/>
    <w:rsid w:val="009138CE"/>
    <w:rsid w:val="00913CC7"/>
    <w:rsid w:val="00914069"/>
    <w:rsid w:val="00914268"/>
    <w:rsid w:val="00914CB1"/>
    <w:rsid w:val="009154A2"/>
    <w:rsid w:val="0091577E"/>
    <w:rsid w:val="00916202"/>
    <w:rsid w:val="00916436"/>
    <w:rsid w:val="0091693F"/>
    <w:rsid w:val="009169E5"/>
    <w:rsid w:val="0091729E"/>
    <w:rsid w:val="009179BE"/>
    <w:rsid w:val="00917E74"/>
    <w:rsid w:val="00920C51"/>
    <w:rsid w:val="00921CC7"/>
    <w:rsid w:val="00923947"/>
    <w:rsid w:val="009245D9"/>
    <w:rsid w:val="009253C4"/>
    <w:rsid w:val="00926119"/>
    <w:rsid w:val="00926129"/>
    <w:rsid w:val="00926287"/>
    <w:rsid w:val="0092675F"/>
    <w:rsid w:val="00930178"/>
    <w:rsid w:val="0093018A"/>
    <w:rsid w:val="0093071A"/>
    <w:rsid w:val="009308DF"/>
    <w:rsid w:val="00930CA0"/>
    <w:rsid w:val="00930E27"/>
    <w:rsid w:val="009316A6"/>
    <w:rsid w:val="009319F4"/>
    <w:rsid w:val="00932A07"/>
    <w:rsid w:val="0093307B"/>
    <w:rsid w:val="00934B0F"/>
    <w:rsid w:val="00934C5B"/>
    <w:rsid w:val="00934FB7"/>
    <w:rsid w:val="0093563E"/>
    <w:rsid w:val="009356D7"/>
    <w:rsid w:val="009364CB"/>
    <w:rsid w:val="00936DDB"/>
    <w:rsid w:val="00937196"/>
    <w:rsid w:val="0093763B"/>
    <w:rsid w:val="00937893"/>
    <w:rsid w:val="00940C60"/>
    <w:rsid w:val="00941C87"/>
    <w:rsid w:val="00941E12"/>
    <w:rsid w:val="009421AD"/>
    <w:rsid w:val="0094343B"/>
    <w:rsid w:val="0094354F"/>
    <w:rsid w:val="009437BC"/>
    <w:rsid w:val="00944459"/>
    <w:rsid w:val="00945399"/>
    <w:rsid w:val="00945A90"/>
    <w:rsid w:val="00945B30"/>
    <w:rsid w:val="0094606F"/>
    <w:rsid w:val="00946B96"/>
    <w:rsid w:val="00946E1D"/>
    <w:rsid w:val="009471C1"/>
    <w:rsid w:val="00947818"/>
    <w:rsid w:val="00947E02"/>
    <w:rsid w:val="009515C2"/>
    <w:rsid w:val="009521BE"/>
    <w:rsid w:val="0095240B"/>
    <w:rsid w:val="009528A7"/>
    <w:rsid w:val="00952FFA"/>
    <w:rsid w:val="00954F16"/>
    <w:rsid w:val="00954F37"/>
    <w:rsid w:val="0095534C"/>
    <w:rsid w:val="00955A33"/>
    <w:rsid w:val="00955C42"/>
    <w:rsid w:val="009563A1"/>
    <w:rsid w:val="009563D6"/>
    <w:rsid w:val="0095663D"/>
    <w:rsid w:val="00956BB1"/>
    <w:rsid w:val="00957864"/>
    <w:rsid w:val="00961DB9"/>
    <w:rsid w:val="0096690B"/>
    <w:rsid w:val="00967897"/>
    <w:rsid w:val="00967F0F"/>
    <w:rsid w:val="00970BDB"/>
    <w:rsid w:val="00970DC1"/>
    <w:rsid w:val="0097175C"/>
    <w:rsid w:val="009739CC"/>
    <w:rsid w:val="00976211"/>
    <w:rsid w:val="00976EC7"/>
    <w:rsid w:val="00977B0E"/>
    <w:rsid w:val="00977B6B"/>
    <w:rsid w:val="00977E7F"/>
    <w:rsid w:val="0098017F"/>
    <w:rsid w:val="009801BA"/>
    <w:rsid w:val="009803B8"/>
    <w:rsid w:val="00980652"/>
    <w:rsid w:val="009811E8"/>
    <w:rsid w:val="0098134D"/>
    <w:rsid w:val="00981AA0"/>
    <w:rsid w:val="0098215A"/>
    <w:rsid w:val="009824BA"/>
    <w:rsid w:val="00982AA6"/>
    <w:rsid w:val="009836A9"/>
    <w:rsid w:val="00983B63"/>
    <w:rsid w:val="0098420A"/>
    <w:rsid w:val="009843B8"/>
    <w:rsid w:val="009856E2"/>
    <w:rsid w:val="00985BC7"/>
    <w:rsid w:val="00985D92"/>
    <w:rsid w:val="00985E2D"/>
    <w:rsid w:val="00986714"/>
    <w:rsid w:val="009874D9"/>
    <w:rsid w:val="009875E5"/>
    <w:rsid w:val="00987859"/>
    <w:rsid w:val="0099085A"/>
    <w:rsid w:val="0099168E"/>
    <w:rsid w:val="00992B13"/>
    <w:rsid w:val="00992F71"/>
    <w:rsid w:val="00992FBC"/>
    <w:rsid w:val="0099442A"/>
    <w:rsid w:val="009944E0"/>
    <w:rsid w:val="00994B91"/>
    <w:rsid w:val="0099627D"/>
    <w:rsid w:val="009972B2"/>
    <w:rsid w:val="009977AD"/>
    <w:rsid w:val="00997E00"/>
    <w:rsid w:val="009A041A"/>
    <w:rsid w:val="009A043C"/>
    <w:rsid w:val="009A1576"/>
    <w:rsid w:val="009A1B6A"/>
    <w:rsid w:val="009A2471"/>
    <w:rsid w:val="009A3D1C"/>
    <w:rsid w:val="009A42D2"/>
    <w:rsid w:val="009A50BC"/>
    <w:rsid w:val="009A593B"/>
    <w:rsid w:val="009A5A92"/>
    <w:rsid w:val="009A5E86"/>
    <w:rsid w:val="009A68F1"/>
    <w:rsid w:val="009A6F54"/>
    <w:rsid w:val="009B0640"/>
    <w:rsid w:val="009B0805"/>
    <w:rsid w:val="009B14A2"/>
    <w:rsid w:val="009B1C0A"/>
    <w:rsid w:val="009B263B"/>
    <w:rsid w:val="009B2A1D"/>
    <w:rsid w:val="009B2AEE"/>
    <w:rsid w:val="009B317D"/>
    <w:rsid w:val="009B5030"/>
    <w:rsid w:val="009B5AFD"/>
    <w:rsid w:val="009B5CA2"/>
    <w:rsid w:val="009B5CAD"/>
    <w:rsid w:val="009B634A"/>
    <w:rsid w:val="009B6459"/>
    <w:rsid w:val="009B687C"/>
    <w:rsid w:val="009B76DA"/>
    <w:rsid w:val="009C04C0"/>
    <w:rsid w:val="009C133E"/>
    <w:rsid w:val="009C1A79"/>
    <w:rsid w:val="009C2076"/>
    <w:rsid w:val="009C2AB0"/>
    <w:rsid w:val="009C2DCE"/>
    <w:rsid w:val="009C2E96"/>
    <w:rsid w:val="009C30AB"/>
    <w:rsid w:val="009C4E33"/>
    <w:rsid w:val="009C523F"/>
    <w:rsid w:val="009C66DC"/>
    <w:rsid w:val="009C6A62"/>
    <w:rsid w:val="009C6ACF"/>
    <w:rsid w:val="009C6C88"/>
    <w:rsid w:val="009C709D"/>
    <w:rsid w:val="009C7E19"/>
    <w:rsid w:val="009D01C0"/>
    <w:rsid w:val="009D0668"/>
    <w:rsid w:val="009D076E"/>
    <w:rsid w:val="009D085E"/>
    <w:rsid w:val="009D0A02"/>
    <w:rsid w:val="009D0E7A"/>
    <w:rsid w:val="009D2BBC"/>
    <w:rsid w:val="009D2D30"/>
    <w:rsid w:val="009D3438"/>
    <w:rsid w:val="009D37CF"/>
    <w:rsid w:val="009D3A35"/>
    <w:rsid w:val="009D490D"/>
    <w:rsid w:val="009D4E06"/>
    <w:rsid w:val="009D4E85"/>
    <w:rsid w:val="009D5E8B"/>
    <w:rsid w:val="009D605F"/>
    <w:rsid w:val="009D68CA"/>
    <w:rsid w:val="009D6E85"/>
    <w:rsid w:val="009D7925"/>
    <w:rsid w:val="009D7A94"/>
    <w:rsid w:val="009D7C62"/>
    <w:rsid w:val="009E06B9"/>
    <w:rsid w:val="009E081F"/>
    <w:rsid w:val="009E1010"/>
    <w:rsid w:val="009E14E2"/>
    <w:rsid w:val="009E15EF"/>
    <w:rsid w:val="009E1768"/>
    <w:rsid w:val="009E1D89"/>
    <w:rsid w:val="009E2CCA"/>
    <w:rsid w:val="009E309F"/>
    <w:rsid w:val="009E349D"/>
    <w:rsid w:val="009E38AD"/>
    <w:rsid w:val="009E3911"/>
    <w:rsid w:val="009E3AAB"/>
    <w:rsid w:val="009E3CA1"/>
    <w:rsid w:val="009E40F0"/>
    <w:rsid w:val="009E4981"/>
    <w:rsid w:val="009E4E74"/>
    <w:rsid w:val="009E536D"/>
    <w:rsid w:val="009E5562"/>
    <w:rsid w:val="009E68E7"/>
    <w:rsid w:val="009E73F5"/>
    <w:rsid w:val="009E7A45"/>
    <w:rsid w:val="009F002F"/>
    <w:rsid w:val="009F03CF"/>
    <w:rsid w:val="009F0768"/>
    <w:rsid w:val="009F093B"/>
    <w:rsid w:val="009F1991"/>
    <w:rsid w:val="009F1C73"/>
    <w:rsid w:val="009F22A7"/>
    <w:rsid w:val="009F2384"/>
    <w:rsid w:val="009F23BE"/>
    <w:rsid w:val="009F2915"/>
    <w:rsid w:val="009F38DE"/>
    <w:rsid w:val="009F39A4"/>
    <w:rsid w:val="009F3E22"/>
    <w:rsid w:val="009F51A8"/>
    <w:rsid w:val="009F53F5"/>
    <w:rsid w:val="009F5605"/>
    <w:rsid w:val="009F587E"/>
    <w:rsid w:val="009F5CE2"/>
    <w:rsid w:val="009F611E"/>
    <w:rsid w:val="009F620C"/>
    <w:rsid w:val="009F6699"/>
    <w:rsid w:val="009F6EFA"/>
    <w:rsid w:val="009F761A"/>
    <w:rsid w:val="009F7B62"/>
    <w:rsid w:val="00A00F78"/>
    <w:rsid w:val="00A0197D"/>
    <w:rsid w:val="00A01ED6"/>
    <w:rsid w:val="00A0247C"/>
    <w:rsid w:val="00A02E44"/>
    <w:rsid w:val="00A03282"/>
    <w:rsid w:val="00A0392A"/>
    <w:rsid w:val="00A03A1E"/>
    <w:rsid w:val="00A042CA"/>
    <w:rsid w:val="00A04BC2"/>
    <w:rsid w:val="00A05B9A"/>
    <w:rsid w:val="00A06095"/>
    <w:rsid w:val="00A060AD"/>
    <w:rsid w:val="00A062A7"/>
    <w:rsid w:val="00A072F2"/>
    <w:rsid w:val="00A11B1E"/>
    <w:rsid w:val="00A11DF3"/>
    <w:rsid w:val="00A127CB"/>
    <w:rsid w:val="00A12EC2"/>
    <w:rsid w:val="00A138B1"/>
    <w:rsid w:val="00A1495F"/>
    <w:rsid w:val="00A14D72"/>
    <w:rsid w:val="00A15D48"/>
    <w:rsid w:val="00A16502"/>
    <w:rsid w:val="00A16554"/>
    <w:rsid w:val="00A17A66"/>
    <w:rsid w:val="00A17CB1"/>
    <w:rsid w:val="00A17F8F"/>
    <w:rsid w:val="00A20F76"/>
    <w:rsid w:val="00A2103F"/>
    <w:rsid w:val="00A21AC4"/>
    <w:rsid w:val="00A223AC"/>
    <w:rsid w:val="00A23C8C"/>
    <w:rsid w:val="00A24363"/>
    <w:rsid w:val="00A243E4"/>
    <w:rsid w:val="00A251A9"/>
    <w:rsid w:val="00A252D0"/>
    <w:rsid w:val="00A2567E"/>
    <w:rsid w:val="00A26738"/>
    <w:rsid w:val="00A2688F"/>
    <w:rsid w:val="00A26AB0"/>
    <w:rsid w:val="00A2703D"/>
    <w:rsid w:val="00A2709B"/>
    <w:rsid w:val="00A30B47"/>
    <w:rsid w:val="00A30CDC"/>
    <w:rsid w:val="00A32173"/>
    <w:rsid w:val="00A327FF"/>
    <w:rsid w:val="00A33074"/>
    <w:rsid w:val="00A33A27"/>
    <w:rsid w:val="00A344F0"/>
    <w:rsid w:val="00A34553"/>
    <w:rsid w:val="00A34A8A"/>
    <w:rsid w:val="00A34BEA"/>
    <w:rsid w:val="00A3555C"/>
    <w:rsid w:val="00A37099"/>
    <w:rsid w:val="00A377C8"/>
    <w:rsid w:val="00A405D5"/>
    <w:rsid w:val="00A406B2"/>
    <w:rsid w:val="00A41197"/>
    <w:rsid w:val="00A41377"/>
    <w:rsid w:val="00A41D93"/>
    <w:rsid w:val="00A426A9"/>
    <w:rsid w:val="00A428CF"/>
    <w:rsid w:val="00A42A0A"/>
    <w:rsid w:val="00A43488"/>
    <w:rsid w:val="00A44A2F"/>
    <w:rsid w:val="00A452C1"/>
    <w:rsid w:val="00A46616"/>
    <w:rsid w:val="00A46797"/>
    <w:rsid w:val="00A46B7F"/>
    <w:rsid w:val="00A46D14"/>
    <w:rsid w:val="00A475B1"/>
    <w:rsid w:val="00A47C6E"/>
    <w:rsid w:val="00A504BD"/>
    <w:rsid w:val="00A50719"/>
    <w:rsid w:val="00A50F6E"/>
    <w:rsid w:val="00A5131A"/>
    <w:rsid w:val="00A5221E"/>
    <w:rsid w:val="00A52395"/>
    <w:rsid w:val="00A523CE"/>
    <w:rsid w:val="00A5279F"/>
    <w:rsid w:val="00A52D05"/>
    <w:rsid w:val="00A52D1C"/>
    <w:rsid w:val="00A5318D"/>
    <w:rsid w:val="00A53A93"/>
    <w:rsid w:val="00A53BCC"/>
    <w:rsid w:val="00A540D4"/>
    <w:rsid w:val="00A54C35"/>
    <w:rsid w:val="00A55E48"/>
    <w:rsid w:val="00A565CC"/>
    <w:rsid w:val="00A56BD9"/>
    <w:rsid w:val="00A571F1"/>
    <w:rsid w:val="00A57243"/>
    <w:rsid w:val="00A57CA7"/>
    <w:rsid w:val="00A601FD"/>
    <w:rsid w:val="00A60394"/>
    <w:rsid w:val="00A605B8"/>
    <w:rsid w:val="00A608F8"/>
    <w:rsid w:val="00A62475"/>
    <w:rsid w:val="00A62FF4"/>
    <w:rsid w:val="00A630A8"/>
    <w:rsid w:val="00A63580"/>
    <w:rsid w:val="00A63A71"/>
    <w:rsid w:val="00A63B76"/>
    <w:rsid w:val="00A63EB4"/>
    <w:rsid w:val="00A64F19"/>
    <w:rsid w:val="00A65436"/>
    <w:rsid w:val="00A66822"/>
    <w:rsid w:val="00A66A73"/>
    <w:rsid w:val="00A672ED"/>
    <w:rsid w:val="00A67771"/>
    <w:rsid w:val="00A67A31"/>
    <w:rsid w:val="00A67BAC"/>
    <w:rsid w:val="00A70729"/>
    <w:rsid w:val="00A70D07"/>
    <w:rsid w:val="00A715DC"/>
    <w:rsid w:val="00A718DC"/>
    <w:rsid w:val="00A71BC1"/>
    <w:rsid w:val="00A73372"/>
    <w:rsid w:val="00A733F0"/>
    <w:rsid w:val="00A74390"/>
    <w:rsid w:val="00A766E2"/>
    <w:rsid w:val="00A77229"/>
    <w:rsid w:val="00A8010C"/>
    <w:rsid w:val="00A80587"/>
    <w:rsid w:val="00A80E95"/>
    <w:rsid w:val="00A812F3"/>
    <w:rsid w:val="00A83D8E"/>
    <w:rsid w:val="00A8527F"/>
    <w:rsid w:val="00A853CD"/>
    <w:rsid w:val="00A85539"/>
    <w:rsid w:val="00A8553D"/>
    <w:rsid w:val="00A85CE6"/>
    <w:rsid w:val="00A86800"/>
    <w:rsid w:val="00A87484"/>
    <w:rsid w:val="00A87CE6"/>
    <w:rsid w:val="00A87E3F"/>
    <w:rsid w:val="00A9010D"/>
    <w:rsid w:val="00A90440"/>
    <w:rsid w:val="00A9156B"/>
    <w:rsid w:val="00A916EB"/>
    <w:rsid w:val="00A91C36"/>
    <w:rsid w:val="00A9355E"/>
    <w:rsid w:val="00A93C82"/>
    <w:rsid w:val="00A93F4C"/>
    <w:rsid w:val="00A9400E"/>
    <w:rsid w:val="00A949A6"/>
    <w:rsid w:val="00A94C9D"/>
    <w:rsid w:val="00A950E9"/>
    <w:rsid w:val="00A95641"/>
    <w:rsid w:val="00A95C43"/>
    <w:rsid w:val="00A965E3"/>
    <w:rsid w:val="00A9710E"/>
    <w:rsid w:val="00A97998"/>
    <w:rsid w:val="00AA038F"/>
    <w:rsid w:val="00AA2734"/>
    <w:rsid w:val="00AA28D9"/>
    <w:rsid w:val="00AA3C29"/>
    <w:rsid w:val="00AA4548"/>
    <w:rsid w:val="00AA49C3"/>
    <w:rsid w:val="00AA5688"/>
    <w:rsid w:val="00AA6A99"/>
    <w:rsid w:val="00AA6AA7"/>
    <w:rsid w:val="00AA6E0D"/>
    <w:rsid w:val="00AA6F17"/>
    <w:rsid w:val="00AA7383"/>
    <w:rsid w:val="00AA758E"/>
    <w:rsid w:val="00AA7723"/>
    <w:rsid w:val="00AB0B08"/>
    <w:rsid w:val="00AB162A"/>
    <w:rsid w:val="00AB1853"/>
    <w:rsid w:val="00AB1B5E"/>
    <w:rsid w:val="00AB2CA4"/>
    <w:rsid w:val="00AB3025"/>
    <w:rsid w:val="00AB3859"/>
    <w:rsid w:val="00AB4228"/>
    <w:rsid w:val="00AB45F5"/>
    <w:rsid w:val="00AB58A4"/>
    <w:rsid w:val="00AB5A14"/>
    <w:rsid w:val="00AB5E5A"/>
    <w:rsid w:val="00AB6A75"/>
    <w:rsid w:val="00AB73E9"/>
    <w:rsid w:val="00AB754D"/>
    <w:rsid w:val="00AB7652"/>
    <w:rsid w:val="00AC0D35"/>
    <w:rsid w:val="00AC0E6E"/>
    <w:rsid w:val="00AC1140"/>
    <w:rsid w:val="00AC196D"/>
    <w:rsid w:val="00AC1EE9"/>
    <w:rsid w:val="00AC213A"/>
    <w:rsid w:val="00AC21E9"/>
    <w:rsid w:val="00AC2C18"/>
    <w:rsid w:val="00AC30BB"/>
    <w:rsid w:val="00AC3443"/>
    <w:rsid w:val="00AC3476"/>
    <w:rsid w:val="00AC379A"/>
    <w:rsid w:val="00AC4690"/>
    <w:rsid w:val="00AC4785"/>
    <w:rsid w:val="00AC5015"/>
    <w:rsid w:val="00AC62D1"/>
    <w:rsid w:val="00AC79D7"/>
    <w:rsid w:val="00AC7B68"/>
    <w:rsid w:val="00AD0C92"/>
    <w:rsid w:val="00AD0CB4"/>
    <w:rsid w:val="00AD12AE"/>
    <w:rsid w:val="00AD18EB"/>
    <w:rsid w:val="00AD2C09"/>
    <w:rsid w:val="00AD2CAB"/>
    <w:rsid w:val="00AD2E4A"/>
    <w:rsid w:val="00AD3C91"/>
    <w:rsid w:val="00AD57AB"/>
    <w:rsid w:val="00AD5D0C"/>
    <w:rsid w:val="00AD66D4"/>
    <w:rsid w:val="00AD685A"/>
    <w:rsid w:val="00AD711F"/>
    <w:rsid w:val="00AD787B"/>
    <w:rsid w:val="00AD7A2F"/>
    <w:rsid w:val="00AE03B3"/>
    <w:rsid w:val="00AE1103"/>
    <w:rsid w:val="00AE1A54"/>
    <w:rsid w:val="00AE3A17"/>
    <w:rsid w:val="00AE3AE0"/>
    <w:rsid w:val="00AE3C53"/>
    <w:rsid w:val="00AE3E7D"/>
    <w:rsid w:val="00AE533C"/>
    <w:rsid w:val="00AE5E02"/>
    <w:rsid w:val="00AE6621"/>
    <w:rsid w:val="00AE7035"/>
    <w:rsid w:val="00AE73AF"/>
    <w:rsid w:val="00AE7767"/>
    <w:rsid w:val="00AE7B22"/>
    <w:rsid w:val="00AF03B6"/>
    <w:rsid w:val="00AF258F"/>
    <w:rsid w:val="00AF2899"/>
    <w:rsid w:val="00AF28C2"/>
    <w:rsid w:val="00AF2C7B"/>
    <w:rsid w:val="00AF34EA"/>
    <w:rsid w:val="00AF380B"/>
    <w:rsid w:val="00AF4229"/>
    <w:rsid w:val="00AF4969"/>
    <w:rsid w:val="00AF529F"/>
    <w:rsid w:val="00AF5D6D"/>
    <w:rsid w:val="00AF5F3B"/>
    <w:rsid w:val="00AF6CBA"/>
    <w:rsid w:val="00AF6F84"/>
    <w:rsid w:val="00AF7212"/>
    <w:rsid w:val="00B0130F"/>
    <w:rsid w:val="00B0211B"/>
    <w:rsid w:val="00B02AD4"/>
    <w:rsid w:val="00B02CEF"/>
    <w:rsid w:val="00B02D2E"/>
    <w:rsid w:val="00B02D51"/>
    <w:rsid w:val="00B031C9"/>
    <w:rsid w:val="00B039AD"/>
    <w:rsid w:val="00B04021"/>
    <w:rsid w:val="00B04E6A"/>
    <w:rsid w:val="00B04FD5"/>
    <w:rsid w:val="00B061BC"/>
    <w:rsid w:val="00B068D2"/>
    <w:rsid w:val="00B0737D"/>
    <w:rsid w:val="00B0776C"/>
    <w:rsid w:val="00B10A41"/>
    <w:rsid w:val="00B10AB6"/>
    <w:rsid w:val="00B11372"/>
    <w:rsid w:val="00B11E5A"/>
    <w:rsid w:val="00B123FB"/>
    <w:rsid w:val="00B1335D"/>
    <w:rsid w:val="00B14917"/>
    <w:rsid w:val="00B154E9"/>
    <w:rsid w:val="00B16B2C"/>
    <w:rsid w:val="00B1791F"/>
    <w:rsid w:val="00B20F72"/>
    <w:rsid w:val="00B21511"/>
    <w:rsid w:val="00B21AE2"/>
    <w:rsid w:val="00B2239A"/>
    <w:rsid w:val="00B237F3"/>
    <w:rsid w:val="00B23C29"/>
    <w:rsid w:val="00B253E5"/>
    <w:rsid w:val="00B26508"/>
    <w:rsid w:val="00B26F4B"/>
    <w:rsid w:val="00B2792F"/>
    <w:rsid w:val="00B3002D"/>
    <w:rsid w:val="00B308C5"/>
    <w:rsid w:val="00B3269E"/>
    <w:rsid w:val="00B32C05"/>
    <w:rsid w:val="00B3319D"/>
    <w:rsid w:val="00B33492"/>
    <w:rsid w:val="00B33767"/>
    <w:rsid w:val="00B34174"/>
    <w:rsid w:val="00B35B2D"/>
    <w:rsid w:val="00B364F1"/>
    <w:rsid w:val="00B36716"/>
    <w:rsid w:val="00B377AB"/>
    <w:rsid w:val="00B37883"/>
    <w:rsid w:val="00B3788B"/>
    <w:rsid w:val="00B37B07"/>
    <w:rsid w:val="00B4198F"/>
    <w:rsid w:val="00B41D3D"/>
    <w:rsid w:val="00B42F43"/>
    <w:rsid w:val="00B43B29"/>
    <w:rsid w:val="00B44F0A"/>
    <w:rsid w:val="00B459D7"/>
    <w:rsid w:val="00B46C53"/>
    <w:rsid w:val="00B474AC"/>
    <w:rsid w:val="00B47F44"/>
    <w:rsid w:val="00B50686"/>
    <w:rsid w:val="00B51450"/>
    <w:rsid w:val="00B517DD"/>
    <w:rsid w:val="00B52720"/>
    <w:rsid w:val="00B52894"/>
    <w:rsid w:val="00B52EA0"/>
    <w:rsid w:val="00B530C3"/>
    <w:rsid w:val="00B531C2"/>
    <w:rsid w:val="00B55202"/>
    <w:rsid w:val="00B55C99"/>
    <w:rsid w:val="00B56490"/>
    <w:rsid w:val="00B56631"/>
    <w:rsid w:val="00B57808"/>
    <w:rsid w:val="00B57A52"/>
    <w:rsid w:val="00B57DC9"/>
    <w:rsid w:val="00B60136"/>
    <w:rsid w:val="00B60631"/>
    <w:rsid w:val="00B60924"/>
    <w:rsid w:val="00B627F9"/>
    <w:rsid w:val="00B630EF"/>
    <w:rsid w:val="00B634D6"/>
    <w:rsid w:val="00B6359B"/>
    <w:rsid w:val="00B64AF3"/>
    <w:rsid w:val="00B658AF"/>
    <w:rsid w:val="00B65C5F"/>
    <w:rsid w:val="00B662E2"/>
    <w:rsid w:val="00B66374"/>
    <w:rsid w:val="00B666AD"/>
    <w:rsid w:val="00B67137"/>
    <w:rsid w:val="00B7066D"/>
    <w:rsid w:val="00B706C2"/>
    <w:rsid w:val="00B71350"/>
    <w:rsid w:val="00B71550"/>
    <w:rsid w:val="00B736B2"/>
    <w:rsid w:val="00B7455E"/>
    <w:rsid w:val="00B747C6"/>
    <w:rsid w:val="00B74818"/>
    <w:rsid w:val="00B748DB"/>
    <w:rsid w:val="00B75713"/>
    <w:rsid w:val="00B76599"/>
    <w:rsid w:val="00B765FF"/>
    <w:rsid w:val="00B76606"/>
    <w:rsid w:val="00B76EE1"/>
    <w:rsid w:val="00B776CA"/>
    <w:rsid w:val="00B77AF4"/>
    <w:rsid w:val="00B8021E"/>
    <w:rsid w:val="00B807D2"/>
    <w:rsid w:val="00B80E3A"/>
    <w:rsid w:val="00B81782"/>
    <w:rsid w:val="00B81D20"/>
    <w:rsid w:val="00B8303B"/>
    <w:rsid w:val="00B834DC"/>
    <w:rsid w:val="00B83C00"/>
    <w:rsid w:val="00B841CC"/>
    <w:rsid w:val="00B843A9"/>
    <w:rsid w:val="00B84517"/>
    <w:rsid w:val="00B84F44"/>
    <w:rsid w:val="00B86811"/>
    <w:rsid w:val="00B876F5"/>
    <w:rsid w:val="00B87C5B"/>
    <w:rsid w:val="00B87F3F"/>
    <w:rsid w:val="00B903D3"/>
    <w:rsid w:val="00B906C3"/>
    <w:rsid w:val="00B909E5"/>
    <w:rsid w:val="00B90E95"/>
    <w:rsid w:val="00B925D2"/>
    <w:rsid w:val="00B92B4C"/>
    <w:rsid w:val="00B92BCA"/>
    <w:rsid w:val="00B9390C"/>
    <w:rsid w:val="00B9608C"/>
    <w:rsid w:val="00B977B2"/>
    <w:rsid w:val="00BA075A"/>
    <w:rsid w:val="00BA076A"/>
    <w:rsid w:val="00BA1D98"/>
    <w:rsid w:val="00BA225D"/>
    <w:rsid w:val="00BA3063"/>
    <w:rsid w:val="00BA320B"/>
    <w:rsid w:val="00BA3488"/>
    <w:rsid w:val="00BA3B0B"/>
    <w:rsid w:val="00BA3C4C"/>
    <w:rsid w:val="00BA479F"/>
    <w:rsid w:val="00BA5156"/>
    <w:rsid w:val="00BA52DE"/>
    <w:rsid w:val="00BA537E"/>
    <w:rsid w:val="00BA5729"/>
    <w:rsid w:val="00BA6333"/>
    <w:rsid w:val="00BA7AEF"/>
    <w:rsid w:val="00BB093D"/>
    <w:rsid w:val="00BB103C"/>
    <w:rsid w:val="00BB1599"/>
    <w:rsid w:val="00BB1760"/>
    <w:rsid w:val="00BB1B13"/>
    <w:rsid w:val="00BB2565"/>
    <w:rsid w:val="00BB3C8E"/>
    <w:rsid w:val="00BB3E67"/>
    <w:rsid w:val="00BB4473"/>
    <w:rsid w:val="00BB4E57"/>
    <w:rsid w:val="00BB52AD"/>
    <w:rsid w:val="00BB52B8"/>
    <w:rsid w:val="00BB531F"/>
    <w:rsid w:val="00BB5A5F"/>
    <w:rsid w:val="00BB5AB9"/>
    <w:rsid w:val="00BB5CDC"/>
    <w:rsid w:val="00BB673C"/>
    <w:rsid w:val="00BB6DED"/>
    <w:rsid w:val="00BB7166"/>
    <w:rsid w:val="00BB7584"/>
    <w:rsid w:val="00BB78EA"/>
    <w:rsid w:val="00BC10FB"/>
    <w:rsid w:val="00BC2275"/>
    <w:rsid w:val="00BC25D2"/>
    <w:rsid w:val="00BC32A9"/>
    <w:rsid w:val="00BC43AF"/>
    <w:rsid w:val="00BC6483"/>
    <w:rsid w:val="00BC695B"/>
    <w:rsid w:val="00BC750A"/>
    <w:rsid w:val="00BC7CC9"/>
    <w:rsid w:val="00BD05FE"/>
    <w:rsid w:val="00BD0B3E"/>
    <w:rsid w:val="00BD14E0"/>
    <w:rsid w:val="00BD16F7"/>
    <w:rsid w:val="00BD2563"/>
    <w:rsid w:val="00BD29A3"/>
    <w:rsid w:val="00BD32C9"/>
    <w:rsid w:val="00BD3DEB"/>
    <w:rsid w:val="00BD4E7E"/>
    <w:rsid w:val="00BD5905"/>
    <w:rsid w:val="00BD5E56"/>
    <w:rsid w:val="00BD6903"/>
    <w:rsid w:val="00BD6923"/>
    <w:rsid w:val="00BD6D1D"/>
    <w:rsid w:val="00BD6FFF"/>
    <w:rsid w:val="00BD7010"/>
    <w:rsid w:val="00BD72D8"/>
    <w:rsid w:val="00BD73E4"/>
    <w:rsid w:val="00BD77A6"/>
    <w:rsid w:val="00BE061D"/>
    <w:rsid w:val="00BE118F"/>
    <w:rsid w:val="00BE12B7"/>
    <w:rsid w:val="00BE1349"/>
    <w:rsid w:val="00BE18DA"/>
    <w:rsid w:val="00BE20CB"/>
    <w:rsid w:val="00BE2D23"/>
    <w:rsid w:val="00BE3CD3"/>
    <w:rsid w:val="00BE4173"/>
    <w:rsid w:val="00BE5446"/>
    <w:rsid w:val="00BE62C7"/>
    <w:rsid w:val="00BE6559"/>
    <w:rsid w:val="00BE697F"/>
    <w:rsid w:val="00BE7440"/>
    <w:rsid w:val="00BE744D"/>
    <w:rsid w:val="00BE7645"/>
    <w:rsid w:val="00BF0A0B"/>
    <w:rsid w:val="00BF255F"/>
    <w:rsid w:val="00BF401B"/>
    <w:rsid w:val="00BF45DF"/>
    <w:rsid w:val="00BF4622"/>
    <w:rsid w:val="00BF4AFB"/>
    <w:rsid w:val="00BF4DE0"/>
    <w:rsid w:val="00BF5DA1"/>
    <w:rsid w:val="00BF6493"/>
    <w:rsid w:val="00BF6911"/>
    <w:rsid w:val="00BF6ADB"/>
    <w:rsid w:val="00C0092C"/>
    <w:rsid w:val="00C019AD"/>
    <w:rsid w:val="00C01CF9"/>
    <w:rsid w:val="00C02C7D"/>
    <w:rsid w:val="00C0329D"/>
    <w:rsid w:val="00C03543"/>
    <w:rsid w:val="00C03561"/>
    <w:rsid w:val="00C03656"/>
    <w:rsid w:val="00C04AA2"/>
    <w:rsid w:val="00C0531C"/>
    <w:rsid w:val="00C05326"/>
    <w:rsid w:val="00C06A69"/>
    <w:rsid w:val="00C075BD"/>
    <w:rsid w:val="00C07DBE"/>
    <w:rsid w:val="00C10D64"/>
    <w:rsid w:val="00C1143D"/>
    <w:rsid w:val="00C11BFA"/>
    <w:rsid w:val="00C11C85"/>
    <w:rsid w:val="00C12606"/>
    <w:rsid w:val="00C13BFF"/>
    <w:rsid w:val="00C1459E"/>
    <w:rsid w:val="00C14C49"/>
    <w:rsid w:val="00C15B81"/>
    <w:rsid w:val="00C15D80"/>
    <w:rsid w:val="00C15FF6"/>
    <w:rsid w:val="00C168BD"/>
    <w:rsid w:val="00C16A90"/>
    <w:rsid w:val="00C17788"/>
    <w:rsid w:val="00C213FA"/>
    <w:rsid w:val="00C216C9"/>
    <w:rsid w:val="00C22140"/>
    <w:rsid w:val="00C23C76"/>
    <w:rsid w:val="00C241C7"/>
    <w:rsid w:val="00C244D3"/>
    <w:rsid w:val="00C24A9E"/>
    <w:rsid w:val="00C254FC"/>
    <w:rsid w:val="00C25589"/>
    <w:rsid w:val="00C27080"/>
    <w:rsid w:val="00C27319"/>
    <w:rsid w:val="00C279A3"/>
    <w:rsid w:val="00C27E5A"/>
    <w:rsid w:val="00C27EA9"/>
    <w:rsid w:val="00C30087"/>
    <w:rsid w:val="00C30D7E"/>
    <w:rsid w:val="00C30E5D"/>
    <w:rsid w:val="00C31570"/>
    <w:rsid w:val="00C3176A"/>
    <w:rsid w:val="00C31965"/>
    <w:rsid w:val="00C31BB0"/>
    <w:rsid w:val="00C327FE"/>
    <w:rsid w:val="00C33983"/>
    <w:rsid w:val="00C33BCC"/>
    <w:rsid w:val="00C35BBE"/>
    <w:rsid w:val="00C361A6"/>
    <w:rsid w:val="00C363AF"/>
    <w:rsid w:val="00C3686D"/>
    <w:rsid w:val="00C36CFD"/>
    <w:rsid w:val="00C36EB2"/>
    <w:rsid w:val="00C377BC"/>
    <w:rsid w:val="00C37BF1"/>
    <w:rsid w:val="00C40D9F"/>
    <w:rsid w:val="00C40DDD"/>
    <w:rsid w:val="00C40F8A"/>
    <w:rsid w:val="00C412CE"/>
    <w:rsid w:val="00C4169C"/>
    <w:rsid w:val="00C41C98"/>
    <w:rsid w:val="00C42245"/>
    <w:rsid w:val="00C42F1B"/>
    <w:rsid w:val="00C4345B"/>
    <w:rsid w:val="00C437F1"/>
    <w:rsid w:val="00C43D8F"/>
    <w:rsid w:val="00C43FF1"/>
    <w:rsid w:val="00C4467C"/>
    <w:rsid w:val="00C44E97"/>
    <w:rsid w:val="00C4547E"/>
    <w:rsid w:val="00C45D44"/>
    <w:rsid w:val="00C474C2"/>
    <w:rsid w:val="00C479D4"/>
    <w:rsid w:val="00C47BDF"/>
    <w:rsid w:val="00C47F39"/>
    <w:rsid w:val="00C5002B"/>
    <w:rsid w:val="00C5003F"/>
    <w:rsid w:val="00C5035B"/>
    <w:rsid w:val="00C5044C"/>
    <w:rsid w:val="00C50A3A"/>
    <w:rsid w:val="00C50AF2"/>
    <w:rsid w:val="00C517BA"/>
    <w:rsid w:val="00C522D0"/>
    <w:rsid w:val="00C52A3E"/>
    <w:rsid w:val="00C52C17"/>
    <w:rsid w:val="00C52F1D"/>
    <w:rsid w:val="00C534B8"/>
    <w:rsid w:val="00C537AD"/>
    <w:rsid w:val="00C54319"/>
    <w:rsid w:val="00C54702"/>
    <w:rsid w:val="00C5547B"/>
    <w:rsid w:val="00C5578C"/>
    <w:rsid w:val="00C557E0"/>
    <w:rsid w:val="00C56766"/>
    <w:rsid w:val="00C573C3"/>
    <w:rsid w:val="00C573DA"/>
    <w:rsid w:val="00C5792C"/>
    <w:rsid w:val="00C609AE"/>
    <w:rsid w:val="00C615C6"/>
    <w:rsid w:val="00C63529"/>
    <w:rsid w:val="00C63874"/>
    <w:rsid w:val="00C63D47"/>
    <w:rsid w:val="00C64070"/>
    <w:rsid w:val="00C64B12"/>
    <w:rsid w:val="00C64B6F"/>
    <w:rsid w:val="00C64CE2"/>
    <w:rsid w:val="00C6552B"/>
    <w:rsid w:val="00C65BB2"/>
    <w:rsid w:val="00C65DEA"/>
    <w:rsid w:val="00C65F8B"/>
    <w:rsid w:val="00C664FE"/>
    <w:rsid w:val="00C67365"/>
    <w:rsid w:val="00C67E31"/>
    <w:rsid w:val="00C703F4"/>
    <w:rsid w:val="00C70433"/>
    <w:rsid w:val="00C70534"/>
    <w:rsid w:val="00C70DE3"/>
    <w:rsid w:val="00C71084"/>
    <w:rsid w:val="00C716CD"/>
    <w:rsid w:val="00C733D3"/>
    <w:rsid w:val="00C73EBF"/>
    <w:rsid w:val="00C74A7D"/>
    <w:rsid w:val="00C75E24"/>
    <w:rsid w:val="00C764AA"/>
    <w:rsid w:val="00C7670E"/>
    <w:rsid w:val="00C80AA2"/>
    <w:rsid w:val="00C81E64"/>
    <w:rsid w:val="00C82179"/>
    <w:rsid w:val="00C8267F"/>
    <w:rsid w:val="00C82F09"/>
    <w:rsid w:val="00C83053"/>
    <w:rsid w:val="00C83364"/>
    <w:rsid w:val="00C835D9"/>
    <w:rsid w:val="00C8398C"/>
    <w:rsid w:val="00C84972"/>
    <w:rsid w:val="00C85026"/>
    <w:rsid w:val="00C85629"/>
    <w:rsid w:val="00C8597C"/>
    <w:rsid w:val="00C85CA2"/>
    <w:rsid w:val="00C86547"/>
    <w:rsid w:val="00C8715D"/>
    <w:rsid w:val="00C878EB"/>
    <w:rsid w:val="00C879F2"/>
    <w:rsid w:val="00C87D3F"/>
    <w:rsid w:val="00C9005D"/>
    <w:rsid w:val="00C90325"/>
    <w:rsid w:val="00C90981"/>
    <w:rsid w:val="00C90C54"/>
    <w:rsid w:val="00C91536"/>
    <w:rsid w:val="00C91943"/>
    <w:rsid w:val="00C9231F"/>
    <w:rsid w:val="00C92B96"/>
    <w:rsid w:val="00C93DCC"/>
    <w:rsid w:val="00C94C8E"/>
    <w:rsid w:val="00C94E99"/>
    <w:rsid w:val="00C9641A"/>
    <w:rsid w:val="00C96A3C"/>
    <w:rsid w:val="00C97003"/>
    <w:rsid w:val="00C971B2"/>
    <w:rsid w:val="00C973DB"/>
    <w:rsid w:val="00C974EC"/>
    <w:rsid w:val="00C97751"/>
    <w:rsid w:val="00C97DD6"/>
    <w:rsid w:val="00CA08F3"/>
    <w:rsid w:val="00CA0A39"/>
    <w:rsid w:val="00CA0AB7"/>
    <w:rsid w:val="00CA296C"/>
    <w:rsid w:val="00CA2B91"/>
    <w:rsid w:val="00CA2BA0"/>
    <w:rsid w:val="00CA34F3"/>
    <w:rsid w:val="00CA35B0"/>
    <w:rsid w:val="00CA3A3F"/>
    <w:rsid w:val="00CA50AA"/>
    <w:rsid w:val="00CA6CC1"/>
    <w:rsid w:val="00CA72AF"/>
    <w:rsid w:val="00CA75E2"/>
    <w:rsid w:val="00CA7BE8"/>
    <w:rsid w:val="00CA7E35"/>
    <w:rsid w:val="00CB02FA"/>
    <w:rsid w:val="00CB06EC"/>
    <w:rsid w:val="00CB1FE4"/>
    <w:rsid w:val="00CB2FCC"/>
    <w:rsid w:val="00CB3604"/>
    <w:rsid w:val="00CB3E56"/>
    <w:rsid w:val="00CB45E9"/>
    <w:rsid w:val="00CB4935"/>
    <w:rsid w:val="00CB651E"/>
    <w:rsid w:val="00CB6A3A"/>
    <w:rsid w:val="00CB6E4E"/>
    <w:rsid w:val="00CB7FE2"/>
    <w:rsid w:val="00CC04A7"/>
    <w:rsid w:val="00CC0893"/>
    <w:rsid w:val="00CC1675"/>
    <w:rsid w:val="00CC2717"/>
    <w:rsid w:val="00CC581F"/>
    <w:rsid w:val="00CC6C38"/>
    <w:rsid w:val="00CD053E"/>
    <w:rsid w:val="00CD0EBC"/>
    <w:rsid w:val="00CD1678"/>
    <w:rsid w:val="00CD3386"/>
    <w:rsid w:val="00CD3591"/>
    <w:rsid w:val="00CD3C3B"/>
    <w:rsid w:val="00CD3D16"/>
    <w:rsid w:val="00CD3D72"/>
    <w:rsid w:val="00CD4543"/>
    <w:rsid w:val="00CD4BDA"/>
    <w:rsid w:val="00CD511D"/>
    <w:rsid w:val="00CD56FD"/>
    <w:rsid w:val="00CD57F1"/>
    <w:rsid w:val="00CD5A6E"/>
    <w:rsid w:val="00CD5F9D"/>
    <w:rsid w:val="00CD63E8"/>
    <w:rsid w:val="00CD69A6"/>
    <w:rsid w:val="00CD71C1"/>
    <w:rsid w:val="00CD7988"/>
    <w:rsid w:val="00CD7AAE"/>
    <w:rsid w:val="00CD7F1D"/>
    <w:rsid w:val="00CE01D8"/>
    <w:rsid w:val="00CE0BC9"/>
    <w:rsid w:val="00CE18AB"/>
    <w:rsid w:val="00CE1BAB"/>
    <w:rsid w:val="00CE1D81"/>
    <w:rsid w:val="00CE2A81"/>
    <w:rsid w:val="00CE3066"/>
    <w:rsid w:val="00CE3347"/>
    <w:rsid w:val="00CE36DB"/>
    <w:rsid w:val="00CE3BC8"/>
    <w:rsid w:val="00CE3F8E"/>
    <w:rsid w:val="00CE41FE"/>
    <w:rsid w:val="00CE51CB"/>
    <w:rsid w:val="00CE64D7"/>
    <w:rsid w:val="00CE6C5D"/>
    <w:rsid w:val="00CE700C"/>
    <w:rsid w:val="00CE71B3"/>
    <w:rsid w:val="00CE7DB9"/>
    <w:rsid w:val="00CE7FBD"/>
    <w:rsid w:val="00CF0351"/>
    <w:rsid w:val="00CF0710"/>
    <w:rsid w:val="00CF079F"/>
    <w:rsid w:val="00CF08C8"/>
    <w:rsid w:val="00CF0FEA"/>
    <w:rsid w:val="00CF1BD5"/>
    <w:rsid w:val="00CF24EE"/>
    <w:rsid w:val="00CF288C"/>
    <w:rsid w:val="00CF2C2E"/>
    <w:rsid w:val="00CF2F32"/>
    <w:rsid w:val="00CF3D7A"/>
    <w:rsid w:val="00CF5039"/>
    <w:rsid w:val="00CF5521"/>
    <w:rsid w:val="00CF5595"/>
    <w:rsid w:val="00CF5A44"/>
    <w:rsid w:val="00CF5C26"/>
    <w:rsid w:val="00CF5E13"/>
    <w:rsid w:val="00CF613B"/>
    <w:rsid w:val="00CF742B"/>
    <w:rsid w:val="00CF7E6F"/>
    <w:rsid w:val="00D000FD"/>
    <w:rsid w:val="00D00B4C"/>
    <w:rsid w:val="00D0170B"/>
    <w:rsid w:val="00D0193F"/>
    <w:rsid w:val="00D01E8C"/>
    <w:rsid w:val="00D033DC"/>
    <w:rsid w:val="00D040DC"/>
    <w:rsid w:val="00D045C7"/>
    <w:rsid w:val="00D04C6E"/>
    <w:rsid w:val="00D0576E"/>
    <w:rsid w:val="00D06B1E"/>
    <w:rsid w:val="00D07374"/>
    <w:rsid w:val="00D103A7"/>
    <w:rsid w:val="00D10793"/>
    <w:rsid w:val="00D10F48"/>
    <w:rsid w:val="00D10FC4"/>
    <w:rsid w:val="00D12DF7"/>
    <w:rsid w:val="00D138AF"/>
    <w:rsid w:val="00D13ABC"/>
    <w:rsid w:val="00D13F96"/>
    <w:rsid w:val="00D143A1"/>
    <w:rsid w:val="00D14572"/>
    <w:rsid w:val="00D151D4"/>
    <w:rsid w:val="00D1583E"/>
    <w:rsid w:val="00D1703D"/>
    <w:rsid w:val="00D17358"/>
    <w:rsid w:val="00D17F50"/>
    <w:rsid w:val="00D21030"/>
    <w:rsid w:val="00D21244"/>
    <w:rsid w:val="00D2253B"/>
    <w:rsid w:val="00D23609"/>
    <w:rsid w:val="00D242ED"/>
    <w:rsid w:val="00D25B2E"/>
    <w:rsid w:val="00D25EB9"/>
    <w:rsid w:val="00D2681A"/>
    <w:rsid w:val="00D271DD"/>
    <w:rsid w:val="00D27D15"/>
    <w:rsid w:val="00D27DF6"/>
    <w:rsid w:val="00D3019E"/>
    <w:rsid w:val="00D30A33"/>
    <w:rsid w:val="00D313C1"/>
    <w:rsid w:val="00D31671"/>
    <w:rsid w:val="00D331D8"/>
    <w:rsid w:val="00D3373E"/>
    <w:rsid w:val="00D33C5F"/>
    <w:rsid w:val="00D35D92"/>
    <w:rsid w:val="00D368EE"/>
    <w:rsid w:val="00D36BC0"/>
    <w:rsid w:val="00D36C0F"/>
    <w:rsid w:val="00D37879"/>
    <w:rsid w:val="00D37BF8"/>
    <w:rsid w:val="00D37D17"/>
    <w:rsid w:val="00D37EDC"/>
    <w:rsid w:val="00D40098"/>
    <w:rsid w:val="00D402B5"/>
    <w:rsid w:val="00D402FD"/>
    <w:rsid w:val="00D4049E"/>
    <w:rsid w:val="00D407DD"/>
    <w:rsid w:val="00D40AF6"/>
    <w:rsid w:val="00D41542"/>
    <w:rsid w:val="00D41716"/>
    <w:rsid w:val="00D41A7A"/>
    <w:rsid w:val="00D41B87"/>
    <w:rsid w:val="00D422CF"/>
    <w:rsid w:val="00D42319"/>
    <w:rsid w:val="00D42F90"/>
    <w:rsid w:val="00D430E5"/>
    <w:rsid w:val="00D433D5"/>
    <w:rsid w:val="00D437AC"/>
    <w:rsid w:val="00D43DC3"/>
    <w:rsid w:val="00D43EE4"/>
    <w:rsid w:val="00D443E9"/>
    <w:rsid w:val="00D44C03"/>
    <w:rsid w:val="00D45791"/>
    <w:rsid w:val="00D457E0"/>
    <w:rsid w:val="00D45AF1"/>
    <w:rsid w:val="00D45DEB"/>
    <w:rsid w:val="00D47696"/>
    <w:rsid w:val="00D47988"/>
    <w:rsid w:val="00D479B2"/>
    <w:rsid w:val="00D47A7C"/>
    <w:rsid w:val="00D5271C"/>
    <w:rsid w:val="00D53663"/>
    <w:rsid w:val="00D5398A"/>
    <w:rsid w:val="00D53E5A"/>
    <w:rsid w:val="00D54404"/>
    <w:rsid w:val="00D54A01"/>
    <w:rsid w:val="00D55230"/>
    <w:rsid w:val="00D553B9"/>
    <w:rsid w:val="00D569E4"/>
    <w:rsid w:val="00D57400"/>
    <w:rsid w:val="00D575B6"/>
    <w:rsid w:val="00D576B8"/>
    <w:rsid w:val="00D60E5B"/>
    <w:rsid w:val="00D61F7F"/>
    <w:rsid w:val="00D62084"/>
    <w:rsid w:val="00D63316"/>
    <w:rsid w:val="00D63DCD"/>
    <w:rsid w:val="00D63F6D"/>
    <w:rsid w:val="00D642B7"/>
    <w:rsid w:val="00D64460"/>
    <w:rsid w:val="00D6465C"/>
    <w:rsid w:val="00D64F0F"/>
    <w:rsid w:val="00D654FE"/>
    <w:rsid w:val="00D65A1A"/>
    <w:rsid w:val="00D66223"/>
    <w:rsid w:val="00D66A1B"/>
    <w:rsid w:val="00D7038C"/>
    <w:rsid w:val="00D708B0"/>
    <w:rsid w:val="00D70CBE"/>
    <w:rsid w:val="00D719C0"/>
    <w:rsid w:val="00D72338"/>
    <w:rsid w:val="00D731C2"/>
    <w:rsid w:val="00D743C9"/>
    <w:rsid w:val="00D74B62"/>
    <w:rsid w:val="00D757AC"/>
    <w:rsid w:val="00D7582B"/>
    <w:rsid w:val="00D76D2E"/>
    <w:rsid w:val="00D7762B"/>
    <w:rsid w:val="00D77A17"/>
    <w:rsid w:val="00D77F6B"/>
    <w:rsid w:val="00D802CC"/>
    <w:rsid w:val="00D803D1"/>
    <w:rsid w:val="00D809FF"/>
    <w:rsid w:val="00D81385"/>
    <w:rsid w:val="00D81694"/>
    <w:rsid w:val="00D83FBD"/>
    <w:rsid w:val="00D85247"/>
    <w:rsid w:val="00D8587E"/>
    <w:rsid w:val="00D85F9F"/>
    <w:rsid w:val="00D866AC"/>
    <w:rsid w:val="00D875C2"/>
    <w:rsid w:val="00D87FA4"/>
    <w:rsid w:val="00D90D5F"/>
    <w:rsid w:val="00D9257A"/>
    <w:rsid w:val="00D933DF"/>
    <w:rsid w:val="00D93B27"/>
    <w:rsid w:val="00D9753D"/>
    <w:rsid w:val="00D97CDC"/>
    <w:rsid w:val="00DA03FC"/>
    <w:rsid w:val="00DA0DA1"/>
    <w:rsid w:val="00DA0DDD"/>
    <w:rsid w:val="00DA15A2"/>
    <w:rsid w:val="00DA18ED"/>
    <w:rsid w:val="00DA21F1"/>
    <w:rsid w:val="00DA2914"/>
    <w:rsid w:val="00DA2BF0"/>
    <w:rsid w:val="00DA3966"/>
    <w:rsid w:val="00DA49AC"/>
    <w:rsid w:val="00DA5C1F"/>
    <w:rsid w:val="00DA6A85"/>
    <w:rsid w:val="00DA7F3C"/>
    <w:rsid w:val="00DB0006"/>
    <w:rsid w:val="00DB0BE5"/>
    <w:rsid w:val="00DB0FFD"/>
    <w:rsid w:val="00DB19C4"/>
    <w:rsid w:val="00DB19EA"/>
    <w:rsid w:val="00DB31CB"/>
    <w:rsid w:val="00DB32A3"/>
    <w:rsid w:val="00DB3B24"/>
    <w:rsid w:val="00DB47DA"/>
    <w:rsid w:val="00DB4995"/>
    <w:rsid w:val="00DB51E2"/>
    <w:rsid w:val="00DB55FA"/>
    <w:rsid w:val="00DB5F54"/>
    <w:rsid w:val="00DB69E5"/>
    <w:rsid w:val="00DB6BD9"/>
    <w:rsid w:val="00DB6C0D"/>
    <w:rsid w:val="00DB6DD6"/>
    <w:rsid w:val="00DB6F30"/>
    <w:rsid w:val="00DB74ED"/>
    <w:rsid w:val="00DB767D"/>
    <w:rsid w:val="00DB7B31"/>
    <w:rsid w:val="00DC11FC"/>
    <w:rsid w:val="00DC1605"/>
    <w:rsid w:val="00DC1F76"/>
    <w:rsid w:val="00DC2491"/>
    <w:rsid w:val="00DC2567"/>
    <w:rsid w:val="00DC2743"/>
    <w:rsid w:val="00DC291F"/>
    <w:rsid w:val="00DC35ED"/>
    <w:rsid w:val="00DC384B"/>
    <w:rsid w:val="00DC3937"/>
    <w:rsid w:val="00DC40CF"/>
    <w:rsid w:val="00DC415A"/>
    <w:rsid w:val="00DC49B1"/>
    <w:rsid w:val="00DC4AFE"/>
    <w:rsid w:val="00DC4DEE"/>
    <w:rsid w:val="00DC585E"/>
    <w:rsid w:val="00DC5CC4"/>
    <w:rsid w:val="00DC5FCB"/>
    <w:rsid w:val="00DC65A1"/>
    <w:rsid w:val="00DC680D"/>
    <w:rsid w:val="00DC7C10"/>
    <w:rsid w:val="00DD0C0A"/>
    <w:rsid w:val="00DD2202"/>
    <w:rsid w:val="00DD279C"/>
    <w:rsid w:val="00DD290D"/>
    <w:rsid w:val="00DD295D"/>
    <w:rsid w:val="00DD302F"/>
    <w:rsid w:val="00DD309A"/>
    <w:rsid w:val="00DD57D1"/>
    <w:rsid w:val="00DD5CAF"/>
    <w:rsid w:val="00DD6656"/>
    <w:rsid w:val="00DE02A9"/>
    <w:rsid w:val="00DE0A96"/>
    <w:rsid w:val="00DE0E05"/>
    <w:rsid w:val="00DE19E2"/>
    <w:rsid w:val="00DE2765"/>
    <w:rsid w:val="00DE3D69"/>
    <w:rsid w:val="00DE4596"/>
    <w:rsid w:val="00DE4CFE"/>
    <w:rsid w:val="00DE4E89"/>
    <w:rsid w:val="00DE5A81"/>
    <w:rsid w:val="00DE6391"/>
    <w:rsid w:val="00DE752D"/>
    <w:rsid w:val="00DE7EDA"/>
    <w:rsid w:val="00DE7F55"/>
    <w:rsid w:val="00DF31E7"/>
    <w:rsid w:val="00DF3820"/>
    <w:rsid w:val="00DF3A75"/>
    <w:rsid w:val="00DF40CD"/>
    <w:rsid w:val="00DF46B5"/>
    <w:rsid w:val="00DF4D00"/>
    <w:rsid w:val="00DF54E8"/>
    <w:rsid w:val="00DF5733"/>
    <w:rsid w:val="00DF58EE"/>
    <w:rsid w:val="00DF63EB"/>
    <w:rsid w:val="00DF6ADB"/>
    <w:rsid w:val="00E00BCA"/>
    <w:rsid w:val="00E012B3"/>
    <w:rsid w:val="00E0139C"/>
    <w:rsid w:val="00E0188D"/>
    <w:rsid w:val="00E035B1"/>
    <w:rsid w:val="00E036CD"/>
    <w:rsid w:val="00E038D3"/>
    <w:rsid w:val="00E04474"/>
    <w:rsid w:val="00E0469B"/>
    <w:rsid w:val="00E04C8D"/>
    <w:rsid w:val="00E053C7"/>
    <w:rsid w:val="00E05E51"/>
    <w:rsid w:val="00E06591"/>
    <w:rsid w:val="00E06DF4"/>
    <w:rsid w:val="00E0715A"/>
    <w:rsid w:val="00E07687"/>
    <w:rsid w:val="00E076B4"/>
    <w:rsid w:val="00E07E3B"/>
    <w:rsid w:val="00E10C86"/>
    <w:rsid w:val="00E11450"/>
    <w:rsid w:val="00E125D2"/>
    <w:rsid w:val="00E12856"/>
    <w:rsid w:val="00E13A90"/>
    <w:rsid w:val="00E13CE1"/>
    <w:rsid w:val="00E141CB"/>
    <w:rsid w:val="00E14589"/>
    <w:rsid w:val="00E156AF"/>
    <w:rsid w:val="00E15DA9"/>
    <w:rsid w:val="00E15DFA"/>
    <w:rsid w:val="00E161D2"/>
    <w:rsid w:val="00E16232"/>
    <w:rsid w:val="00E1681F"/>
    <w:rsid w:val="00E168D8"/>
    <w:rsid w:val="00E1699D"/>
    <w:rsid w:val="00E174F1"/>
    <w:rsid w:val="00E17A4B"/>
    <w:rsid w:val="00E17E2F"/>
    <w:rsid w:val="00E2024D"/>
    <w:rsid w:val="00E203D6"/>
    <w:rsid w:val="00E20BB2"/>
    <w:rsid w:val="00E213F7"/>
    <w:rsid w:val="00E215E0"/>
    <w:rsid w:val="00E21CE3"/>
    <w:rsid w:val="00E21FD8"/>
    <w:rsid w:val="00E2288A"/>
    <w:rsid w:val="00E2296B"/>
    <w:rsid w:val="00E2326A"/>
    <w:rsid w:val="00E23D39"/>
    <w:rsid w:val="00E24923"/>
    <w:rsid w:val="00E25203"/>
    <w:rsid w:val="00E2520F"/>
    <w:rsid w:val="00E25904"/>
    <w:rsid w:val="00E25F5E"/>
    <w:rsid w:val="00E27331"/>
    <w:rsid w:val="00E27ED9"/>
    <w:rsid w:val="00E31EAE"/>
    <w:rsid w:val="00E31F16"/>
    <w:rsid w:val="00E3247A"/>
    <w:rsid w:val="00E33A48"/>
    <w:rsid w:val="00E3400C"/>
    <w:rsid w:val="00E349FB"/>
    <w:rsid w:val="00E34DF3"/>
    <w:rsid w:val="00E368E8"/>
    <w:rsid w:val="00E37145"/>
    <w:rsid w:val="00E37543"/>
    <w:rsid w:val="00E417FB"/>
    <w:rsid w:val="00E420CC"/>
    <w:rsid w:val="00E42B72"/>
    <w:rsid w:val="00E42FCA"/>
    <w:rsid w:val="00E44967"/>
    <w:rsid w:val="00E44AC6"/>
    <w:rsid w:val="00E45E5D"/>
    <w:rsid w:val="00E45F6D"/>
    <w:rsid w:val="00E4723D"/>
    <w:rsid w:val="00E4763A"/>
    <w:rsid w:val="00E4783B"/>
    <w:rsid w:val="00E478F8"/>
    <w:rsid w:val="00E5133E"/>
    <w:rsid w:val="00E51DB4"/>
    <w:rsid w:val="00E520BB"/>
    <w:rsid w:val="00E52419"/>
    <w:rsid w:val="00E52731"/>
    <w:rsid w:val="00E538EB"/>
    <w:rsid w:val="00E53D01"/>
    <w:rsid w:val="00E546FD"/>
    <w:rsid w:val="00E5663A"/>
    <w:rsid w:val="00E56659"/>
    <w:rsid w:val="00E5711F"/>
    <w:rsid w:val="00E60EC7"/>
    <w:rsid w:val="00E612C1"/>
    <w:rsid w:val="00E612DE"/>
    <w:rsid w:val="00E61F55"/>
    <w:rsid w:val="00E62467"/>
    <w:rsid w:val="00E6378C"/>
    <w:rsid w:val="00E63793"/>
    <w:rsid w:val="00E63E63"/>
    <w:rsid w:val="00E6599B"/>
    <w:rsid w:val="00E66C59"/>
    <w:rsid w:val="00E67281"/>
    <w:rsid w:val="00E6764F"/>
    <w:rsid w:val="00E706FB"/>
    <w:rsid w:val="00E70FE2"/>
    <w:rsid w:val="00E718ED"/>
    <w:rsid w:val="00E71BC0"/>
    <w:rsid w:val="00E726C4"/>
    <w:rsid w:val="00E72759"/>
    <w:rsid w:val="00E727D7"/>
    <w:rsid w:val="00E731ED"/>
    <w:rsid w:val="00E73208"/>
    <w:rsid w:val="00E7349E"/>
    <w:rsid w:val="00E737D0"/>
    <w:rsid w:val="00E73A88"/>
    <w:rsid w:val="00E74D8B"/>
    <w:rsid w:val="00E74F0F"/>
    <w:rsid w:val="00E759B6"/>
    <w:rsid w:val="00E77B4B"/>
    <w:rsid w:val="00E81033"/>
    <w:rsid w:val="00E8124A"/>
    <w:rsid w:val="00E818AE"/>
    <w:rsid w:val="00E83080"/>
    <w:rsid w:val="00E8379C"/>
    <w:rsid w:val="00E83B98"/>
    <w:rsid w:val="00E83D86"/>
    <w:rsid w:val="00E83F20"/>
    <w:rsid w:val="00E848A8"/>
    <w:rsid w:val="00E84BCD"/>
    <w:rsid w:val="00E84FA7"/>
    <w:rsid w:val="00E85A85"/>
    <w:rsid w:val="00E8697E"/>
    <w:rsid w:val="00E90BA0"/>
    <w:rsid w:val="00E91AC4"/>
    <w:rsid w:val="00E92185"/>
    <w:rsid w:val="00E9266F"/>
    <w:rsid w:val="00E93BC7"/>
    <w:rsid w:val="00E94D8D"/>
    <w:rsid w:val="00E94FB4"/>
    <w:rsid w:val="00E954F8"/>
    <w:rsid w:val="00E9607E"/>
    <w:rsid w:val="00E963CD"/>
    <w:rsid w:val="00E96BD4"/>
    <w:rsid w:val="00E97C9F"/>
    <w:rsid w:val="00EA00C5"/>
    <w:rsid w:val="00EA1262"/>
    <w:rsid w:val="00EA1A12"/>
    <w:rsid w:val="00EA1A1E"/>
    <w:rsid w:val="00EA2A1B"/>
    <w:rsid w:val="00EA366F"/>
    <w:rsid w:val="00EA3932"/>
    <w:rsid w:val="00EA3AAB"/>
    <w:rsid w:val="00EA3EC4"/>
    <w:rsid w:val="00EA5A9A"/>
    <w:rsid w:val="00EA5D98"/>
    <w:rsid w:val="00EA60CC"/>
    <w:rsid w:val="00EA6AC1"/>
    <w:rsid w:val="00EA7768"/>
    <w:rsid w:val="00EA787E"/>
    <w:rsid w:val="00EA7B2D"/>
    <w:rsid w:val="00EA7D5A"/>
    <w:rsid w:val="00EA7F0A"/>
    <w:rsid w:val="00EB04AB"/>
    <w:rsid w:val="00EB05CC"/>
    <w:rsid w:val="00EB1CD5"/>
    <w:rsid w:val="00EB1DB2"/>
    <w:rsid w:val="00EB2700"/>
    <w:rsid w:val="00EB39DC"/>
    <w:rsid w:val="00EB40E8"/>
    <w:rsid w:val="00EB4851"/>
    <w:rsid w:val="00EB54DC"/>
    <w:rsid w:val="00EB5D08"/>
    <w:rsid w:val="00EB5F01"/>
    <w:rsid w:val="00EB60B0"/>
    <w:rsid w:val="00EB611A"/>
    <w:rsid w:val="00EB653B"/>
    <w:rsid w:val="00EB6725"/>
    <w:rsid w:val="00EB6DF0"/>
    <w:rsid w:val="00EB7893"/>
    <w:rsid w:val="00EC1C67"/>
    <w:rsid w:val="00EC239C"/>
    <w:rsid w:val="00EC2851"/>
    <w:rsid w:val="00EC39A3"/>
    <w:rsid w:val="00EC3B71"/>
    <w:rsid w:val="00EC3E96"/>
    <w:rsid w:val="00EC4993"/>
    <w:rsid w:val="00EC4B05"/>
    <w:rsid w:val="00EC4C4B"/>
    <w:rsid w:val="00EC509D"/>
    <w:rsid w:val="00EC6218"/>
    <w:rsid w:val="00EC6A6A"/>
    <w:rsid w:val="00EC71E9"/>
    <w:rsid w:val="00EC7AA7"/>
    <w:rsid w:val="00EC7B34"/>
    <w:rsid w:val="00ED06CC"/>
    <w:rsid w:val="00ED151D"/>
    <w:rsid w:val="00ED194C"/>
    <w:rsid w:val="00ED1991"/>
    <w:rsid w:val="00ED1A1F"/>
    <w:rsid w:val="00ED1F2C"/>
    <w:rsid w:val="00ED3AB0"/>
    <w:rsid w:val="00ED4294"/>
    <w:rsid w:val="00ED5796"/>
    <w:rsid w:val="00ED57E1"/>
    <w:rsid w:val="00ED5E36"/>
    <w:rsid w:val="00ED6892"/>
    <w:rsid w:val="00ED6B99"/>
    <w:rsid w:val="00ED6C33"/>
    <w:rsid w:val="00ED7C80"/>
    <w:rsid w:val="00ED7C90"/>
    <w:rsid w:val="00EE09FB"/>
    <w:rsid w:val="00EE29D4"/>
    <w:rsid w:val="00EE3E6B"/>
    <w:rsid w:val="00EE46C0"/>
    <w:rsid w:val="00EE4F3A"/>
    <w:rsid w:val="00EE52BC"/>
    <w:rsid w:val="00EE58B6"/>
    <w:rsid w:val="00EE5EA4"/>
    <w:rsid w:val="00EE6459"/>
    <w:rsid w:val="00EE7FDB"/>
    <w:rsid w:val="00EF2C6B"/>
    <w:rsid w:val="00EF38A9"/>
    <w:rsid w:val="00EF3E7B"/>
    <w:rsid w:val="00EF42ED"/>
    <w:rsid w:val="00EF4949"/>
    <w:rsid w:val="00EF4BD9"/>
    <w:rsid w:val="00EF55AB"/>
    <w:rsid w:val="00EF56A9"/>
    <w:rsid w:val="00EF5FEA"/>
    <w:rsid w:val="00EF6227"/>
    <w:rsid w:val="00EF69FF"/>
    <w:rsid w:val="00EF78BD"/>
    <w:rsid w:val="00F016BF"/>
    <w:rsid w:val="00F01912"/>
    <w:rsid w:val="00F01A78"/>
    <w:rsid w:val="00F029AD"/>
    <w:rsid w:val="00F03735"/>
    <w:rsid w:val="00F03DAB"/>
    <w:rsid w:val="00F057DC"/>
    <w:rsid w:val="00F05831"/>
    <w:rsid w:val="00F05D92"/>
    <w:rsid w:val="00F05F77"/>
    <w:rsid w:val="00F07FAE"/>
    <w:rsid w:val="00F07FCF"/>
    <w:rsid w:val="00F1135D"/>
    <w:rsid w:val="00F12281"/>
    <w:rsid w:val="00F12293"/>
    <w:rsid w:val="00F12A7C"/>
    <w:rsid w:val="00F13450"/>
    <w:rsid w:val="00F13521"/>
    <w:rsid w:val="00F13E7A"/>
    <w:rsid w:val="00F13E87"/>
    <w:rsid w:val="00F1405C"/>
    <w:rsid w:val="00F142BD"/>
    <w:rsid w:val="00F14FA0"/>
    <w:rsid w:val="00F15509"/>
    <w:rsid w:val="00F16057"/>
    <w:rsid w:val="00F16438"/>
    <w:rsid w:val="00F16C49"/>
    <w:rsid w:val="00F16CD5"/>
    <w:rsid w:val="00F17315"/>
    <w:rsid w:val="00F1780E"/>
    <w:rsid w:val="00F208E6"/>
    <w:rsid w:val="00F20FFF"/>
    <w:rsid w:val="00F22660"/>
    <w:rsid w:val="00F22E8C"/>
    <w:rsid w:val="00F22F69"/>
    <w:rsid w:val="00F24200"/>
    <w:rsid w:val="00F244B5"/>
    <w:rsid w:val="00F24A93"/>
    <w:rsid w:val="00F24B9B"/>
    <w:rsid w:val="00F24C2A"/>
    <w:rsid w:val="00F257B9"/>
    <w:rsid w:val="00F25EF7"/>
    <w:rsid w:val="00F27208"/>
    <w:rsid w:val="00F278A7"/>
    <w:rsid w:val="00F27E25"/>
    <w:rsid w:val="00F303FB"/>
    <w:rsid w:val="00F306A2"/>
    <w:rsid w:val="00F318EB"/>
    <w:rsid w:val="00F31D1A"/>
    <w:rsid w:val="00F32FE6"/>
    <w:rsid w:val="00F34D03"/>
    <w:rsid w:val="00F35517"/>
    <w:rsid w:val="00F3566D"/>
    <w:rsid w:val="00F35E94"/>
    <w:rsid w:val="00F3680E"/>
    <w:rsid w:val="00F36928"/>
    <w:rsid w:val="00F36AC8"/>
    <w:rsid w:val="00F372B9"/>
    <w:rsid w:val="00F3732D"/>
    <w:rsid w:val="00F377FB"/>
    <w:rsid w:val="00F37B3F"/>
    <w:rsid w:val="00F40F8A"/>
    <w:rsid w:val="00F40FD4"/>
    <w:rsid w:val="00F41C44"/>
    <w:rsid w:val="00F429A6"/>
    <w:rsid w:val="00F436F2"/>
    <w:rsid w:val="00F447E3"/>
    <w:rsid w:val="00F4498E"/>
    <w:rsid w:val="00F44D1D"/>
    <w:rsid w:val="00F45ABB"/>
    <w:rsid w:val="00F45EAD"/>
    <w:rsid w:val="00F463FA"/>
    <w:rsid w:val="00F4681D"/>
    <w:rsid w:val="00F470EF"/>
    <w:rsid w:val="00F47D16"/>
    <w:rsid w:val="00F50EF1"/>
    <w:rsid w:val="00F5125E"/>
    <w:rsid w:val="00F51BB0"/>
    <w:rsid w:val="00F52D37"/>
    <w:rsid w:val="00F53266"/>
    <w:rsid w:val="00F53E52"/>
    <w:rsid w:val="00F5413C"/>
    <w:rsid w:val="00F5475D"/>
    <w:rsid w:val="00F54793"/>
    <w:rsid w:val="00F550E3"/>
    <w:rsid w:val="00F555BF"/>
    <w:rsid w:val="00F5614C"/>
    <w:rsid w:val="00F5660C"/>
    <w:rsid w:val="00F5726C"/>
    <w:rsid w:val="00F602B1"/>
    <w:rsid w:val="00F60A7D"/>
    <w:rsid w:val="00F61740"/>
    <w:rsid w:val="00F6182C"/>
    <w:rsid w:val="00F61CCE"/>
    <w:rsid w:val="00F620B4"/>
    <w:rsid w:val="00F6288A"/>
    <w:rsid w:val="00F632B9"/>
    <w:rsid w:val="00F63E30"/>
    <w:rsid w:val="00F64364"/>
    <w:rsid w:val="00F647FB"/>
    <w:rsid w:val="00F64E90"/>
    <w:rsid w:val="00F65685"/>
    <w:rsid w:val="00F65D4B"/>
    <w:rsid w:val="00F66176"/>
    <w:rsid w:val="00F66C42"/>
    <w:rsid w:val="00F66D29"/>
    <w:rsid w:val="00F6707E"/>
    <w:rsid w:val="00F70D18"/>
    <w:rsid w:val="00F71CCF"/>
    <w:rsid w:val="00F71DBE"/>
    <w:rsid w:val="00F72111"/>
    <w:rsid w:val="00F724E6"/>
    <w:rsid w:val="00F739EA"/>
    <w:rsid w:val="00F73EB1"/>
    <w:rsid w:val="00F7444C"/>
    <w:rsid w:val="00F744A9"/>
    <w:rsid w:val="00F74A7F"/>
    <w:rsid w:val="00F75BB5"/>
    <w:rsid w:val="00F75C5A"/>
    <w:rsid w:val="00F75E98"/>
    <w:rsid w:val="00F764B3"/>
    <w:rsid w:val="00F76B83"/>
    <w:rsid w:val="00F77EF6"/>
    <w:rsid w:val="00F803A3"/>
    <w:rsid w:val="00F80743"/>
    <w:rsid w:val="00F80AE7"/>
    <w:rsid w:val="00F80AFD"/>
    <w:rsid w:val="00F815B0"/>
    <w:rsid w:val="00F81A4F"/>
    <w:rsid w:val="00F81CB7"/>
    <w:rsid w:val="00F84AC2"/>
    <w:rsid w:val="00F84FDF"/>
    <w:rsid w:val="00F8615E"/>
    <w:rsid w:val="00F87020"/>
    <w:rsid w:val="00F877AD"/>
    <w:rsid w:val="00F90072"/>
    <w:rsid w:val="00F909AD"/>
    <w:rsid w:val="00F90AA9"/>
    <w:rsid w:val="00F90AC5"/>
    <w:rsid w:val="00F9206C"/>
    <w:rsid w:val="00F9214B"/>
    <w:rsid w:val="00F92B23"/>
    <w:rsid w:val="00F93330"/>
    <w:rsid w:val="00F933D3"/>
    <w:rsid w:val="00F9365B"/>
    <w:rsid w:val="00F936C7"/>
    <w:rsid w:val="00F94744"/>
    <w:rsid w:val="00F9506B"/>
    <w:rsid w:val="00F96F2A"/>
    <w:rsid w:val="00F9777B"/>
    <w:rsid w:val="00FA0383"/>
    <w:rsid w:val="00FA0CA4"/>
    <w:rsid w:val="00FA1376"/>
    <w:rsid w:val="00FA1882"/>
    <w:rsid w:val="00FA1FE6"/>
    <w:rsid w:val="00FA2277"/>
    <w:rsid w:val="00FA2643"/>
    <w:rsid w:val="00FA2A2B"/>
    <w:rsid w:val="00FA2EC7"/>
    <w:rsid w:val="00FA3470"/>
    <w:rsid w:val="00FA39E3"/>
    <w:rsid w:val="00FA3B4D"/>
    <w:rsid w:val="00FA4176"/>
    <w:rsid w:val="00FA456A"/>
    <w:rsid w:val="00FA4ADA"/>
    <w:rsid w:val="00FA520B"/>
    <w:rsid w:val="00FA548A"/>
    <w:rsid w:val="00FA66FD"/>
    <w:rsid w:val="00FA6815"/>
    <w:rsid w:val="00FA68CA"/>
    <w:rsid w:val="00FA6D35"/>
    <w:rsid w:val="00FA6E25"/>
    <w:rsid w:val="00FB0097"/>
    <w:rsid w:val="00FB0254"/>
    <w:rsid w:val="00FB03DF"/>
    <w:rsid w:val="00FB0F1B"/>
    <w:rsid w:val="00FB186E"/>
    <w:rsid w:val="00FB1F88"/>
    <w:rsid w:val="00FB3968"/>
    <w:rsid w:val="00FB4E43"/>
    <w:rsid w:val="00FB523D"/>
    <w:rsid w:val="00FB5C6C"/>
    <w:rsid w:val="00FB5E97"/>
    <w:rsid w:val="00FB639E"/>
    <w:rsid w:val="00FB77AB"/>
    <w:rsid w:val="00FB7BBF"/>
    <w:rsid w:val="00FC0372"/>
    <w:rsid w:val="00FC1C78"/>
    <w:rsid w:val="00FC206D"/>
    <w:rsid w:val="00FC2B04"/>
    <w:rsid w:val="00FC2FEB"/>
    <w:rsid w:val="00FC30A4"/>
    <w:rsid w:val="00FC30D4"/>
    <w:rsid w:val="00FC3456"/>
    <w:rsid w:val="00FC3B91"/>
    <w:rsid w:val="00FC5992"/>
    <w:rsid w:val="00FC6573"/>
    <w:rsid w:val="00FC7071"/>
    <w:rsid w:val="00FC78FC"/>
    <w:rsid w:val="00FD0468"/>
    <w:rsid w:val="00FD0581"/>
    <w:rsid w:val="00FD1824"/>
    <w:rsid w:val="00FD1D93"/>
    <w:rsid w:val="00FD1DDB"/>
    <w:rsid w:val="00FD208B"/>
    <w:rsid w:val="00FD253D"/>
    <w:rsid w:val="00FD2F16"/>
    <w:rsid w:val="00FD370E"/>
    <w:rsid w:val="00FD6323"/>
    <w:rsid w:val="00FD6AFB"/>
    <w:rsid w:val="00FD6D55"/>
    <w:rsid w:val="00FD6EBB"/>
    <w:rsid w:val="00FD7F24"/>
    <w:rsid w:val="00FE00DE"/>
    <w:rsid w:val="00FE2294"/>
    <w:rsid w:val="00FE351A"/>
    <w:rsid w:val="00FE3C57"/>
    <w:rsid w:val="00FE48CD"/>
    <w:rsid w:val="00FE4AA4"/>
    <w:rsid w:val="00FE4AC6"/>
    <w:rsid w:val="00FE4D61"/>
    <w:rsid w:val="00FE4F66"/>
    <w:rsid w:val="00FE5FA1"/>
    <w:rsid w:val="00FE609B"/>
    <w:rsid w:val="00FE6161"/>
    <w:rsid w:val="00FE72FD"/>
    <w:rsid w:val="00FE7B77"/>
    <w:rsid w:val="00FF00AD"/>
    <w:rsid w:val="00FF0F05"/>
    <w:rsid w:val="00FF113C"/>
    <w:rsid w:val="00FF2502"/>
    <w:rsid w:val="00FF36FD"/>
    <w:rsid w:val="00FF378B"/>
    <w:rsid w:val="00FF3FCF"/>
    <w:rsid w:val="00FF412A"/>
    <w:rsid w:val="00FF420A"/>
    <w:rsid w:val="00FF49E4"/>
    <w:rsid w:val="00FF67D9"/>
    <w:rsid w:val="00FF68AD"/>
    <w:rsid w:val="00FF75FD"/>
    <w:rsid w:val="00FF7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7729"/>
    <w:rPr>
      <w:rFonts w:ascii="CordiaUPC" w:hAnsi="CordiaUPC" w:cs="CordiaUPC"/>
    </w:rPr>
  </w:style>
  <w:style w:type="paragraph" w:styleId="1">
    <w:name w:val="heading 1"/>
    <w:basedOn w:val="a"/>
    <w:next w:val="a"/>
    <w:qFormat/>
    <w:rsid w:val="00EB5F0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EB5F0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qFormat/>
    <w:rsid w:val="00EB5F0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 New"/>
      <w:sz w:val="32"/>
      <w:szCs w:val="32"/>
    </w:rPr>
  </w:style>
  <w:style w:type="paragraph" w:styleId="4">
    <w:name w:val="heading 4"/>
    <w:basedOn w:val="a"/>
    <w:next w:val="a"/>
    <w:qFormat/>
    <w:rsid w:val="00EB5F0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5">
    <w:name w:val="heading 5"/>
    <w:basedOn w:val="a"/>
    <w:next w:val="a"/>
    <w:qFormat/>
    <w:rsid w:val="00EB5F0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6">
    <w:name w:val="heading 6"/>
    <w:basedOn w:val="a"/>
    <w:next w:val="a"/>
    <w:qFormat/>
    <w:rsid w:val="00EB5F0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7">
    <w:name w:val="heading 7"/>
    <w:basedOn w:val="a"/>
    <w:next w:val="a"/>
    <w:qFormat/>
    <w:rsid w:val="00EB5F0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8">
    <w:name w:val="heading 8"/>
    <w:basedOn w:val="a"/>
    <w:next w:val="a"/>
    <w:qFormat/>
    <w:rsid w:val="00EB5F0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9">
    <w:name w:val="heading 9"/>
    <w:basedOn w:val="a"/>
    <w:next w:val="a"/>
    <w:qFormat/>
    <w:rsid w:val="00EB5F0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B5F01"/>
    <w:pPr>
      <w:tabs>
        <w:tab w:val="center" w:pos="4153"/>
        <w:tab w:val="right" w:pos="8306"/>
      </w:tabs>
    </w:pPr>
    <w:rPr>
      <w:rFonts w:cs="Angsana New"/>
    </w:rPr>
  </w:style>
  <w:style w:type="paragraph" w:styleId="a5">
    <w:name w:val="footer"/>
    <w:basedOn w:val="a"/>
    <w:rsid w:val="00EB5F01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EB5F01"/>
    <w:pPr>
      <w:spacing w:before="120" w:after="120"/>
    </w:pPr>
    <w:rPr>
      <w:b/>
      <w:bCs/>
    </w:rPr>
  </w:style>
  <w:style w:type="paragraph" w:styleId="a7">
    <w:name w:val="Block Text"/>
    <w:basedOn w:val="a"/>
    <w:rsid w:val="00EB5F0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a8">
    <w:name w:val="Body Text"/>
    <w:basedOn w:val="a"/>
    <w:link w:val="a9"/>
    <w:rsid w:val="00EB5F0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aa">
    <w:name w:val="Body Text Indent"/>
    <w:basedOn w:val="a"/>
    <w:rsid w:val="00EB5F0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20">
    <w:name w:val="Body Text 2"/>
    <w:basedOn w:val="a"/>
    <w:rsid w:val="00EB5F0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21">
    <w:name w:val="Body Text Indent 2"/>
    <w:basedOn w:val="a"/>
    <w:rsid w:val="00EB5F0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31">
    <w:name w:val="Body Text Indent 3"/>
    <w:basedOn w:val="a"/>
    <w:rsid w:val="00EB5F0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32">
    <w:name w:val="Body Text 3"/>
    <w:basedOn w:val="a"/>
    <w:rsid w:val="00EB5F0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ab">
    <w:name w:val="Balloon Text"/>
    <w:basedOn w:val="a"/>
    <w:semiHidden/>
    <w:rsid w:val="00842AFA"/>
    <w:rPr>
      <w:rFonts w:ascii="Tahoma" w:hAnsi="Tahoma" w:cs="Angsana New"/>
      <w:sz w:val="16"/>
      <w:szCs w:val="18"/>
    </w:rPr>
  </w:style>
  <w:style w:type="table" w:styleId="ac">
    <w:name w:val="Table Grid"/>
    <w:basedOn w:val="a1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7044C1"/>
    <w:pPr>
      <w:ind w:left="720" w:hanging="360"/>
    </w:pPr>
    <w:rPr>
      <w:lang w:eastAsia="zh-CN"/>
    </w:rPr>
  </w:style>
  <w:style w:type="paragraph" w:styleId="23">
    <w:name w:val="List Bullet 2"/>
    <w:basedOn w:val="a"/>
    <w:rsid w:val="007044C1"/>
    <w:pPr>
      <w:ind w:left="720" w:hanging="360"/>
    </w:pPr>
    <w:rPr>
      <w:lang w:eastAsia="zh-CN"/>
    </w:rPr>
  </w:style>
  <w:style w:type="paragraph" w:styleId="ad">
    <w:name w:val="Date"/>
    <w:basedOn w:val="a"/>
    <w:next w:val="a"/>
    <w:rsid w:val="007044C1"/>
    <w:rPr>
      <w:rFonts w:cs="Angsana New"/>
      <w:szCs w:val="23"/>
      <w:lang w:eastAsia="zh-CN"/>
    </w:rPr>
  </w:style>
  <w:style w:type="character" w:customStyle="1" w:styleId="a4">
    <w:name w:val="หัวกระดาษ อักขระ"/>
    <w:link w:val="a3"/>
    <w:uiPriority w:val="99"/>
    <w:rsid w:val="004D5463"/>
    <w:rPr>
      <w:rFonts w:ascii="CordiaUPC" w:hAnsi="CordiaUPC" w:cs="CordiaUPC"/>
    </w:rPr>
  </w:style>
  <w:style w:type="character" w:customStyle="1" w:styleId="30">
    <w:name w:val="หัวเรื่อง 3 อักขระ"/>
    <w:link w:val="3"/>
    <w:rsid w:val="00457729"/>
    <w:rPr>
      <w:rFonts w:ascii="AngsanaUPC" w:hAnsi="AngsanaUPC" w:cs="AngsanaUPC"/>
      <w:sz w:val="32"/>
      <w:szCs w:val="32"/>
    </w:rPr>
  </w:style>
  <w:style w:type="paragraph" w:styleId="ae">
    <w:name w:val="List Paragraph"/>
    <w:basedOn w:val="a"/>
    <w:uiPriority w:val="34"/>
    <w:qFormat/>
    <w:rsid w:val="00607DDD"/>
    <w:pPr>
      <w:ind w:left="720"/>
    </w:pPr>
    <w:rPr>
      <w:rFonts w:cs="Angsana New"/>
      <w:szCs w:val="25"/>
    </w:rPr>
  </w:style>
  <w:style w:type="paragraph" w:customStyle="1" w:styleId="block">
    <w:name w:val="block"/>
    <w:aliases w:val="b"/>
    <w:basedOn w:val="a8"/>
    <w:rsid w:val="00FC5992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a"/>
    <w:rsid w:val="0081753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customStyle="1" w:styleId="Default">
    <w:name w:val="Default"/>
    <w:rsid w:val="002C2F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af">
    <w:name w:val="page number"/>
    <w:basedOn w:val="a0"/>
    <w:rsid w:val="006D10FE"/>
  </w:style>
  <w:style w:type="paragraph" w:styleId="af0">
    <w:name w:val="Subtitle"/>
    <w:basedOn w:val="a"/>
    <w:next w:val="a"/>
    <w:link w:val="af1"/>
    <w:qFormat/>
    <w:rsid w:val="00716469"/>
    <w:pPr>
      <w:spacing w:after="60"/>
      <w:jc w:val="center"/>
      <w:outlineLvl w:val="1"/>
    </w:pPr>
    <w:rPr>
      <w:rFonts w:ascii="Cambria" w:hAnsi="Cambria" w:cs="Angsana New"/>
      <w:sz w:val="24"/>
      <w:szCs w:val="30"/>
    </w:rPr>
  </w:style>
  <w:style w:type="character" w:customStyle="1" w:styleId="af1">
    <w:name w:val="ชื่อเรื่องรอง อักขระ"/>
    <w:link w:val="af0"/>
    <w:rsid w:val="00716469"/>
    <w:rPr>
      <w:rFonts w:ascii="Cambria" w:eastAsia="Times New Roman" w:hAnsi="Cambria" w:cs="Angsana New"/>
      <w:sz w:val="24"/>
      <w:szCs w:val="30"/>
    </w:rPr>
  </w:style>
  <w:style w:type="character" w:customStyle="1" w:styleId="a9">
    <w:name w:val="เนื้อความ อักขระ"/>
    <w:link w:val="a8"/>
    <w:rsid w:val="00797388"/>
    <w:rPr>
      <w:rFonts w:ascii="AngsanaUPC" w:hAnsi="AngsanaUPC" w:cs="AngsanaUP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B5B40-0E4C-496B-BFDE-9746AD0A2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2556</TotalTime>
  <Pages>30</Pages>
  <Words>7655</Words>
  <Characters>43640</Characters>
  <Application>Microsoft Office Word</Application>
  <DocSecurity>0</DocSecurity>
  <Lines>363</Lines>
  <Paragraphs>102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51193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p</cp:lastModifiedBy>
  <cp:revision>247</cp:revision>
  <cp:lastPrinted>2018-10-29T07:06:00Z</cp:lastPrinted>
  <dcterms:created xsi:type="dcterms:W3CDTF">2018-05-18T12:21:00Z</dcterms:created>
  <dcterms:modified xsi:type="dcterms:W3CDTF">2018-10-29T07:06:00Z</dcterms:modified>
</cp:coreProperties>
</file>