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1DC3" w:rsidRDefault="00FD1DC3" w:rsidP="00F6390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63"/>
        <w:jc w:val="center"/>
        <w:rPr>
          <w:rFonts w:ascii="Angsana New" w:hAnsi="Angsana New" w:cs="Angsana New"/>
          <w:sz w:val="30"/>
          <w:szCs w:val="30"/>
          <w:cs/>
        </w:rPr>
      </w:pPr>
    </w:p>
    <w:p w:rsidR="005A1B6E" w:rsidRPr="00480D6F" w:rsidRDefault="005A1B6E" w:rsidP="00F6390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63"/>
        <w:jc w:val="center"/>
        <w:rPr>
          <w:rFonts w:ascii="Angsana New" w:hAnsi="Angsana New" w:cs="Angsana New"/>
          <w:sz w:val="30"/>
          <w:szCs w:val="30"/>
        </w:rPr>
      </w:pPr>
    </w:p>
    <w:p w:rsidR="00FD1DC3" w:rsidRPr="00480D6F" w:rsidRDefault="00FD1DC3" w:rsidP="00F6390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63"/>
        <w:jc w:val="center"/>
        <w:rPr>
          <w:rFonts w:ascii="Angsana New" w:hAnsi="Angsana New" w:cs="Angsana New"/>
          <w:sz w:val="30"/>
          <w:szCs w:val="30"/>
        </w:rPr>
      </w:pPr>
    </w:p>
    <w:p w:rsidR="00FD1DC3" w:rsidRPr="00480D6F" w:rsidRDefault="00FD1DC3" w:rsidP="00F6390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63"/>
        <w:jc w:val="center"/>
        <w:rPr>
          <w:rFonts w:ascii="Angsana New" w:hAnsi="Angsana New" w:cs="Angsana New"/>
          <w:sz w:val="30"/>
          <w:szCs w:val="30"/>
        </w:rPr>
      </w:pPr>
    </w:p>
    <w:p w:rsidR="00FD1DC3" w:rsidRPr="00480D6F" w:rsidRDefault="00FD1DC3" w:rsidP="00F6390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63"/>
        <w:jc w:val="center"/>
        <w:rPr>
          <w:rFonts w:ascii="Angsana New" w:hAnsi="Angsana New" w:cs="Angsana New"/>
          <w:sz w:val="30"/>
          <w:szCs w:val="30"/>
        </w:rPr>
      </w:pPr>
    </w:p>
    <w:p w:rsidR="00FD1DC3" w:rsidRPr="00480D6F" w:rsidRDefault="00FD1DC3" w:rsidP="00F6390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63"/>
        <w:jc w:val="center"/>
        <w:rPr>
          <w:rFonts w:ascii="Angsana New" w:hAnsi="Angsana New" w:cs="Angsana New"/>
          <w:sz w:val="30"/>
          <w:szCs w:val="30"/>
        </w:rPr>
      </w:pPr>
    </w:p>
    <w:p w:rsidR="00FD1DC3" w:rsidRPr="00480D6F" w:rsidRDefault="00FD1DC3" w:rsidP="00F6390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63"/>
        <w:jc w:val="center"/>
        <w:rPr>
          <w:rFonts w:ascii="Angsana New" w:hAnsi="Angsana New" w:cs="Angsana New"/>
          <w:sz w:val="30"/>
          <w:szCs w:val="30"/>
        </w:rPr>
      </w:pPr>
    </w:p>
    <w:p w:rsidR="00FD1DC3" w:rsidRPr="00480D6F" w:rsidRDefault="00FD1DC3" w:rsidP="00F6390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63"/>
        <w:jc w:val="center"/>
        <w:rPr>
          <w:rFonts w:ascii="Angsana New" w:hAnsi="Angsana New" w:cs="Angsana New"/>
          <w:sz w:val="30"/>
          <w:szCs w:val="30"/>
        </w:rPr>
      </w:pPr>
    </w:p>
    <w:p w:rsidR="00FD1DC3" w:rsidRPr="00480D6F" w:rsidRDefault="00FD1DC3" w:rsidP="00F6390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63"/>
        <w:jc w:val="center"/>
        <w:rPr>
          <w:rFonts w:ascii="Angsana New" w:hAnsi="Angsana New" w:cs="Angsana New"/>
          <w:sz w:val="30"/>
          <w:szCs w:val="30"/>
        </w:rPr>
      </w:pPr>
    </w:p>
    <w:p w:rsidR="00FD1DC3" w:rsidRPr="00480D6F" w:rsidRDefault="00FD1DC3" w:rsidP="00F6390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63"/>
        <w:jc w:val="center"/>
        <w:rPr>
          <w:rFonts w:ascii="Angsana New" w:hAnsi="Angsana New" w:cs="Angsana New"/>
          <w:sz w:val="30"/>
          <w:szCs w:val="30"/>
        </w:rPr>
      </w:pPr>
    </w:p>
    <w:p w:rsidR="00FD1DC3" w:rsidRPr="00480D6F" w:rsidRDefault="00FD1DC3" w:rsidP="00F6390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63"/>
        <w:jc w:val="center"/>
        <w:rPr>
          <w:rFonts w:ascii="Angsana New" w:hAnsi="Angsana New" w:cs="Angsana New"/>
          <w:sz w:val="30"/>
          <w:szCs w:val="30"/>
        </w:rPr>
      </w:pPr>
    </w:p>
    <w:p w:rsidR="00FD1DC3" w:rsidRPr="00EF646B" w:rsidRDefault="00FD1DC3" w:rsidP="00F6390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63"/>
        <w:jc w:val="center"/>
        <w:rPr>
          <w:rFonts w:ascii="Angsana New" w:hAnsi="Angsana New" w:cs="Angsana New"/>
          <w:sz w:val="52"/>
          <w:szCs w:val="52"/>
        </w:rPr>
      </w:pPr>
      <w:r w:rsidRPr="00EF646B">
        <w:rPr>
          <w:rFonts w:ascii="Angsana New" w:hAnsi="Angsana New" w:cs="Angsana New"/>
          <w:sz w:val="52"/>
          <w:szCs w:val="52"/>
          <w:cs/>
        </w:rPr>
        <w:t xml:space="preserve">บริษัท แผ่นดินทอง </w:t>
      </w:r>
      <w:proofErr w:type="spellStart"/>
      <w:r w:rsidRPr="00EF646B">
        <w:rPr>
          <w:rFonts w:ascii="Angsana New" w:hAnsi="Angsana New" w:cs="Angsana New"/>
          <w:sz w:val="52"/>
          <w:szCs w:val="52"/>
          <w:cs/>
        </w:rPr>
        <w:t>พร็อพเพอร์ตี้</w:t>
      </w:r>
      <w:proofErr w:type="spellEnd"/>
      <w:r w:rsidRPr="00EF646B">
        <w:rPr>
          <w:rFonts w:ascii="Angsana New" w:hAnsi="Angsana New" w:cs="Angsana New"/>
          <w:sz w:val="52"/>
          <w:szCs w:val="52"/>
          <w:cs/>
        </w:rPr>
        <w:t xml:space="preserve"> ดี</w:t>
      </w:r>
      <w:proofErr w:type="spellStart"/>
      <w:r w:rsidRPr="00EF646B">
        <w:rPr>
          <w:rFonts w:ascii="Angsana New" w:hAnsi="Angsana New" w:cs="Angsana New"/>
          <w:sz w:val="52"/>
          <w:szCs w:val="52"/>
          <w:cs/>
        </w:rPr>
        <w:t>เวลล</w:t>
      </w:r>
      <w:proofErr w:type="spellEnd"/>
      <w:r w:rsidRPr="00EF646B">
        <w:rPr>
          <w:rFonts w:ascii="Angsana New" w:hAnsi="Angsana New" w:cs="Angsana New"/>
          <w:sz w:val="52"/>
          <w:szCs w:val="52"/>
          <w:cs/>
        </w:rPr>
        <w:t>อป</w:t>
      </w:r>
      <w:proofErr w:type="spellStart"/>
      <w:r w:rsidRPr="00EF646B">
        <w:rPr>
          <w:rFonts w:ascii="Angsana New" w:hAnsi="Angsana New" w:cs="Angsana New"/>
          <w:sz w:val="52"/>
          <w:szCs w:val="52"/>
          <w:cs/>
        </w:rPr>
        <w:t>เม้นท์</w:t>
      </w:r>
      <w:proofErr w:type="spellEnd"/>
      <w:r w:rsidR="000F026B" w:rsidRPr="00EF646B">
        <w:rPr>
          <w:rFonts w:ascii="Angsana New" w:hAnsi="Angsana New" w:cs="Angsana New"/>
          <w:sz w:val="52"/>
          <w:szCs w:val="52"/>
        </w:rPr>
        <w:t xml:space="preserve"> </w:t>
      </w:r>
      <w:r w:rsidRPr="00EF646B">
        <w:rPr>
          <w:rFonts w:ascii="Angsana New" w:hAnsi="Angsana New" w:cs="Angsana New"/>
          <w:sz w:val="52"/>
          <w:szCs w:val="52"/>
          <w:cs/>
        </w:rPr>
        <w:t xml:space="preserve">จำกัด </w:t>
      </w:r>
      <w:r w:rsidRPr="00EF646B">
        <w:rPr>
          <w:rFonts w:ascii="Angsana New" w:hAnsi="Angsana New" w:cs="Angsana New"/>
          <w:sz w:val="52"/>
          <w:szCs w:val="52"/>
        </w:rPr>
        <w:t>(</w:t>
      </w:r>
      <w:r w:rsidRPr="00EF646B">
        <w:rPr>
          <w:rFonts w:ascii="Angsana New" w:hAnsi="Angsana New" w:cs="Angsana New"/>
          <w:sz w:val="52"/>
          <w:szCs w:val="52"/>
          <w:cs/>
        </w:rPr>
        <w:t>มหาชน</w:t>
      </w:r>
      <w:r w:rsidRPr="00EF646B">
        <w:rPr>
          <w:rFonts w:ascii="Angsana New" w:hAnsi="Angsana New" w:cs="Angsana New"/>
          <w:sz w:val="52"/>
          <w:szCs w:val="52"/>
        </w:rPr>
        <w:t>)</w:t>
      </w:r>
      <w:r w:rsidRPr="00EF646B">
        <w:rPr>
          <w:rFonts w:ascii="Angsana New" w:hAnsi="Angsana New" w:cs="Angsana New"/>
          <w:sz w:val="52"/>
          <w:szCs w:val="52"/>
          <w:cs/>
        </w:rPr>
        <w:t>และบริษัทย่อย</w:t>
      </w:r>
    </w:p>
    <w:p w:rsidR="00FD1DC3" w:rsidRPr="00EF646B" w:rsidRDefault="00FD1DC3" w:rsidP="00F6390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63"/>
        <w:jc w:val="center"/>
        <w:rPr>
          <w:rFonts w:ascii="Angsana New" w:hAnsi="Angsana New" w:cs="Angsana New"/>
          <w:sz w:val="52"/>
          <w:szCs w:val="52"/>
        </w:rPr>
      </w:pPr>
    </w:p>
    <w:p w:rsidR="00122061" w:rsidRDefault="00FB23EB" w:rsidP="008A646A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EF646B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</w:t>
      </w:r>
      <w:r w:rsidR="002B115E" w:rsidRPr="00EF646B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สำหรับ</w:t>
      </w:r>
      <w:r w:rsidR="001349F4" w:rsidRPr="00EF646B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ปีสิ้นสุด</w:t>
      </w:r>
      <w:r w:rsidR="002B115E" w:rsidRPr="00EF646B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วันที่ </w:t>
      </w:r>
      <w:r w:rsidR="002B115E" w:rsidRPr="00EF646B">
        <w:rPr>
          <w:rFonts w:ascii="Angsana New" w:hAnsi="Angsana New" w:cs="Angsana New"/>
          <w:b w:val="0"/>
          <w:bCs w:val="0"/>
          <w:sz w:val="32"/>
          <w:szCs w:val="32"/>
        </w:rPr>
        <w:t>30</w:t>
      </w:r>
      <w:r w:rsidR="002B115E" w:rsidRPr="00EF646B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กันยายน </w:t>
      </w:r>
      <w:r w:rsidR="002B115E" w:rsidRPr="00EF646B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34464B" w:rsidRPr="00EF646B">
        <w:rPr>
          <w:rFonts w:ascii="Angsana New" w:hAnsi="Angsana New" w:cs="Angsana New"/>
          <w:b w:val="0"/>
          <w:bCs w:val="0"/>
          <w:sz w:val="32"/>
          <w:szCs w:val="32"/>
        </w:rPr>
        <w:t>1</w:t>
      </w:r>
      <w:r w:rsidR="00860579" w:rsidRPr="00EF646B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</w:p>
    <w:p w:rsidR="00FD1DC3" w:rsidRPr="00EF646B" w:rsidRDefault="00FD1DC3" w:rsidP="008A646A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EF646B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:rsidR="00FD1DC3" w:rsidRPr="00EF646B" w:rsidRDefault="00FD1DC3" w:rsidP="008A646A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EF646B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:rsidR="00FD1DC3" w:rsidRPr="00EF646B" w:rsidRDefault="00FD1DC3" w:rsidP="00F639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63"/>
        <w:jc w:val="both"/>
        <w:rPr>
          <w:rFonts w:ascii="Angsana New" w:hAnsi="Angsana New"/>
        </w:rPr>
      </w:pPr>
    </w:p>
    <w:p w:rsidR="00BB0C92" w:rsidRPr="00EF646B" w:rsidRDefault="00BB0C92" w:rsidP="00F639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63"/>
        <w:jc w:val="both"/>
        <w:rPr>
          <w:rFonts w:ascii="Angsana New" w:hAnsi="Angsana New"/>
        </w:rPr>
      </w:pPr>
    </w:p>
    <w:p w:rsidR="00BB0C92" w:rsidRPr="00EF646B" w:rsidRDefault="00BB0C92" w:rsidP="00F639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63"/>
        <w:jc w:val="both"/>
        <w:rPr>
          <w:rFonts w:ascii="Angsana New" w:hAnsi="Angsana New"/>
        </w:rPr>
      </w:pPr>
    </w:p>
    <w:p w:rsidR="00BB0C92" w:rsidRPr="00EF646B" w:rsidRDefault="00BB0C92" w:rsidP="00F639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63"/>
        <w:jc w:val="both"/>
        <w:rPr>
          <w:rFonts w:ascii="Angsana New" w:hAnsi="Angsana New"/>
        </w:rPr>
      </w:pPr>
    </w:p>
    <w:p w:rsidR="00BB0C92" w:rsidRPr="00EF646B" w:rsidRDefault="00BB0C92" w:rsidP="00F639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63"/>
        <w:jc w:val="both"/>
        <w:rPr>
          <w:rFonts w:ascii="Angsana New" w:hAnsi="Angsana New"/>
        </w:rPr>
      </w:pPr>
    </w:p>
    <w:p w:rsidR="00BB0C92" w:rsidRPr="00EF646B" w:rsidRDefault="00BB0C92" w:rsidP="00F639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63"/>
        <w:jc w:val="both"/>
        <w:rPr>
          <w:rFonts w:ascii="Angsana New" w:hAnsi="Angsana New"/>
          <w:cs/>
        </w:rPr>
        <w:sectPr w:rsidR="00BB0C92" w:rsidRPr="00EF646B" w:rsidSect="00A66F35">
          <w:headerReference w:type="default" r:id="rId8"/>
          <w:footerReference w:type="even" r:id="rId9"/>
          <w:footerReference w:type="default" r:id="rId10"/>
          <w:pgSz w:w="11909" w:h="16834" w:code="9"/>
          <w:pgMar w:top="691" w:right="1440" w:bottom="576" w:left="1440" w:header="720" w:footer="720" w:gutter="0"/>
          <w:pgNumType w:start="0"/>
          <w:cols w:space="720"/>
          <w:titlePg/>
        </w:sectPr>
      </w:pPr>
    </w:p>
    <w:p w:rsidR="00854CD1" w:rsidRPr="00EF646B" w:rsidRDefault="00854CD1" w:rsidP="00935729">
      <w:pPr>
        <w:tabs>
          <w:tab w:val="left" w:pos="8640"/>
        </w:tabs>
        <w:spacing w:line="240" w:lineRule="auto"/>
        <w:ind w:right="-58"/>
        <w:rPr>
          <w:rFonts w:ascii="Angsana New" w:hAnsi="Angsana New"/>
          <w:b/>
          <w:bCs/>
          <w:sz w:val="32"/>
          <w:szCs w:val="32"/>
        </w:rPr>
      </w:pPr>
    </w:p>
    <w:p w:rsidR="00854CD1" w:rsidRPr="00EF646B" w:rsidRDefault="00854CD1" w:rsidP="00935729">
      <w:pPr>
        <w:tabs>
          <w:tab w:val="left" w:pos="8640"/>
        </w:tabs>
        <w:spacing w:line="240" w:lineRule="auto"/>
        <w:ind w:right="-58"/>
        <w:rPr>
          <w:rFonts w:ascii="Angsana New" w:hAnsi="Angsana New"/>
          <w:b/>
          <w:bCs/>
          <w:sz w:val="32"/>
          <w:szCs w:val="32"/>
        </w:rPr>
      </w:pPr>
    </w:p>
    <w:p w:rsidR="00854CD1" w:rsidRPr="00EF646B" w:rsidRDefault="00854CD1" w:rsidP="00935729">
      <w:pPr>
        <w:tabs>
          <w:tab w:val="left" w:pos="8640"/>
        </w:tabs>
        <w:spacing w:line="240" w:lineRule="auto"/>
        <w:ind w:right="-58"/>
        <w:rPr>
          <w:rFonts w:ascii="Angsana New" w:hAnsi="Angsana New"/>
          <w:b/>
          <w:bCs/>
          <w:sz w:val="32"/>
          <w:szCs w:val="32"/>
        </w:rPr>
      </w:pPr>
    </w:p>
    <w:p w:rsidR="00854CD1" w:rsidRPr="00EF646B" w:rsidRDefault="00854CD1" w:rsidP="00935729">
      <w:pPr>
        <w:tabs>
          <w:tab w:val="left" w:pos="8640"/>
        </w:tabs>
        <w:spacing w:line="240" w:lineRule="auto"/>
        <w:ind w:right="-58"/>
        <w:rPr>
          <w:rFonts w:ascii="Angsana New" w:hAnsi="Angsana New"/>
          <w:b/>
          <w:bCs/>
          <w:sz w:val="32"/>
          <w:szCs w:val="32"/>
        </w:rPr>
      </w:pPr>
    </w:p>
    <w:p w:rsidR="00761B23" w:rsidRPr="00386D70" w:rsidRDefault="00761B23" w:rsidP="00761B23">
      <w:pPr>
        <w:tabs>
          <w:tab w:val="left" w:pos="8640"/>
        </w:tabs>
        <w:ind w:right="-63"/>
        <w:rPr>
          <w:rFonts w:ascii="Angsana New" w:hAnsi="Angsana New"/>
          <w:b/>
          <w:sz w:val="32"/>
          <w:szCs w:val="32"/>
        </w:rPr>
      </w:pPr>
      <w:bookmarkStart w:id="0" w:name="_GoBack"/>
      <w:bookmarkEnd w:id="0"/>
      <w:r w:rsidRPr="00386D70">
        <w:rPr>
          <w:rFonts w:ascii="Angsana New" w:hAnsi="Angsana New"/>
          <w:b/>
          <w:bCs/>
          <w:sz w:val="32"/>
          <w:szCs w:val="32"/>
          <w:cs/>
        </w:rPr>
        <w:t>รายงานของผู้สอบบัญชีรับอนุญาต</w:t>
      </w:r>
    </w:p>
    <w:p w:rsidR="00761B23" w:rsidRPr="00EF646B" w:rsidRDefault="00761B23" w:rsidP="00761B23">
      <w:pPr>
        <w:spacing w:line="240" w:lineRule="auto"/>
        <w:ind w:right="-63"/>
        <w:jc w:val="both"/>
        <w:rPr>
          <w:rFonts w:ascii="Angsana New" w:hAnsi="Angsana New"/>
          <w:b/>
          <w:bCs/>
          <w:sz w:val="30"/>
          <w:szCs w:val="30"/>
        </w:rPr>
      </w:pPr>
    </w:p>
    <w:p w:rsidR="00761B23" w:rsidRPr="00EF646B" w:rsidRDefault="00761B23" w:rsidP="00761B23">
      <w:pPr>
        <w:spacing w:line="240" w:lineRule="auto"/>
        <w:ind w:right="-63"/>
        <w:jc w:val="both"/>
        <w:rPr>
          <w:rFonts w:ascii="Angsana New" w:hAnsi="Angsana New"/>
          <w:b/>
          <w:bCs/>
          <w:sz w:val="30"/>
          <w:szCs w:val="30"/>
        </w:rPr>
      </w:pPr>
      <w:r w:rsidRPr="00EF646B">
        <w:rPr>
          <w:rFonts w:ascii="Angsana New" w:hAnsi="Angsana New"/>
          <w:b/>
          <w:bCs/>
          <w:sz w:val="30"/>
          <w:szCs w:val="30"/>
          <w:cs/>
        </w:rPr>
        <w:t xml:space="preserve">เสนอ ผู้ถือหุ้นบริษัท แผ่นดินทอง </w:t>
      </w:r>
      <w:proofErr w:type="spellStart"/>
      <w:r w:rsidRPr="00EF646B">
        <w:rPr>
          <w:rFonts w:ascii="Angsana New" w:hAnsi="Angsana New"/>
          <w:b/>
          <w:bCs/>
          <w:sz w:val="30"/>
          <w:szCs w:val="30"/>
          <w:cs/>
        </w:rPr>
        <w:t>พร็อพเพอร์ตี้</w:t>
      </w:r>
      <w:proofErr w:type="spellEnd"/>
      <w:r w:rsidRPr="00EF646B">
        <w:rPr>
          <w:rFonts w:ascii="Angsana New" w:hAnsi="Angsana New"/>
          <w:b/>
          <w:bCs/>
          <w:sz w:val="30"/>
          <w:szCs w:val="30"/>
          <w:cs/>
        </w:rPr>
        <w:t xml:space="preserve"> ดี</w:t>
      </w:r>
      <w:proofErr w:type="spellStart"/>
      <w:r w:rsidRPr="00EF646B">
        <w:rPr>
          <w:rFonts w:ascii="Angsana New" w:hAnsi="Angsana New"/>
          <w:b/>
          <w:bCs/>
          <w:sz w:val="30"/>
          <w:szCs w:val="30"/>
          <w:cs/>
        </w:rPr>
        <w:t>เวลล</w:t>
      </w:r>
      <w:proofErr w:type="spellEnd"/>
      <w:r w:rsidRPr="00EF646B">
        <w:rPr>
          <w:rFonts w:ascii="Angsana New" w:hAnsi="Angsana New"/>
          <w:b/>
          <w:bCs/>
          <w:sz w:val="30"/>
          <w:szCs w:val="30"/>
          <w:cs/>
        </w:rPr>
        <w:t>อป</w:t>
      </w:r>
      <w:proofErr w:type="spellStart"/>
      <w:r w:rsidRPr="00EF646B">
        <w:rPr>
          <w:rFonts w:ascii="Angsana New" w:hAnsi="Angsana New"/>
          <w:b/>
          <w:bCs/>
          <w:sz w:val="30"/>
          <w:szCs w:val="30"/>
          <w:cs/>
        </w:rPr>
        <w:t>เม้นท์</w:t>
      </w:r>
      <w:proofErr w:type="spellEnd"/>
      <w:r w:rsidRPr="00EF646B">
        <w:rPr>
          <w:rFonts w:ascii="Angsana New" w:hAnsi="Angsana New"/>
          <w:b/>
          <w:bCs/>
          <w:sz w:val="30"/>
          <w:szCs w:val="30"/>
          <w:cs/>
        </w:rPr>
        <w:t xml:space="preserve"> จำกัด (มหาชน)</w:t>
      </w:r>
    </w:p>
    <w:p w:rsidR="00761B23" w:rsidRPr="00EF646B" w:rsidRDefault="00761B23" w:rsidP="00761B23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761B23" w:rsidRPr="00EF646B" w:rsidRDefault="00761B23" w:rsidP="00761B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  <w:r w:rsidRPr="00EF646B">
        <w:rPr>
          <w:rFonts w:ascii="Angsana New" w:hAnsi="Angsana New"/>
          <w:i/>
          <w:iCs/>
          <w:sz w:val="30"/>
          <w:szCs w:val="30"/>
          <w:cs/>
        </w:rPr>
        <w:t>ความเห็น</w:t>
      </w:r>
    </w:p>
    <w:p w:rsidR="00761B23" w:rsidRPr="00EF646B" w:rsidRDefault="00761B23" w:rsidP="00761B23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761B23" w:rsidRPr="00EF646B" w:rsidRDefault="00761B23" w:rsidP="00761B23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EF646B">
        <w:rPr>
          <w:rFonts w:ascii="Angsana New" w:hAnsi="Angsana New"/>
          <w:sz w:val="30"/>
          <w:szCs w:val="30"/>
          <w:cs/>
        </w:rPr>
        <w:t>ข้าพเจ้าได้ตรวจสอบงบการเงินรวมและงบการเงินเฉพาะกิจการของบริษัท</w:t>
      </w:r>
      <w:r w:rsidRPr="00EF646B">
        <w:rPr>
          <w:rFonts w:ascii="Angsana New" w:hAnsi="Angsana New"/>
          <w:sz w:val="30"/>
          <w:szCs w:val="30"/>
        </w:rPr>
        <w:t xml:space="preserve"> </w:t>
      </w:r>
      <w:r w:rsidRPr="00EF646B">
        <w:rPr>
          <w:rFonts w:ascii="Angsana New" w:hAnsi="Angsana New"/>
          <w:sz w:val="30"/>
          <w:szCs w:val="30"/>
          <w:cs/>
        </w:rPr>
        <w:t xml:space="preserve">แผ่นดินทอง </w:t>
      </w:r>
      <w:proofErr w:type="spellStart"/>
      <w:r w:rsidRPr="00EF646B">
        <w:rPr>
          <w:rFonts w:ascii="Angsana New" w:hAnsi="Angsana New"/>
          <w:sz w:val="30"/>
          <w:szCs w:val="30"/>
          <w:cs/>
        </w:rPr>
        <w:t>พร็อพเพอร์ตี้</w:t>
      </w:r>
      <w:proofErr w:type="spellEnd"/>
      <w:r w:rsidRPr="00EF646B">
        <w:rPr>
          <w:rFonts w:ascii="Angsana New" w:hAnsi="Angsana New"/>
          <w:sz w:val="30"/>
          <w:szCs w:val="30"/>
          <w:cs/>
        </w:rPr>
        <w:t xml:space="preserve"> ดี</w:t>
      </w:r>
      <w:proofErr w:type="spellStart"/>
      <w:r w:rsidRPr="00EF646B">
        <w:rPr>
          <w:rFonts w:ascii="Angsana New" w:hAnsi="Angsana New"/>
          <w:sz w:val="30"/>
          <w:szCs w:val="30"/>
          <w:cs/>
        </w:rPr>
        <w:t>เวลล</w:t>
      </w:r>
      <w:proofErr w:type="spellEnd"/>
      <w:r w:rsidRPr="00EF646B">
        <w:rPr>
          <w:rFonts w:ascii="Angsana New" w:hAnsi="Angsana New"/>
          <w:sz w:val="30"/>
          <w:szCs w:val="30"/>
          <w:cs/>
        </w:rPr>
        <w:t>อป</w:t>
      </w:r>
      <w:proofErr w:type="spellStart"/>
      <w:r w:rsidRPr="00EF646B">
        <w:rPr>
          <w:rFonts w:ascii="Angsana New" w:hAnsi="Angsana New"/>
          <w:sz w:val="30"/>
          <w:szCs w:val="30"/>
          <w:cs/>
        </w:rPr>
        <w:t>เม้นท์</w:t>
      </w:r>
      <w:proofErr w:type="spellEnd"/>
      <w:r w:rsidRPr="00EF646B">
        <w:rPr>
          <w:rFonts w:ascii="Angsana New" w:hAnsi="Angsana New"/>
          <w:sz w:val="30"/>
          <w:szCs w:val="30"/>
          <w:cs/>
        </w:rPr>
        <w:t xml:space="preserve"> จำกัด (มหาชน) และบริษัทย่อย (กลุ่มบริษัท)</w:t>
      </w:r>
      <w:r w:rsidRPr="00EF646B">
        <w:rPr>
          <w:rFonts w:ascii="Angsana New" w:hAnsi="Angsana New"/>
          <w:sz w:val="30"/>
          <w:szCs w:val="30"/>
        </w:rPr>
        <w:t xml:space="preserve"> </w:t>
      </w:r>
      <w:r w:rsidRPr="00EF646B">
        <w:rPr>
          <w:rFonts w:ascii="Angsana New" w:hAnsi="Angsana New"/>
          <w:sz w:val="30"/>
          <w:szCs w:val="30"/>
          <w:cs/>
        </w:rPr>
        <w:t xml:space="preserve">และของเฉพาะบริษัท แผ่นดินทอง </w:t>
      </w:r>
      <w:proofErr w:type="spellStart"/>
      <w:r w:rsidRPr="00EF646B">
        <w:rPr>
          <w:rFonts w:ascii="Angsana New" w:hAnsi="Angsana New"/>
          <w:sz w:val="30"/>
          <w:szCs w:val="30"/>
          <w:cs/>
        </w:rPr>
        <w:t>พร็อพเพอร์ตี้</w:t>
      </w:r>
      <w:proofErr w:type="spellEnd"/>
      <w:r w:rsidRPr="00EF646B">
        <w:rPr>
          <w:rFonts w:ascii="Angsana New" w:hAnsi="Angsana New"/>
          <w:sz w:val="30"/>
          <w:szCs w:val="30"/>
          <w:cs/>
        </w:rPr>
        <w:t xml:space="preserve"> ดี</w:t>
      </w:r>
      <w:proofErr w:type="spellStart"/>
      <w:r w:rsidRPr="00EF646B">
        <w:rPr>
          <w:rFonts w:ascii="Angsana New" w:hAnsi="Angsana New"/>
          <w:sz w:val="30"/>
          <w:szCs w:val="30"/>
          <w:cs/>
        </w:rPr>
        <w:t>เวลล</w:t>
      </w:r>
      <w:proofErr w:type="spellEnd"/>
      <w:r w:rsidRPr="00EF646B">
        <w:rPr>
          <w:rFonts w:ascii="Angsana New" w:hAnsi="Angsana New"/>
          <w:sz w:val="30"/>
          <w:szCs w:val="30"/>
          <w:cs/>
        </w:rPr>
        <w:t>อป</w:t>
      </w:r>
      <w:proofErr w:type="spellStart"/>
      <w:r w:rsidRPr="00EF646B">
        <w:rPr>
          <w:rFonts w:ascii="Angsana New" w:hAnsi="Angsana New"/>
          <w:sz w:val="30"/>
          <w:szCs w:val="30"/>
          <w:cs/>
        </w:rPr>
        <w:t>เม้นท์</w:t>
      </w:r>
      <w:proofErr w:type="spellEnd"/>
      <w:r w:rsidRPr="00EF646B">
        <w:rPr>
          <w:rFonts w:ascii="Angsana New" w:hAnsi="Angsana New"/>
          <w:sz w:val="30"/>
          <w:szCs w:val="30"/>
          <w:cs/>
        </w:rPr>
        <w:t xml:space="preserve"> จำกัด (มหาชน) (บริษัท)</w:t>
      </w:r>
      <w:r w:rsidRPr="00EF646B">
        <w:rPr>
          <w:rFonts w:ascii="Angsana New" w:hAnsi="Angsana New"/>
          <w:sz w:val="30"/>
          <w:szCs w:val="30"/>
        </w:rPr>
        <w:t xml:space="preserve"> </w:t>
      </w:r>
      <w:r w:rsidRPr="00EF646B">
        <w:rPr>
          <w:rFonts w:ascii="Angsana New" w:hAnsi="Angsana New"/>
          <w:sz w:val="30"/>
          <w:szCs w:val="30"/>
          <w:cs/>
        </w:rPr>
        <w:t>ตามลำดับ ซึ่งประกอบด้วยงบแสดงฐานะการเงินรวมและงบแสดงฐานะการเงินเฉพาะกิจการ</w:t>
      </w:r>
      <w:r w:rsidRPr="00EF646B">
        <w:rPr>
          <w:rFonts w:ascii="Angsana New" w:hAnsi="Angsana New"/>
          <w:sz w:val="30"/>
          <w:szCs w:val="30"/>
        </w:rPr>
        <w:t xml:space="preserve"> </w:t>
      </w:r>
      <w:r w:rsidRPr="00EF646B">
        <w:rPr>
          <w:rFonts w:ascii="Angsana New" w:hAnsi="Angsana New"/>
          <w:sz w:val="30"/>
          <w:szCs w:val="30"/>
          <w:cs/>
        </w:rPr>
        <w:t>ณ</w:t>
      </w:r>
      <w:r w:rsidRPr="00EF646B">
        <w:rPr>
          <w:rFonts w:ascii="Angsana New" w:hAnsi="Angsana New"/>
          <w:sz w:val="30"/>
          <w:szCs w:val="30"/>
        </w:rPr>
        <w:t xml:space="preserve"> </w:t>
      </w:r>
      <w:r w:rsidRPr="00EF646B">
        <w:rPr>
          <w:rFonts w:ascii="Angsana New" w:hAnsi="Angsana New"/>
          <w:sz w:val="30"/>
          <w:szCs w:val="30"/>
          <w:cs/>
        </w:rPr>
        <w:t xml:space="preserve">วันที่ </w:t>
      </w:r>
      <w:r w:rsidR="00FB23EB" w:rsidRPr="00EF646B">
        <w:rPr>
          <w:rFonts w:ascii="Angsana New" w:hAnsi="Angsana New"/>
          <w:sz w:val="30"/>
          <w:szCs w:val="30"/>
        </w:rPr>
        <w:t xml:space="preserve">30 </w:t>
      </w:r>
      <w:r w:rsidR="00FB23EB" w:rsidRPr="00EF646B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="00FB23EB" w:rsidRPr="00EF646B">
        <w:rPr>
          <w:rFonts w:ascii="Angsana New" w:hAnsi="Angsana New"/>
          <w:sz w:val="30"/>
          <w:szCs w:val="30"/>
        </w:rPr>
        <w:t>256</w:t>
      </w:r>
      <w:r w:rsidR="001349F4" w:rsidRPr="00EF646B">
        <w:rPr>
          <w:rFonts w:ascii="Angsana New" w:hAnsi="Angsana New" w:hint="cs"/>
          <w:sz w:val="30"/>
          <w:szCs w:val="30"/>
          <w:cs/>
        </w:rPr>
        <w:t>1</w:t>
      </w:r>
      <w:r w:rsidRPr="00EF646B">
        <w:rPr>
          <w:rFonts w:ascii="Angsana New" w:hAnsi="Angsana New"/>
          <w:sz w:val="30"/>
          <w:szCs w:val="30"/>
        </w:rPr>
        <w:t xml:space="preserve"> </w:t>
      </w:r>
      <w:r w:rsidRPr="00EF646B">
        <w:rPr>
          <w:rFonts w:ascii="Angsana New" w:hAnsi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Pr="00EF646B">
        <w:rPr>
          <w:rFonts w:ascii="Angsana New" w:hAnsi="Angsana New"/>
          <w:sz w:val="30"/>
          <w:szCs w:val="30"/>
        </w:rPr>
        <w:t xml:space="preserve"> </w:t>
      </w:r>
      <w:r w:rsidRPr="00EF646B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</w:t>
      </w:r>
      <w:r w:rsidR="00FB23EB" w:rsidRPr="00EF646B">
        <w:rPr>
          <w:rFonts w:ascii="Angsana New" w:hAnsi="Angsana New"/>
          <w:sz w:val="30"/>
          <w:szCs w:val="30"/>
          <w:cs/>
        </w:rPr>
        <w:t>งบกระแสเงินสดเฉพาะกิจการ</w:t>
      </w:r>
      <w:r w:rsidR="002B115E" w:rsidRPr="00EF646B">
        <w:rPr>
          <w:rFonts w:ascii="Angsana New" w:hAnsi="Angsana New"/>
          <w:sz w:val="30"/>
          <w:szCs w:val="30"/>
          <w:cs/>
        </w:rPr>
        <w:t>สำหรับ</w:t>
      </w:r>
      <w:r w:rsidR="001349F4" w:rsidRPr="00EF646B">
        <w:rPr>
          <w:rFonts w:ascii="Angsana New" w:hAnsi="Angsana New" w:hint="cs"/>
          <w:sz w:val="30"/>
          <w:szCs w:val="30"/>
          <w:cs/>
        </w:rPr>
        <w:t>ปีสิ้นสุด</w:t>
      </w:r>
      <w:r w:rsidR="002B115E" w:rsidRPr="00EF646B">
        <w:rPr>
          <w:rFonts w:ascii="Angsana New" w:hAnsi="Angsana New"/>
          <w:sz w:val="30"/>
          <w:szCs w:val="30"/>
          <w:cs/>
        </w:rPr>
        <w:t xml:space="preserve">วันที่ </w:t>
      </w:r>
      <w:r w:rsidR="002B115E" w:rsidRPr="00EF646B">
        <w:rPr>
          <w:rFonts w:ascii="Angsana New" w:hAnsi="Angsana New"/>
          <w:sz w:val="30"/>
          <w:szCs w:val="30"/>
        </w:rPr>
        <w:t>30</w:t>
      </w:r>
      <w:r w:rsidR="002B115E" w:rsidRPr="00EF646B">
        <w:rPr>
          <w:rFonts w:ascii="Angsana New" w:hAnsi="Angsana New"/>
          <w:sz w:val="30"/>
          <w:szCs w:val="30"/>
          <w:cs/>
        </w:rPr>
        <w:t xml:space="preserve"> กันยายน </w:t>
      </w:r>
      <w:r w:rsidR="002B115E" w:rsidRPr="00EF646B">
        <w:rPr>
          <w:rFonts w:ascii="Angsana New" w:hAnsi="Angsana New"/>
          <w:sz w:val="30"/>
          <w:szCs w:val="30"/>
        </w:rPr>
        <w:t>256</w:t>
      </w:r>
      <w:r w:rsidR="001349F4" w:rsidRPr="00EF646B">
        <w:rPr>
          <w:rFonts w:ascii="Angsana New" w:hAnsi="Angsana New" w:hint="cs"/>
          <w:sz w:val="30"/>
          <w:szCs w:val="30"/>
          <w:cs/>
        </w:rPr>
        <w:t>1</w:t>
      </w:r>
      <w:r w:rsidRPr="00EF646B">
        <w:rPr>
          <w:rFonts w:ascii="Angsana New" w:hAnsi="Angsana New"/>
          <w:sz w:val="30"/>
          <w:szCs w:val="30"/>
          <w:cs/>
        </w:rPr>
        <w:t xml:space="preserve"> รวมถึงหมายเหตุซึ่งประกอบด้วยสรุปนโยบายการบัญชีที่สำคัญและเรื่องอื่นๆ </w:t>
      </w:r>
    </w:p>
    <w:p w:rsidR="00761B23" w:rsidRPr="00EF646B" w:rsidRDefault="00761B23" w:rsidP="00761B23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761B23" w:rsidRPr="00EF646B" w:rsidRDefault="00761B23" w:rsidP="00761B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/>
          <w:sz w:val="30"/>
          <w:szCs w:val="30"/>
          <w:cs/>
        </w:rPr>
        <w:t>ข้าพเจ้าเห็นว่า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 ตามลำดับ ณ</w:t>
      </w:r>
      <w:r w:rsidRPr="00EF646B">
        <w:rPr>
          <w:rFonts w:ascii="Angsana New" w:hAnsi="Angsana New"/>
          <w:sz w:val="30"/>
          <w:szCs w:val="30"/>
        </w:rPr>
        <w:t xml:space="preserve"> </w:t>
      </w:r>
      <w:r w:rsidRPr="00EF646B">
        <w:rPr>
          <w:rFonts w:ascii="Angsana New" w:hAnsi="Angsana New"/>
          <w:sz w:val="30"/>
          <w:szCs w:val="30"/>
          <w:cs/>
        </w:rPr>
        <w:t>วันที่</w:t>
      </w:r>
      <w:r w:rsidRPr="00EF646B">
        <w:rPr>
          <w:rFonts w:ascii="Angsana New" w:hAnsi="Angsana New"/>
          <w:sz w:val="30"/>
          <w:szCs w:val="30"/>
        </w:rPr>
        <w:t xml:space="preserve"> 3</w:t>
      </w:r>
      <w:r w:rsidR="00FB23EB" w:rsidRPr="00EF646B">
        <w:rPr>
          <w:rFonts w:ascii="Angsana New" w:hAnsi="Angsana New"/>
          <w:sz w:val="30"/>
          <w:szCs w:val="30"/>
        </w:rPr>
        <w:t xml:space="preserve">0 </w:t>
      </w:r>
      <w:r w:rsidR="00FB23EB" w:rsidRPr="00EF646B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="00FB23EB" w:rsidRPr="00EF646B">
        <w:rPr>
          <w:rFonts w:ascii="Angsana New" w:hAnsi="Angsana New"/>
          <w:sz w:val="30"/>
          <w:szCs w:val="30"/>
        </w:rPr>
        <w:t>256</w:t>
      </w:r>
      <w:r w:rsidR="001349F4" w:rsidRPr="00EF646B">
        <w:rPr>
          <w:rFonts w:ascii="Angsana New" w:hAnsi="Angsana New" w:hint="cs"/>
          <w:sz w:val="30"/>
          <w:szCs w:val="30"/>
          <w:cs/>
        </w:rPr>
        <w:t>1</w:t>
      </w:r>
      <w:r w:rsidRPr="00EF646B">
        <w:rPr>
          <w:rFonts w:ascii="Angsana New" w:hAnsi="Angsana New"/>
          <w:sz w:val="30"/>
          <w:szCs w:val="30"/>
          <w:cs/>
        </w:rPr>
        <w:t xml:space="preserve"> ผลการดำเนินงานรวมและผลการดำเนินงานเฉพาะกิจการและกระแสเงินสดรวมและกระแสเงินสดเฉพาะกิจการ</w:t>
      </w:r>
      <w:r w:rsidR="002B115E" w:rsidRPr="00EF646B">
        <w:rPr>
          <w:rFonts w:ascii="Angsana New" w:hAnsi="Angsana New"/>
          <w:sz w:val="30"/>
          <w:szCs w:val="30"/>
          <w:cs/>
        </w:rPr>
        <w:t>สำหรับ</w:t>
      </w:r>
      <w:r w:rsidR="001349F4" w:rsidRPr="00EF646B">
        <w:rPr>
          <w:rFonts w:ascii="Angsana New" w:hAnsi="Angsana New" w:hint="cs"/>
          <w:sz w:val="30"/>
          <w:szCs w:val="30"/>
          <w:cs/>
        </w:rPr>
        <w:t>ปีสิ้นสุด</w:t>
      </w:r>
      <w:r w:rsidR="00386D70">
        <w:rPr>
          <w:rFonts w:ascii="Angsana New" w:hAnsi="Angsana New"/>
          <w:sz w:val="30"/>
          <w:szCs w:val="30"/>
          <w:cs/>
        </w:rPr>
        <w:t>วัน</w:t>
      </w:r>
      <w:r w:rsidR="00386D70">
        <w:rPr>
          <w:rFonts w:ascii="Angsana New" w:hAnsi="Angsana New" w:hint="cs"/>
          <w:sz w:val="30"/>
          <w:szCs w:val="30"/>
          <w:cs/>
        </w:rPr>
        <w:t xml:space="preserve">เดียวกัน </w:t>
      </w:r>
      <w:r w:rsidRPr="00EF646B">
        <w:rPr>
          <w:rFonts w:ascii="Angsana New" w:hAnsi="Angsana New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โดยถูกต้องตามที่ควรในสาระสำคัญตามมาตรฐานการรายงานทางการเงิน</w:t>
      </w:r>
    </w:p>
    <w:p w:rsidR="00761B23" w:rsidRPr="00EF646B" w:rsidRDefault="00761B23" w:rsidP="00761B23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</w:p>
    <w:p w:rsidR="00761B23" w:rsidRPr="00EF646B" w:rsidRDefault="00761B23" w:rsidP="00761B23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EF646B">
        <w:rPr>
          <w:rFonts w:ascii="Angsana New" w:eastAsia="Calibri" w:hAnsi="Angsana New"/>
          <w:i/>
          <w:iCs/>
          <w:sz w:val="30"/>
          <w:szCs w:val="30"/>
          <w:cs/>
        </w:rPr>
        <w:t>เกณฑ์ในการแสดงความเห็น</w:t>
      </w:r>
    </w:p>
    <w:p w:rsidR="00761B23" w:rsidRPr="00EF646B" w:rsidRDefault="00761B23" w:rsidP="00761B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5659F3" w:rsidRDefault="00761B23" w:rsidP="00761B23">
      <w:pPr>
        <w:jc w:val="thaiDistribute"/>
        <w:rPr>
          <w:rFonts w:ascii="Angsana New" w:eastAsia="Calibri" w:hAnsi="Angsana New"/>
          <w:sz w:val="30"/>
          <w:szCs w:val="30"/>
          <w:cs/>
        </w:rPr>
        <w:sectPr w:rsidR="005659F3" w:rsidSect="001E455C">
          <w:headerReference w:type="default" r:id="rId11"/>
          <w:footerReference w:type="default" r:id="rId12"/>
          <w:pgSz w:w="11907" w:h="16840" w:code="9"/>
          <w:pgMar w:top="691" w:right="1152" w:bottom="720" w:left="1152" w:header="720" w:footer="720" w:gutter="0"/>
          <w:cols w:space="708"/>
          <w:docGrid w:linePitch="360"/>
        </w:sectPr>
      </w:pPr>
      <w:r w:rsidRPr="00EF646B">
        <w:rPr>
          <w:rFonts w:ascii="Angsana New" w:eastAsia="Calibri" w:hAnsi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3A2686" w:rsidRPr="00EF646B">
        <w:rPr>
          <w:rFonts w:ascii="Angsana New" w:eastAsia="Calibri" w:hAnsi="Angsana New" w:hint="cs"/>
          <w:sz w:val="30"/>
          <w:szCs w:val="30"/>
          <w:cs/>
        </w:rPr>
        <w:t>วรรค</w:t>
      </w:r>
      <w:r w:rsidRPr="00EF646B">
        <w:rPr>
          <w:rFonts w:ascii="Angsana New" w:eastAsia="Calibri" w:hAnsi="Angsana New"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Pr="00EF646B">
        <w:rPr>
          <w:rFonts w:ascii="Angsana New" w:eastAsia="Calibri" w:hAnsi="Angsana New" w:hint="cs"/>
          <w:sz w:val="30"/>
          <w:szCs w:val="30"/>
          <w:cs/>
        </w:rPr>
        <w:t>รวมและงบการเงินเฉพาะกิจการ</w:t>
      </w:r>
      <w:r w:rsidRPr="00EF646B">
        <w:rPr>
          <w:rFonts w:ascii="Angsana New" w:eastAsia="Calibri" w:hAnsi="Angsana New"/>
          <w:sz w:val="30"/>
          <w:szCs w:val="30"/>
          <w:cs/>
        </w:rPr>
        <w:t>ในรายงานของข้าพเจ้า ข้าพเจ้ามีความเป็นอิสระจาก</w:t>
      </w:r>
      <w:r w:rsidRPr="00EF646B">
        <w:rPr>
          <w:rFonts w:ascii="Angsana New" w:eastAsia="Calibri" w:hAnsi="Angsana New" w:hint="cs"/>
          <w:sz w:val="30"/>
          <w:szCs w:val="30"/>
          <w:cs/>
        </w:rPr>
        <w:t>กลุ่มบริษัทและ</w:t>
      </w:r>
      <w:r w:rsidRPr="00EF646B">
        <w:rPr>
          <w:rFonts w:ascii="Angsana New" w:eastAsia="Calibri" w:hAnsi="Angsana New"/>
          <w:sz w:val="30"/>
          <w:szCs w:val="30"/>
          <w:cs/>
        </w:rPr>
        <w:t>บริษัทตามข้อกำหนดจรรยาบรรณของผู้ประกอบวิชาชีพบัญชีที่กำหนดโดยสภาวิชาชีพบัญชี</w:t>
      </w:r>
      <w:r w:rsidRPr="00EF646B">
        <w:rPr>
          <w:rFonts w:ascii="Angsana New" w:eastAsia="Calibri" w:hAnsi="Angsana New"/>
          <w:sz w:val="30"/>
          <w:szCs w:val="30"/>
        </w:rPr>
        <w:t xml:space="preserve"> </w:t>
      </w:r>
      <w:r w:rsidRPr="00EF646B">
        <w:rPr>
          <w:rFonts w:ascii="Angsana New" w:eastAsia="Calibri" w:hAnsi="Angsana New"/>
          <w:sz w:val="30"/>
          <w:szCs w:val="30"/>
          <w:cs/>
        </w:rPr>
        <w:t>ในส่วนที่เกี่ยวข้องกับการตรวจสอบงบการเงิน</w:t>
      </w:r>
      <w:r w:rsidRPr="00EF646B">
        <w:rPr>
          <w:rFonts w:ascii="Angsana New" w:eastAsia="Calibri" w:hAnsi="Angsana New" w:hint="cs"/>
          <w:sz w:val="30"/>
          <w:szCs w:val="30"/>
          <w:cs/>
        </w:rPr>
        <w:t>รวมและงบการเงินเฉพาะกิจการ</w:t>
      </w:r>
      <w:r w:rsidRPr="00EF646B">
        <w:rPr>
          <w:rFonts w:ascii="Angsana New" w:eastAsia="Calibri" w:hAnsi="Angsana New"/>
          <w:sz w:val="30"/>
          <w:szCs w:val="30"/>
          <w:cs/>
        </w:rPr>
        <w:t xml:space="preserve"> และข้าพเจ้าได้ปฏิบัติตามความ</w:t>
      </w:r>
      <w:r w:rsidR="00386D70">
        <w:rPr>
          <w:rFonts w:ascii="Angsana New" w:eastAsia="Calibri" w:hAnsi="Angsana New"/>
          <w:sz w:val="30"/>
          <w:szCs w:val="30"/>
          <w:cs/>
        </w:rPr>
        <w:br/>
      </w:r>
      <w:r w:rsidRPr="00EF646B">
        <w:rPr>
          <w:rFonts w:ascii="Angsana New" w:eastAsia="Calibri" w:hAnsi="Angsana New"/>
          <w:sz w:val="30"/>
          <w:szCs w:val="30"/>
          <w:cs/>
        </w:rPr>
        <w:t>รับผิดชอบด้านจรรยาบรรณอื่น</w:t>
      </w:r>
      <w:r w:rsidRPr="00EF646B">
        <w:rPr>
          <w:rFonts w:ascii="Angsana New" w:eastAsia="Calibri" w:hAnsi="Angsana New"/>
          <w:sz w:val="30"/>
          <w:szCs w:val="30"/>
        </w:rPr>
        <w:t xml:space="preserve"> </w:t>
      </w:r>
      <w:r w:rsidRPr="00EF646B">
        <w:rPr>
          <w:rFonts w:ascii="Angsana New" w:eastAsia="Calibri" w:hAnsi="Angsana New"/>
          <w:sz w:val="30"/>
          <w:szCs w:val="30"/>
          <w:cs/>
        </w:rPr>
        <w:t>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761B23" w:rsidRPr="00EF646B" w:rsidRDefault="00761B23" w:rsidP="00761B23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EF646B">
        <w:rPr>
          <w:rFonts w:ascii="Angsana New" w:hAnsi="Angsana New"/>
          <w:i/>
          <w:iCs/>
          <w:sz w:val="30"/>
          <w:szCs w:val="30"/>
          <w:cs/>
        </w:rPr>
        <w:lastRenderedPageBreak/>
        <w:t>เรื่องสำคัญในการตรวจสอบ</w:t>
      </w:r>
    </w:p>
    <w:p w:rsidR="00761B23" w:rsidRPr="00EF646B" w:rsidRDefault="00761B23" w:rsidP="00761B23">
      <w:pPr>
        <w:jc w:val="thaiDistribute"/>
        <w:rPr>
          <w:rFonts w:ascii="Angsana New" w:eastAsia="Calibri" w:hAnsi="Angsana New"/>
          <w:sz w:val="14"/>
          <w:szCs w:val="14"/>
        </w:rPr>
      </w:pPr>
    </w:p>
    <w:p w:rsidR="00761B23" w:rsidRPr="00EF646B" w:rsidRDefault="00761B23" w:rsidP="00761B23">
      <w:pPr>
        <w:jc w:val="thaiDistribute"/>
        <w:rPr>
          <w:rFonts w:ascii="Angsana New" w:eastAsia="Calibri" w:hAnsi="Angsana New"/>
          <w:sz w:val="30"/>
          <w:szCs w:val="30"/>
        </w:rPr>
      </w:pPr>
      <w:r w:rsidRPr="00EF646B">
        <w:rPr>
          <w:rFonts w:ascii="Angsana New" w:eastAsia="Calibri" w:hAnsi="Angsana New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:rsidR="00761B23" w:rsidRPr="00EF646B" w:rsidRDefault="00761B23" w:rsidP="00761B23">
      <w:pPr>
        <w:jc w:val="thaiDistribute"/>
        <w:rPr>
          <w:rFonts w:ascii="Angsana New" w:eastAsia="Calibri" w:hAnsi="Angsana New"/>
          <w:sz w:val="12"/>
          <w:szCs w:val="12"/>
        </w:rPr>
      </w:pPr>
    </w:p>
    <w:tbl>
      <w:tblPr>
        <w:tblW w:w="97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65"/>
        <w:gridCol w:w="4768"/>
      </w:tblGrid>
      <w:tr w:rsidR="00761B23" w:rsidRPr="00EF646B" w:rsidTr="000A606F">
        <w:tc>
          <w:tcPr>
            <w:tcW w:w="9733" w:type="dxa"/>
            <w:gridSpan w:val="2"/>
            <w:shd w:val="clear" w:color="auto" w:fill="auto"/>
          </w:tcPr>
          <w:p w:rsidR="00761B23" w:rsidRPr="00EF646B" w:rsidRDefault="00761B23" w:rsidP="000A606F">
            <w:pPr>
              <w:spacing w:line="36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EF646B">
              <w:rPr>
                <w:rFonts w:hint="cs"/>
                <w:sz w:val="30"/>
                <w:szCs w:val="30"/>
                <w:cs/>
              </w:rPr>
              <w:t>มูลค่าของโครงการอสังหาริมทรัพย์ระหว่างการพัฒนา</w:t>
            </w:r>
          </w:p>
        </w:tc>
      </w:tr>
      <w:tr w:rsidR="00761B23" w:rsidRPr="00EF646B" w:rsidTr="000A606F">
        <w:tc>
          <w:tcPr>
            <w:tcW w:w="9733" w:type="dxa"/>
            <w:gridSpan w:val="2"/>
            <w:shd w:val="clear" w:color="auto" w:fill="auto"/>
          </w:tcPr>
          <w:p w:rsidR="00761B23" w:rsidRPr="00EF646B" w:rsidRDefault="006925C8" w:rsidP="00386D70">
            <w:pPr>
              <w:autoSpaceDE w:val="0"/>
              <w:autoSpaceDN w:val="0"/>
              <w:adjustRightInd w:val="0"/>
              <w:spacing w:line="36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</w:rPr>
              <w:t xml:space="preserve">อ้างถึงหมายเหตุ </w:t>
            </w:r>
            <w:r w:rsidRPr="00EF646B">
              <w:rPr>
                <w:rFonts w:ascii="Angsana New" w:hAnsi="Angsana New"/>
                <w:sz w:val="30"/>
                <w:szCs w:val="30"/>
              </w:rPr>
              <w:t>3</w:t>
            </w:r>
            <w:r w:rsidR="00386D70">
              <w:rPr>
                <w:rFonts w:ascii="Angsana New" w:hAnsi="Angsana New" w:hint="cs"/>
                <w:sz w:val="30"/>
                <w:szCs w:val="30"/>
                <w:cs/>
              </w:rPr>
              <w:t xml:space="preserve"> และ</w:t>
            </w: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EF646B">
              <w:rPr>
                <w:rFonts w:ascii="Angsana New" w:hAnsi="Angsana New"/>
                <w:sz w:val="30"/>
                <w:szCs w:val="30"/>
              </w:rPr>
              <w:t>8</w:t>
            </w:r>
            <w:r w:rsidR="00386D70">
              <w:rPr>
                <w:rFonts w:ascii="Angsana New" w:hAnsi="Angsana New" w:hint="cs"/>
                <w:sz w:val="30"/>
                <w:szCs w:val="30"/>
                <w:cs/>
              </w:rPr>
              <w:t xml:space="preserve"> ของงบการเงินรวมและงบการเงินเฉพาะกิจการ</w:t>
            </w:r>
          </w:p>
        </w:tc>
      </w:tr>
      <w:tr w:rsidR="00761B23" w:rsidRPr="00EF646B" w:rsidTr="000527F3">
        <w:tc>
          <w:tcPr>
            <w:tcW w:w="4965" w:type="dxa"/>
            <w:tcBorders>
              <w:bottom w:val="single" w:sz="4" w:space="0" w:color="auto"/>
            </w:tcBorders>
            <w:shd w:val="clear" w:color="auto" w:fill="auto"/>
          </w:tcPr>
          <w:p w:rsidR="00761B23" w:rsidRPr="00EF646B" w:rsidRDefault="00761B23" w:rsidP="000A606F">
            <w:pPr>
              <w:autoSpaceDE w:val="0"/>
              <w:autoSpaceDN w:val="0"/>
              <w:adjustRightInd w:val="0"/>
              <w:spacing w:line="36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64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768" w:type="dxa"/>
            <w:tcBorders>
              <w:bottom w:val="single" w:sz="4" w:space="0" w:color="auto"/>
            </w:tcBorders>
            <w:shd w:val="clear" w:color="auto" w:fill="auto"/>
          </w:tcPr>
          <w:p w:rsidR="00761B23" w:rsidRPr="00EF646B" w:rsidRDefault="00761B23" w:rsidP="000A606F">
            <w:pPr>
              <w:autoSpaceDE w:val="0"/>
              <w:autoSpaceDN w:val="0"/>
              <w:adjustRightInd w:val="0"/>
              <w:spacing w:line="36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64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</w:t>
            </w:r>
            <w:r w:rsidRPr="00EF646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ตรวจสอบ</w:t>
            </w:r>
            <w:r w:rsidRPr="00EF64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เรื่องดังกล่าวอย่างไร</w:t>
            </w:r>
          </w:p>
        </w:tc>
      </w:tr>
      <w:tr w:rsidR="00B81150" w:rsidRPr="00EF646B" w:rsidTr="000527F3">
        <w:tc>
          <w:tcPr>
            <w:tcW w:w="4965" w:type="dxa"/>
            <w:tcBorders>
              <w:bottom w:val="single" w:sz="4" w:space="0" w:color="auto"/>
            </w:tcBorders>
            <w:shd w:val="clear" w:color="auto" w:fill="auto"/>
          </w:tcPr>
          <w:p w:rsidR="00B81150" w:rsidRPr="00EF646B" w:rsidRDefault="00B81150" w:rsidP="000A606F">
            <w:pPr>
              <w:spacing w:line="360" w:lineRule="exact"/>
              <w:jc w:val="thaiDistribute"/>
              <w:rPr>
                <w:sz w:val="30"/>
                <w:szCs w:val="30"/>
                <w:cs/>
              </w:rPr>
            </w:pPr>
            <w:r w:rsidRPr="00EF646B">
              <w:rPr>
                <w:rFonts w:hint="cs"/>
                <w:sz w:val="30"/>
                <w:szCs w:val="30"/>
                <w:cs/>
              </w:rPr>
              <w:t>โครงการอสังหาริมทรัพย์ระหว่างพัฒนาของกลุ่มบริษัท ส่วนใหญ่ประกอบไปด้วย โครงการอสังหาริมทรัพย์เพื่อการพัฒนา และงานระหว่างก่อสร้าง</w:t>
            </w:r>
            <w:r w:rsidRPr="00EF646B">
              <w:rPr>
                <w:sz w:val="30"/>
                <w:szCs w:val="30"/>
              </w:rPr>
              <w:t xml:space="preserve"> </w:t>
            </w:r>
            <w:r w:rsidRPr="00EF646B">
              <w:rPr>
                <w:rFonts w:hint="cs"/>
                <w:sz w:val="30"/>
                <w:szCs w:val="30"/>
                <w:cs/>
              </w:rPr>
              <w:t xml:space="preserve">ซึ่งแสดงมูลค่าในราคาทุนหรือมูลค่าที่คาดว่าจะได้รับ แล้วแต่อย่างไรจะต่ำกว่า </w:t>
            </w:r>
          </w:p>
          <w:p w:rsidR="00B81150" w:rsidRPr="00EF646B" w:rsidRDefault="00B81150" w:rsidP="000527F3">
            <w:pPr>
              <w:spacing w:line="240" w:lineRule="auto"/>
              <w:jc w:val="thaiDistribute"/>
              <w:rPr>
                <w:sz w:val="20"/>
                <w:szCs w:val="20"/>
              </w:rPr>
            </w:pPr>
          </w:p>
          <w:p w:rsidR="00B81150" w:rsidRPr="00EF646B" w:rsidRDefault="00B81150" w:rsidP="000A606F">
            <w:pPr>
              <w:spacing w:line="360" w:lineRule="exact"/>
              <w:jc w:val="thaiDistribute"/>
              <w:rPr>
                <w:sz w:val="30"/>
                <w:szCs w:val="30"/>
                <w:cs/>
              </w:rPr>
            </w:pPr>
            <w:r w:rsidRPr="00EF646B">
              <w:rPr>
                <w:rFonts w:hint="cs"/>
                <w:sz w:val="30"/>
                <w:szCs w:val="30"/>
                <w:cs/>
              </w:rPr>
              <w:t>กลุ่มบริษัทมีการประเมินมูลค่าสุทธิที่จะได้รับของโครงการอสัง</w:t>
            </w:r>
            <w:r w:rsidR="00E141AA" w:rsidRPr="00EF646B">
              <w:rPr>
                <w:rFonts w:hint="cs"/>
                <w:sz w:val="30"/>
                <w:szCs w:val="30"/>
                <w:cs/>
              </w:rPr>
              <w:t>หาริมทรัพย์ระหว่างการพัฒนา ณ วัน</w:t>
            </w:r>
            <w:r w:rsidRPr="00EF646B">
              <w:rPr>
                <w:rFonts w:hint="cs"/>
                <w:sz w:val="30"/>
                <w:szCs w:val="30"/>
                <w:cs/>
              </w:rPr>
              <w:t>สิ้นรอบระยะเวลาที่รายงาน ซึ่งขึ้นอยู่กับการประมาณการราคาขายและต้นทุนการก่อสร้างที่จะเกิดขึ้นในอนาคตของกลุ่มบริษัท</w:t>
            </w:r>
          </w:p>
          <w:p w:rsidR="00B81150" w:rsidRPr="00EF646B" w:rsidRDefault="00B81150" w:rsidP="000527F3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/>
              <w:autoSpaceDN/>
              <w:adjustRightInd/>
              <w:jc w:val="thaiDistribute"/>
              <w:rPr>
                <w:rFonts w:ascii="Arial" w:hAnsi="Arial" w:cs="Angsana New"/>
                <w:color w:val="auto"/>
                <w:sz w:val="20"/>
                <w:szCs w:val="20"/>
              </w:rPr>
            </w:pPr>
          </w:p>
          <w:p w:rsidR="00B81150" w:rsidRPr="00EF646B" w:rsidRDefault="00B81150" w:rsidP="000A606F">
            <w:pPr>
              <w:spacing w:line="360" w:lineRule="exact"/>
              <w:jc w:val="thaiDistribute"/>
              <w:rPr>
                <w:sz w:val="30"/>
                <w:szCs w:val="30"/>
              </w:rPr>
            </w:pPr>
            <w:r w:rsidRPr="00EF646B">
              <w:rPr>
                <w:rFonts w:hint="cs"/>
                <w:sz w:val="30"/>
                <w:szCs w:val="30"/>
                <w:cs/>
              </w:rPr>
              <w:t>ความไม่แน่นอนในการประมาณการเหล่านี้ส่งผลกระทบต่อการประเมินมูลค่าตามบัญชีของโครงการอสังหาริมทรัพย์ระหว่างการพัฒนา การประมาณการราคาที่คาดว่าจะขายได้ในอนาคตขึ้นอยู่กับเงื่อนไขสภาพการตลาด</w:t>
            </w:r>
          </w:p>
          <w:p w:rsidR="00B81150" w:rsidRPr="00EF646B" w:rsidRDefault="00B81150" w:rsidP="000527F3">
            <w:pPr>
              <w:spacing w:line="240" w:lineRule="auto"/>
              <w:jc w:val="thaiDistribute"/>
              <w:rPr>
                <w:sz w:val="20"/>
                <w:szCs w:val="20"/>
              </w:rPr>
            </w:pPr>
          </w:p>
          <w:p w:rsidR="00B81150" w:rsidRPr="00EF646B" w:rsidRDefault="00B81150" w:rsidP="000A606F">
            <w:pPr>
              <w:spacing w:line="360" w:lineRule="exact"/>
              <w:jc w:val="thaiDistribute"/>
              <w:rPr>
                <w:sz w:val="30"/>
                <w:szCs w:val="30"/>
                <w:cs/>
              </w:rPr>
            </w:pPr>
            <w:r w:rsidRPr="00EF646B">
              <w:rPr>
                <w:rFonts w:hint="cs"/>
                <w:sz w:val="30"/>
                <w:szCs w:val="30"/>
                <w:cs/>
              </w:rPr>
              <w:t>กลุ่มบริษัทต้องประมาณการต้นทุนค่าก่อสร้างที่คาดว่าจะเกิดขึ้นซึ่งเกี่ยวข้องกับการใช้ดุลยพินิจของผู้บริหารและขึ้นอยู่กับหลายตัวแปร รวมถึงสภาพการตลาดที่เกี่ยวข้องกับวัสดุก่อสร้าง ต้นทุนการจ้างผู้รับเหมา และประเด็นในด้านการก่อสร้าง โดยเฉพาะอย่างยิ่งแผนในการดำเนินงานในโครงการที่อยู่ในระหว่างการก่อสร้างให้แล้วเสร็จ</w:t>
            </w:r>
          </w:p>
          <w:p w:rsidR="00B81150" w:rsidRPr="00EF646B" w:rsidRDefault="00B81150" w:rsidP="000527F3">
            <w:pPr>
              <w:spacing w:line="240" w:lineRule="auto"/>
              <w:ind w:left="720"/>
              <w:rPr>
                <w:sz w:val="20"/>
                <w:szCs w:val="20"/>
              </w:rPr>
            </w:pPr>
          </w:p>
          <w:p w:rsidR="000A606F" w:rsidRPr="00EF646B" w:rsidRDefault="00B81150" w:rsidP="000A606F">
            <w:pPr>
              <w:spacing w:line="360" w:lineRule="exact"/>
              <w:jc w:val="thaiDistribute"/>
              <w:rPr>
                <w:sz w:val="30"/>
                <w:szCs w:val="30"/>
              </w:rPr>
            </w:pPr>
            <w:r w:rsidRPr="00EF646B">
              <w:rPr>
                <w:rFonts w:hint="cs"/>
                <w:sz w:val="30"/>
                <w:szCs w:val="30"/>
                <w:cs/>
              </w:rPr>
              <w:t>เนื่องจากโครงการอสังหาริมทรัพย์ระหว่างการพัฒนามียอดคงเหลือที่มีนัยสำคัญในงบการเงินรวมและมีการใช้ดุลยพินิจ</w:t>
            </w:r>
            <w:r w:rsidR="00F7412D" w:rsidRPr="00EF646B">
              <w:rPr>
                <w:rFonts w:hint="cs"/>
                <w:sz w:val="30"/>
                <w:szCs w:val="30"/>
                <w:cs/>
              </w:rPr>
              <w:t>โดยผู้บริหาร</w:t>
            </w:r>
            <w:r w:rsidRPr="00EF646B">
              <w:rPr>
                <w:rFonts w:hint="cs"/>
                <w:sz w:val="30"/>
                <w:szCs w:val="30"/>
                <w:cs/>
              </w:rPr>
              <w:t>ในเรื่องของการประมาณการดังกล่าว ข้าพเจ้าจึงเห็นว่าเรื่องดังกล่าวเป็นเรื่องสำคัญในการตรวจสอบ</w:t>
            </w:r>
          </w:p>
          <w:p w:rsidR="00B81150" w:rsidRPr="00EF646B" w:rsidRDefault="00B81150" w:rsidP="000A606F">
            <w:pPr>
              <w:spacing w:line="36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4768" w:type="dxa"/>
            <w:tcBorders>
              <w:bottom w:val="single" w:sz="4" w:space="0" w:color="auto"/>
            </w:tcBorders>
            <w:shd w:val="clear" w:color="auto" w:fill="auto"/>
          </w:tcPr>
          <w:p w:rsidR="00B81150" w:rsidRPr="00EF646B" w:rsidRDefault="00B81150" w:rsidP="000A6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200" w:line="360" w:lineRule="exact"/>
              <w:contextualSpacing/>
              <w:rPr>
                <w:sz w:val="30"/>
                <w:szCs w:val="30"/>
              </w:rPr>
            </w:pPr>
            <w:r w:rsidRPr="00EF646B">
              <w:rPr>
                <w:rFonts w:hint="cs"/>
                <w:sz w:val="30"/>
                <w:szCs w:val="30"/>
                <w:cs/>
              </w:rPr>
              <w:t>โดยวิธีการตรวจสอบของข้าพเจ้าในเรื่องดังกล่าว รวมถึง</w:t>
            </w:r>
          </w:p>
          <w:p w:rsidR="00B81150" w:rsidRPr="00EF646B" w:rsidRDefault="00D06E8F" w:rsidP="000A606F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after="200" w:line="360" w:lineRule="exact"/>
              <w:contextualSpacing/>
              <w:jc w:val="thaiDistribute"/>
              <w:rPr>
                <w:sz w:val="30"/>
                <w:szCs w:val="30"/>
              </w:rPr>
            </w:pPr>
            <w:r w:rsidRPr="00EF646B">
              <w:rPr>
                <w:rFonts w:hint="cs"/>
                <w:sz w:val="30"/>
                <w:szCs w:val="30"/>
                <w:cs/>
              </w:rPr>
              <w:t>การ</w:t>
            </w:r>
            <w:r w:rsidR="00B81150" w:rsidRPr="00EF646B">
              <w:rPr>
                <w:rFonts w:hint="cs"/>
                <w:sz w:val="30"/>
                <w:szCs w:val="30"/>
                <w:cs/>
              </w:rPr>
              <w:t>ทำความเข้าใจและประเมินกระบวนการเกี่ยวกับการประมาณมูลค่าที่คาดว่าจะได้รับของโครงการอสังหาริมทรัพย์ระหว่างพัฒนา และทดสอบการควบคุมของกลุ่มบริษัทโดยการตรวจสอบการอนุมัติการกำหนดราคาขายและ</w:t>
            </w:r>
            <w:r w:rsidR="00E141AA" w:rsidRPr="00EF646B">
              <w:rPr>
                <w:rFonts w:hint="cs"/>
                <w:sz w:val="30"/>
                <w:szCs w:val="30"/>
                <w:cs/>
              </w:rPr>
              <w:t>ประมาณการ</w:t>
            </w:r>
            <w:r w:rsidR="00B81150" w:rsidRPr="00EF646B">
              <w:rPr>
                <w:rFonts w:hint="cs"/>
                <w:sz w:val="30"/>
                <w:szCs w:val="30"/>
                <w:cs/>
              </w:rPr>
              <w:t>ต้นทุน รวมถึงการสอบทานข้อมูลให้เป็นปัจจุบัน การกำหนดงบประมาณ การอนุมัติโดยผู้มีอำนาจ และการบันทึกต้นทุนขาย</w:t>
            </w:r>
          </w:p>
          <w:p w:rsidR="0083103B" w:rsidRPr="00EF646B" w:rsidRDefault="0083103B" w:rsidP="000A606F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after="200" w:line="360" w:lineRule="exact"/>
              <w:ind w:left="340"/>
              <w:contextualSpacing/>
              <w:jc w:val="thaiDistribute"/>
              <w:rPr>
                <w:sz w:val="20"/>
                <w:szCs w:val="20"/>
              </w:rPr>
            </w:pPr>
          </w:p>
          <w:p w:rsidR="0083103B" w:rsidRPr="00EF646B" w:rsidRDefault="00D06E8F" w:rsidP="000A606F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after="240" w:line="360" w:lineRule="exact"/>
              <w:contextualSpacing/>
              <w:jc w:val="thaiDistribute"/>
              <w:rPr>
                <w:sz w:val="30"/>
                <w:szCs w:val="30"/>
              </w:rPr>
            </w:pPr>
            <w:r w:rsidRPr="00EF646B">
              <w:rPr>
                <w:rFonts w:hint="cs"/>
                <w:sz w:val="30"/>
                <w:szCs w:val="30"/>
                <w:cs/>
              </w:rPr>
              <w:t>การ</w:t>
            </w:r>
            <w:r w:rsidR="00B81150" w:rsidRPr="00EF646B">
              <w:rPr>
                <w:rFonts w:hint="cs"/>
                <w:sz w:val="30"/>
                <w:szCs w:val="30"/>
                <w:cs/>
              </w:rPr>
              <w:t xml:space="preserve">ประเมินความเหมาะสมของการประมาณการราคาขายของกลุ่มบริษัท โดยวิธีการเปรียบเทียบประมาณการราคาขายกับราคาที่ขายได้จริง </w:t>
            </w:r>
          </w:p>
          <w:p w:rsidR="0083103B" w:rsidRPr="00EF646B" w:rsidRDefault="0083103B" w:rsidP="000A606F">
            <w:pPr>
              <w:pStyle w:val="ListParagraph"/>
              <w:spacing w:line="360" w:lineRule="exact"/>
              <w:rPr>
                <w:sz w:val="20"/>
                <w:szCs w:val="20"/>
                <w:cs/>
              </w:rPr>
            </w:pPr>
          </w:p>
          <w:p w:rsidR="001E455C" w:rsidRPr="00EF646B" w:rsidRDefault="00B81150" w:rsidP="000A606F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after="240" w:line="360" w:lineRule="exact"/>
              <w:contextualSpacing/>
              <w:jc w:val="thaiDistribute"/>
              <w:rPr>
                <w:sz w:val="30"/>
                <w:szCs w:val="30"/>
              </w:rPr>
            </w:pPr>
            <w:r w:rsidRPr="00EF646B">
              <w:rPr>
                <w:rFonts w:hint="cs"/>
                <w:sz w:val="30"/>
                <w:szCs w:val="30"/>
                <w:cs/>
              </w:rPr>
              <w:t>การประเมินความสมเหตุสมผลของการประมาณการงบประมาณในอนาคตของต้นทุนค่าก่อสร้างของโครงการโดยการเปรียบเทียบต้นทุนที่เกิดขึ้นจริงกับประมาณการต้นทุน และคำอธิบายของผู้บริหารเพื่อสนับสนุนประมาณการต้นทุนค่าก่อสร้างโดยเฉพาะอย่างยิ่งในโครงการที่มีกำไรต่ำและโครงการที่มี</w:t>
            </w:r>
            <w:r w:rsidR="001E455C" w:rsidRPr="00EF646B">
              <w:rPr>
                <w:rFonts w:hint="cs"/>
                <w:sz w:val="30"/>
                <w:szCs w:val="30"/>
                <w:cs/>
              </w:rPr>
              <w:t>การเคลื่อนไหวช้า</w:t>
            </w:r>
          </w:p>
          <w:p w:rsidR="001E455C" w:rsidRPr="00EF646B" w:rsidRDefault="001E455C" w:rsidP="000527F3">
            <w:pPr>
              <w:pStyle w:val="ListParagraph"/>
              <w:spacing w:line="240" w:lineRule="auto"/>
              <w:rPr>
                <w:sz w:val="20"/>
                <w:szCs w:val="20"/>
                <w:cs/>
              </w:rPr>
            </w:pPr>
          </w:p>
          <w:p w:rsidR="00B81150" w:rsidRPr="00EF646B" w:rsidRDefault="00B81150" w:rsidP="000A606F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after="240" w:line="360" w:lineRule="exact"/>
              <w:contextualSpacing/>
              <w:jc w:val="thaiDistribute"/>
              <w:rPr>
                <w:sz w:val="30"/>
                <w:szCs w:val="30"/>
              </w:rPr>
            </w:pPr>
            <w:r w:rsidRPr="00EF646B">
              <w:rPr>
                <w:rFonts w:hint="cs"/>
                <w:sz w:val="30"/>
                <w:szCs w:val="30"/>
                <w:cs/>
              </w:rPr>
              <w:t>การประเมินความเพียงพอของการเปิดเผยข้อมูลในหมายเหตุประกอบงบการเงินตามมาตรฐานการรายงานทางการเงิน</w:t>
            </w:r>
          </w:p>
        </w:tc>
      </w:tr>
    </w:tbl>
    <w:p w:rsidR="000527F3" w:rsidRPr="00EF646B" w:rsidRDefault="000527F3"/>
    <w:p w:rsidR="005659F3" w:rsidRDefault="005659F3">
      <w:r>
        <w:lastRenderedPageBreak/>
        <w:br w:type="page"/>
      </w:r>
    </w:p>
    <w:tbl>
      <w:tblPr>
        <w:tblW w:w="97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45"/>
        <w:gridCol w:w="20"/>
        <w:gridCol w:w="4750"/>
        <w:gridCol w:w="18"/>
      </w:tblGrid>
      <w:tr w:rsidR="006925C8" w:rsidRPr="00EF646B" w:rsidTr="00CE73C6">
        <w:tc>
          <w:tcPr>
            <w:tcW w:w="9733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6925C8" w:rsidRPr="00EF646B" w:rsidRDefault="008D52E3" w:rsidP="00811E3D">
            <w:pPr>
              <w:rPr>
                <w:sz w:val="30"/>
                <w:szCs w:val="30"/>
                <w:cs/>
              </w:rPr>
            </w:pPr>
            <w:r w:rsidRPr="00EF646B">
              <w:rPr>
                <w:rFonts w:hint="cs"/>
                <w:sz w:val="30"/>
                <w:szCs w:val="30"/>
                <w:cs/>
              </w:rPr>
              <w:lastRenderedPageBreak/>
              <w:t>มูลค่า</w:t>
            </w:r>
            <w:r w:rsidR="006925C8" w:rsidRPr="00EF646B">
              <w:rPr>
                <w:sz w:val="30"/>
                <w:szCs w:val="30"/>
                <w:cs/>
              </w:rPr>
              <w:t>ของเงินลงทุน</w:t>
            </w:r>
            <w:r w:rsidR="006925C8" w:rsidRPr="00EF646B">
              <w:rPr>
                <w:rFonts w:hint="cs"/>
                <w:sz w:val="30"/>
                <w:szCs w:val="30"/>
                <w:cs/>
              </w:rPr>
              <w:t>ในบริษัทร่วม</w:t>
            </w:r>
            <w:r w:rsidR="006925C8" w:rsidRPr="00EF646B">
              <w:rPr>
                <w:sz w:val="30"/>
                <w:szCs w:val="30"/>
              </w:rPr>
              <w:t xml:space="preserve"> </w:t>
            </w:r>
            <w:r w:rsidR="006925C8" w:rsidRPr="00EF646B">
              <w:rPr>
                <w:rFonts w:hint="cs"/>
                <w:sz w:val="30"/>
                <w:szCs w:val="30"/>
                <w:cs/>
              </w:rPr>
              <w:t>บริษัทย่อย</w:t>
            </w:r>
            <w:r w:rsidR="006925C8" w:rsidRPr="00EF646B">
              <w:rPr>
                <w:sz w:val="30"/>
                <w:szCs w:val="30"/>
                <w:cs/>
              </w:rPr>
              <w:t>และเงินให้กู้ยืม</w:t>
            </w:r>
            <w:r w:rsidR="006925C8" w:rsidRPr="00EF646B">
              <w:rPr>
                <w:rFonts w:hint="cs"/>
                <w:sz w:val="30"/>
                <w:szCs w:val="30"/>
                <w:cs/>
              </w:rPr>
              <w:t>แก่กิจการที่เกี่ยวข้องกัน</w:t>
            </w:r>
          </w:p>
        </w:tc>
      </w:tr>
      <w:tr w:rsidR="00761B23" w:rsidRPr="00EF646B" w:rsidTr="00CE73C6">
        <w:trPr>
          <w:trHeight w:val="469"/>
        </w:trPr>
        <w:tc>
          <w:tcPr>
            <w:tcW w:w="9733" w:type="dxa"/>
            <w:gridSpan w:val="4"/>
            <w:shd w:val="clear" w:color="auto" w:fill="auto"/>
          </w:tcPr>
          <w:p w:rsidR="00761B23" w:rsidRPr="00EF646B" w:rsidRDefault="006925C8" w:rsidP="00386D70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</w:rPr>
              <w:t xml:space="preserve">อ้างถึงหมายเหตุ </w:t>
            </w:r>
            <w:r w:rsidRPr="00EF646B">
              <w:rPr>
                <w:rFonts w:ascii="Angsana New" w:hAnsi="Angsana New"/>
                <w:sz w:val="30"/>
                <w:szCs w:val="30"/>
              </w:rPr>
              <w:t>3</w:t>
            </w:r>
            <w:r w:rsidR="00386D70">
              <w:rPr>
                <w:rFonts w:ascii="Angsana New" w:hAnsi="Angsana New" w:hint="cs"/>
                <w:sz w:val="30"/>
                <w:szCs w:val="30"/>
                <w:cs/>
              </w:rPr>
              <w:t xml:space="preserve"> 4</w:t>
            </w: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EF646B">
              <w:rPr>
                <w:rFonts w:ascii="Angsana New" w:hAnsi="Angsana New"/>
                <w:sz w:val="30"/>
                <w:szCs w:val="30"/>
              </w:rPr>
              <w:t xml:space="preserve">10 </w:t>
            </w:r>
            <w:r w:rsidR="00386D70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 xml:space="preserve"> 11</w:t>
            </w:r>
            <w:r w:rsidR="00386D70">
              <w:rPr>
                <w:rFonts w:ascii="Angsana New" w:hAnsi="Angsana New" w:hint="cs"/>
                <w:sz w:val="30"/>
                <w:szCs w:val="30"/>
                <w:cs/>
              </w:rPr>
              <w:t xml:space="preserve"> ของงบการเงินรวมและงบการเงินเฉพาะกิจการ</w:t>
            </w:r>
          </w:p>
        </w:tc>
      </w:tr>
      <w:tr w:rsidR="00761B23" w:rsidRPr="00EF646B" w:rsidTr="00CE73C6">
        <w:tc>
          <w:tcPr>
            <w:tcW w:w="4965" w:type="dxa"/>
            <w:gridSpan w:val="2"/>
            <w:shd w:val="clear" w:color="auto" w:fill="auto"/>
          </w:tcPr>
          <w:p w:rsidR="00761B23" w:rsidRPr="00EF646B" w:rsidRDefault="00761B23" w:rsidP="00811E3D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64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768" w:type="dxa"/>
            <w:gridSpan w:val="2"/>
            <w:shd w:val="clear" w:color="auto" w:fill="auto"/>
          </w:tcPr>
          <w:p w:rsidR="00761B23" w:rsidRPr="00EF646B" w:rsidRDefault="00761B23" w:rsidP="00811E3D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64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</w:t>
            </w:r>
            <w:r w:rsidRPr="00EF646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ตรวจสอบ</w:t>
            </w:r>
            <w:r w:rsidRPr="00EF64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เรื่องดังกล่าวอย่างไร</w:t>
            </w:r>
          </w:p>
        </w:tc>
      </w:tr>
      <w:tr w:rsidR="00B81150" w:rsidRPr="00EF646B" w:rsidTr="00CE73C6">
        <w:tc>
          <w:tcPr>
            <w:tcW w:w="4965" w:type="dxa"/>
            <w:gridSpan w:val="2"/>
            <w:shd w:val="clear" w:color="auto" w:fill="auto"/>
          </w:tcPr>
          <w:p w:rsidR="00B81150" w:rsidRPr="00EF646B" w:rsidRDefault="00B81150" w:rsidP="00B81150">
            <w:pPr>
              <w:autoSpaceDE w:val="0"/>
              <w:autoSpaceDN w:val="0"/>
              <w:jc w:val="thaiDistribute"/>
              <w:rPr>
                <w:rFonts w:ascii="Angsana New" w:eastAsia="Arial" w:hAnsi="Angsana New"/>
                <w:sz w:val="30"/>
                <w:szCs w:val="30"/>
              </w:rPr>
            </w:pPr>
            <w:r w:rsidRPr="00EF646B">
              <w:rPr>
                <w:rFonts w:ascii="Angsana New" w:eastAsia="Arial" w:hAnsi="Angsana New"/>
                <w:sz w:val="30"/>
                <w:szCs w:val="30"/>
                <w:cs/>
              </w:rPr>
              <w:t>มูลค่าตามบัญชีของ</w:t>
            </w:r>
            <w:r w:rsidRPr="00EF646B">
              <w:rPr>
                <w:rFonts w:ascii="Angsana New" w:eastAsia="Arial" w:hAnsi="Angsana New" w:hint="cs"/>
                <w:sz w:val="30"/>
                <w:szCs w:val="30"/>
                <w:cs/>
              </w:rPr>
              <w:t>เงินลงทุนใน</w:t>
            </w:r>
            <w:r w:rsidRPr="00EF646B">
              <w:rPr>
                <w:rFonts w:ascii="Angsana New" w:eastAsia="Arial" w:hAnsi="Angsana New"/>
                <w:sz w:val="30"/>
                <w:szCs w:val="30"/>
                <w:cs/>
              </w:rPr>
              <w:t>บริษัทร่วม</w:t>
            </w:r>
            <w:r w:rsidRPr="00EF646B">
              <w:rPr>
                <w:rFonts w:ascii="Angsana New" w:eastAsia="Arial" w:hAnsi="Angsana New"/>
                <w:sz w:val="30"/>
                <w:szCs w:val="30"/>
              </w:rPr>
              <w:t xml:space="preserve"> </w:t>
            </w:r>
            <w:r w:rsidRPr="00EF646B">
              <w:rPr>
                <w:rFonts w:ascii="Angsana New" w:eastAsia="Arial" w:hAnsi="Angsana New" w:hint="cs"/>
                <w:sz w:val="30"/>
                <w:szCs w:val="30"/>
                <w:cs/>
              </w:rPr>
              <w:t>บริษัทย่อยและเงินให้กู้ยืมแก่กิจการที่เกี่ยวข้องกัน ถูกพิจารณาว่ามีสาระสำคัญต่อ</w:t>
            </w:r>
            <w:r w:rsidRPr="00EF646B">
              <w:rPr>
                <w:rFonts w:ascii="Angsana New" w:eastAsia="Arial" w:hAnsi="Angsana New"/>
                <w:sz w:val="30"/>
                <w:szCs w:val="30"/>
                <w:cs/>
              </w:rPr>
              <w:t>งบการเงิน</w:t>
            </w:r>
          </w:p>
          <w:p w:rsidR="00B81150" w:rsidRPr="00EF646B" w:rsidRDefault="00B81150" w:rsidP="00B81150">
            <w:pPr>
              <w:autoSpaceDE w:val="0"/>
              <w:autoSpaceDN w:val="0"/>
              <w:jc w:val="thaiDistribute"/>
              <w:rPr>
                <w:rFonts w:ascii="Angsana New" w:eastAsia="Arial" w:hAnsi="Angsana New"/>
                <w:sz w:val="30"/>
                <w:szCs w:val="30"/>
              </w:rPr>
            </w:pPr>
          </w:p>
          <w:p w:rsidR="00B81150" w:rsidRPr="00EF646B" w:rsidRDefault="00B81150" w:rsidP="00B81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eastAsia="Arial" w:hAnsi="Angsana New" w:hint="cs"/>
                <w:color w:val="000000"/>
                <w:sz w:val="30"/>
                <w:szCs w:val="30"/>
                <w:cs/>
              </w:rPr>
              <w:t xml:space="preserve">ณ ทุกสิ้นงวดผู้บริหารมีการพิจารณาถึงหลักฐานที่มีอยู่ว่ามูลค่าเงินลงทุนในบริษัทร่วม บริษัทย่อย และเงินให้กู้ยืมแก่กิจการที่เกี่ยวข้องกันของกลุ่มบริษัทอาจจะเกิดการด้อยค่า ถ้าหากพบว่ามีข้อบ่งชี้ของการด้อยค่า ผลขาดทุนระหว่างมูลค่าที่คาดว่าจะได้รับคืนของเงินลงทุนในบริษัทร่วม บริษัทย่อย และเงินให้กู้ยืมแก่กิจการที่เกี่ยวข้องกันกับมูลค่าตามบัญชีจะถูกบันทึกรับรู้ในกำไรหรือขาดทุน </w:t>
            </w: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>หากผู้บริหารมีการพิจารณามูลค่าที่คาดว่าจะได้รับคืนเพิ่มขึ้นในภายหลัง</w:t>
            </w:r>
            <w:r w:rsidRPr="00EF646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>จะมีการกลับรายการค่าเผื่อผลขาดทุนจากการด้อยค่าโดยรับรู้</w:t>
            </w:r>
            <w:r w:rsidRPr="00EF646B">
              <w:rPr>
                <w:rFonts w:ascii="Angsana New" w:eastAsia="Arial" w:hAnsi="Angsana New" w:hint="cs"/>
                <w:color w:val="000000"/>
                <w:sz w:val="30"/>
                <w:szCs w:val="30"/>
                <w:cs/>
              </w:rPr>
              <w:t>ในกำไรหรือขาดทุน</w:t>
            </w:r>
          </w:p>
          <w:p w:rsidR="00B81150" w:rsidRPr="00EF646B" w:rsidRDefault="00B81150" w:rsidP="00B81150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eastAsia="Arial" w:hAnsi="Angsana New" w:cs="Angsana New"/>
                <w:sz w:val="30"/>
                <w:szCs w:val="30"/>
              </w:rPr>
            </w:pPr>
          </w:p>
          <w:p w:rsidR="00B81150" w:rsidRPr="00EF646B" w:rsidRDefault="00B81150" w:rsidP="00B81150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EF646B">
              <w:rPr>
                <w:rFonts w:ascii="Angsana New" w:eastAsia="Arial" w:hAnsi="Angsana New" w:cs="Angsana New"/>
                <w:sz w:val="30"/>
                <w:szCs w:val="30"/>
                <w:cs/>
              </w:rPr>
              <w:t xml:space="preserve">ในการประเมินการด้อยค่า </w:t>
            </w:r>
            <w:r w:rsidRPr="00EF646B">
              <w:rPr>
                <w:rFonts w:ascii="Angsana New" w:eastAsia="Arial" w:hAnsi="Angsana New" w:cs="Angsana New" w:hint="cs"/>
                <w:sz w:val="30"/>
                <w:szCs w:val="30"/>
                <w:cs/>
              </w:rPr>
              <w:t>กลุ่ม</w:t>
            </w:r>
            <w:r w:rsidRPr="00EF646B">
              <w:rPr>
                <w:rFonts w:ascii="Angsana New" w:eastAsia="Arial" w:hAnsi="Angsana New" w:cs="Angsana New"/>
                <w:sz w:val="30"/>
                <w:szCs w:val="30"/>
                <w:cs/>
              </w:rPr>
              <w:t>บริษัท</w:t>
            </w:r>
            <w:r w:rsidRPr="00EF646B">
              <w:rPr>
                <w:rFonts w:ascii="Angsana New" w:eastAsia="Arial" w:hAnsi="Angsana New" w:cs="Angsana New" w:hint="cs"/>
                <w:sz w:val="30"/>
                <w:szCs w:val="30"/>
                <w:cs/>
              </w:rPr>
              <w:t>ได้พิจารณาว่า มูลค่าจากการใช้หรือมูลค่ายุติธรรมหักต้นทุนในการจำหน่ายเป็นจำนวนที่เหมาะสมที่แสดงถึงมูลค่าที่คาดว่าจะได้รับคืนของเงินลงทุนในบริษัทร่วม บริษัทย่อย และเงินให้กู้ยืมแก่กิจการที่เกี่ยวข้องกัน โดยมูลค่าที่คาดว่าจะได้รับคืนเป็นประมาณการกระแสเงินสดในอนาคตแล้วคิดลดกระแสเงินสดซึ่งเกี่ยวข้องกับการใช้ดุลยพินิจของผู้บริหารและข้อสมมติที่สำคัญ รวมถึงการคาดการณ์รายได้ในอนาคต</w:t>
            </w:r>
            <w:r w:rsidRPr="00EF646B">
              <w:rPr>
                <w:rFonts w:ascii="Angsana New" w:eastAsia="Arial" w:hAnsi="Angsana New" w:cs="Angsana New"/>
                <w:sz w:val="30"/>
                <w:szCs w:val="30"/>
              </w:rPr>
              <w:t xml:space="preserve"> </w:t>
            </w:r>
            <w:r w:rsidRPr="00EF646B">
              <w:rPr>
                <w:rFonts w:ascii="Angsana New" w:eastAsia="Arial" w:hAnsi="Angsana New" w:cs="Angsana New" w:hint="cs"/>
                <w:sz w:val="30"/>
                <w:szCs w:val="30"/>
                <w:cs/>
              </w:rPr>
              <w:t>ต้นทุนจากการดำเนินงาน อัตราการเติบโตระยะยาว และอัตราถัวเฉลี่ยถ่วงน้ำหนักของเงินทุน (อัตราคิดลด) ข้าพเจ้าจึงเห็นว่าเรื่องดังกล่าวเป็นเรื่องสำคัญในการตรวจสอบ</w:t>
            </w:r>
          </w:p>
        </w:tc>
        <w:tc>
          <w:tcPr>
            <w:tcW w:w="4768" w:type="dxa"/>
            <w:gridSpan w:val="2"/>
            <w:shd w:val="clear" w:color="auto" w:fill="auto"/>
          </w:tcPr>
          <w:p w:rsidR="00CE73C6" w:rsidRPr="00EF646B" w:rsidRDefault="00B81150" w:rsidP="00B81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200" w:line="276" w:lineRule="auto"/>
              <w:contextualSpacing/>
              <w:jc w:val="thaiDistribute"/>
              <w:rPr>
                <w:sz w:val="30"/>
                <w:szCs w:val="30"/>
              </w:rPr>
            </w:pPr>
            <w:r w:rsidRPr="00EF646B">
              <w:rPr>
                <w:rFonts w:hint="cs"/>
                <w:sz w:val="30"/>
                <w:szCs w:val="30"/>
                <w:cs/>
              </w:rPr>
              <w:t>ข้าพเจ้าได้ประเมินการพิจารณาการด้อยค่าของผู้บริหารโดยวิธีการตรวจสอบของข้าพเจ้าในเรื่องดังกล่าว รวมถึง</w:t>
            </w:r>
          </w:p>
          <w:p w:rsidR="00B81150" w:rsidRPr="00EF646B" w:rsidRDefault="00B81150" w:rsidP="00B81150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after="200" w:line="276" w:lineRule="auto"/>
              <w:contextualSpacing/>
              <w:jc w:val="thaiDistribute"/>
              <w:rPr>
                <w:rFonts w:ascii="Angsana New" w:eastAsia="Arial" w:hAnsi="Angsana New"/>
                <w:sz w:val="30"/>
                <w:szCs w:val="30"/>
              </w:rPr>
            </w:pPr>
            <w:r w:rsidRPr="00EF646B">
              <w:rPr>
                <w:rFonts w:ascii="Angsana New" w:eastAsia="Arial" w:hAnsi="Angsana New" w:hint="cs"/>
                <w:sz w:val="30"/>
                <w:szCs w:val="30"/>
                <w:cs/>
              </w:rPr>
              <w:t>การทำความเข้าใจและประเมินกระบวนการเกี่ยวกับการประมาณการมูลค่าที่คาดว่าจะได้รับ ซึ่งจัดทำจาก</w:t>
            </w:r>
            <w:r w:rsidRPr="00EF646B">
              <w:rPr>
                <w:rFonts w:ascii="Angsana New" w:eastAsia="Arial" w:hAnsi="Angsana New" w:hint="cs"/>
                <w:spacing w:val="-4"/>
                <w:sz w:val="30"/>
                <w:szCs w:val="30"/>
                <w:cs/>
              </w:rPr>
              <w:t>ประมาณการกระแสเงินสดคิดลด</w:t>
            </w:r>
            <w:r w:rsidR="004E79B2" w:rsidRPr="00EF646B">
              <w:rPr>
                <w:rFonts w:ascii="Angsana New" w:eastAsia="Arial" w:hAnsi="Angsana New" w:hint="cs"/>
                <w:spacing w:val="-4"/>
                <w:sz w:val="30"/>
                <w:szCs w:val="30"/>
                <w:cs/>
              </w:rPr>
              <w:t>ตลอดจน</w:t>
            </w:r>
            <w:r w:rsidR="007D1DF6" w:rsidRPr="00EF646B">
              <w:rPr>
                <w:rFonts w:ascii="Angsana New" w:eastAsia="Arial" w:hAnsi="Angsana New" w:hint="cs"/>
                <w:sz w:val="30"/>
                <w:szCs w:val="30"/>
                <w:cs/>
              </w:rPr>
              <w:t>งบประมาณที่ได้รับ</w:t>
            </w:r>
            <w:r w:rsidRPr="00EF646B">
              <w:rPr>
                <w:rFonts w:ascii="Angsana New" w:eastAsia="Arial" w:hAnsi="Angsana New" w:hint="cs"/>
                <w:sz w:val="30"/>
                <w:szCs w:val="30"/>
                <w:cs/>
              </w:rPr>
              <w:t>การอนุมัติของฝ่ายบริหาร</w:t>
            </w:r>
          </w:p>
          <w:p w:rsidR="00B81150" w:rsidRPr="00EF646B" w:rsidRDefault="00B81150" w:rsidP="00CE73C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after="200" w:line="20" w:lineRule="atLeast"/>
              <w:ind w:left="346"/>
              <w:contextualSpacing/>
              <w:jc w:val="thaiDistribute"/>
              <w:rPr>
                <w:rFonts w:ascii="Angsana New" w:eastAsia="Arial" w:hAnsi="Angsana New"/>
                <w:sz w:val="14"/>
                <w:szCs w:val="14"/>
              </w:rPr>
            </w:pPr>
          </w:p>
          <w:p w:rsidR="00B81150" w:rsidRPr="00EF646B" w:rsidRDefault="00B81150" w:rsidP="00B81150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76" w:lineRule="auto"/>
              <w:contextualSpacing/>
              <w:jc w:val="thaiDistribute"/>
              <w:rPr>
                <w:rFonts w:ascii="Angsana New" w:eastAsia="Arial" w:hAnsi="Angsana New"/>
                <w:sz w:val="30"/>
                <w:szCs w:val="30"/>
              </w:rPr>
            </w:pPr>
            <w:r w:rsidRPr="00EF646B">
              <w:rPr>
                <w:rFonts w:ascii="Angsana New" w:eastAsia="Arial" w:hAnsi="Angsana New" w:hint="cs"/>
                <w:sz w:val="30"/>
                <w:szCs w:val="30"/>
                <w:cs/>
              </w:rPr>
              <w:t>การพิจารณาประมาณการกระแสเงินสดคิดลดที่ได้รับอนุมัติจากฝ่ายบริหาร โดย</w:t>
            </w:r>
            <w:r w:rsidRPr="00EF646B">
              <w:rPr>
                <w:rFonts w:ascii="Angsana New" w:eastAsia="Arial" w:hAnsi="Angsana New"/>
                <w:sz w:val="30"/>
                <w:szCs w:val="30"/>
                <w:cs/>
              </w:rPr>
              <w:t>ประเมิน</w:t>
            </w:r>
            <w:r w:rsidRPr="00EF646B">
              <w:rPr>
                <w:rFonts w:ascii="Angsana New" w:eastAsia="Arial" w:hAnsi="Angsana New" w:hint="cs"/>
                <w:sz w:val="30"/>
                <w:szCs w:val="30"/>
                <w:cs/>
              </w:rPr>
              <w:t>ข้อ</w:t>
            </w:r>
            <w:r w:rsidRPr="00EF646B">
              <w:rPr>
                <w:rFonts w:ascii="Angsana New" w:eastAsia="Arial" w:hAnsi="Angsana New"/>
                <w:sz w:val="30"/>
                <w:szCs w:val="30"/>
                <w:cs/>
              </w:rPr>
              <w:t>สมมติ</w:t>
            </w:r>
            <w:r w:rsidRPr="00EF646B">
              <w:rPr>
                <w:rFonts w:ascii="Angsana New" w:eastAsia="Arial" w:hAnsi="Angsana New" w:hint="cs"/>
                <w:sz w:val="30"/>
                <w:szCs w:val="30"/>
                <w:cs/>
              </w:rPr>
              <w:t>หลักที่ใช้ในการประมาณการกระแสเงินสดคิดลดกับผลการดำเนินงานที่เกิดขึ้นจริงและแผนการดำเนินธุรกิจ รวมทั้งประเมินความเหมาะสมของอัตราคิดลดที่ใช้โดยเปรียบเทียบกับอัตราต้นทุนถัวเฉลี่ยถ่วงน้ำหนักของเงินทุนของอุตสาหกรรมที</w:t>
            </w:r>
            <w:r w:rsidR="007D1DF6" w:rsidRPr="00EF646B">
              <w:rPr>
                <w:rFonts w:ascii="Angsana New" w:eastAsia="Arial" w:hAnsi="Angsana New" w:hint="cs"/>
                <w:sz w:val="30"/>
                <w:szCs w:val="30"/>
                <w:cs/>
              </w:rPr>
              <w:t>่กลุ่มบริษัทดำเนินกิจการอยู่</w:t>
            </w:r>
            <w:r w:rsidR="009C0D1A" w:rsidRPr="00EF646B">
              <w:rPr>
                <w:rFonts w:ascii="Angsana New" w:eastAsia="Arial" w:hAnsi="Angsana New" w:hint="cs"/>
                <w:sz w:val="30"/>
                <w:szCs w:val="30"/>
                <w:cs/>
              </w:rPr>
              <w:t xml:space="preserve"> และ</w:t>
            </w:r>
            <w:r w:rsidRPr="00EF646B">
              <w:rPr>
                <w:rFonts w:ascii="Angsana New" w:eastAsia="Arial" w:hAnsi="Angsana New" w:hint="cs"/>
                <w:sz w:val="30"/>
                <w:szCs w:val="30"/>
                <w:cs/>
              </w:rPr>
              <w:t>ทดสอบการคำนวณของประมาณการกระแสเงินสดคิดลด</w:t>
            </w:r>
          </w:p>
          <w:p w:rsidR="00B81150" w:rsidRPr="00EF646B" w:rsidRDefault="00B81150" w:rsidP="00CE73C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0" w:lineRule="atLeast"/>
              <w:ind w:left="346"/>
              <w:contextualSpacing/>
              <w:jc w:val="thaiDistribute"/>
              <w:rPr>
                <w:rFonts w:ascii="Angsana New" w:eastAsia="Arial" w:hAnsi="Angsana New"/>
                <w:sz w:val="14"/>
                <w:szCs w:val="14"/>
              </w:rPr>
            </w:pPr>
          </w:p>
          <w:p w:rsidR="00B81150" w:rsidRPr="00EF646B" w:rsidRDefault="00B81150" w:rsidP="00B81150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76" w:lineRule="auto"/>
              <w:contextualSpacing/>
              <w:jc w:val="thaiDistribute"/>
              <w:rPr>
                <w:rFonts w:ascii="Angsana New" w:eastAsia="Arial" w:hAnsi="Angsana New"/>
                <w:sz w:val="30"/>
                <w:szCs w:val="30"/>
              </w:rPr>
            </w:pPr>
            <w:r w:rsidRPr="00EF646B">
              <w:rPr>
                <w:rFonts w:ascii="Angsana New" w:eastAsia="Arial" w:hAnsi="Angsana New" w:hint="cs"/>
                <w:sz w:val="30"/>
                <w:szCs w:val="30"/>
                <w:cs/>
              </w:rPr>
              <w:t>การพิจารณาความอ่อนไหวของข้อสมมติหลักในการประมาณกระแสเงินสดในอนาคต เพื่อพิจารณาผลกระทบต่อมูลค่าที่คาดว่าจะได้รับคืน</w:t>
            </w:r>
          </w:p>
          <w:p w:rsidR="00B81150" w:rsidRPr="00EF646B" w:rsidRDefault="00B81150" w:rsidP="00CE73C6">
            <w:pPr>
              <w:pStyle w:val="ListParagraph"/>
              <w:spacing w:line="20" w:lineRule="atLeast"/>
              <w:rPr>
                <w:rFonts w:ascii="Angsana New" w:eastAsia="Arial" w:hAnsi="Angsana New"/>
                <w:sz w:val="12"/>
                <w:szCs w:val="12"/>
                <w:cs/>
              </w:rPr>
            </w:pPr>
          </w:p>
          <w:p w:rsidR="00B81150" w:rsidRPr="00EF646B" w:rsidRDefault="00B81150" w:rsidP="00B81150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76" w:lineRule="auto"/>
              <w:contextualSpacing/>
              <w:jc w:val="thaiDistribute"/>
              <w:rPr>
                <w:rFonts w:ascii="Angsana New" w:eastAsia="Arial" w:hAnsi="Angsana New"/>
                <w:sz w:val="30"/>
                <w:szCs w:val="30"/>
              </w:rPr>
            </w:pPr>
            <w:r w:rsidRPr="00EF646B">
              <w:rPr>
                <w:rFonts w:ascii="Angsana New" w:eastAsia="Arial" w:hAnsi="Angsana New" w:hint="cs"/>
                <w:sz w:val="30"/>
                <w:szCs w:val="30"/>
                <w:cs/>
              </w:rPr>
              <w:t>การพิจารณามูลค่ายุติธรรมหักต้นทุนในการจำหน่ายโดยพิจารณาจากมูลค่ายุติธรรมของสินทรัพย์สุทธิของเงินลงทุน</w:t>
            </w:r>
          </w:p>
          <w:p w:rsidR="00CE73C6" w:rsidRPr="00EF646B" w:rsidRDefault="00CE73C6" w:rsidP="00CE7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76" w:lineRule="auto"/>
              <w:contextualSpacing/>
              <w:jc w:val="thaiDistribute"/>
              <w:rPr>
                <w:rFonts w:ascii="Angsana New" w:eastAsia="Arial" w:hAnsi="Angsana New"/>
                <w:sz w:val="10"/>
                <w:szCs w:val="10"/>
              </w:rPr>
            </w:pPr>
          </w:p>
          <w:p w:rsidR="00B81150" w:rsidRPr="00935729" w:rsidRDefault="00B81150" w:rsidP="00CE73C6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76" w:lineRule="auto"/>
              <w:contextualSpacing/>
              <w:jc w:val="thaiDistribute"/>
              <w:rPr>
                <w:rFonts w:ascii="Angsana New" w:eastAsia="Arial" w:hAnsi="Angsana New"/>
                <w:sz w:val="30"/>
                <w:szCs w:val="30"/>
              </w:rPr>
            </w:pPr>
            <w:r w:rsidRPr="00EF646B">
              <w:rPr>
                <w:rFonts w:hint="cs"/>
                <w:sz w:val="30"/>
                <w:szCs w:val="30"/>
                <w:cs/>
              </w:rPr>
              <w:t>การประเมินความเพียงพอของการเปิดเผยข้อมูลในหมายเหตุประกอบงบการเงินตามมาตรฐานการรายงานทางการเงิน</w:t>
            </w:r>
          </w:p>
          <w:p w:rsidR="00935729" w:rsidRPr="00EF646B" w:rsidRDefault="00935729" w:rsidP="0093572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76" w:lineRule="auto"/>
              <w:ind w:left="340"/>
              <w:contextualSpacing/>
              <w:jc w:val="thaiDistribute"/>
              <w:rPr>
                <w:rFonts w:ascii="Angsana New" w:eastAsia="Arial" w:hAnsi="Angsana New"/>
                <w:sz w:val="30"/>
                <w:szCs w:val="30"/>
              </w:rPr>
            </w:pPr>
          </w:p>
          <w:p w:rsidR="000E5732" w:rsidRPr="00EF646B" w:rsidRDefault="000E5732" w:rsidP="000E5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76" w:lineRule="auto"/>
              <w:contextualSpacing/>
              <w:jc w:val="thaiDistribute"/>
              <w:rPr>
                <w:rFonts w:ascii="Angsana New" w:eastAsia="Arial" w:hAnsi="Angsana New"/>
                <w:sz w:val="30"/>
                <w:szCs w:val="30"/>
              </w:rPr>
            </w:pPr>
          </w:p>
        </w:tc>
      </w:tr>
      <w:tr w:rsidR="00386D70" w:rsidRPr="00EF646B" w:rsidTr="00CE73C6">
        <w:trPr>
          <w:gridAfter w:val="1"/>
          <w:wAfter w:w="18" w:type="dxa"/>
        </w:trPr>
        <w:tc>
          <w:tcPr>
            <w:tcW w:w="9715" w:type="dxa"/>
            <w:gridSpan w:val="3"/>
            <w:shd w:val="clear" w:color="auto" w:fill="auto"/>
          </w:tcPr>
          <w:p w:rsidR="00386D70" w:rsidRPr="00EF646B" w:rsidRDefault="00386D70" w:rsidP="0023133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lastRenderedPageBreak/>
              <w:t xml:space="preserve">การจัดประเภทของเงินลงทุนในบริษัทย่อย </w:t>
            </w:r>
            <w:r w:rsidR="00231331" w:rsidRPr="00EF646B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="00231331" w:rsidRPr="00EF646B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</w:tr>
      <w:tr w:rsidR="00B81150" w:rsidRPr="00EF646B" w:rsidTr="00CE73C6">
        <w:trPr>
          <w:gridAfter w:val="1"/>
          <w:wAfter w:w="18" w:type="dxa"/>
          <w:trHeight w:val="469"/>
        </w:trPr>
        <w:tc>
          <w:tcPr>
            <w:tcW w:w="9715" w:type="dxa"/>
            <w:gridSpan w:val="3"/>
            <w:shd w:val="clear" w:color="auto" w:fill="auto"/>
          </w:tcPr>
          <w:p w:rsidR="00B81150" w:rsidRPr="00EF646B" w:rsidRDefault="00B81150" w:rsidP="00386D70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</w:rPr>
              <w:t xml:space="preserve">อ้างถึงหมายเหตุ </w:t>
            </w:r>
            <w:r w:rsidRPr="00EF646B">
              <w:rPr>
                <w:rFonts w:ascii="Angsana New" w:hAnsi="Angsana New"/>
                <w:sz w:val="30"/>
                <w:szCs w:val="30"/>
              </w:rPr>
              <w:t>3</w:t>
            </w:r>
            <w:r w:rsidR="00386D7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EF646B">
              <w:rPr>
                <w:rFonts w:ascii="Angsana New" w:hAnsi="Angsana New"/>
                <w:sz w:val="30"/>
                <w:szCs w:val="30"/>
              </w:rPr>
              <w:t xml:space="preserve">10 </w:t>
            </w:r>
            <w:r w:rsidR="00386D70">
              <w:rPr>
                <w:rFonts w:ascii="Angsana New" w:hAnsi="Angsana New" w:hint="cs"/>
                <w:sz w:val="30"/>
                <w:szCs w:val="30"/>
                <w:cs/>
              </w:rPr>
              <w:t xml:space="preserve">และ </w:t>
            </w: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>11</w:t>
            </w:r>
            <w:r w:rsidR="00386D70">
              <w:rPr>
                <w:rFonts w:ascii="Angsana New" w:hAnsi="Angsana New" w:hint="cs"/>
                <w:sz w:val="30"/>
                <w:szCs w:val="30"/>
                <w:cs/>
              </w:rPr>
              <w:t xml:space="preserve"> ของงบการเงินรวมและงบการเงินเฉพาะกิจการ</w:t>
            </w:r>
          </w:p>
        </w:tc>
      </w:tr>
      <w:tr w:rsidR="00761B23" w:rsidRPr="00EF646B" w:rsidTr="00CE73C6">
        <w:trPr>
          <w:gridAfter w:val="1"/>
          <w:wAfter w:w="18" w:type="dxa"/>
        </w:trPr>
        <w:tc>
          <w:tcPr>
            <w:tcW w:w="4945" w:type="dxa"/>
            <w:shd w:val="clear" w:color="auto" w:fill="auto"/>
          </w:tcPr>
          <w:p w:rsidR="00761B23" w:rsidRPr="00EF646B" w:rsidRDefault="00761B23" w:rsidP="00811E3D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64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770" w:type="dxa"/>
            <w:gridSpan w:val="2"/>
            <w:shd w:val="clear" w:color="auto" w:fill="auto"/>
          </w:tcPr>
          <w:p w:rsidR="00761B23" w:rsidRPr="00EF646B" w:rsidRDefault="00761B23" w:rsidP="00811E3D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64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</w:t>
            </w:r>
            <w:r w:rsidRPr="00EF646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ตรวจสอบ</w:t>
            </w:r>
            <w:r w:rsidRPr="00EF64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เรื่องดังกล่าวอย่างไร</w:t>
            </w:r>
          </w:p>
        </w:tc>
      </w:tr>
      <w:tr w:rsidR="00B81150" w:rsidRPr="00EF646B" w:rsidTr="00CE73C6">
        <w:trPr>
          <w:gridAfter w:val="1"/>
          <w:wAfter w:w="18" w:type="dxa"/>
        </w:trPr>
        <w:tc>
          <w:tcPr>
            <w:tcW w:w="4945" w:type="dxa"/>
            <w:shd w:val="clear" w:color="auto" w:fill="auto"/>
          </w:tcPr>
          <w:p w:rsidR="00B81150" w:rsidRPr="00EF646B" w:rsidRDefault="00B81150" w:rsidP="00B81150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/>
                <w:sz w:val="30"/>
                <w:szCs w:val="30"/>
                <w:cs/>
              </w:rPr>
              <w:t>กลุ่มบริษัทถือเงินลงทุน</w:t>
            </w: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>ในจำนวนหนึ่ง</w:t>
            </w:r>
            <w:r w:rsidRPr="00EF646B">
              <w:rPr>
                <w:rFonts w:ascii="Angsana New" w:hAnsi="Angsana New"/>
                <w:sz w:val="30"/>
                <w:szCs w:val="30"/>
                <w:cs/>
              </w:rPr>
              <w:t xml:space="preserve"> การจัดประเภทของเงินลงทุนที่เป็นบริษัทย่อย บริษัทร่วม หรือการร่วมค้าขึ้นอยู่กับกลุ่มบริษัท</w:t>
            </w: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>พิจารณาว่าจะมีการ</w:t>
            </w:r>
            <w:r w:rsidRPr="00EF646B">
              <w:rPr>
                <w:rFonts w:ascii="Angsana New" w:hAnsi="Angsana New"/>
                <w:sz w:val="30"/>
                <w:szCs w:val="30"/>
                <w:cs/>
              </w:rPr>
              <w:t>ควบคุม การควบคุม</w:t>
            </w: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>ร่วมกัน</w:t>
            </w:r>
            <w:r w:rsidRPr="00EF646B">
              <w:rPr>
                <w:rFonts w:ascii="Angsana New" w:hAnsi="Angsana New"/>
                <w:sz w:val="30"/>
                <w:szCs w:val="30"/>
                <w:cs/>
              </w:rPr>
              <w:t xml:space="preserve"> หรือมีอิทธิพลอย่างมีสาระสำคัญ</w:t>
            </w: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>หรือไม่</w:t>
            </w:r>
            <w:r w:rsidRPr="00EF646B">
              <w:rPr>
                <w:rFonts w:ascii="Angsana New" w:hAnsi="Angsana New"/>
                <w:sz w:val="30"/>
                <w:szCs w:val="30"/>
                <w:cs/>
              </w:rPr>
              <w:t xml:space="preserve">ตามลำดับ </w:t>
            </w:r>
            <w:r w:rsidR="000D793C" w:rsidRPr="00EF646B">
              <w:rPr>
                <w:rFonts w:ascii="Angsana New" w:hAnsi="Angsana New" w:hint="cs"/>
                <w:sz w:val="30"/>
                <w:szCs w:val="30"/>
                <w:cs/>
              </w:rPr>
              <w:t>รวมถึงการ</w:t>
            </w: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>ใช้วิจาร</w:t>
            </w:r>
            <w:r w:rsidR="008E119D" w:rsidRPr="00EF646B">
              <w:rPr>
                <w:rFonts w:ascii="Angsana New" w:hAnsi="Angsana New" w:hint="cs"/>
                <w:sz w:val="30"/>
                <w:szCs w:val="30"/>
                <w:cs/>
              </w:rPr>
              <w:t>ณ</w:t>
            </w: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>ญาณ</w:t>
            </w:r>
            <w:r w:rsidRPr="00EF646B">
              <w:rPr>
                <w:rFonts w:ascii="Angsana New" w:hAnsi="Angsana New"/>
                <w:sz w:val="30"/>
                <w:szCs w:val="30"/>
                <w:cs/>
              </w:rPr>
              <w:t>ในบางกรณี บริษัทย่อยจะถูก</w:t>
            </w: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>นำมา</w:t>
            </w:r>
            <w:r w:rsidRPr="00EF646B">
              <w:rPr>
                <w:rFonts w:ascii="Angsana New" w:hAnsi="Angsana New"/>
                <w:sz w:val="30"/>
                <w:szCs w:val="30"/>
                <w:cs/>
              </w:rPr>
              <w:t xml:space="preserve">รวม </w:t>
            </w:r>
            <w:r w:rsidRPr="00EF646B">
              <w:rPr>
                <w:rFonts w:ascii="Angsana New" w:hAnsi="Angsana New"/>
                <w:sz w:val="30"/>
                <w:szCs w:val="30"/>
              </w:rPr>
              <w:t>(</w:t>
            </w: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>โดย</w:t>
            </w:r>
            <w:r w:rsidRPr="00EF646B">
              <w:rPr>
                <w:rFonts w:ascii="Angsana New" w:hAnsi="Angsana New"/>
                <w:sz w:val="30"/>
                <w:szCs w:val="30"/>
                <w:cs/>
              </w:rPr>
              <w:t>แต่ละ</w:t>
            </w: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>รายการของ</w:t>
            </w:r>
            <w:r w:rsidRPr="00EF646B">
              <w:rPr>
                <w:rFonts w:ascii="Angsana New" w:hAnsi="Angsana New"/>
                <w:sz w:val="30"/>
                <w:szCs w:val="30"/>
                <w:cs/>
              </w:rPr>
              <w:t>สินทรัพย์, หนี้สิน และ</w:t>
            </w: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>แต่ละ</w:t>
            </w:r>
            <w:r w:rsidRPr="00EF646B">
              <w:rPr>
                <w:rFonts w:ascii="Angsana New" w:hAnsi="Angsana New"/>
                <w:sz w:val="30"/>
                <w:szCs w:val="30"/>
                <w:cs/>
              </w:rPr>
              <w:t>รายการ</w:t>
            </w: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>จะ</w:t>
            </w:r>
            <w:r w:rsidRPr="00EF646B">
              <w:rPr>
                <w:rFonts w:ascii="Angsana New" w:hAnsi="Angsana New"/>
                <w:sz w:val="30"/>
                <w:szCs w:val="30"/>
                <w:cs/>
              </w:rPr>
              <w:t>ถูก</w:t>
            </w: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>แสดงอยู่ใน</w:t>
            </w:r>
            <w:r w:rsidRPr="00EF646B">
              <w:rPr>
                <w:rFonts w:ascii="Angsana New" w:hAnsi="Angsana New"/>
                <w:sz w:val="30"/>
                <w:szCs w:val="30"/>
                <w:cs/>
              </w:rPr>
              <w:t>งบการเงินรวมของกลุ่มบริษัท</w:t>
            </w:r>
            <w:r w:rsidRPr="00EF646B"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Pr="00EF646B">
              <w:rPr>
                <w:rFonts w:ascii="Angsana New" w:hAnsi="Angsana New"/>
                <w:sz w:val="30"/>
                <w:szCs w:val="30"/>
                <w:cs/>
              </w:rPr>
              <w:t>ในขณะที่</w:t>
            </w: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>บริษัทร่วมและการร่วมค้า</w:t>
            </w:r>
            <w:r w:rsidRPr="00EF646B">
              <w:rPr>
                <w:rFonts w:ascii="Angsana New" w:hAnsi="Angsana New"/>
                <w:sz w:val="30"/>
                <w:szCs w:val="30"/>
                <w:cs/>
              </w:rPr>
              <w:t>จะถูก</w:t>
            </w: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 xml:space="preserve">แสดงเป็นเงินลงทุนรายการเดียว </w:t>
            </w:r>
            <w:r w:rsidRPr="00EF646B">
              <w:rPr>
                <w:rFonts w:ascii="Angsana New" w:hAnsi="Angsana New"/>
                <w:sz w:val="30"/>
                <w:szCs w:val="30"/>
                <w:cs/>
              </w:rPr>
              <w:t>รายการรายได้หรือค่าใช้จ่ายแสดง</w:t>
            </w: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>เป็นส่วนของผลดำเนินงานสุ</w:t>
            </w:r>
            <w:r w:rsidRPr="00EF646B">
              <w:rPr>
                <w:rFonts w:ascii="Angsana New" w:hAnsi="Angsana New"/>
                <w:sz w:val="30"/>
                <w:szCs w:val="30"/>
                <w:cs/>
              </w:rPr>
              <w:t>ทธิ</w:t>
            </w: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>รายการเดียว</w:t>
            </w:r>
          </w:p>
          <w:p w:rsidR="00B81150" w:rsidRPr="00EF646B" w:rsidRDefault="00B81150" w:rsidP="00B81150">
            <w:pPr>
              <w:rPr>
                <w:rFonts w:ascii="Angsana New" w:hAnsi="Angsana New"/>
                <w:sz w:val="30"/>
                <w:szCs w:val="30"/>
              </w:rPr>
            </w:pPr>
          </w:p>
          <w:p w:rsidR="00B81150" w:rsidRPr="00EF646B" w:rsidRDefault="00B81150" w:rsidP="00B81150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>จาก</w:t>
            </w:r>
            <w:r w:rsidRPr="00EF646B">
              <w:rPr>
                <w:rFonts w:ascii="Angsana New" w:hAnsi="Angsana New"/>
                <w:sz w:val="30"/>
                <w:szCs w:val="30"/>
                <w:cs/>
              </w:rPr>
              <w:t>ผล</w:t>
            </w: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>ดังกล่าวข้างต้น</w:t>
            </w:r>
            <w:r w:rsidRPr="00EF646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8D52E3" w:rsidRPr="00EF646B">
              <w:rPr>
                <w:rFonts w:ascii="Angsana New" w:hAnsi="Angsana New" w:hint="cs"/>
                <w:sz w:val="30"/>
                <w:szCs w:val="30"/>
                <w:cs/>
              </w:rPr>
              <w:t>ผลกระทบ</w:t>
            </w:r>
            <w:r w:rsidRPr="00EF646B">
              <w:rPr>
                <w:rFonts w:ascii="Angsana New" w:hAnsi="Angsana New"/>
                <w:sz w:val="30"/>
                <w:szCs w:val="30"/>
                <w:cs/>
              </w:rPr>
              <w:t>ของการจัดประเภท</w:t>
            </w: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>เงินลงทุนที่</w:t>
            </w:r>
            <w:r w:rsidRPr="00EF646B">
              <w:rPr>
                <w:rFonts w:ascii="Angsana New" w:hAnsi="Angsana New"/>
                <w:sz w:val="30"/>
                <w:szCs w:val="30"/>
                <w:cs/>
              </w:rPr>
              <w:t>ไม่เหมาะสมทั้ง</w:t>
            </w: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 xml:space="preserve"> ณ </w:t>
            </w:r>
            <w:r w:rsidRPr="00EF646B">
              <w:rPr>
                <w:rFonts w:ascii="Angsana New" w:hAnsi="Angsana New"/>
                <w:sz w:val="30"/>
                <w:szCs w:val="30"/>
                <w:cs/>
              </w:rPr>
              <w:t>วันที่เข้าซื้อกิจการ หรือใน</w:t>
            </w: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>งวดการรายงานที่เกิดขึ้น</w:t>
            </w:r>
            <w:r w:rsidRPr="00EF646B">
              <w:rPr>
                <w:rFonts w:ascii="Angsana New" w:hAnsi="Angsana New"/>
                <w:sz w:val="30"/>
                <w:szCs w:val="30"/>
                <w:cs/>
              </w:rPr>
              <w:t>ภายหลัง</w:t>
            </w: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>จากวันที่ซื้ออาจ</w:t>
            </w:r>
            <w:r w:rsidRPr="00EF646B">
              <w:rPr>
                <w:rFonts w:ascii="Angsana New" w:hAnsi="Angsana New"/>
                <w:sz w:val="30"/>
                <w:szCs w:val="30"/>
                <w:cs/>
              </w:rPr>
              <w:t>ทำให้เกิดผลกระทบอย่างมีสาระสำคัญต่องบการเงินได้</w:t>
            </w:r>
            <w:r w:rsidR="00F7412D" w:rsidRPr="00EF646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F7412D" w:rsidRPr="00EF646B">
              <w:rPr>
                <w:rFonts w:hint="cs"/>
                <w:sz w:val="30"/>
                <w:szCs w:val="30"/>
                <w:cs/>
              </w:rPr>
              <w:t>ข้าพเจ้าจึงเห็นว่าเรื่องดังกล่าวเป็นเรื่องสำคัญในการตรวจสอบ</w:t>
            </w:r>
          </w:p>
          <w:p w:rsidR="00B81150" w:rsidRPr="00EF646B" w:rsidRDefault="00B81150" w:rsidP="00B81150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4770" w:type="dxa"/>
            <w:gridSpan w:val="2"/>
            <w:shd w:val="clear" w:color="auto" w:fill="auto"/>
          </w:tcPr>
          <w:p w:rsidR="00B81150" w:rsidRPr="00EF646B" w:rsidRDefault="00B81150" w:rsidP="00B81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200" w:line="276" w:lineRule="auto"/>
              <w:contextualSpacing/>
              <w:rPr>
                <w:sz w:val="30"/>
                <w:szCs w:val="30"/>
              </w:rPr>
            </w:pPr>
            <w:r w:rsidRPr="00EF646B">
              <w:rPr>
                <w:rFonts w:hint="cs"/>
                <w:sz w:val="30"/>
                <w:szCs w:val="30"/>
                <w:cs/>
              </w:rPr>
              <w:t>วิธีการตรวจสอบในเรื่องนี้ได้รวมถึงวิธีดังต่อไปนี้</w:t>
            </w:r>
          </w:p>
          <w:p w:rsidR="00B81150" w:rsidRPr="00EF646B" w:rsidRDefault="00B81150" w:rsidP="00B81150">
            <w:pPr>
              <w:pStyle w:val="ListParagraph"/>
              <w:numPr>
                <w:ilvl w:val="0"/>
                <w:numId w:val="2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200" w:line="276" w:lineRule="auto"/>
              <w:ind w:left="342" w:hanging="342"/>
              <w:contextualSpacing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>การพิจารณา</w:t>
            </w:r>
            <w:r w:rsidR="00F7412D" w:rsidRPr="00EF646B">
              <w:rPr>
                <w:rFonts w:ascii="Angsana New" w:hAnsi="Angsana New" w:hint="cs"/>
                <w:sz w:val="30"/>
                <w:szCs w:val="30"/>
                <w:cs/>
              </w:rPr>
              <w:t>ปัจจัยที่กำหนด</w:t>
            </w: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>อำนาจการควบคุมรวมถึงเอกสารทางกฎหมายที่เกี่ยวข้องกับการลงทุน เพื่อ</w:t>
            </w:r>
            <w:r w:rsidR="00E141AA" w:rsidRPr="00EF646B">
              <w:rPr>
                <w:rFonts w:ascii="Angsana New" w:hAnsi="Angsana New" w:hint="cs"/>
                <w:sz w:val="30"/>
                <w:szCs w:val="30"/>
                <w:cs/>
              </w:rPr>
              <w:t>กำหนดเงื่อนไขหลัก รวมถึงแต่ไม่จำ</w:t>
            </w: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>กัดเพียงสิทธิของผู้ลงทุน เงื่อนไขสัญญาผู้ถือหุ้น</w:t>
            </w:r>
            <w:r w:rsidRPr="00EF646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 xml:space="preserve">การระงับข้อพิพาท </w:t>
            </w:r>
            <w:r w:rsidR="00E141AA" w:rsidRPr="00EF646B">
              <w:rPr>
                <w:rFonts w:ascii="Angsana New" w:hAnsi="Angsana New" w:hint="cs"/>
                <w:sz w:val="30"/>
                <w:szCs w:val="30"/>
                <w:cs/>
              </w:rPr>
              <w:t>การยกเลิก โครงสร้างการกำกับดูแลและ</w:t>
            </w: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 xml:space="preserve">การจัดสรรส่วนแบ่งกำไร เป็นต้น  </w:t>
            </w:r>
          </w:p>
          <w:p w:rsidR="00B81150" w:rsidRPr="00EF646B" w:rsidRDefault="00B81150" w:rsidP="00B8115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200" w:line="276" w:lineRule="auto"/>
              <w:ind w:left="342"/>
              <w:contextualSpacing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  <w:p w:rsidR="00B81150" w:rsidRPr="00EF646B" w:rsidRDefault="00B81150" w:rsidP="00B81150">
            <w:pPr>
              <w:pStyle w:val="ListParagraph"/>
              <w:numPr>
                <w:ilvl w:val="0"/>
                <w:numId w:val="2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200" w:line="276" w:lineRule="auto"/>
              <w:ind w:left="342" w:hanging="342"/>
              <w:contextualSpacing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>การพิจารณา</w:t>
            </w:r>
            <w:r w:rsidR="00C42DC2" w:rsidRPr="00EF646B"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</w:t>
            </w:r>
            <w:r w:rsidRPr="00EF646B">
              <w:rPr>
                <w:rFonts w:ascii="Angsana New" w:hAnsi="Angsana New" w:hint="cs"/>
                <w:sz w:val="30"/>
                <w:szCs w:val="30"/>
                <w:cs/>
              </w:rPr>
              <w:t xml:space="preserve">การจัดประเภทเงินลงทุนใหม่ หากมีการเปลี่ยนแปลงโครงสร้างการถือหุ้นหรืออำนาจในการควบคุม </w:t>
            </w:r>
          </w:p>
          <w:p w:rsidR="00B81150" w:rsidRPr="00EF646B" w:rsidRDefault="00B81150" w:rsidP="00B81150">
            <w:pPr>
              <w:pStyle w:val="ListParagraph"/>
              <w:rPr>
                <w:sz w:val="20"/>
                <w:szCs w:val="20"/>
                <w:cs/>
              </w:rPr>
            </w:pPr>
          </w:p>
          <w:p w:rsidR="00B81150" w:rsidRPr="00EF646B" w:rsidRDefault="00B81150" w:rsidP="00B81150">
            <w:pPr>
              <w:pStyle w:val="ListParagraph"/>
              <w:numPr>
                <w:ilvl w:val="0"/>
                <w:numId w:val="2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200" w:line="276" w:lineRule="auto"/>
              <w:ind w:left="342" w:hanging="342"/>
              <w:contextualSpacing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F646B">
              <w:rPr>
                <w:rFonts w:hint="cs"/>
                <w:sz w:val="30"/>
                <w:szCs w:val="30"/>
                <w:cs/>
              </w:rPr>
              <w:t>การประเมินความเพียงพอของการเปิดเผยข้อมูลในหมายเหตุประกอบงบการเงินตามมาตรฐานการรายงานทางการเงิน</w:t>
            </w:r>
          </w:p>
        </w:tc>
      </w:tr>
    </w:tbl>
    <w:p w:rsidR="00761B23" w:rsidRPr="00EF646B" w:rsidRDefault="00761B23" w:rsidP="005336C4">
      <w:pPr>
        <w:snapToGrid w:val="0"/>
        <w:spacing w:after="120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:rsidR="00386D70" w:rsidRPr="00EF646B" w:rsidRDefault="00386D70" w:rsidP="00386D70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EF646B">
        <w:rPr>
          <w:rFonts w:ascii="Angsana New" w:hAnsi="Angsana New"/>
          <w:i/>
          <w:iCs/>
          <w:sz w:val="30"/>
          <w:szCs w:val="30"/>
          <w:cs/>
        </w:rPr>
        <w:t>เรื่องอื่นๆ</w:t>
      </w:r>
      <w:r w:rsidRPr="00EF646B">
        <w:rPr>
          <w:rFonts w:ascii="Angsana New" w:hAnsi="Angsana New"/>
          <w:i/>
          <w:iCs/>
          <w:sz w:val="30"/>
          <w:szCs w:val="30"/>
        </w:rPr>
        <w:t xml:space="preserve"> </w:t>
      </w:r>
    </w:p>
    <w:p w:rsidR="00386D70" w:rsidRPr="00EF646B" w:rsidRDefault="00386D70" w:rsidP="00386D70">
      <w:pPr>
        <w:jc w:val="thaiDistribute"/>
        <w:rPr>
          <w:rFonts w:ascii="Angsana New" w:hAnsi="Angsana New"/>
          <w:sz w:val="30"/>
          <w:szCs w:val="30"/>
        </w:rPr>
      </w:pPr>
    </w:p>
    <w:p w:rsidR="00386D70" w:rsidRPr="00EF646B" w:rsidRDefault="00386D70" w:rsidP="00386D70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กลุ่มบริษัทและ</w:t>
      </w:r>
      <w:r w:rsidRPr="00EF646B">
        <w:rPr>
          <w:rFonts w:ascii="Angsana New" w:hAnsi="Angsana New"/>
          <w:sz w:val="30"/>
          <w:szCs w:val="30"/>
          <w:cs/>
        </w:rPr>
        <w:t xml:space="preserve">บริษัทได้เปลี่ยนแปลงรอบระยะเวลาบัญชีจากสิ้นสุดวันที่ </w:t>
      </w:r>
      <w:r w:rsidRPr="00EF646B">
        <w:rPr>
          <w:rFonts w:ascii="Angsana New" w:hAnsi="Angsana New"/>
          <w:sz w:val="30"/>
          <w:szCs w:val="30"/>
        </w:rPr>
        <w:t xml:space="preserve">31 </w:t>
      </w:r>
      <w:r w:rsidRPr="00EF646B">
        <w:rPr>
          <w:rFonts w:ascii="Angsana New" w:hAnsi="Angsana New"/>
          <w:sz w:val="30"/>
          <w:szCs w:val="30"/>
          <w:cs/>
        </w:rPr>
        <w:t>ธันวาคม</w:t>
      </w:r>
      <w:r w:rsidRPr="00EF646B">
        <w:rPr>
          <w:rFonts w:ascii="Angsana New" w:hAnsi="Angsana New"/>
          <w:sz w:val="30"/>
          <w:szCs w:val="30"/>
        </w:rPr>
        <w:t xml:space="preserve"> </w:t>
      </w:r>
      <w:r w:rsidRPr="00EF646B">
        <w:rPr>
          <w:rFonts w:ascii="Angsana New" w:hAnsi="Angsana New"/>
          <w:sz w:val="30"/>
          <w:szCs w:val="30"/>
          <w:cs/>
        </w:rPr>
        <w:t>เป็นสิ้นสุดว</w:t>
      </w:r>
      <w:r w:rsidRPr="00EF646B">
        <w:rPr>
          <w:rFonts w:ascii="Angsana New" w:hAnsi="Angsana New" w:hint="cs"/>
          <w:sz w:val="30"/>
          <w:szCs w:val="30"/>
          <w:cs/>
        </w:rPr>
        <w:t xml:space="preserve">ันที่ </w:t>
      </w:r>
      <w:r w:rsidRPr="00EF646B">
        <w:rPr>
          <w:rFonts w:ascii="Angsana New" w:hAnsi="Angsana New"/>
          <w:sz w:val="30"/>
          <w:szCs w:val="30"/>
        </w:rPr>
        <w:t xml:space="preserve">30 </w:t>
      </w:r>
      <w:r w:rsidRPr="00EF646B">
        <w:rPr>
          <w:rFonts w:ascii="Angsana New" w:hAnsi="Angsana New" w:hint="cs"/>
          <w:sz w:val="30"/>
          <w:szCs w:val="30"/>
          <w:cs/>
        </w:rPr>
        <w:t>กันยายน</w:t>
      </w:r>
      <w:r w:rsidR="00B50ADE">
        <w:rPr>
          <w:rFonts w:ascii="Angsana New" w:hAnsi="Angsana New" w:hint="cs"/>
          <w:sz w:val="30"/>
          <w:szCs w:val="30"/>
          <w:cs/>
        </w:rPr>
        <w:t xml:space="preserve">ในปี </w:t>
      </w:r>
      <w:r w:rsidR="00B50ADE">
        <w:rPr>
          <w:rFonts w:ascii="Angsana New" w:hAnsi="Angsana New"/>
          <w:sz w:val="30"/>
          <w:szCs w:val="30"/>
        </w:rPr>
        <w:t>2560</w:t>
      </w:r>
      <w:r w:rsidRPr="00EF646B">
        <w:rPr>
          <w:rFonts w:ascii="Angsana New" w:hAnsi="Angsana New"/>
          <w:sz w:val="30"/>
          <w:szCs w:val="30"/>
          <w:cs/>
        </w:rPr>
        <w:t xml:space="preserve"> </w:t>
      </w:r>
      <w:r w:rsidRPr="00EF646B">
        <w:rPr>
          <w:rFonts w:ascii="Angsana New" w:hAnsi="Angsana New"/>
          <w:sz w:val="30"/>
          <w:szCs w:val="30"/>
        </w:rPr>
        <w:t xml:space="preserve"> </w:t>
      </w:r>
      <w:r w:rsidRPr="00EF646B">
        <w:rPr>
          <w:rFonts w:ascii="Angsana New" w:hAnsi="Angsana New" w:hint="cs"/>
          <w:sz w:val="30"/>
          <w:szCs w:val="30"/>
          <w:cs/>
        </w:rPr>
        <w:t xml:space="preserve">ตามที่กล่าวไว้ในหมายเหตุประกอบงบการเงินข้อ </w:t>
      </w:r>
      <w:r w:rsidRPr="00EF646B">
        <w:rPr>
          <w:rFonts w:ascii="Angsana New" w:hAnsi="Angsana New"/>
          <w:sz w:val="30"/>
          <w:szCs w:val="30"/>
        </w:rPr>
        <w:t>2</w:t>
      </w:r>
      <w:r w:rsidRPr="00EF646B">
        <w:rPr>
          <w:rFonts w:ascii="Angsana New" w:hAnsi="Angsana New" w:hint="cs"/>
          <w:sz w:val="30"/>
          <w:szCs w:val="30"/>
          <w:cs/>
        </w:rPr>
        <w:t xml:space="preserve"> (จ) </w:t>
      </w:r>
      <w:r w:rsidRPr="00EF646B">
        <w:rPr>
          <w:rFonts w:ascii="Angsana New" w:hAnsi="Angsana New"/>
          <w:sz w:val="30"/>
          <w:szCs w:val="30"/>
          <w:cs/>
        </w:rPr>
        <w:t>ส่งผลให้งบกำไรขาดทุนเบ็ดเสร็จรวมและงบกำไรขาดทุนเบ็ดเสร็จเฉพาะกิจการ</w:t>
      </w:r>
      <w:r w:rsidR="00A50DB6">
        <w:rPr>
          <w:rFonts w:ascii="Angsana New" w:hAnsi="Angsana New" w:hint="cs"/>
          <w:sz w:val="30"/>
          <w:szCs w:val="30"/>
          <w:cs/>
        </w:rPr>
        <w:t xml:space="preserve"> </w:t>
      </w:r>
      <w:r w:rsidRPr="00EF646B">
        <w:rPr>
          <w:rFonts w:ascii="Angsana New" w:hAnsi="Angsana New"/>
          <w:sz w:val="30"/>
          <w:szCs w:val="30"/>
          <w:cs/>
        </w:rPr>
        <w:t>งบแสดงการเปลี่ยนแปลงส่วน</w:t>
      </w:r>
      <w:r w:rsidRPr="00EF646B">
        <w:rPr>
          <w:rFonts w:ascii="Angsana New" w:hAnsi="Angsana New" w:hint="cs"/>
          <w:sz w:val="30"/>
          <w:szCs w:val="30"/>
          <w:cs/>
        </w:rPr>
        <w:t>ของผู้ถือหุ้นรวม</w:t>
      </w:r>
      <w:r w:rsidRPr="00EF646B">
        <w:rPr>
          <w:rFonts w:ascii="Angsana New" w:hAnsi="Angsana New"/>
          <w:sz w:val="30"/>
          <w:szCs w:val="30"/>
          <w:cs/>
        </w:rPr>
        <w:t>และงบแสดงการ</w:t>
      </w:r>
      <w:r w:rsidRPr="00EF646B">
        <w:rPr>
          <w:rFonts w:ascii="Angsana New" w:hAnsi="Angsana New" w:hint="cs"/>
          <w:sz w:val="30"/>
          <w:szCs w:val="30"/>
          <w:cs/>
        </w:rPr>
        <w:t>เปลี่ยน</w:t>
      </w:r>
      <w:r w:rsidRPr="00EF646B">
        <w:rPr>
          <w:rFonts w:ascii="Angsana New" w:hAnsi="Angsana New"/>
          <w:sz w:val="30"/>
          <w:szCs w:val="30"/>
          <w:cs/>
        </w:rPr>
        <w:t>แปลงส่วน</w:t>
      </w:r>
      <w:r w:rsidRPr="00EF646B">
        <w:rPr>
          <w:rFonts w:ascii="Angsana New" w:hAnsi="Angsana New" w:hint="cs"/>
          <w:sz w:val="30"/>
          <w:szCs w:val="30"/>
          <w:cs/>
        </w:rPr>
        <w:t>ของผู้ถือหุ้นเฉพาะกิจการ</w:t>
      </w:r>
      <w:r w:rsidRPr="00EF646B">
        <w:rPr>
          <w:rFonts w:ascii="Angsana New" w:hAnsi="Angsana New"/>
          <w:sz w:val="30"/>
          <w:szCs w:val="30"/>
          <w:cs/>
        </w:rPr>
        <w:t>และ</w:t>
      </w:r>
      <w:r w:rsidR="00231331">
        <w:rPr>
          <w:rFonts w:ascii="Angsana New" w:hAnsi="Angsana New"/>
          <w:sz w:val="30"/>
          <w:szCs w:val="30"/>
        </w:rPr>
        <w:t xml:space="preserve"> </w:t>
      </w:r>
      <w:r w:rsidRPr="00EF646B">
        <w:rPr>
          <w:rFonts w:ascii="Angsana New" w:hAnsi="Angsana New"/>
          <w:sz w:val="30"/>
          <w:szCs w:val="30"/>
          <w:cs/>
        </w:rPr>
        <w:t>งบกระแสเงินสดรวมและงบกระแสเงินสดเฉพาะกิจการ สำหรับ</w:t>
      </w:r>
      <w:r>
        <w:rPr>
          <w:rFonts w:ascii="Angsana New" w:hAnsi="Angsana New" w:hint="cs"/>
          <w:sz w:val="30"/>
          <w:szCs w:val="30"/>
          <w:cs/>
        </w:rPr>
        <w:t>ปีสิ้นสุดวันที่ 30 กันยายน 2561</w:t>
      </w:r>
      <w:r w:rsidRPr="00EF646B">
        <w:rPr>
          <w:rFonts w:ascii="Angsana New" w:hAnsi="Angsana New"/>
          <w:sz w:val="30"/>
          <w:szCs w:val="30"/>
        </w:rPr>
        <w:t xml:space="preserve"> </w:t>
      </w:r>
      <w:r w:rsidRPr="00EF646B">
        <w:rPr>
          <w:rFonts w:ascii="Angsana New" w:hAnsi="Angsana New"/>
          <w:sz w:val="30"/>
          <w:szCs w:val="30"/>
          <w:cs/>
        </w:rPr>
        <w:t>ครอบคลุมระยะเวลา</w:t>
      </w:r>
      <w:r>
        <w:rPr>
          <w:rFonts w:ascii="Angsana New" w:hAnsi="Angsana New" w:hint="cs"/>
          <w:sz w:val="30"/>
          <w:szCs w:val="30"/>
          <w:cs/>
        </w:rPr>
        <w:t>สิบสอง</w:t>
      </w:r>
      <w:r w:rsidRPr="00EF646B">
        <w:rPr>
          <w:rFonts w:ascii="Angsana New" w:hAnsi="Angsana New" w:hint="cs"/>
          <w:sz w:val="30"/>
          <w:szCs w:val="30"/>
          <w:cs/>
        </w:rPr>
        <w:t>เดือน</w:t>
      </w:r>
      <w:r w:rsidRPr="00EF646B">
        <w:rPr>
          <w:rFonts w:ascii="Angsana New" w:hAnsi="Angsana New"/>
          <w:sz w:val="30"/>
          <w:szCs w:val="30"/>
          <w:cs/>
        </w:rPr>
        <w:t xml:space="preserve"> ขณะที่ข</w:t>
      </w:r>
      <w:r w:rsidRPr="00EF646B">
        <w:rPr>
          <w:rFonts w:ascii="Angsana New" w:hAnsi="Angsana New" w:hint="cs"/>
          <w:sz w:val="30"/>
          <w:szCs w:val="30"/>
          <w:cs/>
        </w:rPr>
        <w:t>้อมูล</w:t>
      </w:r>
      <w:r w:rsidRPr="00EF646B">
        <w:rPr>
          <w:rFonts w:ascii="Angsana New" w:hAnsi="Angsana New"/>
          <w:sz w:val="30"/>
          <w:szCs w:val="30"/>
          <w:cs/>
        </w:rPr>
        <w:t>เปรียบเทียบ</w:t>
      </w:r>
      <w:r>
        <w:rPr>
          <w:rFonts w:ascii="Angsana New" w:hAnsi="Angsana New" w:hint="cs"/>
          <w:sz w:val="30"/>
          <w:szCs w:val="30"/>
          <w:cs/>
        </w:rPr>
        <w:t>เป็นข้อมูลสำหรับรอบระยะเวลาบัญชีตั้งแต่วันที่ 1 มกราคม 2560 ถึงวันที่ 30 กันยายน 2560</w:t>
      </w:r>
      <w:r w:rsidRPr="00EF646B">
        <w:rPr>
          <w:rFonts w:ascii="Angsana New" w:hAnsi="Angsana New"/>
          <w:sz w:val="30"/>
          <w:szCs w:val="30"/>
        </w:rPr>
        <w:t xml:space="preserve"> </w:t>
      </w:r>
      <w:r w:rsidRPr="00EF646B">
        <w:rPr>
          <w:rFonts w:ascii="Angsana New" w:hAnsi="Angsana New"/>
          <w:sz w:val="30"/>
          <w:szCs w:val="30"/>
          <w:cs/>
        </w:rPr>
        <w:t>เป็น</w:t>
      </w:r>
      <w:r w:rsidRPr="00EF646B">
        <w:rPr>
          <w:rFonts w:ascii="Angsana New" w:hAnsi="Angsana New" w:hint="cs"/>
          <w:sz w:val="30"/>
          <w:szCs w:val="30"/>
          <w:cs/>
        </w:rPr>
        <w:t>ข้อมูลสำหรับ</w:t>
      </w:r>
      <w:r w:rsidRPr="00EF646B">
        <w:rPr>
          <w:rFonts w:ascii="Angsana New" w:hAnsi="Angsana New"/>
          <w:sz w:val="30"/>
          <w:szCs w:val="30"/>
          <w:cs/>
        </w:rPr>
        <w:t>ระยะเวลา</w:t>
      </w:r>
      <w:r>
        <w:rPr>
          <w:rFonts w:ascii="Angsana New" w:hAnsi="Angsana New" w:hint="cs"/>
          <w:sz w:val="30"/>
          <w:szCs w:val="30"/>
          <w:cs/>
        </w:rPr>
        <w:t>เก้า</w:t>
      </w:r>
      <w:r w:rsidRPr="00EF646B">
        <w:rPr>
          <w:rFonts w:ascii="Angsana New" w:hAnsi="Angsana New"/>
          <w:sz w:val="30"/>
          <w:szCs w:val="30"/>
          <w:cs/>
        </w:rPr>
        <w:t>เดือน</w:t>
      </w:r>
      <w:r w:rsidRPr="00EF646B">
        <w:rPr>
          <w:rFonts w:ascii="Angsana New" w:hAnsi="Angsana New"/>
          <w:sz w:val="30"/>
          <w:szCs w:val="30"/>
        </w:rPr>
        <w:t xml:space="preserve"> </w:t>
      </w:r>
      <w:r w:rsidRPr="00EF646B">
        <w:rPr>
          <w:rFonts w:ascii="Angsana New" w:hAnsi="Angsana New"/>
          <w:sz w:val="30"/>
          <w:szCs w:val="30"/>
          <w:cs/>
        </w:rPr>
        <w:t>ซึ่ง</w:t>
      </w:r>
      <w:r w:rsidRPr="00EF646B">
        <w:rPr>
          <w:rFonts w:ascii="Angsana New" w:hAnsi="Angsana New" w:hint="cs"/>
          <w:sz w:val="30"/>
          <w:szCs w:val="30"/>
          <w:cs/>
        </w:rPr>
        <w:t>ทำให้</w:t>
      </w:r>
      <w:r>
        <w:rPr>
          <w:rFonts w:ascii="Angsana New" w:hAnsi="Angsana New" w:hint="cs"/>
          <w:sz w:val="30"/>
          <w:szCs w:val="30"/>
          <w:cs/>
        </w:rPr>
        <w:t>ข้อมูลที่นำเสนอ</w:t>
      </w:r>
      <w:r w:rsidRPr="00EF646B">
        <w:rPr>
          <w:rFonts w:ascii="Angsana New" w:hAnsi="Angsana New"/>
          <w:sz w:val="30"/>
          <w:szCs w:val="30"/>
          <w:cs/>
        </w:rPr>
        <w:t>ในรอบ</w:t>
      </w:r>
      <w:r w:rsidRPr="00EF646B">
        <w:rPr>
          <w:rFonts w:ascii="Angsana New" w:hAnsi="Angsana New" w:hint="cs"/>
          <w:sz w:val="30"/>
          <w:szCs w:val="30"/>
          <w:cs/>
        </w:rPr>
        <w:t>ระยะเวลาดังกล่าว</w:t>
      </w:r>
      <w:r w:rsidRPr="00EF646B">
        <w:rPr>
          <w:rFonts w:ascii="Angsana New" w:hAnsi="Angsana New"/>
          <w:sz w:val="30"/>
          <w:szCs w:val="30"/>
          <w:cs/>
        </w:rPr>
        <w:t>ไม่สามารถเปรียบเทียบ</w:t>
      </w:r>
      <w:r w:rsidRPr="00EF646B">
        <w:rPr>
          <w:rFonts w:ascii="Angsana New" w:hAnsi="Angsana New" w:hint="cs"/>
          <w:sz w:val="30"/>
          <w:szCs w:val="30"/>
          <w:cs/>
        </w:rPr>
        <w:t>กันได้ ดังนั้นกลุ่มบริษัท</w:t>
      </w:r>
      <w:r>
        <w:rPr>
          <w:rFonts w:ascii="Angsana New" w:hAnsi="Angsana New" w:hint="cs"/>
          <w:sz w:val="30"/>
          <w:szCs w:val="30"/>
          <w:cs/>
        </w:rPr>
        <w:t>และบริษัท</w:t>
      </w:r>
      <w:r w:rsidRPr="00EF646B">
        <w:rPr>
          <w:rFonts w:ascii="Angsana New" w:hAnsi="Angsana New" w:hint="cs"/>
          <w:sz w:val="30"/>
          <w:szCs w:val="30"/>
          <w:cs/>
        </w:rPr>
        <w:t>ได้จัดทำข้อมูล</w:t>
      </w:r>
      <w:r w:rsidRPr="00EF646B">
        <w:rPr>
          <w:rFonts w:ascii="Angsana New" w:hAnsi="Angsana New"/>
          <w:sz w:val="30"/>
          <w:szCs w:val="30"/>
          <w:cs/>
        </w:rPr>
        <w:t>เพิ่มเติมในหมายเหตุประกอบงบการเงินข</w:t>
      </w:r>
      <w:r w:rsidRPr="00EF646B">
        <w:rPr>
          <w:rFonts w:ascii="Angsana New" w:hAnsi="Angsana New" w:hint="cs"/>
          <w:sz w:val="30"/>
          <w:szCs w:val="30"/>
          <w:cs/>
        </w:rPr>
        <w:t xml:space="preserve">้อ </w:t>
      </w:r>
      <w:r w:rsidRPr="00EF646B">
        <w:rPr>
          <w:rFonts w:ascii="Angsana New" w:hAnsi="Angsana New"/>
          <w:sz w:val="30"/>
          <w:szCs w:val="30"/>
        </w:rPr>
        <w:t>4</w:t>
      </w:r>
      <w:r>
        <w:rPr>
          <w:rFonts w:ascii="Angsana New" w:hAnsi="Angsana New" w:hint="cs"/>
          <w:sz w:val="30"/>
          <w:szCs w:val="30"/>
          <w:cs/>
        </w:rPr>
        <w:t>3</w:t>
      </w:r>
      <w:r w:rsidRPr="00EF646B">
        <w:rPr>
          <w:rFonts w:ascii="Angsana New" w:hAnsi="Angsana New"/>
          <w:sz w:val="30"/>
          <w:szCs w:val="30"/>
        </w:rPr>
        <w:t xml:space="preserve"> </w:t>
      </w:r>
      <w:r w:rsidRPr="00EF646B">
        <w:rPr>
          <w:rFonts w:ascii="Angsana New" w:hAnsi="Angsana New"/>
          <w:sz w:val="30"/>
          <w:szCs w:val="30"/>
          <w:cs/>
        </w:rPr>
        <w:t>ในรูปแบบของงบกำไรขาดทุนเบ็ดเสร็จรวมและงบกำไรขาดทุนเบ็ดเสร็จเฉพาะกิจการ งบกระแสเงินสดรวมและงบ</w:t>
      </w:r>
      <w:r w:rsidRPr="00EF646B">
        <w:rPr>
          <w:rFonts w:ascii="Angsana New" w:hAnsi="Angsana New"/>
          <w:sz w:val="30"/>
          <w:szCs w:val="30"/>
          <w:cs/>
        </w:rPr>
        <w:lastRenderedPageBreak/>
        <w:t>กระแสเงินสดเฉพาะกิจการและ</w:t>
      </w:r>
      <w:r w:rsidRPr="00EF646B">
        <w:rPr>
          <w:rFonts w:ascii="Angsana New" w:hAnsi="Angsana New" w:hint="cs"/>
          <w:sz w:val="30"/>
          <w:szCs w:val="30"/>
          <w:cs/>
        </w:rPr>
        <w:t>ข้อมูลส่วนงานดำเนินงาน</w:t>
      </w:r>
      <w:r w:rsidRPr="00EF646B">
        <w:rPr>
          <w:rFonts w:ascii="Angsana New" w:hAnsi="Angsana New"/>
          <w:sz w:val="30"/>
          <w:szCs w:val="30"/>
          <w:cs/>
        </w:rPr>
        <w:t xml:space="preserve"> </w:t>
      </w:r>
      <w:r w:rsidRPr="00EF646B">
        <w:rPr>
          <w:rFonts w:ascii="Angsana New" w:hAnsi="Angsana New" w:hint="cs"/>
          <w:sz w:val="30"/>
          <w:szCs w:val="30"/>
          <w:cs/>
        </w:rPr>
        <w:t xml:space="preserve">สำหรับรอบระยะเวลาตั้งแต่วันที่ </w:t>
      </w:r>
      <w:r w:rsidRPr="00EF646B">
        <w:rPr>
          <w:rFonts w:ascii="Angsana New" w:hAnsi="Angsana New"/>
          <w:sz w:val="30"/>
          <w:szCs w:val="30"/>
        </w:rPr>
        <w:t xml:space="preserve">1 </w:t>
      </w:r>
      <w:r>
        <w:rPr>
          <w:rFonts w:ascii="Angsana New" w:hAnsi="Angsana New" w:hint="cs"/>
          <w:sz w:val="30"/>
          <w:szCs w:val="30"/>
          <w:cs/>
        </w:rPr>
        <w:t>ตุลาคม</w:t>
      </w:r>
      <w:r w:rsidRPr="00EF646B">
        <w:rPr>
          <w:rFonts w:ascii="Angsana New" w:hAnsi="Angsana New" w:hint="cs"/>
          <w:sz w:val="30"/>
          <w:szCs w:val="30"/>
          <w:cs/>
        </w:rPr>
        <w:t xml:space="preserve"> </w:t>
      </w:r>
      <w:r w:rsidRPr="00EF646B">
        <w:rPr>
          <w:rFonts w:ascii="Angsana New" w:hAnsi="Angsana New"/>
          <w:sz w:val="30"/>
          <w:szCs w:val="30"/>
        </w:rPr>
        <w:t xml:space="preserve">2559 </w:t>
      </w:r>
      <w:r w:rsidRPr="00EF646B">
        <w:rPr>
          <w:rFonts w:ascii="Angsana New" w:hAnsi="Angsana New" w:hint="cs"/>
          <w:sz w:val="30"/>
          <w:szCs w:val="30"/>
          <w:cs/>
        </w:rPr>
        <w:t xml:space="preserve">ถึงวันที่ </w:t>
      </w:r>
      <w:r w:rsidR="00B50ADE">
        <w:rPr>
          <w:rFonts w:ascii="Angsana New" w:hAnsi="Angsana New"/>
          <w:sz w:val="30"/>
          <w:szCs w:val="30"/>
        </w:rPr>
        <w:br/>
      </w:r>
      <w:r w:rsidRPr="00EF646B">
        <w:rPr>
          <w:rFonts w:ascii="Angsana New" w:hAnsi="Angsana New"/>
          <w:sz w:val="30"/>
          <w:szCs w:val="30"/>
        </w:rPr>
        <w:t xml:space="preserve">30 </w:t>
      </w:r>
      <w:r w:rsidRPr="00EF646B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Pr="00EF646B">
        <w:rPr>
          <w:rFonts w:ascii="Angsana New" w:hAnsi="Angsana New"/>
          <w:sz w:val="30"/>
          <w:szCs w:val="30"/>
        </w:rPr>
        <w:t>25</w:t>
      </w:r>
      <w:r>
        <w:rPr>
          <w:rFonts w:ascii="Angsana New" w:hAnsi="Angsana New" w:hint="cs"/>
          <w:sz w:val="30"/>
          <w:szCs w:val="30"/>
          <w:cs/>
        </w:rPr>
        <w:t>60</w:t>
      </w:r>
      <w:r w:rsidRPr="00EF646B">
        <w:rPr>
          <w:rFonts w:ascii="Angsana New" w:hAnsi="Angsana New"/>
          <w:sz w:val="30"/>
          <w:szCs w:val="30"/>
        </w:rPr>
        <w:t xml:space="preserve"> </w:t>
      </w:r>
      <w:r w:rsidRPr="00EF646B">
        <w:rPr>
          <w:rFonts w:ascii="Angsana New" w:hAnsi="Angsana New"/>
          <w:sz w:val="30"/>
          <w:szCs w:val="30"/>
          <w:cs/>
        </w:rPr>
        <w:t>ซ</w:t>
      </w:r>
      <w:r w:rsidRPr="00EF646B">
        <w:rPr>
          <w:rFonts w:ascii="Angsana New" w:hAnsi="Angsana New" w:hint="cs"/>
          <w:sz w:val="30"/>
          <w:szCs w:val="30"/>
          <w:cs/>
        </w:rPr>
        <w:t>ึ่งข้าพเจ้าไม่ได้ตรวจสอบและไม่ได้แสดงความเห็นต่อข้อมูลเพิ่มเติมดังกล่าว</w:t>
      </w:r>
    </w:p>
    <w:p w:rsidR="00761B23" w:rsidRPr="00EF646B" w:rsidRDefault="00761B23" w:rsidP="00761B23">
      <w:r w:rsidRPr="00EF646B">
        <w:rPr>
          <w:rFonts w:ascii="Angsana New" w:eastAsia="Calibri" w:hAnsi="Angsana New"/>
          <w:i/>
          <w:iCs/>
          <w:sz w:val="30"/>
          <w:szCs w:val="30"/>
          <w:cs/>
        </w:rPr>
        <w:t xml:space="preserve">ข้อมูลอื่น </w:t>
      </w:r>
    </w:p>
    <w:p w:rsidR="00761B23" w:rsidRPr="00EF646B" w:rsidRDefault="00761B23" w:rsidP="00761B23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sz w:val="30"/>
          <w:szCs w:val="30"/>
        </w:rPr>
      </w:pPr>
      <w:r w:rsidRPr="00EF646B">
        <w:rPr>
          <w:rFonts w:ascii="Angsana New" w:eastAsia="Calibri" w:hAnsi="Angsana New"/>
          <w:sz w:val="30"/>
          <w:szCs w:val="30"/>
          <w:cs/>
        </w:rPr>
        <w:t>ผู้บริหารเป็นผู้รับผิดชอบต่อข้อมูลอื่น</w:t>
      </w:r>
      <w:r w:rsidRPr="00EF646B">
        <w:rPr>
          <w:rFonts w:ascii="Angsana New" w:eastAsia="Calibri" w:hAnsi="Angsana New"/>
          <w:sz w:val="30"/>
          <w:szCs w:val="30"/>
        </w:rPr>
        <w:t xml:space="preserve"> </w:t>
      </w:r>
      <w:r w:rsidRPr="00EF646B">
        <w:rPr>
          <w:rFonts w:ascii="Angsana New" w:eastAsia="Calibri" w:hAnsi="Angsana New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EF646B">
        <w:rPr>
          <w:rFonts w:ascii="Angsana New" w:eastAsia="Calibri" w:hAnsi="Angsana New"/>
          <w:sz w:val="30"/>
          <w:szCs w:val="30"/>
        </w:rPr>
        <w:t xml:space="preserve"> </w:t>
      </w:r>
      <w:r w:rsidRPr="00EF646B">
        <w:rPr>
          <w:rFonts w:ascii="Angsana New" w:eastAsia="Calibri" w:hAnsi="Angsana New"/>
          <w:sz w:val="30"/>
          <w:szCs w:val="30"/>
          <w:cs/>
        </w:rPr>
        <w:t>แต่ไม่รวมถึงงบการเงิน</w:t>
      </w:r>
      <w:r w:rsidRPr="00EF646B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EF646B">
        <w:rPr>
          <w:rFonts w:ascii="Angsana New" w:eastAsia="Calibri" w:hAnsi="Angsana New"/>
          <w:sz w:val="30"/>
          <w:szCs w:val="30"/>
          <w:cs/>
        </w:rPr>
        <w:t>และรายงานของผู้สอบบัญชีที่อยู่ในรายงานนั้น</w:t>
      </w:r>
      <w:r w:rsidRPr="00EF646B">
        <w:rPr>
          <w:rFonts w:ascii="Angsana New" w:eastAsia="Calibri" w:hAnsi="Angsana New"/>
          <w:sz w:val="30"/>
          <w:szCs w:val="30"/>
        </w:rPr>
        <w:t xml:space="preserve"> </w:t>
      </w:r>
      <w:r w:rsidRPr="00EF646B">
        <w:rPr>
          <w:rFonts w:ascii="Angsana New" w:eastAsia="Calibri" w:hAnsi="Angsana New"/>
          <w:sz w:val="30"/>
          <w:szCs w:val="30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:rsidR="00761B23" w:rsidRPr="00EF646B" w:rsidRDefault="00761B23" w:rsidP="00761B23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sz w:val="30"/>
          <w:szCs w:val="30"/>
        </w:rPr>
      </w:pPr>
    </w:p>
    <w:p w:rsidR="00761B23" w:rsidRPr="00EF646B" w:rsidRDefault="00761B23" w:rsidP="00761B23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sz w:val="30"/>
          <w:szCs w:val="30"/>
        </w:rPr>
      </w:pPr>
      <w:r w:rsidRPr="00EF646B">
        <w:rPr>
          <w:rFonts w:ascii="Angsana New" w:eastAsia="Calibri" w:hAnsi="Angsana New"/>
          <w:sz w:val="30"/>
          <w:szCs w:val="30"/>
          <w:cs/>
        </w:rPr>
        <w:t>ความเห็นของข้าพเจ้าต่องบการเงิน</w:t>
      </w:r>
      <w:r w:rsidRPr="00EF646B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EF646B">
        <w:rPr>
          <w:rFonts w:ascii="Angsana New" w:eastAsia="Calibri" w:hAnsi="Angsana New"/>
          <w:sz w:val="30"/>
          <w:szCs w:val="30"/>
          <w:cs/>
        </w:rPr>
        <w:t>ไม่ครอบคลุมถึงข้อมูลอื่นและข้าพเจ้าไม่ได้ให้ความเชื่อมั่นต่อข้อมูลอื่น</w:t>
      </w:r>
      <w:r w:rsidRPr="00EF646B">
        <w:rPr>
          <w:rFonts w:ascii="Angsana New" w:eastAsia="Calibri" w:hAnsi="Angsana New"/>
          <w:sz w:val="30"/>
          <w:szCs w:val="30"/>
        </w:rPr>
        <w:t xml:space="preserve"> </w:t>
      </w:r>
    </w:p>
    <w:p w:rsidR="00CE73C6" w:rsidRPr="00EF646B" w:rsidRDefault="00CE73C6" w:rsidP="00761B23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sz w:val="30"/>
          <w:szCs w:val="30"/>
        </w:rPr>
      </w:pPr>
    </w:p>
    <w:p w:rsidR="00761B23" w:rsidRPr="00EF646B" w:rsidRDefault="00761B23" w:rsidP="00761B23">
      <w:pPr>
        <w:autoSpaceDE w:val="0"/>
        <w:autoSpaceDN w:val="0"/>
        <w:adjustRightInd w:val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EF646B">
        <w:rPr>
          <w:rFonts w:ascii="Angsana New" w:eastAsia="Calibri" w:hAnsi="Angsana New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</w:t>
      </w:r>
      <w:r w:rsidRPr="00EF646B">
        <w:rPr>
          <w:rFonts w:ascii="Angsana New" w:hAnsi="Angsana New"/>
          <w:sz w:val="30"/>
          <w:szCs w:val="30"/>
          <w:cs/>
        </w:rPr>
        <w:t xml:space="preserve">รวมและงบการเงินเฉพาะกิจการ </w:t>
      </w:r>
      <w:r w:rsidRPr="00EF646B">
        <w:rPr>
          <w:rFonts w:ascii="Angsana New" w:eastAsia="Calibri" w:hAnsi="Angsana New"/>
          <w:sz w:val="30"/>
          <w:szCs w:val="30"/>
          <w:cs/>
        </w:rPr>
        <w:t>คือ</w:t>
      </w:r>
      <w:r w:rsidRPr="00EF646B">
        <w:rPr>
          <w:rFonts w:ascii="Angsana New" w:eastAsia="Calibri" w:hAnsi="Angsana New"/>
          <w:sz w:val="30"/>
          <w:szCs w:val="30"/>
        </w:rPr>
        <w:t xml:space="preserve"> </w:t>
      </w:r>
      <w:r w:rsidRPr="00EF646B">
        <w:rPr>
          <w:rFonts w:ascii="Angsana New" w:eastAsia="Calibri" w:hAnsi="Angsana New"/>
          <w:sz w:val="30"/>
          <w:szCs w:val="30"/>
          <w:cs/>
        </w:rPr>
        <w:t>การอ่าน</w:t>
      </w:r>
      <w:r w:rsidRPr="00EF646B">
        <w:rPr>
          <w:rFonts w:ascii="Angsana New" w:eastAsia="Calibri" w:hAnsi="Angsana New" w:hint="cs"/>
          <w:sz w:val="30"/>
          <w:szCs w:val="30"/>
          <w:cs/>
        </w:rPr>
        <w:t xml:space="preserve">ข้อมูลอื่นตามที่ระบุข้างต้นเมื่อจัดทำแล้ว </w:t>
      </w:r>
      <w:r w:rsidRPr="00EF646B">
        <w:rPr>
          <w:rFonts w:ascii="Angsana New" w:eastAsia="Calibri" w:hAnsi="Angsana New"/>
          <w:sz w:val="30"/>
          <w:szCs w:val="30"/>
          <w:cs/>
        </w:rPr>
        <w:t>และพิจารณาว่าข้อมูลอื่นมีความขัดแย้งที่มีสาระสำคัญกับงบการเงิน</w:t>
      </w:r>
      <w:r w:rsidRPr="00EF646B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EF646B">
        <w:rPr>
          <w:rFonts w:ascii="Angsana New" w:eastAsia="Calibri" w:hAnsi="Angsana New"/>
          <w:sz w:val="30"/>
          <w:szCs w:val="30"/>
          <w:cs/>
        </w:rPr>
        <w:t>หรือกับความรู้ที่ได้รับจากการตรวจสอบของข้าพเจ้า</w:t>
      </w:r>
      <w:r w:rsidRPr="00EF646B">
        <w:rPr>
          <w:rFonts w:ascii="Angsana New" w:eastAsia="Calibri" w:hAnsi="Angsana New"/>
          <w:sz w:val="30"/>
          <w:szCs w:val="30"/>
        </w:rPr>
        <w:t xml:space="preserve"> </w:t>
      </w:r>
      <w:r w:rsidRPr="00EF646B">
        <w:rPr>
          <w:rFonts w:ascii="Angsana New" w:eastAsia="Calibri" w:hAnsi="Angsana New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:rsidR="005336C4" w:rsidRDefault="005336C4" w:rsidP="005336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:rsidR="00386D70" w:rsidRDefault="00386D70" w:rsidP="00A50D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เมื่อข้าพเจ้าได้อ่านรายงานประจำปี หากข้าพเจ้</w:t>
      </w:r>
      <w:r w:rsidR="00A50DB6">
        <w:rPr>
          <w:rFonts w:ascii="Angsana New" w:hAnsi="Angsana New" w:hint="cs"/>
          <w:sz w:val="30"/>
          <w:szCs w:val="30"/>
          <w:cs/>
        </w:rPr>
        <w:t>า</w:t>
      </w:r>
      <w:r>
        <w:rPr>
          <w:rFonts w:ascii="Angsana New" w:hAnsi="Angsana New" w:hint="cs"/>
          <w:sz w:val="30"/>
          <w:szCs w:val="30"/>
          <w:cs/>
        </w:rPr>
        <w:t>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:rsidR="00386D70" w:rsidRPr="00386D70" w:rsidRDefault="00386D70" w:rsidP="005336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761B23" w:rsidRPr="00EF646B" w:rsidRDefault="00761B23" w:rsidP="00761B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i/>
          <w:iCs/>
          <w:sz w:val="30"/>
          <w:szCs w:val="30"/>
        </w:rPr>
      </w:pPr>
      <w:r w:rsidRPr="00EF646B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:rsidR="005336C4" w:rsidRPr="00EF646B" w:rsidRDefault="005336C4" w:rsidP="005336C4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:rsidR="00761B23" w:rsidRPr="00EF646B" w:rsidRDefault="00761B23" w:rsidP="00761B23">
      <w:pPr>
        <w:jc w:val="thaiDistribute"/>
        <w:rPr>
          <w:rFonts w:ascii="Angsana New" w:eastAsia="Calibri" w:hAnsi="Angsana New"/>
          <w:sz w:val="30"/>
          <w:szCs w:val="30"/>
        </w:rPr>
      </w:pPr>
      <w:r w:rsidRPr="00EF646B">
        <w:rPr>
          <w:rFonts w:ascii="Angsana New" w:eastAsia="Calibri" w:hAnsi="Angsana New"/>
          <w:sz w:val="30"/>
          <w:szCs w:val="30"/>
          <w:cs/>
        </w:rPr>
        <w:t xml:space="preserve"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:rsidR="005336C4" w:rsidRPr="00EF646B" w:rsidRDefault="005336C4" w:rsidP="005336C4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:rsidR="00761B23" w:rsidRPr="00EF646B" w:rsidRDefault="00761B23" w:rsidP="00761B23">
      <w:pPr>
        <w:jc w:val="thaiDistribute"/>
        <w:rPr>
          <w:rFonts w:ascii="Angsana New" w:eastAsia="Calibri" w:hAnsi="Angsana New"/>
          <w:sz w:val="30"/>
          <w:szCs w:val="30"/>
        </w:rPr>
      </w:pPr>
      <w:r w:rsidRPr="00EF646B">
        <w:rPr>
          <w:rFonts w:ascii="Angsana New" w:eastAsia="Calibri" w:hAnsi="Angsana New" w:hint="cs"/>
          <w:sz w:val="30"/>
          <w:szCs w:val="30"/>
          <w:cs/>
        </w:rPr>
        <w:t>ในการจัดทำงบการเงินรวมและงบการเงินเฉพาะกิจการ</w:t>
      </w:r>
      <w:r w:rsidRPr="00EF646B">
        <w:rPr>
          <w:rFonts w:ascii="Angsana New" w:eastAsia="Calibri" w:hAnsi="Angsana New"/>
          <w:sz w:val="30"/>
          <w:szCs w:val="30"/>
          <w:cs/>
        </w:rPr>
        <w:t xml:space="preserve">  </w:t>
      </w:r>
      <w:r w:rsidRPr="00EF646B">
        <w:rPr>
          <w:rFonts w:ascii="Angsana New" w:eastAsia="Calibri" w:hAnsi="Angsana New" w:hint="cs"/>
          <w:sz w:val="30"/>
          <w:szCs w:val="30"/>
          <w:cs/>
        </w:rPr>
        <w:t>ผู้บริหารรับผิดชอบในการประเมินความสามารถของกลุ่มบริษัทและบริษัทในการดำเนินงานต่อเนื่อง</w:t>
      </w:r>
      <w:r w:rsidRPr="00EF646B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EF646B">
        <w:rPr>
          <w:rFonts w:ascii="Angsana New" w:eastAsia="Calibri" w:hAnsi="Angsana New" w:hint="cs"/>
          <w:sz w:val="30"/>
          <w:szCs w:val="30"/>
          <w:cs/>
        </w:rPr>
        <w:t>เปิดเผยเรื่องที่เกี่ยวกับการดำเนินงานต่อเนื่อง</w:t>
      </w:r>
      <w:r w:rsidRPr="00EF646B">
        <w:rPr>
          <w:rFonts w:ascii="Angsana New" w:eastAsia="Calibri" w:hAnsi="Angsana New"/>
          <w:sz w:val="30"/>
          <w:szCs w:val="30"/>
          <w:cs/>
        </w:rPr>
        <w:t xml:space="preserve"> (</w:t>
      </w:r>
      <w:r w:rsidRPr="00EF646B">
        <w:rPr>
          <w:rFonts w:ascii="Angsana New" w:eastAsia="Calibri" w:hAnsi="Angsana New" w:hint="cs"/>
          <w:sz w:val="30"/>
          <w:szCs w:val="30"/>
          <w:cs/>
        </w:rPr>
        <w:t>ตามความเหมาะสม</w:t>
      </w:r>
      <w:r w:rsidRPr="00EF646B">
        <w:rPr>
          <w:rFonts w:ascii="Angsana New" w:eastAsia="Calibri" w:hAnsi="Angsana New"/>
          <w:sz w:val="30"/>
          <w:szCs w:val="30"/>
          <w:cs/>
        </w:rPr>
        <w:t xml:space="preserve">) </w:t>
      </w:r>
      <w:r w:rsidRPr="00EF646B">
        <w:rPr>
          <w:rFonts w:ascii="Angsana New" w:eastAsia="Calibri" w:hAnsi="Angsana New" w:hint="cs"/>
          <w:sz w:val="30"/>
          <w:szCs w:val="30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</w:t>
      </w:r>
      <w:r w:rsidRPr="00EF646B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EF646B">
        <w:rPr>
          <w:rFonts w:ascii="Angsana New" w:eastAsia="Calibri" w:hAnsi="Angsana New" w:hint="cs"/>
          <w:sz w:val="30"/>
          <w:szCs w:val="30"/>
          <w:cs/>
        </w:rPr>
        <w:t>หรือหยุดดำเนินงานหรือไม่สามารถดำเนินงานต่อเนื่องต่อไปได้</w:t>
      </w:r>
    </w:p>
    <w:p w:rsidR="005336C4" w:rsidRPr="00EF646B" w:rsidRDefault="005336C4" w:rsidP="005336C4">
      <w:pPr>
        <w:jc w:val="thaiDistribute"/>
        <w:rPr>
          <w:rFonts w:ascii="Angsana New" w:eastAsia="Calibri" w:hAnsi="Angsana New"/>
          <w:sz w:val="30"/>
          <w:szCs w:val="30"/>
        </w:rPr>
      </w:pPr>
    </w:p>
    <w:p w:rsidR="00761B23" w:rsidRPr="00EF646B" w:rsidRDefault="00761B23" w:rsidP="00761B23">
      <w:pPr>
        <w:jc w:val="thaiDistribute"/>
        <w:rPr>
          <w:rFonts w:ascii="Angsana New" w:hAnsi="Angsana New"/>
          <w:sz w:val="30"/>
          <w:szCs w:val="30"/>
          <w:cs/>
        </w:rPr>
      </w:pPr>
      <w:r w:rsidRPr="00EF646B">
        <w:rPr>
          <w:rFonts w:ascii="Angsana New" w:eastAsia="Calibri" w:hAnsi="Angsana New"/>
          <w:sz w:val="30"/>
          <w:szCs w:val="30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Pr="00EF646B">
        <w:rPr>
          <w:rFonts w:ascii="Angsana New" w:hAnsi="Angsana New"/>
          <w:sz w:val="30"/>
          <w:szCs w:val="30"/>
          <w:cs/>
        </w:rPr>
        <w:t>กลุ่มบริษัทและบริษัท</w:t>
      </w:r>
    </w:p>
    <w:p w:rsidR="00761B23" w:rsidRPr="00EF646B" w:rsidRDefault="00761B23" w:rsidP="00ED313A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:rsidR="005659F3" w:rsidRDefault="005659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:rsidR="00761B23" w:rsidRPr="00EF646B" w:rsidRDefault="00761B23" w:rsidP="00761B23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EF646B">
        <w:rPr>
          <w:rFonts w:ascii="Angsana New" w:hAnsi="Angsana New"/>
          <w:i/>
          <w:iCs/>
          <w:sz w:val="30"/>
          <w:szCs w:val="30"/>
          <w:cs/>
        </w:rPr>
        <w:lastRenderedPageBreak/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:rsidR="005336C4" w:rsidRPr="00EF646B" w:rsidRDefault="005336C4" w:rsidP="005336C4">
      <w:pPr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B81150" w:rsidRPr="00EF646B" w:rsidRDefault="00761B23" w:rsidP="00761B23">
      <w:pPr>
        <w:jc w:val="thaiDistribute"/>
        <w:rPr>
          <w:rFonts w:ascii="Angsana New" w:hAnsi="Angsana New"/>
          <w:sz w:val="30"/>
          <w:szCs w:val="30"/>
        </w:rPr>
      </w:pPr>
      <w:r w:rsidRPr="00EF646B">
        <w:rPr>
          <w:rFonts w:ascii="Angsana New" w:eastAsia="Calibri" w:hAnsi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EF646B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EF646B">
        <w:rPr>
          <w:rFonts w:ascii="Angsana New" w:eastAsia="Calibri" w:hAnsi="Angsana New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EF646B">
        <w:rPr>
          <w:rFonts w:ascii="Angsana New" w:hAnsi="Angsana New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:rsidR="00647055" w:rsidRPr="00EF646B" w:rsidRDefault="00647055" w:rsidP="00761B23">
      <w:pPr>
        <w:jc w:val="thaiDistribute"/>
        <w:rPr>
          <w:rFonts w:ascii="Angsana New" w:eastAsia="Calibri" w:hAnsi="Angsana New"/>
          <w:sz w:val="30"/>
          <w:szCs w:val="30"/>
        </w:rPr>
      </w:pPr>
    </w:p>
    <w:p w:rsidR="00126E70" w:rsidRPr="00EF646B" w:rsidRDefault="00761B23" w:rsidP="005336C4">
      <w:pPr>
        <w:jc w:val="thaiDistribute"/>
        <w:rPr>
          <w:rFonts w:ascii="Angsana New" w:eastAsia="Calibri" w:hAnsi="Angsana New"/>
          <w:sz w:val="30"/>
          <w:szCs w:val="30"/>
        </w:rPr>
      </w:pPr>
      <w:r w:rsidRPr="00EF646B">
        <w:rPr>
          <w:rFonts w:ascii="Angsana New" w:eastAsia="Calibri" w:hAnsi="Angsana New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:rsidR="00486E4E" w:rsidRPr="00EF646B" w:rsidRDefault="00486E4E" w:rsidP="005336C4">
      <w:pPr>
        <w:jc w:val="thaiDistribute"/>
        <w:rPr>
          <w:rFonts w:ascii="Angsana New" w:hAnsi="Angsana New"/>
          <w:sz w:val="30"/>
          <w:szCs w:val="30"/>
        </w:rPr>
      </w:pPr>
    </w:p>
    <w:p w:rsidR="005336C4" w:rsidRPr="00EF646B" w:rsidRDefault="005336C4" w:rsidP="008853C4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EF646B">
        <w:rPr>
          <w:rFonts w:ascii="Angsana New" w:eastAsia="Calibri" w:hAnsi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EF646B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EF646B">
        <w:rPr>
          <w:rFonts w:ascii="Angsana New" w:eastAsia="Calibri" w:hAnsi="Angsana New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EF646B">
        <w:rPr>
          <w:rFonts w:ascii="Angsana New" w:hAnsi="Angsana New"/>
          <w:sz w:val="30"/>
          <w:szCs w:val="30"/>
          <w:cs/>
        </w:rPr>
        <w:t>ายใน</w:t>
      </w:r>
    </w:p>
    <w:p w:rsidR="005336C4" w:rsidRPr="00EF646B" w:rsidRDefault="005336C4" w:rsidP="008853C4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  <w:rtl/>
          <w:cs/>
        </w:rPr>
      </w:pPr>
      <w:r w:rsidRPr="00EF646B">
        <w:rPr>
          <w:rFonts w:ascii="Angsana New" w:eastAsia="Calibri" w:hAnsi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EF646B">
        <w:rPr>
          <w:rFonts w:ascii="Angsana New" w:eastAsia="Calibri" w:hAnsi="Angsana New" w:hint="cs"/>
          <w:sz w:val="30"/>
          <w:szCs w:val="30"/>
          <w:cs/>
        </w:rPr>
        <w:t>กลุ่มบริษัทและ</w:t>
      </w:r>
      <w:r w:rsidRPr="00EF646B">
        <w:rPr>
          <w:rFonts w:ascii="Angsana New" w:hAnsi="Angsana New"/>
          <w:sz w:val="30"/>
          <w:szCs w:val="30"/>
          <w:cs/>
        </w:rPr>
        <w:t>บริษัท</w:t>
      </w:r>
    </w:p>
    <w:p w:rsidR="005336C4" w:rsidRPr="00EF646B" w:rsidRDefault="005336C4" w:rsidP="008853C4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EF646B">
        <w:rPr>
          <w:rFonts w:ascii="Angsana New" w:eastAsia="Calibri" w:hAnsi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EF646B">
        <w:rPr>
          <w:rFonts w:ascii="Angsana New" w:hAnsi="Angsana New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:rsidR="005336C4" w:rsidRPr="00EF646B" w:rsidRDefault="005336C4" w:rsidP="008853C4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Pr="00EF646B">
        <w:rPr>
          <w:rFonts w:ascii="Angsana New" w:hAnsi="Angsana New" w:hint="cs"/>
          <w:sz w:val="30"/>
          <w:szCs w:val="30"/>
          <w:cs/>
        </w:rPr>
        <w:t>กลุ่มบริษัทและ</w:t>
      </w:r>
      <w:r w:rsidRPr="00EF646B">
        <w:rPr>
          <w:rFonts w:ascii="Angsana New" w:hAnsi="Angsana New"/>
          <w:sz w:val="30"/>
          <w:szCs w:val="30"/>
          <w:cs/>
        </w:rPr>
        <w:t>บริษัทในการดำเนินงานต่อเนื่องหรือไม่ ถ้าข้าพเจ้าได้ข้อสรุปว่ามีความไม่แน่นอนที่มีสาระสำคัญ</w:t>
      </w:r>
      <w:r w:rsidRPr="00EF646B">
        <w:rPr>
          <w:rFonts w:ascii="Angsana New" w:hAnsi="Angsana New" w:hint="cs"/>
          <w:sz w:val="30"/>
          <w:szCs w:val="30"/>
          <w:cs/>
        </w:rPr>
        <w:t xml:space="preserve"> </w:t>
      </w:r>
      <w:r w:rsidRPr="00EF646B">
        <w:rPr>
          <w:rFonts w:ascii="Angsana New" w:hAnsi="Angsana New"/>
          <w:sz w:val="30"/>
          <w:szCs w:val="30"/>
          <w:cs/>
        </w:rPr>
        <w:t>ข้าพเจ้าต้องกล่าวไว้ในรายงานของผู้สอบบัญชีของข้าพเจ้า</w:t>
      </w:r>
      <w:r w:rsidR="00DF2C08" w:rsidRPr="00EF646B">
        <w:rPr>
          <w:rFonts w:ascii="Angsana New" w:hAnsi="Angsana New" w:hint="cs"/>
          <w:sz w:val="30"/>
          <w:szCs w:val="30"/>
          <w:cs/>
        </w:rPr>
        <w:t>โดยให้ข้อสังเกต</w:t>
      </w:r>
      <w:r w:rsidRPr="00EF646B">
        <w:rPr>
          <w:rFonts w:ascii="Angsana New" w:hAnsi="Angsana New"/>
          <w:sz w:val="30"/>
          <w:szCs w:val="30"/>
          <w:cs/>
        </w:rPr>
        <w:t>ถึงกา</w:t>
      </w:r>
      <w:r w:rsidR="00DF2C08" w:rsidRPr="00EF646B">
        <w:rPr>
          <w:rFonts w:ascii="Angsana New" w:hAnsi="Angsana New"/>
          <w:sz w:val="30"/>
          <w:szCs w:val="30"/>
          <w:cs/>
        </w:rPr>
        <w:t>รเปิดเผยข้อมูล</w:t>
      </w:r>
      <w:r w:rsidRPr="00EF646B">
        <w:rPr>
          <w:rFonts w:ascii="Angsana New" w:hAnsi="Angsana New"/>
          <w:sz w:val="30"/>
          <w:szCs w:val="30"/>
          <w:cs/>
        </w:rPr>
        <w:t>ในงบก</w:t>
      </w:r>
      <w:r w:rsidR="000B287C" w:rsidRPr="00EF646B">
        <w:rPr>
          <w:rFonts w:ascii="Angsana New" w:hAnsi="Angsana New"/>
          <w:sz w:val="30"/>
          <w:szCs w:val="30"/>
          <w:cs/>
        </w:rPr>
        <w:t>ารเงิน</w:t>
      </w:r>
      <w:r w:rsidR="00C324D8">
        <w:rPr>
          <w:rFonts w:ascii="Angsana New" w:hAnsi="Angsana New" w:hint="cs"/>
          <w:sz w:val="30"/>
          <w:szCs w:val="30"/>
          <w:cs/>
        </w:rPr>
        <w:t>รวมและงบการเงินเฉพาะกิจการที่เกี่ยวข้อง</w:t>
      </w:r>
      <w:r w:rsidRPr="00EF646B">
        <w:rPr>
          <w:rFonts w:ascii="Angsana New" w:hAnsi="Angsana New"/>
          <w:sz w:val="30"/>
          <w:szCs w:val="30"/>
          <w:cs/>
        </w:rPr>
        <w:t xml:space="preserve">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</w:t>
      </w:r>
      <w:r w:rsidRPr="00EF646B">
        <w:rPr>
          <w:rFonts w:ascii="Angsana New" w:hAnsi="Angsana New"/>
          <w:sz w:val="30"/>
          <w:szCs w:val="30"/>
          <w:cs/>
        </w:rPr>
        <w:lastRenderedPageBreak/>
        <w:t>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Pr="00EF646B">
        <w:rPr>
          <w:rFonts w:ascii="Angsana New" w:hAnsi="Angsana New" w:hint="cs"/>
          <w:sz w:val="30"/>
          <w:szCs w:val="30"/>
          <w:cs/>
        </w:rPr>
        <w:t>กลุ่มบริษัทและ</w:t>
      </w:r>
      <w:r w:rsidRPr="00EF646B">
        <w:rPr>
          <w:rFonts w:ascii="Angsana New" w:hAnsi="Angsana New"/>
          <w:sz w:val="30"/>
          <w:szCs w:val="30"/>
          <w:cs/>
        </w:rPr>
        <w:t xml:space="preserve">บริษัทต้องหยุดการดำเนินงานต่อเนื่อง </w:t>
      </w:r>
    </w:p>
    <w:p w:rsidR="006925C8" w:rsidRPr="00EF646B" w:rsidRDefault="005336C4" w:rsidP="006925C8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/>
          <w:sz w:val="30"/>
          <w:szCs w:val="30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</w:t>
      </w:r>
      <w:r w:rsidR="00DF2C08" w:rsidRPr="00EF646B">
        <w:rPr>
          <w:rFonts w:ascii="Angsana New" w:hAnsi="Angsana New" w:hint="cs"/>
          <w:sz w:val="30"/>
          <w:szCs w:val="30"/>
          <w:cs/>
        </w:rPr>
        <w:t>หรือไม่</w:t>
      </w:r>
      <w:r w:rsidRPr="00EF646B">
        <w:rPr>
          <w:rFonts w:ascii="Angsana New" w:hAnsi="Angsana New"/>
          <w:sz w:val="30"/>
          <w:szCs w:val="30"/>
          <w:cs/>
        </w:rPr>
        <w:t xml:space="preserve">   </w:t>
      </w:r>
    </w:p>
    <w:p w:rsidR="00B81150" w:rsidRPr="00EF646B" w:rsidRDefault="005336C4" w:rsidP="00647055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  <w:cs/>
        </w:rPr>
      </w:pPr>
      <w:r w:rsidRPr="00EF646B">
        <w:rPr>
          <w:rFonts w:ascii="Angsana New" w:hAnsi="Angsana New"/>
          <w:sz w:val="30"/>
          <w:szCs w:val="30"/>
          <w:cs/>
        </w:rPr>
        <w:t>ได้</w:t>
      </w:r>
      <w:r w:rsidRPr="00EF646B">
        <w:rPr>
          <w:rFonts w:ascii="Angsana New" w:hAnsi="Angsana New" w:hint="cs"/>
          <w:sz w:val="30"/>
          <w:szCs w:val="30"/>
          <w:cs/>
        </w:rPr>
        <w:t>รับ</w:t>
      </w:r>
      <w:r w:rsidRPr="00EF646B">
        <w:rPr>
          <w:rFonts w:ascii="Angsana New" w:hAnsi="Angsana New"/>
          <w:sz w:val="30"/>
          <w:szCs w:val="30"/>
          <w:cs/>
        </w:rPr>
        <w:t>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EF646B">
        <w:rPr>
          <w:rFonts w:ascii="Angsana New" w:hAnsi="Angsana New"/>
          <w:sz w:val="30"/>
          <w:szCs w:val="30"/>
        </w:rPr>
        <w:t xml:space="preserve"> </w:t>
      </w:r>
      <w:r w:rsidRPr="00EF646B">
        <w:rPr>
          <w:rFonts w:ascii="Angsana New" w:hAnsi="Angsana New"/>
          <w:sz w:val="30"/>
          <w:szCs w:val="30"/>
          <w:cs/>
        </w:rPr>
        <w:t>ข้าพเจ้ารับผิดชอบต่อ</w:t>
      </w:r>
      <w:r w:rsidRPr="00EF646B">
        <w:rPr>
          <w:rFonts w:ascii="Angsana New" w:hAnsi="Angsana New" w:hint="cs"/>
          <w:sz w:val="30"/>
          <w:szCs w:val="30"/>
          <w:cs/>
        </w:rPr>
        <w:t xml:space="preserve">การกำหนดแนวทาง การควบคุมดูแล </w:t>
      </w:r>
      <w:r w:rsidRPr="00EF646B">
        <w:rPr>
          <w:rFonts w:ascii="Angsana New" w:hAnsi="Angsana New"/>
          <w:sz w:val="30"/>
          <w:szCs w:val="30"/>
          <w:cs/>
        </w:rPr>
        <w:t>และการปฏิบัติงานตรวจสอบกลุ่มบริษัท</w:t>
      </w:r>
      <w:r w:rsidRPr="00EF646B">
        <w:rPr>
          <w:rFonts w:ascii="Angsana New" w:hAnsi="Angsana New"/>
          <w:sz w:val="30"/>
          <w:szCs w:val="30"/>
        </w:rPr>
        <w:t xml:space="preserve"> </w:t>
      </w:r>
      <w:r w:rsidRPr="00EF646B">
        <w:rPr>
          <w:rFonts w:ascii="Angsana New" w:hAnsi="Angsana New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  <w:r w:rsidRPr="00EF646B">
        <w:rPr>
          <w:rFonts w:ascii="Angsana New" w:hAnsi="Angsana New"/>
          <w:sz w:val="30"/>
          <w:szCs w:val="30"/>
        </w:rPr>
        <w:t xml:space="preserve"> </w:t>
      </w:r>
    </w:p>
    <w:p w:rsidR="00B81150" w:rsidRPr="00C324D8" w:rsidRDefault="00B81150" w:rsidP="005336C4">
      <w:pPr>
        <w:jc w:val="thaiDistribute"/>
        <w:rPr>
          <w:rFonts w:ascii="Angsana New" w:eastAsia="Calibri" w:hAnsi="Angsana New"/>
        </w:rPr>
      </w:pPr>
    </w:p>
    <w:p w:rsidR="005336C4" w:rsidRPr="00EF646B" w:rsidRDefault="005336C4" w:rsidP="005336C4">
      <w:pPr>
        <w:jc w:val="thaiDistribute"/>
        <w:rPr>
          <w:rFonts w:ascii="Angsana New" w:hAnsi="Angsana New"/>
          <w:sz w:val="30"/>
          <w:szCs w:val="30"/>
        </w:rPr>
      </w:pPr>
      <w:r w:rsidRPr="00EF646B">
        <w:rPr>
          <w:rFonts w:ascii="Angsana New" w:eastAsia="Calibri" w:hAnsi="Angsana New"/>
          <w:sz w:val="30"/>
          <w:szCs w:val="30"/>
          <w:cs/>
        </w:rPr>
        <w:t>ข้าพเจ้าได้สื่อสารกับผู้</w:t>
      </w:r>
      <w:r w:rsidR="00DF2C08" w:rsidRPr="00EF646B">
        <w:rPr>
          <w:rFonts w:ascii="Angsana New" w:eastAsia="Calibri" w:hAnsi="Angsana New"/>
          <w:sz w:val="30"/>
          <w:szCs w:val="30"/>
          <w:cs/>
        </w:rPr>
        <w:t>มีหน้าที่ในการกำกับดูแลในเรื่องต่างๆที่สำคัญ</w:t>
      </w:r>
      <w:r w:rsidR="00DF2C08" w:rsidRPr="00EF646B">
        <w:rPr>
          <w:rFonts w:ascii="Angsana New" w:eastAsia="Calibri" w:hAnsi="Angsana New" w:hint="cs"/>
          <w:sz w:val="30"/>
          <w:szCs w:val="30"/>
          <w:cs/>
        </w:rPr>
        <w:t xml:space="preserve"> ซึ่งรวมถึง</w:t>
      </w:r>
      <w:r w:rsidRPr="00EF646B">
        <w:rPr>
          <w:rFonts w:ascii="Angsana New" w:eastAsia="Calibri" w:hAnsi="Angsana New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</w:t>
      </w:r>
      <w:r w:rsidR="00DF2C08" w:rsidRPr="00EF646B">
        <w:rPr>
          <w:rFonts w:ascii="Angsana New" w:eastAsia="Calibri" w:hAnsi="Angsana New"/>
          <w:sz w:val="30"/>
          <w:szCs w:val="30"/>
          <w:cs/>
        </w:rPr>
        <w:t>นัยสำคัญในระบบการควบคุมภายใน หาก</w:t>
      </w:r>
      <w:r w:rsidRPr="00EF646B">
        <w:rPr>
          <w:rFonts w:ascii="Angsana New" w:eastAsia="Calibri" w:hAnsi="Angsana New"/>
          <w:sz w:val="30"/>
          <w:szCs w:val="30"/>
          <w:cs/>
        </w:rPr>
        <w:t>ข้าพเจ้าได้พบในระหว่างการตรวจสอบขอ</w:t>
      </w:r>
      <w:r w:rsidRPr="00EF646B">
        <w:rPr>
          <w:rFonts w:ascii="Angsana New" w:hAnsi="Angsana New"/>
          <w:sz w:val="30"/>
          <w:szCs w:val="30"/>
          <w:cs/>
        </w:rPr>
        <w:t>งข้าพเจ้า</w:t>
      </w:r>
    </w:p>
    <w:p w:rsidR="00313FD3" w:rsidRPr="00C324D8" w:rsidRDefault="00313FD3" w:rsidP="00313FD3">
      <w:pPr>
        <w:jc w:val="thaiDistribute"/>
        <w:rPr>
          <w:rFonts w:ascii="Angsana New" w:hAnsi="Angsana New"/>
          <w:cs/>
        </w:rPr>
      </w:pPr>
    </w:p>
    <w:p w:rsidR="005336C4" w:rsidRPr="00EF646B" w:rsidRDefault="005336C4" w:rsidP="005336C4">
      <w:pPr>
        <w:jc w:val="thaiDistribute"/>
        <w:rPr>
          <w:rFonts w:ascii="Angsana New" w:hAnsi="Angsana New"/>
          <w:sz w:val="30"/>
          <w:szCs w:val="30"/>
        </w:rPr>
      </w:pPr>
      <w:r w:rsidRPr="00EF646B">
        <w:rPr>
          <w:rFonts w:ascii="Angsana New" w:eastAsia="Calibri" w:hAnsi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EF646B">
        <w:rPr>
          <w:rFonts w:ascii="Angsana New" w:hAnsi="Angsana New"/>
          <w:sz w:val="30"/>
          <w:szCs w:val="30"/>
          <w:cs/>
        </w:rPr>
        <w:t>อิสระ</w:t>
      </w:r>
    </w:p>
    <w:p w:rsidR="005336C4" w:rsidRPr="00C324D8" w:rsidRDefault="005336C4" w:rsidP="005336C4">
      <w:pPr>
        <w:jc w:val="thaiDistribute"/>
        <w:rPr>
          <w:rFonts w:ascii="Angsana New" w:hAnsi="Angsana New"/>
          <w:cs/>
        </w:rPr>
      </w:pPr>
    </w:p>
    <w:p w:rsidR="006743E5" w:rsidRPr="00EF646B" w:rsidRDefault="005336C4" w:rsidP="005336C4">
      <w:pPr>
        <w:jc w:val="thaiDistribute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มาก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:rsidR="005336C4" w:rsidRDefault="005336C4" w:rsidP="005336C4">
      <w:pPr>
        <w:jc w:val="thaiDistribute"/>
        <w:rPr>
          <w:rFonts w:ascii="Angsana New" w:hAnsi="Angsana New"/>
        </w:rPr>
      </w:pPr>
    </w:p>
    <w:p w:rsidR="005659F3" w:rsidRDefault="005659F3" w:rsidP="005336C4">
      <w:pPr>
        <w:jc w:val="thaiDistribute"/>
        <w:rPr>
          <w:rFonts w:ascii="Angsana New" w:hAnsi="Angsana New"/>
        </w:rPr>
      </w:pPr>
    </w:p>
    <w:p w:rsidR="00FD1DC3" w:rsidRPr="00C324D8" w:rsidRDefault="00FD1DC3" w:rsidP="00BB0C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</w:rPr>
      </w:pPr>
    </w:p>
    <w:p w:rsidR="00761B23" w:rsidRPr="00C324D8" w:rsidRDefault="00761B23" w:rsidP="00BB0C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</w:rPr>
      </w:pPr>
    </w:p>
    <w:p w:rsidR="0089568A" w:rsidRDefault="0089568A" w:rsidP="00BB0C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</w:rPr>
      </w:pPr>
    </w:p>
    <w:p w:rsidR="00C324D8" w:rsidRPr="00C324D8" w:rsidRDefault="00C324D8" w:rsidP="00BB0C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</w:rPr>
      </w:pPr>
    </w:p>
    <w:p w:rsidR="00FD1DC3" w:rsidRPr="00EF646B" w:rsidRDefault="00FD1DC3" w:rsidP="00ED313A">
      <w:pPr>
        <w:spacing w:line="240" w:lineRule="auto"/>
        <w:ind w:right="-63"/>
        <w:jc w:val="thaiDistribute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/>
          <w:sz w:val="30"/>
          <w:szCs w:val="30"/>
          <w:cs/>
        </w:rPr>
        <w:t>(</w:t>
      </w:r>
      <w:r w:rsidR="00055343" w:rsidRPr="00EF646B">
        <w:rPr>
          <w:rFonts w:ascii="Angsana New" w:hAnsi="Angsana New" w:hint="cs"/>
          <w:sz w:val="30"/>
          <w:szCs w:val="30"/>
          <w:cs/>
        </w:rPr>
        <w:t xml:space="preserve">วิไล บูรณกิตติโสภณ) </w:t>
      </w:r>
    </w:p>
    <w:p w:rsidR="00FD1DC3" w:rsidRPr="00EF646B" w:rsidRDefault="00FD1DC3" w:rsidP="00ED313A">
      <w:pPr>
        <w:spacing w:line="240" w:lineRule="auto"/>
        <w:ind w:right="-63"/>
        <w:jc w:val="thaiDistribute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:rsidR="00FD1DC3" w:rsidRPr="00EF646B" w:rsidRDefault="00FD1DC3" w:rsidP="00ED313A">
      <w:pPr>
        <w:spacing w:line="240" w:lineRule="auto"/>
        <w:ind w:right="-63"/>
        <w:jc w:val="thaiDistribute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="00055343" w:rsidRPr="00EF646B">
        <w:rPr>
          <w:rFonts w:ascii="Angsana New" w:hAnsi="Angsana New"/>
          <w:sz w:val="30"/>
          <w:szCs w:val="30"/>
        </w:rPr>
        <w:t>3920</w:t>
      </w:r>
    </w:p>
    <w:p w:rsidR="00FD1DC3" w:rsidRPr="00C324D8" w:rsidRDefault="00FD1DC3" w:rsidP="00ED313A">
      <w:pPr>
        <w:spacing w:line="240" w:lineRule="auto"/>
        <w:ind w:right="-63"/>
        <w:jc w:val="thaiDistribute"/>
        <w:rPr>
          <w:rFonts w:ascii="Angsana New" w:hAnsi="Angsana New"/>
        </w:rPr>
      </w:pPr>
    </w:p>
    <w:p w:rsidR="00FD1DC3" w:rsidRPr="00EF646B" w:rsidRDefault="00FD1DC3" w:rsidP="00ED313A">
      <w:pPr>
        <w:spacing w:line="240" w:lineRule="auto"/>
        <w:ind w:right="-63"/>
        <w:jc w:val="thaiDistribute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/>
          <w:sz w:val="30"/>
          <w:szCs w:val="30"/>
          <w:cs/>
        </w:rPr>
        <w:t xml:space="preserve">บริษัท </w:t>
      </w:r>
      <w:proofErr w:type="spellStart"/>
      <w:r w:rsidRPr="00EF646B">
        <w:rPr>
          <w:rFonts w:ascii="Angsana New" w:hAnsi="Angsana New"/>
          <w:sz w:val="30"/>
          <w:szCs w:val="30"/>
          <w:cs/>
        </w:rPr>
        <w:t>เค</w:t>
      </w:r>
      <w:proofErr w:type="spellEnd"/>
      <w:r w:rsidRPr="00EF646B">
        <w:rPr>
          <w:rFonts w:ascii="Angsana New" w:hAnsi="Angsana New"/>
          <w:sz w:val="30"/>
          <w:szCs w:val="30"/>
          <w:cs/>
        </w:rPr>
        <w:t>พี</w:t>
      </w:r>
      <w:proofErr w:type="spellStart"/>
      <w:r w:rsidRPr="00EF646B">
        <w:rPr>
          <w:rFonts w:ascii="Angsana New" w:hAnsi="Angsana New"/>
          <w:sz w:val="30"/>
          <w:szCs w:val="30"/>
          <w:cs/>
        </w:rPr>
        <w:t>เอ็ม</w:t>
      </w:r>
      <w:proofErr w:type="spellEnd"/>
      <w:r w:rsidRPr="00EF646B">
        <w:rPr>
          <w:rFonts w:ascii="Angsana New" w:hAnsi="Angsana New"/>
          <w:sz w:val="30"/>
          <w:szCs w:val="30"/>
          <w:cs/>
        </w:rPr>
        <w:t>จี ภูมิไชย สอบบัญชี จำกัด</w:t>
      </w:r>
    </w:p>
    <w:p w:rsidR="00FD1DC3" w:rsidRPr="00EF646B" w:rsidRDefault="00FD1DC3" w:rsidP="00ED313A">
      <w:pPr>
        <w:spacing w:line="240" w:lineRule="auto"/>
        <w:ind w:right="-63"/>
        <w:jc w:val="thaiDistribute"/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/>
          <w:sz w:val="30"/>
          <w:szCs w:val="30"/>
          <w:cs/>
        </w:rPr>
        <w:t>กรุงเทพมหานคร</w:t>
      </w:r>
    </w:p>
    <w:p w:rsidR="00FD1DC3" w:rsidRDefault="00551CE8" w:rsidP="00F6390D">
      <w:pPr>
        <w:rPr>
          <w:rFonts w:ascii="Angsana New" w:hAnsi="Angsana New"/>
          <w:sz w:val="30"/>
          <w:szCs w:val="30"/>
        </w:rPr>
      </w:pPr>
      <w:r w:rsidRPr="00EF646B">
        <w:rPr>
          <w:rFonts w:ascii="Angsana New" w:hAnsi="Angsana New"/>
          <w:sz w:val="30"/>
          <w:szCs w:val="30"/>
        </w:rPr>
        <w:lastRenderedPageBreak/>
        <w:t xml:space="preserve">21 </w:t>
      </w:r>
      <w:r w:rsidRPr="00EF646B">
        <w:rPr>
          <w:rFonts w:ascii="Angsana New" w:hAnsi="Angsana New" w:hint="cs"/>
          <w:sz w:val="30"/>
          <w:szCs w:val="30"/>
          <w:cs/>
        </w:rPr>
        <w:t xml:space="preserve">พฤศจิกายน </w:t>
      </w:r>
      <w:r w:rsidR="001349F4" w:rsidRPr="00EF646B">
        <w:rPr>
          <w:rFonts w:ascii="Angsana New" w:hAnsi="Angsana New" w:hint="cs"/>
          <w:sz w:val="30"/>
          <w:szCs w:val="30"/>
          <w:cs/>
        </w:rPr>
        <w:t>2561</w:t>
      </w:r>
    </w:p>
    <w:p w:rsidR="003B43DD" w:rsidRPr="00480D6F" w:rsidRDefault="003B43DD" w:rsidP="00C660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/>
        <w:jc w:val="thaiDistribute"/>
        <w:rPr>
          <w:rFonts w:ascii="Angsana New" w:hAnsi="Angsana New"/>
          <w:sz w:val="30"/>
          <w:szCs w:val="30"/>
          <w:cs/>
        </w:rPr>
      </w:pPr>
    </w:p>
    <w:sectPr w:rsidR="003B43DD" w:rsidRPr="00480D6F" w:rsidSect="00935729">
      <w:headerReference w:type="default" r:id="rId13"/>
      <w:footerReference w:type="default" r:id="rId14"/>
      <w:footerReference w:type="first" r:id="rId15"/>
      <w:pgSz w:w="11909" w:h="16834" w:code="9"/>
      <w:pgMar w:top="691" w:right="1152" w:bottom="576" w:left="1152" w:header="720" w:footer="59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54D49" w:rsidRDefault="00754D49" w:rsidP="004956B4">
      <w:r>
        <w:separator/>
      </w:r>
    </w:p>
  </w:endnote>
  <w:endnote w:type="continuationSeparator" w:id="0">
    <w:p w:rsidR="00754D49" w:rsidRDefault="00754D49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esco">
    <w:altName w:val="Tesco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38B0" w:rsidRDefault="003B38B0" w:rsidP="00953262">
    <w:pPr>
      <w:pStyle w:val="Footer"/>
      <w:framePr w:wrap="around" w:vAnchor="text" w:hAnchor="margin" w:xAlign="right" w:y="1"/>
      <w:rPr>
        <w:rStyle w:val="PageNumber"/>
        <w:rFonts w:cs="Angsana New"/>
      </w:rPr>
    </w:pPr>
    <w:r>
      <w:rPr>
        <w:rStyle w:val="PageNumber"/>
        <w:rFonts w:cs="Angsana New"/>
      </w:rPr>
      <w:fldChar w:fldCharType="begin"/>
    </w:r>
    <w:r>
      <w:rPr>
        <w:rStyle w:val="PageNumber"/>
        <w:rFonts w:cs="Angsana New"/>
      </w:rPr>
      <w:instrText xml:space="preserve">PAGE  </w:instrText>
    </w:r>
    <w:r>
      <w:rPr>
        <w:rStyle w:val="PageNumber"/>
        <w:rFonts w:cs="Angsana New"/>
      </w:rPr>
      <w:fldChar w:fldCharType="separate"/>
    </w:r>
    <w:r>
      <w:rPr>
        <w:rStyle w:val="PageNumber"/>
        <w:rFonts w:cs="Angsana New"/>
        <w:noProof/>
      </w:rPr>
      <w:t>0</w:t>
    </w:r>
    <w:r>
      <w:rPr>
        <w:rStyle w:val="PageNumber"/>
        <w:rFonts w:cs="Angsana New"/>
      </w:rPr>
      <w:fldChar w:fldCharType="end"/>
    </w:r>
  </w:p>
  <w:p w:rsidR="003B38B0" w:rsidRDefault="003B38B0" w:rsidP="001E3D8B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38B0" w:rsidRDefault="003B38B0" w:rsidP="00A06983">
    <w:pPr>
      <w:tabs>
        <w:tab w:val="left" w:pos="8820"/>
      </w:tabs>
      <w:ind w:right="360"/>
      <w:rPr>
        <w:rFonts w:ascii="Angsana New" w:hAnsi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38B0" w:rsidRPr="001E455C" w:rsidRDefault="003B38B0">
    <w:pPr>
      <w:pStyle w:val="Footer"/>
      <w:jc w:val="center"/>
      <w:rPr>
        <w:rFonts w:asciiTheme="majorBidi" w:hAnsiTheme="majorBidi" w:cstheme="majorBidi"/>
        <w:sz w:val="30"/>
        <w:szCs w:val="30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38B0" w:rsidRPr="00EC7816" w:rsidRDefault="003B38B0" w:rsidP="00B849E4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EC7816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EC7816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EC7816">
      <w:rPr>
        <w:rStyle w:val="PageNumber"/>
        <w:rFonts w:ascii="Angsana New" w:hAnsi="Angsana New" w:cs="Angsana New"/>
        <w:sz w:val="30"/>
        <w:szCs w:val="30"/>
      </w:rPr>
      <w:fldChar w:fldCharType="separate"/>
    </w:r>
    <w:r w:rsidR="00935729">
      <w:rPr>
        <w:rStyle w:val="PageNumber"/>
        <w:rFonts w:ascii="Angsana New" w:hAnsi="Angsana New" w:cs="Angsana New"/>
        <w:noProof/>
        <w:sz w:val="30"/>
        <w:szCs w:val="30"/>
      </w:rPr>
      <w:t>7</w:t>
    </w:r>
    <w:r w:rsidRPr="00EC7816">
      <w:rPr>
        <w:rStyle w:val="PageNumber"/>
        <w:rFonts w:ascii="Angsana New" w:hAnsi="Angsana New" w:cs="Angsana New"/>
        <w:sz w:val="30"/>
        <w:szCs w:val="30"/>
      </w:rPr>
      <w:fldChar w:fldCharType="end"/>
    </w:r>
  </w:p>
  <w:p w:rsidR="003B38B0" w:rsidRPr="004F6C55" w:rsidRDefault="003B38B0" w:rsidP="007E6B8D">
    <w:pPr>
      <w:pStyle w:val="Footer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38B0" w:rsidRPr="00952853" w:rsidRDefault="003B38B0" w:rsidP="0095285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sz w:val="28"/>
        <w:szCs w:val="28"/>
        <w:cs/>
      </w:rPr>
    </w:pPr>
    <w:r w:rsidRPr="00952853">
      <w:rPr>
        <w:rFonts w:ascii="Angsana New" w:hAnsi="Angsana New"/>
        <w:sz w:val="28"/>
        <w:szCs w:val="28"/>
      </w:rPr>
      <w:fldChar w:fldCharType="begin"/>
    </w:r>
    <w:r w:rsidRPr="00952853">
      <w:rPr>
        <w:rFonts w:ascii="Angsana New" w:hAnsi="Angsana New"/>
        <w:sz w:val="28"/>
        <w:szCs w:val="28"/>
      </w:rPr>
      <w:instrText xml:space="preserve"> FILENAME </w:instrText>
    </w:r>
    <w:r w:rsidRPr="00952853">
      <w:rPr>
        <w:rFonts w:ascii="Angsana New" w:hAnsi="Angsana New"/>
        <w:sz w:val="28"/>
        <w:szCs w:val="28"/>
      </w:rPr>
      <w:fldChar w:fldCharType="separate"/>
    </w:r>
    <w:r w:rsidR="00935729">
      <w:rPr>
        <w:rFonts w:ascii="Angsana New" w:hAnsi="Angsana New"/>
        <w:noProof/>
        <w:sz w:val="28"/>
        <w:szCs w:val="28"/>
      </w:rPr>
      <w:t>goldt1</w:t>
    </w:r>
    <w:r w:rsidRPr="00952853">
      <w:rPr>
        <w:rFonts w:ascii="Angsana New" w:hAnsi="Angsana New"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54D49" w:rsidRDefault="00754D49" w:rsidP="004956B4">
      <w:r>
        <w:separator/>
      </w:r>
    </w:p>
  </w:footnote>
  <w:footnote w:type="continuationSeparator" w:id="0">
    <w:p w:rsidR="00754D49" w:rsidRDefault="00754D49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38B0" w:rsidRDefault="003B38B0">
    <w:pPr>
      <w:pStyle w:val="Header"/>
    </w:pPr>
  </w:p>
  <w:p w:rsidR="003B38B0" w:rsidRDefault="003B38B0">
    <w:pPr>
      <w:pStyle w:val="Header"/>
    </w:pPr>
  </w:p>
  <w:p w:rsidR="003B38B0" w:rsidRDefault="003B38B0">
    <w:pPr>
      <w:pStyle w:val="Header"/>
    </w:pPr>
  </w:p>
  <w:p w:rsidR="003B38B0" w:rsidRDefault="003B38B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38B0" w:rsidRDefault="003B38B0" w:rsidP="000527F3">
    <w:pPr>
      <w:pStyle w:val="Header"/>
      <w:spacing w:line="240" w:lineRule="auto"/>
      <w:rPr>
        <w:rFonts w:ascii="Angsana New" w:hAnsi="Angsana New"/>
        <w:sz w:val="32"/>
        <w:szCs w:val="32"/>
      </w:rPr>
    </w:pPr>
  </w:p>
  <w:p w:rsidR="003B38B0" w:rsidRPr="000527F3" w:rsidRDefault="003B38B0" w:rsidP="000527F3">
    <w:pPr>
      <w:pStyle w:val="Header"/>
      <w:spacing w:line="240" w:lineRule="auto"/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38B0" w:rsidRDefault="003B38B0" w:rsidP="009528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  <w:p w:rsidR="00935729" w:rsidRPr="00AE474B" w:rsidRDefault="00935729" w:rsidP="009528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214525"/>
    <w:multiLevelType w:val="hybridMultilevel"/>
    <w:tmpl w:val="012077FC"/>
    <w:lvl w:ilvl="0" w:tplc="718455E8">
      <w:start w:val="1"/>
      <w:numFmt w:val="thaiLetters"/>
      <w:lvlText w:val="(%1)"/>
      <w:lvlJc w:val="left"/>
      <w:pPr>
        <w:ind w:left="90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9192D8C"/>
    <w:multiLevelType w:val="hybridMultilevel"/>
    <w:tmpl w:val="0AF23526"/>
    <w:lvl w:ilvl="0" w:tplc="36826A5E">
      <w:start w:val="1"/>
      <w:numFmt w:val="decimal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4792933"/>
    <w:multiLevelType w:val="hybridMultilevel"/>
    <w:tmpl w:val="7DBCFCF8"/>
    <w:lvl w:ilvl="0" w:tplc="D3B8C712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15307B48"/>
    <w:multiLevelType w:val="hybridMultilevel"/>
    <w:tmpl w:val="EB14DEE8"/>
    <w:lvl w:ilvl="0" w:tplc="C2C21416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177E6A19"/>
    <w:multiLevelType w:val="hybridMultilevel"/>
    <w:tmpl w:val="2DD497B0"/>
    <w:lvl w:ilvl="0" w:tplc="B0A8AD22">
      <w:start w:val="29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5C3160"/>
    <w:multiLevelType w:val="multilevel"/>
    <w:tmpl w:val="6E24BE26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cs="Times New Roman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8" w15:restartNumberingAfterBreak="0">
    <w:nsid w:val="191D1042"/>
    <w:multiLevelType w:val="hybridMultilevel"/>
    <w:tmpl w:val="5EAA0AF2"/>
    <w:lvl w:ilvl="0" w:tplc="72C69772">
      <w:start w:val="218"/>
      <w:numFmt w:val="bullet"/>
      <w:lvlText w:val="-"/>
      <w:lvlJc w:val="left"/>
      <w:pPr>
        <w:ind w:left="126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9" w15:restartNumberingAfterBreak="0">
    <w:nsid w:val="1B2B6FB1"/>
    <w:multiLevelType w:val="hybridMultilevel"/>
    <w:tmpl w:val="635E7F1C"/>
    <w:lvl w:ilvl="0" w:tplc="F8A680F8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0" w15:restartNumberingAfterBreak="0">
    <w:nsid w:val="1B35074E"/>
    <w:multiLevelType w:val="hybridMultilevel"/>
    <w:tmpl w:val="84C4EB0E"/>
    <w:lvl w:ilvl="0" w:tplc="D4C2A5EE">
      <w:start w:val="20"/>
      <w:numFmt w:val="bullet"/>
      <w:lvlText w:val="-"/>
      <w:lvlJc w:val="left"/>
      <w:pPr>
        <w:ind w:left="450" w:hanging="360"/>
      </w:pPr>
      <w:rPr>
        <w:rFonts w:ascii="Angsana New" w:eastAsia="Times New Roman" w:hAnsi="Angsana New" w:cs="Angsana New" w:hint="default"/>
      </w:rPr>
    </w:lvl>
    <w:lvl w:ilvl="1" w:tplc="077EA7F4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BAD65BFE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A3D80E0E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9C700C96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2D1E474A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6520EE78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1DEC4E18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4C8E3220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1" w15:restartNumberingAfterBreak="0">
    <w:nsid w:val="1FFF3D4F"/>
    <w:multiLevelType w:val="hybridMultilevel"/>
    <w:tmpl w:val="6B787D2A"/>
    <w:lvl w:ilvl="0" w:tplc="5810EE20">
      <w:start w:val="1"/>
      <w:numFmt w:val="decimal"/>
      <w:lvlText w:val="%1"/>
      <w:lvlJc w:val="left"/>
      <w:pPr>
        <w:ind w:left="45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2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" w15:restartNumberingAfterBreak="0">
    <w:nsid w:val="256E322F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8C1539"/>
    <w:multiLevelType w:val="hybridMultilevel"/>
    <w:tmpl w:val="CB8E9678"/>
    <w:lvl w:ilvl="0" w:tplc="9AF0931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2772B8"/>
    <w:multiLevelType w:val="hybridMultilevel"/>
    <w:tmpl w:val="979008C8"/>
    <w:lvl w:ilvl="0" w:tplc="5EBE2FF6">
      <w:start w:val="1"/>
      <w:numFmt w:val="thaiLetters"/>
      <w:lvlText w:val="(%1)"/>
      <w:lvlJc w:val="left"/>
      <w:pPr>
        <w:ind w:left="72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E4076D"/>
    <w:multiLevelType w:val="singleLevel"/>
    <w:tmpl w:val="43BA972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7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5AA763C"/>
    <w:multiLevelType w:val="hybridMultilevel"/>
    <w:tmpl w:val="706AF99E"/>
    <w:lvl w:ilvl="0" w:tplc="AF1AFAF4">
      <w:start w:val="1"/>
      <w:numFmt w:val="thaiLetters"/>
      <w:lvlText w:val="%1)"/>
      <w:lvlJc w:val="left"/>
      <w:pPr>
        <w:ind w:left="900" w:hanging="360"/>
      </w:pPr>
      <w:rPr>
        <w:rFonts w:asciiTheme="majorBidi" w:hAnsiTheme="majorBidi" w:cstheme="majorBidi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37D63F89"/>
    <w:multiLevelType w:val="hybridMultilevel"/>
    <w:tmpl w:val="D4160318"/>
    <w:lvl w:ilvl="0" w:tplc="08E6AE16">
      <w:start w:val="1"/>
      <w:numFmt w:val="decimal"/>
      <w:lvlText w:val="(%1)"/>
      <w:lvlJc w:val="left"/>
      <w:pPr>
        <w:ind w:left="900" w:hanging="360"/>
      </w:pPr>
      <w:rPr>
        <w:rFonts w:hint="default"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37F165CB"/>
    <w:multiLevelType w:val="hybridMultilevel"/>
    <w:tmpl w:val="31001C40"/>
    <w:lvl w:ilvl="0" w:tplc="2B244BBA">
      <w:start w:val="1"/>
      <w:numFmt w:val="decimal"/>
      <w:lvlText w:val="%1"/>
      <w:lvlJc w:val="left"/>
      <w:pPr>
        <w:ind w:left="108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9BC24B9"/>
    <w:multiLevelType w:val="hybridMultilevel"/>
    <w:tmpl w:val="A5CE4C66"/>
    <w:lvl w:ilvl="0" w:tplc="9B882A7E">
      <w:start w:val="1"/>
      <w:numFmt w:val="decimal"/>
      <w:lvlText w:val="(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2" w15:restartNumberingAfterBreak="0">
    <w:nsid w:val="3F5A2DEA"/>
    <w:multiLevelType w:val="hybridMultilevel"/>
    <w:tmpl w:val="CAA812DE"/>
    <w:lvl w:ilvl="0" w:tplc="C116FE24">
      <w:start w:val="1"/>
      <w:numFmt w:val="decimal"/>
      <w:lvlText w:val="%1."/>
      <w:lvlJc w:val="left"/>
      <w:pPr>
        <w:ind w:left="63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3" w15:restartNumberingAfterBreak="0">
    <w:nsid w:val="3FC94AA7"/>
    <w:multiLevelType w:val="hybridMultilevel"/>
    <w:tmpl w:val="8B7C9E0C"/>
    <w:lvl w:ilvl="0" w:tplc="DAE298AE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4"/>
        <w:szCs w:val="24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4340304B"/>
    <w:multiLevelType w:val="hybridMultilevel"/>
    <w:tmpl w:val="AEE86C4A"/>
    <w:lvl w:ilvl="0" w:tplc="B248E3EC">
      <w:start w:val="1"/>
      <w:numFmt w:val="thaiLetters"/>
      <w:lvlText w:val="(%1)"/>
      <w:lvlJc w:val="left"/>
      <w:pPr>
        <w:ind w:left="900" w:hanging="360"/>
      </w:pPr>
      <w:rPr>
        <w:rFonts w:hint="default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4EA421C5"/>
    <w:multiLevelType w:val="hybridMultilevel"/>
    <w:tmpl w:val="35A0B7CE"/>
    <w:lvl w:ilvl="0" w:tplc="0C7C3DBC">
      <w:start w:val="1"/>
      <w:numFmt w:val="decimal"/>
      <w:lvlText w:val="%1"/>
      <w:lvlJc w:val="left"/>
      <w:pPr>
        <w:ind w:left="81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451620E"/>
    <w:multiLevelType w:val="hybridMultilevel"/>
    <w:tmpl w:val="A3428F04"/>
    <w:lvl w:ilvl="0" w:tplc="15B4FE22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52E7A65"/>
    <w:multiLevelType w:val="hybridMultilevel"/>
    <w:tmpl w:val="35A8DBBE"/>
    <w:lvl w:ilvl="0" w:tplc="4452540E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9" w15:restartNumberingAfterBreak="0">
    <w:nsid w:val="5FE236EF"/>
    <w:multiLevelType w:val="hybridMultilevel"/>
    <w:tmpl w:val="35B60F68"/>
    <w:lvl w:ilvl="0" w:tplc="261442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8223EC5"/>
    <w:multiLevelType w:val="hybridMultilevel"/>
    <w:tmpl w:val="24B0E498"/>
    <w:lvl w:ilvl="0" w:tplc="776E3C56">
      <w:start w:val="1"/>
      <w:numFmt w:val="thaiLetters"/>
      <w:lvlText w:val="(%1)"/>
      <w:lvlJc w:val="left"/>
      <w:pPr>
        <w:ind w:left="99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 w15:restartNumberingAfterBreak="0">
    <w:nsid w:val="733B6D6D"/>
    <w:multiLevelType w:val="hybridMultilevel"/>
    <w:tmpl w:val="EFB6C8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047C97"/>
    <w:multiLevelType w:val="hybridMultilevel"/>
    <w:tmpl w:val="92843CFC"/>
    <w:lvl w:ilvl="0" w:tplc="240AE634">
      <w:start w:val="1"/>
      <w:numFmt w:val="thaiLetters"/>
      <w:lvlText w:val="(%1)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  <w:sz w:val="30"/>
        <w:szCs w:val="3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4" w15:restartNumberingAfterBreak="0">
    <w:nsid w:val="7D661895"/>
    <w:multiLevelType w:val="hybridMultilevel"/>
    <w:tmpl w:val="88940E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EB06A05"/>
    <w:multiLevelType w:val="hybridMultilevel"/>
    <w:tmpl w:val="24B0E498"/>
    <w:lvl w:ilvl="0" w:tplc="776E3C56">
      <w:start w:val="1"/>
      <w:numFmt w:val="thaiLetters"/>
      <w:lvlText w:val="(%1)"/>
      <w:lvlJc w:val="left"/>
      <w:pPr>
        <w:ind w:left="99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6" w15:restartNumberingAfterBreak="0">
    <w:nsid w:val="7F077A28"/>
    <w:multiLevelType w:val="hybridMultilevel"/>
    <w:tmpl w:val="F34E928A"/>
    <w:lvl w:ilvl="0" w:tplc="3C4ECF56">
      <w:start w:val="1"/>
      <w:numFmt w:val="decimal"/>
      <w:lvlText w:val="(%1)"/>
      <w:lvlJc w:val="left"/>
      <w:pPr>
        <w:ind w:left="900" w:hanging="360"/>
      </w:pPr>
      <w:rPr>
        <w:rFonts w:asciiTheme="majorBidi" w:hAnsiTheme="majorBidi" w:cstheme="majorBidi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25"/>
  </w:num>
  <w:num w:numId="2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4"/>
  </w:num>
  <w:num w:numId="5">
    <w:abstractNumId w:val="23"/>
  </w:num>
  <w:num w:numId="6">
    <w:abstractNumId w:val="9"/>
  </w:num>
  <w:num w:numId="7">
    <w:abstractNumId w:val="22"/>
  </w:num>
  <w:num w:numId="8">
    <w:abstractNumId w:val="33"/>
  </w:num>
  <w:num w:numId="9">
    <w:abstractNumId w:val="20"/>
  </w:num>
  <w:num w:numId="10">
    <w:abstractNumId w:val="5"/>
  </w:num>
  <w:num w:numId="11">
    <w:abstractNumId w:val="19"/>
  </w:num>
  <w:num w:numId="12">
    <w:abstractNumId w:val="32"/>
  </w:num>
  <w:num w:numId="13">
    <w:abstractNumId w:val="21"/>
  </w:num>
  <w:num w:numId="14">
    <w:abstractNumId w:val="31"/>
  </w:num>
  <w:num w:numId="15">
    <w:abstractNumId w:val="28"/>
  </w:num>
  <w:num w:numId="16">
    <w:abstractNumId w:val="35"/>
  </w:num>
  <w:num w:numId="17">
    <w:abstractNumId w:val="17"/>
  </w:num>
  <w:num w:numId="18">
    <w:abstractNumId w:val="16"/>
  </w:num>
  <w:num w:numId="19">
    <w:abstractNumId w:val="3"/>
  </w:num>
  <w:num w:numId="20">
    <w:abstractNumId w:val="34"/>
  </w:num>
  <w:num w:numId="21">
    <w:abstractNumId w:val="8"/>
  </w:num>
  <w:num w:numId="22">
    <w:abstractNumId w:val="18"/>
  </w:num>
  <w:num w:numId="23">
    <w:abstractNumId w:val="15"/>
  </w:num>
  <w:num w:numId="24">
    <w:abstractNumId w:val="13"/>
  </w:num>
  <w:num w:numId="25">
    <w:abstractNumId w:val="30"/>
  </w:num>
  <w:num w:numId="26">
    <w:abstractNumId w:val="10"/>
  </w:num>
  <w:num w:numId="27">
    <w:abstractNumId w:val="14"/>
  </w:num>
  <w:num w:numId="28">
    <w:abstractNumId w:val="6"/>
  </w:num>
  <w:num w:numId="29">
    <w:abstractNumId w:val="4"/>
  </w:num>
  <w:num w:numId="30">
    <w:abstractNumId w:val="36"/>
  </w:num>
  <w:num w:numId="3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1"/>
  </w:num>
  <w:num w:numId="33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7"/>
  </w:num>
  <w:num w:numId="3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"/>
  </w:num>
  <w:num w:numId="39">
    <w:abstractNumId w:val="26"/>
  </w:num>
  <w:num w:numId="40">
    <w:abstractNumId w:val="29"/>
  </w:num>
  <w:num w:numId="41">
    <w:abstractNumId w:val="12"/>
  </w:num>
  <w:num w:numId="42">
    <w:abstractNumId w:val="1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9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MLU0MDQ3MjE0NjM2NzNU0lEKTi0uzszPAykwqwUAULlOTSwAAAA="/>
  </w:docVars>
  <w:rsids>
    <w:rsidRoot w:val="00127299"/>
    <w:rsid w:val="000004FD"/>
    <w:rsid w:val="00000501"/>
    <w:rsid w:val="00000536"/>
    <w:rsid w:val="00000678"/>
    <w:rsid w:val="000006D8"/>
    <w:rsid w:val="00000C83"/>
    <w:rsid w:val="00000DA1"/>
    <w:rsid w:val="00000DF3"/>
    <w:rsid w:val="00000EDB"/>
    <w:rsid w:val="0000154F"/>
    <w:rsid w:val="00001660"/>
    <w:rsid w:val="000017DC"/>
    <w:rsid w:val="000019C7"/>
    <w:rsid w:val="00001B3E"/>
    <w:rsid w:val="00001F1D"/>
    <w:rsid w:val="00002061"/>
    <w:rsid w:val="0000212E"/>
    <w:rsid w:val="00002169"/>
    <w:rsid w:val="0000217E"/>
    <w:rsid w:val="00002299"/>
    <w:rsid w:val="00002354"/>
    <w:rsid w:val="000025EA"/>
    <w:rsid w:val="00002A76"/>
    <w:rsid w:val="00002AE7"/>
    <w:rsid w:val="00002B17"/>
    <w:rsid w:val="000037C7"/>
    <w:rsid w:val="0000382A"/>
    <w:rsid w:val="00003CF4"/>
    <w:rsid w:val="00003F96"/>
    <w:rsid w:val="00003F97"/>
    <w:rsid w:val="0000419F"/>
    <w:rsid w:val="000041DF"/>
    <w:rsid w:val="00004915"/>
    <w:rsid w:val="00004A80"/>
    <w:rsid w:val="00004EF2"/>
    <w:rsid w:val="00005274"/>
    <w:rsid w:val="000052F9"/>
    <w:rsid w:val="00005693"/>
    <w:rsid w:val="00005B1D"/>
    <w:rsid w:val="00005E24"/>
    <w:rsid w:val="00005E72"/>
    <w:rsid w:val="00006517"/>
    <w:rsid w:val="0000666A"/>
    <w:rsid w:val="00006784"/>
    <w:rsid w:val="00006BD1"/>
    <w:rsid w:val="00006CBC"/>
    <w:rsid w:val="00007767"/>
    <w:rsid w:val="00007BBB"/>
    <w:rsid w:val="00010170"/>
    <w:rsid w:val="00010388"/>
    <w:rsid w:val="00010882"/>
    <w:rsid w:val="00010AD2"/>
    <w:rsid w:val="00010D91"/>
    <w:rsid w:val="00010E44"/>
    <w:rsid w:val="0001128A"/>
    <w:rsid w:val="0001163E"/>
    <w:rsid w:val="00011B8A"/>
    <w:rsid w:val="00011D68"/>
    <w:rsid w:val="0001272A"/>
    <w:rsid w:val="000127D3"/>
    <w:rsid w:val="00012C1D"/>
    <w:rsid w:val="00012F78"/>
    <w:rsid w:val="00012F93"/>
    <w:rsid w:val="00012FEA"/>
    <w:rsid w:val="00012FEF"/>
    <w:rsid w:val="00013704"/>
    <w:rsid w:val="00013962"/>
    <w:rsid w:val="00013BC3"/>
    <w:rsid w:val="00014354"/>
    <w:rsid w:val="000144FD"/>
    <w:rsid w:val="00014524"/>
    <w:rsid w:val="00014635"/>
    <w:rsid w:val="0001485F"/>
    <w:rsid w:val="000148E1"/>
    <w:rsid w:val="00014E4B"/>
    <w:rsid w:val="00014FAC"/>
    <w:rsid w:val="00015075"/>
    <w:rsid w:val="0001510E"/>
    <w:rsid w:val="00015118"/>
    <w:rsid w:val="0001567F"/>
    <w:rsid w:val="00015AEA"/>
    <w:rsid w:val="00015C70"/>
    <w:rsid w:val="00015F46"/>
    <w:rsid w:val="00016293"/>
    <w:rsid w:val="00016398"/>
    <w:rsid w:val="000165C1"/>
    <w:rsid w:val="0001675B"/>
    <w:rsid w:val="00016AEA"/>
    <w:rsid w:val="00016BE4"/>
    <w:rsid w:val="00017616"/>
    <w:rsid w:val="00017E3C"/>
    <w:rsid w:val="00020625"/>
    <w:rsid w:val="00020665"/>
    <w:rsid w:val="00020789"/>
    <w:rsid w:val="0002088A"/>
    <w:rsid w:val="000209BD"/>
    <w:rsid w:val="00020B58"/>
    <w:rsid w:val="00020C35"/>
    <w:rsid w:val="00020D34"/>
    <w:rsid w:val="00020EEB"/>
    <w:rsid w:val="00021061"/>
    <w:rsid w:val="00021151"/>
    <w:rsid w:val="000212F6"/>
    <w:rsid w:val="0002196C"/>
    <w:rsid w:val="00021C1B"/>
    <w:rsid w:val="00021C23"/>
    <w:rsid w:val="00021C6C"/>
    <w:rsid w:val="00022931"/>
    <w:rsid w:val="00022F22"/>
    <w:rsid w:val="00022F86"/>
    <w:rsid w:val="00023534"/>
    <w:rsid w:val="0002369A"/>
    <w:rsid w:val="000237F8"/>
    <w:rsid w:val="00023887"/>
    <w:rsid w:val="000239BC"/>
    <w:rsid w:val="00023E11"/>
    <w:rsid w:val="00023E63"/>
    <w:rsid w:val="00023FD9"/>
    <w:rsid w:val="00023FEF"/>
    <w:rsid w:val="00023FFA"/>
    <w:rsid w:val="0002408E"/>
    <w:rsid w:val="000242D0"/>
    <w:rsid w:val="00024863"/>
    <w:rsid w:val="00024944"/>
    <w:rsid w:val="00024949"/>
    <w:rsid w:val="00024B59"/>
    <w:rsid w:val="00024D32"/>
    <w:rsid w:val="00024D7D"/>
    <w:rsid w:val="00024F0C"/>
    <w:rsid w:val="00025269"/>
    <w:rsid w:val="00025379"/>
    <w:rsid w:val="000253DF"/>
    <w:rsid w:val="000258A1"/>
    <w:rsid w:val="000258B0"/>
    <w:rsid w:val="00025A20"/>
    <w:rsid w:val="00025EB3"/>
    <w:rsid w:val="00026568"/>
    <w:rsid w:val="000265D4"/>
    <w:rsid w:val="00026902"/>
    <w:rsid w:val="00026B3A"/>
    <w:rsid w:val="00026CA0"/>
    <w:rsid w:val="00026ED5"/>
    <w:rsid w:val="00026EF6"/>
    <w:rsid w:val="00027C64"/>
    <w:rsid w:val="00027D32"/>
    <w:rsid w:val="00027EB3"/>
    <w:rsid w:val="00027F02"/>
    <w:rsid w:val="000303C6"/>
    <w:rsid w:val="00030493"/>
    <w:rsid w:val="00030692"/>
    <w:rsid w:val="0003093F"/>
    <w:rsid w:val="00030A08"/>
    <w:rsid w:val="00030B38"/>
    <w:rsid w:val="00030EAE"/>
    <w:rsid w:val="00031B10"/>
    <w:rsid w:val="00031DA0"/>
    <w:rsid w:val="0003225E"/>
    <w:rsid w:val="0003277A"/>
    <w:rsid w:val="00032907"/>
    <w:rsid w:val="00032B02"/>
    <w:rsid w:val="00032BCC"/>
    <w:rsid w:val="00032C64"/>
    <w:rsid w:val="00032CB0"/>
    <w:rsid w:val="00033152"/>
    <w:rsid w:val="0003353C"/>
    <w:rsid w:val="000338F6"/>
    <w:rsid w:val="00033995"/>
    <w:rsid w:val="000339B8"/>
    <w:rsid w:val="00033B5F"/>
    <w:rsid w:val="00033C3F"/>
    <w:rsid w:val="00033D5A"/>
    <w:rsid w:val="00033FCD"/>
    <w:rsid w:val="00033FED"/>
    <w:rsid w:val="00034218"/>
    <w:rsid w:val="00034413"/>
    <w:rsid w:val="00034826"/>
    <w:rsid w:val="00034B98"/>
    <w:rsid w:val="00034D3C"/>
    <w:rsid w:val="00034D58"/>
    <w:rsid w:val="00034EE2"/>
    <w:rsid w:val="00035436"/>
    <w:rsid w:val="00035AA5"/>
    <w:rsid w:val="00035B53"/>
    <w:rsid w:val="00036098"/>
    <w:rsid w:val="000360C3"/>
    <w:rsid w:val="0003611C"/>
    <w:rsid w:val="0003654C"/>
    <w:rsid w:val="00036731"/>
    <w:rsid w:val="00036976"/>
    <w:rsid w:val="00036A56"/>
    <w:rsid w:val="00036FB3"/>
    <w:rsid w:val="0003700D"/>
    <w:rsid w:val="00037414"/>
    <w:rsid w:val="0003745A"/>
    <w:rsid w:val="00037740"/>
    <w:rsid w:val="00037755"/>
    <w:rsid w:val="000378E9"/>
    <w:rsid w:val="00037947"/>
    <w:rsid w:val="00037B04"/>
    <w:rsid w:val="00037BBB"/>
    <w:rsid w:val="00037DE7"/>
    <w:rsid w:val="00037E48"/>
    <w:rsid w:val="00037EE6"/>
    <w:rsid w:val="00040030"/>
    <w:rsid w:val="0004024F"/>
    <w:rsid w:val="00040A6B"/>
    <w:rsid w:val="0004127E"/>
    <w:rsid w:val="00041387"/>
    <w:rsid w:val="00041435"/>
    <w:rsid w:val="000417FF"/>
    <w:rsid w:val="00041B55"/>
    <w:rsid w:val="00041B65"/>
    <w:rsid w:val="00041DD5"/>
    <w:rsid w:val="00041FD1"/>
    <w:rsid w:val="00042463"/>
    <w:rsid w:val="00042679"/>
    <w:rsid w:val="00042946"/>
    <w:rsid w:val="00042949"/>
    <w:rsid w:val="00042997"/>
    <w:rsid w:val="00042A01"/>
    <w:rsid w:val="00042B0E"/>
    <w:rsid w:val="00042C12"/>
    <w:rsid w:val="00042D1F"/>
    <w:rsid w:val="00042D4E"/>
    <w:rsid w:val="00042FA4"/>
    <w:rsid w:val="00043573"/>
    <w:rsid w:val="000439DF"/>
    <w:rsid w:val="00043E0B"/>
    <w:rsid w:val="00044080"/>
    <w:rsid w:val="00044141"/>
    <w:rsid w:val="0004439F"/>
    <w:rsid w:val="00044643"/>
    <w:rsid w:val="00044792"/>
    <w:rsid w:val="000448AB"/>
    <w:rsid w:val="00044BD2"/>
    <w:rsid w:val="00044D90"/>
    <w:rsid w:val="00044F51"/>
    <w:rsid w:val="00045293"/>
    <w:rsid w:val="00045DC7"/>
    <w:rsid w:val="000462D5"/>
    <w:rsid w:val="000462DB"/>
    <w:rsid w:val="0004633E"/>
    <w:rsid w:val="00046686"/>
    <w:rsid w:val="00046DF0"/>
    <w:rsid w:val="00047757"/>
    <w:rsid w:val="000479BE"/>
    <w:rsid w:val="00047B38"/>
    <w:rsid w:val="00047C06"/>
    <w:rsid w:val="000501CC"/>
    <w:rsid w:val="00050224"/>
    <w:rsid w:val="000502A0"/>
    <w:rsid w:val="00050750"/>
    <w:rsid w:val="000508A1"/>
    <w:rsid w:val="000508A7"/>
    <w:rsid w:val="00050CD5"/>
    <w:rsid w:val="00050D84"/>
    <w:rsid w:val="00050FD6"/>
    <w:rsid w:val="00051154"/>
    <w:rsid w:val="000511AC"/>
    <w:rsid w:val="000512E7"/>
    <w:rsid w:val="0005166E"/>
    <w:rsid w:val="00051746"/>
    <w:rsid w:val="00051BE2"/>
    <w:rsid w:val="00051D72"/>
    <w:rsid w:val="00051EFE"/>
    <w:rsid w:val="0005211E"/>
    <w:rsid w:val="00052646"/>
    <w:rsid w:val="0005275E"/>
    <w:rsid w:val="000527F3"/>
    <w:rsid w:val="00052808"/>
    <w:rsid w:val="0005303E"/>
    <w:rsid w:val="0005313E"/>
    <w:rsid w:val="00053699"/>
    <w:rsid w:val="00053739"/>
    <w:rsid w:val="00053829"/>
    <w:rsid w:val="000539E9"/>
    <w:rsid w:val="00053D58"/>
    <w:rsid w:val="00054BAF"/>
    <w:rsid w:val="00054EFD"/>
    <w:rsid w:val="00054F18"/>
    <w:rsid w:val="00055100"/>
    <w:rsid w:val="00055245"/>
    <w:rsid w:val="00055298"/>
    <w:rsid w:val="00055343"/>
    <w:rsid w:val="0005534D"/>
    <w:rsid w:val="000553F1"/>
    <w:rsid w:val="00055516"/>
    <w:rsid w:val="00055960"/>
    <w:rsid w:val="000559A7"/>
    <w:rsid w:val="00055D63"/>
    <w:rsid w:val="000563AD"/>
    <w:rsid w:val="00056530"/>
    <w:rsid w:val="0005673F"/>
    <w:rsid w:val="000568A4"/>
    <w:rsid w:val="000574A9"/>
    <w:rsid w:val="000574DA"/>
    <w:rsid w:val="000574F1"/>
    <w:rsid w:val="00057AAD"/>
    <w:rsid w:val="00057B20"/>
    <w:rsid w:val="00057D7D"/>
    <w:rsid w:val="000601AF"/>
    <w:rsid w:val="00060369"/>
    <w:rsid w:val="00060457"/>
    <w:rsid w:val="00060825"/>
    <w:rsid w:val="00060A32"/>
    <w:rsid w:val="00060B05"/>
    <w:rsid w:val="000612DB"/>
    <w:rsid w:val="00061722"/>
    <w:rsid w:val="00061822"/>
    <w:rsid w:val="000622B0"/>
    <w:rsid w:val="00062367"/>
    <w:rsid w:val="000626B2"/>
    <w:rsid w:val="000627A5"/>
    <w:rsid w:val="00062C21"/>
    <w:rsid w:val="000631C2"/>
    <w:rsid w:val="00063410"/>
    <w:rsid w:val="0006354B"/>
    <w:rsid w:val="00063603"/>
    <w:rsid w:val="0006399D"/>
    <w:rsid w:val="00063A91"/>
    <w:rsid w:val="00063D06"/>
    <w:rsid w:val="00063E85"/>
    <w:rsid w:val="00063FD4"/>
    <w:rsid w:val="000640A0"/>
    <w:rsid w:val="00064175"/>
    <w:rsid w:val="000642CB"/>
    <w:rsid w:val="0006443F"/>
    <w:rsid w:val="000644B2"/>
    <w:rsid w:val="00064649"/>
    <w:rsid w:val="000646A7"/>
    <w:rsid w:val="00064720"/>
    <w:rsid w:val="00064735"/>
    <w:rsid w:val="0006490B"/>
    <w:rsid w:val="00064CDD"/>
    <w:rsid w:val="000650F8"/>
    <w:rsid w:val="00065687"/>
    <w:rsid w:val="000656E1"/>
    <w:rsid w:val="00065BB3"/>
    <w:rsid w:val="00065C3E"/>
    <w:rsid w:val="00065C80"/>
    <w:rsid w:val="00065D46"/>
    <w:rsid w:val="00066661"/>
    <w:rsid w:val="00066732"/>
    <w:rsid w:val="000667BC"/>
    <w:rsid w:val="00066C8E"/>
    <w:rsid w:val="00066DB9"/>
    <w:rsid w:val="00066EE3"/>
    <w:rsid w:val="00066F8B"/>
    <w:rsid w:val="00066FB8"/>
    <w:rsid w:val="0006782F"/>
    <w:rsid w:val="00067ABC"/>
    <w:rsid w:val="00067ABE"/>
    <w:rsid w:val="00067B64"/>
    <w:rsid w:val="00067C85"/>
    <w:rsid w:val="00067CBF"/>
    <w:rsid w:val="00067D22"/>
    <w:rsid w:val="00070031"/>
    <w:rsid w:val="00070492"/>
    <w:rsid w:val="00070835"/>
    <w:rsid w:val="00070980"/>
    <w:rsid w:val="00070B94"/>
    <w:rsid w:val="00070C3D"/>
    <w:rsid w:val="00071241"/>
    <w:rsid w:val="00071334"/>
    <w:rsid w:val="000714FC"/>
    <w:rsid w:val="000716D6"/>
    <w:rsid w:val="0007191E"/>
    <w:rsid w:val="0007196B"/>
    <w:rsid w:val="00071995"/>
    <w:rsid w:val="000719AF"/>
    <w:rsid w:val="000719F6"/>
    <w:rsid w:val="00072035"/>
    <w:rsid w:val="000722B3"/>
    <w:rsid w:val="00072582"/>
    <w:rsid w:val="0007287F"/>
    <w:rsid w:val="00072A5E"/>
    <w:rsid w:val="00072A68"/>
    <w:rsid w:val="00072A74"/>
    <w:rsid w:val="00072B72"/>
    <w:rsid w:val="00072E59"/>
    <w:rsid w:val="00072F86"/>
    <w:rsid w:val="00072FD5"/>
    <w:rsid w:val="000730CF"/>
    <w:rsid w:val="000736A1"/>
    <w:rsid w:val="000737F6"/>
    <w:rsid w:val="0007385D"/>
    <w:rsid w:val="00073DD0"/>
    <w:rsid w:val="000740D3"/>
    <w:rsid w:val="000742BC"/>
    <w:rsid w:val="000744FA"/>
    <w:rsid w:val="00074E8D"/>
    <w:rsid w:val="00074F3A"/>
    <w:rsid w:val="0007509B"/>
    <w:rsid w:val="00075178"/>
    <w:rsid w:val="000751B4"/>
    <w:rsid w:val="000754D3"/>
    <w:rsid w:val="00075941"/>
    <w:rsid w:val="00075E2B"/>
    <w:rsid w:val="00075F76"/>
    <w:rsid w:val="00076297"/>
    <w:rsid w:val="000763F4"/>
    <w:rsid w:val="00076722"/>
    <w:rsid w:val="00076A29"/>
    <w:rsid w:val="00076B73"/>
    <w:rsid w:val="00076D1A"/>
    <w:rsid w:val="00076D8B"/>
    <w:rsid w:val="00076E2B"/>
    <w:rsid w:val="00076E87"/>
    <w:rsid w:val="000771E0"/>
    <w:rsid w:val="0007763C"/>
    <w:rsid w:val="000776E5"/>
    <w:rsid w:val="00077731"/>
    <w:rsid w:val="000800C4"/>
    <w:rsid w:val="0008034F"/>
    <w:rsid w:val="00080488"/>
    <w:rsid w:val="000805B7"/>
    <w:rsid w:val="000808D1"/>
    <w:rsid w:val="00080FDB"/>
    <w:rsid w:val="00081523"/>
    <w:rsid w:val="0008154E"/>
    <w:rsid w:val="00081A91"/>
    <w:rsid w:val="00081C5C"/>
    <w:rsid w:val="00081EE6"/>
    <w:rsid w:val="000826CD"/>
    <w:rsid w:val="000826E2"/>
    <w:rsid w:val="00082889"/>
    <w:rsid w:val="00082A75"/>
    <w:rsid w:val="00082B1A"/>
    <w:rsid w:val="00082F02"/>
    <w:rsid w:val="00082F4B"/>
    <w:rsid w:val="00082FB2"/>
    <w:rsid w:val="00082FE8"/>
    <w:rsid w:val="000830F0"/>
    <w:rsid w:val="00083520"/>
    <w:rsid w:val="0008356D"/>
    <w:rsid w:val="00083642"/>
    <w:rsid w:val="000837CE"/>
    <w:rsid w:val="000838F4"/>
    <w:rsid w:val="00083C41"/>
    <w:rsid w:val="00083CAC"/>
    <w:rsid w:val="00083CF9"/>
    <w:rsid w:val="00083FD7"/>
    <w:rsid w:val="0008420A"/>
    <w:rsid w:val="0008430C"/>
    <w:rsid w:val="000849B6"/>
    <w:rsid w:val="00084A10"/>
    <w:rsid w:val="00084A6C"/>
    <w:rsid w:val="00084DFE"/>
    <w:rsid w:val="00084E91"/>
    <w:rsid w:val="00085117"/>
    <w:rsid w:val="000851FA"/>
    <w:rsid w:val="0008525F"/>
    <w:rsid w:val="000854F3"/>
    <w:rsid w:val="0008550C"/>
    <w:rsid w:val="0008553F"/>
    <w:rsid w:val="000855DF"/>
    <w:rsid w:val="000857DE"/>
    <w:rsid w:val="000858DE"/>
    <w:rsid w:val="00085A25"/>
    <w:rsid w:val="00085C1C"/>
    <w:rsid w:val="000862D3"/>
    <w:rsid w:val="000862FA"/>
    <w:rsid w:val="00086403"/>
    <w:rsid w:val="00086562"/>
    <w:rsid w:val="00086A70"/>
    <w:rsid w:val="00086EC3"/>
    <w:rsid w:val="00086FD9"/>
    <w:rsid w:val="0008713C"/>
    <w:rsid w:val="000878AD"/>
    <w:rsid w:val="00087B74"/>
    <w:rsid w:val="00087C9A"/>
    <w:rsid w:val="00087E7C"/>
    <w:rsid w:val="00087FBF"/>
    <w:rsid w:val="0009022D"/>
    <w:rsid w:val="0009055D"/>
    <w:rsid w:val="000909E9"/>
    <w:rsid w:val="00090A2B"/>
    <w:rsid w:val="00090A7B"/>
    <w:rsid w:val="00090D39"/>
    <w:rsid w:val="00091098"/>
    <w:rsid w:val="00091340"/>
    <w:rsid w:val="00091A1B"/>
    <w:rsid w:val="00091B81"/>
    <w:rsid w:val="00091C24"/>
    <w:rsid w:val="00091C43"/>
    <w:rsid w:val="00091D45"/>
    <w:rsid w:val="00091D9A"/>
    <w:rsid w:val="000920BE"/>
    <w:rsid w:val="000922A4"/>
    <w:rsid w:val="00092379"/>
    <w:rsid w:val="00093197"/>
    <w:rsid w:val="0009341B"/>
    <w:rsid w:val="00093628"/>
    <w:rsid w:val="000936DC"/>
    <w:rsid w:val="0009385C"/>
    <w:rsid w:val="00093CCA"/>
    <w:rsid w:val="00093E98"/>
    <w:rsid w:val="00094DF1"/>
    <w:rsid w:val="000951EE"/>
    <w:rsid w:val="00095775"/>
    <w:rsid w:val="0009591A"/>
    <w:rsid w:val="00095A8C"/>
    <w:rsid w:val="0009601B"/>
    <w:rsid w:val="000960B1"/>
    <w:rsid w:val="00096215"/>
    <w:rsid w:val="0009624E"/>
    <w:rsid w:val="00096C3E"/>
    <w:rsid w:val="00096C7C"/>
    <w:rsid w:val="00096CC3"/>
    <w:rsid w:val="00096FCC"/>
    <w:rsid w:val="0009738A"/>
    <w:rsid w:val="0009744D"/>
    <w:rsid w:val="0009756E"/>
    <w:rsid w:val="0009797B"/>
    <w:rsid w:val="00097A52"/>
    <w:rsid w:val="00097DBC"/>
    <w:rsid w:val="00097E19"/>
    <w:rsid w:val="00097E34"/>
    <w:rsid w:val="000A00E6"/>
    <w:rsid w:val="000A0913"/>
    <w:rsid w:val="000A09C3"/>
    <w:rsid w:val="000A09CA"/>
    <w:rsid w:val="000A0D3A"/>
    <w:rsid w:val="000A0DD4"/>
    <w:rsid w:val="000A0FD0"/>
    <w:rsid w:val="000A152B"/>
    <w:rsid w:val="000A15DC"/>
    <w:rsid w:val="000A1641"/>
    <w:rsid w:val="000A1818"/>
    <w:rsid w:val="000A18CA"/>
    <w:rsid w:val="000A1AC3"/>
    <w:rsid w:val="000A1B92"/>
    <w:rsid w:val="000A1EA0"/>
    <w:rsid w:val="000A1EF4"/>
    <w:rsid w:val="000A2593"/>
    <w:rsid w:val="000A2743"/>
    <w:rsid w:val="000A284F"/>
    <w:rsid w:val="000A2B19"/>
    <w:rsid w:val="000A2B44"/>
    <w:rsid w:val="000A2E84"/>
    <w:rsid w:val="000A31A1"/>
    <w:rsid w:val="000A325A"/>
    <w:rsid w:val="000A34E7"/>
    <w:rsid w:val="000A38A0"/>
    <w:rsid w:val="000A396A"/>
    <w:rsid w:val="000A3992"/>
    <w:rsid w:val="000A3F25"/>
    <w:rsid w:val="000A3FA2"/>
    <w:rsid w:val="000A4150"/>
    <w:rsid w:val="000A418B"/>
    <w:rsid w:val="000A426D"/>
    <w:rsid w:val="000A42E0"/>
    <w:rsid w:val="000A43B8"/>
    <w:rsid w:val="000A4C2D"/>
    <w:rsid w:val="000A606F"/>
    <w:rsid w:val="000A626E"/>
    <w:rsid w:val="000A6633"/>
    <w:rsid w:val="000A6733"/>
    <w:rsid w:val="000A67A9"/>
    <w:rsid w:val="000A67DC"/>
    <w:rsid w:val="000A6AAC"/>
    <w:rsid w:val="000A6C35"/>
    <w:rsid w:val="000A6C66"/>
    <w:rsid w:val="000A6D60"/>
    <w:rsid w:val="000A6E56"/>
    <w:rsid w:val="000A72E6"/>
    <w:rsid w:val="000A7423"/>
    <w:rsid w:val="000A7612"/>
    <w:rsid w:val="000A7697"/>
    <w:rsid w:val="000A78FD"/>
    <w:rsid w:val="000A79BF"/>
    <w:rsid w:val="000B0214"/>
    <w:rsid w:val="000B027F"/>
    <w:rsid w:val="000B056E"/>
    <w:rsid w:val="000B076A"/>
    <w:rsid w:val="000B0E74"/>
    <w:rsid w:val="000B0F7A"/>
    <w:rsid w:val="000B1058"/>
    <w:rsid w:val="000B1232"/>
    <w:rsid w:val="000B125D"/>
    <w:rsid w:val="000B151C"/>
    <w:rsid w:val="000B1B44"/>
    <w:rsid w:val="000B1B73"/>
    <w:rsid w:val="000B1B79"/>
    <w:rsid w:val="000B1EFB"/>
    <w:rsid w:val="000B1F47"/>
    <w:rsid w:val="000B25DD"/>
    <w:rsid w:val="000B27A1"/>
    <w:rsid w:val="000B287C"/>
    <w:rsid w:val="000B2952"/>
    <w:rsid w:val="000B2BA0"/>
    <w:rsid w:val="000B309B"/>
    <w:rsid w:val="000B346C"/>
    <w:rsid w:val="000B36A3"/>
    <w:rsid w:val="000B36E7"/>
    <w:rsid w:val="000B3947"/>
    <w:rsid w:val="000B3AC7"/>
    <w:rsid w:val="000B3CBE"/>
    <w:rsid w:val="000B4072"/>
    <w:rsid w:val="000B4C09"/>
    <w:rsid w:val="000B4E91"/>
    <w:rsid w:val="000B4ECB"/>
    <w:rsid w:val="000B54E9"/>
    <w:rsid w:val="000B5704"/>
    <w:rsid w:val="000B5980"/>
    <w:rsid w:val="000B59B4"/>
    <w:rsid w:val="000B5A7C"/>
    <w:rsid w:val="000B5ECF"/>
    <w:rsid w:val="000B5EDD"/>
    <w:rsid w:val="000B5F68"/>
    <w:rsid w:val="000B6131"/>
    <w:rsid w:val="000B6160"/>
    <w:rsid w:val="000B652A"/>
    <w:rsid w:val="000B67C1"/>
    <w:rsid w:val="000B69C2"/>
    <w:rsid w:val="000B6A60"/>
    <w:rsid w:val="000B6AD0"/>
    <w:rsid w:val="000B6C5F"/>
    <w:rsid w:val="000B73B0"/>
    <w:rsid w:val="000B7783"/>
    <w:rsid w:val="000B78AD"/>
    <w:rsid w:val="000B7A60"/>
    <w:rsid w:val="000B7AA2"/>
    <w:rsid w:val="000B7BBF"/>
    <w:rsid w:val="000B7F82"/>
    <w:rsid w:val="000C0340"/>
    <w:rsid w:val="000C0559"/>
    <w:rsid w:val="000C08AC"/>
    <w:rsid w:val="000C0946"/>
    <w:rsid w:val="000C0A3C"/>
    <w:rsid w:val="000C0A8C"/>
    <w:rsid w:val="000C0BD1"/>
    <w:rsid w:val="000C1592"/>
    <w:rsid w:val="000C17C8"/>
    <w:rsid w:val="000C193A"/>
    <w:rsid w:val="000C1940"/>
    <w:rsid w:val="000C1AF2"/>
    <w:rsid w:val="000C1F9E"/>
    <w:rsid w:val="000C2123"/>
    <w:rsid w:val="000C24A6"/>
    <w:rsid w:val="000C287F"/>
    <w:rsid w:val="000C2FA6"/>
    <w:rsid w:val="000C3283"/>
    <w:rsid w:val="000C330D"/>
    <w:rsid w:val="000C382B"/>
    <w:rsid w:val="000C400D"/>
    <w:rsid w:val="000C4218"/>
    <w:rsid w:val="000C43C9"/>
    <w:rsid w:val="000C43E4"/>
    <w:rsid w:val="000C44EC"/>
    <w:rsid w:val="000C4614"/>
    <w:rsid w:val="000C475D"/>
    <w:rsid w:val="000C4787"/>
    <w:rsid w:val="000C4C5B"/>
    <w:rsid w:val="000C4D79"/>
    <w:rsid w:val="000C4F26"/>
    <w:rsid w:val="000C5174"/>
    <w:rsid w:val="000C530E"/>
    <w:rsid w:val="000C5502"/>
    <w:rsid w:val="000C5784"/>
    <w:rsid w:val="000C57B7"/>
    <w:rsid w:val="000C587E"/>
    <w:rsid w:val="000C5B66"/>
    <w:rsid w:val="000C60CC"/>
    <w:rsid w:val="000C6193"/>
    <w:rsid w:val="000C64A6"/>
    <w:rsid w:val="000C65C9"/>
    <w:rsid w:val="000C69C3"/>
    <w:rsid w:val="000C6BD5"/>
    <w:rsid w:val="000C6BDF"/>
    <w:rsid w:val="000C6D34"/>
    <w:rsid w:val="000C6E50"/>
    <w:rsid w:val="000C71BD"/>
    <w:rsid w:val="000C7354"/>
    <w:rsid w:val="000C749C"/>
    <w:rsid w:val="000C75AC"/>
    <w:rsid w:val="000C77D9"/>
    <w:rsid w:val="000C7D91"/>
    <w:rsid w:val="000D0081"/>
    <w:rsid w:val="000D01E3"/>
    <w:rsid w:val="000D0315"/>
    <w:rsid w:val="000D06DA"/>
    <w:rsid w:val="000D1095"/>
    <w:rsid w:val="000D11C4"/>
    <w:rsid w:val="000D1238"/>
    <w:rsid w:val="000D13BE"/>
    <w:rsid w:val="000D15EF"/>
    <w:rsid w:val="000D16F2"/>
    <w:rsid w:val="000D188B"/>
    <w:rsid w:val="000D19C1"/>
    <w:rsid w:val="000D1A54"/>
    <w:rsid w:val="000D1AB9"/>
    <w:rsid w:val="000D1B42"/>
    <w:rsid w:val="000D1E4D"/>
    <w:rsid w:val="000D1EFE"/>
    <w:rsid w:val="000D2210"/>
    <w:rsid w:val="000D25F8"/>
    <w:rsid w:val="000D2F0E"/>
    <w:rsid w:val="000D2F97"/>
    <w:rsid w:val="000D3081"/>
    <w:rsid w:val="000D3575"/>
    <w:rsid w:val="000D38C8"/>
    <w:rsid w:val="000D3C30"/>
    <w:rsid w:val="000D3EBC"/>
    <w:rsid w:val="000D4037"/>
    <w:rsid w:val="000D41FB"/>
    <w:rsid w:val="000D4435"/>
    <w:rsid w:val="000D45C0"/>
    <w:rsid w:val="000D465B"/>
    <w:rsid w:val="000D4901"/>
    <w:rsid w:val="000D4B13"/>
    <w:rsid w:val="000D4B1F"/>
    <w:rsid w:val="000D4C20"/>
    <w:rsid w:val="000D4EA6"/>
    <w:rsid w:val="000D5080"/>
    <w:rsid w:val="000D50A5"/>
    <w:rsid w:val="000D53E4"/>
    <w:rsid w:val="000D59E4"/>
    <w:rsid w:val="000D5A92"/>
    <w:rsid w:val="000D5BD3"/>
    <w:rsid w:val="000D5D12"/>
    <w:rsid w:val="000D5DCF"/>
    <w:rsid w:val="000D6750"/>
    <w:rsid w:val="000D695B"/>
    <w:rsid w:val="000D6AD9"/>
    <w:rsid w:val="000D7498"/>
    <w:rsid w:val="000D74C1"/>
    <w:rsid w:val="000D758E"/>
    <w:rsid w:val="000D75E3"/>
    <w:rsid w:val="000D793C"/>
    <w:rsid w:val="000D79DC"/>
    <w:rsid w:val="000D7A9C"/>
    <w:rsid w:val="000D7AE7"/>
    <w:rsid w:val="000D7F03"/>
    <w:rsid w:val="000E0776"/>
    <w:rsid w:val="000E0C85"/>
    <w:rsid w:val="000E193D"/>
    <w:rsid w:val="000E198C"/>
    <w:rsid w:val="000E1ADD"/>
    <w:rsid w:val="000E1D1A"/>
    <w:rsid w:val="000E2074"/>
    <w:rsid w:val="000E211F"/>
    <w:rsid w:val="000E2770"/>
    <w:rsid w:val="000E2E60"/>
    <w:rsid w:val="000E2E74"/>
    <w:rsid w:val="000E31A7"/>
    <w:rsid w:val="000E3312"/>
    <w:rsid w:val="000E36A5"/>
    <w:rsid w:val="000E3C62"/>
    <w:rsid w:val="000E3D43"/>
    <w:rsid w:val="000E42A3"/>
    <w:rsid w:val="000E4336"/>
    <w:rsid w:val="000E50AF"/>
    <w:rsid w:val="000E50F5"/>
    <w:rsid w:val="000E5384"/>
    <w:rsid w:val="000E54E4"/>
    <w:rsid w:val="000E5732"/>
    <w:rsid w:val="000E581F"/>
    <w:rsid w:val="000E5BD9"/>
    <w:rsid w:val="000E5D41"/>
    <w:rsid w:val="000E5E26"/>
    <w:rsid w:val="000E5EB1"/>
    <w:rsid w:val="000E6126"/>
    <w:rsid w:val="000E61A2"/>
    <w:rsid w:val="000E63EB"/>
    <w:rsid w:val="000E6674"/>
    <w:rsid w:val="000E67AD"/>
    <w:rsid w:val="000E6CEA"/>
    <w:rsid w:val="000E72B8"/>
    <w:rsid w:val="000E747F"/>
    <w:rsid w:val="000E74E0"/>
    <w:rsid w:val="000E78A0"/>
    <w:rsid w:val="000E792B"/>
    <w:rsid w:val="000E7957"/>
    <w:rsid w:val="000E7972"/>
    <w:rsid w:val="000E7D16"/>
    <w:rsid w:val="000E7E13"/>
    <w:rsid w:val="000F010B"/>
    <w:rsid w:val="000F026B"/>
    <w:rsid w:val="000F0E0E"/>
    <w:rsid w:val="000F170F"/>
    <w:rsid w:val="000F18C4"/>
    <w:rsid w:val="000F1977"/>
    <w:rsid w:val="000F1C53"/>
    <w:rsid w:val="000F1D7E"/>
    <w:rsid w:val="000F1F07"/>
    <w:rsid w:val="000F1F6B"/>
    <w:rsid w:val="000F2052"/>
    <w:rsid w:val="000F20B6"/>
    <w:rsid w:val="000F2115"/>
    <w:rsid w:val="000F23D8"/>
    <w:rsid w:val="000F26C8"/>
    <w:rsid w:val="000F28A2"/>
    <w:rsid w:val="000F2939"/>
    <w:rsid w:val="000F2D64"/>
    <w:rsid w:val="000F3276"/>
    <w:rsid w:val="000F3536"/>
    <w:rsid w:val="000F354A"/>
    <w:rsid w:val="000F3B50"/>
    <w:rsid w:val="000F3E52"/>
    <w:rsid w:val="000F3FEA"/>
    <w:rsid w:val="000F4088"/>
    <w:rsid w:val="000F419F"/>
    <w:rsid w:val="000F41FC"/>
    <w:rsid w:val="000F4288"/>
    <w:rsid w:val="000F43AB"/>
    <w:rsid w:val="000F449F"/>
    <w:rsid w:val="000F44C4"/>
    <w:rsid w:val="000F46F6"/>
    <w:rsid w:val="000F50AD"/>
    <w:rsid w:val="000F5378"/>
    <w:rsid w:val="000F5607"/>
    <w:rsid w:val="000F5AC4"/>
    <w:rsid w:val="000F5AC5"/>
    <w:rsid w:val="000F5D67"/>
    <w:rsid w:val="000F6189"/>
    <w:rsid w:val="000F61A3"/>
    <w:rsid w:val="000F659F"/>
    <w:rsid w:val="000F6B7E"/>
    <w:rsid w:val="000F6BA7"/>
    <w:rsid w:val="000F6CA9"/>
    <w:rsid w:val="000F6E10"/>
    <w:rsid w:val="000F6F70"/>
    <w:rsid w:val="000F7412"/>
    <w:rsid w:val="000F7560"/>
    <w:rsid w:val="000F758C"/>
    <w:rsid w:val="000F773B"/>
    <w:rsid w:val="000F7995"/>
    <w:rsid w:val="000F7A66"/>
    <w:rsid w:val="000F7B72"/>
    <w:rsid w:val="001003E5"/>
    <w:rsid w:val="00100401"/>
    <w:rsid w:val="00100598"/>
    <w:rsid w:val="001007A5"/>
    <w:rsid w:val="001008ED"/>
    <w:rsid w:val="00100D2D"/>
    <w:rsid w:val="00100FBC"/>
    <w:rsid w:val="001010C0"/>
    <w:rsid w:val="0010170E"/>
    <w:rsid w:val="001020EB"/>
    <w:rsid w:val="0010227B"/>
    <w:rsid w:val="001022DF"/>
    <w:rsid w:val="001023B6"/>
    <w:rsid w:val="0010266B"/>
    <w:rsid w:val="001027D8"/>
    <w:rsid w:val="00102A64"/>
    <w:rsid w:val="00102C53"/>
    <w:rsid w:val="00102E8A"/>
    <w:rsid w:val="00102EEF"/>
    <w:rsid w:val="00103276"/>
    <w:rsid w:val="001033D3"/>
    <w:rsid w:val="00103509"/>
    <w:rsid w:val="00103946"/>
    <w:rsid w:val="00103AF0"/>
    <w:rsid w:val="00103B1C"/>
    <w:rsid w:val="00103C9D"/>
    <w:rsid w:val="00103E18"/>
    <w:rsid w:val="00103EC1"/>
    <w:rsid w:val="001045FD"/>
    <w:rsid w:val="00104741"/>
    <w:rsid w:val="00104A00"/>
    <w:rsid w:val="00104F86"/>
    <w:rsid w:val="00105078"/>
    <w:rsid w:val="001050CE"/>
    <w:rsid w:val="00105380"/>
    <w:rsid w:val="0010541B"/>
    <w:rsid w:val="00105859"/>
    <w:rsid w:val="00105BBD"/>
    <w:rsid w:val="00105CB6"/>
    <w:rsid w:val="00106113"/>
    <w:rsid w:val="00106224"/>
    <w:rsid w:val="00106477"/>
    <w:rsid w:val="0010651B"/>
    <w:rsid w:val="00106A63"/>
    <w:rsid w:val="00106AC9"/>
    <w:rsid w:val="0010729A"/>
    <w:rsid w:val="00107767"/>
    <w:rsid w:val="0010779F"/>
    <w:rsid w:val="001077C4"/>
    <w:rsid w:val="00107999"/>
    <w:rsid w:val="00107AC7"/>
    <w:rsid w:val="0011020B"/>
    <w:rsid w:val="0011025D"/>
    <w:rsid w:val="001104EC"/>
    <w:rsid w:val="00111376"/>
    <w:rsid w:val="00111EC4"/>
    <w:rsid w:val="00112125"/>
    <w:rsid w:val="0011238D"/>
    <w:rsid w:val="00112A03"/>
    <w:rsid w:val="00112BD6"/>
    <w:rsid w:val="00112C72"/>
    <w:rsid w:val="001130A1"/>
    <w:rsid w:val="0011320D"/>
    <w:rsid w:val="0011357F"/>
    <w:rsid w:val="00113A5C"/>
    <w:rsid w:val="00113A63"/>
    <w:rsid w:val="00113B2F"/>
    <w:rsid w:val="00113BC2"/>
    <w:rsid w:val="00114027"/>
    <w:rsid w:val="0011428E"/>
    <w:rsid w:val="00114492"/>
    <w:rsid w:val="001149A6"/>
    <w:rsid w:val="00114FEA"/>
    <w:rsid w:val="0011518F"/>
    <w:rsid w:val="001153E5"/>
    <w:rsid w:val="0011595B"/>
    <w:rsid w:val="00115FB0"/>
    <w:rsid w:val="00116087"/>
    <w:rsid w:val="0011621C"/>
    <w:rsid w:val="0011653C"/>
    <w:rsid w:val="00116A5A"/>
    <w:rsid w:val="00116D5F"/>
    <w:rsid w:val="00116D61"/>
    <w:rsid w:val="00116F6B"/>
    <w:rsid w:val="0011714B"/>
    <w:rsid w:val="00117D1D"/>
    <w:rsid w:val="00117D55"/>
    <w:rsid w:val="00120270"/>
    <w:rsid w:val="00120302"/>
    <w:rsid w:val="001204DC"/>
    <w:rsid w:val="00120840"/>
    <w:rsid w:val="00120A57"/>
    <w:rsid w:val="00120AB6"/>
    <w:rsid w:val="00120AB7"/>
    <w:rsid w:val="00120B10"/>
    <w:rsid w:val="00120B8B"/>
    <w:rsid w:val="00120BE4"/>
    <w:rsid w:val="00120E64"/>
    <w:rsid w:val="00120F49"/>
    <w:rsid w:val="00121076"/>
    <w:rsid w:val="00121265"/>
    <w:rsid w:val="00121463"/>
    <w:rsid w:val="001215BA"/>
    <w:rsid w:val="0012173F"/>
    <w:rsid w:val="00121F39"/>
    <w:rsid w:val="00122061"/>
    <w:rsid w:val="001223F9"/>
    <w:rsid w:val="0012245D"/>
    <w:rsid w:val="001224D7"/>
    <w:rsid w:val="001228B2"/>
    <w:rsid w:val="00122997"/>
    <w:rsid w:val="00122CC9"/>
    <w:rsid w:val="00122DE1"/>
    <w:rsid w:val="00122F97"/>
    <w:rsid w:val="00123057"/>
    <w:rsid w:val="00123162"/>
    <w:rsid w:val="0012320B"/>
    <w:rsid w:val="00123232"/>
    <w:rsid w:val="001239D6"/>
    <w:rsid w:val="00123A58"/>
    <w:rsid w:val="0012409F"/>
    <w:rsid w:val="00124267"/>
    <w:rsid w:val="001245F1"/>
    <w:rsid w:val="00124623"/>
    <w:rsid w:val="001247AC"/>
    <w:rsid w:val="00124DA9"/>
    <w:rsid w:val="00124E7A"/>
    <w:rsid w:val="00124E99"/>
    <w:rsid w:val="00124FF7"/>
    <w:rsid w:val="00125345"/>
    <w:rsid w:val="00125D7D"/>
    <w:rsid w:val="001261C7"/>
    <w:rsid w:val="0012668E"/>
    <w:rsid w:val="0012672E"/>
    <w:rsid w:val="00126914"/>
    <w:rsid w:val="00126BBC"/>
    <w:rsid w:val="00126C10"/>
    <w:rsid w:val="00126E70"/>
    <w:rsid w:val="00126EC1"/>
    <w:rsid w:val="00126FF5"/>
    <w:rsid w:val="00127010"/>
    <w:rsid w:val="0012712F"/>
    <w:rsid w:val="00127299"/>
    <w:rsid w:val="00127366"/>
    <w:rsid w:val="00127AC2"/>
    <w:rsid w:val="00127FEC"/>
    <w:rsid w:val="00130182"/>
    <w:rsid w:val="00130394"/>
    <w:rsid w:val="001304B8"/>
    <w:rsid w:val="00130BAF"/>
    <w:rsid w:val="00131080"/>
    <w:rsid w:val="0013130C"/>
    <w:rsid w:val="001313CC"/>
    <w:rsid w:val="001319FC"/>
    <w:rsid w:val="00131A0C"/>
    <w:rsid w:val="00131A0F"/>
    <w:rsid w:val="00131F41"/>
    <w:rsid w:val="00132190"/>
    <w:rsid w:val="0013219C"/>
    <w:rsid w:val="001323AA"/>
    <w:rsid w:val="0013253A"/>
    <w:rsid w:val="001325AD"/>
    <w:rsid w:val="00132747"/>
    <w:rsid w:val="00132F76"/>
    <w:rsid w:val="0013335C"/>
    <w:rsid w:val="0013366A"/>
    <w:rsid w:val="00133F7F"/>
    <w:rsid w:val="00134006"/>
    <w:rsid w:val="0013404C"/>
    <w:rsid w:val="00134108"/>
    <w:rsid w:val="00134267"/>
    <w:rsid w:val="0013430C"/>
    <w:rsid w:val="00134334"/>
    <w:rsid w:val="00134573"/>
    <w:rsid w:val="00134647"/>
    <w:rsid w:val="00134794"/>
    <w:rsid w:val="001348B6"/>
    <w:rsid w:val="001349E8"/>
    <w:rsid w:val="001349F4"/>
    <w:rsid w:val="00134A19"/>
    <w:rsid w:val="00134CA3"/>
    <w:rsid w:val="00134EB9"/>
    <w:rsid w:val="00134EFD"/>
    <w:rsid w:val="00134FDB"/>
    <w:rsid w:val="00135001"/>
    <w:rsid w:val="001351C4"/>
    <w:rsid w:val="00135455"/>
    <w:rsid w:val="00135545"/>
    <w:rsid w:val="001355C9"/>
    <w:rsid w:val="001358D8"/>
    <w:rsid w:val="00135A98"/>
    <w:rsid w:val="00135D5E"/>
    <w:rsid w:val="00135DD4"/>
    <w:rsid w:val="00136012"/>
    <w:rsid w:val="0013637D"/>
    <w:rsid w:val="00136CBE"/>
    <w:rsid w:val="001370DE"/>
    <w:rsid w:val="001372E4"/>
    <w:rsid w:val="00137718"/>
    <w:rsid w:val="001379D2"/>
    <w:rsid w:val="00137ADA"/>
    <w:rsid w:val="00137BFC"/>
    <w:rsid w:val="001400D6"/>
    <w:rsid w:val="0014037A"/>
    <w:rsid w:val="00140BC1"/>
    <w:rsid w:val="00140CFB"/>
    <w:rsid w:val="00140E48"/>
    <w:rsid w:val="00140EA6"/>
    <w:rsid w:val="00140FB7"/>
    <w:rsid w:val="00141086"/>
    <w:rsid w:val="001410D9"/>
    <w:rsid w:val="001411DA"/>
    <w:rsid w:val="0014177D"/>
    <w:rsid w:val="001418B0"/>
    <w:rsid w:val="00141C85"/>
    <w:rsid w:val="00141C9A"/>
    <w:rsid w:val="00141D54"/>
    <w:rsid w:val="00142082"/>
    <w:rsid w:val="00142190"/>
    <w:rsid w:val="001425B6"/>
    <w:rsid w:val="001426FB"/>
    <w:rsid w:val="00142711"/>
    <w:rsid w:val="00142939"/>
    <w:rsid w:val="00142B5D"/>
    <w:rsid w:val="00142CCA"/>
    <w:rsid w:val="001433CF"/>
    <w:rsid w:val="00143527"/>
    <w:rsid w:val="001435C0"/>
    <w:rsid w:val="0014367C"/>
    <w:rsid w:val="00143A19"/>
    <w:rsid w:val="00143EC7"/>
    <w:rsid w:val="0014451D"/>
    <w:rsid w:val="001447A0"/>
    <w:rsid w:val="0014494B"/>
    <w:rsid w:val="00144DE0"/>
    <w:rsid w:val="00144FB1"/>
    <w:rsid w:val="0014503D"/>
    <w:rsid w:val="00145178"/>
    <w:rsid w:val="001457AF"/>
    <w:rsid w:val="00145CED"/>
    <w:rsid w:val="00145E10"/>
    <w:rsid w:val="00145F56"/>
    <w:rsid w:val="00145FB5"/>
    <w:rsid w:val="001460D1"/>
    <w:rsid w:val="0014626B"/>
    <w:rsid w:val="001463D5"/>
    <w:rsid w:val="00146414"/>
    <w:rsid w:val="00146641"/>
    <w:rsid w:val="001467B0"/>
    <w:rsid w:val="0014686C"/>
    <w:rsid w:val="00146EAC"/>
    <w:rsid w:val="001472BD"/>
    <w:rsid w:val="00147410"/>
    <w:rsid w:val="00147B43"/>
    <w:rsid w:val="00147C58"/>
    <w:rsid w:val="00147C79"/>
    <w:rsid w:val="00147D50"/>
    <w:rsid w:val="00147EE1"/>
    <w:rsid w:val="00147EEE"/>
    <w:rsid w:val="00150125"/>
    <w:rsid w:val="001502CE"/>
    <w:rsid w:val="001504ED"/>
    <w:rsid w:val="00150504"/>
    <w:rsid w:val="00150549"/>
    <w:rsid w:val="001506F0"/>
    <w:rsid w:val="001508BD"/>
    <w:rsid w:val="00150A01"/>
    <w:rsid w:val="00150A2B"/>
    <w:rsid w:val="00150B7A"/>
    <w:rsid w:val="00150EEA"/>
    <w:rsid w:val="00150EEB"/>
    <w:rsid w:val="001510BB"/>
    <w:rsid w:val="0015124C"/>
    <w:rsid w:val="001512B9"/>
    <w:rsid w:val="001514E3"/>
    <w:rsid w:val="00151A04"/>
    <w:rsid w:val="00151A32"/>
    <w:rsid w:val="00151B6B"/>
    <w:rsid w:val="00151F6D"/>
    <w:rsid w:val="001522D1"/>
    <w:rsid w:val="001522F0"/>
    <w:rsid w:val="00152313"/>
    <w:rsid w:val="001524C8"/>
    <w:rsid w:val="00152657"/>
    <w:rsid w:val="001527EC"/>
    <w:rsid w:val="00152A02"/>
    <w:rsid w:val="00152B69"/>
    <w:rsid w:val="00152F65"/>
    <w:rsid w:val="00153030"/>
    <w:rsid w:val="00153208"/>
    <w:rsid w:val="00153418"/>
    <w:rsid w:val="00153464"/>
    <w:rsid w:val="0015381E"/>
    <w:rsid w:val="001538B9"/>
    <w:rsid w:val="00153A10"/>
    <w:rsid w:val="00153BFB"/>
    <w:rsid w:val="00153C0E"/>
    <w:rsid w:val="0015411A"/>
    <w:rsid w:val="001541FF"/>
    <w:rsid w:val="0015480E"/>
    <w:rsid w:val="00154A48"/>
    <w:rsid w:val="00154A62"/>
    <w:rsid w:val="00154C25"/>
    <w:rsid w:val="00154D65"/>
    <w:rsid w:val="0015508D"/>
    <w:rsid w:val="001553E1"/>
    <w:rsid w:val="001558AC"/>
    <w:rsid w:val="0015603B"/>
    <w:rsid w:val="0015610C"/>
    <w:rsid w:val="001566F9"/>
    <w:rsid w:val="00156771"/>
    <w:rsid w:val="00156B56"/>
    <w:rsid w:val="00156CD5"/>
    <w:rsid w:val="00156CD9"/>
    <w:rsid w:val="0015729C"/>
    <w:rsid w:val="001575F6"/>
    <w:rsid w:val="001576B2"/>
    <w:rsid w:val="001577FA"/>
    <w:rsid w:val="00157B38"/>
    <w:rsid w:val="00157E40"/>
    <w:rsid w:val="00157FAD"/>
    <w:rsid w:val="00157FFD"/>
    <w:rsid w:val="001601A5"/>
    <w:rsid w:val="00160206"/>
    <w:rsid w:val="0016023D"/>
    <w:rsid w:val="001609FA"/>
    <w:rsid w:val="00160A49"/>
    <w:rsid w:val="00160A97"/>
    <w:rsid w:val="00160F7D"/>
    <w:rsid w:val="00160FCF"/>
    <w:rsid w:val="001610F8"/>
    <w:rsid w:val="00161287"/>
    <w:rsid w:val="0016132A"/>
    <w:rsid w:val="001615D6"/>
    <w:rsid w:val="00161671"/>
    <w:rsid w:val="0016173B"/>
    <w:rsid w:val="001619F7"/>
    <w:rsid w:val="00161DB6"/>
    <w:rsid w:val="00162000"/>
    <w:rsid w:val="001620C9"/>
    <w:rsid w:val="0016268D"/>
    <w:rsid w:val="0016281A"/>
    <w:rsid w:val="00162A3F"/>
    <w:rsid w:val="00162C0C"/>
    <w:rsid w:val="00163076"/>
    <w:rsid w:val="001631DA"/>
    <w:rsid w:val="001635AC"/>
    <w:rsid w:val="0016369C"/>
    <w:rsid w:val="001636DC"/>
    <w:rsid w:val="0016399B"/>
    <w:rsid w:val="00163BE6"/>
    <w:rsid w:val="00163C06"/>
    <w:rsid w:val="00163EA7"/>
    <w:rsid w:val="001640A8"/>
    <w:rsid w:val="001648E5"/>
    <w:rsid w:val="0016498E"/>
    <w:rsid w:val="00164A04"/>
    <w:rsid w:val="00164BBD"/>
    <w:rsid w:val="00165317"/>
    <w:rsid w:val="00165683"/>
    <w:rsid w:val="001656B4"/>
    <w:rsid w:val="0016570E"/>
    <w:rsid w:val="00165710"/>
    <w:rsid w:val="001658F5"/>
    <w:rsid w:val="0016617F"/>
    <w:rsid w:val="00166761"/>
    <w:rsid w:val="00166F2A"/>
    <w:rsid w:val="0016711F"/>
    <w:rsid w:val="00167475"/>
    <w:rsid w:val="0016793C"/>
    <w:rsid w:val="00167A33"/>
    <w:rsid w:val="00167B07"/>
    <w:rsid w:val="00167B35"/>
    <w:rsid w:val="00167CEB"/>
    <w:rsid w:val="00167FD5"/>
    <w:rsid w:val="0017002B"/>
    <w:rsid w:val="00170307"/>
    <w:rsid w:val="00170856"/>
    <w:rsid w:val="0017089F"/>
    <w:rsid w:val="00170916"/>
    <w:rsid w:val="00170B99"/>
    <w:rsid w:val="00170DF6"/>
    <w:rsid w:val="0017168B"/>
    <w:rsid w:val="0017185A"/>
    <w:rsid w:val="00171BD7"/>
    <w:rsid w:val="00171C9A"/>
    <w:rsid w:val="00171D05"/>
    <w:rsid w:val="00171D63"/>
    <w:rsid w:val="00171DA0"/>
    <w:rsid w:val="00171DC0"/>
    <w:rsid w:val="00171ED3"/>
    <w:rsid w:val="0017245F"/>
    <w:rsid w:val="00172496"/>
    <w:rsid w:val="0017260F"/>
    <w:rsid w:val="001729F9"/>
    <w:rsid w:val="00172BC3"/>
    <w:rsid w:val="00172BF1"/>
    <w:rsid w:val="00172C67"/>
    <w:rsid w:val="00172D2F"/>
    <w:rsid w:val="00172D6D"/>
    <w:rsid w:val="001731E8"/>
    <w:rsid w:val="00173AAE"/>
    <w:rsid w:val="00173D0D"/>
    <w:rsid w:val="00174272"/>
    <w:rsid w:val="00174458"/>
    <w:rsid w:val="001749F4"/>
    <w:rsid w:val="001749F8"/>
    <w:rsid w:val="00174B55"/>
    <w:rsid w:val="00174CCA"/>
    <w:rsid w:val="001753C0"/>
    <w:rsid w:val="00175451"/>
    <w:rsid w:val="001754AE"/>
    <w:rsid w:val="001756F0"/>
    <w:rsid w:val="001760BF"/>
    <w:rsid w:val="00176210"/>
    <w:rsid w:val="001762C3"/>
    <w:rsid w:val="001762F1"/>
    <w:rsid w:val="001763D4"/>
    <w:rsid w:val="001768EA"/>
    <w:rsid w:val="00176A23"/>
    <w:rsid w:val="00176AC6"/>
    <w:rsid w:val="00176CD4"/>
    <w:rsid w:val="00177022"/>
    <w:rsid w:val="001771A1"/>
    <w:rsid w:val="00177426"/>
    <w:rsid w:val="00177467"/>
    <w:rsid w:val="00177696"/>
    <w:rsid w:val="00177A2A"/>
    <w:rsid w:val="00177B9A"/>
    <w:rsid w:val="00177E67"/>
    <w:rsid w:val="0018011B"/>
    <w:rsid w:val="00180133"/>
    <w:rsid w:val="00180692"/>
    <w:rsid w:val="0018073A"/>
    <w:rsid w:val="001808C6"/>
    <w:rsid w:val="00180A5F"/>
    <w:rsid w:val="00181014"/>
    <w:rsid w:val="00181026"/>
    <w:rsid w:val="0018141F"/>
    <w:rsid w:val="0018159A"/>
    <w:rsid w:val="001817CE"/>
    <w:rsid w:val="0018188C"/>
    <w:rsid w:val="001819F8"/>
    <w:rsid w:val="00181E6E"/>
    <w:rsid w:val="00181F7B"/>
    <w:rsid w:val="00181F80"/>
    <w:rsid w:val="00182355"/>
    <w:rsid w:val="00182425"/>
    <w:rsid w:val="00182559"/>
    <w:rsid w:val="0018257F"/>
    <w:rsid w:val="00182607"/>
    <w:rsid w:val="001829C5"/>
    <w:rsid w:val="00182BBC"/>
    <w:rsid w:val="00182FD7"/>
    <w:rsid w:val="0018309C"/>
    <w:rsid w:val="00183138"/>
    <w:rsid w:val="001833FE"/>
    <w:rsid w:val="0018344D"/>
    <w:rsid w:val="001834E9"/>
    <w:rsid w:val="00183503"/>
    <w:rsid w:val="00183660"/>
    <w:rsid w:val="00183755"/>
    <w:rsid w:val="0018394D"/>
    <w:rsid w:val="00183A3B"/>
    <w:rsid w:val="00183B92"/>
    <w:rsid w:val="00183D38"/>
    <w:rsid w:val="00184071"/>
    <w:rsid w:val="001846A4"/>
    <w:rsid w:val="00184878"/>
    <w:rsid w:val="00184A37"/>
    <w:rsid w:val="00185189"/>
    <w:rsid w:val="00185194"/>
    <w:rsid w:val="001853F3"/>
    <w:rsid w:val="00185513"/>
    <w:rsid w:val="0018554C"/>
    <w:rsid w:val="00185699"/>
    <w:rsid w:val="001859C3"/>
    <w:rsid w:val="00185A25"/>
    <w:rsid w:val="00185B1E"/>
    <w:rsid w:val="00185B9E"/>
    <w:rsid w:val="00186011"/>
    <w:rsid w:val="001860AA"/>
    <w:rsid w:val="001860B9"/>
    <w:rsid w:val="00186311"/>
    <w:rsid w:val="00186627"/>
    <w:rsid w:val="00186691"/>
    <w:rsid w:val="0018694C"/>
    <w:rsid w:val="00186B9D"/>
    <w:rsid w:val="00186C9E"/>
    <w:rsid w:val="00186D46"/>
    <w:rsid w:val="00186EC8"/>
    <w:rsid w:val="001870D9"/>
    <w:rsid w:val="00187108"/>
    <w:rsid w:val="0018741C"/>
    <w:rsid w:val="00187445"/>
    <w:rsid w:val="001877F4"/>
    <w:rsid w:val="00187B16"/>
    <w:rsid w:val="00187F8A"/>
    <w:rsid w:val="001900CD"/>
    <w:rsid w:val="0019010F"/>
    <w:rsid w:val="0019012A"/>
    <w:rsid w:val="001903BB"/>
    <w:rsid w:val="001903CC"/>
    <w:rsid w:val="0019071A"/>
    <w:rsid w:val="00190AC8"/>
    <w:rsid w:val="00190B1D"/>
    <w:rsid w:val="00190F8C"/>
    <w:rsid w:val="0019134A"/>
    <w:rsid w:val="001913CE"/>
    <w:rsid w:val="00191593"/>
    <w:rsid w:val="001917FB"/>
    <w:rsid w:val="00191877"/>
    <w:rsid w:val="0019198B"/>
    <w:rsid w:val="00191B63"/>
    <w:rsid w:val="00191D17"/>
    <w:rsid w:val="00191EB4"/>
    <w:rsid w:val="00192018"/>
    <w:rsid w:val="001921F3"/>
    <w:rsid w:val="001924EB"/>
    <w:rsid w:val="00192673"/>
    <w:rsid w:val="00192938"/>
    <w:rsid w:val="00192C05"/>
    <w:rsid w:val="00192ECB"/>
    <w:rsid w:val="00193020"/>
    <w:rsid w:val="00193135"/>
    <w:rsid w:val="00193345"/>
    <w:rsid w:val="00193529"/>
    <w:rsid w:val="0019361F"/>
    <w:rsid w:val="00193A48"/>
    <w:rsid w:val="00193C53"/>
    <w:rsid w:val="00193D18"/>
    <w:rsid w:val="001945C2"/>
    <w:rsid w:val="001945DC"/>
    <w:rsid w:val="001946A6"/>
    <w:rsid w:val="0019499C"/>
    <w:rsid w:val="00194BD3"/>
    <w:rsid w:val="00194FE9"/>
    <w:rsid w:val="00194FEB"/>
    <w:rsid w:val="001950A1"/>
    <w:rsid w:val="001957E3"/>
    <w:rsid w:val="001958B7"/>
    <w:rsid w:val="001959B5"/>
    <w:rsid w:val="00195A8D"/>
    <w:rsid w:val="00195BB4"/>
    <w:rsid w:val="00195EE9"/>
    <w:rsid w:val="0019606E"/>
    <w:rsid w:val="0019658A"/>
    <w:rsid w:val="00196731"/>
    <w:rsid w:val="001967D1"/>
    <w:rsid w:val="001968C8"/>
    <w:rsid w:val="00196CBB"/>
    <w:rsid w:val="001971FD"/>
    <w:rsid w:val="0019728F"/>
    <w:rsid w:val="00197477"/>
    <w:rsid w:val="0019753A"/>
    <w:rsid w:val="00197942"/>
    <w:rsid w:val="00197E37"/>
    <w:rsid w:val="00197EC9"/>
    <w:rsid w:val="00197EEF"/>
    <w:rsid w:val="001A012D"/>
    <w:rsid w:val="001A01BA"/>
    <w:rsid w:val="001A0F52"/>
    <w:rsid w:val="001A113D"/>
    <w:rsid w:val="001A13F4"/>
    <w:rsid w:val="001A1616"/>
    <w:rsid w:val="001A17B3"/>
    <w:rsid w:val="001A1BBB"/>
    <w:rsid w:val="001A1DDE"/>
    <w:rsid w:val="001A237D"/>
    <w:rsid w:val="001A28CA"/>
    <w:rsid w:val="001A2E6A"/>
    <w:rsid w:val="001A310C"/>
    <w:rsid w:val="001A317E"/>
    <w:rsid w:val="001A3777"/>
    <w:rsid w:val="001A38D1"/>
    <w:rsid w:val="001A3AFE"/>
    <w:rsid w:val="001A3C89"/>
    <w:rsid w:val="001A3ECA"/>
    <w:rsid w:val="001A3F1C"/>
    <w:rsid w:val="001A413E"/>
    <w:rsid w:val="001A43A7"/>
    <w:rsid w:val="001A43C1"/>
    <w:rsid w:val="001A4535"/>
    <w:rsid w:val="001A45BE"/>
    <w:rsid w:val="001A4603"/>
    <w:rsid w:val="001A4628"/>
    <w:rsid w:val="001A475E"/>
    <w:rsid w:val="001A4A03"/>
    <w:rsid w:val="001A4E31"/>
    <w:rsid w:val="001A4F0C"/>
    <w:rsid w:val="001A53B4"/>
    <w:rsid w:val="001A584C"/>
    <w:rsid w:val="001A58B9"/>
    <w:rsid w:val="001A58BC"/>
    <w:rsid w:val="001A5AD8"/>
    <w:rsid w:val="001A5C8F"/>
    <w:rsid w:val="001A5CFA"/>
    <w:rsid w:val="001A5DDC"/>
    <w:rsid w:val="001A5E9A"/>
    <w:rsid w:val="001A5FF9"/>
    <w:rsid w:val="001A623D"/>
    <w:rsid w:val="001A6678"/>
    <w:rsid w:val="001A6740"/>
    <w:rsid w:val="001A685C"/>
    <w:rsid w:val="001A6A4A"/>
    <w:rsid w:val="001A735E"/>
    <w:rsid w:val="001A7921"/>
    <w:rsid w:val="001A7A5C"/>
    <w:rsid w:val="001A7A74"/>
    <w:rsid w:val="001A7C0B"/>
    <w:rsid w:val="001A7C7F"/>
    <w:rsid w:val="001A7F06"/>
    <w:rsid w:val="001B08BB"/>
    <w:rsid w:val="001B0DA8"/>
    <w:rsid w:val="001B1054"/>
    <w:rsid w:val="001B1744"/>
    <w:rsid w:val="001B1789"/>
    <w:rsid w:val="001B1ADF"/>
    <w:rsid w:val="001B1AEF"/>
    <w:rsid w:val="001B1C98"/>
    <w:rsid w:val="001B213C"/>
    <w:rsid w:val="001B21B0"/>
    <w:rsid w:val="001B2399"/>
    <w:rsid w:val="001B2566"/>
    <w:rsid w:val="001B25B9"/>
    <w:rsid w:val="001B25EC"/>
    <w:rsid w:val="001B2607"/>
    <w:rsid w:val="001B2786"/>
    <w:rsid w:val="001B2E90"/>
    <w:rsid w:val="001B2EA2"/>
    <w:rsid w:val="001B3356"/>
    <w:rsid w:val="001B35E1"/>
    <w:rsid w:val="001B3995"/>
    <w:rsid w:val="001B39A7"/>
    <w:rsid w:val="001B3B0A"/>
    <w:rsid w:val="001B3C07"/>
    <w:rsid w:val="001B3D1E"/>
    <w:rsid w:val="001B3F16"/>
    <w:rsid w:val="001B4198"/>
    <w:rsid w:val="001B4765"/>
    <w:rsid w:val="001B4D29"/>
    <w:rsid w:val="001B4E3D"/>
    <w:rsid w:val="001B4EB2"/>
    <w:rsid w:val="001B4F27"/>
    <w:rsid w:val="001B4FB5"/>
    <w:rsid w:val="001B5036"/>
    <w:rsid w:val="001B5196"/>
    <w:rsid w:val="001B5288"/>
    <w:rsid w:val="001B55C9"/>
    <w:rsid w:val="001B55F9"/>
    <w:rsid w:val="001B5DF7"/>
    <w:rsid w:val="001B62C3"/>
    <w:rsid w:val="001B6335"/>
    <w:rsid w:val="001B67F3"/>
    <w:rsid w:val="001B69BE"/>
    <w:rsid w:val="001B69F3"/>
    <w:rsid w:val="001B6CDC"/>
    <w:rsid w:val="001B70EF"/>
    <w:rsid w:val="001B7628"/>
    <w:rsid w:val="001B792B"/>
    <w:rsid w:val="001B7A0B"/>
    <w:rsid w:val="001B7A42"/>
    <w:rsid w:val="001B7A64"/>
    <w:rsid w:val="001B7E07"/>
    <w:rsid w:val="001B7EB1"/>
    <w:rsid w:val="001B7F80"/>
    <w:rsid w:val="001C03F3"/>
    <w:rsid w:val="001C07F6"/>
    <w:rsid w:val="001C08D2"/>
    <w:rsid w:val="001C0A87"/>
    <w:rsid w:val="001C0B63"/>
    <w:rsid w:val="001C0FC4"/>
    <w:rsid w:val="001C1226"/>
    <w:rsid w:val="001C132F"/>
    <w:rsid w:val="001C16DA"/>
    <w:rsid w:val="001C170A"/>
    <w:rsid w:val="001C1A22"/>
    <w:rsid w:val="001C1E72"/>
    <w:rsid w:val="001C1FBA"/>
    <w:rsid w:val="001C264E"/>
    <w:rsid w:val="001C2739"/>
    <w:rsid w:val="001C274A"/>
    <w:rsid w:val="001C2E3A"/>
    <w:rsid w:val="001C3036"/>
    <w:rsid w:val="001C3455"/>
    <w:rsid w:val="001C3971"/>
    <w:rsid w:val="001C3A7C"/>
    <w:rsid w:val="001C3B69"/>
    <w:rsid w:val="001C4418"/>
    <w:rsid w:val="001C45D3"/>
    <w:rsid w:val="001C469A"/>
    <w:rsid w:val="001C476E"/>
    <w:rsid w:val="001C485D"/>
    <w:rsid w:val="001C4CD9"/>
    <w:rsid w:val="001C4F96"/>
    <w:rsid w:val="001C512C"/>
    <w:rsid w:val="001C5635"/>
    <w:rsid w:val="001C587C"/>
    <w:rsid w:val="001C5A27"/>
    <w:rsid w:val="001C5FD0"/>
    <w:rsid w:val="001C62C2"/>
    <w:rsid w:val="001C62F9"/>
    <w:rsid w:val="001C64F6"/>
    <w:rsid w:val="001C669B"/>
    <w:rsid w:val="001C6792"/>
    <w:rsid w:val="001C6BD4"/>
    <w:rsid w:val="001C6F9C"/>
    <w:rsid w:val="001C6FC7"/>
    <w:rsid w:val="001C6FDA"/>
    <w:rsid w:val="001C732E"/>
    <w:rsid w:val="001C7A11"/>
    <w:rsid w:val="001D014E"/>
    <w:rsid w:val="001D0182"/>
    <w:rsid w:val="001D075D"/>
    <w:rsid w:val="001D0AC3"/>
    <w:rsid w:val="001D0E5E"/>
    <w:rsid w:val="001D0FD2"/>
    <w:rsid w:val="001D1124"/>
    <w:rsid w:val="001D13BA"/>
    <w:rsid w:val="001D13D0"/>
    <w:rsid w:val="001D16A6"/>
    <w:rsid w:val="001D17F4"/>
    <w:rsid w:val="001D188B"/>
    <w:rsid w:val="001D1BF3"/>
    <w:rsid w:val="001D1C4D"/>
    <w:rsid w:val="001D2261"/>
    <w:rsid w:val="001D23FE"/>
    <w:rsid w:val="001D24E3"/>
    <w:rsid w:val="001D2596"/>
    <w:rsid w:val="001D2A1C"/>
    <w:rsid w:val="001D2B07"/>
    <w:rsid w:val="001D2C62"/>
    <w:rsid w:val="001D2CC6"/>
    <w:rsid w:val="001D2D05"/>
    <w:rsid w:val="001D3537"/>
    <w:rsid w:val="001D3931"/>
    <w:rsid w:val="001D39A8"/>
    <w:rsid w:val="001D3A87"/>
    <w:rsid w:val="001D471A"/>
    <w:rsid w:val="001D4BFC"/>
    <w:rsid w:val="001D4C03"/>
    <w:rsid w:val="001D569A"/>
    <w:rsid w:val="001D5891"/>
    <w:rsid w:val="001D5D38"/>
    <w:rsid w:val="001D5EB4"/>
    <w:rsid w:val="001D616C"/>
    <w:rsid w:val="001D6A22"/>
    <w:rsid w:val="001D706C"/>
    <w:rsid w:val="001D7310"/>
    <w:rsid w:val="001D7346"/>
    <w:rsid w:val="001D7560"/>
    <w:rsid w:val="001D7728"/>
    <w:rsid w:val="001D77A2"/>
    <w:rsid w:val="001D7FE2"/>
    <w:rsid w:val="001E01EE"/>
    <w:rsid w:val="001E061F"/>
    <w:rsid w:val="001E0C03"/>
    <w:rsid w:val="001E0C28"/>
    <w:rsid w:val="001E0E06"/>
    <w:rsid w:val="001E0E0E"/>
    <w:rsid w:val="001E1113"/>
    <w:rsid w:val="001E1217"/>
    <w:rsid w:val="001E1804"/>
    <w:rsid w:val="001E1B34"/>
    <w:rsid w:val="001E1BD1"/>
    <w:rsid w:val="001E1C08"/>
    <w:rsid w:val="001E1C75"/>
    <w:rsid w:val="001E1E91"/>
    <w:rsid w:val="001E2120"/>
    <w:rsid w:val="001E24E0"/>
    <w:rsid w:val="001E263C"/>
    <w:rsid w:val="001E2858"/>
    <w:rsid w:val="001E2FC9"/>
    <w:rsid w:val="001E3171"/>
    <w:rsid w:val="001E3AB8"/>
    <w:rsid w:val="001E3B1D"/>
    <w:rsid w:val="001E3D8B"/>
    <w:rsid w:val="001E42ED"/>
    <w:rsid w:val="001E455C"/>
    <w:rsid w:val="001E467B"/>
    <w:rsid w:val="001E4B3A"/>
    <w:rsid w:val="001E4F42"/>
    <w:rsid w:val="001E50DA"/>
    <w:rsid w:val="001E5275"/>
    <w:rsid w:val="001E535C"/>
    <w:rsid w:val="001E53C0"/>
    <w:rsid w:val="001E54DC"/>
    <w:rsid w:val="001E568F"/>
    <w:rsid w:val="001E5BF2"/>
    <w:rsid w:val="001E5D77"/>
    <w:rsid w:val="001E6013"/>
    <w:rsid w:val="001E61F5"/>
    <w:rsid w:val="001E6703"/>
    <w:rsid w:val="001E690F"/>
    <w:rsid w:val="001E6973"/>
    <w:rsid w:val="001E6A5B"/>
    <w:rsid w:val="001E6EA1"/>
    <w:rsid w:val="001E7058"/>
    <w:rsid w:val="001E70AE"/>
    <w:rsid w:val="001E7212"/>
    <w:rsid w:val="001E736A"/>
    <w:rsid w:val="001E7786"/>
    <w:rsid w:val="001E789C"/>
    <w:rsid w:val="001E79B8"/>
    <w:rsid w:val="001E7A25"/>
    <w:rsid w:val="001E7E55"/>
    <w:rsid w:val="001E7EF3"/>
    <w:rsid w:val="001F018B"/>
    <w:rsid w:val="001F05AF"/>
    <w:rsid w:val="001F05C8"/>
    <w:rsid w:val="001F07FE"/>
    <w:rsid w:val="001F0B40"/>
    <w:rsid w:val="001F1011"/>
    <w:rsid w:val="001F12B2"/>
    <w:rsid w:val="001F12C2"/>
    <w:rsid w:val="001F133D"/>
    <w:rsid w:val="001F14F6"/>
    <w:rsid w:val="001F15CE"/>
    <w:rsid w:val="001F180A"/>
    <w:rsid w:val="001F1934"/>
    <w:rsid w:val="001F1938"/>
    <w:rsid w:val="001F1D58"/>
    <w:rsid w:val="001F2002"/>
    <w:rsid w:val="001F3449"/>
    <w:rsid w:val="001F35C9"/>
    <w:rsid w:val="001F375A"/>
    <w:rsid w:val="001F3A62"/>
    <w:rsid w:val="001F3B03"/>
    <w:rsid w:val="001F3BAE"/>
    <w:rsid w:val="001F3BDD"/>
    <w:rsid w:val="001F3CDC"/>
    <w:rsid w:val="001F3DC3"/>
    <w:rsid w:val="001F415C"/>
    <w:rsid w:val="001F4163"/>
    <w:rsid w:val="001F4195"/>
    <w:rsid w:val="001F42B0"/>
    <w:rsid w:val="001F4901"/>
    <w:rsid w:val="001F4A6E"/>
    <w:rsid w:val="001F4F88"/>
    <w:rsid w:val="001F50B7"/>
    <w:rsid w:val="001F547E"/>
    <w:rsid w:val="001F55B0"/>
    <w:rsid w:val="001F5687"/>
    <w:rsid w:val="001F58CA"/>
    <w:rsid w:val="001F599C"/>
    <w:rsid w:val="001F5C62"/>
    <w:rsid w:val="001F5F58"/>
    <w:rsid w:val="001F600D"/>
    <w:rsid w:val="001F6285"/>
    <w:rsid w:val="001F697E"/>
    <w:rsid w:val="001F6BC5"/>
    <w:rsid w:val="001F7001"/>
    <w:rsid w:val="001F70C7"/>
    <w:rsid w:val="001F7123"/>
    <w:rsid w:val="001F7309"/>
    <w:rsid w:val="001F732E"/>
    <w:rsid w:val="001F74F5"/>
    <w:rsid w:val="001F7DAA"/>
    <w:rsid w:val="002006A9"/>
    <w:rsid w:val="00200AA3"/>
    <w:rsid w:val="00200B50"/>
    <w:rsid w:val="00200EC6"/>
    <w:rsid w:val="0020178D"/>
    <w:rsid w:val="002019FA"/>
    <w:rsid w:val="00201AC6"/>
    <w:rsid w:val="00201F1F"/>
    <w:rsid w:val="0020203A"/>
    <w:rsid w:val="002022C5"/>
    <w:rsid w:val="002027AE"/>
    <w:rsid w:val="00202830"/>
    <w:rsid w:val="00202EBF"/>
    <w:rsid w:val="00203388"/>
    <w:rsid w:val="002035E8"/>
    <w:rsid w:val="00203E7D"/>
    <w:rsid w:val="00203EA0"/>
    <w:rsid w:val="00204548"/>
    <w:rsid w:val="002045B1"/>
    <w:rsid w:val="00204AC5"/>
    <w:rsid w:val="00204B6D"/>
    <w:rsid w:val="00204D9D"/>
    <w:rsid w:val="00204DBB"/>
    <w:rsid w:val="00204E6A"/>
    <w:rsid w:val="00205339"/>
    <w:rsid w:val="00205558"/>
    <w:rsid w:val="00205A96"/>
    <w:rsid w:val="00205CF6"/>
    <w:rsid w:val="00205DC2"/>
    <w:rsid w:val="00205E1D"/>
    <w:rsid w:val="00205F0B"/>
    <w:rsid w:val="00205FEA"/>
    <w:rsid w:val="00206D09"/>
    <w:rsid w:val="00206E8F"/>
    <w:rsid w:val="002074D5"/>
    <w:rsid w:val="0020752D"/>
    <w:rsid w:val="00207908"/>
    <w:rsid w:val="00207A71"/>
    <w:rsid w:val="00207B96"/>
    <w:rsid w:val="00207BF0"/>
    <w:rsid w:val="00207C5F"/>
    <w:rsid w:val="00207D8D"/>
    <w:rsid w:val="00207F57"/>
    <w:rsid w:val="00210174"/>
    <w:rsid w:val="00210524"/>
    <w:rsid w:val="0021056F"/>
    <w:rsid w:val="0021079F"/>
    <w:rsid w:val="00210BAF"/>
    <w:rsid w:val="00211118"/>
    <w:rsid w:val="002112DE"/>
    <w:rsid w:val="00211981"/>
    <w:rsid w:val="00211C3F"/>
    <w:rsid w:val="002120FA"/>
    <w:rsid w:val="00212891"/>
    <w:rsid w:val="00212E1F"/>
    <w:rsid w:val="0021349D"/>
    <w:rsid w:val="002134D3"/>
    <w:rsid w:val="00213E07"/>
    <w:rsid w:val="0021429E"/>
    <w:rsid w:val="00214517"/>
    <w:rsid w:val="002146F5"/>
    <w:rsid w:val="00215008"/>
    <w:rsid w:val="002150B3"/>
    <w:rsid w:val="002150C2"/>
    <w:rsid w:val="00216484"/>
    <w:rsid w:val="002166DB"/>
    <w:rsid w:val="00216DA7"/>
    <w:rsid w:val="00216EB1"/>
    <w:rsid w:val="00217259"/>
    <w:rsid w:val="002172F1"/>
    <w:rsid w:val="00217695"/>
    <w:rsid w:val="00217716"/>
    <w:rsid w:val="00217915"/>
    <w:rsid w:val="00217A3D"/>
    <w:rsid w:val="00217B42"/>
    <w:rsid w:val="00217B6B"/>
    <w:rsid w:val="002200D4"/>
    <w:rsid w:val="002204DB"/>
    <w:rsid w:val="00220611"/>
    <w:rsid w:val="00220662"/>
    <w:rsid w:val="00220784"/>
    <w:rsid w:val="00220B79"/>
    <w:rsid w:val="00220E55"/>
    <w:rsid w:val="00220F0F"/>
    <w:rsid w:val="00220F7A"/>
    <w:rsid w:val="0022101F"/>
    <w:rsid w:val="002211C6"/>
    <w:rsid w:val="00221248"/>
    <w:rsid w:val="0022146E"/>
    <w:rsid w:val="00221929"/>
    <w:rsid w:val="0022196A"/>
    <w:rsid w:val="00221975"/>
    <w:rsid w:val="00221CFA"/>
    <w:rsid w:val="00221F09"/>
    <w:rsid w:val="00222130"/>
    <w:rsid w:val="00222132"/>
    <w:rsid w:val="0022236F"/>
    <w:rsid w:val="00222C5F"/>
    <w:rsid w:val="00222E3B"/>
    <w:rsid w:val="0022311F"/>
    <w:rsid w:val="00223FCB"/>
    <w:rsid w:val="002245CC"/>
    <w:rsid w:val="00224914"/>
    <w:rsid w:val="0022538B"/>
    <w:rsid w:val="002257E1"/>
    <w:rsid w:val="00225879"/>
    <w:rsid w:val="00225EFE"/>
    <w:rsid w:val="0022623F"/>
    <w:rsid w:val="002263B7"/>
    <w:rsid w:val="002264E4"/>
    <w:rsid w:val="002267E3"/>
    <w:rsid w:val="00226ADD"/>
    <w:rsid w:val="00226BEB"/>
    <w:rsid w:val="00226C22"/>
    <w:rsid w:val="00226D83"/>
    <w:rsid w:val="00226E92"/>
    <w:rsid w:val="00226FA0"/>
    <w:rsid w:val="00227171"/>
    <w:rsid w:val="002273C0"/>
    <w:rsid w:val="002274D8"/>
    <w:rsid w:val="002274E3"/>
    <w:rsid w:val="00227AB8"/>
    <w:rsid w:val="00227C82"/>
    <w:rsid w:val="002300A6"/>
    <w:rsid w:val="002303B5"/>
    <w:rsid w:val="0023069C"/>
    <w:rsid w:val="00230825"/>
    <w:rsid w:val="00230928"/>
    <w:rsid w:val="00230983"/>
    <w:rsid w:val="00230D82"/>
    <w:rsid w:val="00230F67"/>
    <w:rsid w:val="00231152"/>
    <w:rsid w:val="00231191"/>
    <w:rsid w:val="002311CB"/>
    <w:rsid w:val="00231242"/>
    <w:rsid w:val="00231331"/>
    <w:rsid w:val="00231413"/>
    <w:rsid w:val="002315A2"/>
    <w:rsid w:val="002315DC"/>
    <w:rsid w:val="002315F9"/>
    <w:rsid w:val="0023161B"/>
    <w:rsid w:val="002317C2"/>
    <w:rsid w:val="00231BC6"/>
    <w:rsid w:val="002321D4"/>
    <w:rsid w:val="002321F3"/>
    <w:rsid w:val="002322F3"/>
    <w:rsid w:val="00232622"/>
    <w:rsid w:val="00232AB2"/>
    <w:rsid w:val="00232AFD"/>
    <w:rsid w:val="00232F5F"/>
    <w:rsid w:val="002331B7"/>
    <w:rsid w:val="0023338F"/>
    <w:rsid w:val="00233C1D"/>
    <w:rsid w:val="00233C56"/>
    <w:rsid w:val="00234200"/>
    <w:rsid w:val="00234894"/>
    <w:rsid w:val="002348E9"/>
    <w:rsid w:val="00234E78"/>
    <w:rsid w:val="00234EEB"/>
    <w:rsid w:val="00235093"/>
    <w:rsid w:val="00235248"/>
    <w:rsid w:val="002354AC"/>
    <w:rsid w:val="002355D4"/>
    <w:rsid w:val="0023596A"/>
    <w:rsid w:val="00235A33"/>
    <w:rsid w:val="00235A86"/>
    <w:rsid w:val="00235C0B"/>
    <w:rsid w:val="00235CB8"/>
    <w:rsid w:val="00235D05"/>
    <w:rsid w:val="00235E2F"/>
    <w:rsid w:val="00235EBA"/>
    <w:rsid w:val="00235F2B"/>
    <w:rsid w:val="002360F7"/>
    <w:rsid w:val="00236192"/>
    <w:rsid w:val="002362EF"/>
    <w:rsid w:val="00236377"/>
    <w:rsid w:val="002363B3"/>
    <w:rsid w:val="00236792"/>
    <w:rsid w:val="00236E27"/>
    <w:rsid w:val="00236F9F"/>
    <w:rsid w:val="002370F6"/>
    <w:rsid w:val="00237579"/>
    <w:rsid w:val="002376E5"/>
    <w:rsid w:val="00237991"/>
    <w:rsid w:val="002379D5"/>
    <w:rsid w:val="00237C9C"/>
    <w:rsid w:val="00237DD5"/>
    <w:rsid w:val="00237FD8"/>
    <w:rsid w:val="0024004D"/>
    <w:rsid w:val="00240217"/>
    <w:rsid w:val="0024021A"/>
    <w:rsid w:val="0024035E"/>
    <w:rsid w:val="002407DC"/>
    <w:rsid w:val="00240BC1"/>
    <w:rsid w:val="00240E36"/>
    <w:rsid w:val="00241080"/>
    <w:rsid w:val="00241360"/>
    <w:rsid w:val="00241682"/>
    <w:rsid w:val="002417F3"/>
    <w:rsid w:val="00241889"/>
    <w:rsid w:val="002418A8"/>
    <w:rsid w:val="0024198F"/>
    <w:rsid w:val="002419FD"/>
    <w:rsid w:val="00241A10"/>
    <w:rsid w:val="00241BA0"/>
    <w:rsid w:val="00241E61"/>
    <w:rsid w:val="0024212E"/>
    <w:rsid w:val="002421C3"/>
    <w:rsid w:val="002425AA"/>
    <w:rsid w:val="002426D5"/>
    <w:rsid w:val="0024298A"/>
    <w:rsid w:val="00242BFA"/>
    <w:rsid w:val="002430BB"/>
    <w:rsid w:val="002430FE"/>
    <w:rsid w:val="00243865"/>
    <w:rsid w:val="00243957"/>
    <w:rsid w:val="00243D8D"/>
    <w:rsid w:val="00243EBF"/>
    <w:rsid w:val="0024432E"/>
    <w:rsid w:val="002443CD"/>
    <w:rsid w:val="00244F39"/>
    <w:rsid w:val="00245036"/>
    <w:rsid w:val="0024517E"/>
    <w:rsid w:val="00245A85"/>
    <w:rsid w:val="00245DEC"/>
    <w:rsid w:val="00245F4D"/>
    <w:rsid w:val="00246368"/>
    <w:rsid w:val="002463A0"/>
    <w:rsid w:val="002468CC"/>
    <w:rsid w:val="00246937"/>
    <w:rsid w:val="00246938"/>
    <w:rsid w:val="00246EF7"/>
    <w:rsid w:val="0024725E"/>
    <w:rsid w:val="002477C8"/>
    <w:rsid w:val="00247949"/>
    <w:rsid w:val="00247B4D"/>
    <w:rsid w:val="00247B7A"/>
    <w:rsid w:val="00247C8C"/>
    <w:rsid w:val="00247F3A"/>
    <w:rsid w:val="002500B4"/>
    <w:rsid w:val="00250528"/>
    <w:rsid w:val="00250530"/>
    <w:rsid w:val="002505B8"/>
    <w:rsid w:val="00250672"/>
    <w:rsid w:val="00250736"/>
    <w:rsid w:val="002508DD"/>
    <w:rsid w:val="00250EB8"/>
    <w:rsid w:val="002510DA"/>
    <w:rsid w:val="002512B4"/>
    <w:rsid w:val="00251E94"/>
    <w:rsid w:val="00251F41"/>
    <w:rsid w:val="0025219F"/>
    <w:rsid w:val="00252208"/>
    <w:rsid w:val="00252237"/>
    <w:rsid w:val="0025248F"/>
    <w:rsid w:val="002525C6"/>
    <w:rsid w:val="00252677"/>
    <w:rsid w:val="00252704"/>
    <w:rsid w:val="00252CD6"/>
    <w:rsid w:val="00252F8F"/>
    <w:rsid w:val="0025347C"/>
    <w:rsid w:val="00253595"/>
    <w:rsid w:val="00253D47"/>
    <w:rsid w:val="002542A7"/>
    <w:rsid w:val="0025451A"/>
    <w:rsid w:val="0025465E"/>
    <w:rsid w:val="0025471E"/>
    <w:rsid w:val="00254E05"/>
    <w:rsid w:val="00254F20"/>
    <w:rsid w:val="00255225"/>
    <w:rsid w:val="00255245"/>
    <w:rsid w:val="00255399"/>
    <w:rsid w:val="00255AD0"/>
    <w:rsid w:val="00255E17"/>
    <w:rsid w:val="00255EDC"/>
    <w:rsid w:val="00255F15"/>
    <w:rsid w:val="00256224"/>
    <w:rsid w:val="00256272"/>
    <w:rsid w:val="00256643"/>
    <w:rsid w:val="0025688D"/>
    <w:rsid w:val="00256D56"/>
    <w:rsid w:val="00256D58"/>
    <w:rsid w:val="00256ECE"/>
    <w:rsid w:val="00256F2A"/>
    <w:rsid w:val="0025733D"/>
    <w:rsid w:val="00257511"/>
    <w:rsid w:val="002576F4"/>
    <w:rsid w:val="00257866"/>
    <w:rsid w:val="002579A2"/>
    <w:rsid w:val="00257BD4"/>
    <w:rsid w:val="00257E2F"/>
    <w:rsid w:val="00257EAE"/>
    <w:rsid w:val="00260736"/>
    <w:rsid w:val="002607A7"/>
    <w:rsid w:val="002608D9"/>
    <w:rsid w:val="00260B5C"/>
    <w:rsid w:val="00260C4A"/>
    <w:rsid w:val="00260EA6"/>
    <w:rsid w:val="002612AD"/>
    <w:rsid w:val="00261510"/>
    <w:rsid w:val="0026154C"/>
    <w:rsid w:val="0026173B"/>
    <w:rsid w:val="00261F1B"/>
    <w:rsid w:val="0026201A"/>
    <w:rsid w:val="002625CF"/>
    <w:rsid w:val="002626FD"/>
    <w:rsid w:val="00262DC2"/>
    <w:rsid w:val="002632DD"/>
    <w:rsid w:val="00263623"/>
    <w:rsid w:val="00263675"/>
    <w:rsid w:val="00263767"/>
    <w:rsid w:val="0026399A"/>
    <w:rsid w:val="00263F81"/>
    <w:rsid w:val="0026438D"/>
    <w:rsid w:val="00264598"/>
    <w:rsid w:val="00264AA3"/>
    <w:rsid w:val="00264D55"/>
    <w:rsid w:val="00264DAB"/>
    <w:rsid w:val="00264E51"/>
    <w:rsid w:val="00264E53"/>
    <w:rsid w:val="00265040"/>
    <w:rsid w:val="00265125"/>
    <w:rsid w:val="0026518C"/>
    <w:rsid w:val="00265323"/>
    <w:rsid w:val="002656A8"/>
    <w:rsid w:val="00265711"/>
    <w:rsid w:val="002657AE"/>
    <w:rsid w:val="002657DC"/>
    <w:rsid w:val="002659F4"/>
    <w:rsid w:val="00265A63"/>
    <w:rsid w:val="00265AF7"/>
    <w:rsid w:val="00265FCD"/>
    <w:rsid w:val="00265FF0"/>
    <w:rsid w:val="00266387"/>
    <w:rsid w:val="0026638E"/>
    <w:rsid w:val="00266493"/>
    <w:rsid w:val="00266583"/>
    <w:rsid w:val="00266703"/>
    <w:rsid w:val="00266B5C"/>
    <w:rsid w:val="00266BBB"/>
    <w:rsid w:val="00267094"/>
    <w:rsid w:val="002670EA"/>
    <w:rsid w:val="00267362"/>
    <w:rsid w:val="002675F8"/>
    <w:rsid w:val="002675FE"/>
    <w:rsid w:val="00267635"/>
    <w:rsid w:val="00267741"/>
    <w:rsid w:val="0026798A"/>
    <w:rsid w:val="00267AC9"/>
    <w:rsid w:val="00270361"/>
    <w:rsid w:val="00270762"/>
    <w:rsid w:val="002707C6"/>
    <w:rsid w:val="00270873"/>
    <w:rsid w:val="00270997"/>
    <w:rsid w:val="00270A77"/>
    <w:rsid w:val="00270E7C"/>
    <w:rsid w:val="00270F11"/>
    <w:rsid w:val="0027101D"/>
    <w:rsid w:val="00271217"/>
    <w:rsid w:val="00271230"/>
    <w:rsid w:val="00271310"/>
    <w:rsid w:val="00271443"/>
    <w:rsid w:val="00271554"/>
    <w:rsid w:val="00271D1B"/>
    <w:rsid w:val="00271E14"/>
    <w:rsid w:val="0027202D"/>
    <w:rsid w:val="002720D0"/>
    <w:rsid w:val="00272542"/>
    <w:rsid w:val="0027274A"/>
    <w:rsid w:val="00272B50"/>
    <w:rsid w:val="00272D00"/>
    <w:rsid w:val="00272FF8"/>
    <w:rsid w:val="00273331"/>
    <w:rsid w:val="00273434"/>
    <w:rsid w:val="00273B78"/>
    <w:rsid w:val="00273CB1"/>
    <w:rsid w:val="00273EAB"/>
    <w:rsid w:val="00274304"/>
    <w:rsid w:val="002744F4"/>
    <w:rsid w:val="00274771"/>
    <w:rsid w:val="00274D80"/>
    <w:rsid w:val="00275011"/>
    <w:rsid w:val="00275047"/>
    <w:rsid w:val="002751CF"/>
    <w:rsid w:val="002751DC"/>
    <w:rsid w:val="002751F8"/>
    <w:rsid w:val="00275322"/>
    <w:rsid w:val="0027562F"/>
    <w:rsid w:val="00275680"/>
    <w:rsid w:val="00275917"/>
    <w:rsid w:val="00275ADF"/>
    <w:rsid w:val="00275F65"/>
    <w:rsid w:val="002761ED"/>
    <w:rsid w:val="002763EF"/>
    <w:rsid w:val="0027640B"/>
    <w:rsid w:val="0027642F"/>
    <w:rsid w:val="0027656E"/>
    <w:rsid w:val="00276739"/>
    <w:rsid w:val="00276C31"/>
    <w:rsid w:val="0027723A"/>
    <w:rsid w:val="002772D9"/>
    <w:rsid w:val="0027735F"/>
    <w:rsid w:val="0027798E"/>
    <w:rsid w:val="00277DC9"/>
    <w:rsid w:val="00277E00"/>
    <w:rsid w:val="00277EF7"/>
    <w:rsid w:val="002803D1"/>
    <w:rsid w:val="00280655"/>
    <w:rsid w:val="00280DDE"/>
    <w:rsid w:val="002812CD"/>
    <w:rsid w:val="00281405"/>
    <w:rsid w:val="002814EF"/>
    <w:rsid w:val="002818A6"/>
    <w:rsid w:val="002818D0"/>
    <w:rsid w:val="00281914"/>
    <w:rsid w:val="00281975"/>
    <w:rsid w:val="002819EB"/>
    <w:rsid w:val="00281E38"/>
    <w:rsid w:val="0028203F"/>
    <w:rsid w:val="0028244F"/>
    <w:rsid w:val="002828D7"/>
    <w:rsid w:val="00282A55"/>
    <w:rsid w:val="00282B03"/>
    <w:rsid w:val="00282F47"/>
    <w:rsid w:val="00282FC0"/>
    <w:rsid w:val="0028334C"/>
    <w:rsid w:val="002833F4"/>
    <w:rsid w:val="0028367B"/>
    <w:rsid w:val="00283A0B"/>
    <w:rsid w:val="00283BF3"/>
    <w:rsid w:val="00283FC5"/>
    <w:rsid w:val="00284111"/>
    <w:rsid w:val="00284811"/>
    <w:rsid w:val="00284B5F"/>
    <w:rsid w:val="00284E00"/>
    <w:rsid w:val="00284E38"/>
    <w:rsid w:val="00284EB6"/>
    <w:rsid w:val="00285584"/>
    <w:rsid w:val="00285613"/>
    <w:rsid w:val="00285BFD"/>
    <w:rsid w:val="0028619A"/>
    <w:rsid w:val="00286587"/>
    <w:rsid w:val="0028663C"/>
    <w:rsid w:val="00286853"/>
    <w:rsid w:val="00286BBA"/>
    <w:rsid w:val="00287010"/>
    <w:rsid w:val="002876AF"/>
    <w:rsid w:val="002876C9"/>
    <w:rsid w:val="00287863"/>
    <w:rsid w:val="00287875"/>
    <w:rsid w:val="00290225"/>
    <w:rsid w:val="0029043F"/>
    <w:rsid w:val="00290686"/>
    <w:rsid w:val="00290945"/>
    <w:rsid w:val="00290AB1"/>
    <w:rsid w:val="00290C7B"/>
    <w:rsid w:val="00290EEE"/>
    <w:rsid w:val="00290F2D"/>
    <w:rsid w:val="00291586"/>
    <w:rsid w:val="00291FD7"/>
    <w:rsid w:val="00291FF6"/>
    <w:rsid w:val="002920B8"/>
    <w:rsid w:val="0029223E"/>
    <w:rsid w:val="002922E6"/>
    <w:rsid w:val="00292690"/>
    <w:rsid w:val="002928AE"/>
    <w:rsid w:val="00292B13"/>
    <w:rsid w:val="00292C39"/>
    <w:rsid w:val="00292E24"/>
    <w:rsid w:val="00292E38"/>
    <w:rsid w:val="00292E9E"/>
    <w:rsid w:val="0029317B"/>
    <w:rsid w:val="002933B2"/>
    <w:rsid w:val="002934BD"/>
    <w:rsid w:val="0029390F"/>
    <w:rsid w:val="00293A1D"/>
    <w:rsid w:val="00293BA3"/>
    <w:rsid w:val="00293BBA"/>
    <w:rsid w:val="00293D47"/>
    <w:rsid w:val="0029442E"/>
    <w:rsid w:val="0029452A"/>
    <w:rsid w:val="002945FC"/>
    <w:rsid w:val="00294652"/>
    <w:rsid w:val="002947FF"/>
    <w:rsid w:val="002949CC"/>
    <w:rsid w:val="00294B72"/>
    <w:rsid w:val="00294BB1"/>
    <w:rsid w:val="00294BE7"/>
    <w:rsid w:val="00294DE2"/>
    <w:rsid w:val="00294E7E"/>
    <w:rsid w:val="00295299"/>
    <w:rsid w:val="00295B79"/>
    <w:rsid w:val="00295E16"/>
    <w:rsid w:val="002961E3"/>
    <w:rsid w:val="0029700C"/>
    <w:rsid w:val="002974F0"/>
    <w:rsid w:val="002976EE"/>
    <w:rsid w:val="00297E81"/>
    <w:rsid w:val="002A00F7"/>
    <w:rsid w:val="002A03DA"/>
    <w:rsid w:val="002A0429"/>
    <w:rsid w:val="002A0491"/>
    <w:rsid w:val="002A057C"/>
    <w:rsid w:val="002A0CA6"/>
    <w:rsid w:val="002A0FE1"/>
    <w:rsid w:val="002A10AE"/>
    <w:rsid w:val="002A1124"/>
    <w:rsid w:val="002A1162"/>
    <w:rsid w:val="002A14F4"/>
    <w:rsid w:val="002A17D3"/>
    <w:rsid w:val="002A1F83"/>
    <w:rsid w:val="002A23A5"/>
    <w:rsid w:val="002A2493"/>
    <w:rsid w:val="002A2792"/>
    <w:rsid w:val="002A321A"/>
    <w:rsid w:val="002A32CF"/>
    <w:rsid w:val="002A37F2"/>
    <w:rsid w:val="002A38E4"/>
    <w:rsid w:val="002A3D75"/>
    <w:rsid w:val="002A3DF0"/>
    <w:rsid w:val="002A402D"/>
    <w:rsid w:val="002A4462"/>
    <w:rsid w:val="002A483F"/>
    <w:rsid w:val="002A488D"/>
    <w:rsid w:val="002A4CEC"/>
    <w:rsid w:val="002A4D48"/>
    <w:rsid w:val="002A4FB8"/>
    <w:rsid w:val="002A54C0"/>
    <w:rsid w:val="002A5562"/>
    <w:rsid w:val="002A5584"/>
    <w:rsid w:val="002A5748"/>
    <w:rsid w:val="002A5AF5"/>
    <w:rsid w:val="002A5B6D"/>
    <w:rsid w:val="002A5CA7"/>
    <w:rsid w:val="002A65C4"/>
    <w:rsid w:val="002A6BF1"/>
    <w:rsid w:val="002A6F8F"/>
    <w:rsid w:val="002A73AF"/>
    <w:rsid w:val="002A759C"/>
    <w:rsid w:val="002A7BA5"/>
    <w:rsid w:val="002B0062"/>
    <w:rsid w:val="002B0131"/>
    <w:rsid w:val="002B036F"/>
    <w:rsid w:val="002B03C3"/>
    <w:rsid w:val="002B0883"/>
    <w:rsid w:val="002B0A0C"/>
    <w:rsid w:val="002B0A84"/>
    <w:rsid w:val="002B0B51"/>
    <w:rsid w:val="002B0BBD"/>
    <w:rsid w:val="002B0C58"/>
    <w:rsid w:val="002B0CC7"/>
    <w:rsid w:val="002B115E"/>
    <w:rsid w:val="002B11DC"/>
    <w:rsid w:val="002B15A3"/>
    <w:rsid w:val="002B1623"/>
    <w:rsid w:val="002B18BE"/>
    <w:rsid w:val="002B1989"/>
    <w:rsid w:val="002B1A37"/>
    <w:rsid w:val="002B2128"/>
    <w:rsid w:val="002B22E0"/>
    <w:rsid w:val="002B242C"/>
    <w:rsid w:val="002B25A7"/>
    <w:rsid w:val="002B2735"/>
    <w:rsid w:val="002B2A94"/>
    <w:rsid w:val="002B3207"/>
    <w:rsid w:val="002B3363"/>
    <w:rsid w:val="002B33AC"/>
    <w:rsid w:val="002B3424"/>
    <w:rsid w:val="002B3457"/>
    <w:rsid w:val="002B3977"/>
    <w:rsid w:val="002B3E7A"/>
    <w:rsid w:val="002B4307"/>
    <w:rsid w:val="002B432C"/>
    <w:rsid w:val="002B4561"/>
    <w:rsid w:val="002B45A3"/>
    <w:rsid w:val="002B4673"/>
    <w:rsid w:val="002B4902"/>
    <w:rsid w:val="002B4A1C"/>
    <w:rsid w:val="002B4CB0"/>
    <w:rsid w:val="002B4F7D"/>
    <w:rsid w:val="002B5003"/>
    <w:rsid w:val="002B5407"/>
    <w:rsid w:val="002B5488"/>
    <w:rsid w:val="002B5534"/>
    <w:rsid w:val="002B5566"/>
    <w:rsid w:val="002B5612"/>
    <w:rsid w:val="002B5796"/>
    <w:rsid w:val="002B57A5"/>
    <w:rsid w:val="002B5B84"/>
    <w:rsid w:val="002B610E"/>
    <w:rsid w:val="002B6428"/>
    <w:rsid w:val="002B64C3"/>
    <w:rsid w:val="002B68C2"/>
    <w:rsid w:val="002B6A01"/>
    <w:rsid w:val="002B6A68"/>
    <w:rsid w:val="002B6ACD"/>
    <w:rsid w:val="002B6C6D"/>
    <w:rsid w:val="002B6CF3"/>
    <w:rsid w:val="002B71B8"/>
    <w:rsid w:val="002B7276"/>
    <w:rsid w:val="002B7358"/>
    <w:rsid w:val="002B749B"/>
    <w:rsid w:val="002B7554"/>
    <w:rsid w:val="002B775D"/>
    <w:rsid w:val="002B78F2"/>
    <w:rsid w:val="002B7DC6"/>
    <w:rsid w:val="002B7EE6"/>
    <w:rsid w:val="002C06E2"/>
    <w:rsid w:val="002C06E8"/>
    <w:rsid w:val="002C0777"/>
    <w:rsid w:val="002C08A4"/>
    <w:rsid w:val="002C0B51"/>
    <w:rsid w:val="002C0CCE"/>
    <w:rsid w:val="002C0EA9"/>
    <w:rsid w:val="002C1357"/>
    <w:rsid w:val="002C13BE"/>
    <w:rsid w:val="002C1A78"/>
    <w:rsid w:val="002C1EAA"/>
    <w:rsid w:val="002C22CD"/>
    <w:rsid w:val="002C24E4"/>
    <w:rsid w:val="002C2511"/>
    <w:rsid w:val="002C2692"/>
    <w:rsid w:val="002C2BE1"/>
    <w:rsid w:val="002C2CA1"/>
    <w:rsid w:val="002C2F26"/>
    <w:rsid w:val="002C30F0"/>
    <w:rsid w:val="002C321E"/>
    <w:rsid w:val="002C348A"/>
    <w:rsid w:val="002C34B5"/>
    <w:rsid w:val="002C3C3A"/>
    <w:rsid w:val="002C3D3C"/>
    <w:rsid w:val="002C3DB9"/>
    <w:rsid w:val="002C3FC4"/>
    <w:rsid w:val="002C4045"/>
    <w:rsid w:val="002C40ED"/>
    <w:rsid w:val="002C452A"/>
    <w:rsid w:val="002C45A2"/>
    <w:rsid w:val="002C47D0"/>
    <w:rsid w:val="002C4AA5"/>
    <w:rsid w:val="002C4B90"/>
    <w:rsid w:val="002C4FA4"/>
    <w:rsid w:val="002C512E"/>
    <w:rsid w:val="002C5142"/>
    <w:rsid w:val="002C544C"/>
    <w:rsid w:val="002C5537"/>
    <w:rsid w:val="002C5984"/>
    <w:rsid w:val="002C5B78"/>
    <w:rsid w:val="002C5C17"/>
    <w:rsid w:val="002C5CA1"/>
    <w:rsid w:val="002C6341"/>
    <w:rsid w:val="002C6739"/>
    <w:rsid w:val="002C6963"/>
    <w:rsid w:val="002C6A44"/>
    <w:rsid w:val="002C6C4F"/>
    <w:rsid w:val="002C6EB1"/>
    <w:rsid w:val="002C700A"/>
    <w:rsid w:val="002C796E"/>
    <w:rsid w:val="002D002B"/>
    <w:rsid w:val="002D00E4"/>
    <w:rsid w:val="002D00EE"/>
    <w:rsid w:val="002D0775"/>
    <w:rsid w:val="002D08E1"/>
    <w:rsid w:val="002D096E"/>
    <w:rsid w:val="002D0FC3"/>
    <w:rsid w:val="002D1188"/>
    <w:rsid w:val="002D11BD"/>
    <w:rsid w:val="002D1204"/>
    <w:rsid w:val="002D12C3"/>
    <w:rsid w:val="002D16E9"/>
    <w:rsid w:val="002D1745"/>
    <w:rsid w:val="002D18E3"/>
    <w:rsid w:val="002D1927"/>
    <w:rsid w:val="002D19E7"/>
    <w:rsid w:val="002D1A34"/>
    <w:rsid w:val="002D1D9A"/>
    <w:rsid w:val="002D206E"/>
    <w:rsid w:val="002D22B0"/>
    <w:rsid w:val="002D2965"/>
    <w:rsid w:val="002D2F0E"/>
    <w:rsid w:val="002D2F51"/>
    <w:rsid w:val="002D2FEE"/>
    <w:rsid w:val="002D317E"/>
    <w:rsid w:val="002D3455"/>
    <w:rsid w:val="002D3623"/>
    <w:rsid w:val="002D39BC"/>
    <w:rsid w:val="002D3C42"/>
    <w:rsid w:val="002D3F93"/>
    <w:rsid w:val="002D458D"/>
    <w:rsid w:val="002D46A3"/>
    <w:rsid w:val="002D4706"/>
    <w:rsid w:val="002D4784"/>
    <w:rsid w:val="002D49A5"/>
    <w:rsid w:val="002D4B1A"/>
    <w:rsid w:val="002D4E37"/>
    <w:rsid w:val="002D51B3"/>
    <w:rsid w:val="002D536B"/>
    <w:rsid w:val="002D58B8"/>
    <w:rsid w:val="002D599F"/>
    <w:rsid w:val="002D5D8A"/>
    <w:rsid w:val="002D5DD6"/>
    <w:rsid w:val="002D5F26"/>
    <w:rsid w:val="002D5FAC"/>
    <w:rsid w:val="002D62BF"/>
    <w:rsid w:val="002D6428"/>
    <w:rsid w:val="002D642B"/>
    <w:rsid w:val="002D690D"/>
    <w:rsid w:val="002D6AD2"/>
    <w:rsid w:val="002D6BDF"/>
    <w:rsid w:val="002D6D0D"/>
    <w:rsid w:val="002D6E79"/>
    <w:rsid w:val="002D7388"/>
    <w:rsid w:val="002D7623"/>
    <w:rsid w:val="002D7900"/>
    <w:rsid w:val="002D7AF3"/>
    <w:rsid w:val="002E01AE"/>
    <w:rsid w:val="002E01D9"/>
    <w:rsid w:val="002E0385"/>
    <w:rsid w:val="002E07CF"/>
    <w:rsid w:val="002E0890"/>
    <w:rsid w:val="002E0940"/>
    <w:rsid w:val="002E0B7D"/>
    <w:rsid w:val="002E0BFD"/>
    <w:rsid w:val="002E0C79"/>
    <w:rsid w:val="002E0D2C"/>
    <w:rsid w:val="002E0E2E"/>
    <w:rsid w:val="002E10D2"/>
    <w:rsid w:val="002E123A"/>
    <w:rsid w:val="002E12B0"/>
    <w:rsid w:val="002E1506"/>
    <w:rsid w:val="002E190A"/>
    <w:rsid w:val="002E1B39"/>
    <w:rsid w:val="002E1C01"/>
    <w:rsid w:val="002E225E"/>
    <w:rsid w:val="002E2301"/>
    <w:rsid w:val="002E2313"/>
    <w:rsid w:val="002E24A6"/>
    <w:rsid w:val="002E260D"/>
    <w:rsid w:val="002E2783"/>
    <w:rsid w:val="002E2C53"/>
    <w:rsid w:val="002E2CF0"/>
    <w:rsid w:val="002E2D47"/>
    <w:rsid w:val="002E2F73"/>
    <w:rsid w:val="002E30E6"/>
    <w:rsid w:val="002E34AC"/>
    <w:rsid w:val="002E3500"/>
    <w:rsid w:val="002E3B4A"/>
    <w:rsid w:val="002E3C85"/>
    <w:rsid w:val="002E4509"/>
    <w:rsid w:val="002E46EB"/>
    <w:rsid w:val="002E4846"/>
    <w:rsid w:val="002E4BB0"/>
    <w:rsid w:val="002E4BBC"/>
    <w:rsid w:val="002E4D7A"/>
    <w:rsid w:val="002E4DDA"/>
    <w:rsid w:val="002E50D6"/>
    <w:rsid w:val="002E50F4"/>
    <w:rsid w:val="002E545A"/>
    <w:rsid w:val="002E55C3"/>
    <w:rsid w:val="002E595B"/>
    <w:rsid w:val="002E5BF6"/>
    <w:rsid w:val="002E5C2B"/>
    <w:rsid w:val="002E5C51"/>
    <w:rsid w:val="002E5E04"/>
    <w:rsid w:val="002E5EDE"/>
    <w:rsid w:val="002E6CBD"/>
    <w:rsid w:val="002E7026"/>
    <w:rsid w:val="002E743A"/>
    <w:rsid w:val="002E765B"/>
    <w:rsid w:val="002E768E"/>
    <w:rsid w:val="002E78ED"/>
    <w:rsid w:val="002F008E"/>
    <w:rsid w:val="002F07BA"/>
    <w:rsid w:val="002F086A"/>
    <w:rsid w:val="002F097F"/>
    <w:rsid w:val="002F099E"/>
    <w:rsid w:val="002F09AB"/>
    <w:rsid w:val="002F0ABB"/>
    <w:rsid w:val="002F0B09"/>
    <w:rsid w:val="002F0B11"/>
    <w:rsid w:val="002F0B9A"/>
    <w:rsid w:val="002F0C53"/>
    <w:rsid w:val="002F0C55"/>
    <w:rsid w:val="002F0C69"/>
    <w:rsid w:val="002F0E0A"/>
    <w:rsid w:val="002F0F21"/>
    <w:rsid w:val="002F0F2C"/>
    <w:rsid w:val="002F111E"/>
    <w:rsid w:val="002F1A50"/>
    <w:rsid w:val="002F1C5B"/>
    <w:rsid w:val="002F1CD1"/>
    <w:rsid w:val="002F1E19"/>
    <w:rsid w:val="002F1FC5"/>
    <w:rsid w:val="002F2272"/>
    <w:rsid w:val="002F2982"/>
    <w:rsid w:val="002F29FF"/>
    <w:rsid w:val="002F2A63"/>
    <w:rsid w:val="002F2B65"/>
    <w:rsid w:val="002F2CF8"/>
    <w:rsid w:val="002F2E82"/>
    <w:rsid w:val="002F315A"/>
    <w:rsid w:val="002F3690"/>
    <w:rsid w:val="002F372A"/>
    <w:rsid w:val="002F431A"/>
    <w:rsid w:val="002F45A3"/>
    <w:rsid w:val="002F4A0A"/>
    <w:rsid w:val="002F4B3F"/>
    <w:rsid w:val="002F4F93"/>
    <w:rsid w:val="002F505A"/>
    <w:rsid w:val="002F53BB"/>
    <w:rsid w:val="002F5682"/>
    <w:rsid w:val="002F63AC"/>
    <w:rsid w:val="002F6774"/>
    <w:rsid w:val="002F6795"/>
    <w:rsid w:val="002F682E"/>
    <w:rsid w:val="002F6F25"/>
    <w:rsid w:val="002F706E"/>
    <w:rsid w:val="002F71C7"/>
    <w:rsid w:val="002F7270"/>
    <w:rsid w:val="002F74BA"/>
    <w:rsid w:val="002F7AA8"/>
    <w:rsid w:val="002F7AB4"/>
    <w:rsid w:val="00300121"/>
    <w:rsid w:val="0030012C"/>
    <w:rsid w:val="003007EC"/>
    <w:rsid w:val="00300ECF"/>
    <w:rsid w:val="00301516"/>
    <w:rsid w:val="00301620"/>
    <w:rsid w:val="003018E0"/>
    <w:rsid w:val="00301BA6"/>
    <w:rsid w:val="00301C3D"/>
    <w:rsid w:val="00301D1C"/>
    <w:rsid w:val="00302038"/>
    <w:rsid w:val="0030208F"/>
    <w:rsid w:val="003024F3"/>
    <w:rsid w:val="00302818"/>
    <w:rsid w:val="0030297D"/>
    <w:rsid w:val="00302EE3"/>
    <w:rsid w:val="003031AE"/>
    <w:rsid w:val="0030348A"/>
    <w:rsid w:val="003036DA"/>
    <w:rsid w:val="00303700"/>
    <w:rsid w:val="00303883"/>
    <w:rsid w:val="00303886"/>
    <w:rsid w:val="00303E16"/>
    <w:rsid w:val="003040E7"/>
    <w:rsid w:val="00304260"/>
    <w:rsid w:val="00304305"/>
    <w:rsid w:val="0030453A"/>
    <w:rsid w:val="003048AE"/>
    <w:rsid w:val="00304AD5"/>
    <w:rsid w:val="00304C1E"/>
    <w:rsid w:val="00305033"/>
    <w:rsid w:val="00305217"/>
    <w:rsid w:val="00305483"/>
    <w:rsid w:val="003055C6"/>
    <w:rsid w:val="003057D6"/>
    <w:rsid w:val="00305961"/>
    <w:rsid w:val="00305BC8"/>
    <w:rsid w:val="00305D34"/>
    <w:rsid w:val="003068AB"/>
    <w:rsid w:val="00306CFA"/>
    <w:rsid w:val="00306D9B"/>
    <w:rsid w:val="00306DD8"/>
    <w:rsid w:val="00306E3F"/>
    <w:rsid w:val="00306E88"/>
    <w:rsid w:val="00306EC5"/>
    <w:rsid w:val="00307309"/>
    <w:rsid w:val="00307317"/>
    <w:rsid w:val="00307550"/>
    <w:rsid w:val="00307581"/>
    <w:rsid w:val="0030767D"/>
    <w:rsid w:val="0030772F"/>
    <w:rsid w:val="00307A7A"/>
    <w:rsid w:val="00307D50"/>
    <w:rsid w:val="00307DD9"/>
    <w:rsid w:val="003104A9"/>
    <w:rsid w:val="0031099C"/>
    <w:rsid w:val="00310BA7"/>
    <w:rsid w:val="00310C6D"/>
    <w:rsid w:val="00311573"/>
    <w:rsid w:val="0031175E"/>
    <w:rsid w:val="003118AD"/>
    <w:rsid w:val="003118CA"/>
    <w:rsid w:val="00311BB4"/>
    <w:rsid w:val="00311F05"/>
    <w:rsid w:val="00311F65"/>
    <w:rsid w:val="003124B7"/>
    <w:rsid w:val="0031255F"/>
    <w:rsid w:val="00312588"/>
    <w:rsid w:val="0031258D"/>
    <w:rsid w:val="00312981"/>
    <w:rsid w:val="00312A3A"/>
    <w:rsid w:val="003136E0"/>
    <w:rsid w:val="003137AE"/>
    <w:rsid w:val="0031384B"/>
    <w:rsid w:val="00313B17"/>
    <w:rsid w:val="00313E25"/>
    <w:rsid w:val="00313FB5"/>
    <w:rsid w:val="00313FD3"/>
    <w:rsid w:val="00314273"/>
    <w:rsid w:val="003143C7"/>
    <w:rsid w:val="003145E7"/>
    <w:rsid w:val="003147D5"/>
    <w:rsid w:val="00314A7B"/>
    <w:rsid w:val="00314CA5"/>
    <w:rsid w:val="00315003"/>
    <w:rsid w:val="003155E1"/>
    <w:rsid w:val="00315999"/>
    <w:rsid w:val="00315E32"/>
    <w:rsid w:val="00316221"/>
    <w:rsid w:val="0031651B"/>
    <w:rsid w:val="0031665C"/>
    <w:rsid w:val="00316879"/>
    <w:rsid w:val="003168B2"/>
    <w:rsid w:val="00316AF0"/>
    <w:rsid w:val="00316F6A"/>
    <w:rsid w:val="00316FE4"/>
    <w:rsid w:val="003173E2"/>
    <w:rsid w:val="00317668"/>
    <w:rsid w:val="003179C8"/>
    <w:rsid w:val="00317E03"/>
    <w:rsid w:val="00317EE7"/>
    <w:rsid w:val="00317EF6"/>
    <w:rsid w:val="00320178"/>
    <w:rsid w:val="00320347"/>
    <w:rsid w:val="003203B9"/>
    <w:rsid w:val="0032051B"/>
    <w:rsid w:val="0032055D"/>
    <w:rsid w:val="00320F19"/>
    <w:rsid w:val="00321037"/>
    <w:rsid w:val="00321181"/>
    <w:rsid w:val="0032168C"/>
    <w:rsid w:val="003217BE"/>
    <w:rsid w:val="003218AC"/>
    <w:rsid w:val="00321975"/>
    <w:rsid w:val="00321CBA"/>
    <w:rsid w:val="00321EAA"/>
    <w:rsid w:val="00321EB2"/>
    <w:rsid w:val="00321FD5"/>
    <w:rsid w:val="003220BE"/>
    <w:rsid w:val="00322107"/>
    <w:rsid w:val="003221CC"/>
    <w:rsid w:val="003221FA"/>
    <w:rsid w:val="00322416"/>
    <w:rsid w:val="00322DC5"/>
    <w:rsid w:val="00322DFA"/>
    <w:rsid w:val="003239F3"/>
    <w:rsid w:val="00323BEC"/>
    <w:rsid w:val="00323D01"/>
    <w:rsid w:val="00323F28"/>
    <w:rsid w:val="00323F2D"/>
    <w:rsid w:val="00324249"/>
    <w:rsid w:val="003244B9"/>
    <w:rsid w:val="0032480C"/>
    <w:rsid w:val="00324CFE"/>
    <w:rsid w:val="00324D93"/>
    <w:rsid w:val="00324FAB"/>
    <w:rsid w:val="0032512C"/>
    <w:rsid w:val="0032529B"/>
    <w:rsid w:val="003252BE"/>
    <w:rsid w:val="00325654"/>
    <w:rsid w:val="00325765"/>
    <w:rsid w:val="0032596A"/>
    <w:rsid w:val="0032596D"/>
    <w:rsid w:val="00325D6B"/>
    <w:rsid w:val="00325EB4"/>
    <w:rsid w:val="0032651E"/>
    <w:rsid w:val="00326554"/>
    <w:rsid w:val="003265DC"/>
    <w:rsid w:val="0032679C"/>
    <w:rsid w:val="003267BC"/>
    <w:rsid w:val="003269EB"/>
    <w:rsid w:val="00326C0E"/>
    <w:rsid w:val="003271AC"/>
    <w:rsid w:val="003271F2"/>
    <w:rsid w:val="00327573"/>
    <w:rsid w:val="003277E2"/>
    <w:rsid w:val="003278E8"/>
    <w:rsid w:val="003278FB"/>
    <w:rsid w:val="00327905"/>
    <w:rsid w:val="00327A88"/>
    <w:rsid w:val="00327B0A"/>
    <w:rsid w:val="00330073"/>
    <w:rsid w:val="00330233"/>
    <w:rsid w:val="0033055E"/>
    <w:rsid w:val="00330844"/>
    <w:rsid w:val="00330934"/>
    <w:rsid w:val="00330B4B"/>
    <w:rsid w:val="00330BE3"/>
    <w:rsid w:val="0033165E"/>
    <w:rsid w:val="00331C21"/>
    <w:rsid w:val="00331D58"/>
    <w:rsid w:val="00331E14"/>
    <w:rsid w:val="00331E38"/>
    <w:rsid w:val="00331FAC"/>
    <w:rsid w:val="00331FCA"/>
    <w:rsid w:val="00332334"/>
    <w:rsid w:val="00332509"/>
    <w:rsid w:val="00332C58"/>
    <w:rsid w:val="00332EEB"/>
    <w:rsid w:val="00333211"/>
    <w:rsid w:val="00333362"/>
    <w:rsid w:val="00333797"/>
    <w:rsid w:val="003338B2"/>
    <w:rsid w:val="00333B89"/>
    <w:rsid w:val="00333C5E"/>
    <w:rsid w:val="00333C9C"/>
    <w:rsid w:val="00333D73"/>
    <w:rsid w:val="00334EAB"/>
    <w:rsid w:val="00334FB7"/>
    <w:rsid w:val="00335251"/>
    <w:rsid w:val="003354E2"/>
    <w:rsid w:val="00335845"/>
    <w:rsid w:val="0033587B"/>
    <w:rsid w:val="003359B9"/>
    <w:rsid w:val="00335BAA"/>
    <w:rsid w:val="003361B1"/>
    <w:rsid w:val="00336815"/>
    <w:rsid w:val="00336884"/>
    <w:rsid w:val="003368FD"/>
    <w:rsid w:val="00336969"/>
    <w:rsid w:val="00336E1C"/>
    <w:rsid w:val="00337038"/>
    <w:rsid w:val="00337129"/>
    <w:rsid w:val="00337BEC"/>
    <w:rsid w:val="00337D32"/>
    <w:rsid w:val="00337DF4"/>
    <w:rsid w:val="00340196"/>
    <w:rsid w:val="00340443"/>
    <w:rsid w:val="003405E9"/>
    <w:rsid w:val="0034086E"/>
    <w:rsid w:val="00340ACA"/>
    <w:rsid w:val="00340BE9"/>
    <w:rsid w:val="00340FE1"/>
    <w:rsid w:val="003410E9"/>
    <w:rsid w:val="0034134E"/>
    <w:rsid w:val="003419C6"/>
    <w:rsid w:val="003419F7"/>
    <w:rsid w:val="00341A23"/>
    <w:rsid w:val="00341CEF"/>
    <w:rsid w:val="003420BB"/>
    <w:rsid w:val="0034225B"/>
    <w:rsid w:val="00342321"/>
    <w:rsid w:val="003423A0"/>
    <w:rsid w:val="0034250B"/>
    <w:rsid w:val="0034297C"/>
    <w:rsid w:val="00342ABD"/>
    <w:rsid w:val="00342D69"/>
    <w:rsid w:val="00342F8E"/>
    <w:rsid w:val="00343041"/>
    <w:rsid w:val="0034321B"/>
    <w:rsid w:val="0034362F"/>
    <w:rsid w:val="0034373D"/>
    <w:rsid w:val="003437AD"/>
    <w:rsid w:val="00343A21"/>
    <w:rsid w:val="00343C0D"/>
    <w:rsid w:val="00343D88"/>
    <w:rsid w:val="00344294"/>
    <w:rsid w:val="0034431D"/>
    <w:rsid w:val="00344459"/>
    <w:rsid w:val="00344551"/>
    <w:rsid w:val="0034464B"/>
    <w:rsid w:val="00344677"/>
    <w:rsid w:val="00344735"/>
    <w:rsid w:val="00344843"/>
    <w:rsid w:val="00344D77"/>
    <w:rsid w:val="00345359"/>
    <w:rsid w:val="00345511"/>
    <w:rsid w:val="00346176"/>
    <w:rsid w:val="003463C1"/>
    <w:rsid w:val="00346416"/>
    <w:rsid w:val="00346478"/>
    <w:rsid w:val="0034687F"/>
    <w:rsid w:val="00346B15"/>
    <w:rsid w:val="00346B45"/>
    <w:rsid w:val="00346F27"/>
    <w:rsid w:val="00346FF6"/>
    <w:rsid w:val="0034724D"/>
    <w:rsid w:val="00347447"/>
    <w:rsid w:val="00347828"/>
    <w:rsid w:val="0035014A"/>
    <w:rsid w:val="003505DF"/>
    <w:rsid w:val="003509A8"/>
    <w:rsid w:val="00350C81"/>
    <w:rsid w:val="00350C95"/>
    <w:rsid w:val="00350E48"/>
    <w:rsid w:val="003517B6"/>
    <w:rsid w:val="00351ACA"/>
    <w:rsid w:val="00351BAF"/>
    <w:rsid w:val="00351C30"/>
    <w:rsid w:val="00351E52"/>
    <w:rsid w:val="00351FB6"/>
    <w:rsid w:val="0035200C"/>
    <w:rsid w:val="003523D0"/>
    <w:rsid w:val="0035265C"/>
    <w:rsid w:val="00352936"/>
    <w:rsid w:val="003529C1"/>
    <w:rsid w:val="00352ACB"/>
    <w:rsid w:val="00352AE3"/>
    <w:rsid w:val="00352D9F"/>
    <w:rsid w:val="003532FB"/>
    <w:rsid w:val="00353627"/>
    <w:rsid w:val="00353704"/>
    <w:rsid w:val="003539F8"/>
    <w:rsid w:val="00353AE1"/>
    <w:rsid w:val="00353C96"/>
    <w:rsid w:val="00353D00"/>
    <w:rsid w:val="00353D8C"/>
    <w:rsid w:val="00353FC4"/>
    <w:rsid w:val="003542BE"/>
    <w:rsid w:val="00354528"/>
    <w:rsid w:val="0035498B"/>
    <w:rsid w:val="00354B6C"/>
    <w:rsid w:val="00354C2E"/>
    <w:rsid w:val="003550A8"/>
    <w:rsid w:val="00355CE3"/>
    <w:rsid w:val="00355DA8"/>
    <w:rsid w:val="003560A1"/>
    <w:rsid w:val="003560A5"/>
    <w:rsid w:val="00356420"/>
    <w:rsid w:val="00356457"/>
    <w:rsid w:val="003564CC"/>
    <w:rsid w:val="00356A46"/>
    <w:rsid w:val="00356BC6"/>
    <w:rsid w:val="00357007"/>
    <w:rsid w:val="00357C07"/>
    <w:rsid w:val="00357D18"/>
    <w:rsid w:val="00357D26"/>
    <w:rsid w:val="00357E75"/>
    <w:rsid w:val="00357FC9"/>
    <w:rsid w:val="003601B9"/>
    <w:rsid w:val="00360270"/>
    <w:rsid w:val="003603FD"/>
    <w:rsid w:val="0036069D"/>
    <w:rsid w:val="00360958"/>
    <w:rsid w:val="00360A6A"/>
    <w:rsid w:val="00361103"/>
    <w:rsid w:val="0036116A"/>
    <w:rsid w:val="003612F7"/>
    <w:rsid w:val="003613DC"/>
    <w:rsid w:val="00361C12"/>
    <w:rsid w:val="00361D02"/>
    <w:rsid w:val="00361E22"/>
    <w:rsid w:val="00361FA1"/>
    <w:rsid w:val="0036211A"/>
    <w:rsid w:val="003627A3"/>
    <w:rsid w:val="003629EF"/>
    <w:rsid w:val="00362C51"/>
    <w:rsid w:val="00362CC9"/>
    <w:rsid w:val="00362D17"/>
    <w:rsid w:val="00363080"/>
    <w:rsid w:val="003632F5"/>
    <w:rsid w:val="00363466"/>
    <w:rsid w:val="0036375E"/>
    <w:rsid w:val="00363828"/>
    <w:rsid w:val="003639F7"/>
    <w:rsid w:val="00363F4D"/>
    <w:rsid w:val="003642CD"/>
    <w:rsid w:val="0036430C"/>
    <w:rsid w:val="003643D0"/>
    <w:rsid w:val="003643DE"/>
    <w:rsid w:val="003643F6"/>
    <w:rsid w:val="003644AC"/>
    <w:rsid w:val="003646B7"/>
    <w:rsid w:val="0036486D"/>
    <w:rsid w:val="00364CBB"/>
    <w:rsid w:val="00364DFB"/>
    <w:rsid w:val="00364ED8"/>
    <w:rsid w:val="003656A2"/>
    <w:rsid w:val="00365EC2"/>
    <w:rsid w:val="00366264"/>
    <w:rsid w:val="0036635F"/>
    <w:rsid w:val="003664BA"/>
    <w:rsid w:val="003669DB"/>
    <w:rsid w:val="00366C0C"/>
    <w:rsid w:val="00366D7F"/>
    <w:rsid w:val="0036704B"/>
    <w:rsid w:val="00367689"/>
    <w:rsid w:val="0036783A"/>
    <w:rsid w:val="00367A9B"/>
    <w:rsid w:val="00367C4E"/>
    <w:rsid w:val="00370557"/>
    <w:rsid w:val="0037097F"/>
    <w:rsid w:val="003709A3"/>
    <w:rsid w:val="00370A98"/>
    <w:rsid w:val="00370AE7"/>
    <w:rsid w:val="00370B06"/>
    <w:rsid w:val="00370E3D"/>
    <w:rsid w:val="00371103"/>
    <w:rsid w:val="00371257"/>
    <w:rsid w:val="00371362"/>
    <w:rsid w:val="00371572"/>
    <w:rsid w:val="0037158B"/>
    <w:rsid w:val="003715C8"/>
    <w:rsid w:val="00371C93"/>
    <w:rsid w:val="003722EE"/>
    <w:rsid w:val="00372446"/>
    <w:rsid w:val="00372B60"/>
    <w:rsid w:val="00372D30"/>
    <w:rsid w:val="003734E3"/>
    <w:rsid w:val="00373659"/>
    <w:rsid w:val="003736C2"/>
    <w:rsid w:val="003736CD"/>
    <w:rsid w:val="003739D2"/>
    <w:rsid w:val="00373B65"/>
    <w:rsid w:val="00373DDC"/>
    <w:rsid w:val="00374166"/>
    <w:rsid w:val="003744C9"/>
    <w:rsid w:val="003744F3"/>
    <w:rsid w:val="003745F3"/>
    <w:rsid w:val="00374A94"/>
    <w:rsid w:val="0037571B"/>
    <w:rsid w:val="00375E5F"/>
    <w:rsid w:val="00375F5C"/>
    <w:rsid w:val="00375FFC"/>
    <w:rsid w:val="00376065"/>
    <w:rsid w:val="00376D68"/>
    <w:rsid w:val="00376EB7"/>
    <w:rsid w:val="00377043"/>
    <w:rsid w:val="003771E5"/>
    <w:rsid w:val="00377559"/>
    <w:rsid w:val="00377757"/>
    <w:rsid w:val="0037795B"/>
    <w:rsid w:val="00377CE7"/>
    <w:rsid w:val="00377EAF"/>
    <w:rsid w:val="00380107"/>
    <w:rsid w:val="0038030A"/>
    <w:rsid w:val="00380C20"/>
    <w:rsid w:val="003811C2"/>
    <w:rsid w:val="003815AA"/>
    <w:rsid w:val="003815E6"/>
    <w:rsid w:val="0038168C"/>
    <w:rsid w:val="00381763"/>
    <w:rsid w:val="00381ECA"/>
    <w:rsid w:val="003821BA"/>
    <w:rsid w:val="003821D3"/>
    <w:rsid w:val="003821D5"/>
    <w:rsid w:val="00382406"/>
    <w:rsid w:val="003825BA"/>
    <w:rsid w:val="0038274D"/>
    <w:rsid w:val="00382E32"/>
    <w:rsid w:val="0038301B"/>
    <w:rsid w:val="003830FA"/>
    <w:rsid w:val="0038313B"/>
    <w:rsid w:val="0038354D"/>
    <w:rsid w:val="00383993"/>
    <w:rsid w:val="00383C23"/>
    <w:rsid w:val="00383DF4"/>
    <w:rsid w:val="00384013"/>
    <w:rsid w:val="00384057"/>
    <w:rsid w:val="00384453"/>
    <w:rsid w:val="003844C0"/>
    <w:rsid w:val="00384AD7"/>
    <w:rsid w:val="00384FD8"/>
    <w:rsid w:val="00385144"/>
    <w:rsid w:val="00385627"/>
    <w:rsid w:val="003858E0"/>
    <w:rsid w:val="00385BC3"/>
    <w:rsid w:val="00385F93"/>
    <w:rsid w:val="00386127"/>
    <w:rsid w:val="00386342"/>
    <w:rsid w:val="003863D5"/>
    <w:rsid w:val="0038647E"/>
    <w:rsid w:val="0038686A"/>
    <w:rsid w:val="00386ADE"/>
    <w:rsid w:val="00386D70"/>
    <w:rsid w:val="00387040"/>
    <w:rsid w:val="003872B2"/>
    <w:rsid w:val="003873E3"/>
    <w:rsid w:val="00387AF6"/>
    <w:rsid w:val="00387B1C"/>
    <w:rsid w:val="00387CB5"/>
    <w:rsid w:val="00387DC0"/>
    <w:rsid w:val="00387E30"/>
    <w:rsid w:val="003900E5"/>
    <w:rsid w:val="00390159"/>
    <w:rsid w:val="0039015C"/>
    <w:rsid w:val="00390327"/>
    <w:rsid w:val="00390AAC"/>
    <w:rsid w:val="00390CB4"/>
    <w:rsid w:val="00390FF1"/>
    <w:rsid w:val="003913FA"/>
    <w:rsid w:val="00391693"/>
    <w:rsid w:val="00391A79"/>
    <w:rsid w:val="00391D53"/>
    <w:rsid w:val="00391D76"/>
    <w:rsid w:val="00391E62"/>
    <w:rsid w:val="00391FA3"/>
    <w:rsid w:val="003920FD"/>
    <w:rsid w:val="003923B0"/>
    <w:rsid w:val="003925C2"/>
    <w:rsid w:val="003926D4"/>
    <w:rsid w:val="00392962"/>
    <w:rsid w:val="00392999"/>
    <w:rsid w:val="00392AEE"/>
    <w:rsid w:val="00392F08"/>
    <w:rsid w:val="0039323E"/>
    <w:rsid w:val="0039331A"/>
    <w:rsid w:val="003933A2"/>
    <w:rsid w:val="003933B1"/>
    <w:rsid w:val="00393A6C"/>
    <w:rsid w:val="0039406E"/>
    <w:rsid w:val="0039422F"/>
    <w:rsid w:val="0039431F"/>
    <w:rsid w:val="0039433A"/>
    <w:rsid w:val="0039437E"/>
    <w:rsid w:val="0039444B"/>
    <w:rsid w:val="00394477"/>
    <w:rsid w:val="00394A5F"/>
    <w:rsid w:val="00394B71"/>
    <w:rsid w:val="00394DEC"/>
    <w:rsid w:val="00394E34"/>
    <w:rsid w:val="00394EDB"/>
    <w:rsid w:val="0039506D"/>
    <w:rsid w:val="00395949"/>
    <w:rsid w:val="00395C41"/>
    <w:rsid w:val="00395EC7"/>
    <w:rsid w:val="00395F7F"/>
    <w:rsid w:val="00395F9F"/>
    <w:rsid w:val="00396676"/>
    <w:rsid w:val="00396A75"/>
    <w:rsid w:val="00396F41"/>
    <w:rsid w:val="00396FF2"/>
    <w:rsid w:val="00397207"/>
    <w:rsid w:val="00397245"/>
    <w:rsid w:val="00397466"/>
    <w:rsid w:val="003974D1"/>
    <w:rsid w:val="003974F5"/>
    <w:rsid w:val="0039779D"/>
    <w:rsid w:val="00397955"/>
    <w:rsid w:val="003979D5"/>
    <w:rsid w:val="00397A3C"/>
    <w:rsid w:val="00397F36"/>
    <w:rsid w:val="00397F91"/>
    <w:rsid w:val="003A04C7"/>
    <w:rsid w:val="003A0768"/>
    <w:rsid w:val="003A0C90"/>
    <w:rsid w:val="003A13E2"/>
    <w:rsid w:val="003A154E"/>
    <w:rsid w:val="003A17A1"/>
    <w:rsid w:val="003A1835"/>
    <w:rsid w:val="003A190F"/>
    <w:rsid w:val="003A2417"/>
    <w:rsid w:val="003A25AC"/>
    <w:rsid w:val="003A2686"/>
    <w:rsid w:val="003A293E"/>
    <w:rsid w:val="003A30E3"/>
    <w:rsid w:val="003A33FF"/>
    <w:rsid w:val="003A3769"/>
    <w:rsid w:val="003A38D1"/>
    <w:rsid w:val="003A39B5"/>
    <w:rsid w:val="003A3A0F"/>
    <w:rsid w:val="003A3A71"/>
    <w:rsid w:val="003A3CFD"/>
    <w:rsid w:val="003A442E"/>
    <w:rsid w:val="003A4509"/>
    <w:rsid w:val="003A4B6F"/>
    <w:rsid w:val="003A4BB4"/>
    <w:rsid w:val="003A4C86"/>
    <w:rsid w:val="003A4D9C"/>
    <w:rsid w:val="003A4E37"/>
    <w:rsid w:val="003A5107"/>
    <w:rsid w:val="003A53B2"/>
    <w:rsid w:val="003A5469"/>
    <w:rsid w:val="003A5545"/>
    <w:rsid w:val="003A5C93"/>
    <w:rsid w:val="003A5DA1"/>
    <w:rsid w:val="003A5EDA"/>
    <w:rsid w:val="003A6470"/>
    <w:rsid w:val="003A6507"/>
    <w:rsid w:val="003A69A7"/>
    <w:rsid w:val="003A69BB"/>
    <w:rsid w:val="003A6D05"/>
    <w:rsid w:val="003A6EDE"/>
    <w:rsid w:val="003A6F2E"/>
    <w:rsid w:val="003A7034"/>
    <w:rsid w:val="003A712B"/>
    <w:rsid w:val="003A7168"/>
    <w:rsid w:val="003A737B"/>
    <w:rsid w:val="003A79C8"/>
    <w:rsid w:val="003A7ADD"/>
    <w:rsid w:val="003A7B7E"/>
    <w:rsid w:val="003A7D3E"/>
    <w:rsid w:val="003A7D8C"/>
    <w:rsid w:val="003A7D8F"/>
    <w:rsid w:val="003B04B0"/>
    <w:rsid w:val="003B0666"/>
    <w:rsid w:val="003B0823"/>
    <w:rsid w:val="003B08E3"/>
    <w:rsid w:val="003B0BAD"/>
    <w:rsid w:val="003B0D55"/>
    <w:rsid w:val="003B0EF4"/>
    <w:rsid w:val="003B0FAA"/>
    <w:rsid w:val="003B0FAB"/>
    <w:rsid w:val="003B107F"/>
    <w:rsid w:val="003B1352"/>
    <w:rsid w:val="003B17BB"/>
    <w:rsid w:val="003B1BAE"/>
    <w:rsid w:val="003B1D8C"/>
    <w:rsid w:val="003B2019"/>
    <w:rsid w:val="003B22FF"/>
    <w:rsid w:val="003B2317"/>
    <w:rsid w:val="003B2575"/>
    <w:rsid w:val="003B277B"/>
    <w:rsid w:val="003B2914"/>
    <w:rsid w:val="003B29D3"/>
    <w:rsid w:val="003B2C5A"/>
    <w:rsid w:val="003B2EAA"/>
    <w:rsid w:val="003B3050"/>
    <w:rsid w:val="003B375C"/>
    <w:rsid w:val="003B38B0"/>
    <w:rsid w:val="003B3F46"/>
    <w:rsid w:val="003B40E8"/>
    <w:rsid w:val="003B41A0"/>
    <w:rsid w:val="003B43DD"/>
    <w:rsid w:val="003B4417"/>
    <w:rsid w:val="003B44B7"/>
    <w:rsid w:val="003B4A87"/>
    <w:rsid w:val="003B4BD0"/>
    <w:rsid w:val="003B4C8C"/>
    <w:rsid w:val="003B4D36"/>
    <w:rsid w:val="003B4DFA"/>
    <w:rsid w:val="003B4E4B"/>
    <w:rsid w:val="003B4E8C"/>
    <w:rsid w:val="003B5249"/>
    <w:rsid w:val="003B567D"/>
    <w:rsid w:val="003B56A3"/>
    <w:rsid w:val="003B58E2"/>
    <w:rsid w:val="003B5D86"/>
    <w:rsid w:val="003B6CD6"/>
    <w:rsid w:val="003B74DD"/>
    <w:rsid w:val="003B7764"/>
    <w:rsid w:val="003B7B0C"/>
    <w:rsid w:val="003C0062"/>
    <w:rsid w:val="003C0297"/>
    <w:rsid w:val="003C03CA"/>
    <w:rsid w:val="003C047C"/>
    <w:rsid w:val="003C1648"/>
    <w:rsid w:val="003C1876"/>
    <w:rsid w:val="003C1CF7"/>
    <w:rsid w:val="003C1FFE"/>
    <w:rsid w:val="003C281E"/>
    <w:rsid w:val="003C2AB7"/>
    <w:rsid w:val="003C2B63"/>
    <w:rsid w:val="003C3423"/>
    <w:rsid w:val="003C34C6"/>
    <w:rsid w:val="003C3592"/>
    <w:rsid w:val="003C3ACC"/>
    <w:rsid w:val="003C3AE7"/>
    <w:rsid w:val="003C3BB7"/>
    <w:rsid w:val="003C3BB8"/>
    <w:rsid w:val="003C3C92"/>
    <w:rsid w:val="003C3D5B"/>
    <w:rsid w:val="003C3E58"/>
    <w:rsid w:val="003C4CD3"/>
    <w:rsid w:val="003C4E96"/>
    <w:rsid w:val="003C4F59"/>
    <w:rsid w:val="003C5082"/>
    <w:rsid w:val="003C50B0"/>
    <w:rsid w:val="003C50DD"/>
    <w:rsid w:val="003C5C28"/>
    <w:rsid w:val="003C5D3E"/>
    <w:rsid w:val="003C5DAF"/>
    <w:rsid w:val="003C5FDF"/>
    <w:rsid w:val="003C72A0"/>
    <w:rsid w:val="003C7542"/>
    <w:rsid w:val="003C763B"/>
    <w:rsid w:val="003C7698"/>
    <w:rsid w:val="003C799B"/>
    <w:rsid w:val="003C7BF9"/>
    <w:rsid w:val="003C7DF0"/>
    <w:rsid w:val="003C7F23"/>
    <w:rsid w:val="003D00D0"/>
    <w:rsid w:val="003D02AE"/>
    <w:rsid w:val="003D0364"/>
    <w:rsid w:val="003D05AE"/>
    <w:rsid w:val="003D0B28"/>
    <w:rsid w:val="003D0BD5"/>
    <w:rsid w:val="003D0E29"/>
    <w:rsid w:val="003D0E56"/>
    <w:rsid w:val="003D1141"/>
    <w:rsid w:val="003D135A"/>
    <w:rsid w:val="003D156B"/>
    <w:rsid w:val="003D1862"/>
    <w:rsid w:val="003D1B65"/>
    <w:rsid w:val="003D1CD6"/>
    <w:rsid w:val="003D1D56"/>
    <w:rsid w:val="003D1DB5"/>
    <w:rsid w:val="003D1E15"/>
    <w:rsid w:val="003D1E80"/>
    <w:rsid w:val="003D2024"/>
    <w:rsid w:val="003D2064"/>
    <w:rsid w:val="003D267A"/>
    <w:rsid w:val="003D2969"/>
    <w:rsid w:val="003D2992"/>
    <w:rsid w:val="003D2996"/>
    <w:rsid w:val="003D2B35"/>
    <w:rsid w:val="003D2BE8"/>
    <w:rsid w:val="003D2EAC"/>
    <w:rsid w:val="003D2F5F"/>
    <w:rsid w:val="003D34D6"/>
    <w:rsid w:val="003D35C4"/>
    <w:rsid w:val="003D396D"/>
    <w:rsid w:val="003D3C32"/>
    <w:rsid w:val="003D3D0F"/>
    <w:rsid w:val="003D41EC"/>
    <w:rsid w:val="003D4201"/>
    <w:rsid w:val="003D454C"/>
    <w:rsid w:val="003D45B8"/>
    <w:rsid w:val="003D47B5"/>
    <w:rsid w:val="003D494C"/>
    <w:rsid w:val="003D4CB2"/>
    <w:rsid w:val="003D50D0"/>
    <w:rsid w:val="003D5419"/>
    <w:rsid w:val="003D55C3"/>
    <w:rsid w:val="003D5882"/>
    <w:rsid w:val="003D59D6"/>
    <w:rsid w:val="003D59E4"/>
    <w:rsid w:val="003D5A4A"/>
    <w:rsid w:val="003D5A89"/>
    <w:rsid w:val="003D6057"/>
    <w:rsid w:val="003D6082"/>
    <w:rsid w:val="003D6101"/>
    <w:rsid w:val="003D6176"/>
    <w:rsid w:val="003D63BE"/>
    <w:rsid w:val="003D640A"/>
    <w:rsid w:val="003D651E"/>
    <w:rsid w:val="003D704C"/>
    <w:rsid w:val="003D7466"/>
    <w:rsid w:val="003D7474"/>
    <w:rsid w:val="003D76A5"/>
    <w:rsid w:val="003D78E6"/>
    <w:rsid w:val="003D7AA9"/>
    <w:rsid w:val="003D7CD6"/>
    <w:rsid w:val="003D7D4A"/>
    <w:rsid w:val="003D7DC7"/>
    <w:rsid w:val="003E045E"/>
    <w:rsid w:val="003E061E"/>
    <w:rsid w:val="003E08AA"/>
    <w:rsid w:val="003E0B8C"/>
    <w:rsid w:val="003E10FB"/>
    <w:rsid w:val="003E1743"/>
    <w:rsid w:val="003E18F4"/>
    <w:rsid w:val="003E1B37"/>
    <w:rsid w:val="003E1E7F"/>
    <w:rsid w:val="003E1EA4"/>
    <w:rsid w:val="003E2274"/>
    <w:rsid w:val="003E2473"/>
    <w:rsid w:val="003E2701"/>
    <w:rsid w:val="003E285F"/>
    <w:rsid w:val="003E2C43"/>
    <w:rsid w:val="003E2C6B"/>
    <w:rsid w:val="003E2E17"/>
    <w:rsid w:val="003E2FAA"/>
    <w:rsid w:val="003E31C7"/>
    <w:rsid w:val="003E329C"/>
    <w:rsid w:val="003E338D"/>
    <w:rsid w:val="003E3501"/>
    <w:rsid w:val="003E4068"/>
    <w:rsid w:val="003E44CC"/>
    <w:rsid w:val="003E45F5"/>
    <w:rsid w:val="003E49A4"/>
    <w:rsid w:val="003E51C4"/>
    <w:rsid w:val="003E52EB"/>
    <w:rsid w:val="003E548F"/>
    <w:rsid w:val="003E594C"/>
    <w:rsid w:val="003E5C5B"/>
    <w:rsid w:val="003E5CA1"/>
    <w:rsid w:val="003E5E55"/>
    <w:rsid w:val="003E62E7"/>
    <w:rsid w:val="003E67EE"/>
    <w:rsid w:val="003E6806"/>
    <w:rsid w:val="003E6A1C"/>
    <w:rsid w:val="003E6B0F"/>
    <w:rsid w:val="003E6BC0"/>
    <w:rsid w:val="003E6CF4"/>
    <w:rsid w:val="003E7220"/>
    <w:rsid w:val="003E724E"/>
    <w:rsid w:val="003E7541"/>
    <w:rsid w:val="003E7622"/>
    <w:rsid w:val="003E7AD7"/>
    <w:rsid w:val="003F01B7"/>
    <w:rsid w:val="003F0321"/>
    <w:rsid w:val="003F0341"/>
    <w:rsid w:val="003F0591"/>
    <w:rsid w:val="003F05FA"/>
    <w:rsid w:val="003F06CC"/>
    <w:rsid w:val="003F0BA7"/>
    <w:rsid w:val="003F0F55"/>
    <w:rsid w:val="003F124F"/>
    <w:rsid w:val="003F1945"/>
    <w:rsid w:val="003F1B19"/>
    <w:rsid w:val="003F1C68"/>
    <w:rsid w:val="003F1E85"/>
    <w:rsid w:val="003F1EAE"/>
    <w:rsid w:val="003F2371"/>
    <w:rsid w:val="003F288C"/>
    <w:rsid w:val="003F28B3"/>
    <w:rsid w:val="003F2A40"/>
    <w:rsid w:val="003F2FCE"/>
    <w:rsid w:val="003F318A"/>
    <w:rsid w:val="003F365D"/>
    <w:rsid w:val="003F36D1"/>
    <w:rsid w:val="003F3740"/>
    <w:rsid w:val="003F37B9"/>
    <w:rsid w:val="003F38E3"/>
    <w:rsid w:val="003F4031"/>
    <w:rsid w:val="003F40D9"/>
    <w:rsid w:val="003F414A"/>
    <w:rsid w:val="003F42F6"/>
    <w:rsid w:val="003F44DA"/>
    <w:rsid w:val="003F4900"/>
    <w:rsid w:val="003F4A4E"/>
    <w:rsid w:val="003F4E15"/>
    <w:rsid w:val="003F53E1"/>
    <w:rsid w:val="003F5777"/>
    <w:rsid w:val="003F5922"/>
    <w:rsid w:val="003F59E5"/>
    <w:rsid w:val="003F5D1A"/>
    <w:rsid w:val="003F5F83"/>
    <w:rsid w:val="003F6047"/>
    <w:rsid w:val="003F6110"/>
    <w:rsid w:val="003F6189"/>
    <w:rsid w:val="003F6221"/>
    <w:rsid w:val="003F6914"/>
    <w:rsid w:val="003F705F"/>
    <w:rsid w:val="003F71EF"/>
    <w:rsid w:val="003F747D"/>
    <w:rsid w:val="003F7B79"/>
    <w:rsid w:val="003F7C82"/>
    <w:rsid w:val="003F7F14"/>
    <w:rsid w:val="003F7F17"/>
    <w:rsid w:val="003F7F6A"/>
    <w:rsid w:val="004002A5"/>
    <w:rsid w:val="004006FD"/>
    <w:rsid w:val="0040094F"/>
    <w:rsid w:val="00400C89"/>
    <w:rsid w:val="00400E10"/>
    <w:rsid w:val="00400EAF"/>
    <w:rsid w:val="00400F22"/>
    <w:rsid w:val="004010F3"/>
    <w:rsid w:val="004014EB"/>
    <w:rsid w:val="004015D6"/>
    <w:rsid w:val="00401741"/>
    <w:rsid w:val="004017F6"/>
    <w:rsid w:val="00401B50"/>
    <w:rsid w:val="00401D1D"/>
    <w:rsid w:val="00401EE8"/>
    <w:rsid w:val="00401F84"/>
    <w:rsid w:val="00401FCB"/>
    <w:rsid w:val="00402085"/>
    <w:rsid w:val="0040212C"/>
    <w:rsid w:val="00402240"/>
    <w:rsid w:val="00402302"/>
    <w:rsid w:val="004023B1"/>
    <w:rsid w:val="00402562"/>
    <w:rsid w:val="004025A3"/>
    <w:rsid w:val="0040261F"/>
    <w:rsid w:val="004026FA"/>
    <w:rsid w:val="004028A3"/>
    <w:rsid w:val="0040314F"/>
    <w:rsid w:val="004032CA"/>
    <w:rsid w:val="0040343A"/>
    <w:rsid w:val="0040353F"/>
    <w:rsid w:val="0040355C"/>
    <w:rsid w:val="00403604"/>
    <w:rsid w:val="00403607"/>
    <w:rsid w:val="00403980"/>
    <w:rsid w:val="004039E6"/>
    <w:rsid w:val="00403A33"/>
    <w:rsid w:val="00404333"/>
    <w:rsid w:val="004044CF"/>
    <w:rsid w:val="00404BBF"/>
    <w:rsid w:val="00404CE0"/>
    <w:rsid w:val="00404E44"/>
    <w:rsid w:val="00405B54"/>
    <w:rsid w:val="00405EA5"/>
    <w:rsid w:val="00406243"/>
    <w:rsid w:val="004063E6"/>
    <w:rsid w:val="004064BD"/>
    <w:rsid w:val="00406854"/>
    <w:rsid w:val="00406C23"/>
    <w:rsid w:val="00406D49"/>
    <w:rsid w:val="00407445"/>
    <w:rsid w:val="0040757F"/>
    <w:rsid w:val="00407784"/>
    <w:rsid w:val="004079AE"/>
    <w:rsid w:val="00407B6A"/>
    <w:rsid w:val="00407C75"/>
    <w:rsid w:val="00407DFC"/>
    <w:rsid w:val="00407E9F"/>
    <w:rsid w:val="00407ED0"/>
    <w:rsid w:val="00410052"/>
    <w:rsid w:val="004101BA"/>
    <w:rsid w:val="0041026B"/>
    <w:rsid w:val="004104B1"/>
    <w:rsid w:val="00410645"/>
    <w:rsid w:val="00410693"/>
    <w:rsid w:val="004109B3"/>
    <w:rsid w:val="00410A60"/>
    <w:rsid w:val="00410D7F"/>
    <w:rsid w:val="00410F0B"/>
    <w:rsid w:val="00411181"/>
    <w:rsid w:val="00411728"/>
    <w:rsid w:val="004118CE"/>
    <w:rsid w:val="004118F1"/>
    <w:rsid w:val="00411C11"/>
    <w:rsid w:val="00411F82"/>
    <w:rsid w:val="00411FD3"/>
    <w:rsid w:val="00412671"/>
    <w:rsid w:val="004126DA"/>
    <w:rsid w:val="0041294D"/>
    <w:rsid w:val="00412A54"/>
    <w:rsid w:val="00412AE2"/>
    <w:rsid w:val="00412B0F"/>
    <w:rsid w:val="004130C9"/>
    <w:rsid w:val="004133E8"/>
    <w:rsid w:val="004135AF"/>
    <w:rsid w:val="004136E5"/>
    <w:rsid w:val="00414116"/>
    <w:rsid w:val="00414946"/>
    <w:rsid w:val="00414EDE"/>
    <w:rsid w:val="00415229"/>
    <w:rsid w:val="004152F2"/>
    <w:rsid w:val="00415348"/>
    <w:rsid w:val="004159D5"/>
    <w:rsid w:val="00415CC6"/>
    <w:rsid w:val="00415E35"/>
    <w:rsid w:val="00416056"/>
    <w:rsid w:val="004160D1"/>
    <w:rsid w:val="004166A0"/>
    <w:rsid w:val="00416F04"/>
    <w:rsid w:val="004171FD"/>
    <w:rsid w:val="00417456"/>
    <w:rsid w:val="004174B0"/>
    <w:rsid w:val="00417527"/>
    <w:rsid w:val="00417573"/>
    <w:rsid w:val="004176CD"/>
    <w:rsid w:val="00417AA5"/>
    <w:rsid w:val="004201BB"/>
    <w:rsid w:val="004202D1"/>
    <w:rsid w:val="0042090F"/>
    <w:rsid w:val="00420BBB"/>
    <w:rsid w:val="00420D06"/>
    <w:rsid w:val="00420D10"/>
    <w:rsid w:val="00420D45"/>
    <w:rsid w:val="00420DAF"/>
    <w:rsid w:val="00420EDC"/>
    <w:rsid w:val="0042106E"/>
    <w:rsid w:val="00421079"/>
    <w:rsid w:val="004211B6"/>
    <w:rsid w:val="00421524"/>
    <w:rsid w:val="004218BB"/>
    <w:rsid w:val="004219F2"/>
    <w:rsid w:val="00421A9D"/>
    <w:rsid w:val="00421BF6"/>
    <w:rsid w:val="00421D1E"/>
    <w:rsid w:val="00421F02"/>
    <w:rsid w:val="00421F30"/>
    <w:rsid w:val="00422140"/>
    <w:rsid w:val="00422191"/>
    <w:rsid w:val="00422494"/>
    <w:rsid w:val="00422545"/>
    <w:rsid w:val="004225AB"/>
    <w:rsid w:val="00422E3A"/>
    <w:rsid w:val="00422EC6"/>
    <w:rsid w:val="00423133"/>
    <w:rsid w:val="00423280"/>
    <w:rsid w:val="004233A2"/>
    <w:rsid w:val="0042343D"/>
    <w:rsid w:val="00423A5F"/>
    <w:rsid w:val="00423A85"/>
    <w:rsid w:val="00423AE7"/>
    <w:rsid w:val="00423C40"/>
    <w:rsid w:val="00423EF9"/>
    <w:rsid w:val="00423F9A"/>
    <w:rsid w:val="004245C6"/>
    <w:rsid w:val="004247B1"/>
    <w:rsid w:val="00424985"/>
    <w:rsid w:val="00424C91"/>
    <w:rsid w:val="00424CDC"/>
    <w:rsid w:val="00425077"/>
    <w:rsid w:val="00425086"/>
    <w:rsid w:val="0042518A"/>
    <w:rsid w:val="0042546F"/>
    <w:rsid w:val="004254EB"/>
    <w:rsid w:val="0042551B"/>
    <w:rsid w:val="004256A3"/>
    <w:rsid w:val="004257F3"/>
    <w:rsid w:val="0042587A"/>
    <w:rsid w:val="0042595D"/>
    <w:rsid w:val="00425A62"/>
    <w:rsid w:val="00426052"/>
    <w:rsid w:val="00426B82"/>
    <w:rsid w:val="00426C7A"/>
    <w:rsid w:val="00426F43"/>
    <w:rsid w:val="00427095"/>
    <w:rsid w:val="00427139"/>
    <w:rsid w:val="00427C93"/>
    <w:rsid w:val="004302CC"/>
    <w:rsid w:val="004305CF"/>
    <w:rsid w:val="0043063F"/>
    <w:rsid w:val="00430691"/>
    <w:rsid w:val="0043079B"/>
    <w:rsid w:val="00430818"/>
    <w:rsid w:val="004308D5"/>
    <w:rsid w:val="00430A9B"/>
    <w:rsid w:val="00430AA6"/>
    <w:rsid w:val="00430BC2"/>
    <w:rsid w:val="00430C2E"/>
    <w:rsid w:val="004310F3"/>
    <w:rsid w:val="0043117C"/>
    <w:rsid w:val="00431185"/>
    <w:rsid w:val="004319D3"/>
    <w:rsid w:val="00431AF6"/>
    <w:rsid w:val="00431B52"/>
    <w:rsid w:val="00432392"/>
    <w:rsid w:val="0043275F"/>
    <w:rsid w:val="004328BB"/>
    <w:rsid w:val="00432924"/>
    <w:rsid w:val="00432BA6"/>
    <w:rsid w:val="00432F95"/>
    <w:rsid w:val="0043345A"/>
    <w:rsid w:val="00433552"/>
    <w:rsid w:val="004336CB"/>
    <w:rsid w:val="00433BA0"/>
    <w:rsid w:val="00433ECA"/>
    <w:rsid w:val="00433ED3"/>
    <w:rsid w:val="00433F2D"/>
    <w:rsid w:val="004341AD"/>
    <w:rsid w:val="00434D02"/>
    <w:rsid w:val="00434D4A"/>
    <w:rsid w:val="00435088"/>
    <w:rsid w:val="00435155"/>
    <w:rsid w:val="004354CF"/>
    <w:rsid w:val="00435582"/>
    <w:rsid w:val="00435638"/>
    <w:rsid w:val="00435975"/>
    <w:rsid w:val="00435FC6"/>
    <w:rsid w:val="0043610A"/>
    <w:rsid w:val="00436161"/>
    <w:rsid w:val="00436240"/>
    <w:rsid w:val="00436ADA"/>
    <w:rsid w:val="00436E2D"/>
    <w:rsid w:val="00436EFA"/>
    <w:rsid w:val="00436F16"/>
    <w:rsid w:val="00437113"/>
    <w:rsid w:val="004372B3"/>
    <w:rsid w:val="0043762F"/>
    <w:rsid w:val="00437716"/>
    <w:rsid w:val="00437A7E"/>
    <w:rsid w:val="00437B65"/>
    <w:rsid w:val="00437D4F"/>
    <w:rsid w:val="00437D86"/>
    <w:rsid w:val="00437EB8"/>
    <w:rsid w:val="00440131"/>
    <w:rsid w:val="0044026B"/>
    <w:rsid w:val="00440484"/>
    <w:rsid w:val="004407D8"/>
    <w:rsid w:val="0044081C"/>
    <w:rsid w:val="00440B0E"/>
    <w:rsid w:val="00440BF5"/>
    <w:rsid w:val="00440D26"/>
    <w:rsid w:val="0044131E"/>
    <w:rsid w:val="00441407"/>
    <w:rsid w:val="0044148A"/>
    <w:rsid w:val="0044162F"/>
    <w:rsid w:val="0044166D"/>
    <w:rsid w:val="00441871"/>
    <w:rsid w:val="00441A7D"/>
    <w:rsid w:val="00441D81"/>
    <w:rsid w:val="00441F19"/>
    <w:rsid w:val="004420E6"/>
    <w:rsid w:val="00442187"/>
    <w:rsid w:val="00442484"/>
    <w:rsid w:val="00442568"/>
    <w:rsid w:val="00442651"/>
    <w:rsid w:val="00442681"/>
    <w:rsid w:val="00442A34"/>
    <w:rsid w:val="00442BBE"/>
    <w:rsid w:val="00442C2C"/>
    <w:rsid w:val="00442E6B"/>
    <w:rsid w:val="004430B6"/>
    <w:rsid w:val="004431A1"/>
    <w:rsid w:val="0044323F"/>
    <w:rsid w:val="0044344F"/>
    <w:rsid w:val="004434B0"/>
    <w:rsid w:val="004436CC"/>
    <w:rsid w:val="00443815"/>
    <w:rsid w:val="0044389C"/>
    <w:rsid w:val="00443A44"/>
    <w:rsid w:val="00443BB9"/>
    <w:rsid w:val="00443CE2"/>
    <w:rsid w:val="00443CE9"/>
    <w:rsid w:val="00444068"/>
    <w:rsid w:val="004441E5"/>
    <w:rsid w:val="004442D1"/>
    <w:rsid w:val="0044433B"/>
    <w:rsid w:val="004444F0"/>
    <w:rsid w:val="00444A72"/>
    <w:rsid w:val="00444A9C"/>
    <w:rsid w:val="00444ECA"/>
    <w:rsid w:val="00444FB8"/>
    <w:rsid w:val="004452D7"/>
    <w:rsid w:val="00445605"/>
    <w:rsid w:val="00445E35"/>
    <w:rsid w:val="00445F9F"/>
    <w:rsid w:val="00446288"/>
    <w:rsid w:val="0044629F"/>
    <w:rsid w:val="00446619"/>
    <w:rsid w:val="00446726"/>
    <w:rsid w:val="0044681C"/>
    <w:rsid w:val="00446866"/>
    <w:rsid w:val="00446ED4"/>
    <w:rsid w:val="00446FAC"/>
    <w:rsid w:val="00447B1F"/>
    <w:rsid w:val="00447F37"/>
    <w:rsid w:val="00450223"/>
    <w:rsid w:val="004504D6"/>
    <w:rsid w:val="00450597"/>
    <w:rsid w:val="004505BD"/>
    <w:rsid w:val="004509CD"/>
    <w:rsid w:val="00450A4A"/>
    <w:rsid w:val="00450ADF"/>
    <w:rsid w:val="00450E00"/>
    <w:rsid w:val="00450E8B"/>
    <w:rsid w:val="00451314"/>
    <w:rsid w:val="00451357"/>
    <w:rsid w:val="004514E1"/>
    <w:rsid w:val="0045158B"/>
    <w:rsid w:val="00451900"/>
    <w:rsid w:val="00451990"/>
    <w:rsid w:val="004519D0"/>
    <w:rsid w:val="004519DF"/>
    <w:rsid w:val="00451AE5"/>
    <w:rsid w:val="00451CB0"/>
    <w:rsid w:val="00452522"/>
    <w:rsid w:val="0045255D"/>
    <w:rsid w:val="00452909"/>
    <w:rsid w:val="00452FB3"/>
    <w:rsid w:val="00453341"/>
    <w:rsid w:val="004535AF"/>
    <w:rsid w:val="00453626"/>
    <w:rsid w:val="00453E73"/>
    <w:rsid w:val="00453F9D"/>
    <w:rsid w:val="00453FB4"/>
    <w:rsid w:val="00454F94"/>
    <w:rsid w:val="004550B2"/>
    <w:rsid w:val="0045536C"/>
    <w:rsid w:val="004555A8"/>
    <w:rsid w:val="0045576A"/>
    <w:rsid w:val="00455D3A"/>
    <w:rsid w:val="00455D69"/>
    <w:rsid w:val="00455F3D"/>
    <w:rsid w:val="00455F9D"/>
    <w:rsid w:val="00456077"/>
    <w:rsid w:val="00456126"/>
    <w:rsid w:val="00456355"/>
    <w:rsid w:val="004567B5"/>
    <w:rsid w:val="004567E0"/>
    <w:rsid w:val="00456894"/>
    <w:rsid w:val="00456B8F"/>
    <w:rsid w:val="00456C64"/>
    <w:rsid w:val="00456C7E"/>
    <w:rsid w:val="00456FA6"/>
    <w:rsid w:val="00457403"/>
    <w:rsid w:val="004575C8"/>
    <w:rsid w:val="004575D7"/>
    <w:rsid w:val="004578DB"/>
    <w:rsid w:val="00457C4E"/>
    <w:rsid w:val="004608AD"/>
    <w:rsid w:val="00460907"/>
    <w:rsid w:val="00460959"/>
    <w:rsid w:val="00461119"/>
    <w:rsid w:val="004613D4"/>
    <w:rsid w:val="0046144C"/>
    <w:rsid w:val="0046146E"/>
    <w:rsid w:val="00461558"/>
    <w:rsid w:val="004618A7"/>
    <w:rsid w:val="00461DCF"/>
    <w:rsid w:val="00461EF1"/>
    <w:rsid w:val="0046204F"/>
    <w:rsid w:val="0046220B"/>
    <w:rsid w:val="00462282"/>
    <w:rsid w:val="004622A0"/>
    <w:rsid w:val="0046239E"/>
    <w:rsid w:val="004625AC"/>
    <w:rsid w:val="00462D85"/>
    <w:rsid w:val="004634C3"/>
    <w:rsid w:val="0046375B"/>
    <w:rsid w:val="004638DD"/>
    <w:rsid w:val="004640ED"/>
    <w:rsid w:val="004642F9"/>
    <w:rsid w:val="00464519"/>
    <w:rsid w:val="0046495A"/>
    <w:rsid w:val="00464E8F"/>
    <w:rsid w:val="00465258"/>
    <w:rsid w:val="0046539B"/>
    <w:rsid w:val="004654B5"/>
    <w:rsid w:val="00465C4C"/>
    <w:rsid w:val="00465CAF"/>
    <w:rsid w:val="004661FB"/>
    <w:rsid w:val="0046627B"/>
    <w:rsid w:val="00466284"/>
    <w:rsid w:val="00466935"/>
    <w:rsid w:val="00466A18"/>
    <w:rsid w:val="00466A4A"/>
    <w:rsid w:val="00466A5B"/>
    <w:rsid w:val="00466B28"/>
    <w:rsid w:val="00466F1C"/>
    <w:rsid w:val="00467270"/>
    <w:rsid w:val="004677A9"/>
    <w:rsid w:val="00467AFD"/>
    <w:rsid w:val="00467BB8"/>
    <w:rsid w:val="004700DA"/>
    <w:rsid w:val="00470196"/>
    <w:rsid w:val="00470233"/>
    <w:rsid w:val="0047034F"/>
    <w:rsid w:val="0047051D"/>
    <w:rsid w:val="00470AE8"/>
    <w:rsid w:val="00470AF8"/>
    <w:rsid w:val="00470C13"/>
    <w:rsid w:val="0047110D"/>
    <w:rsid w:val="00471309"/>
    <w:rsid w:val="004718A7"/>
    <w:rsid w:val="00471A55"/>
    <w:rsid w:val="00471A92"/>
    <w:rsid w:val="00471CBD"/>
    <w:rsid w:val="00472333"/>
    <w:rsid w:val="0047276F"/>
    <w:rsid w:val="004727F1"/>
    <w:rsid w:val="00472932"/>
    <w:rsid w:val="00472CD5"/>
    <w:rsid w:val="00472E30"/>
    <w:rsid w:val="004736A8"/>
    <w:rsid w:val="004738DB"/>
    <w:rsid w:val="00473D1C"/>
    <w:rsid w:val="00473D29"/>
    <w:rsid w:val="00474401"/>
    <w:rsid w:val="00474A7A"/>
    <w:rsid w:val="00474B09"/>
    <w:rsid w:val="00474B36"/>
    <w:rsid w:val="00474FA2"/>
    <w:rsid w:val="0047536D"/>
    <w:rsid w:val="00475A78"/>
    <w:rsid w:val="00475B69"/>
    <w:rsid w:val="00475C96"/>
    <w:rsid w:val="00476058"/>
    <w:rsid w:val="004766DC"/>
    <w:rsid w:val="004770FD"/>
    <w:rsid w:val="004773B6"/>
    <w:rsid w:val="004776C6"/>
    <w:rsid w:val="00477745"/>
    <w:rsid w:val="00477BAD"/>
    <w:rsid w:val="00480246"/>
    <w:rsid w:val="0048027C"/>
    <w:rsid w:val="004802B7"/>
    <w:rsid w:val="00480545"/>
    <w:rsid w:val="0048069E"/>
    <w:rsid w:val="00480D6F"/>
    <w:rsid w:val="00480E51"/>
    <w:rsid w:val="00480E5B"/>
    <w:rsid w:val="0048153F"/>
    <w:rsid w:val="004815B1"/>
    <w:rsid w:val="004817CE"/>
    <w:rsid w:val="004818B2"/>
    <w:rsid w:val="00481ECB"/>
    <w:rsid w:val="00481F01"/>
    <w:rsid w:val="00482092"/>
    <w:rsid w:val="004821E2"/>
    <w:rsid w:val="004822D8"/>
    <w:rsid w:val="004822DB"/>
    <w:rsid w:val="0048235C"/>
    <w:rsid w:val="004825E3"/>
    <w:rsid w:val="00482815"/>
    <w:rsid w:val="00482A5F"/>
    <w:rsid w:val="00482D28"/>
    <w:rsid w:val="00482DDA"/>
    <w:rsid w:val="00482F18"/>
    <w:rsid w:val="00483178"/>
    <w:rsid w:val="0048333C"/>
    <w:rsid w:val="00483472"/>
    <w:rsid w:val="004836E1"/>
    <w:rsid w:val="00483A7F"/>
    <w:rsid w:val="00483EC2"/>
    <w:rsid w:val="00484060"/>
    <w:rsid w:val="00484705"/>
    <w:rsid w:val="004847A0"/>
    <w:rsid w:val="00484876"/>
    <w:rsid w:val="004848E6"/>
    <w:rsid w:val="00484CCD"/>
    <w:rsid w:val="00484F7F"/>
    <w:rsid w:val="00485160"/>
    <w:rsid w:val="0048516F"/>
    <w:rsid w:val="00485AB2"/>
    <w:rsid w:val="00485C8E"/>
    <w:rsid w:val="00485DF6"/>
    <w:rsid w:val="004860C8"/>
    <w:rsid w:val="00486171"/>
    <w:rsid w:val="0048622F"/>
    <w:rsid w:val="004862D3"/>
    <w:rsid w:val="00486357"/>
    <w:rsid w:val="004864AE"/>
    <w:rsid w:val="00486B0A"/>
    <w:rsid w:val="00486E4E"/>
    <w:rsid w:val="00486E7D"/>
    <w:rsid w:val="004870F9"/>
    <w:rsid w:val="00487684"/>
    <w:rsid w:val="004878E2"/>
    <w:rsid w:val="004879F5"/>
    <w:rsid w:val="00490020"/>
    <w:rsid w:val="0049031D"/>
    <w:rsid w:val="00490367"/>
    <w:rsid w:val="00490581"/>
    <w:rsid w:val="004906F0"/>
    <w:rsid w:val="00490A27"/>
    <w:rsid w:val="00490BCB"/>
    <w:rsid w:val="00490DF3"/>
    <w:rsid w:val="00490F19"/>
    <w:rsid w:val="0049115E"/>
    <w:rsid w:val="004911F8"/>
    <w:rsid w:val="004912F2"/>
    <w:rsid w:val="004914DB"/>
    <w:rsid w:val="0049200C"/>
    <w:rsid w:val="0049222B"/>
    <w:rsid w:val="004926EA"/>
    <w:rsid w:val="00492977"/>
    <w:rsid w:val="00492BF1"/>
    <w:rsid w:val="00492E71"/>
    <w:rsid w:val="00492EEC"/>
    <w:rsid w:val="0049342E"/>
    <w:rsid w:val="0049357E"/>
    <w:rsid w:val="0049370C"/>
    <w:rsid w:val="004938E7"/>
    <w:rsid w:val="0049396C"/>
    <w:rsid w:val="00493ADF"/>
    <w:rsid w:val="00493C89"/>
    <w:rsid w:val="00493E23"/>
    <w:rsid w:val="00493F02"/>
    <w:rsid w:val="0049413A"/>
    <w:rsid w:val="00494150"/>
    <w:rsid w:val="0049419E"/>
    <w:rsid w:val="0049457E"/>
    <w:rsid w:val="00494637"/>
    <w:rsid w:val="004946F7"/>
    <w:rsid w:val="004947DF"/>
    <w:rsid w:val="0049480C"/>
    <w:rsid w:val="004952F5"/>
    <w:rsid w:val="00495524"/>
    <w:rsid w:val="004956B4"/>
    <w:rsid w:val="00495A5F"/>
    <w:rsid w:val="00495FA2"/>
    <w:rsid w:val="00496103"/>
    <w:rsid w:val="00496193"/>
    <w:rsid w:val="0049621E"/>
    <w:rsid w:val="00496830"/>
    <w:rsid w:val="00496C14"/>
    <w:rsid w:val="004971FE"/>
    <w:rsid w:val="00497451"/>
    <w:rsid w:val="00497556"/>
    <w:rsid w:val="004975CB"/>
    <w:rsid w:val="00497CDB"/>
    <w:rsid w:val="00497DEC"/>
    <w:rsid w:val="00497E5D"/>
    <w:rsid w:val="004A0228"/>
    <w:rsid w:val="004A0503"/>
    <w:rsid w:val="004A068E"/>
    <w:rsid w:val="004A07AF"/>
    <w:rsid w:val="004A0C43"/>
    <w:rsid w:val="004A133E"/>
    <w:rsid w:val="004A1559"/>
    <w:rsid w:val="004A1D49"/>
    <w:rsid w:val="004A2281"/>
    <w:rsid w:val="004A2AA7"/>
    <w:rsid w:val="004A2E2D"/>
    <w:rsid w:val="004A303A"/>
    <w:rsid w:val="004A3066"/>
    <w:rsid w:val="004A32D1"/>
    <w:rsid w:val="004A372F"/>
    <w:rsid w:val="004A3A08"/>
    <w:rsid w:val="004A3B8B"/>
    <w:rsid w:val="004A3FA3"/>
    <w:rsid w:val="004A424E"/>
    <w:rsid w:val="004A45FC"/>
    <w:rsid w:val="004A4635"/>
    <w:rsid w:val="004A4701"/>
    <w:rsid w:val="004A4924"/>
    <w:rsid w:val="004A4D9D"/>
    <w:rsid w:val="004A4EEB"/>
    <w:rsid w:val="004A4EFD"/>
    <w:rsid w:val="004A5375"/>
    <w:rsid w:val="004A5714"/>
    <w:rsid w:val="004A5735"/>
    <w:rsid w:val="004A5D10"/>
    <w:rsid w:val="004A6100"/>
    <w:rsid w:val="004A6573"/>
    <w:rsid w:val="004A6816"/>
    <w:rsid w:val="004A68A6"/>
    <w:rsid w:val="004A6A7D"/>
    <w:rsid w:val="004A717D"/>
    <w:rsid w:val="004A7652"/>
    <w:rsid w:val="004A7677"/>
    <w:rsid w:val="004A7845"/>
    <w:rsid w:val="004A7B0B"/>
    <w:rsid w:val="004A7C8C"/>
    <w:rsid w:val="004A7DBA"/>
    <w:rsid w:val="004B0078"/>
    <w:rsid w:val="004B0C1E"/>
    <w:rsid w:val="004B0CED"/>
    <w:rsid w:val="004B0E1B"/>
    <w:rsid w:val="004B0EAC"/>
    <w:rsid w:val="004B0FBB"/>
    <w:rsid w:val="004B11CF"/>
    <w:rsid w:val="004B13C3"/>
    <w:rsid w:val="004B15E2"/>
    <w:rsid w:val="004B1750"/>
    <w:rsid w:val="004B28B1"/>
    <w:rsid w:val="004B2919"/>
    <w:rsid w:val="004B292C"/>
    <w:rsid w:val="004B2A23"/>
    <w:rsid w:val="004B329B"/>
    <w:rsid w:val="004B3326"/>
    <w:rsid w:val="004B34CE"/>
    <w:rsid w:val="004B39CE"/>
    <w:rsid w:val="004B3AB3"/>
    <w:rsid w:val="004B3B6F"/>
    <w:rsid w:val="004B439F"/>
    <w:rsid w:val="004B43A4"/>
    <w:rsid w:val="004B4450"/>
    <w:rsid w:val="004B45DC"/>
    <w:rsid w:val="004B497C"/>
    <w:rsid w:val="004B4EA8"/>
    <w:rsid w:val="004B5180"/>
    <w:rsid w:val="004B5223"/>
    <w:rsid w:val="004B5260"/>
    <w:rsid w:val="004B591B"/>
    <w:rsid w:val="004B5E5F"/>
    <w:rsid w:val="004B5F17"/>
    <w:rsid w:val="004B6422"/>
    <w:rsid w:val="004B661E"/>
    <w:rsid w:val="004B6897"/>
    <w:rsid w:val="004B6B0C"/>
    <w:rsid w:val="004B6C28"/>
    <w:rsid w:val="004B6F7F"/>
    <w:rsid w:val="004B735C"/>
    <w:rsid w:val="004B78A1"/>
    <w:rsid w:val="004B794F"/>
    <w:rsid w:val="004B7B35"/>
    <w:rsid w:val="004B7F19"/>
    <w:rsid w:val="004C000D"/>
    <w:rsid w:val="004C0021"/>
    <w:rsid w:val="004C0160"/>
    <w:rsid w:val="004C0294"/>
    <w:rsid w:val="004C04A0"/>
    <w:rsid w:val="004C11D0"/>
    <w:rsid w:val="004C11EE"/>
    <w:rsid w:val="004C15C6"/>
    <w:rsid w:val="004C1A25"/>
    <w:rsid w:val="004C1BFA"/>
    <w:rsid w:val="004C1D02"/>
    <w:rsid w:val="004C1EDC"/>
    <w:rsid w:val="004C206B"/>
    <w:rsid w:val="004C2440"/>
    <w:rsid w:val="004C2457"/>
    <w:rsid w:val="004C279D"/>
    <w:rsid w:val="004C3003"/>
    <w:rsid w:val="004C304A"/>
    <w:rsid w:val="004C3125"/>
    <w:rsid w:val="004C36B4"/>
    <w:rsid w:val="004C3729"/>
    <w:rsid w:val="004C37AF"/>
    <w:rsid w:val="004C38A7"/>
    <w:rsid w:val="004C3EE2"/>
    <w:rsid w:val="004C40A4"/>
    <w:rsid w:val="004C42BD"/>
    <w:rsid w:val="004C442C"/>
    <w:rsid w:val="004C4627"/>
    <w:rsid w:val="004C4D03"/>
    <w:rsid w:val="004C4D77"/>
    <w:rsid w:val="004C5519"/>
    <w:rsid w:val="004C591C"/>
    <w:rsid w:val="004C592D"/>
    <w:rsid w:val="004C5ABA"/>
    <w:rsid w:val="004C6399"/>
    <w:rsid w:val="004C6772"/>
    <w:rsid w:val="004C68B2"/>
    <w:rsid w:val="004C69B7"/>
    <w:rsid w:val="004C6A63"/>
    <w:rsid w:val="004C6F0A"/>
    <w:rsid w:val="004C6F97"/>
    <w:rsid w:val="004C6FA2"/>
    <w:rsid w:val="004C731A"/>
    <w:rsid w:val="004C739F"/>
    <w:rsid w:val="004C7691"/>
    <w:rsid w:val="004C7794"/>
    <w:rsid w:val="004C77F7"/>
    <w:rsid w:val="004C7D70"/>
    <w:rsid w:val="004D0C53"/>
    <w:rsid w:val="004D0CA5"/>
    <w:rsid w:val="004D14F0"/>
    <w:rsid w:val="004D1501"/>
    <w:rsid w:val="004D1624"/>
    <w:rsid w:val="004D19CC"/>
    <w:rsid w:val="004D1B58"/>
    <w:rsid w:val="004D1D90"/>
    <w:rsid w:val="004D1DA4"/>
    <w:rsid w:val="004D1EB6"/>
    <w:rsid w:val="004D1ED3"/>
    <w:rsid w:val="004D22FB"/>
    <w:rsid w:val="004D2346"/>
    <w:rsid w:val="004D2561"/>
    <w:rsid w:val="004D274C"/>
    <w:rsid w:val="004D2925"/>
    <w:rsid w:val="004D2934"/>
    <w:rsid w:val="004D2AAF"/>
    <w:rsid w:val="004D2B44"/>
    <w:rsid w:val="004D2BB5"/>
    <w:rsid w:val="004D2CA3"/>
    <w:rsid w:val="004D2CAC"/>
    <w:rsid w:val="004D2E8A"/>
    <w:rsid w:val="004D2F53"/>
    <w:rsid w:val="004D367C"/>
    <w:rsid w:val="004D39B5"/>
    <w:rsid w:val="004D39CF"/>
    <w:rsid w:val="004D3A50"/>
    <w:rsid w:val="004D3B30"/>
    <w:rsid w:val="004D3C1B"/>
    <w:rsid w:val="004D3C4E"/>
    <w:rsid w:val="004D4242"/>
    <w:rsid w:val="004D4381"/>
    <w:rsid w:val="004D444A"/>
    <w:rsid w:val="004D47AB"/>
    <w:rsid w:val="004D512A"/>
    <w:rsid w:val="004D5169"/>
    <w:rsid w:val="004D55C5"/>
    <w:rsid w:val="004D5788"/>
    <w:rsid w:val="004D5A90"/>
    <w:rsid w:val="004D5B3A"/>
    <w:rsid w:val="004D5EA6"/>
    <w:rsid w:val="004D614D"/>
    <w:rsid w:val="004D61E1"/>
    <w:rsid w:val="004D625B"/>
    <w:rsid w:val="004D6569"/>
    <w:rsid w:val="004D6A80"/>
    <w:rsid w:val="004D6A99"/>
    <w:rsid w:val="004D6AA1"/>
    <w:rsid w:val="004D6F95"/>
    <w:rsid w:val="004D71B7"/>
    <w:rsid w:val="004D7228"/>
    <w:rsid w:val="004D7654"/>
    <w:rsid w:val="004D7697"/>
    <w:rsid w:val="004D76D8"/>
    <w:rsid w:val="004D78DD"/>
    <w:rsid w:val="004D797C"/>
    <w:rsid w:val="004D7B92"/>
    <w:rsid w:val="004D7C2C"/>
    <w:rsid w:val="004D7D7B"/>
    <w:rsid w:val="004D7E2D"/>
    <w:rsid w:val="004E0085"/>
    <w:rsid w:val="004E02A1"/>
    <w:rsid w:val="004E02A3"/>
    <w:rsid w:val="004E03DC"/>
    <w:rsid w:val="004E0508"/>
    <w:rsid w:val="004E08FC"/>
    <w:rsid w:val="004E0B12"/>
    <w:rsid w:val="004E0F62"/>
    <w:rsid w:val="004E12B4"/>
    <w:rsid w:val="004E131B"/>
    <w:rsid w:val="004E16B7"/>
    <w:rsid w:val="004E1C1D"/>
    <w:rsid w:val="004E1E2E"/>
    <w:rsid w:val="004E1EBD"/>
    <w:rsid w:val="004E1EE7"/>
    <w:rsid w:val="004E27FA"/>
    <w:rsid w:val="004E285E"/>
    <w:rsid w:val="004E2B11"/>
    <w:rsid w:val="004E2BD2"/>
    <w:rsid w:val="004E2BF8"/>
    <w:rsid w:val="004E325D"/>
    <w:rsid w:val="004E355D"/>
    <w:rsid w:val="004E35F7"/>
    <w:rsid w:val="004E35FA"/>
    <w:rsid w:val="004E3931"/>
    <w:rsid w:val="004E3BA3"/>
    <w:rsid w:val="004E3CB1"/>
    <w:rsid w:val="004E3D6A"/>
    <w:rsid w:val="004E4113"/>
    <w:rsid w:val="004E4678"/>
    <w:rsid w:val="004E4AE8"/>
    <w:rsid w:val="004E4CA4"/>
    <w:rsid w:val="004E4EB9"/>
    <w:rsid w:val="004E4F58"/>
    <w:rsid w:val="004E516F"/>
    <w:rsid w:val="004E5451"/>
    <w:rsid w:val="004E54E0"/>
    <w:rsid w:val="004E5622"/>
    <w:rsid w:val="004E57D7"/>
    <w:rsid w:val="004E585F"/>
    <w:rsid w:val="004E5950"/>
    <w:rsid w:val="004E5A4A"/>
    <w:rsid w:val="004E5A83"/>
    <w:rsid w:val="004E5B16"/>
    <w:rsid w:val="004E5B2C"/>
    <w:rsid w:val="004E5BE9"/>
    <w:rsid w:val="004E602F"/>
    <w:rsid w:val="004E6258"/>
    <w:rsid w:val="004E6498"/>
    <w:rsid w:val="004E64C4"/>
    <w:rsid w:val="004E6755"/>
    <w:rsid w:val="004E67FE"/>
    <w:rsid w:val="004E77F9"/>
    <w:rsid w:val="004E7999"/>
    <w:rsid w:val="004E79AB"/>
    <w:rsid w:val="004E79B2"/>
    <w:rsid w:val="004E7BFA"/>
    <w:rsid w:val="004E7DE2"/>
    <w:rsid w:val="004E7E5D"/>
    <w:rsid w:val="004E7FBD"/>
    <w:rsid w:val="004F0040"/>
    <w:rsid w:val="004F00DD"/>
    <w:rsid w:val="004F042F"/>
    <w:rsid w:val="004F08E1"/>
    <w:rsid w:val="004F162B"/>
    <w:rsid w:val="004F178F"/>
    <w:rsid w:val="004F1A3B"/>
    <w:rsid w:val="004F1B1B"/>
    <w:rsid w:val="004F1B7A"/>
    <w:rsid w:val="004F1B9B"/>
    <w:rsid w:val="004F1EB0"/>
    <w:rsid w:val="004F1F24"/>
    <w:rsid w:val="004F1F38"/>
    <w:rsid w:val="004F2279"/>
    <w:rsid w:val="004F23EC"/>
    <w:rsid w:val="004F24B9"/>
    <w:rsid w:val="004F25AB"/>
    <w:rsid w:val="004F266A"/>
    <w:rsid w:val="004F26F9"/>
    <w:rsid w:val="004F2C54"/>
    <w:rsid w:val="004F2DAB"/>
    <w:rsid w:val="004F33AE"/>
    <w:rsid w:val="004F38DC"/>
    <w:rsid w:val="004F39DC"/>
    <w:rsid w:val="004F3A98"/>
    <w:rsid w:val="004F3C4A"/>
    <w:rsid w:val="004F3FF7"/>
    <w:rsid w:val="004F4106"/>
    <w:rsid w:val="004F4656"/>
    <w:rsid w:val="004F46FC"/>
    <w:rsid w:val="004F484D"/>
    <w:rsid w:val="004F49C4"/>
    <w:rsid w:val="004F4BD6"/>
    <w:rsid w:val="004F4E86"/>
    <w:rsid w:val="004F5085"/>
    <w:rsid w:val="004F53B1"/>
    <w:rsid w:val="004F5955"/>
    <w:rsid w:val="004F60D5"/>
    <w:rsid w:val="004F63C7"/>
    <w:rsid w:val="004F65BA"/>
    <w:rsid w:val="004F6609"/>
    <w:rsid w:val="004F691F"/>
    <w:rsid w:val="004F6C55"/>
    <w:rsid w:val="004F6FDD"/>
    <w:rsid w:val="004F722E"/>
    <w:rsid w:val="004F7421"/>
    <w:rsid w:val="004F76A4"/>
    <w:rsid w:val="004F77C6"/>
    <w:rsid w:val="004F782B"/>
    <w:rsid w:val="004F791F"/>
    <w:rsid w:val="004F7A57"/>
    <w:rsid w:val="004F7CF1"/>
    <w:rsid w:val="004F7F25"/>
    <w:rsid w:val="0050034A"/>
    <w:rsid w:val="00500454"/>
    <w:rsid w:val="005012DD"/>
    <w:rsid w:val="00501780"/>
    <w:rsid w:val="005018AE"/>
    <w:rsid w:val="00502181"/>
    <w:rsid w:val="00502685"/>
    <w:rsid w:val="005026BA"/>
    <w:rsid w:val="005027DD"/>
    <w:rsid w:val="00502942"/>
    <w:rsid w:val="00502D0B"/>
    <w:rsid w:val="00502DA2"/>
    <w:rsid w:val="00502DFC"/>
    <w:rsid w:val="0050306D"/>
    <w:rsid w:val="00503318"/>
    <w:rsid w:val="00503643"/>
    <w:rsid w:val="00503C4D"/>
    <w:rsid w:val="00504084"/>
    <w:rsid w:val="0050439A"/>
    <w:rsid w:val="00504F28"/>
    <w:rsid w:val="00505087"/>
    <w:rsid w:val="0050524B"/>
    <w:rsid w:val="00505452"/>
    <w:rsid w:val="0050562E"/>
    <w:rsid w:val="0050580C"/>
    <w:rsid w:val="0050583B"/>
    <w:rsid w:val="005058F2"/>
    <w:rsid w:val="0050601C"/>
    <w:rsid w:val="005060EA"/>
    <w:rsid w:val="0050649C"/>
    <w:rsid w:val="005067B2"/>
    <w:rsid w:val="00506843"/>
    <w:rsid w:val="00506858"/>
    <w:rsid w:val="005068F6"/>
    <w:rsid w:val="00506972"/>
    <w:rsid w:val="00506C5C"/>
    <w:rsid w:val="00506E01"/>
    <w:rsid w:val="00506E17"/>
    <w:rsid w:val="00506EB7"/>
    <w:rsid w:val="005072B0"/>
    <w:rsid w:val="00507421"/>
    <w:rsid w:val="005077FB"/>
    <w:rsid w:val="00507A03"/>
    <w:rsid w:val="00507A3D"/>
    <w:rsid w:val="00507AB5"/>
    <w:rsid w:val="00507DFF"/>
    <w:rsid w:val="0051009F"/>
    <w:rsid w:val="005102D5"/>
    <w:rsid w:val="0051055D"/>
    <w:rsid w:val="005107D9"/>
    <w:rsid w:val="005110E5"/>
    <w:rsid w:val="005111E7"/>
    <w:rsid w:val="00511225"/>
    <w:rsid w:val="00511351"/>
    <w:rsid w:val="005116F8"/>
    <w:rsid w:val="00511E1F"/>
    <w:rsid w:val="00512884"/>
    <w:rsid w:val="00512A3B"/>
    <w:rsid w:val="00512E8C"/>
    <w:rsid w:val="00513193"/>
    <w:rsid w:val="0051335B"/>
    <w:rsid w:val="00513579"/>
    <w:rsid w:val="005135C9"/>
    <w:rsid w:val="00513C1D"/>
    <w:rsid w:val="00513EE9"/>
    <w:rsid w:val="00514235"/>
    <w:rsid w:val="00514776"/>
    <w:rsid w:val="00514911"/>
    <w:rsid w:val="00514AE4"/>
    <w:rsid w:val="00514BE9"/>
    <w:rsid w:val="00514FD1"/>
    <w:rsid w:val="005153E8"/>
    <w:rsid w:val="00515556"/>
    <w:rsid w:val="0051576E"/>
    <w:rsid w:val="00515772"/>
    <w:rsid w:val="00515B94"/>
    <w:rsid w:val="00515DB0"/>
    <w:rsid w:val="00516208"/>
    <w:rsid w:val="00516632"/>
    <w:rsid w:val="00516733"/>
    <w:rsid w:val="00516833"/>
    <w:rsid w:val="00516BF5"/>
    <w:rsid w:val="00516C14"/>
    <w:rsid w:val="00516DFE"/>
    <w:rsid w:val="005170CE"/>
    <w:rsid w:val="0051712B"/>
    <w:rsid w:val="005179A5"/>
    <w:rsid w:val="00520466"/>
    <w:rsid w:val="005204E3"/>
    <w:rsid w:val="00520616"/>
    <w:rsid w:val="0052088E"/>
    <w:rsid w:val="00520B93"/>
    <w:rsid w:val="005212BF"/>
    <w:rsid w:val="0052147F"/>
    <w:rsid w:val="005214BC"/>
    <w:rsid w:val="00521AA2"/>
    <w:rsid w:val="00521AC4"/>
    <w:rsid w:val="00521DE8"/>
    <w:rsid w:val="00521FF2"/>
    <w:rsid w:val="005221FC"/>
    <w:rsid w:val="0052221E"/>
    <w:rsid w:val="005223D2"/>
    <w:rsid w:val="00522FA9"/>
    <w:rsid w:val="005230B3"/>
    <w:rsid w:val="00523265"/>
    <w:rsid w:val="005233A1"/>
    <w:rsid w:val="00523489"/>
    <w:rsid w:val="005238E1"/>
    <w:rsid w:val="00523FA6"/>
    <w:rsid w:val="005242A5"/>
    <w:rsid w:val="00524A7C"/>
    <w:rsid w:val="00524B5F"/>
    <w:rsid w:val="00524C83"/>
    <w:rsid w:val="00524E47"/>
    <w:rsid w:val="005250EA"/>
    <w:rsid w:val="0052526C"/>
    <w:rsid w:val="00525454"/>
    <w:rsid w:val="00525A8D"/>
    <w:rsid w:val="00525AF2"/>
    <w:rsid w:val="00525B7C"/>
    <w:rsid w:val="00525EB1"/>
    <w:rsid w:val="00526105"/>
    <w:rsid w:val="005267C2"/>
    <w:rsid w:val="005270D0"/>
    <w:rsid w:val="0052737A"/>
    <w:rsid w:val="00527407"/>
    <w:rsid w:val="0052771D"/>
    <w:rsid w:val="005279B0"/>
    <w:rsid w:val="00527DC8"/>
    <w:rsid w:val="00527EAF"/>
    <w:rsid w:val="00527F51"/>
    <w:rsid w:val="00530388"/>
    <w:rsid w:val="0053065F"/>
    <w:rsid w:val="00530ADB"/>
    <w:rsid w:val="00530EBD"/>
    <w:rsid w:val="00531088"/>
    <w:rsid w:val="0053136E"/>
    <w:rsid w:val="00531421"/>
    <w:rsid w:val="00531523"/>
    <w:rsid w:val="00531B43"/>
    <w:rsid w:val="005321C9"/>
    <w:rsid w:val="005322D6"/>
    <w:rsid w:val="00532367"/>
    <w:rsid w:val="00532373"/>
    <w:rsid w:val="00532637"/>
    <w:rsid w:val="0053298F"/>
    <w:rsid w:val="005329C5"/>
    <w:rsid w:val="00532E46"/>
    <w:rsid w:val="00532F3E"/>
    <w:rsid w:val="005330FA"/>
    <w:rsid w:val="00533179"/>
    <w:rsid w:val="005336C4"/>
    <w:rsid w:val="00533991"/>
    <w:rsid w:val="00533A13"/>
    <w:rsid w:val="00533A9E"/>
    <w:rsid w:val="00533BCE"/>
    <w:rsid w:val="00533F13"/>
    <w:rsid w:val="0053471E"/>
    <w:rsid w:val="00534972"/>
    <w:rsid w:val="00534C84"/>
    <w:rsid w:val="00534E1D"/>
    <w:rsid w:val="00534F9F"/>
    <w:rsid w:val="00535060"/>
    <w:rsid w:val="00535301"/>
    <w:rsid w:val="005353F8"/>
    <w:rsid w:val="005355C6"/>
    <w:rsid w:val="00535968"/>
    <w:rsid w:val="0053597E"/>
    <w:rsid w:val="00535F56"/>
    <w:rsid w:val="005363F6"/>
    <w:rsid w:val="0053640B"/>
    <w:rsid w:val="005367F2"/>
    <w:rsid w:val="00536F4C"/>
    <w:rsid w:val="00536FE0"/>
    <w:rsid w:val="00537458"/>
    <w:rsid w:val="0053794E"/>
    <w:rsid w:val="00537CC8"/>
    <w:rsid w:val="00537F4B"/>
    <w:rsid w:val="00537F5F"/>
    <w:rsid w:val="00540138"/>
    <w:rsid w:val="00540AD8"/>
    <w:rsid w:val="00540BCB"/>
    <w:rsid w:val="00540DE8"/>
    <w:rsid w:val="00540EC3"/>
    <w:rsid w:val="00540FBC"/>
    <w:rsid w:val="005411C9"/>
    <w:rsid w:val="005414C4"/>
    <w:rsid w:val="005418C6"/>
    <w:rsid w:val="0054198E"/>
    <w:rsid w:val="00541B23"/>
    <w:rsid w:val="005421DD"/>
    <w:rsid w:val="005422EE"/>
    <w:rsid w:val="0054235E"/>
    <w:rsid w:val="0054238D"/>
    <w:rsid w:val="005425F9"/>
    <w:rsid w:val="005427DB"/>
    <w:rsid w:val="00542929"/>
    <w:rsid w:val="00542CAB"/>
    <w:rsid w:val="00542CDF"/>
    <w:rsid w:val="00543BA3"/>
    <w:rsid w:val="00543C06"/>
    <w:rsid w:val="005440B5"/>
    <w:rsid w:val="0054425E"/>
    <w:rsid w:val="0054452F"/>
    <w:rsid w:val="0054478C"/>
    <w:rsid w:val="00544B8E"/>
    <w:rsid w:val="00544DC9"/>
    <w:rsid w:val="00545255"/>
    <w:rsid w:val="00545315"/>
    <w:rsid w:val="0054564C"/>
    <w:rsid w:val="005457B8"/>
    <w:rsid w:val="005457CD"/>
    <w:rsid w:val="00545B2B"/>
    <w:rsid w:val="00545C23"/>
    <w:rsid w:val="005460FB"/>
    <w:rsid w:val="005462A2"/>
    <w:rsid w:val="00546322"/>
    <w:rsid w:val="00546410"/>
    <w:rsid w:val="005466D5"/>
    <w:rsid w:val="005466DA"/>
    <w:rsid w:val="00546706"/>
    <w:rsid w:val="00546AEE"/>
    <w:rsid w:val="00546ECA"/>
    <w:rsid w:val="00546F31"/>
    <w:rsid w:val="00547038"/>
    <w:rsid w:val="005471D4"/>
    <w:rsid w:val="00547B11"/>
    <w:rsid w:val="00547B47"/>
    <w:rsid w:val="00547C91"/>
    <w:rsid w:val="00547E1B"/>
    <w:rsid w:val="005501FE"/>
    <w:rsid w:val="0055032F"/>
    <w:rsid w:val="005505C1"/>
    <w:rsid w:val="005507C3"/>
    <w:rsid w:val="005509C8"/>
    <w:rsid w:val="00551254"/>
    <w:rsid w:val="005512B8"/>
    <w:rsid w:val="00551319"/>
    <w:rsid w:val="00551391"/>
    <w:rsid w:val="0055148A"/>
    <w:rsid w:val="0055159C"/>
    <w:rsid w:val="0055184B"/>
    <w:rsid w:val="00551A69"/>
    <w:rsid w:val="00551CE8"/>
    <w:rsid w:val="005521A2"/>
    <w:rsid w:val="005521DF"/>
    <w:rsid w:val="005525BD"/>
    <w:rsid w:val="005526C6"/>
    <w:rsid w:val="005526FF"/>
    <w:rsid w:val="005528A5"/>
    <w:rsid w:val="005528F9"/>
    <w:rsid w:val="00552A13"/>
    <w:rsid w:val="00552F03"/>
    <w:rsid w:val="005531F0"/>
    <w:rsid w:val="0055324A"/>
    <w:rsid w:val="00553389"/>
    <w:rsid w:val="0055344B"/>
    <w:rsid w:val="005535B9"/>
    <w:rsid w:val="005537F8"/>
    <w:rsid w:val="005537FD"/>
    <w:rsid w:val="005538CD"/>
    <w:rsid w:val="00553B34"/>
    <w:rsid w:val="00553B4E"/>
    <w:rsid w:val="00553D54"/>
    <w:rsid w:val="00553FFC"/>
    <w:rsid w:val="005542B5"/>
    <w:rsid w:val="005543BF"/>
    <w:rsid w:val="00554441"/>
    <w:rsid w:val="00554779"/>
    <w:rsid w:val="0055483D"/>
    <w:rsid w:val="00554C82"/>
    <w:rsid w:val="00554D44"/>
    <w:rsid w:val="00555553"/>
    <w:rsid w:val="0055584E"/>
    <w:rsid w:val="00555F3F"/>
    <w:rsid w:val="00556380"/>
    <w:rsid w:val="005563BE"/>
    <w:rsid w:val="005565BB"/>
    <w:rsid w:val="00556DC0"/>
    <w:rsid w:val="00556F09"/>
    <w:rsid w:val="00556F35"/>
    <w:rsid w:val="00557073"/>
    <w:rsid w:val="00557075"/>
    <w:rsid w:val="00560162"/>
    <w:rsid w:val="0056019F"/>
    <w:rsid w:val="005609B8"/>
    <w:rsid w:val="00560A5D"/>
    <w:rsid w:val="00560D29"/>
    <w:rsid w:val="00560E95"/>
    <w:rsid w:val="00561187"/>
    <w:rsid w:val="005612D7"/>
    <w:rsid w:val="005613A5"/>
    <w:rsid w:val="005614D4"/>
    <w:rsid w:val="005614D8"/>
    <w:rsid w:val="005616F6"/>
    <w:rsid w:val="005618F0"/>
    <w:rsid w:val="00561BF7"/>
    <w:rsid w:val="00561CA4"/>
    <w:rsid w:val="00562062"/>
    <w:rsid w:val="0056210A"/>
    <w:rsid w:val="00562120"/>
    <w:rsid w:val="0056229A"/>
    <w:rsid w:val="0056235B"/>
    <w:rsid w:val="005624DD"/>
    <w:rsid w:val="0056268F"/>
    <w:rsid w:val="005628B0"/>
    <w:rsid w:val="0056293C"/>
    <w:rsid w:val="005629C4"/>
    <w:rsid w:val="00562C4D"/>
    <w:rsid w:val="00562CFC"/>
    <w:rsid w:val="0056307C"/>
    <w:rsid w:val="00563092"/>
    <w:rsid w:val="005632B0"/>
    <w:rsid w:val="0056392D"/>
    <w:rsid w:val="00563A8C"/>
    <w:rsid w:val="00563DF3"/>
    <w:rsid w:val="00563EAE"/>
    <w:rsid w:val="005644D1"/>
    <w:rsid w:val="00565711"/>
    <w:rsid w:val="005657E2"/>
    <w:rsid w:val="00565816"/>
    <w:rsid w:val="005659F3"/>
    <w:rsid w:val="00566077"/>
    <w:rsid w:val="005661F9"/>
    <w:rsid w:val="0056623E"/>
    <w:rsid w:val="00566479"/>
    <w:rsid w:val="00566B84"/>
    <w:rsid w:val="00566BD7"/>
    <w:rsid w:val="00566C79"/>
    <w:rsid w:val="00566F4D"/>
    <w:rsid w:val="00566FF1"/>
    <w:rsid w:val="00567026"/>
    <w:rsid w:val="00567100"/>
    <w:rsid w:val="005673D4"/>
    <w:rsid w:val="00567409"/>
    <w:rsid w:val="00567830"/>
    <w:rsid w:val="00567874"/>
    <w:rsid w:val="0056791D"/>
    <w:rsid w:val="00567C13"/>
    <w:rsid w:val="00570226"/>
    <w:rsid w:val="00570270"/>
    <w:rsid w:val="00570325"/>
    <w:rsid w:val="0057050E"/>
    <w:rsid w:val="005705BE"/>
    <w:rsid w:val="00570836"/>
    <w:rsid w:val="00570ABE"/>
    <w:rsid w:val="00570E37"/>
    <w:rsid w:val="00570F88"/>
    <w:rsid w:val="005718E3"/>
    <w:rsid w:val="00571C3D"/>
    <w:rsid w:val="00571DB1"/>
    <w:rsid w:val="00571FA7"/>
    <w:rsid w:val="0057212F"/>
    <w:rsid w:val="005721FC"/>
    <w:rsid w:val="00572253"/>
    <w:rsid w:val="00572B08"/>
    <w:rsid w:val="00572C0D"/>
    <w:rsid w:val="00572D10"/>
    <w:rsid w:val="00572D53"/>
    <w:rsid w:val="00572DD9"/>
    <w:rsid w:val="00572E11"/>
    <w:rsid w:val="00572FC7"/>
    <w:rsid w:val="005732EA"/>
    <w:rsid w:val="005735A8"/>
    <w:rsid w:val="00573A5F"/>
    <w:rsid w:val="00573C55"/>
    <w:rsid w:val="00573D58"/>
    <w:rsid w:val="00573FFE"/>
    <w:rsid w:val="00574020"/>
    <w:rsid w:val="005741CF"/>
    <w:rsid w:val="0057420B"/>
    <w:rsid w:val="00574711"/>
    <w:rsid w:val="00574DEF"/>
    <w:rsid w:val="00574F68"/>
    <w:rsid w:val="00575003"/>
    <w:rsid w:val="00575143"/>
    <w:rsid w:val="00575793"/>
    <w:rsid w:val="005759E9"/>
    <w:rsid w:val="005760A2"/>
    <w:rsid w:val="005760AA"/>
    <w:rsid w:val="005760EB"/>
    <w:rsid w:val="005761A2"/>
    <w:rsid w:val="0057644C"/>
    <w:rsid w:val="00576731"/>
    <w:rsid w:val="00576915"/>
    <w:rsid w:val="00576B39"/>
    <w:rsid w:val="00576CD8"/>
    <w:rsid w:val="00576F1F"/>
    <w:rsid w:val="005774B7"/>
    <w:rsid w:val="005775D5"/>
    <w:rsid w:val="00577734"/>
    <w:rsid w:val="005779AF"/>
    <w:rsid w:val="00577F93"/>
    <w:rsid w:val="0058000D"/>
    <w:rsid w:val="005802E7"/>
    <w:rsid w:val="00580552"/>
    <w:rsid w:val="00580897"/>
    <w:rsid w:val="00580A39"/>
    <w:rsid w:val="00580A9A"/>
    <w:rsid w:val="00580B86"/>
    <w:rsid w:val="00580F65"/>
    <w:rsid w:val="00581040"/>
    <w:rsid w:val="005810E1"/>
    <w:rsid w:val="00581399"/>
    <w:rsid w:val="00581665"/>
    <w:rsid w:val="0058187C"/>
    <w:rsid w:val="005818AA"/>
    <w:rsid w:val="00581AEA"/>
    <w:rsid w:val="00582124"/>
    <w:rsid w:val="005821F2"/>
    <w:rsid w:val="00582332"/>
    <w:rsid w:val="0058250C"/>
    <w:rsid w:val="00582514"/>
    <w:rsid w:val="00582A69"/>
    <w:rsid w:val="00582F2B"/>
    <w:rsid w:val="00582F73"/>
    <w:rsid w:val="0058311F"/>
    <w:rsid w:val="0058361B"/>
    <w:rsid w:val="00583806"/>
    <w:rsid w:val="005838F9"/>
    <w:rsid w:val="00583BE9"/>
    <w:rsid w:val="005841DF"/>
    <w:rsid w:val="00584362"/>
    <w:rsid w:val="00584416"/>
    <w:rsid w:val="005844E3"/>
    <w:rsid w:val="00584B45"/>
    <w:rsid w:val="00584CB0"/>
    <w:rsid w:val="00584CB5"/>
    <w:rsid w:val="00584D3A"/>
    <w:rsid w:val="00585A80"/>
    <w:rsid w:val="00585D0C"/>
    <w:rsid w:val="00585DF1"/>
    <w:rsid w:val="005861A9"/>
    <w:rsid w:val="00586496"/>
    <w:rsid w:val="005865A2"/>
    <w:rsid w:val="00586748"/>
    <w:rsid w:val="00586DA9"/>
    <w:rsid w:val="00587044"/>
    <w:rsid w:val="00587263"/>
    <w:rsid w:val="0058728E"/>
    <w:rsid w:val="0058744A"/>
    <w:rsid w:val="0058757D"/>
    <w:rsid w:val="00587591"/>
    <w:rsid w:val="005876E4"/>
    <w:rsid w:val="00587768"/>
    <w:rsid w:val="00587B86"/>
    <w:rsid w:val="00590203"/>
    <w:rsid w:val="00591294"/>
    <w:rsid w:val="00591354"/>
    <w:rsid w:val="00591359"/>
    <w:rsid w:val="00591803"/>
    <w:rsid w:val="00591B85"/>
    <w:rsid w:val="00591C58"/>
    <w:rsid w:val="00592094"/>
    <w:rsid w:val="005922F4"/>
    <w:rsid w:val="0059235F"/>
    <w:rsid w:val="00592527"/>
    <w:rsid w:val="005925D9"/>
    <w:rsid w:val="0059265B"/>
    <w:rsid w:val="00592697"/>
    <w:rsid w:val="0059279E"/>
    <w:rsid w:val="00592879"/>
    <w:rsid w:val="005928AF"/>
    <w:rsid w:val="00592B47"/>
    <w:rsid w:val="00592BAC"/>
    <w:rsid w:val="0059310F"/>
    <w:rsid w:val="005931F8"/>
    <w:rsid w:val="005932A1"/>
    <w:rsid w:val="00593380"/>
    <w:rsid w:val="005935A7"/>
    <w:rsid w:val="0059380A"/>
    <w:rsid w:val="0059381D"/>
    <w:rsid w:val="00594265"/>
    <w:rsid w:val="00594371"/>
    <w:rsid w:val="0059468B"/>
    <w:rsid w:val="00594982"/>
    <w:rsid w:val="00595988"/>
    <w:rsid w:val="00595E8E"/>
    <w:rsid w:val="00595F08"/>
    <w:rsid w:val="00596224"/>
    <w:rsid w:val="00596986"/>
    <w:rsid w:val="00596BF5"/>
    <w:rsid w:val="00596D5C"/>
    <w:rsid w:val="0059703F"/>
    <w:rsid w:val="005971B1"/>
    <w:rsid w:val="0059723C"/>
    <w:rsid w:val="0059726A"/>
    <w:rsid w:val="005974A5"/>
    <w:rsid w:val="00597B6B"/>
    <w:rsid w:val="00597B94"/>
    <w:rsid w:val="00597C74"/>
    <w:rsid w:val="005A0152"/>
    <w:rsid w:val="005A0CE1"/>
    <w:rsid w:val="005A0F0C"/>
    <w:rsid w:val="005A125A"/>
    <w:rsid w:val="005A13C4"/>
    <w:rsid w:val="005A145A"/>
    <w:rsid w:val="005A172D"/>
    <w:rsid w:val="005A191D"/>
    <w:rsid w:val="005A1B6E"/>
    <w:rsid w:val="005A1B84"/>
    <w:rsid w:val="005A1BE9"/>
    <w:rsid w:val="005A1C26"/>
    <w:rsid w:val="005A1F16"/>
    <w:rsid w:val="005A21E7"/>
    <w:rsid w:val="005A21F1"/>
    <w:rsid w:val="005A2486"/>
    <w:rsid w:val="005A28A9"/>
    <w:rsid w:val="005A2EB1"/>
    <w:rsid w:val="005A3870"/>
    <w:rsid w:val="005A3AF9"/>
    <w:rsid w:val="005A3E19"/>
    <w:rsid w:val="005A3EDF"/>
    <w:rsid w:val="005A3F46"/>
    <w:rsid w:val="005A44A6"/>
    <w:rsid w:val="005A45A4"/>
    <w:rsid w:val="005A48AA"/>
    <w:rsid w:val="005A4A55"/>
    <w:rsid w:val="005A4D42"/>
    <w:rsid w:val="005A4E4E"/>
    <w:rsid w:val="005A4EC6"/>
    <w:rsid w:val="005A535D"/>
    <w:rsid w:val="005A53C7"/>
    <w:rsid w:val="005A5402"/>
    <w:rsid w:val="005A543A"/>
    <w:rsid w:val="005A557A"/>
    <w:rsid w:val="005A5987"/>
    <w:rsid w:val="005A5AF9"/>
    <w:rsid w:val="005A5ECD"/>
    <w:rsid w:val="005A6637"/>
    <w:rsid w:val="005A6D2A"/>
    <w:rsid w:val="005A6D89"/>
    <w:rsid w:val="005A6FC5"/>
    <w:rsid w:val="005A700D"/>
    <w:rsid w:val="005A73EB"/>
    <w:rsid w:val="005A75E9"/>
    <w:rsid w:val="005A76F5"/>
    <w:rsid w:val="005A77B7"/>
    <w:rsid w:val="005A7C5A"/>
    <w:rsid w:val="005B0072"/>
    <w:rsid w:val="005B09B7"/>
    <w:rsid w:val="005B0E3C"/>
    <w:rsid w:val="005B0ECD"/>
    <w:rsid w:val="005B10FF"/>
    <w:rsid w:val="005B12C7"/>
    <w:rsid w:val="005B13D1"/>
    <w:rsid w:val="005B1730"/>
    <w:rsid w:val="005B17E1"/>
    <w:rsid w:val="005B18AD"/>
    <w:rsid w:val="005B1B55"/>
    <w:rsid w:val="005B204B"/>
    <w:rsid w:val="005B2261"/>
    <w:rsid w:val="005B26F4"/>
    <w:rsid w:val="005B2A43"/>
    <w:rsid w:val="005B2BF1"/>
    <w:rsid w:val="005B2E16"/>
    <w:rsid w:val="005B3012"/>
    <w:rsid w:val="005B3049"/>
    <w:rsid w:val="005B3D7D"/>
    <w:rsid w:val="005B3EB7"/>
    <w:rsid w:val="005B4164"/>
    <w:rsid w:val="005B41D7"/>
    <w:rsid w:val="005B4578"/>
    <w:rsid w:val="005B47DF"/>
    <w:rsid w:val="005B4869"/>
    <w:rsid w:val="005B4892"/>
    <w:rsid w:val="005B4EA9"/>
    <w:rsid w:val="005B533E"/>
    <w:rsid w:val="005B53B1"/>
    <w:rsid w:val="005B5A20"/>
    <w:rsid w:val="005B5ADE"/>
    <w:rsid w:val="005B5C6F"/>
    <w:rsid w:val="005B5DC5"/>
    <w:rsid w:val="005B5F42"/>
    <w:rsid w:val="005B627C"/>
    <w:rsid w:val="005B6368"/>
    <w:rsid w:val="005B672D"/>
    <w:rsid w:val="005B67B0"/>
    <w:rsid w:val="005B6A6F"/>
    <w:rsid w:val="005B70B2"/>
    <w:rsid w:val="005B7175"/>
    <w:rsid w:val="005B76BF"/>
    <w:rsid w:val="005B77F7"/>
    <w:rsid w:val="005B78BF"/>
    <w:rsid w:val="005B7A75"/>
    <w:rsid w:val="005B7DCE"/>
    <w:rsid w:val="005B7FD7"/>
    <w:rsid w:val="005C0038"/>
    <w:rsid w:val="005C03D9"/>
    <w:rsid w:val="005C07ED"/>
    <w:rsid w:val="005C08E3"/>
    <w:rsid w:val="005C1270"/>
    <w:rsid w:val="005C12F0"/>
    <w:rsid w:val="005C13F3"/>
    <w:rsid w:val="005C1689"/>
    <w:rsid w:val="005C16E8"/>
    <w:rsid w:val="005C1751"/>
    <w:rsid w:val="005C1EAB"/>
    <w:rsid w:val="005C1F0F"/>
    <w:rsid w:val="005C2000"/>
    <w:rsid w:val="005C201F"/>
    <w:rsid w:val="005C215A"/>
    <w:rsid w:val="005C21AE"/>
    <w:rsid w:val="005C24D9"/>
    <w:rsid w:val="005C266E"/>
    <w:rsid w:val="005C28DB"/>
    <w:rsid w:val="005C2B50"/>
    <w:rsid w:val="005C2BAD"/>
    <w:rsid w:val="005C2F1F"/>
    <w:rsid w:val="005C31B6"/>
    <w:rsid w:val="005C3313"/>
    <w:rsid w:val="005C33BC"/>
    <w:rsid w:val="005C3435"/>
    <w:rsid w:val="005C3741"/>
    <w:rsid w:val="005C3749"/>
    <w:rsid w:val="005C38AE"/>
    <w:rsid w:val="005C38B6"/>
    <w:rsid w:val="005C3A2E"/>
    <w:rsid w:val="005C3C03"/>
    <w:rsid w:val="005C40A9"/>
    <w:rsid w:val="005C4483"/>
    <w:rsid w:val="005C4590"/>
    <w:rsid w:val="005C471F"/>
    <w:rsid w:val="005C4E49"/>
    <w:rsid w:val="005C4EAC"/>
    <w:rsid w:val="005C5192"/>
    <w:rsid w:val="005C5295"/>
    <w:rsid w:val="005C5490"/>
    <w:rsid w:val="005C56A9"/>
    <w:rsid w:val="005C5893"/>
    <w:rsid w:val="005C5920"/>
    <w:rsid w:val="005C59C0"/>
    <w:rsid w:val="005C5BF2"/>
    <w:rsid w:val="005C5BFE"/>
    <w:rsid w:val="005C6AA1"/>
    <w:rsid w:val="005C6ADC"/>
    <w:rsid w:val="005C6CA9"/>
    <w:rsid w:val="005C6F14"/>
    <w:rsid w:val="005C7679"/>
    <w:rsid w:val="005C77E2"/>
    <w:rsid w:val="005C7ADA"/>
    <w:rsid w:val="005C7D43"/>
    <w:rsid w:val="005C7D60"/>
    <w:rsid w:val="005C7E37"/>
    <w:rsid w:val="005C7F9A"/>
    <w:rsid w:val="005C7FF0"/>
    <w:rsid w:val="005D0243"/>
    <w:rsid w:val="005D081A"/>
    <w:rsid w:val="005D0B44"/>
    <w:rsid w:val="005D0E39"/>
    <w:rsid w:val="005D0EDA"/>
    <w:rsid w:val="005D0F5C"/>
    <w:rsid w:val="005D1156"/>
    <w:rsid w:val="005D15EA"/>
    <w:rsid w:val="005D189D"/>
    <w:rsid w:val="005D191C"/>
    <w:rsid w:val="005D1C96"/>
    <w:rsid w:val="005D20F5"/>
    <w:rsid w:val="005D224D"/>
    <w:rsid w:val="005D22F7"/>
    <w:rsid w:val="005D2349"/>
    <w:rsid w:val="005D27B9"/>
    <w:rsid w:val="005D315C"/>
    <w:rsid w:val="005D3689"/>
    <w:rsid w:val="005D36DB"/>
    <w:rsid w:val="005D3816"/>
    <w:rsid w:val="005D387E"/>
    <w:rsid w:val="005D3FD1"/>
    <w:rsid w:val="005D4082"/>
    <w:rsid w:val="005D4249"/>
    <w:rsid w:val="005D444C"/>
    <w:rsid w:val="005D4846"/>
    <w:rsid w:val="005D4DFF"/>
    <w:rsid w:val="005D528C"/>
    <w:rsid w:val="005D56F1"/>
    <w:rsid w:val="005D5874"/>
    <w:rsid w:val="005D5A4F"/>
    <w:rsid w:val="005D5AAD"/>
    <w:rsid w:val="005D5FAC"/>
    <w:rsid w:val="005D6127"/>
    <w:rsid w:val="005D6466"/>
    <w:rsid w:val="005D68EE"/>
    <w:rsid w:val="005D69D9"/>
    <w:rsid w:val="005D6AB6"/>
    <w:rsid w:val="005D6B2A"/>
    <w:rsid w:val="005D6CBC"/>
    <w:rsid w:val="005D6F76"/>
    <w:rsid w:val="005D70E7"/>
    <w:rsid w:val="005D71DE"/>
    <w:rsid w:val="005E01AB"/>
    <w:rsid w:val="005E0888"/>
    <w:rsid w:val="005E09BC"/>
    <w:rsid w:val="005E0C49"/>
    <w:rsid w:val="005E0D73"/>
    <w:rsid w:val="005E105A"/>
    <w:rsid w:val="005E127A"/>
    <w:rsid w:val="005E12A7"/>
    <w:rsid w:val="005E12F7"/>
    <w:rsid w:val="005E133C"/>
    <w:rsid w:val="005E1531"/>
    <w:rsid w:val="005E1665"/>
    <w:rsid w:val="005E19FC"/>
    <w:rsid w:val="005E1EC7"/>
    <w:rsid w:val="005E1FAD"/>
    <w:rsid w:val="005E204A"/>
    <w:rsid w:val="005E206F"/>
    <w:rsid w:val="005E214D"/>
    <w:rsid w:val="005E21CF"/>
    <w:rsid w:val="005E22D4"/>
    <w:rsid w:val="005E245E"/>
    <w:rsid w:val="005E2804"/>
    <w:rsid w:val="005E2F87"/>
    <w:rsid w:val="005E3748"/>
    <w:rsid w:val="005E3750"/>
    <w:rsid w:val="005E38C8"/>
    <w:rsid w:val="005E3A88"/>
    <w:rsid w:val="005E3B8C"/>
    <w:rsid w:val="005E3C57"/>
    <w:rsid w:val="005E42F7"/>
    <w:rsid w:val="005E436B"/>
    <w:rsid w:val="005E4764"/>
    <w:rsid w:val="005E477B"/>
    <w:rsid w:val="005E49E2"/>
    <w:rsid w:val="005E4A35"/>
    <w:rsid w:val="005E4ADB"/>
    <w:rsid w:val="005E4B19"/>
    <w:rsid w:val="005E4E48"/>
    <w:rsid w:val="005E51D3"/>
    <w:rsid w:val="005E528B"/>
    <w:rsid w:val="005E5323"/>
    <w:rsid w:val="005E55ED"/>
    <w:rsid w:val="005E5C03"/>
    <w:rsid w:val="005E5DE8"/>
    <w:rsid w:val="005E5FDA"/>
    <w:rsid w:val="005E62E1"/>
    <w:rsid w:val="005E63CE"/>
    <w:rsid w:val="005E63D9"/>
    <w:rsid w:val="005E63F4"/>
    <w:rsid w:val="005E674A"/>
    <w:rsid w:val="005E69C7"/>
    <w:rsid w:val="005E6D21"/>
    <w:rsid w:val="005E7252"/>
    <w:rsid w:val="005E72B3"/>
    <w:rsid w:val="005E753E"/>
    <w:rsid w:val="005E77C6"/>
    <w:rsid w:val="005E7C1D"/>
    <w:rsid w:val="005E7C4F"/>
    <w:rsid w:val="005E7F1B"/>
    <w:rsid w:val="005F025E"/>
    <w:rsid w:val="005F033A"/>
    <w:rsid w:val="005F0946"/>
    <w:rsid w:val="005F09CD"/>
    <w:rsid w:val="005F0EBD"/>
    <w:rsid w:val="005F1583"/>
    <w:rsid w:val="005F1601"/>
    <w:rsid w:val="005F1696"/>
    <w:rsid w:val="005F1BAB"/>
    <w:rsid w:val="005F1C83"/>
    <w:rsid w:val="005F1C86"/>
    <w:rsid w:val="005F1E2F"/>
    <w:rsid w:val="005F1EA7"/>
    <w:rsid w:val="005F1F54"/>
    <w:rsid w:val="005F217B"/>
    <w:rsid w:val="005F2241"/>
    <w:rsid w:val="005F246C"/>
    <w:rsid w:val="005F24B0"/>
    <w:rsid w:val="005F298A"/>
    <w:rsid w:val="005F300E"/>
    <w:rsid w:val="005F3214"/>
    <w:rsid w:val="005F3387"/>
    <w:rsid w:val="005F34BA"/>
    <w:rsid w:val="005F34FF"/>
    <w:rsid w:val="005F35ED"/>
    <w:rsid w:val="005F376F"/>
    <w:rsid w:val="005F3922"/>
    <w:rsid w:val="005F394E"/>
    <w:rsid w:val="005F3AFE"/>
    <w:rsid w:val="005F3BBC"/>
    <w:rsid w:val="005F3E92"/>
    <w:rsid w:val="005F4247"/>
    <w:rsid w:val="005F4389"/>
    <w:rsid w:val="005F43D4"/>
    <w:rsid w:val="005F4444"/>
    <w:rsid w:val="005F4A08"/>
    <w:rsid w:val="005F4B3B"/>
    <w:rsid w:val="005F4E4E"/>
    <w:rsid w:val="005F4F77"/>
    <w:rsid w:val="005F5715"/>
    <w:rsid w:val="005F5736"/>
    <w:rsid w:val="005F5B63"/>
    <w:rsid w:val="005F5F41"/>
    <w:rsid w:val="005F6191"/>
    <w:rsid w:val="005F625A"/>
    <w:rsid w:val="005F63EA"/>
    <w:rsid w:val="005F6438"/>
    <w:rsid w:val="005F6554"/>
    <w:rsid w:val="005F6782"/>
    <w:rsid w:val="005F68CA"/>
    <w:rsid w:val="005F6AD9"/>
    <w:rsid w:val="005F6CDD"/>
    <w:rsid w:val="005F6F43"/>
    <w:rsid w:val="005F75B2"/>
    <w:rsid w:val="005F78E7"/>
    <w:rsid w:val="005F7B7B"/>
    <w:rsid w:val="005F7FC6"/>
    <w:rsid w:val="006000A7"/>
    <w:rsid w:val="00600195"/>
    <w:rsid w:val="00600225"/>
    <w:rsid w:val="0060045B"/>
    <w:rsid w:val="006007AD"/>
    <w:rsid w:val="006007E7"/>
    <w:rsid w:val="00600BAA"/>
    <w:rsid w:val="00600C54"/>
    <w:rsid w:val="00600CBA"/>
    <w:rsid w:val="00600DBD"/>
    <w:rsid w:val="00600E67"/>
    <w:rsid w:val="00601220"/>
    <w:rsid w:val="006012E1"/>
    <w:rsid w:val="0060154F"/>
    <w:rsid w:val="00601B11"/>
    <w:rsid w:val="00601DB3"/>
    <w:rsid w:val="00601F47"/>
    <w:rsid w:val="00601FB4"/>
    <w:rsid w:val="006021E4"/>
    <w:rsid w:val="006026DD"/>
    <w:rsid w:val="00602879"/>
    <w:rsid w:val="00602CB5"/>
    <w:rsid w:val="00602D54"/>
    <w:rsid w:val="00602F58"/>
    <w:rsid w:val="006030D0"/>
    <w:rsid w:val="006033E0"/>
    <w:rsid w:val="00603ACE"/>
    <w:rsid w:val="006041CB"/>
    <w:rsid w:val="006043CE"/>
    <w:rsid w:val="006047F9"/>
    <w:rsid w:val="0060485F"/>
    <w:rsid w:val="00604B8B"/>
    <w:rsid w:val="00604E09"/>
    <w:rsid w:val="00604F74"/>
    <w:rsid w:val="006057F4"/>
    <w:rsid w:val="006058DD"/>
    <w:rsid w:val="006058FE"/>
    <w:rsid w:val="00605CE5"/>
    <w:rsid w:val="00605D2D"/>
    <w:rsid w:val="00606143"/>
    <w:rsid w:val="00606714"/>
    <w:rsid w:val="00606744"/>
    <w:rsid w:val="006067D1"/>
    <w:rsid w:val="00606D92"/>
    <w:rsid w:val="00606F63"/>
    <w:rsid w:val="006075A1"/>
    <w:rsid w:val="006077ED"/>
    <w:rsid w:val="006078FB"/>
    <w:rsid w:val="0060798E"/>
    <w:rsid w:val="00607ADE"/>
    <w:rsid w:val="006100A4"/>
    <w:rsid w:val="0061028A"/>
    <w:rsid w:val="00610486"/>
    <w:rsid w:val="006106F9"/>
    <w:rsid w:val="006107CA"/>
    <w:rsid w:val="00610B80"/>
    <w:rsid w:val="00610B8B"/>
    <w:rsid w:val="00610C50"/>
    <w:rsid w:val="00611413"/>
    <w:rsid w:val="00611661"/>
    <w:rsid w:val="00611990"/>
    <w:rsid w:val="00611BF9"/>
    <w:rsid w:val="00612008"/>
    <w:rsid w:val="0061227E"/>
    <w:rsid w:val="006123D4"/>
    <w:rsid w:val="006125E1"/>
    <w:rsid w:val="0061265C"/>
    <w:rsid w:val="00612677"/>
    <w:rsid w:val="00612938"/>
    <w:rsid w:val="00612AE1"/>
    <w:rsid w:val="00612D3D"/>
    <w:rsid w:val="006130E7"/>
    <w:rsid w:val="006136A7"/>
    <w:rsid w:val="006139A5"/>
    <w:rsid w:val="00613CB3"/>
    <w:rsid w:val="00613D8F"/>
    <w:rsid w:val="00613F67"/>
    <w:rsid w:val="00614362"/>
    <w:rsid w:val="006144D8"/>
    <w:rsid w:val="006148A9"/>
    <w:rsid w:val="00614B00"/>
    <w:rsid w:val="00614F92"/>
    <w:rsid w:val="006157D7"/>
    <w:rsid w:val="00615E3F"/>
    <w:rsid w:val="00615F88"/>
    <w:rsid w:val="00615FE0"/>
    <w:rsid w:val="006161E6"/>
    <w:rsid w:val="00616226"/>
    <w:rsid w:val="006168B6"/>
    <w:rsid w:val="00616ECA"/>
    <w:rsid w:val="0061728F"/>
    <w:rsid w:val="00617302"/>
    <w:rsid w:val="00617532"/>
    <w:rsid w:val="00617569"/>
    <w:rsid w:val="00617594"/>
    <w:rsid w:val="0061773C"/>
    <w:rsid w:val="00617885"/>
    <w:rsid w:val="00617AD7"/>
    <w:rsid w:val="00617E5F"/>
    <w:rsid w:val="00620195"/>
    <w:rsid w:val="006206B9"/>
    <w:rsid w:val="00620904"/>
    <w:rsid w:val="00620A0D"/>
    <w:rsid w:val="00620D5B"/>
    <w:rsid w:val="0062110C"/>
    <w:rsid w:val="006212F5"/>
    <w:rsid w:val="00621827"/>
    <w:rsid w:val="006219F9"/>
    <w:rsid w:val="00621DEB"/>
    <w:rsid w:val="00621E3D"/>
    <w:rsid w:val="00621E8D"/>
    <w:rsid w:val="00622163"/>
    <w:rsid w:val="006222C7"/>
    <w:rsid w:val="00622304"/>
    <w:rsid w:val="0062230C"/>
    <w:rsid w:val="0062261B"/>
    <w:rsid w:val="0062271B"/>
    <w:rsid w:val="006229C1"/>
    <w:rsid w:val="00622E6A"/>
    <w:rsid w:val="00622FDC"/>
    <w:rsid w:val="00623253"/>
    <w:rsid w:val="0062345B"/>
    <w:rsid w:val="00623466"/>
    <w:rsid w:val="00623A3B"/>
    <w:rsid w:val="00623FA4"/>
    <w:rsid w:val="006242B9"/>
    <w:rsid w:val="00624374"/>
    <w:rsid w:val="006244C1"/>
    <w:rsid w:val="0062450A"/>
    <w:rsid w:val="0062465B"/>
    <w:rsid w:val="00624A49"/>
    <w:rsid w:val="00624B8A"/>
    <w:rsid w:val="00624D31"/>
    <w:rsid w:val="00624EA0"/>
    <w:rsid w:val="00625774"/>
    <w:rsid w:val="00625853"/>
    <w:rsid w:val="00625858"/>
    <w:rsid w:val="006258EC"/>
    <w:rsid w:val="00625A07"/>
    <w:rsid w:val="006260A6"/>
    <w:rsid w:val="00626146"/>
    <w:rsid w:val="006265F7"/>
    <w:rsid w:val="00626A7A"/>
    <w:rsid w:val="00626D9D"/>
    <w:rsid w:val="006270C9"/>
    <w:rsid w:val="0062736B"/>
    <w:rsid w:val="006273FA"/>
    <w:rsid w:val="006275EB"/>
    <w:rsid w:val="0062777A"/>
    <w:rsid w:val="00627BB1"/>
    <w:rsid w:val="00627FE6"/>
    <w:rsid w:val="0063004D"/>
    <w:rsid w:val="0063008C"/>
    <w:rsid w:val="006300AF"/>
    <w:rsid w:val="00630475"/>
    <w:rsid w:val="0063059A"/>
    <w:rsid w:val="00630608"/>
    <w:rsid w:val="00630D4C"/>
    <w:rsid w:val="00630F30"/>
    <w:rsid w:val="00630F58"/>
    <w:rsid w:val="00630F7F"/>
    <w:rsid w:val="006313A1"/>
    <w:rsid w:val="006314CB"/>
    <w:rsid w:val="00631699"/>
    <w:rsid w:val="00631EF8"/>
    <w:rsid w:val="00632220"/>
    <w:rsid w:val="00632260"/>
    <w:rsid w:val="00632A29"/>
    <w:rsid w:val="00632A3F"/>
    <w:rsid w:val="00632CB5"/>
    <w:rsid w:val="00632CF1"/>
    <w:rsid w:val="00634B42"/>
    <w:rsid w:val="00634CEF"/>
    <w:rsid w:val="00634F46"/>
    <w:rsid w:val="00635077"/>
    <w:rsid w:val="006354AC"/>
    <w:rsid w:val="006357DB"/>
    <w:rsid w:val="00635853"/>
    <w:rsid w:val="006359B4"/>
    <w:rsid w:val="00635ACB"/>
    <w:rsid w:val="00635F68"/>
    <w:rsid w:val="0063611B"/>
    <w:rsid w:val="006361ED"/>
    <w:rsid w:val="0063623A"/>
    <w:rsid w:val="006366CF"/>
    <w:rsid w:val="00636947"/>
    <w:rsid w:val="006369F7"/>
    <w:rsid w:val="00636ACD"/>
    <w:rsid w:val="0063707F"/>
    <w:rsid w:val="00637245"/>
    <w:rsid w:val="00637521"/>
    <w:rsid w:val="0063762D"/>
    <w:rsid w:val="00637897"/>
    <w:rsid w:val="006378B9"/>
    <w:rsid w:val="00637DA6"/>
    <w:rsid w:val="00637FB0"/>
    <w:rsid w:val="006401BA"/>
    <w:rsid w:val="006403CB"/>
    <w:rsid w:val="0064096C"/>
    <w:rsid w:val="00640F59"/>
    <w:rsid w:val="0064112D"/>
    <w:rsid w:val="006413DD"/>
    <w:rsid w:val="006414D5"/>
    <w:rsid w:val="00641626"/>
    <w:rsid w:val="00641A0F"/>
    <w:rsid w:val="00641A1E"/>
    <w:rsid w:val="00641D33"/>
    <w:rsid w:val="00641EF1"/>
    <w:rsid w:val="00641FAD"/>
    <w:rsid w:val="00642354"/>
    <w:rsid w:val="0064263A"/>
    <w:rsid w:val="006430A2"/>
    <w:rsid w:val="006432AD"/>
    <w:rsid w:val="006436FF"/>
    <w:rsid w:val="006437AE"/>
    <w:rsid w:val="006438F9"/>
    <w:rsid w:val="00643B5C"/>
    <w:rsid w:val="00643BE5"/>
    <w:rsid w:val="00643BE9"/>
    <w:rsid w:val="00644015"/>
    <w:rsid w:val="00644CA2"/>
    <w:rsid w:val="00644D30"/>
    <w:rsid w:val="00645229"/>
    <w:rsid w:val="006452BD"/>
    <w:rsid w:val="0064544F"/>
    <w:rsid w:val="00645582"/>
    <w:rsid w:val="006455D5"/>
    <w:rsid w:val="00645725"/>
    <w:rsid w:val="0064586F"/>
    <w:rsid w:val="0064603A"/>
    <w:rsid w:val="0064625B"/>
    <w:rsid w:val="00646A58"/>
    <w:rsid w:val="00646C3A"/>
    <w:rsid w:val="00646EBF"/>
    <w:rsid w:val="00646F6A"/>
    <w:rsid w:val="00647055"/>
    <w:rsid w:val="00647471"/>
    <w:rsid w:val="0064765E"/>
    <w:rsid w:val="006476A1"/>
    <w:rsid w:val="00647704"/>
    <w:rsid w:val="00647E79"/>
    <w:rsid w:val="00650519"/>
    <w:rsid w:val="0065077C"/>
    <w:rsid w:val="00650940"/>
    <w:rsid w:val="00651D44"/>
    <w:rsid w:val="00651E1E"/>
    <w:rsid w:val="00651EBD"/>
    <w:rsid w:val="00652270"/>
    <w:rsid w:val="0065236E"/>
    <w:rsid w:val="00652446"/>
    <w:rsid w:val="00652637"/>
    <w:rsid w:val="00652956"/>
    <w:rsid w:val="00652ABA"/>
    <w:rsid w:val="00652F75"/>
    <w:rsid w:val="006534B1"/>
    <w:rsid w:val="0065354E"/>
    <w:rsid w:val="006536A5"/>
    <w:rsid w:val="006536F3"/>
    <w:rsid w:val="006536FD"/>
    <w:rsid w:val="00653967"/>
    <w:rsid w:val="00653DF4"/>
    <w:rsid w:val="00653EE9"/>
    <w:rsid w:val="00654338"/>
    <w:rsid w:val="00654372"/>
    <w:rsid w:val="00654374"/>
    <w:rsid w:val="00654653"/>
    <w:rsid w:val="00654BF1"/>
    <w:rsid w:val="0065514B"/>
    <w:rsid w:val="00655162"/>
    <w:rsid w:val="006553FA"/>
    <w:rsid w:val="00655615"/>
    <w:rsid w:val="006557B0"/>
    <w:rsid w:val="0065586F"/>
    <w:rsid w:val="0065590A"/>
    <w:rsid w:val="00655AEA"/>
    <w:rsid w:val="00655B13"/>
    <w:rsid w:val="00655B1B"/>
    <w:rsid w:val="006561FE"/>
    <w:rsid w:val="006564C8"/>
    <w:rsid w:val="00656592"/>
    <w:rsid w:val="006565FB"/>
    <w:rsid w:val="006569E7"/>
    <w:rsid w:val="00656A93"/>
    <w:rsid w:val="006570F9"/>
    <w:rsid w:val="006572AB"/>
    <w:rsid w:val="006575A6"/>
    <w:rsid w:val="0065780B"/>
    <w:rsid w:val="00657884"/>
    <w:rsid w:val="0065790A"/>
    <w:rsid w:val="00657982"/>
    <w:rsid w:val="00657AF7"/>
    <w:rsid w:val="00657B88"/>
    <w:rsid w:val="00657C42"/>
    <w:rsid w:val="00657F7F"/>
    <w:rsid w:val="006600D4"/>
    <w:rsid w:val="00660298"/>
    <w:rsid w:val="006602EC"/>
    <w:rsid w:val="0066034B"/>
    <w:rsid w:val="00660555"/>
    <w:rsid w:val="00660878"/>
    <w:rsid w:val="00660AC1"/>
    <w:rsid w:val="00660B8A"/>
    <w:rsid w:val="00660C08"/>
    <w:rsid w:val="00660C4B"/>
    <w:rsid w:val="00660D74"/>
    <w:rsid w:val="00660E6B"/>
    <w:rsid w:val="00660F4E"/>
    <w:rsid w:val="0066111C"/>
    <w:rsid w:val="006615E2"/>
    <w:rsid w:val="00661CAB"/>
    <w:rsid w:val="0066209D"/>
    <w:rsid w:val="006625DE"/>
    <w:rsid w:val="00662A2B"/>
    <w:rsid w:val="00662A87"/>
    <w:rsid w:val="00662AF9"/>
    <w:rsid w:val="006631CF"/>
    <w:rsid w:val="006631D6"/>
    <w:rsid w:val="006632AA"/>
    <w:rsid w:val="006632C4"/>
    <w:rsid w:val="006639CA"/>
    <w:rsid w:val="00663A32"/>
    <w:rsid w:val="00663B9F"/>
    <w:rsid w:val="00663EED"/>
    <w:rsid w:val="00664079"/>
    <w:rsid w:val="0066407C"/>
    <w:rsid w:val="0066420C"/>
    <w:rsid w:val="006642F8"/>
    <w:rsid w:val="00664508"/>
    <w:rsid w:val="006647AC"/>
    <w:rsid w:val="00664999"/>
    <w:rsid w:val="00664B49"/>
    <w:rsid w:val="00664C4D"/>
    <w:rsid w:val="00664E39"/>
    <w:rsid w:val="00664EFC"/>
    <w:rsid w:val="006654C1"/>
    <w:rsid w:val="00665507"/>
    <w:rsid w:val="006655FE"/>
    <w:rsid w:val="0066586E"/>
    <w:rsid w:val="006659F4"/>
    <w:rsid w:val="00665A48"/>
    <w:rsid w:val="00665CCC"/>
    <w:rsid w:val="00666197"/>
    <w:rsid w:val="006664C3"/>
    <w:rsid w:val="00666652"/>
    <w:rsid w:val="00666848"/>
    <w:rsid w:val="00666D6B"/>
    <w:rsid w:val="00666D96"/>
    <w:rsid w:val="00666F28"/>
    <w:rsid w:val="006670FC"/>
    <w:rsid w:val="00667331"/>
    <w:rsid w:val="00667B29"/>
    <w:rsid w:val="00667B72"/>
    <w:rsid w:val="00667F4D"/>
    <w:rsid w:val="00670304"/>
    <w:rsid w:val="006703BF"/>
    <w:rsid w:val="006704E3"/>
    <w:rsid w:val="00670557"/>
    <w:rsid w:val="0067078D"/>
    <w:rsid w:val="00670793"/>
    <w:rsid w:val="00670AB9"/>
    <w:rsid w:val="00670AED"/>
    <w:rsid w:val="00670B11"/>
    <w:rsid w:val="00670DDF"/>
    <w:rsid w:val="00671066"/>
    <w:rsid w:val="006716B8"/>
    <w:rsid w:val="00671F26"/>
    <w:rsid w:val="0067229B"/>
    <w:rsid w:val="00672486"/>
    <w:rsid w:val="00672722"/>
    <w:rsid w:val="00672C38"/>
    <w:rsid w:val="00673406"/>
    <w:rsid w:val="006736FF"/>
    <w:rsid w:val="00673803"/>
    <w:rsid w:val="00673915"/>
    <w:rsid w:val="0067391D"/>
    <w:rsid w:val="006739A9"/>
    <w:rsid w:val="00673A1F"/>
    <w:rsid w:val="00673B09"/>
    <w:rsid w:val="00673B73"/>
    <w:rsid w:val="00673F29"/>
    <w:rsid w:val="0067404A"/>
    <w:rsid w:val="006742D4"/>
    <w:rsid w:val="006743E5"/>
    <w:rsid w:val="00674749"/>
    <w:rsid w:val="00674BC7"/>
    <w:rsid w:val="00674C40"/>
    <w:rsid w:val="00674D69"/>
    <w:rsid w:val="00674E05"/>
    <w:rsid w:val="0067520F"/>
    <w:rsid w:val="00675231"/>
    <w:rsid w:val="00675597"/>
    <w:rsid w:val="006757C7"/>
    <w:rsid w:val="00675C41"/>
    <w:rsid w:val="00675C72"/>
    <w:rsid w:val="0067667D"/>
    <w:rsid w:val="006766B7"/>
    <w:rsid w:val="006766FA"/>
    <w:rsid w:val="0067684B"/>
    <w:rsid w:val="00676860"/>
    <w:rsid w:val="00676D87"/>
    <w:rsid w:val="00676D9D"/>
    <w:rsid w:val="00676FCE"/>
    <w:rsid w:val="00677287"/>
    <w:rsid w:val="0067737E"/>
    <w:rsid w:val="006774E1"/>
    <w:rsid w:val="006777D2"/>
    <w:rsid w:val="00677A33"/>
    <w:rsid w:val="00677A4A"/>
    <w:rsid w:val="00677A92"/>
    <w:rsid w:val="00677B97"/>
    <w:rsid w:val="00677E5F"/>
    <w:rsid w:val="00677EA8"/>
    <w:rsid w:val="0068001B"/>
    <w:rsid w:val="00680CC2"/>
    <w:rsid w:val="00680E47"/>
    <w:rsid w:val="0068127F"/>
    <w:rsid w:val="00681678"/>
    <w:rsid w:val="00681906"/>
    <w:rsid w:val="00681A91"/>
    <w:rsid w:val="00681E8C"/>
    <w:rsid w:val="00681F9D"/>
    <w:rsid w:val="0068224E"/>
    <w:rsid w:val="00682619"/>
    <w:rsid w:val="0068266C"/>
    <w:rsid w:val="00682C02"/>
    <w:rsid w:val="00682C48"/>
    <w:rsid w:val="00682C94"/>
    <w:rsid w:val="00682DB8"/>
    <w:rsid w:val="00682E58"/>
    <w:rsid w:val="00682EA7"/>
    <w:rsid w:val="006831B8"/>
    <w:rsid w:val="00683325"/>
    <w:rsid w:val="00683710"/>
    <w:rsid w:val="00683AA4"/>
    <w:rsid w:val="00683CEC"/>
    <w:rsid w:val="00683D67"/>
    <w:rsid w:val="00683E25"/>
    <w:rsid w:val="00684111"/>
    <w:rsid w:val="006844EB"/>
    <w:rsid w:val="00684561"/>
    <w:rsid w:val="00684648"/>
    <w:rsid w:val="006847BB"/>
    <w:rsid w:val="0068482E"/>
    <w:rsid w:val="00684916"/>
    <w:rsid w:val="006849EC"/>
    <w:rsid w:val="00684B3A"/>
    <w:rsid w:val="00684E18"/>
    <w:rsid w:val="00684EDA"/>
    <w:rsid w:val="00685236"/>
    <w:rsid w:val="0068533C"/>
    <w:rsid w:val="00685444"/>
    <w:rsid w:val="0068584A"/>
    <w:rsid w:val="00685C99"/>
    <w:rsid w:val="00686089"/>
    <w:rsid w:val="006864EF"/>
    <w:rsid w:val="0068666E"/>
    <w:rsid w:val="00686811"/>
    <w:rsid w:val="006868EA"/>
    <w:rsid w:val="00686F1A"/>
    <w:rsid w:val="006873F4"/>
    <w:rsid w:val="0068747D"/>
    <w:rsid w:val="006877B9"/>
    <w:rsid w:val="00687E49"/>
    <w:rsid w:val="0069039D"/>
    <w:rsid w:val="00690664"/>
    <w:rsid w:val="00690F37"/>
    <w:rsid w:val="00690FA4"/>
    <w:rsid w:val="006912CE"/>
    <w:rsid w:val="00691470"/>
    <w:rsid w:val="00691769"/>
    <w:rsid w:val="006917B5"/>
    <w:rsid w:val="0069195E"/>
    <w:rsid w:val="00692437"/>
    <w:rsid w:val="006925A1"/>
    <w:rsid w:val="006925C8"/>
    <w:rsid w:val="0069268F"/>
    <w:rsid w:val="006926DC"/>
    <w:rsid w:val="006929BC"/>
    <w:rsid w:val="00692EEF"/>
    <w:rsid w:val="006930A9"/>
    <w:rsid w:val="006930FD"/>
    <w:rsid w:val="00693201"/>
    <w:rsid w:val="00693548"/>
    <w:rsid w:val="006937D6"/>
    <w:rsid w:val="00693950"/>
    <w:rsid w:val="00693FB7"/>
    <w:rsid w:val="0069408F"/>
    <w:rsid w:val="006946BE"/>
    <w:rsid w:val="00694ABA"/>
    <w:rsid w:val="00694ACA"/>
    <w:rsid w:val="00694B76"/>
    <w:rsid w:val="00694BD1"/>
    <w:rsid w:val="00695002"/>
    <w:rsid w:val="00695311"/>
    <w:rsid w:val="00695367"/>
    <w:rsid w:val="00695529"/>
    <w:rsid w:val="00695680"/>
    <w:rsid w:val="00695779"/>
    <w:rsid w:val="0069593C"/>
    <w:rsid w:val="0069598F"/>
    <w:rsid w:val="006959F9"/>
    <w:rsid w:val="00695A0B"/>
    <w:rsid w:val="00695BA6"/>
    <w:rsid w:val="00695D41"/>
    <w:rsid w:val="006960CA"/>
    <w:rsid w:val="0069615D"/>
    <w:rsid w:val="00696169"/>
    <w:rsid w:val="006961B8"/>
    <w:rsid w:val="00696241"/>
    <w:rsid w:val="00696455"/>
    <w:rsid w:val="00696527"/>
    <w:rsid w:val="00696895"/>
    <w:rsid w:val="006968DE"/>
    <w:rsid w:val="006969E7"/>
    <w:rsid w:val="00696AE0"/>
    <w:rsid w:val="00696AEE"/>
    <w:rsid w:val="00696BB4"/>
    <w:rsid w:val="00696EB4"/>
    <w:rsid w:val="00696FDD"/>
    <w:rsid w:val="00697D1C"/>
    <w:rsid w:val="006A0308"/>
    <w:rsid w:val="006A03CF"/>
    <w:rsid w:val="006A0556"/>
    <w:rsid w:val="006A0CE8"/>
    <w:rsid w:val="006A0F1E"/>
    <w:rsid w:val="006A1021"/>
    <w:rsid w:val="006A1142"/>
    <w:rsid w:val="006A12C4"/>
    <w:rsid w:val="006A155E"/>
    <w:rsid w:val="006A1D28"/>
    <w:rsid w:val="006A20E1"/>
    <w:rsid w:val="006A21E4"/>
    <w:rsid w:val="006A22A6"/>
    <w:rsid w:val="006A22BF"/>
    <w:rsid w:val="006A25EA"/>
    <w:rsid w:val="006A2626"/>
    <w:rsid w:val="006A26E4"/>
    <w:rsid w:val="006A2969"/>
    <w:rsid w:val="006A2D6D"/>
    <w:rsid w:val="006A34C4"/>
    <w:rsid w:val="006A3531"/>
    <w:rsid w:val="006A3C7D"/>
    <w:rsid w:val="006A3C93"/>
    <w:rsid w:val="006A41FB"/>
    <w:rsid w:val="006A4753"/>
    <w:rsid w:val="006A487E"/>
    <w:rsid w:val="006A487F"/>
    <w:rsid w:val="006A494C"/>
    <w:rsid w:val="006A49CB"/>
    <w:rsid w:val="006A4AD7"/>
    <w:rsid w:val="006A4B4A"/>
    <w:rsid w:val="006A4DB9"/>
    <w:rsid w:val="006A50F2"/>
    <w:rsid w:val="006A51EF"/>
    <w:rsid w:val="006A5591"/>
    <w:rsid w:val="006A5B61"/>
    <w:rsid w:val="006A5C8E"/>
    <w:rsid w:val="006A5F0B"/>
    <w:rsid w:val="006A6316"/>
    <w:rsid w:val="006A63E5"/>
    <w:rsid w:val="006A65DA"/>
    <w:rsid w:val="006A66B0"/>
    <w:rsid w:val="006A66B6"/>
    <w:rsid w:val="006A6999"/>
    <w:rsid w:val="006A6C57"/>
    <w:rsid w:val="006A6E1B"/>
    <w:rsid w:val="006A6F58"/>
    <w:rsid w:val="006A7099"/>
    <w:rsid w:val="006A7210"/>
    <w:rsid w:val="006A73E9"/>
    <w:rsid w:val="006A74E0"/>
    <w:rsid w:val="006A7577"/>
    <w:rsid w:val="006A770F"/>
    <w:rsid w:val="006A7DF0"/>
    <w:rsid w:val="006A7E97"/>
    <w:rsid w:val="006A7EA7"/>
    <w:rsid w:val="006B0565"/>
    <w:rsid w:val="006B0582"/>
    <w:rsid w:val="006B05B1"/>
    <w:rsid w:val="006B065F"/>
    <w:rsid w:val="006B0897"/>
    <w:rsid w:val="006B08CD"/>
    <w:rsid w:val="006B0991"/>
    <w:rsid w:val="006B11CC"/>
    <w:rsid w:val="006B11EF"/>
    <w:rsid w:val="006B1361"/>
    <w:rsid w:val="006B169D"/>
    <w:rsid w:val="006B19B5"/>
    <w:rsid w:val="006B1AC9"/>
    <w:rsid w:val="006B1B58"/>
    <w:rsid w:val="006B2043"/>
    <w:rsid w:val="006B229A"/>
    <w:rsid w:val="006B2438"/>
    <w:rsid w:val="006B2510"/>
    <w:rsid w:val="006B2B83"/>
    <w:rsid w:val="006B2F00"/>
    <w:rsid w:val="006B31FF"/>
    <w:rsid w:val="006B3265"/>
    <w:rsid w:val="006B35BF"/>
    <w:rsid w:val="006B3703"/>
    <w:rsid w:val="006B37EF"/>
    <w:rsid w:val="006B3A8A"/>
    <w:rsid w:val="006B3AFB"/>
    <w:rsid w:val="006B3CD2"/>
    <w:rsid w:val="006B3DCC"/>
    <w:rsid w:val="006B3E11"/>
    <w:rsid w:val="006B440F"/>
    <w:rsid w:val="006B4654"/>
    <w:rsid w:val="006B4E97"/>
    <w:rsid w:val="006B5114"/>
    <w:rsid w:val="006B5325"/>
    <w:rsid w:val="006B5351"/>
    <w:rsid w:val="006B5590"/>
    <w:rsid w:val="006B5AD8"/>
    <w:rsid w:val="006B5B15"/>
    <w:rsid w:val="006B5E9B"/>
    <w:rsid w:val="006B6F32"/>
    <w:rsid w:val="006B7249"/>
    <w:rsid w:val="006B728F"/>
    <w:rsid w:val="006B74FD"/>
    <w:rsid w:val="006B7CDF"/>
    <w:rsid w:val="006B7D47"/>
    <w:rsid w:val="006C05D2"/>
    <w:rsid w:val="006C0878"/>
    <w:rsid w:val="006C0969"/>
    <w:rsid w:val="006C0A23"/>
    <w:rsid w:val="006C0D53"/>
    <w:rsid w:val="006C0D6A"/>
    <w:rsid w:val="006C0DD3"/>
    <w:rsid w:val="006C0FC0"/>
    <w:rsid w:val="006C10EF"/>
    <w:rsid w:val="006C113D"/>
    <w:rsid w:val="006C146A"/>
    <w:rsid w:val="006C1B2A"/>
    <w:rsid w:val="006C1B52"/>
    <w:rsid w:val="006C1CB1"/>
    <w:rsid w:val="006C1CC2"/>
    <w:rsid w:val="006C1E91"/>
    <w:rsid w:val="006C24D9"/>
    <w:rsid w:val="006C289B"/>
    <w:rsid w:val="006C289F"/>
    <w:rsid w:val="006C2947"/>
    <w:rsid w:val="006C2B5A"/>
    <w:rsid w:val="006C2B7B"/>
    <w:rsid w:val="006C30E3"/>
    <w:rsid w:val="006C3415"/>
    <w:rsid w:val="006C34A2"/>
    <w:rsid w:val="006C3589"/>
    <w:rsid w:val="006C3734"/>
    <w:rsid w:val="006C3833"/>
    <w:rsid w:val="006C3B5D"/>
    <w:rsid w:val="006C3C43"/>
    <w:rsid w:val="006C435D"/>
    <w:rsid w:val="006C43D2"/>
    <w:rsid w:val="006C4634"/>
    <w:rsid w:val="006C47FC"/>
    <w:rsid w:val="006C4AE2"/>
    <w:rsid w:val="006C4F35"/>
    <w:rsid w:val="006C5680"/>
    <w:rsid w:val="006C5A01"/>
    <w:rsid w:val="006C5A61"/>
    <w:rsid w:val="006C5F94"/>
    <w:rsid w:val="006C65F7"/>
    <w:rsid w:val="006C6966"/>
    <w:rsid w:val="006C69C6"/>
    <w:rsid w:val="006C6D3C"/>
    <w:rsid w:val="006C6DDD"/>
    <w:rsid w:val="006C76DE"/>
    <w:rsid w:val="006C790B"/>
    <w:rsid w:val="006C7B2A"/>
    <w:rsid w:val="006C7B61"/>
    <w:rsid w:val="006C7D72"/>
    <w:rsid w:val="006D010B"/>
    <w:rsid w:val="006D02DE"/>
    <w:rsid w:val="006D035C"/>
    <w:rsid w:val="006D0380"/>
    <w:rsid w:val="006D0AF8"/>
    <w:rsid w:val="006D0CE2"/>
    <w:rsid w:val="006D0EA9"/>
    <w:rsid w:val="006D0FAD"/>
    <w:rsid w:val="006D1076"/>
    <w:rsid w:val="006D10CE"/>
    <w:rsid w:val="006D169C"/>
    <w:rsid w:val="006D2218"/>
    <w:rsid w:val="006D2457"/>
    <w:rsid w:val="006D2535"/>
    <w:rsid w:val="006D25A1"/>
    <w:rsid w:val="006D2785"/>
    <w:rsid w:val="006D288F"/>
    <w:rsid w:val="006D292C"/>
    <w:rsid w:val="006D2A1B"/>
    <w:rsid w:val="006D2D7B"/>
    <w:rsid w:val="006D2F3D"/>
    <w:rsid w:val="006D32CD"/>
    <w:rsid w:val="006D32E8"/>
    <w:rsid w:val="006D36D3"/>
    <w:rsid w:val="006D39AB"/>
    <w:rsid w:val="006D4299"/>
    <w:rsid w:val="006D4314"/>
    <w:rsid w:val="006D46B8"/>
    <w:rsid w:val="006D4921"/>
    <w:rsid w:val="006D49D8"/>
    <w:rsid w:val="006D4BEC"/>
    <w:rsid w:val="006D4C7D"/>
    <w:rsid w:val="006D4F30"/>
    <w:rsid w:val="006D4FDB"/>
    <w:rsid w:val="006D5172"/>
    <w:rsid w:val="006D5220"/>
    <w:rsid w:val="006D5678"/>
    <w:rsid w:val="006D5A13"/>
    <w:rsid w:val="006D6143"/>
    <w:rsid w:val="006D624C"/>
    <w:rsid w:val="006D6294"/>
    <w:rsid w:val="006D66AD"/>
    <w:rsid w:val="006D6D97"/>
    <w:rsid w:val="006D7262"/>
    <w:rsid w:val="006D75E3"/>
    <w:rsid w:val="006D782B"/>
    <w:rsid w:val="006D7852"/>
    <w:rsid w:val="006D78AE"/>
    <w:rsid w:val="006D7DC8"/>
    <w:rsid w:val="006E0011"/>
    <w:rsid w:val="006E08A1"/>
    <w:rsid w:val="006E0AEB"/>
    <w:rsid w:val="006E0F24"/>
    <w:rsid w:val="006E1107"/>
    <w:rsid w:val="006E1121"/>
    <w:rsid w:val="006E115E"/>
    <w:rsid w:val="006E174B"/>
    <w:rsid w:val="006E1E81"/>
    <w:rsid w:val="006E1ED0"/>
    <w:rsid w:val="006E252E"/>
    <w:rsid w:val="006E25F4"/>
    <w:rsid w:val="006E25FA"/>
    <w:rsid w:val="006E26C5"/>
    <w:rsid w:val="006E2AAE"/>
    <w:rsid w:val="006E319A"/>
    <w:rsid w:val="006E335C"/>
    <w:rsid w:val="006E366F"/>
    <w:rsid w:val="006E3A99"/>
    <w:rsid w:val="006E3C59"/>
    <w:rsid w:val="006E40AD"/>
    <w:rsid w:val="006E44DB"/>
    <w:rsid w:val="006E4591"/>
    <w:rsid w:val="006E4759"/>
    <w:rsid w:val="006E47B4"/>
    <w:rsid w:val="006E48DB"/>
    <w:rsid w:val="006E4F3A"/>
    <w:rsid w:val="006E4F45"/>
    <w:rsid w:val="006E5051"/>
    <w:rsid w:val="006E5056"/>
    <w:rsid w:val="006E518F"/>
    <w:rsid w:val="006E51D9"/>
    <w:rsid w:val="006E549F"/>
    <w:rsid w:val="006E5C80"/>
    <w:rsid w:val="006E5EF8"/>
    <w:rsid w:val="006E6B4C"/>
    <w:rsid w:val="006E6C88"/>
    <w:rsid w:val="006E6F8A"/>
    <w:rsid w:val="006E7434"/>
    <w:rsid w:val="006E7534"/>
    <w:rsid w:val="006E756F"/>
    <w:rsid w:val="006E78F3"/>
    <w:rsid w:val="006F011E"/>
    <w:rsid w:val="006F0186"/>
    <w:rsid w:val="006F02CF"/>
    <w:rsid w:val="006F08A9"/>
    <w:rsid w:val="006F0B19"/>
    <w:rsid w:val="006F10A8"/>
    <w:rsid w:val="006F17DB"/>
    <w:rsid w:val="006F1AC1"/>
    <w:rsid w:val="006F1C72"/>
    <w:rsid w:val="006F1DEA"/>
    <w:rsid w:val="006F2654"/>
    <w:rsid w:val="006F320C"/>
    <w:rsid w:val="006F3552"/>
    <w:rsid w:val="006F3D87"/>
    <w:rsid w:val="006F3E8A"/>
    <w:rsid w:val="006F4375"/>
    <w:rsid w:val="006F438E"/>
    <w:rsid w:val="006F43BD"/>
    <w:rsid w:val="006F45AA"/>
    <w:rsid w:val="006F4A79"/>
    <w:rsid w:val="006F5116"/>
    <w:rsid w:val="006F51BC"/>
    <w:rsid w:val="006F525F"/>
    <w:rsid w:val="006F5297"/>
    <w:rsid w:val="006F554B"/>
    <w:rsid w:val="006F6071"/>
    <w:rsid w:val="006F6206"/>
    <w:rsid w:val="006F641E"/>
    <w:rsid w:val="006F6885"/>
    <w:rsid w:val="006F6AB3"/>
    <w:rsid w:val="006F6EE9"/>
    <w:rsid w:val="006F7475"/>
    <w:rsid w:val="006F74BF"/>
    <w:rsid w:val="006F74C9"/>
    <w:rsid w:val="006F76A5"/>
    <w:rsid w:val="006F7745"/>
    <w:rsid w:val="006F7AA7"/>
    <w:rsid w:val="006F7AF9"/>
    <w:rsid w:val="006F7B62"/>
    <w:rsid w:val="006F7B82"/>
    <w:rsid w:val="006F7BFF"/>
    <w:rsid w:val="006F7DBA"/>
    <w:rsid w:val="006F7DEF"/>
    <w:rsid w:val="006F7E19"/>
    <w:rsid w:val="0070019C"/>
    <w:rsid w:val="00700684"/>
    <w:rsid w:val="007007DF"/>
    <w:rsid w:val="007009CA"/>
    <w:rsid w:val="00700BB7"/>
    <w:rsid w:val="00700E69"/>
    <w:rsid w:val="00701498"/>
    <w:rsid w:val="00702140"/>
    <w:rsid w:val="007021FD"/>
    <w:rsid w:val="007022E6"/>
    <w:rsid w:val="007023DF"/>
    <w:rsid w:val="007024E1"/>
    <w:rsid w:val="00702875"/>
    <w:rsid w:val="0070295C"/>
    <w:rsid w:val="00702A20"/>
    <w:rsid w:val="00702AD8"/>
    <w:rsid w:val="00702E3B"/>
    <w:rsid w:val="00702EEF"/>
    <w:rsid w:val="007030FC"/>
    <w:rsid w:val="0070328B"/>
    <w:rsid w:val="0070330A"/>
    <w:rsid w:val="00703372"/>
    <w:rsid w:val="007033EC"/>
    <w:rsid w:val="00703856"/>
    <w:rsid w:val="00703B1A"/>
    <w:rsid w:val="00704011"/>
    <w:rsid w:val="007042CF"/>
    <w:rsid w:val="00704BBB"/>
    <w:rsid w:val="00704CE4"/>
    <w:rsid w:val="00704D4F"/>
    <w:rsid w:val="00704DA6"/>
    <w:rsid w:val="0070510D"/>
    <w:rsid w:val="00705818"/>
    <w:rsid w:val="00706053"/>
    <w:rsid w:val="007061D8"/>
    <w:rsid w:val="00706336"/>
    <w:rsid w:val="0070657B"/>
    <w:rsid w:val="007066E0"/>
    <w:rsid w:val="007067B3"/>
    <w:rsid w:val="007067E0"/>
    <w:rsid w:val="007069F8"/>
    <w:rsid w:val="007078A8"/>
    <w:rsid w:val="00707A35"/>
    <w:rsid w:val="00707CB5"/>
    <w:rsid w:val="00707F9F"/>
    <w:rsid w:val="007100A8"/>
    <w:rsid w:val="0071072B"/>
    <w:rsid w:val="00710842"/>
    <w:rsid w:val="0071092C"/>
    <w:rsid w:val="00710EAC"/>
    <w:rsid w:val="00710F26"/>
    <w:rsid w:val="00710F5E"/>
    <w:rsid w:val="00711A18"/>
    <w:rsid w:val="00711C8D"/>
    <w:rsid w:val="00711C98"/>
    <w:rsid w:val="00711D04"/>
    <w:rsid w:val="00711E06"/>
    <w:rsid w:val="0071223E"/>
    <w:rsid w:val="00712341"/>
    <w:rsid w:val="00712692"/>
    <w:rsid w:val="00712B4C"/>
    <w:rsid w:val="00712C0D"/>
    <w:rsid w:val="00712C32"/>
    <w:rsid w:val="007131AA"/>
    <w:rsid w:val="00713BAC"/>
    <w:rsid w:val="00713BFA"/>
    <w:rsid w:val="00713E87"/>
    <w:rsid w:val="00713FC0"/>
    <w:rsid w:val="00714215"/>
    <w:rsid w:val="007142C7"/>
    <w:rsid w:val="007145C8"/>
    <w:rsid w:val="007149D0"/>
    <w:rsid w:val="007149EE"/>
    <w:rsid w:val="0071561D"/>
    <w:rsid w:val="0071576E"/>
    <w:rsid w:val="00715852"/>
    <w:rsid w:val="007159DE"/>
    <w:rsid w:val="00715B78"/>
    <w:rsid w:val="00715B81"/>
    <w:rsid w:val="00715E55"/>
    <w:rsid w:val="0071602E"/>
    <w:rsid w:val="007164D6"/>
    <w:rsid w:val="00716B0C"/>
    <w:rsid w:val="00716CBF"/>
    <w:rsid w:val="00717023"/>
    <w:rsid w:val="007174D9"/>
    <w:rsid w:val="00717920"/>
    <w:rsid w:val="00717D1C"/>
    <w:rsid w:val="00717E27"/>
    <w:rsid w:val="00717E2A"/>
    <w:rsid w:val="00717EEF"/>
    <w:rsid w:val="007201D6"/>
    <w:rsid w:val="007202A3"/>
    <w:rsid w:val="007204A5"/>
    <w:rsid w:val="0072070E"/>
    <w:rsid w:val="0072102F"/>
    <w:rsid w:val="00721200"/>
    <w:rsid w:val="0072122D"/>
    <w:rsid w:val="00721585"/>
    <w:rsid w:val="0072187B"/>
    <w:rsid w:val="00721A2D"/>
    <w:rsid w:val="00721FF4"/>
    <w:rsid w:val="007221AC"/>
    <w:rsid w:val="00722B42"/>
    <w:rsid w:val="00722B53"/>
    <w:rsid w:val="00722E40"/>
    <w:rsid w:val="007232AF"/>
    <w:rsid w:val="007235B4"/>
    <w:rsid w:val="0072363E"/>
    <w:rsid w:val="00723B21"/>
    <w:rsid w:val="00724119"/>
    <w:rsid w:val="00724179"/>
    <w:rsid w:val="0072448A"/>
    <w:rsid w:val="00724929"/>
    <w:rsid w:val="00724969"/>
    <w:rsid w:val="007249A5"/>
    <w:rsid w:val="00724A38"/>
    <w:rsid w:val="00724C2E"/>
    <w:rsid w:val="00724C9D"/>
    <w:rsid w:val="00724E68"/>
    <w:rsid w:val="00724EBB"/>
    <w:rsid w:val="00725258"/>
    <w:rsid w:val="007257FC"/>
    <w:rsid w:val="007258E5"/>
    <w:rsid w:val="00725E86"/>
    <w:rsid w:val="00726074"/>
    <w:rsid w:val="00726190"/>
    <w:rsid w:val="007267CA"/>
    <w:rsid w:val="00726E42"/>
    <w:rsid w:val="00726EAA"/>
    <w:rsid w:val="00727188"/>
    <w:rsid w:val="0072726F"/>
    <w:rsid w:val="007273DF"/>
    <w:rsid w:val="007275EE"/>
    <w:rsid w:val="00727640"/>
    <w:rsid w:val="00727CAF"/>
    <w:rsid w:val="00727FED"/>
    <w:rsid w:val="00730064"/>
    <w:rsid w:val="007300D6"/>
    <w:rsid w:val="007302DF"/>
    <w:rsid w:val="0073068F"/>
    <w:rsid w:val="00730720"/>
    <w:rsid w:val="00730838"/>
    <w:rsid w:val="0073094C"/>
    <w:rsid w:val="00730B3D"/>
    <w:rsid w:val="00730B60"/>
    <w:rsid w:val="00730B6F"/>
    <w:rsid w:val="00731018"/>
    <w:rsid w:val="0073102D"/>
    <w:rsid w:val="007310B7"/>
    <w:rsid w:val="007312D6"/>
    <w:rsid w:val="00731671"/>
    <w:rsid w:val="0073187F"/>
    <w:rsid w:val="00731D02"/>
    <w:rsid w:val="00731F50"/>
    <w:rsid w:val="0073222A"/>
    <w:rsid w:val="00732264"/>
    <w:rsid w:val="00732916"/>
    <w:rsid w:val="0073308A"/>
    <w:rsid w:val="007331DB"/>
    <w:rsid w:val="0073323C"/>
    <w:rsid w:val="00733292"/>
    <w:rsid w:val="007332E9"/>
    <w:rsid w:val="0073341E"/>
    <w:rsid w:val="007338D5"/>
    <w:rsid w:val="00733DCF"/>
    <w:rsid w:val="00733ED3"/>
    <w:rsid w:val="00733F9E"/>
    <w:rsid w:val="00734047"/>
    <w:rsid w:val="00734168"/>
    <w:rsid w:val="0073416A"/>
    <w:rsid w:val="0073429B"/>
    <w:rsid w:val="00734441"/>
    <w:rsid w:val="00734564"/>
    <w:rsid w:val="00734636"/>
    <w:rsid w:val="00734708"/>
    <w:rsid w:val="00734818"/>
    <w:rsid w:val="00734983"/>
    <w:rsid w:val="00734E79"/>
    <w:rsid w:val="007350ED"/>
    <w:rsid w:val="00735636"/>
    <w:rsid w:val="00735743"/>
    <w:rsid w:val="00735875"/>
    <w:rsid w:val="007359AD"/>
    <w:rsid w:val="00735A8B"/>
    <w:rsid w:val="00735B4B"/>
    <w:rsid w:val="00735B60"/>
    <w:rsid w:val="00736576"/>
    <w:rsid w:val="00736BC3"/>
    <w:rsid w:val="00736D21"/>
    <w:rsid w:val="00736DC5"/>
    <w:rsid w:val="007373A2"/>
    <w:rsid w:val="007374B4"/>
    <w:rsid w:val="00737626"/>
    <w:rsid w:val="0073767F"/>
    <w:rsid w:val="007377DA"/>
    <w:rsid w:val="00737D9C"/>
    <w:rsid w:val="00737F64"/>
    <w:rsid w:val="00737FB7"/>
    <w:rsid w:val="007407A9"/>
    <w:rsid w:val="00740A6F"/>
    <w:rsid w:val="00740C76"/>
    <w:rsid w:val="00740D12"/>
    <w:rsid w:val="0074166C"/>
    <w:rsid w:val="007416C4"/>
    <w:rsid w:val="007418D2"/>
    <w:rsid w:val="00741D3E"/>
    <w:rsid w:val="00742AE4"/>
    <w:rsid w:val="00742EC6"/>
    <w:rsid w:val="0074305A"/>
    <w:rsid w:val="00743391"/>
    <w:rsid w:val="00743545"/>
    <w:rsid w:val="00743727"/>
    <w:rsid w:val="0074388E"/>
    <w:rsid w:val="007438BA"/>
    <w:rsid w:val="00743900"/>
    <w:rsid w:val="00743967"/>
    <w:rsid w:val="00743A2A"/>
    <w:rsid w:val="00743C96"/>
    <w:rsid w:val="00743DE0"/>
    <w:rsid w:val="00743E7F"/>
    <w:rsid w:val="00743F57"/>
    <w:rsid w:val="00744089"/>
    <w:rsid w:val="00744D3F"/>
    <w:rsid w:val="0074512A"/>
    <w:rsid w:val="00745225"/>
    <w:rsid w:val="007455B6"/>
    <w:rsid w:val="0074562B"/>
    <w:rsid w:val="00745654"/>
    <w:rsid w:val="007458D0"/>
    <w:rsid w:val="00745D39"/>
    <w:rsid w:val="00745F90"/>
    <w:rsid w:val="00746D75"/>
    <w:rsid w:val="00747369"/>
    <w:rsid w:val="0074748C"/>
    <w:rsid w:val="0074757E"/>
    <w:rsid w:val="00747660"/>
    <w:rsid w:val="00747BED"/>
    <w:rsid w:val="00747CBA"/>
    <w:rsid w:val="007503A2"/>
    <w:rsid w:val="007507AB"/>
    <w:rsid w:val="00750B5B"/>
    <w:rsid w:val="00750F5A"/>
    <w:rsid w:val="00751066"/>
    <w:rsid w:val="0075106C"/>
    <w:rsid w:val="00751100"/>
    <w:rsid w:val="00751135"/>
    <w:rsid w:val="00751534"/>
    <w:rsid w:val="00751635"/>
    <w:rsid w:val="007516FC"/>
    <w:rsid w:val="00751936"/>
    <w:rsid w:val="00751A07"/>
    <w:rsid w:val="00751C83"/>
    <w:rsid w:val="00751D2D"/>
    <w:rsid w:val="00751DF6"/>
    <w:rsid w:val="007520B1"/>
    <w:rsid w:val="007521E2"/>
    <w:rsid w:val="007522B0"/>
    <w:rsid w:val="007524EA"/>
    <w:rsid w:val="007528D9"/>
    <w:rsid w:val="00753361"/>
    <w:rsid w:val="00753488"/>
    <w:rsid w:val="0075364A"/>
    <w:rsid w:val="00753A71"/>
    <w:rsid w:val="00753B1A"/>
    <w:rsid w:val="00753CB2"/>
    <w:rsid w:val="00753D46"/>
    <w:rsid w:val="007540A6"/>
    <w:rsid w:val="0075418C"/>
    <w:rsid w:val="007541CA"/>
    <w:rsid w:val="007543F7"/>
    <w:rsid w:val="00754449"/>
    <w:rsid w:val="00754758"/>
    <w:rsid w:val="00754A27"/>
    <w:rsid w:val="00754C8B"/>
    <w:rsid w:val="00754D49"/>
    <w:rsid w:val="007556E8"/>
    <w:rsid w:val="00755746"/>
    <w:rsid w:val="00755838"/>
    <w:rsid w:val="00755A7C"/>
    <w:rsid w:val="00755B17"/>
    <w:rsid w:val="00755BC6"/>
    <w:rsid w:val="00755E1F"/>
    <w:rsid w:val="00755E75"/>
    <w:rsid w:val="00755EAA"/>
    <w:rsid w:val="00756074"/>
    <w:rsid w:val="00756099"/>
    <w:rsid w:val="00756339"/>
    <w:rsid w:val="007565B3"/>
    <w:rsid w:val="0075691E"/>
    <w:rsid w:val="00757244"/>
    <w:rsid w:val="007574B8"/>
    <w:rsid w:val="007575BC"/>
    <w:rsid w:val="007575C7"/>
    <w:rsid w:val="007575DF"/>
    <w:rsid w:val="00757624"/>
    <w:rsid w:val="00757696"/>
    <w:rsid w:val="00757A71"/>
    <w:rsid w:val="00757B4A"/>
    <w:rsid w:val="00757E23"/>
    <w:rsid w:val="00757F30"/>
    <w:rsid w:val="00757F8A"/>
    <w:rsid w:val="007606BE"/>
    <w:rsid w:val="00760766"/>
    <w:rsid w:val="0076088C"/>
    <w:rsid w:val="00760EC1"/>
    <w:rsid w:val="0076166F"/>
    <w:rsid w:val="00761692"/>
    <w:rsid w:val="007618FE"/>
    <w:rsid w:val="00761991"/>
    <w:rsid w:val="00761AE4"/>
    <w:rsid w:val="00761B23"/>
    <w:rsid w:val="007622CF"/>
    <w:rsid w:val="00762948"/>
    <w:rsid w:val="00762E66"/>
    <w:rsid w:val="00763161"/>
    <w:rsid w:val="00763524"/>
    <w:rsid w:val="0076364B"/>
    <w:rsid w:val="0076376E"/>
    <w:rsid w:val="00763935"/>
    <w:rsid w:val="00763B5A"/>
    <w:rsid w:val="00763F6B"/>
    <w:rsid w:val="00764478"/>
    <w:rsid w:val="00764AF4"/>
    <w:rsid w:val="00764BF0"/>
    <w:rsid w:val="00764F71"/>
    <w:rsid w:val="0076535A"/>
    <w:rsid w:val="007656EF"/>
    <w:rsid w:val="007656FD"/>
    <w:rsid w:val="00765B34"/>
    <w:rsid w:val="00765FAA"/>
    <w:rsid w:val="0076634E"/>
    <w:rsid w:val="007663FF"/>
    <w:rsid w:val="007665DB"/>
    <w:rsid w:val="00766954"/>
    <w:rsid w:val="007669C9"/>
    <w:rsid w:val="00766BE5"/>
    <w:rsid w:val="00766C15"/>
    <w:rsid w:val="00766C55"/>
    <w:rsid w:val="00767239"/>
    <w:rsid w:val="007676D6"/>
    <w:rsid w:val="007677A3"/>
    <w:rsid w:val="007678A9"/>
    <w:rsid w:val="00770265"/>
    <w:rsid w:val="00770422"/>
    <w:rsid w:val="007707EE"/>
    <w:rsid w:val="0077122A"/>
    <w:rsid w:val="00771329"/>
    <w:rsid w:val="0077145B"/>
    <w:rsid w:val="00771919"/>
    <w:rsid w:val="00771938"/>
    <w:rsid w:val="007719C1"/>
    <w:rsid w:val="00771B67"/>
    <w:rsid w:val="00771D3D"/>
    <w:rsid w:val="00771D4B"/>
    <w:rsid w:val="00771E57"/>
    <w:rsid w:val="00771F17"/>
    <w:rsid w:val="00771F81"/>
    <w:rsid w:val="0077207D"/>
    <w:rsid w:val="00772125"/>
    <w:rsid w:val="007721C0"/>
    <w:rsid w:val="0077222F"/>
    <w:rsid w:val="007722CB"/>
    <w:rsid w:val="00772405"/>
    <w:rsid w:val="0077257F"/>
    <w:rsid w:val="007726DC"/>
    <w:rsid w:val="00772706"/>
    <w:rsid w:val="007727B8"/>
    <w:rsid w:val="00772A0D"/>
    <w:rsid w:val="00772A5B"/>
    <w:rsid w:val="00772CAB"/>
    <w:rsid w:val="00772D6E"/>
    <w:rsid w:val="00772F97"/>
    <w:rsid w:val="0077306D"/>
    <w:rsid w:val="00773116"/>
    <w:rsid w:val="00773137"/>
    <w:rsid w:val="007732AB"/>
    <w:rsid w:val="00773331"/>
    <w:rsid w:val="00773469"/>
    <w:rsid w:val="00773AE5"/>
    <w:rsid w:val="00773D92"/>
    <w:rsid w:val="00773FF4"/>
    <w:rsid w:val="007741E1"/>
    <w:rsid w:val="00774318"/>
    <w:rsid w:val="00774400"/>
    <w:rsid w:val="007744F0"/>
    <w:rsid w:val="007745E4"/>
    <w:rsid w:val="007746F5"/>
    <w:rsid w:val="007747FE"/>
    <w:rsid w:val="00774E95"/>
    <w:rsid w:val="007751B0"/>
    <w:rsid w:val="007753F4"/>
    <w:rsid w:val="00775675"/>
    <w:rsid w:val="00775844"/>
    <w:rsid w:val="00775B4B"/>
    <w:rsid w:val="00775BA3"/>
    <w:rsid w:val="00775F0C"/>
    <w:rsid w:val="00775F72"/>
    <w:rsid w:val="0077600E"/>
    <w:rsid w:val="007768EB"/>
    <w:rsid w:val="00776E0A"/>
    <w:rsid w:val="00777005"/>
    <w:rsid w:val="007777E9"/>
    <w:rsid w:val="007778FA"/>
    <w:rsid w:val="00777B7A"/>
    <w:rsid w:val="00777EC5"/>
    <w:rsid w:val="00780135"/>
    <w:rsid w:val="0078013E"/>
    <w:rsid w:val="007802F5"/>
    <w:rsid w:val="00780340"/>
    <w:rsid w:val="00780515"/>
    <w:rsid w:val="00780543"/>
    <w:rsid w:val="0078073B"/>
    <w:rsid w:val="00780796"/>
    <w:rsid w:val="00780914"/>
    <w:rsid w:val="00780CCC"/>
    <w:rsid w:val="00781114"/>
    <w:rsid w:val="00781752"/>
    <w:rsid w:val="00781C5E"/>
    <w:rsid w:val="00781C70"/>
    <w:rsid w:val="00781D88"/>
    <w:rsid w:val="00781FC1"/>
    <w:rsid w:val="00782560"/>
    <w:rsid w:val="0078267E"/>
    <w:rsid w:val="007826A6"/>
    <w:rsid w:val="0078293D"/>
    <w:rsid w:val="007829E4"/>
    <w:rsid w:val="00782C2F"/>
    <w:rsid w:val="00782DAB"/>
    <w:rsid w:val="00782F94"/>
    <w:rsid w:val="007832E7"/>
    <w:rsid w:val="00783482"/>
    <w:rsid w:val="00783D06"/>
    <w:rsid w:val="00783F03"/>
    <w:rsid w:val="00784A07"/>
    <w:rsid w:val="00784E3F"/>
    <w:rsid w:val="0078517E"/>
    <w:rsid w:val="00785284"/>
    <w:rsid w:val="00785678"/>
    <w:rsid w:val="00785680"/>
    <w:rsid w:val="00785732"/>
    <w:rsid w:val="007857B1"/>
    <w:rsid w:val="007858AB"/>
    <w:rsid w:val="0078594B"/>
    <w:rsid w:val="007859AB"/>
    <w:rsid w:val="00785B73"/>
    <w:rsid w:val="00785BF2"/>
    <w:rsid w:val="00785D60"/>
    <w:rsid w:val="00785EFC"/>
    <w:rsid w:val="007862A6"/>
    <w:rsid w:val="007871F7"/>
    <w:rsid w:val="007872ED"/>
    <w:rsid w:val="00787648"/>
    <w:rsid w:val="00787C32"/>
    <w:rsid w:val="00787C76"/>
    <w:rsid w:val="00787D1F"/>
    <w:rsid w:val="00790559"/>
    <w:rsid w:val="00790A4A"/>
    <w:rsid w:val="00790AAF"/>
    <w:rsid w:val="00790DBF"/>
    <w:rsid w:val="00790E95"/>
    <w:rsid w:val="0079107F"/>
    <w:rsid w:val="00791221"/>
    <w:rsid w:val="00791372"/>
    <w:rsid w:val="007915C9"/>
    <w:rsid w:val="0079178B"/>
    <w:rsid w:val="00791B11"/>
    <w:rsid w:val="00791DB8"/>
    <w:rsid w:val="0079220E"/>
    <w:rsid w:val="007922D2"/>
    <w:rsid w:val="00792598"/>
    <w:rsid w:val="00792658"/>
    <w:rsid w:val="007926CB"/>
    <w:rsid w:val="00792A30"/>
    <w:rsid w:val="00792B6E"/>
    <w:rsid w:val="00792CBC"/>
    <w:rsid w:val="00792CE3"/>
    <w:rsid w:val="00793119"/>
    <w:rsid w:val="0079325D"/>
    <w:rsid w:val="0079336C"/>
    <w:rsid w:val="007935A1"/>
    <w:rsid w:val="00793A15"/>
    <w:rsid w:val="00793A70"/>
    <w:rsid w:val="00793DC2"/>
    <w:rsid w:val="00793E63"/>
    <w:rsid w:val="00793FDC"/>
    <w:rsid w:val="00794046"/>
    <w:rsid w:val="0079415A"/>
    <w:rsid w:val="007946F9"/>
    <w:rsid w:val="00794A26"/>
    <w:rsid w:val="00794D6C"/>
    <w:rsid w:val="00794FD3"/>
    <w:rsid w:val="0079507B"/>
    <w:rsid w:val="007953CC"/>
    <w:rsid w:val="007956A5"/>
    <w:rsid w:val="00795722"/>
    <w:rsid w:val="00795926"/>
    <w:rsid w:val="00795CBE"/>
    <w:rsid w:val="00795D3E"/>
    <w:rsid w:val="00795DD4"/>
    <w:rsid w:val="00795F9F"/>
    <w:rsid w:val="00796425"/>
    <w:rsid w:val="007969A2"/>
    <w:rsid w:val="00796FA5"/>
    <w:rsid w:val="007973A7"/>
    <w:rsid w:val="0079740B"/>
    <w:rsid w:val="0079755C"/>
    <w:rsid w:val="00797AD6"/>
    <w:rsid w:val="00797D0E"/>
    <w:rsid w:val="00797F5D"/>
    <w:rsid w:val="007A00E7"/>
    <w:rsid w:val="007A04CD"/>
    <w:rsid w:val="007A0A3C"/>
    <w:rsid w:val="007A0D2A"/>
    <w:rsid w:val="007A0E7C"/>
    <w:rsid w:val="007A1037"/>
    <w:rsid w:val="007A10D8"/>
    <w:rsid w:val="007A12DE"/>
    <w:rsid w:val="007A15A5"/>
    <w:rsid w:val="007A15C0"/>
    <w:rsid w:val="007A1A19"/>
    <w:rsid w:val="007A216F"/>
    <w:rsid w:val="007A244D"/>
    <w:rsid w:val="007A299D"/>
    <w:rsid w:val="007A2B74"/>
    <w:rsid w:val="007A2BB4"/>
    <w:rsid w:val="007A2E21"/>
    <w:rsid w:val="007A2EAD"/>
    <w:rsid w:val="007A3341"/>
    <w:rsid w:val="007A34B3"/>
    <w:rsid w:val="007A34F8"/>
    <w:rsid w:val="007A377A"/>
    <w:rsid w:val="007A3C27"/>
    <w:rsid w:val="007A3C3B"/>
    <w:rsid w:val="007A3CB3"/>
    <w:rsid w:val="007A3CB6"/>
    <w:rsid w:val="007A3DCD"/>
    <w:rsid w:val="007A40E3"/>
    <w:rsid w:val="007A481D"/>
    <w:rsid w:val="007A4B77"/>
    <w:rsid w:val="007A4D1C"/>
    <w:rsid w:val="007A4D32"/>
    <w:rsid w:val="007A4F3C"/>
    <w:rsid w:val="007A55ED"/>
    <w:rsid w:val="007A5675"/>
    <w:rsid w:val="007A5731"/>
    <w:rsid w:val="007A57C7"/>
    <w:rsid w:val="007A58B7"/>
    <w:rsid w:val="007A5C47"/>
    <w:rsid w:val="007A5CB4"/>
    <w:rsid w:val="007A5DB8"/>
    <w:rsid w:val="007A6004"/>
    <w:rsid w:val="007A6179"/>
    <w:rsid w:val="007A63B1"/>
    <w:rsid w:val="007A6807"/>
    <w:rsid w:val="007A6917"/>
    <w:rsid w:val="007A6DC3"/>
    <w:rsid w:val="007A6E61"/>
    <w:rsid w:val="007A72EE"/>
    <w:rsid w:val="007A74B5"/>
    <w:rsid w:val="007A7828"/>
    <w:rsid w:val="007A787B"/>
    <w:rsid w:val="007A7980"/>
    <w:rsid w:val="007A7AD6"/>
    <w:rsid w:val="007A7CA8"/>
    <w:rsid w:val="007A7E4D"/>
    <w:rsid w:val="007A7FAF"/>
    <w:rsid w:val="007B00AF"/>
    <w:rsid w:val="007B00BB"/>
    <w:rsid w:val="007B0434"/>
    <w:rsid w:val="007B09EE"/>
    <w:rsid w:val="007B0A04"/>
    <w:rsid w:val="007B0DDD"/>
    <w:rsid w:val="007B0EE0"/>
    <w:rsid w:val="007B106E"/>
    <w:rsid w:val="007B14ED"/>
    <w:rsid w:val="007B150A"/>
    <w:rsid w:val="007B1693"/>
    <w:rsid w:val="007B1B3C"/>
    <w:rsid w:val="007B1CE4"/>
    <w:rsid w:val="007B1D16"/>
    <w:rsid w:val="007B21BE"/>
    <w:rsid w:val="007B2314"/>
    <w:rsid w:val="007B2315"/>
    <w:rsid w:val="007B2BCA"/>
    <w:rsid w:val="007B2D53"/>
    <w:rsid w:val="007B3077"/>
    <w:rsid w:val="007B32FE"/>
    <w:rsid w:val="007B3403"/>
    <w:rsid w:val="007B353E"/>
    <w:rsid w:val="007B377F"/>
    <w:rsid w:val="007B38E0"/>
    <w:rsid w:val="007B391F"/>
    <w:rsid w:val="007B4315"/>
    <w:rsid w:val="007B4356"/>
    <w:rsid w:val="007B4769"/>
    <w:rsid w:val="007B4F09"/>
    <w:rsid w:val="007B536C"/>
    <w:rsid w:val="007B5944"/>
    <w:rsid w:val="007B5A7B"/>
    <w:rsid w:val="007B61C0"/>
    <w:rsid w:val="007B61F0"/>
    <w:rsid w:val="007B6258"/>
    <w:rsid w:val="007B67B5"/>
    <w:rsid w:val="007B67BC"/>
    <w:rsid w:val="007B6F62"/>
    <w:rsid w:val="007B721E"/>
    <w:rsid w:val="007B76AB"/>
    <w:rsid w:val="007B76D4"/>
    <w:rsid w:val="007B7CC8"/>
    <w:rsid w:val="007B7CD0"/>
    <w:rsid w:val="007C0088"/>
    <w:rsid w:val="007C00BF"/>
    <w:rsid w:val="007C07EE"/>
    <w:rsid w:val="007C089C"/>
    <w:rsid w:val="007C08AC"/>
    <w:rsid w:val="007C09D9"/>
    <w:rsid w:val="007C0CB4"/>
    <w:rsid w:val="007C0D9A"/>
    <w:rsid w:val="007C0E5A"/>
    <w:rsid w:val="007C0E5F"/>
    <w:rsid w:val="007C0F2B"/>
    <w:rsid w:val="007C10F1"/>
    <w:rsid w:val="007C1300"/>
    <w:rsid w:val="007C1388"/>
    <w:rsid w:val="007C17E8"/>
    <w:rsid w:val="007C17F9"/>
    <w:rsid w:val="007C18B3"/>
    <w:rsid w:val="007C1B0D"/>
    <w:rsid w:val="007C1DCA"/>
    <w:rsid w:val="007C25D7"/>
    <w:rsid w:val="007C28DC"/>
    <w:rsid w:val="007C2AA3"/>
    <w:rsid w:val="007C2C0B"/>
    <w:rsid w:val="007C2D4C"/>
    <w:rsid w:val="007C2EBA"/>
    <w:rsid w:val="007C3017"/>
    <w:rsid w:val="007C304D"/>
    <w:rsid w:val="007C316D"/>
    <w:rsid w:val="007C3471"/>
    <w:rsid w:val="007C3753"/>
    <w:rsid w:val="007C37A9"/>
    <w:rsid w:val="007C3889"/>
    <w:rsid w:val="007C3A14"/>
    <w:rsid w:val="007C3AD7"/>
    <w:rsid w:val="007C3D14"/>
    <w:rsid w:val="007C3D39"/>
    <w:rsid w:val="007C3FB6"/>
    <w:rsid w:val="007C418B"/>
    <w:rsid w:val="007C4B97"/>
    <w:rsid w:val="007C4C62"/>
    <w:rsid w:val="007C4DC2"/>
    <w:rsid w:val="007C4EAF"/>
    <w:rsid w:val="007C4FB9"/>
    <w:rsid w:val="007C5110"/>
    <w:rsid w:val="007C511D"/>
    <w:rsid w:val="007C536A"/>
    <w:rsid w:val="007C5671"/>
    <w:rsid w:val="007C572D"/>
    <w:rsid w:val="007C5B60"/>
    <w:rsid w:val="007C5D0E"/>
    <w:rsid w:val="007C640D"/>
    <w:rsid w:val="007C6615"/>
    <w:rsid w:val="007C6C0F"/>
    <w:rsid w:val="007C7105"/>
    <w:rsid w:val="007C7144"/>
    <w:rsid w:val="007C7419"/>
    <w:rsid w:val="007C75B6"/>
    <w:rsid w:val="007C7D72"/>
    <w:rsid w:val="007C7DD1"/>
    <w:rsid w:val="007C7F15"/>
    <w:rsid w:val="007D00E7"/>
    <w:rsid w:val="007D0A3C"/>
    <w:rsid w:val="007D1098"/>
    <w:rsid w:val="007D11B0"/>
    <w:rsid w:val="007D1330"/>
    <w:rsid w:val="007D1371"/>
    <w:rsid w:val="007D16DF"/>
    <w:rsid w:val="007D186B"/>
    <w:rsid w:val="007D1AB6"/>
    <w:rsid w:val="007D1DF6"/>
    <w:rsid w:val="007D2384"/>
    <w:rsid w:val="007D24E2"/>
    <w:rsid w:val="007D273A"/>
    <w:rsid w:val="007D2C2D"/>
    <w:rsid w:val="007D3126"/>
    <w:rsid w:val="007D32C3"/>
    <w:rsid w:val="007D337B"/>
    <w:rsid w:val="007D349E"/>
    <w:rsid w:val="007D44FE"/>
    <w:rsid w:val="007D44FF"/>
    <w:rsid w:val="007D476B"/>
    <w:rsid w:val="007D4962"/>
    <w:rsid w:val="007D4A5D"/>
    <w:rsid w:val="007D4DAB"/>
    <w:rsid w:val="007D4DFE"/>
    <w:rsid w:val="007D53F4"/>
    <w:rsid w:val="007D5845"/>
    <w:rsid w:val="007D5A64"/>
    <w:rsid w:val="007D5E83"/>
    <w:rsid w:val="007D641B"/>
    <w:rsid w:val="007D6518"/>
    <w:rsid w:val="007D6738"/>
    <w:rsid w:val="007D6A23"/>
    <w:rsid w:val="007D6C10"/>
    <w:rsid w:val="007D6D51"/>
    <w:rsid w:val="007D70C1"/>
    <w:rsid w:val="007D70D1"/>
    <w:rsid w:val="007D7463"/>
    <w:rsid w:val="007D768A"/>
    <w:rsid w:val="007D7A40"/>
    <w:rsid w:val="007D7B6F"/>
    <w:rsid w:val="007D7DD9"/>
    <w:rsid w:val="007D7EFA"/>
    <w:rsid w:val="007E009F"/>
    <w:rsid w:val="007E0111"/>
    <w:rsid w:val="007E0331"/>
    <w:rsid w:val="007E0691"/>
    <w:rsid w:val="007E084A"/>
    <w:rsid w:val="007E087A"/>
    <w:rsid w:val="007E0A25"/>
    <w:rsid w:val="007E0C7E"/>
    <w:rsid w:val="007E0D0B"/>
    <w:rsid w:val="007E1218"/>
    <w:rsid w:val="007E123E"/>
    <w:rsid w:val="007E1454"/>
    <w:rsid w:val="007E14C2"/>
    <w:rsid w:val="007E17AF"/>
    <w:rsid w:val="007E1D68"/>
    <w:rsid w:val="007E1D7E"/>
    <w:rsid w:val="007E1FA8"/>
    <w:rsid w:val="007E2156"/>
    <w:rsid w:val="007E26F2"/>
    <w:rsid w:val="007E2798"/>
    <w:rsid w:val="007E29B4"/>
    <w:rsid w:val="007E29DC"/>
    <w:rsid w:val="007E2A34"/>
    <w:rsid w:val="007E2B12"/>
    <w:rsid w:val="007E2B49"/>
    <w:rsid w:val="007E3023"/>
    <w:rsid w:val="007E3043"/>
    <w:rsid w:val="007E3405"/>
    <w:rsid w:val="007E3493"/>
    <w:rsid w:val="007E3616"/>
    <w:rsid w:val="007E3974"/>
    <w:rsid w:val="007E3E0A"/>
    <w:rsid w:val="007E4085"/>
    <w:rsid w:val="007E4233"/>
    <w:rsid w:val="007E4452"/>
    <w:rsid w:val="007E44BC"/>
    <w:rsid w:val="007E48BA"/>
    <w:rsid w:val="007E4969"/>
    <w:rsid w:val="007E4B50"/>
    <w:rsid w:val="007E5226"/>
    <w:rsid w:val="007E57C2"/>
    <w:rsid w:val="007E5A91"/>
    <w:rsid w:val="007E5D25"/>
    <w:rsid w:val="007E5D5E"/>
    <w:rsid w:val="007E60B1"/>
    <w:rsid w:val="007E6271"/>
    <w:rsid w:val="007E64C8"/>
    <w:rsid w:val="007E64C9"/>
    <w:rsid w:val="007E65EC"/>
    <w:rsid w:val="007E6687"/>
    <w:rsid w:val="007E66A1"/>
    <w:rsid w:val="007E675C"/>
    <w:rsid w:val="007E6B8D"/>
    <w:rsid w:val="007E71DE"/>
    <w:rsid w:val="007E723C"/>
    <w:rsid w:val="007E72B4"/>
    <w:rsid w:val="007E76BE"/>
    <w:rsid w:val="007E7E87"/>
    <w:rsid w:val="007F0042"/>
    <w:rsid w:val="007F1786"/>
    <w:rsid w:val="007F1871"/>
    <w:rsid w:val="007F19A3"/>
    <w:rsid w:val="007F1DB6"/>
    <w:rsid w:val="007F1EC4"/>
    <w:rsid w:val="007F2452"/>
    <w:rsid w:val="007F2946"/>
    <w:rsid w:val="007F2B93"/>
    <w:rsid w:val="007F2DCA"/>
    <w:rsid w:val="007F2DD2"/>
    <w:rsid w:val="007F2DD7"/>
    <w:rsid w:val="007F2E32"/>
    <w:rsid w:val="007F3317"/>
    <w:rsid w:val="007F33E6"/>
    <w:rsid w:val="007F3615"/>
    <w:rsid w:val="007F363E"/>
    <w:rsid w:val="007F36AB"/>
    <w:rsid w:val="007F399D"/>
    <w:rsid w:val="007F3DA2"/>
    <w:rsid w:val="007F425F"/>
    <w:rsid w:val="007F4362"/>
    <w:rsid w:val="007F4733"/>
    <w:rsid w:val="007F49D2"/>
    <w:rsid w:val="007F4A96"/>
    <w:rsid w:val="007F4AF9"/>
    <w:rsid w:val="007F4FE9"/>
    <w:rsid w:val="007F5153"/>
    <w:rsid w:val="007F5297"/>
    <w:rsid w:val="007F58A8"/>
    <w:rsid w:val="007F58F7"/>
    <w:rsid w:val="007F611E"/>
    <w:rsid w:val="007F63D7"/>
    <w:rsid w:val="007F65C9"/>
    <w:rsid w:val="007F65E6"/>
    <w:rsid w:val="007F66BF"/>
    <w:rsid w:val="007F6B87"/>
    <w:rsid w:val="007F6D4A"/>
    <w:rsid w:val="007F6E0C"/>
    <w:rsid w:val="007F70F9"/>
    <w:rsid w:val="007F752A"/>
    <w:rsid w:val="007F7977"/>
    <w:rsid w:val="0080026A"/>
    <w:rsid w:val="008008C5"/>
    <w:rsid w:val="00800BE1"/>
    <w:rsid w:val="00800D5F"/>
    <w:rsid w:val="0080154C"/>
    <w:rsid w:val="008018CB"/>
    <w:rsid w:val="008020BB"/>
    <w:rsid w:val="008022A5"/>
    <w:rsid w:val="00802433"/>
    <w:rsid w:val="008025CF"/>
    <w:rsid w:val="00802BA8"/>
    <w:rsid w:val="00802DA1"/>
    <w:rsid w:val="00802DF7"/>
    <w:rsid w:val="00802EEF"/>
    <w:rsid w:val="0080307C"/>
    <w:rsid w:val="008031B4"/>
    <w:rsid w:val="00803489"/>
    <w:rsid w:val="00803654"/>
    <w:rsid w:val="00803689"/>
    <w:rsid w:val="00803832"/>
    <w:rsid w:val="0080386F"/>
    <w:rsid w:val="008040A0"/>
    <w:rsid w:val="008041F4"/>
    <w:rsid w:val="00804386"/>
    <w:rsid w:val="008043AF"/>
    <w:rsid w:val="008044CA"/>
    <w:rsid w:val="00804E0F"/>
    <w:rsid w:val="00805090"/>
    <w:rsid w:val="0080522B"/>
    <w:rsid w:val="0080539C"/>
    <w:rsid w:val="00805641"/>
    <w:rsid w:val="0080598A"/>
    <w:rsid w:val="00805AC2"/>
    <w:rsid w:val="00805DE3"/>
    <w:rsid w:val="00805F52"/>
    <w:rsid w:val="008061D3"/>
    <w:rsid w:val="008063A2"/>
    <w:rsid w:val="008070F9"/>
    <w:rsid w:val="00807181"/>
    <w:rsid w:val="00807425"/>
    <w:rsid w:val="0080747B"/>
    <w:rsid w:val="00807610"/>
    <w:rsid w:val="0080764A"/>
    <w:rsid w:val="0081063A"/>
    <w:rsid w:val="0081066F"/>
    <w:rsid w:val="00810777"/>
    <w:rsid w:val="008108C7"/>
    <w:rsid w:val="00810A38"/>
    <w:rsid w:val="008113DF"/>
    <w:rsid w:val="00811B0B"/>
    <w:rsid w:val="00811B2A"/>
    <w:rsid w:val="00811B7E"/>
    <w:rsid w:val="00811C5E"/>
    <w:rsid w:val="00811DD5"/>
    <w:rsid w:val="00811E3D"/>
    <w:rsid w:val="00811F90"/>
    <w:rsid w:val="008120E8"/>
    <w:rsid w:val="00812130"/>
    <w:rsid w:val="00812323"/>
    <w:rsid w:val="00812810"/>
    <w:rsid w:val="00812CE2"/>
    <w:rsid w:val="00813701"/>
    <w:rsid w:val="00813ADD"/>
    <w:rsid w:val="00813BDC"/>
    <w:rsid w:val="00813C85"/>
    <w:rsid w:val="008140CD"/>
    <w:rsid w:val="00814105"/>
    <w:rsid w:val="00814154"/>
    <w:rsid w:val="00814408"/>
    <w:rsid w:val="0081453E"/>
    <w:rsid w:val="00814881"/>
    <w:rsid w:val="00814AAB"/>
    <w:rsid w:val="00814F01"/>
    <w:rsid w:val="008150D3"/>
    <w:rsid w:val="00815383"/>
    <w:rsid w:val="008153CC"/>
    <w:rsid w:val="008153D5"/>
    <w:rsid w:val="00815543"/>
    <w:rsid w:val="00815805"/>
    <w:rsid w:val="00815E2E"/>
    <w:rsid w:val="00815EEB"/>
    <w:rsid w:val="00815F89"/>
    <w:rsid w:val="00816012"/>
    <w:rsid w:val="00816095"/>
    <w:rsid w:val="00816374"/>
    <w:rsid w:val="00816613"/>
    <w:rsid w:val="008168B8"/>
    <w:rsid w:val="00816A61"/>
    <w:rsid w:val="00816FC0"/>
    <w:rsid w:val="0081705C"/>
    <w:rsid w:val="00817103"/>
    <w:rsid w:val="0081710F"/>
    <w:rsid w:val="0081731C"/>
    <w:rsid w:val="008173B9"/>
    <w:rsid w:val="008177B5"/>
    <w:rsid w:val="008178AF"/>
    <w:rsid w:val="008178FE"/>
    <w:rsid w:val="00817DC7"/>
    <w:rsid w:val="00817E8D"/>
    <w:rsid w:val="008205BE"/>
    <w:rsid w:val="0082062F"/>
    <w:rsid w:val="0082092C"/>
    <w:rsid w:val="00820B77"/>
    <w:rsid w:val="00820E6A"/>
    <w:rsid w:val="00820F5A"/>
    <w:rsid w:val="00820FBE"/>
    <w:rsid w:val="0082120F"/>
    <w:rsid w:val="008212F0"/>
    <w:rsid w:val="00821325"/>
    <w:rsid w:val="00821699"/>
    <w:rsid w:val="008218EA"/>
    <w:rsid w:val="00821B62"/>
    <w:rsid w:val="008226FE"/>
    <w:rsid w:val="00822903"/>
    <w:rsid w:val="008229B3"/>
    <w:rsid w:val="00822DF0"/>
    <w:rsid w:val="00822F24"/>
    <w:rsid w:val="00822FF4"/>
    <w:rsid w:val="0082307D"/>
    <w:rsid w:val="008230A5"/>
    <w:rsid w:val="008232CF"/>
    <w:rsid w:val="008232D8"/>
    <w:rsid w:val="0082342B"/>
    <w:rsid w:val="00823503"/>
    <w:rsid w:val="00823575"/>
    <w:rsid w:val="0082360D"/>
    <w:rsid w:val="00823B1D"/>
    <w:rsid w:val="00823B38"/>
    <w:rsid w:val="00823E74"/>
    <w:rsid w:val="008240A0"/>
    <w:rsid w:val="0082433B"/>
    <w:rsid w:val="00824DFB"/>
    <w:rsid w:val="00825213"/>
    <w:rsid w:val="00825572"/>
    <w:rsid w:val="008259B2"/>
    <w:rsid w:val="00825B8E"/>
    <w:rsid w:val="00825CD2"/>
    <w:rsid w:val="008265C0"/>
    <w:rsid w:val="00826617"/>
    <w:rsid w:val="00826A55"/>
    <w:rsid w:val="00826CC7"/>
    <w:rsid w:val="00826EDA"/>
    <w:rsid w:val="0082713C"/>
    <w:rsid w:val="00827345"/>
    <w:rsid w:val="00827575"/>
    <w:rsid w:val="00827902"/>
    <w:rsid w:val="00827CE2"/>
    <w:rsid w:val="00827D05"/>
    <w:rsid w:val="00827E63"/>
    <w:rsid w:val="00827EBE"/>
    <w:rsid w:val="00830018"/>
    <w:rsid w:val="008300A4"/>
    <w:rsid w:val="008300AA"/>
    <w:rsid w:val="00830818"/>
    <w:rsid w:val="00830CF6"/>
    <w:rsid w:val="00830EEE"/>
    <w:rsid w:val="00830FF3"/>
    <w:rsid w:val="0083103B"/>
    <w:rsid w:val="008310C1"/>
    <w:rsid w:val="008312BA"/>
    <w:rsid w:val="008312EE"/>
    <w:rsid w:val="00831787"/>
    <w:rsid w:val="008317D3"/>
    <w:rsid w:val="00831851"/>
    <w:rsid w:val="0083190E"/>
    <w:rsid w:val="00831C61"/>
    <w:rsid w:val="00831C93"/>
    <w:rsid w:val="00831CC2"/>
    <w:rsid w:val="00831CD3"/>
    <w:rsid w:val="00831DC6"/>
    <w:rsid w:val="008320AD"/>
    <w:rsid w:val="008320AE"/>
    <w:rsid w:val="008321C6"/>
    <w:rsid w:val="00832524"/>
    <w:rsid w:val="00832649"/>
    <w:rsid w:val="0083302D"/>
    <w:rsid w:val="00833055"/>
    <w:rsid w:val="00833520"/>
    <w:rsid w:val="00833576"/>
    <w:rsid w:val="0083366D"/>
    <w:rsid w:val="00833801"/>
    <w:rsid w:val="008338BB"/>
    <w:rsid w:val="00833C38"/>
    <w:rsid w:val="00833DDA"/>
    <w:rsid w:val="00834019"/>
    <w:rsid w:val="008340C9"/>
    <w:rsid w:val="00834205"/>
    <w:rsid w:val="0083461B"/>
    <w:rsid w:val="0083471F"/>
    <w:rsid w:val="008348EE"/>
    <w:rsid w:val="00834909"/>
    <w:rsid w:val="008349FC"/>
    <w:rsid w:val="00834AB8"/>
    <w:rsid w:val="00834B3F"/>
    <w:rsid w:val="00834E0B"/>
    <w:rsid w:val="00834E2A"/>
    <w:rsid w:val="008353B4"/>
    <w:rsid w:val="008355DF"/>
    <w:rsid w:val="008355F3"/>
    <w:rsid w:val="00835763"/>
    <w:rsid w:val="00835ACB"/>
    <w:rsid w:val="00836443"/>
    <w:rsid w:val="008367F4"/>
    <w:rsid w:val="008368B0"/>
    <w:rsid w:val="00836D8B"/>
    <w:rsid w:val="00836FB9"/>
    <w:rsid w:val="00837000"/>
    <w:rsid w:val="00837177"/>
    <w:rsid w:val="00837445"/>
    <w:rsid w:val="0083767A"/>
    <w:rsid w:val="008377D4"/>
    <w:rsid w:val="00837DB6"/>
    <w:rsid w:val="00837E39"/>
    <w:rsid w:val="00837F20"/>
    <w:rsid w:val="0084011C"/>
    <w:rsid w:val="008401BF"/>
    <w:rsid w:val="00840839"/>
    <w:rsid w:val="00840C45"/>
    <w:rsid w:val="008419FD"/>
    <w:rsid w:val="00841B43"/>
    <w:rsid w:val="00841C11"/>
    <w:rsid w:val="00841E30"/>
    <w:rsid w:val="00842413"/>
    <w:rsid w:val="00842439"/>
    <w:rsid w:val="0084259A"/>
    <w:rsid w:val="008425D8"/>
    <w:rsid w:val="00842677"/>
    <w:rsid w:val="00842B11"/>
    <w:rsid w:val="00842B99"/>
    <w:rsid w:val="00842E56"/>
    <w:rsid w:val="00843208"/>
    <w:rsid w:val="0084331F"/>
    <w:rsid w:val="008433B8"/>
    <w:rsid w:val="008434BC"/>
    <w:rsid w:val="0084365A"/>
    <w:rsid w:val="00843724"/>
    <w:rsid w:val="00843754"/>
    <w:rsid w:val="00843C11"/>
    <w:rsid w:val="00843D90"/>
    <w:rsid w:val="00843E6E"/>
    <w:rsid w:val="0084406C"/>
    <w:rsid w:val="008444A6"/>
    <w:rsid w:val="00844768"/>
    <w:rsid w:val="00844805"/>
    <w:rsid w:val="00844811"/>
    <w:rsid w:val="0084483B"/>
    <w:rsid w:val="00844A41"/>
    <w:rsid w:val="00844EF8"/>
    <w:rsid w:val="00844FF9"/>
    <w:rsid w:val="00845687"/>
    <w:rsid w:val="00845B0F"/>
    <w:rsid w:val="00845CE7"/>
    <w:rsid w:val="00845EB6"/>
    <w:rsid w:val="00845F0D"/>
    <w:rsid w:val="00845F70"/>
    <w:rsid w:val="0084614F"/>
    <w:rsid w:val="008464F5"/>
    <w:rsid w:val="00846696"/>
    <w:rsid w:val="008466C5"/>
    <w:rsid w:val="00846703"/>
    <w:rsid w:val="008467A9"/>
    <w:rsid w:val="008468AA"/>
    <w:rsid w:val="00846E3B"/>
    <w:rsid w:val="00846EF9"/>
    <w:rsid w:val="00846F48"/>
    <w:rsid w:val="00846FE8"/>
    <w:rsid w:val="00847172"/>
    <w:rsid w:val="008473F2"/>
    <w:rsid w:val="00847486"/>
    <w:rsid w:val="0084776A"/>
    <w:rsid w:val="00847D85"/>
    <w:rsid w:val="00850324"/>
    <w:rsid w:val="00850761"/>
    <w:rsid w:val="0085084A"/>
    <w:rsid w:val="00850D01"/>
    <w:rsid w:val="00850DB6"/>
    <w:rsid w:val="00850EB8"/>
    <w:rsid w:val="00851850"/>
    <w:rsid w:val="00851885"/>
    <w:rsid w:val="00851B94"/>
    <w:rsid w:val="00851BA0"/>
    <w:rsid w:val="00851CD0"/>
    <w:rsid w:val="00851E5E"/>
    <w:rsid w:val="00851F1D"/>
    <w:rsid w:val="008527EA"/>
    <w:rsid w:val="0085293E"/>
    <w:rsid w:val="00852A96"/>
    <w:rsid w:val="00852C7E"/>
    <w:rsid w:val="00852CAF"/>
    <w:rsid w:val="00852D6E"/>
    <w:rsid w:val="008530DC"/>
    <w:rsid w:val="008532FA"/>
    <w:rsid w:val="008533AB"/>
    <w:rsid w:val="00853624"/>
    <w:rsid w:val="008539ED"/>
    <w:rsid w:val="00853A8F"/>
    <w:rsid w:val="00853BF0"/>
    <w:rsid w:val="00853DEA"/>
    <w:rsid w:val="00853E42"/>
    <w:rsid w:val="008542F2"/>
    <w:rsid w:val="00854543"/>
    <w:rsid w:val="008545C3"/>
    <w:rsid w:val="0085460D"/>
    <w:rsid w:val="00854CD1"/>
    <w:rsid w:val="0085502C"/>
    <w:rsid w:val="00855267"/>
    <w:rsid w:val="008555CF"/>
    <w:rsid w:val="00855C7E"/>
    <w:rsid w:val="00855ED6"/>
    <w:rsid w:val="00856327"/>
    <w:rsid w:val="0085664C"/>
    <w:rsid w:val="00856A62"/>
    <w:rsid w:val="00856C0A"/>
    <w:rsid w:val="00856F53"/>
    <w:rsid w:val="008570FA"/>
    <w:rsid w:val="00857176"/>
    <w:rsid w:val="008571A0"/>
    <w:rsid w:val="008574D8"/>
    <w:rsid w:val="008574F2"/>
    <w:rsid w:val="00857790"/>
    <w:rsid w:val="00857B9E"/>
    <w:rsid w:val="00857D4F"/>
    <w:rsid w:val="0086023C"/>
    <w:rsid w:val="00860445"/>
    <w:rsid w:val="00860579"/>
    <w:rsid w:val="00860774"/>
    <w:rsid w:val="0086090D"/>
    <w:rsid w:val="00860AE7"/>
    <w:rsid w:val="00860CFB"/>
    <w:rsid w:val="008611C6"/>
    <w:rsid w:val="008612C9"/>
    <w:rsid w:val="008613FE"/>
    <w:rsid w:val="00861553"/>
    <w:rsid w:val="00861609"/>
    <w:rsid w:val="0086166A"/>
    <w:rsid w:val="0086198B"/>
    <w:rsid w:val="00861DD4"/>
    <w:rsid w:val="00862227"/>
    <w:rsid w:val="008622F2"/>
    <w:rsid w:val="00862840"/>
    <w:rsid w:val="008628A6"/>
    <w:rsid w:val="0086297B"/>
    <w:rsid w:val="00862A62"/>
    <w:rsid w:val="00862BD2"/>
    <w:rsid w:val="00862D92"/>
    <w:rsid w:val="0086320B"/>
    <w:rsid w:val="0086344F"/>
    <w:rsid w:val="008637D4"/>
    <w:rsid w:val="00864102"/>
    <w:rsid w:val="00864130"/>
    <w:rsid w:val="00864171"/>
    <w:rsid w:val="00864187"/>
    <w:rsid w:val="008646A9"/>
    <w:rsid w:val="00864D1C"/>
    <w:rsid w:val="00864E77"/>
    <w:rsid w:val="0086530C"/>
    <w:rsid w:val="00865351"/>
    <w:rsid w:val="00865589"/>
    <w:rsid w:val="0086565B"/>
    <w:rsid w:val="008656A7"/>
    <w:rsid w:val="00865B30"/>
    <w:rsid w:val="00865C2B"/>
    <w:rsid w:val="00865CF5"/>
    <w:rsid w:val="00865DF8"/>
    <w:rsid w:val="008664EA"/>
    <w:rsid w:val="00866549"/>
    <w:rsid w:val="008665A8"/>
    <w:rsid w:val="00866747"/>
    <w:rsid w:val="00866ABF"/>
    <w:rsid w:val="00866F4D"/>
    <w:rsid w:val="0086730B"/>
    <w:rsid w:val="00867384"/>
    <w:rsid w:val="00867729"/>
    <w:rsid w:val="0086778E"/>
    <w:rsid w:val="00867B87"/>
    <w:rsid w:val="00870011"/>
    <w:rsid w:val="00870086"/>
    <w:rsid w:val="008700D5"/>
    <w:rsid w:val="00870562"/>
    <w:rsid w:val="008705B3"/>
    <w:rsid w:val="00870649"/>
    <w:rsid w:val="0087066A"/>
    <w:rsid w:val="008707EA"/>
    <w:rsid w:val="00870CC4"/>
    <w:rsid w:val="00870F7B"/>
    <w:rsid w:val="0087116F"/>
    <w:rsid w:val="0087126C"/>
    <w:rsid w:val="00871792"/>
    <w:rsid w:val="00871EDE"/>
    <w:rsid w:val="00871F9D"/>
    <w:rsid w:val="008723F1"/>
    <w:rsid w:val="0087258C"/>
    <w:rsid w:val="008728BD"/>
    <w:rsid w:val="00872911"/>
    <w:rsid w:val="00872A70"/>
    <w:rsid w:val="00872A83"/>
    <w:rsid w:val="00872E8D"/>
    <w:rsid w:val="00873459"/>
    <w:rsid w:val="00873462"/>
    <w:rsid w:val="00873592"/>
    <w:rsid w:val="0087378E"/>
    <w:rsid w:val="008737DA"/>
    <w:rsid w:val="008737DF"/>
    <w:rsid w:val="00873AF5"/>
    <w:rsid w:val="00873B25"/>
    <w:rsid w:val="00873E1A"/>
    <w:rsid w:val="0087429D"/>
    <w:rsid w:val="00874498"/>
    <w:rsid w:val="008744A8"/>
    <w:rsid w:val="0087478E"/>
    <w:rsid w:val="008748BE"/>
    <w:rsid w:val="00874E3F"/>
    <w:rsid w:val="00875132"/>
    <w:rsid w:val="00875229"/>
    <w:rsid w:val="00875842"/>
    <w:rsid w:val="00875981"/>
    <w:rsid w:val="00875B3E"/>
    <w:rsid w:val="00875CA1"/>
    <w:rsid w:val="00875FCC"/>
    <w:rsid w:val="0087644E"/>
    <w:rsid w:val="00876690"/>
    <w:rsid w:val="00877158"/>
    <w:rsid w:val="0087725E"/>
    <w:rsid w:val="008772F0"/>
    <w:rsid w:val="008772F4"/>
    <w:rsid w:val="008774E7"/>
    <w:rsid w:val="00877591"/>
    <w:rsid w:val="00877D11"/>
    <w:rsid w:val="00877D7B"/>
    <w:rsid w:val="00877F27"/>
    <w:rsid w:val="0088037C"/>
    <w:rsid w:val="00880556"/>
    <w:rsid w:val="00880FB7"/>
    <w:rsid w:val="0088109B"/>
    <w:rsid w:val="008810E6"/>
    <w:rsid w:val="00881176"/>
    <w:rsid w:val="008812D2"/>
    <w:rsid w:val="008818A3"/>
    <w:rsid w:val="00881B14"/>
    <w:rsid w:val="00881B55"/>
    <w:rsid w:val="00881CEC"/>
    <w:rsid w:val="008823AC"/>
    <w:rsid w:val="0088245B"/>
    <w:rsid w:val="008824A9"/>
    <w:rsid w:val="0088287F"/>
    <w:rsid w:val="00882E7F"/>
    <w:rsid w:val="008833B1"/>
    <w:rsid w:val="0088355D"/>
    <w:rsid w:val="008838EB"/>
    <w:rsid w:val="00883945"/>
    <w:rsid w:val="00883BE4"/>
    <w:rsid w:val="0088437C"/>
    <w:rsid w:val="0088499E"/>
    <w:rsid w:val="00884A5B"/>
    <w:rsid w:val="00884F79"/>
    <w:rsid w:val="00885063"/>
    <w:rsid w:val="008851EB"/>
    <w:rsid w:val="00885294"/>
    <w:rsid w:val="008853C4"/>
    <w:rsid w:val="008856AB"/>
    <w:rsid w:val="008859FF"/>
    <w:rsid w:val="00885EB6"/>
    <w:rsid w:val="0088603D"/>
    <w:rsid w:val="00886791"/>
    <w:rsid w:val="008867FC"/>
    <w:rsid w:val="00886982"/>
    <w:rsid w:val="00886D0C"/>
    <w:rsid w:val="00886D99"/>
    <w:rsid w:val="00886F47"/>
    <w:rsid w:val="0088748E"/>
    <w:rsid w:val="008879AA"/>
    <w:rsid w:val="00887AFD"/>
    <w:rsid w:val="00887F0E"/>
    <w:rsid w:val="00890275"/>
    <w:rsid w:val="008908E1"/>
    <w:rsid w:val="00890BC4"/>
    <w:rsid w:val="00890BF8"/>
    <w:rsid w:val="00890CD6"/>
    <w:rsid w:val="00890EED"/>
    <w:rsid w:val="00891099"/>
    <w:rsid w:val="0089129A"/>
    <w:rsid w:val="00891662"/>
    <w:rsid w:val="00891BCD"/>
    <w:rsid w:val="00892096"/>
    <w:rsid w:val="00892600"/>
    <w:rsid w:val="00892609"/>
    <w:rsid w:val="00892CD3"/>
    <w:rsid w:val="0089300A"/>
    <w:rsid w:val="00893031"/>
    <w:rsid w:val="008935B4"/>
    <w:rsid w:val="008939A4"/>
    <w:rsid w:val="00893D12"/>
    <w:rsid w:val="00893E1B"/>
    <w:rsid w:val="00893F40"/>
    <w:rsid w:val="00893FB0"/>
    <w:rsid w:val="008942AE"/>
    <w:rsid w:val="00894382"/>
    <w:rsid w:val="00894504"/>
    <w:rsid w:val="008946EE"/>
    <w:rsid w:val="00895038"/>
    <w:rsid w:val="008954D3"/>
    <w:rsid w:val="0089568A"/>
    <w:rsid w:val="00895B2F"/>
    <w:rsid w:val="00895DBA"/>
    <w:rsid w:val="00896379"/>
    <w:rsid w:val="00896B84"/>
    <w:rsid w:val="00896CE1"/>
    <w:rsid w:val="008970AE"/>
    <w:rsid w:val="008970D5"/>
    <w:rsid w:val="00897113"/>
    <w:rsid w:val="008975EF"/>
    <w:rsid w:val="00897722"/>
    <w:rsid w:val="00897810"/>
    <w:rsid w:val="008979C6"/>
    <w:rsid w:val="00897A42"/>
    <w:rsid w:val="00897ADA"/>
    <w:rsid w:val="00897B39"/>
    <w:rsid w:val="00897B83"/>
    <w:rsid w:val="00897C4C"/>
    <w:rsid w:val="00897CC9"/>
    <w:rsid w:val="00897D92"/>
    <w:rsid w:val="00897F22"/>
    <w:rsid w:val="008A0183"/>
    <w:rsid w:val="008A03D6"/>
    <w:rsid w:val="008A06C6"/>
    <w:rsid w:val="008A070A"/>
    <w:rsid w:val="008A08BE"/>
    <w:rsid w:val="008A095A"/>
    <w:rsid w:val="008A0AA8"/>
    <w:rsid w:val="008A0B6B"/>
    <w:rsid w:val="008A0B71"/>
    <w:rsid w:val="008A0C50"/>
    <w:rsid w:val="008A0E16"/>
    <w:rsid w:val="008A0EF8"/>
    <w:rsid w:val="008A1134"/>
    <w:rsid w:val="008A1419"/>
    <w:rsid w:val="008A1464"/>
    <w:rsid w:val="008A162F"/>
    <w:rsid w:val="008A20AA"/>
    <w:rsid w:val="008A24AA"/>
    <w:rsid w:val="008A2832"/>
    <w:rsid w:val="008A2A8A"/>
    <w:rsid w:val="008A2D87"/>
    <w:rsid w:val="008A2F7A"/>
    <w:rsid w:val="008A3278"/>
    <w:rsid w:val="008A33E4"/>
    <w:rsid w:val="008A381C"/>
    <w:rsid w:val="008A3DE9"/>
    <w:rsid w:val="008A404A"/>
    <w:rsid w:val="008A491B"/>
    <w:rsid w:val="008A4ACC"/>
    <w:rsid w:val="008A4C6A"/>
    <w:rsid w:val="008A4CE2"/>
    <w:rsid w:val="008A5038"/>
    <w:rsid w:val="008A5135"/>
    <w:rsid w:val="008A516C"/>
    <w:rsid w:val="008A56CC"/>
    <w:rsid w:val="008A5755"/>
    <w:rsid w:val="008A584C"/>
    <w:rsid w:val="008A5962"/>
    <w:rsid w:val="008A5B7F"/>
    <w:rsid w:val="008A5C39"/>
    <w:rsid w:val="008A6088"/>
    <w:rsid w:val="008A61B2"/>
    <w:rsid w:val="008A62D8"/>
    <w:rsid w:val="008A646A"/>
    <w:rsid w:val="008A65A9"/>
    <w:rsid w:val="008A6610"/>
    <w:rsid w:val="008A6682"/>
    <w:rsid w:val="008A677D"/>
    <w:rsid w:val="008A67CD"/>
    <w:rsid w:val="008A68BC"/>
    <w:rsid w:val="008A6BF0"/>
    <w:rsid w:val="008A6DCF"/>
    <w:rsid w:val="008A71F7"/>
    <w:rsid w:val="008A74B9"/>
    <w:rsid w:val="008A7678"/>
    <w:rsid w:val="008A7752"/>
    <w:rsid w:val="008A7969"/>
    <w:rsid w:val="008A7A9D"/>
    <w:rsid w:val="008B02A5"/>
    <w:rsid w:val="008B0508"/>
    <w:rsid w:val="008B0DF7"/>
    <w:rsid w:val="008B1368"/>
    <w:rsid w:val="008B1572"/>
    <w:rsid w:val="008B186E"/>
    <w:rsid w:val="008B1C6C"/>
    <w:rsid w:val="008B1CB3"/>
    <w:rsid w:val="008B1DEF"/>
    <w:rsid w:val="008B1E18"/>
    <w:rsid w:val="008B1FBB"/>
    <w:rsid w:val="008B20B6"/>
    <w:rsid w:val="008B226D"/>
    <w:rsid w:val="008B2889"/>
    <w:rsid w:val="008B2969"/>
    <w:rsid w:val="008B2BE7"/>
    <w:rsid w:val="008B2C65"/>
    <w:rsid w:val="008B2CBA"/>
    <w:rsid w:val="008B2DD4"/>
    <w:rsid w:val="008B2E42"/>
    <w:rsid w:val="008B2EDE"/>
    <w:rsid w:val="008B30E3"/>
    <w:rsid w:val="008B3236"/>
    <w:rsid w:val="008B361E"/>
    <w:rsid w:val="008B3D0B"/>
    <w:rsid w:val="008B3D64"/>
    <w:rsid w:val="008B4557"/>
    <w:rsid w:val="008B4A09"/>
    <w:rsid w:val="008B4D2A"/>
    <w:rsid w:val="008B5131"/>
    <w:rsid w:val="008B5204"/>
    <w:rsid w:val="008B578E"/>
    <w:rsid w:val="008B57A7"/>
    <w:rsid w:val="008B59AC"/>
    <w:rsid w:val="008B5B06"/>
    <w:rsid w:val="008B5D75"/>
    <w:rsid w:val="008B5EBE"/>
    <w:rsid w:val="008B616E"/>
    <w:rsid w:val="008B65F2"/>
    <w:rsid w:val="008B6919"/>
    <w:rsid w:val="008B6AFB"/>
    <w:rsid w:val="008B6B6D"/>
    <w:rsid w:val="008B6BEC"/>
    <w:rsid w:val="008B6DC0"/>
    <w:rsid w:val="008B6E4E"/>
    <w:rsid w:val="008B6E8A"/>
    <w:rsid w:val="008B6E98"/>
    <w:rsid w:val="008B6F12"/>
    <w:rsid w:val="008B70AD"/>
    <w:rsid w:val="008B72F7"/>
    <w:rsid w:val="008B7356"/>
    <w:rsid w:val="008B75D8"/>
    <w:rsid w:val="008B7D7A"/>
    <w:rsid w:val="008B7E2C"/>
    <w:rsid w:val="008B7ED5"/>
    <w:rsid w:val="008B7FB9"/>
    <w:rsid w:val="008C0049"/>
    <w:rsid w:val="008C01D9"/>
    <w:rsid w:val="008C01F0"/>
    <w:rsid w:val="008C08F8"/>
    <w:rsid w:val="008C0B0B"/>
    <w:rsid w:val="008C0F92"/>
    <w:rsid w:val="008C1271"/>
    <w:rsid w:val="008C1887"/>
    <w:rsid w:val="008C19EF"/>
    <w:rsid w:val="008C1A83"/>
    <w:rsid w:val="008C1BBE"/>
    <w:rsid w:val="008C2104"/>
    <w:rsid w:val="008C269E"/>
    <w:rsid w:val="008C26DF"/>
    <w:rsid w:val="008C281D"/>
    <w:rsid w:val="008C284E"/>
    <w:rsid w:val="008C2AAA"/>
    <w:rsid w:val="008C2D52"/>
    <w:rsid w:val="008C3F29"/>
    <w:rsid w:val="008C423E"/>
    <w:rsid w:val="008C4803"/>
    <w:rsid w:val="008C4838"/>
    <w:rsid w:val="008C487A"/>
    <w:rsid w:val="008C49BA"/>
    <w:rsid w:val="008C4E98"/>
    <w:rsid w:val="008C51BF"/>
    <w:rsid w:val="008C54CB"/>
    <w:rsid w:val="008C54D0"/>
    <w:rsid w:val="008C56F1"/>
    <w:rsid w:val="008C5883"/>
    <w:rsid w:val="008C58FD"/>
    <w:rsid w:val="008C5D53"/>
    <w:rsid w:val="008C6045"/>
    <w:rsid w:val="008C64E4"/>
    <w:rsid w:val="008C6834"/>
    <w:rsid w:val="008C69AA"/>
    <w:rsid w:val="008C69C0"/>
    <w:rsid w:val="008C6A94"/>
    <w:rsid w:val="008C6AFD"/>
    <w:rsid w:val="008C6C1B"/>
    <w:rsid w:val="008C6C6F"/>
    <w:rsid w:val="008C6DF0"/>
    <w:rsid w:val="008C6E0C"/>
    <w:rsid w:val="008C6EC5"/>
    <w:rsid w:val="008C700D"/>
    <w:rsid w:val="008C752B"/>
    <w:rsid w:val="008C772A"/>
    <w:rsid w:val="008C78BD"/>
    <w:rsid w:val="008C7B6D"/>
    <w:rsid w:val="008C7C14"/>
    <w:rsid w:val="008C7D2D"/>
    <w:rsid w:val="008C7D41"/>
    <w:rsid w:val="008C7D96"/>
    <w:rsid w:val="008C7DE5"/>
    <w:rsid w:val="008D038D"/>
    <w:rsid w:val="008D07F9"/>
    <w:rsid w:val="008D12F9"/>
    <w:rsid w:val="008D13E6"/>
    <w:rsid w:val="008D2223"/>
    <w:rsid w:val="008D224E"/>
    <w:rsid w:val="008D2613"/>
    <w:rsid w:val="008D26B0"/>
    <w:rsid w:val="008D29B0"/>
    <w:rsid w:val="008D2D9D"/>
    <w:rsid w:val="008D30C3"/>
    <w:rsid w:val="008D30E0"/>
    <w:rsid w:val="008D329A"/>
    <w:rsid w:val="008D3449"/>
    <w:rsid w:val="008D362E"/>
    <w:rsid w:val="008D3692"/>
    <w:rsid w:val="008D3BB8"/>
    <w:rsid w:val="008D42DD"/>
    <w:rsid w:val="008D43D7"/>
    <w:rsid w:val="008D4569"/>
    <w:rsid w:val="008D4605"/>
    <w:rsid w:val="008D46F6"/>
    <w:rsid w:val="008D486E"/>
    <w:rsid w:val="008D4CDA"/>
    <w:rsid w:val="008D516F"/>
    <w:rsid w:val="008D52C5"/>
    <w:rsid w:val="008D52E3"/>
    <w:rsid w:val="008D53F7"/>
    <w:rsid w:val="008D56FD"/>
    <w:rsid w:val="008D5C7F"/>
    <w:rsid w:val="008D5D32"/>
    <w:rsid w:val="008D5F30"/>
    <w:rsid w:val="008D5F59"/>
    <w:rsid w:val="008D62D6"/>
    <w:rsid w:val="008D62DD"/>
    <w:rsid w:val="008D630C"/>
    <w:rsid w:val="008D63C6"/>
    <w:rsid w:val="008D64BE"/>
    <w:rsid w:val="008D6AC2"/>
    <w:rsid w:val="008D6EC9"/>
    <w:rsid w:val="008D709F"/>
    <w:rsid w:val="008D75C4"/>
    <w:rsid w:val="008D7878"/>
    <w:rsid w:val="008D78E9"/>
    <w:rsid w:val="008E0258"/>
    <w:rsid w:val="008E02B0"/>
    <w:rsid w:val="008E0493"/>
    <w:rsid w:val="008E08C5"/>
    <w:rsid w:val="008E097C"/>
    <w:rsid w:val="008E0A8F"/>
    <w:rsid w:val="008E0C0B"/>
    <w:rsid w:val="008E0E36"/>
    <w:rsid w:val="008E0EC4"/>
    <w:rsid w:val="008E119D"/>
    <w:rsid w:val="008E13A4"/>
    <w:rsid w:val="008E15A6"/>
    <w:rsid w:val="008E16CF"/>
    <w:rsid w:val="008E18D0"/>
    <w:rsid w:val="008E1BA6"/>
    <w:rsid w:val="008E24E9"/>
    <w:rsid w:val="008E2644"/>
    <w:rsid w:val="008E2840"/>
    <w:rsid w:val="008E2F00"/>
    <w:rsid w:val="008E3542"/>
    <w:rsid w:val="008E387F"/>
    <w:rsid w:val="008E3932"/>
    <w:rsid w:val="008E3AF0"/>
    <w:rsid w:val="008E3F15"/>
    <w:rsid w:val="008E3FD9"/>
    <w:rsid w:val="008E45B8"/>
    <w:rsid w:val="008E485B"/>
    <w:rsid w:val="008E4890"/>
    <w:rsid w:val="008E536A"/>
    <w:rsid w:val="008E553C"/>
    <w:rsid w:val="008E5C17"/>
    <w:rsid w:val="008E5D89"/>
    <w:rsid w:val="008E5ECA"/>
    <w:rsid w:val="008E5ECD"/>
    <w:rsid w:val="008E671B"/>
    <w:rsid w:val="008E68A2"/>
    <w:rsid w:val="008E7659"/>
    <w:rsid w:val="008E7666"/>
    <w:rsid w:val="008E788B"/>
    <w:rsid w:val="008E7B00"/>
    <w:rsid w:val="008E7BF7"/>
    <w:rsid w:val="008E7D42"/>
    <w:rsid w:val="008F01EB"/>
    <w:rsid w:val="008F0360"/>
    <w:rsid w:val="008F049A"/>
    <w:rsid w:val="008F05FD"/>
    <w:rsid w:val="008F06B8"/>
    <w:rsid w:val="008F07A2"/>
    <w:rsid w:val="008F089E"/>
    <w:rsid w:val="008F0A7C"/>
    <w:rsid w:val="008F0B0E"/>
    <w:rsid w:val="008F0DE9"/>
    <w:rsid w:val="008F0F8E"/>
    <w:rsid w:val="008F1215"/>
    <w:rsid w:val="008F16AF"/>
    <w:rsid w:val="008F1857"/>
    <w:rsid w:val="008F1942"/>
    <w:rsid w:val="008F19C5"/>
    <w:rsid w:val="008F1C9E"/>
    <w:rsid w:val="008F1C9F"/>
    <w:rsid w:val="008F1CA9"/>
    <w:rsid w:val="008F24F2"/>
    <w:rsid w:val="008F26FA"/>
    <w:rsid w:val="008F2BF1"/>
    <w:rsid w:val="008F2F40"/>
    <w:rsid w:val="008F3046"/>
    <w:rsid w:val="008F3192"/>
    <w:rsid w:val="008F328B"/>
    <w:rsid w:val="008F3335"/>
    <w:rsid w:val="008F3351"/>
    <w:rsid w:val="008F403A"/>
    <w:rsid w:val="008F4BF9"/>
    <w:rsid w:val="008F4E7D"/>
    <w:rsid w:val="008F5573"/>
    <w:rsid w:val="008F5B42"/>
    <w:rsid w:val="008F5B76"/>
    <w:rsid w:val="008F5CFE"/>
    <w:rsid w:val="008F616A"/>
    <w:rsid w:val="008F626F"/>
    <w:rsid w:val="008F6291"/>
    <w:rsid w:val="008F62F8"/>
    <w:rsid w:val="008F67F9"/>
    <w:rsid w:val="008F6AC1"/>
    <w:rsid w:val="008F6E0A"/>
    <w:rsid w:val="008F7059"/>
    <w:rsid w:val="008F7194"/>
    <w:rsid w:val="008F72B5"/>
    <w:rsid w:val="008F731A"/>
    <w:rsid w:val="008F7497"/>
    <w:rsid w:val="008F749E"/>
    <w:rsid w:val="008F74B5"/>
    <w:rsid w:val="008F7720"/>
    <w:rsid w:val="008F7E2F"/>
    <w:rsid w:val="009000C3"/>
    <w:rsid w:val="00900202"/>
    <w:rsid w:val="00900617"/>
    <w:rsid w:val="00900C81"/>
    <w:rsid w:val="00900E8C"/>
    <w:rsid w:val="00901A98"/>
    <w:rsid w:val="00901C4A"/>
    <w:rsid w:val="00901DD3"/>
    <w:rsid w:val="00901EC5"/>
    <w:rsid w:val="00902483"/>
    <w:rsid w:val="00902588"/>
    <w:rsid w:val="00902B22"/>
    <w:rsid w:val="0090307C"/>
    <w:rsid w:val="00903836"/>
    <w:rsid w:val="009039A5"/>
    <w:rsid w:val="00903A28"/>
    <w:rsid w:val="00903B15"/>
    <w:rsid w:val="00903DE7"/>
    <w:rsid w:val="00903F1D"/>
    <w:rsid w:val="009040E2"/>
    <w:rsid w:val="00904134"/>
    <w:rsid w:val="009041DD"/>
    <w:rsid w:val="0090451E"/>
    <w:rsid w:val="00904546"/>
    <w:rsid w:val="009045D3"/>
    <w:rsid w:val="00904A0B"/>
    <w:rsid w:val="00904DCC"/>
    <w:rsid w:val="00905119"/>
    <w:rsid w:val="00905357"/>
    <w:rsid w:val="009053CB"/>
    <w:rsid w:val="009054D8"/>
    <w:rsid w:val="009059AA"/>
    <w:rsid w:val="00905FD7"/>
    <w:rsid w:val="0090669B"/>
    <w:rsid w:val="0090690C"/>
    <w:rsid w:val="00906971"/>
    <w:rsid w:val="00906BEF"/>
    <w:rsid w:val="00906BF8"/>
    <w:rsid w:val="00906C57"/>
    <w:rsid w:val="00906C91"/>
    <w:rsid w:val="00906E2D"/>
    <w:rsid w:val="009072FA"/>
    <w:rsid w:val="009074E8"/>
    <w:rsid w:val="00907620"/>
    <w:rsid w:val="00907C00"/>
    <w:rsid w:val="00907DFF"/>
    <w:rsid w:val="009100F8"/>
    <w:rsid w:val="009101C9"/>
    <w:rsid w:val="00910513"/>
    <w:rsid w:val="00910744"/>
    <w:rsid w:val="0091099B"/>
    <w:rsid w:val="00910E4D"/>
    <w:rsid w:val="00910E7E"/>
    <w:rsid w:val="00911270"/>
    <w:rsid w:val="0091163B"/>
    <w:rsid w:val="00911799"/>
    <w:rsid w:val="00911950"/>
    <w:rsid w:val="00911B69"/>
    <w:rsid w:val="00911D04"/>
    <w:rsid w:val="00911E98"/>
    <w:rsid w:val="0091206A"/>
    <w:rsid w:val="00912207"/>
    <w:rsid w:val="00912B08"/>
    <w:rsid w:val="009131D1"/>
    <w:rsid w:val="00913589"/>
    <w:rsid w:val="009136ED"/>
    <w:rsid w:val="0091390D"/>
    <w:rsid w:val="00913B2C"/>
    <w:rsid w:val="00913E45"/>
    <w:rsid w:val="0091408D"/>
    <w:rsid w:val="00914BDF"/>
    <w:rsid w:val="00914E59"/>
    <w:rsid w:val="00914FFF"/>
    <w:rsid w:val="009150E4"/>
    <w:rsid w:val="00915210"/>
    <w:rsid w:val="00915221"/>
    <w:rsid w:val="009152C8"/>
    <w:rsid w:val="00915770"/>
    <w:rsid w:val="009158E2"/>
    <w:rsid w:val="00915AF7"/>
    <w:rsid w:val="00915C24"/>
    <w:rsid w:val="00915D8B"/>
    <w:rsid w:val="00915DDA"/>
    <w:rsid w:val="00915E63"/>
    <w:rsid w:val="00915F5E"/>
    <w:rsid w:val="0091631C"/>
    <w:rsid w:val="009166BF"/>
    <w:rsid w:val="0091685F"/>
    <w:rsid w:val="00916924"/>
    <w:rsid w:val="00916BC3"/>
    <w:rsid w:val="00916E73"/>
    <w:rsid w:val="0091720A"/>
    <w:rsid w:val="00917237"/>
    <w:rsid w:val="00917299"/>
    <w:rsid w:val="0091741D"/>
    <w:rsid w:val="00917468"/>
    <w:rsid w:val="009174B5"/>
    <w:rsid w:val="009176EF"/>
    <w:rsid w:val="0091780A"/>
    <w:rsid w:val="00917AE4"/>
    <w:rsid w:val="00917ED6"/>
    <w:rsid w:val="00917F35"/>
    <w:rsid w:val="00917F76"/>
    <w:rsid w:val="0092002B"/>
    <w:rsid w:val="009207BA"/>
    <w:rsid w:val="00920B0C"/>
    <w:rsid w:val="0092110F"/>
    <w:rsid w:val="009211F6"/>
    <w:rsid w:val="0092129F"/>
    <w:rsid w:val="009212CE"/>
    <w:rsid w:val="00921485"/>
    <w:rsid w:val="009214AE"/>
    <w:rsid w:val="009215C3"/>
    <w:rsid w:val="009216B3"/>
    <w:rsid w:val="00921B60"/>
    <w:rsid w:val="0092227B"/>
    <w:rsid w:val="00922E06"/>
    <w:rsid w:val="0092302C"/>
    <w:rsid w:val="00923452"/>
    <w:rsid w:val="00923661"/>
    <w:rsid w:val="00923668"/>
    <w:rsid w:val="00924284"/>
    <w:rsid w:val="00924A4F"/>
    <w:rsid w:val="00924AFB"/>
    <w:rsid w:val="009250F0"/>
    <w:rsid w:val="00925512"/>
    <w:rsid w:val="00925774"/>
    <w:rsid w:val="00925A04"/>
    <w:rsid w:val="00925B2E"/>
    <w:rsid w:val="00925BC5"/>
    <w:rsid w:val="00925E56"/>
    <w:rsid w:val="00925F80"/>
    <w:rsid w:val="009261D4"/>
    <w:rsid w:val="009266D8"/>
    <w:rsid w:val="009266F1"/>
    <w:rsid w:val="00926873"/>
    <w:rsid w:val="00926DFC"/>
    <w:rsid w:val="0092734B"/>
    <w:rsid w:val="009275EC"/>
    <w:rsid w:val="00927626"/>
    <w:rsid w:val="009276CE"/>
    <w:rsid w:val="00927712"/>
    <w:rsid w:val="0093024B"/>
    <w:rsid w:val="00930622"/>
    <w:rsid w:val="00930693"/>
    <w:rsid w:val="00930882"/>
    <w:rsid w:val="00930A36"/>
    <w:rsid w:val="00930A3A"/>
    <w:rsid w:val="00930A84"/>
    <w:rsid w:val="00930AB6"/>
    <w:rsid w:val="00930E8D"/>
    <w:rsid w:val="00930FA5"/>
    <w:rsid w:val="0093100D"/>
    <w:rsid w:val="009311F2"/>
    <w:rsid w:val="009312EE"/>
    <w:rsid w:val="009313AD"/>
    <w:rsid w:val="00931411"/>
    <w:rsid w:val="0093174F"/>
    <w:rsid w:val="0093176D"/>
    <w:rsid w:val="00931899"/>
    <w:rsid w:val="00931906"/>
    <w:rsid w:val="00931DCA"/>
    <w:rsid w:val="009322D0"/>
    <w:rsid w:val="0093251E"/>
    <w:rsid w:val="009326DB"/>
    <w:rsid w:val="00932761"/>
    <w:rsid w:val="009328B6"/>
    <w:rsid w:val="009329A5"/>
    <w:rsid w:val="00932A96"/>
    <w:rsid w:val="00932ED1"/>
    <w:rsid w:val="009332EC"/>
    <w:rsid w:val="009337EC"/>
    <w:rsid w:val="00933821"/>
    <w:rsid w:val="009338CB"/>
    <w:rsid w:val="009340C8"/>
    <w:rsid w:val="0093410B"/>
    <w:rsid w:val="009341E5"/>
    <w:rsid w:val="0093450B"/>
    <w:rsid w:val="00934982"/>
    <w:rsid w:val="00934B2D"/>
    <w:rsid w:val="00934B7D"/>
    <w:rsid w:val="0093519D"/>
    <w:rsid w:val="0093548F"/>
    <w:rsid w:val="0093563F"/>
    <w:rsid w:val="00935680"/>
    <w:rsid w:val="00935729"/>
    <w:rsid w:val="009357AE"/>
    <w:rsid w:val="00935B2D"/>
    <w:rsid w:val="00936196"/>
    <w:rsid w:val="0093644B"/>
    <w:rsid w:val="009364A5"/>
    <w:rsid w:val="009364B8"/>
    <w:rsid w:val="0093677C"/>
    <w:rsid w:val="00937377"/>
    <w:rsid w:val="00937437"/>
    <w:rsid w:val="0093745A"/>
    <w:rsid w:val="0093745D"/>
    <w:rsid w:val="0093753C"/>
    <w:rsid w:val="00937583"/>
    <w:rsid w:val="00937643"/>
    <w:rsid w:val="00937A3D"/>
    <w:rsid w:val="00937B58"/>
    <w:rsid w:val="00937C19"/>
    <w:rsid w:val="00937D9E"/>
    <w:rsid w:val="00937E05"/>
    <w:rsid w:val="00940CC2"/>
    <w:rsid w:val="00940F47"/>
    <w:rsid w:val="009414F0"/>
    <w:rsid w:val="009415EB"/>
    <w:rsid w:val="00941710"/>
    <w:rsid w:val="00941A88"/>
    <w:rsid w:val="00941ACE"/>
    <w:rsid w:val="009421E1"/>
    <w:rsid w:val="00942588"/>
    <w:rsid w:val="009426DB"/>
    <w:rsid w:val="009428D1"/>
    <w:rsid w:val="00942B1B"/>
    <w:rsid w:val="00942DC2"/>
    <w:rsid w:val="0094306B"/>
    <w:rsid w:val="009432FD"/>
    <w:rsid w:val="00943308"/>
    <w:rsid w:val="009437B6"/>
    <w:rsid w:val="00943906"/>
    <w:rsid w:val="00943907"/>
    <w:rsid w:val="00943A72"/>
    <w:rsid w:val="009442A7"/>
    <w:rsid w:val="00944428"/>
    <w:rsid w:val="009445E2"/>
    <w:rsid w:val="009446A4"/>
    <w:rsid w:val="00944ACF"/>
    <w:rsid w:val="00944C69"/>
    <w:rsid w:val="00944DC7"/>
    <w:rsid w:val="00944EE7"/>
    <w:rsid w:val="00944F7E"/>
    <w:rsid w:val="009451B4"/>
    <w:rsid w:val="00945229"/>
    <w:rsid w:val="0094536D"/>
    <w:rsid w:val="00945A29"/>
    <w:rsid w:val="00945DB9"/>
    <w:rsid w:val="0094643B"/>
    <w:rsid w:val="009467BF"/>
    <w:rsid w:val="00946C49"/>
    <w:rsid w:val="00946DF4"/>
    <w:rsid w:val="00947312"/>
    <w:rsid w:val="009473C6"/>
    <w:rsid w:val="00947809"/>
    <w:rsid w:val="00947B36"/>
    <w:rsid w:val="00947C58"/>
    <w:rsid w:val="009502CD"/>
    <w:rsid w:val="0095050A"/>
    <w:rsid w:val="009506E8"/>
    <w:rsid w:val="009506FB"/>
    <w:rsid w:val="0095096C"/>
    <w:rsid w:val="00950AE2"/>
    <w:rsid w:val="009510C8"/>
    <w:rsid w:val="009511D8"/>
    <w:rsid w:val="009514E8"/>
    <w:rsid w:val="00951D11"/>
    <w:rsid w:val="00951D1A"/>
    <w:rsid w:val="00951D1C"/>
    <w:rsid w:val="00951E53"/>
    <w:rsid w:val="00951FC8"/>
    <w:rsid w:val="00952059"/>
    <w:rsid w:val="00952338"/>
    <w:rsid w:val="00952514"/>
    <w:rsid w:val="009527EF"/>
    <w:rsid w:val="00952853"/>
    <w:rsid w:val="00952933"/>
    <w:rsid w:val="0095296D"/>
    <w:rsid w:val="00952D85"/>
    <w:rsid w:val="00953119"/>
    <w:rsid w:val="00953262"/>
    <w:rsid w:val="00953407"/>
    <w:rsid w:val="00953A65"/>
    <w:rsid w:val="00953E4C"/>
    <w:rsid w:val="00954037"/>
    <w:rsid w:val="00954113"/>
    <w:rsid w:val="00954371"/>
    <w:rsid w:val="009549C1"/>
    <w:rsid w:val="00954AB5"/>
    <w:rsid w:val="00954CA6"/>
    <w:rsid w:val="009550B3"/>
    <w:rsid w:val="00955270"/>
    <w:rsid w:val="00955380"/>
    <w:rsid w:val="009554CB"/>
    <w:rsid w:val="00955543"/>
    <w:rsid w:val="009555E9"/>
    <w:rsid w:val="00955775"/>
    <w:rsid w:val="00955919"/>
    <w:rsid w:val="00955E27"/>
    <w:rsid w:val="00956200"/>
    <w:rsid w:val="0095641B"/>
    <w:rsid w:val="00956543"/>
    <w:rsid w:val="009566B5"/>
    <w:rsid w:val="009568D1"/>
    <w:rsid w:val="00956BF8"/>
    <w:rsid w:val="00956C3B"/>
    <w:rsid w:val="00956C8C"/>
    <w:rsid w:val="00957287"/>
    <w:rsid w:val="00957374"/>
    <w:rsid w:val="009573DA"/>
    <w:rsid w:val="00957724"/>
    <w:rsid w:val="00957D29"/>
    <w:rsid w:val="0096031C"/>
    <w:rsid w:val="009605B3"/>
    <w:rsid w:val="00960602"/>
    <w:rsid w:val="00960668"/>
    <w:rsid w:val="009609B0"/>
    <w:rsid w:val="0096129A"/>
    <w:rsid w:val="009612BF"/>
    <w:rsid w:val="009616C8"/>
    <w:rsid w:val="00961719"/>
    <w:rsid w:val="00961D52"/>
    <w:rsid w:val="00961F51"/>
    <w:rsid w:val="00962072"/>
    <w:rsid w:val="00962163"/>
    <w:rsid w:val="00962208"/>
    <w:rsid w:val="00962969"/>
    <w:rsid w:val="009629B7"/>
    <w:rsid w:val="00962DC7"/>
    <w:rsid w:val="0096304D"/>
    <w:rsid w:val="009635C5"/>
    <w:rsid w:val="009636E7"/>
    <w:rsid w:val="00963709"/>
    <w:rsid w:val="0096393B"/>
    <w:rsid w:val="00963B67"/>
    <w:rsid w:val="00964939"/>
    <w:rsid w:val="00964E3B"/>
    <w:rsid w:val="00964E99"/>
    <w:rsid w:val="00965276"/>
    <w:rsid w:val="0096561C"/>
    <w:rsid w:val="009656A7"/>
    <w:rsid w:val="009656E7"/>
    <w:rsid w:val="0096589C"/>
    <w:rsid w:val="00965915"/>
    <w:rsid w:val="009659E1"/>
    <w:rsid w:val="00966318"/>
    <w:rsid w:val="00966AEC"/>
    <w:rsid w:val="00966B7D"/>
    <w:rsid w:val="00967148"/>
    <w:rsid w:val="009671BA"/>
    <w:rsid w:val="00967248"/>
    <w:rsid w:val="009672A5"/>
    <w:rsid w:val="009673BB"/>
    <w:rsid w:val="00967600"/>
    <w:rsid w:val="0096767C"/>
    <w:rsid w:val="009676B1"/>
    <w:rsid w:val="009678FC"/>
    <w:rsid w:val="00967DF3"/>
    <w:rsid w:val="00967E42"/>
    <w:rsid w:val="00967EDC"/>
    <w:rsid w:val="00967F9A"/>
    <w:rsid w:val="009701FA"/>
    <w:rsid w:val="0097027C"/>
    <w:rsid w:val="009702F3"/>
    <w:rsid w:val="00970695"/>
    <w:rsid w:val="00970917"/>
    <w:rsid w:val="00970F18"/>
    <w:rsid w:val="009712D3"/>
    <w:rsid w:val="0097144B"/>
    <w:rsid w:val="00971748"/>
    <w:rsid w:val="00971994"/>
    <w:rsid w:val="00971CF9"/>
    <w:rsid w:val="00971DFC"/>
    <w:rsid w:val="009722B1"/>
    <w:rsid w:val="0097232F"/>
    <w:rsid w:val="00972357"/>
    <w:rsid w:val="00972726"/>
    <w:rsid w:val="009727CD"/>
    <w:rsid w:val="00972A7F"/>
    <w:rsid w:val="00972B43"/>
    <w:rsid w:val="00972C39"/>
    <w:rsid w:val="00972EDA"/>
    <w:rsid w:val="00972F63"/>
    <w:rsid w:val="00973027"/>
    <w:rsid w:val="009731B4"/>
    <w:rsid w:val="00973276"/>
    <w:rsid w:val="009732B1"/>
    <w:rsid w:val="00973A84"/>
    <w:rsid w:val="00973DA2"/>
    <w:rsid w:val="00973E03"/>
    <w:rsid w:val="00973FAE"/>
    <w:rsid w:val="00973FF7"/>
    <w:rsid w:val="00974687"/>
    <w:rsid w:val="00974D5B"/>
    <w:rsid w:val="00974E86"/>
    <w:rsid w:val="00974FC5"/>
    <w:rsid w:val="0097500B"/>
    <w:rsid w:val="009751C7"/>
    <w:rsid w:val="0097526A"/>
    <w:rsid w:val="00975270"/>
    <w:rsid w:val="009754E0"/>
    <w:rsid w:val="0097556B"/>
    <w:rsid w:val="009756BC"/>
    <w:rsid w:val="009758DB"/>
    <w:rsid w:val="00975945"/>
    <w:rsid w:val="00975F2B"/>
    <w:rsid w:val="00976570"/>
    <w:rsid w:val="009766DE"/>
    <w:rsid w:val="0097675E"/>
    <w:rsid w:val="0097698B"/>
    <w:rsid w:val="00976B3E"/>
    <w:rsid w:val="00976B8F"/>
    <w:rsid w:val="00976D5C"/>
    <w:rsid w:val="00977205"/>
    <w:rsid w:val="0097750B"/>
    <w:rsid w:val="00977917"/>
    <w:rsid w:val="00977C3B"/>
    <w:rsid w:val="00977DBF"/>
    <w:rsid w:val="00977F11"/>
    <w:rsid w:val="00980120"/>
    <w:rsid w:val="0098089F"/>
    <w:rsid w:val="00980A48"/>
    <w:rsid w:val="00980AE0"/>
    <w:rsid w:val="00980AF4"/>
    <w:rsid w:val="00980B39"/>
    <w:rsid w:val="00980B80"/>
    <w:rsid w:val="00980DC9"/>
    <w:rsid w:val="00980E8A"/>
    <w:rsid w:val="00981165"/>
    <w:rsid w:val="009812FC"/>
    <w:rsid w:val="009813F6"/>
    <w:rsid w:val="00981645"/>
    <w:rsid w:val="0098178C"/>
    <w:rsid w:val="00981A05"/>
    <w:rsid w:val="00981C53"/>
    <w:rsid w:val="00981DC6"/>
    <w:rsid w:val="00981E71"/>
    <w:rsid w:val="00981EF9"/>
    <w:rsid w:val="00981F6D"/>
    <w:rsid w:val="009824E7"/>
    <w:rsid w:val="0098256D"/>
    <w:rsid w:val="009825EB"/>
    <w:rsid w:val="0098260C"/>
    <w:rsid w:val="00982688"/>
    <w:rsid w:val="00982773"/>
    <w:rsid w:val="00982E18"/>
    <w:rsid w:val="00982F6F"/>
    <w:rsid w:val="009833CF"/>
    <w:rsid w:val="009837E1"/>
    <w:rsid w:val="00984071"/>
    <w:rsid w:val="009841C0"/>
    <w:rsid w:val="0098457D"/>
    <w:rsid w:val="00984746"/>
    <w:rsid w:val="0098483E"/>
    <w:rsid w:val="00984850"/>
    <w:rsid w:val="009848D9"/>
    <w:rsid w:val="00984AE0"/>
    <w:rsid w:val="00984C23"/>
    <w:rsid w:val="00985283"/>
    <w:rsid w:val="0098580F"/>
    <w:rsid w:val="00985BA3"/>
    <w:rsid w:val="00985FAF"/>
    <w:rsid w:val="00986115"/>
    <w:rsid w:val="00986340"/>
    <w:rsid w:val="009865F9"/>
    <w:rsid w:val="0098681B"/>
    <w:rsid w:val="009868FA"/>
    <w:rsid w:val="00986BB7"/>
    <w:rsid w:val="00987289"/>
    <w:rsid w:val="0098728C"/>
    <w:rsid w:val="00987328"/>
    <w:rsid w:val="00987603"/>
    <w:rsid w:val="00990357"/>
    <w:rsid w:val="00990A1D"/>
    <w:rsid w:val="00990BCD"/>
    <w:rsid w:val="00990C12"/>
    <w:rsid w:val="00990E8B"/>
    <w:rsid w:val="009912AE"/>
    <w:rsid w:val="0099146F"/>
    <w:rsid w:val="0099147F"/>
    <w:rsid w:val="00991681"/>
    <w:rsid w:val="00991902"/>
    <w:rsid w:val="00991F61"/>
    <w:rsid w:val="0099203A"/>
    <w:rsid w:val="009928D6"/>
    <w:rsid w:val="00992A14"/>
    <w:rsid w:val="00992CA7"/>
    <w:rsid w:val="00992E1B"/>
    <w:rsid w:val="009932A4"/>
    <w:rsid w:val="009933C6"/>
    <w:rsid w:val="0099381F"/>
    <w:rsid w:val="009940F8"/>
    <w:rsid w:val="009944DD"/>
    <w:rsid w:val="009945D7"/>
    <w:rsid w:val="0099486B"/>
    <w:rsid w:val="00994BCD"/>
    <w:rsid w:val="00994C5D"/>
    <w:rsid w:val="00994DFE"/>
    <w:rsid w:val="00994FFD"/>
    <w:rsid w:val="00995639"/>
    <w:rsid w:val="0099586D"/>
    <w:rsid w:val="0099609E"/>
    <w:rsid w:val="0099624E"/>
    <w:rsid w:val="009962E2"/>
    <w:rsid w:val="009964DC"/>
    <w:rsid w:val="009966CF"/>
    <w:rsid w:val="009967FE"/>
    <w:rsid w:val="0099685C"/>
    <w:rsid w:val="009969B2"/>
    <w:rsid w:val="00996B77"/>
    <w:rsid w:val="009971A1"/>
    <w:rsid w:val="009972E9"/>
    <w:rsid w:val="0099756F"/>
    <w:rsid w:val="00997830"/>
    <w:rsid w:val="00997AE6"/>
    <w:rsid w:val="00997E3A"/>
    <w:rsid w:val="009A0076"/>
    <w:rsid w:val="009A06A8"/>
    <w:rsid w:val="009A0A6A"/>
    <w:rsid w:val="009A0B33"/>
    <w:rsid w:val="009A0BCE"/>
    <w:rsid w:val="009A0DDD"/>
    <w:rsid w:val="009A0EA9"/>
    <w:rsid w:val="009A104A"/>
    <w:rsid w:val="009A1DEB"/>
    <w:rsid w:val="009A1E58"/>
    <w:rsid w:val="009A1ED0"/>
    <w:rsid w:val="009A1F7A"/>
    <w:rsid w:val="009A2113"/>
    <w:rsid w:val="009A22BD"/>
    <w:rsid w:val="009A2325"/>
    <w:rsid w:val="009A25E7"/>
    <w:rsid w:val="009A2715"/>
    <w:rsid w:val="009A27DD"/>
    <w:rsid w:val="009A282F"/>
    <w:rsid w:val="009A2A56"/>
    <w:rsid w:val="009A2CDE"/>
    <w:rsid w:val="009A2D86"/>
    <w:rsid w:val="009A2E2A"/>
    <w:rsid w:val="009A3386"/>
    <w:rsid w:val="009A350D"/>
    <w:rsid w:val="009A35AF"/>
    <w:rsid w:val="009A3918"/>
    <w:rsid w:val="009A39BA"/>
    <w:rsid w:val="009A4094"/>
    <w:rsid w:val="009A4512"/>
    <w:rsid w:val="009A4BB0"/>
    <w:rsid w:val="009A4C03"/>
    <w:rsid w:val="009A4C37"/>
    <w:rsid w:val="009A4C48"/>
    <w:rsid w:val="009A4CDA"/>
    <w:rsid w:val="009A4D72"/>
    <w:rsid w:val="009A51A0"/>
    <w:rsid w:val="009A539F"/>
    <w:rsid w:val="009A5432"/>
    <w:rsid w:val="009A55A8"/>
    <w:rsid w:val="009A56C2"/>
    <w:rsid w:val="009A5A09"/>
    <w:rsid w:val="009A5BDC"/>
    <w:rsid w:val="009A5CC1"/>
    <w:rsid w:val="009A5D96"/>
    <w:rsid w:val="009A5E0F"/>
    <w:rsid w:val="009A5E7F"/>
    <w:rsid w:val="009A5F85"/>
    <w:rsid w:val="009A61A8"/>
    <w:rsid w:val="009A61AF"/>
    <w:rsid w:val="009A640A"/>
    <w:rsid w:val="009A65D4"/>
    <w:rsid w:val="009A65E5"/>
    <w:rsid w:val="009A6627"/>
    <w:rsid w:val="009A6666"/>
    <w:rsid w:val="009A668F"/>
    <w:rsid w:val="009A6921"/>
    <w:rsid w:val="009A69A6"/>
    <w:rsid w:val="009A73B4"/>
    <w:rsid w:val="009A745E"/>
    <w:rsid w:val="009A75D1"/>
    <w:rsid w:val="009A76AF"/>
    <w:rsid w:val="009A779A"/>
    <w:rsid w:val="009A7845"/>
    <w:rsid w:val="009A7D94"/>
    <w:rsid w:val="009A7E47"/>
    <w:rsid w:val="009A7F70"/>
    <w:rsid w:val="009B0215"/>
    <w:rsid w:val="009B04D5"/>
    <w:rsid w:val="009B05F9"/>
    <w:rsid w:val="009B0E3D"/>
    <w:rsid w:val="009B1567"/>
    <w:rsid w:val="009B1D63"/>
    <w:rsid w:val="009B1EE8"/>
    <w:rsid w:val="009B20ED"/>
    <w:rsid w:val="009B2411"/>
    <w:rsid w:val="009B24E0"/>
    <w:rsid w:val="009B2B1B"/>
    <w:rsid w:val="009B31F2"/>
    <w:rsid w:val="009B337D"/>
    <w:rsid w:val="009B358A"/>
    <w:rsid w:val="009B3621"/>
    <w:rsid w:val="009B366F"/>
    <w:rsid w:val="009B3AD2"/>
    <w:rsid w:val="009B3B97"/>
    <w:rsid w:val="009B3D68"/>
    <w:rsid w:val="009B3F5D"/>
    <w:rsid w:val="009B4077"/>
    <w:rsid w:val="009B42D4"/>
    <w:rsid w:val="009B44FF"/>
    <w:rsid w:val="009B45EA"/>
    <w:rsid w:val="009B471B"/>
    <w:rsid w:val="009B4757"/>
    <w:rsid w:val="009B4777"/>
    <w:rsid w:val="009B4A6B"/>
    <w:rsid w:val="009B4BA6"/>
    <w:rsid w:val="009B4C37"/>
    <w:rsid w:val="009B5328"/>
    <w:rsid w:val="009B5541"/>
    <w:rsid w:val="009B56CB"/>
    <w:rsid w:val="009B59C8"/>
    <w:rsid w:val="009B5ADB"/>
    <w:rsid w:val="009B5CA0"/>
    <w:rsid w:val="009B5E96"/>
    <w:rsid w:val="009B5ED5"/>
    <w:rsid w:val="009B5EF9"/>
    <w:rsid w:val="009B6A6D"/>
    <w:rsid w:val="009B6C16"/>
    <w:rsid w:val="009B6C83"/>
    <w:rsid w:val="009B6D7E"/>
    <w:rsid w:val="009B6D89"/>
    <w:rsid w:val="009B7183"/>
    <w:rsid w:val="009B7194"/>
    <w:rsid w:val="009B71E0"/>
    <w:rsid w:val="009B7385"/>
    <w:rsid w:val="009B74F5"/>
    <w:rsid w:val="009B76B7"/>
    <w:rsid w:val="009B77AF"/>
    <w:rsid w:val="009B7CBE"/>
    <w:rsid w:val="009B7FA3"/>
    <w:rsid w:val="009B7FAD"/>
    <w:rsid w:val="009C0044"/>
    <w:rsid w:val="009C0239"/>
    <w:rsid w:val="009C04EF"/>
    <w:rsid w:val="009C04F0"/>
    <w:rsid w:val="009C05B1"/>
    <w:rsid w:val="009C0715"/>
    <w:rsid w:val="009C0BAB"/>
    <w:rsid w:val="009C0C14"/>
    <w:rsid w:val="009C0CD3"/>
    <w:rsid w:val="009C0D1A"/>
    <w:rsid w:val="009C0F89"/>
    <w:rsid w:val="009C0FA6"/>
    <w:rsid w:val="009C1240"/>
    <w:rsid w:val="009C13EB"/>
    <w:rsid w:val="009C195C"/>
    <w:rsid w:val="009C1A8F"/>
    <w:rsid w:val="009C1AD5"/>
    <w:rsid w:val="009C1B92"/>
    <w:rsid w:val="009C1D89"/>
    <w:rsid w:val="009C2298"/>
    <w:rsid w:val="009C23BD"/>
    <w:rsid w:val="009C250F"/>
    <w:rsid w:val="009C2569"/>
    <w:rsid w:val="009C28C2"/>
    <w:rsid w:val="009C2A31"/>
    <w:rsid w:val="009C2C7B"/>
    <w:rsid w:val="009C2CD5"/>
    <w:rsid w:val="009C2D47"/>
    <w:rsid w:val="009C2D8B"/>
    <w:rsid w:val="009C2DC3"/>
    <w:rsid w:val="009C3200"/>
    <w:rsid w:val="009C3292"/>
    <w:rsid w:val="009C32B4"/>
    <w:rsid w:val="009C34AB"/>
    <w:rsid w:val="009C36E6"/>
    <w:rsid w:val="009C376D"/>
    <w:rsid w:val="009C3A24"/>
    <w:rsid w:val="009C4115"/>
    <w:rsid w:val="009C5164"/>
    <w:rsid w:val="009C5433"/>
    <w:rsid w:val="009C5794"/>
    <w:rsid w:val="009C5799"/>
    <w:rsid w:val="009C59FC"/>
    <w:rsid w:val="009C5A92"/>
    <w:rsid w:val="009C5D8A"/>
    <w:rsid w:val="009C68BF"/>
    <w:rsid w:val="009C707E"/>
    <w:rsid w:val="009C72E7"/>
    <w:rsid w:val="009C7381"/>
    <w:rsid w:val="009C77B2"/>
    <w:rsid w:val="009C782D"/>
    <w:rsid w:val="009C795B"/>
    <w:rsid w:val="009C7E6A"/>
    <w:rsid w:val="009C7FF2"/>
    <w:rsid w:val="009D00C0"/>
    <w:rsid w:val="009D00F1"/>
    <w:rsid w:val="009D0E8C"/>
    <w:rsid w:val="009D0F21"/>
    <w:rsid w:val="009D11A8"/>
    <w:rsid w:val="009D1818"/>
    <w:rsid w:val="009D189E"/>
    <w:rsid w:val="009D2CDB"/>
    <w:rsid w:val="009D2E47"/>
    <w:rsid w:val="009D2FD7"/>
    <w:rsid w:val="009D342B"/>
    <w:rsid w:val="009D347A"/>
    <w:rsid w:val="009D3839"/>
    <w:rsid w:val="009D3B01"/>
    <w:rsid w:val="009D3C4E"/>
    <w:rsid w:val="009D3F18"/>
    <w:rsid w:val="009D3F56"/>
    <w:rsid w:val="009D42CB"/>
    <w:rsid w:val="009D47D2"/>
    <w:rsid w:val="009D4889"/>
    <w:rsid w:val="009D488C"/>
    <w:rsid w:val="009D49C2"/>
    <w:rsid w:val="009D4CD7"/>
    <w:rsid w:val="009D4E38"/>
    <w:rsid w:val="009D51D0"/>
    <w:rsid w:val="009D529B"/>
    <w:rsid w:val="009D5A42"/>
    <w:rsid w:val="009D5D66"/>
    <w:rsid w:val="009D5E07"/>
    <w:rsid w:val="009D6FD1"/>
    <w:rsid w:val="009D73D6"/>
    <w:rsid w:val="009D7455"/>
    <w:rsid w:val="009D745F"/>
    <w:rsid w:val="009D7B7E"/>
    <w:rsid w:val="009D7BB9"/>
    <w:rsid w:val="009E0091"/>
    <w:rsid w:val="009E03C7"/>
    <w:rsid w:val="009E080E"/>
    <w:rsid w:val="009E08BA"/>
    <w:rsid w:val="009E0A04"/>
    <w:rsid w:val="009E0F62"/>
    <w:rsid w:val="009E1115"/>
    <w:rsid w:val="009E1300"/>
    <w:rsid w:val="009E223A"/>
    <w:rsid w:val="009E2253"/>
    <w:rsid w:val="009E2358"/>
    <w:rsid w:val="009E23C9"/>
    <w:rsid w:val="009E2B97"/>
    <w:rsid w:val="009E2FB9"/>
    <w:rsid w:val="009E325B"/>
    <w:rsid w:val="009E3881"/>
    <w:rsid w:val="009E38AF"/>
    <w:rsid w:val="009E3C17"/>
    <w:rsid w:val="009E3F8F"/>
    <w:rsid w:val="009E41E7"/>
    <w:rsid w:val="009E44E8"/>
    <w:rsid w:val="009E4535"/>
    <w:rsid w:val="009E45BC"/>
    <w:rsid w:val="009E49C6"/>
    <w:rsid w:val="009E4A4C"/>
    <w:rsid w:val="009E4CE5"/>
    <w:rsid w:val="009E505C"/>
    <w:rsid w:val="009E5168"/>
    <w:rsid w:val="009E51EC"/>
    <w:rsid w:val="009E5642"/>
    <w:rsid w:val="009E59E8"/>
    <w:rsid w:val="009E62D4"/>
    <w:rsid w:val="009E630E"/>
    <w:rsid w:val="009E650E"/>
    <w:rsid w:val="009E68DB"/>
    <w:rsid w:val="009E6A24"/>
    <w:rsid w:val="009E75CF"/>
    <w:rsid w:val="009E76B3"/>
    <w:rsid w:val="009E76EC"/>
    <w:rsid w:val="009E79E1"/>
    <w:rsid w:val="009E7B50"/>
    <w:rsid w:val="009E7E1E"/>
    <w:rsid w:val="009E7F29"/>
    <w:rsid w:val="009E7F56"/>
    <w:rsid w:val="009E7FE0"/>
    <w:rsid w:val="009F020C"/>
    <w:rsid w:val="009F0221"/>
    <w:rsid w:val="009F026C"/>
    <w:rsid w:val="009F08A7"/>
    <w:rsid w:val="009F0FAB"/>
    <w:rsid w:val="009F102E"/>
    <w:rsid w:val="009F12B1"/>
    <w:rsid w:val="009F186B"/>
    <w:rsid w:val="009F2409"/>
    <w:rsid w:val="009F2595"/>
    <w:rsid w:val="009F26C3"/>
    <w:rsid w:val="009F2761"/>
    <w:rsid w:val="009F27AD"/>
    <w:rsid w:val="009F2814"/>
    <w:rsid w:val="009F290E"/>
    <w:rsid w:val="009F2C3E"/>
    <w:rsid w:val="009F3118"/>
    <w:rsid w:val="009F3428"/>
    <w:rsid w:val="009F350C"/>
    <w:rsid w:val="009F39A5"/>
    <w:rsid w:val="009F3D68"/>
    <w:rsid w:val="009F3F06"/>
    <w:rsid w:val="009F41D2"/>
    <w:rsid w:val="009F4386"/>
    <w:rsid w:val="009F446B"/>
    <w:rsid w:val="009F459F"/>
    <w:rsid w:val="009F4768"/>
    <w:rsid w:val="009F4A45"/>
    <w:rsid w:val="009F4E46"/>
    <w:rsid w:val="009F5060"/>
    <w:rsid w:val="009F50D0"/>
    <w:rsid w:val="009F511D"/>
    <w:rsid w:val="009F598F"/>
    <w:rsid w:val="009F5B93"/>
    <w:rsid w:val="009F5FBD"/>
    <w:rsid w:val="009F60EF"/>
    <w:rsid w:val="009F6454"/>
    <w:rsid w:val="009F6595"/>
    <w:rsid w:val="009F6973"/>
    <w:rsid w:val="009F6CBF"/>
    <w:rsid w:val="009F6E14"/>
    <w:rsid w:val="009F6FDF"/>
    <w:rsid w:val="009F701C"/>
    <w:rsid w:val="009F7048"/>
    <w:rsid w:val="009F73AA"/>
    <w:rsid w:val="009F7500"/>
    <w:rsid w:val="009F756C"/>
    <w:rsid w:val="009F75A3"/>
    <w:rsid w:val="009F7CAB"/>
    <w:rsid w:val="009F7DF6"/>
    <w:rsid w:val="009F7F8D"/>
    <w:rsid w:val="00A000B2"/>
    <w:rsid w:val="00A00200"/>
    <w:rsid w:val="00A00224"/>
    <w:rsid w:val="00A00C85"/>
    <w:rsid w:val="00A01163"/>
    <w:rsid w:val="00A011F4"/>
    <w:rsid w:val="00A015A1"/>
    <w:rsid w:val="00A015A7"/>
    <w:rsid w:val="00A01751"/>
    <w:rsid w:val="00A01CFB"/>
    <w:rsid w:val="00A02003"/>
    <w:rsid w:val="00A0228B"/>
    <w:rsid w:val="00A024B3"/>
    <w:rsid w:val="00A02559"/>
    <w:rsid w:val="00A025CD"/>
    <w:rsid w:val="00A0281A"/>
    <w:rsid w:val="00A0286D"/>
    <w:rsid w:val="00A02BC5"/>
    <w:rsid w:val="00A02CDD"/>
    <w:rsid w:val="00A02F08"/>
    <w:rsid w:val="00A03123"/>
    <w:rsid w:val="00A031C7"/>
    <w:rsid w:val="00A0338B"/>
    <w:rsid w:val="00A03417"/>
    <w:rsid w:val="00A03463"/>
    <w:rsid w:val="00A034C5"/>
    <w:rsid w:val="00A047D4"/>
    <w:rsid w:val="00A049CC"/>
    <w:rsid w:val="00A04BC4"/>
    <w:rsid w:val="00A04E54"/>
    <w:rsid w:val="00A04FF7"/>
    <w:rsid w:val="00A05072"/>
    <w:rsid w:val="00A05225"/>
    <w:rsid w:val="00A05240"/>
    <w:rsid w:val="00A05886"/>
    <w:rsid w:val="00A05AAA"/>
    <w:rsid w:val="00A05B23"/>
    <w:rsid w:val="00A05BAE"/>
    <w:rsid w:val="00A05D48"/>
    <w:rsid w:val="00A06160"/>
    <w:rsid w:val="00A0617B"/>
    <w:rsid w:val="00A062D7"/>
    <w:rsid w:val="00A06458"/>
    <w:rsid w:val="00A065E8"/>
    <w:rsid w:val="00A06695"/>
    <w:rsid w:val="00A067A4"/>
    <w:rsid w:val="00A0685C"/>
    <w:rsid w:val="00A06926"/>
    <w:rsid w:val="00A06983"/>
    <w:rsid w:val="00A06A09"/>
    <w:rsid w:val="00A06A47"/>
    <w:rsid w:val="00A06D1D"/>
    <w:rsid w:val="00A070E3"/>
    <w:rsid w:val="00A0746C"/>
    <w:rsid w:val="00A0767F"/>
    <w:rsid w:val="00A078E8"/>
    <w:rsid w:val="00A07933"/>
    <w:rsid w:val="00A07B11"/>
    <w:rsid w:val="00A07C8C"/>
    <w:rsid w:val="00A07DE7"/>
    <w:rsid w:val="00A07E4F"/>
    <w:rsid w:val="00A07F93"/>
    <w:rsid w:val="00A10253"/>
    <w:rsid w:val="00A1026F"/>
    <w:rsid w:val="00A10904"/>
    <w:rsid w:val="00A10AB1"/>
    <w:rsid w:val="00A10C61"/>
    <w:rsid w:val="00A10D11"/>
    <w:rsid w:val="00A10D8F"/>
    <w:rsid w:val="00A1118B"/>
    <w:rsid w:val="00A115F8"/>
    <w:rsid w:val="00A11859"/>
    <w:rsid w:val="00A119FC"/>
    <w:rsid w:val="00A11A45"/>
    <w:rsid w:val="00A11BE4"/>
    <w:rsid w:val="00A121E4"/>
    <w:rsid w:val="00A12234"/>
    <w:rsid w:val="00A12452"/>
    <w:rsid w:val="00A12AB4"/>
    <w:rsid w:val="00A12AEB"/>
    <w:rsid w:val="00A133B2"/>
    <w:rsid w:val="00A137FA"/>
    <w:rsid w:val="00A13A18"/>
    <w:rsid w:val="00A13B6C"/>
    <w:rsid w:val="00A1447C"/>
    <w:rsid w:val="00A14522"/>
    <w:rsid w:val="00A145DC"/>
    <w:rsid w:val="00A1473E"/>
    <w:rsid w:val="00A147C6"/>
    <w:rsid w:val="00A147D3"/>
    <w:rsid w:val="00A14873"/>
    <w:rsid w:val="00A149D0"/>
    <w:rsid w:val="00A14E8F"/>
    <w:rsid w:val="00A14F10"/>
    <w:rsid w:val="00A15110"/>
    <w:rsid w:val="00A15192"/>
    <w:rsid w:val="00A153EF"/>
    <w:rsid w:val="00A15490"/>
    <w:rsid w:val="00A15B0E"/>
    <w:rsid w:val="00A1615E"/>
    <w:rsid w:val="00A16236"/>
    <w:rsid w:val="00A16334"/>
    <w:rsid w:val="00A16A7F"/>
    <w:rsid w:val="00A16D30"/>
    <w:rsid w:val="00A16DBB"/>
    <w:rsid w:val="00A16E94"/>
    <w:rsid w:val="00A17506"/>
    <w:rsid w:val="00A1763A"/>
    <w:rsid w:val="00A178E4"/>
    <w:rsid w:val="00A1790C"/>
    <w:rsid w:val="00A17BEB"/>
    <w:rsid w:val="00A17C99"/>
    <w:rsid w:val="00A17D2D"/>
    <w:rsid w:val="00A17EA9"/>
    <w:rsid w:val="00A17F10"/>
    <w:rsid w:val="00A20944"/>
    <w:rsid w:val="00A20C9E"/>
    <w:rsid w:val="00A20F1B"/>
    <w:rsid w:val="00A20FAC"/>
    <w:rsid w:val="00A21142"/>
    <w:rsid w:val="00A211DB"/>
    <w:rsid w:val="00A2200E"/>
    <w:rsid w:val="00A2230B"/>
    <w:rsid w:val="00A22929"/>
    <w:rsid w:val="00A22ACB"/>
    <w:rsid w:val="00A22D61"/>
    <w:rsid w:val="00A22EDA"/>
    <w:rsid w:val="00A22FB5"/>
    <w:rsid w:val="00A231BD"/>
    <w:rsid w:val="00A231DF"/>
    <w:rsid w:val="00A231EA"/>
    <w:rsid w:val="00A232E6"/>
    <w:rsid w:val="00A2348E"/>
    <w:rsid w:val="00A23526"/>
    <w:rsid w:val="00A23745"/>
    <w:rsid w:val="00A238FA"/>
    <w:rsid w:val="00A23924"/>
    <w:rsid w:val="00A23A22"/>
    <w:rsid w:val="00A243AE"/>
    <w:rsid w:val="00A243EC"/>
    <w:rsid w:val="00A2445C"/>
    <w:rsid w:val="00A244A7"/>
    <w:rsid w:val="00A24A87"/>
    <w:rsid w:val="00A24BF4"/>
    <w:rsid w:val="00A24FF5"/>
    <w:rsid w:val="00A250B7"/>
    <w:rsid w:val="00A252A3"/>
    <w:rsid w:val="00A25674"/>
    <w:rsid w:val="00A25BF8"/>
    <w:rsid w:val="00A25FC7"/>
    <w:rsid w:val="00A25FCC"/>
    <w:rsid w:val="00A25FEA"/>
    <w:rsid w:val="00A260AE"/>
    <w:rsid w:val="00A261FC"/>
    <w:rsid w:val="00A2624B"/>
    <w:rsid w:val="00A26506"/>
    <w:rsid w:val="00A26A43"/>
    <w:rsid w:val="00A26C4E"/>
    <w:rsid w:val="00A26DC8"/>
    <w:rsid w:val="00A26E61"/>
    <w:rsid w:val="00A26EC5"/>
    <w:rsid w:val="00A2710E"/>
    <w:rsid w:val="00A275A1"/>
    <w:rsid w:val="00A275F9"/>
    <w:rsid w:val="00A27BC5"/>
    <w:rsid w:val="00A30006"/>
    <w:rsid w:val="00A302C8"/>
    <w:rsid w:val="00A3094F"/>
    <w:rsid w:val="00A309FE"/>
    <w:rsid w:val="00A30BB0"/>
    <w:rsid w:val="00A30BC5"/>
    <w:rsid w:val="00A30EBD"/>
    <w:rsid w:val="00A311F7"/>
    <w:rsid w:val="00A313DB"/>
    <w:rsid w:val="00A31D13"/>
    <w:rsid w:val="00A31F85"/>
    <w:rsid w:val="00A3203D"/>
    <w:rsid w:val="00A3239C"/>
    <w:rsid w:val="00A3246E"/>
    <w:rsid w:val="00A325D2"/>
    <w:rsid w:val="00A325DF"/>
    <w:rsid w:val="00A3278C"/>
    <w:rsid w:val="00A32EB8"/>
    <w:rsid w:val="00A33053"/>
    <w:rsid w:val="00A330BE"/>
    <w:rsid w:val="00A33209"/>
    <w:rsid w:val="00A336B9"/>
    <w:rsid w:val="00A33D4C"/>
    <w:rsid w:val="00A34075"/>
    <w:rsid w:val="00A344BD"/>
    <w:rsid w:val="00A345D6"/>
    <w:rsid w:val="00A348A3"/>
    <w:rsid w:val="00A348D5"/>
    <w:rsid w:val="00A3491A"/>
    <w:rsid w:val="00A34932"/>
    <w:rsid w:val="00A34A4A"/>
    <w:rsid w:val="00A34F81"/>
    <w:rsid w:val="00A35296"/>
    <w:rsid w:val="00A35299"/>
    <w:rsid w:val="00A355E5"/>
    <w:rsid w:val="00A3583D"/>
    <w:rsid w:val="00A359AD"/>
    <w:rsid w:val="00A35B21"/>
    <w:rsid w:val="00A35CCE"/>
    <w:rsid w:val="00A36066"/>
    <w:rsid w:val="00A36336"/>
    <w:rsid w:val="00A36472"/>
    <w:rsid w:val="00A36814"/>
    <w:rsid w:val="00A36966"/>
    <w:rsid w:val="00A36F0B"/>
    <w:rsid w:val="00A3740C"/>
    <w:rsid w:val="00A37643"/>
    <w:rsid w:val="00A376E9"/>
    <w:rsid w:val="00A37903"/>
    <w:rsid w:val="00A37B66"/>
    <w:rsid w:val="00A40086"/>
    <w:rsid w:val="00A40707"/>
    <w:rsid w:val="00A4071E"/>
    <w:rsid w:val="00A40CDD"/>
    <w:rsid w:val="00A41075"/>
    <w:rsid w:val="00A4169A"/>
    <w:rsid w:val="00A41AFB"/>
    <w:rsid w:val="00A41AFF"/>
    <w:rsid w:val="00A41D0C"/>
    <w:rsid w:val="00A420B7"/>
    <w:rsid w:val="00A4225E"/>
    <w:rsid w:val="00A426DD"/>
    <w:rsid w:val="00A42A5D"/>
    <w:rsid w:val="00A42B14"/>
    <w:rsid w:val="00A42B91"/>
    <w:rsid w:val="00A42EA9"/>
    <w:rsid w:val="00A430BB"/>
    <w:rsid w:val="00A43709"/>
    <w:rsid w:val="00A43A86"/>
    <w:rsid w:val="00A43BC2"/>
    <w:rsid w:val="00A440DF"/>
    <w:rsid w:val="00A44145"/>
    <w:rsid w:val="00A4446D"/>
    <w:rsid w:val="00A447A1"/>
    <w:rsid w:val="00A44B2D"/>
    <w:rsid w:val="00A44BDC"/>
    <w:rsid w:val="00A45025"/>
    <w:rsid w:val="00A45518"/>
    <w:rsid w:val="00A45858"/>
    <w:rsid w:val="00A45A49"/>
    <w:rsid w:val="00A45ED2"/>
    <w:rsid w:val="00A46596"/>
    <w:rsid w:val="00A46709"/>
    <w:rsid w:val="00A467AE"/>
    <w:rsid w:val="00A46E2F"/>
    <w:rsid w:val="00A46FDA"/>
    <w:rsid w:val="00A47037"/>
    <w:rsid w:val="00A4704B"/>
    <w:rsid w:val="00A473D4"/>
    <w:rsid w:val="00A4744F"/>
    <w:rsid w:val="00A47450"/>
    <w:rsid w:val="00A476E0"/>
    <w:rsid w:val="00A4783C"/>
    <w:rsid w:val="00A47C9F"/>
    <w:rsid w:val="00A47FF2"/>
    <w:rsid w:val="00A5049E"/>
    <w:rsid w:val="00A50B33"/>
    <w:rsid w:val="00A50CD4"/>
    <w:rsid w:val="00A50D49"/>
    <w:rsid w:val="00A50DB6"/>
    <w:rsid w:val="00A518F0"/>
    <w:rsid w:val="00A51A77"/>
    <w:rsid w:val="00A51EA2"/>
    <w:rsid w:val="00A520DF"/>
    <w:rsid w:val="00A5216D"/>
    <w:rsid w:val="00A52E43"/>
    <w:rsid w:val="00A53105"/>
    <w:rsid w:val="00A5320E"/>
    <w:rsid w:val="00A5322A"/>
    <w:rsid w:val="00A53425"/>
    <w:rsid w:val="00A53490"/>
    <w:rsid w:val="00A534F4"/>
    <w:rsid w:val="00A534F7"/>
    <w:rsid w:val="00A535CA"/>
    <w:rsid w:val="00A53826"/>
    <w:rsid w:val="00A53C82"/>
    <w:rsid w:val="00A53CDC"/>
    <w:rsid w:val="00A53F59"/>
    <w:rsid w:val="00A541E2"/>
    <w:rsid w:val="00A5431E"/>
    <w:rsid w:val="00A543D8"/>
    <w:rsid w:val="00A54899"/>
    <w:rsid w:val="00A54CE7"/>
    <w:rsid w:val="00A556D0"/>
    <w:rsid w:val="00A556E9"/>
    <w:rsid w:val="00A55937"/>
    <w:rsid w:val="00A55E8D"/>
    <w:rsid w:val="00A55F1D"/>
    <w:rsid w:val="00A568D4"/>
    <w:rsid w:val="00A56AA1"/>
    <w:rsid w:val="00A56C58"/>
    <w:rsid w:val="00A56F41"/>
    <w:rsid w:val="00A56FE3"/>
    <w:rsid w:val="00A576C6"/>
    <w:rsid w:val="00A57751"/>
    <w:rsid w:val="00A5794B"/>
    <w:rsid w:val="00A57A22"/>
    <w:rsid w:val="00A57F13"/>
    <w:rsid w:val="00A603D0"/>
    <w:rsid w:val="00A606DB"/>
    <w:rsid w:val="00A60748"/>
    <w:rsid w:val="00A607FC"/>
    <w:rsid w:val="00A608BB"/>
    <w:rsid w:val="00A608E9"/>
    <w:rsid w:val="00A609C5"/>
    <w:rsid w:val="00A60A1A"/>
    <w:rsid w:val="00A60B22"/>
    <w:rsid w:val="00A60B55"/>
    <w:rsid w:val="00A60BC5"/>
    <w:rsid w:val="00A60FD7"/>
    <w:rsid w:val="00A61623"/>
    <w:rsid w:val="00A6176B"/>
    <w:rsid w:val="00A61A0D"/>
    <w:rsid w:val="00A61B95"/>
    <w:rsid w:val="00A6220E"/>
    <w:rsid w:val="00A622A0"/>
    <w:rsid w:val="00A6275E"/>
    <w:rsid w:val="00A62A33"/>
    <w:rsid w:val="00A63086"/>
    <w:rsid w:val="00A6331F"/>
    <w:rsid w:val="00A634D7"/>
    <w:rsid w:val="00A6378B"/>
    <w:rsid w:val="00A63B12"/>
    <w:rsid w:val="00A63EE4"/>
    <w:rsid w:val="00A640CA"/>
    <w:rsid w:val="00A64620"/>
    <w:rsid w:val="00A646B0"/>
    <w:rsid w:val="00A6515B"/>
    <w:rsid w:val="00A65197"/>
    <w:rsid w:val="00A6555E"/>
    <w:rsid w:val="00A658DE"/>
    <w:rsid w:val="00A65C7D"/>
    <w:rsid w:val="00A66285"/>
    <w:rsid w:val="00A662CF"/>
    <w:rsid w:val="00A66625"/>
    <w:rsid w:val="00A6676F"/>
    <w:rsid w:val="00A66F35"/>
    <w:rsid w:val="00A67171"/>
    <w:rsid w:val="00A67420"/>
    <w:rsid w:val="00A677FB"/>
    <w:rsid w:val="00A67957"/>
    <w:rsid w:val="00A67B84"/>
    <w:rsid w:val="00A67CDA"/>
    <w:rsid w:val="00A70100"/>
    <w:rsid w:val="00A70472"/>
    <w:rsid w:val="00A70CBD"/>
    <w:rsid w:val="00A70CCC"/>
    <w:rsid w:val="00A70CEE"/>
    <w:rsid w:val="00A70F6C"/>
    <w:rsid w:val="00A70F9A"/>
    <w:rsid w:val="00A71423"/>
    <w:rsid w:val="00A71432"/>
    <w:rsid w:val="00A7186A"/>
    <w:rsid w:val="00A72492"/>
    <w:rsid w:val="00A724CA"/>
    <w:rsid w:val="00A729E7"/>
    <w:rsid w:val="00A72E11"/>
    <w:rsid w:val="00A72E4E"/>
    <w:rsid w:val="00A72FCE"/>
    <w:rsid w:val="00A73172"/>
    <w:rsid w:val="00A7348B"/>
    <w:rsid w:val="00A734ED"/>
    <w:rsid w:val="00A73742"/>
    <w:rsid w:val="00A74271"/>
    <w:rsid w:val="00A74288"/>
    <w:rsid w:val="00A7439B"/>
    <w:rsid w:val="00A74421"/>
    <w:rsid w:val="00A74613"/>
    <w:rsid w:val="00A746EC"/>
    <w:rsid w:val="00A74940"/>
    <w:rsid w:val="00A75149"/>
    <w:rsid w:val="00A754E0"/>
    <w:rsid w:val="00A75614"/>
    <w:rsid w:val="00A75827"/>
    <w:rsid w:val="00A758FF"/>
    <w:rsid w:val="00A75C0F"/>
    <w:rsid w:val="00A75D6B"/>
    <w:rsid w:val="00A75DCC"/>
    <w:rsid w:val="00A761AC"/>
    <w:rsid w:val="00A76459"/>
    <w:rsid w:val="00A76708"/>
    <w:rsid w:val="00A76839"/>
    <w:rsid w:val="00A76D71"/>
    <w:rsid w:val="00A76F9B"/>
    <w:rsid w:val="00A7729E"/>
    <w:rsid w:val="00A77663"/>
    <w:rsid w:val="00A77749"/>
    <w:rsid w:val="00A7787E"/>
    <w:rsid w:val="00A77963"/>
    <w:rsid w:val="00A80173"/>
    <w:rsid w:val="00A803C7"/>
    <w:rsid w:val="00A8043F"/>
    <w:rsid w:val="00A804C6"/>
    <w:rsid w:val="00A80688"/>
    <w:rsid w:val="00A80772"/>
    <w:rsid w:val="00A808AA"/>
    <w:rsid w:val="00A80985"/>
    <w:rsid w:val="00A80E32"/>
    <w:rsid w:val="00A80E70"/>
    <w:rsid w:val="00A8118B"/>
    <w:rsid w:val="00A81414"/>
    <w:rsid w:val="00A8172D"/>
    <w:rsid w:val="00A8173C"/>
    <w:rsid w:val="00A8180F"/>
    <w:rsid w:val="00A818CE"/>
    <w:rsid w:val="00A81BF9"/>
    <w:rsid w:val="00A81E1C"/>
    <w:rsid w:val="00A81ECC"/>
    <w:rsid w:val="00A822D2"/>
    <w:rsid w:val="00A82453"/>
    <w:rsid w:val="00A82AF4"/>
    <w:rsid w:val="00A82CFB"/>
    <w:rsid w:val="00A83168"/>
    <w:rsid w:val="00A831C3"/>
    <w:rsid w:val="00A83621"/>
    <w:rsid w:val="00A836F9"/>
    <w:rsid w:val="00A83AA8"/>
    <w:rsid w:val="00A83C87"/>
    <w:rsid w:val="00A83F40"/>
    <w:rsid w:val="00A83F83"/>
    <w:rsid w:val="00A8418E"/>
    <w:rsid w:val="00A84362"/>
    <w:rsid w:val="00A843D9"/>
    <w:rsid w:val="00A844AA"/>
    <w:rsid w:val="00A8462F"/>
    <w:rsid w:val="00A84765"/>
    <w:rsid w:val="00A84AA8"/>
    <w:rsid w:val="00A84FE8"/>
    <w:rsid w:val="00A85287"/>
    <w:rsid w:val="00A85CA0"/>
    <w:rsid w:val="00A85DB0"/>
    <w:rsid w:val="00A85F8A"/>
    <w:rsid w:val="00A862E3"/>
    <w:rsid w:val="00A86337"/>
    <w:rsid w:val="00A8647E"/>
    <w:rsid w:val="00A86526"/>
    <w:rsid w:val="00A867D8"/>
    <w:rsid w:val="00A86876"/>
    <w:rsid w:val="00A86A08"/>
    <w:rsid w:val="00A86A14"/>
    <w:rsid w:val="00A86DA2"/>
    <w:rsid w:val="00A86F6F"/>
    <w:rsid w:val="00A87ECE"/>
    <w:rsid w:val="00A90134"/>
    <w:rsid w:val="00A90145"/>
    <w:rsid w:val="00A90146"/>
    <w:rsid w:val="00A901FF"/>
    <w:rsid w:val="00A90552"/>
    <w:rsid w:val="00A90553"/>
    <w:rsid w:val="00A905DF"/>
    <w:rsid w:val="00A90B7F"/>
    <w:rsid w:val="00A9107E"/>
    <w:rsid w:val="00A910AD"/>
    <w:rsid w:val="00A910C6"/>
    <w:rsid w:val="00A916C6"/>
    <w:rsid w:val="00A91A20"/>
    <w:rsid w:val="00A91BF8"/>
    <w:rsid w:val="00A91CD6"/>
    <w:rsid w:val="00A91DAA"/>
    <w:rsid w:val="00A929D9"/>
    <w:rsid w:val="00A929FD"/>
    <w:rsid w:val="00A92AA5"/>
    <w:rsid w:val="00A92D83"/>
    <w:rsid w:val="00A930EA"/>
    <w:rsid w:val="00A933A5"/>
    <w:rsid w:val="00A9345B"/>
    <w:rsid w:val="00A934A7"/>
    <w:rsid w:val="00A935CD"/>
    <w:rsid w:val="00A9366B"/>
    <w:rsid w:val="00A936AD"/>
    <w:rsid w:val="00A936D6"/>
    <w:rsid w:val="00A93976"/>
    <w:rsid w:val="00A93E3D"/>
    <w:rsid w:val="00A94036"/>
    <w:rsid w:val="00A94130"/>
    <w:rsid w:val="00A941F3"/>
    <w:rsid w:val="00A94378"/>
    <w:rsid w:val="00A943EA"/>
    <w:rsid w:val="00A9458B"/>
    <w:rsid w:val="00A94A00"/>
    <w:rsid w:val="00A94B39"/>
    <w:rsid w:val="00A94D62"/>
    <w:rsid w:val="00A94D8D"/>
    <w:rsid w:val="00A94E89"/>
    <w:rsid w:val="00A9504F"/>
    <w:rsid w:val="00A9517C"/>
    <w:rsid w:val="00A95331"/>
    <w:rsid w:val="00A955F7"/>
    <w:rsid w:val="00A957BE"/>
    <w:rsid w:val="00A95815"/>
    <w:rsid w:val="00A9584A"/>
    <w:rsid w:val="00A9589D"/>
    <w:rsid w:val="00A95C11"/>
    <w:rsid w:val="00A95FD7"/>
    <w:rsid w:val="00A961D4"/>
    <w:rsid w:val="00A96B80"/>
    <w:rsid w:val="00A96E05"/>
    <w:rsid w:val="00A96EF2"/>
    <w:rsid w:val="00A970F6"/>
    <w:rsid w:val="00A971F1"/>
    <w:rsid w:val="00A97352"/>
    <w:rsid w:val="00A978E1"/>
    <w:rsid w:val="00A979D7"/>
    <w:rsid w:val="00A97AF8"/>
    <w:rsid w:val="00A97E33"/>
    <w:rsid w:val="00AA00C3"/>
    <w:rsid w:val="00AA0207"/>
    <w:rsid w:val="00AA0398"/>
    <w:rsid w:val="00AA05C0"/>
    <w:rsid w:val="00AA0601"/>
    <w:rsid w:val="00AA0F53"/>
    <w:rsid w:val="00AA0FFC"/>
    <w:rsid w:val="00AA1267"/>
    <w:rsid w:val="00AA1A8F"/>
    <w:rsid w:val="00AA1B0A"/>
    <w:rsid w:val="00AA1BDB"/>
    <w:rsid w:val="00AA23B4"/>
    <w:rsid w:val="00AA2437"/>
    <w:rsid w:val="00AA29B5"/>
    <w:rsid w:val="00AA2A2A"/>
    <w:rsid w:val="00AA2B67"/>
    <w:rsid w:val="00AA2ECB"/>
    <w:rsid w:val="00AA332B"/>
    <w:rsid w:val="00AA340E"/>
    <w:rsid w:val="00AA348A"/>
    <w:rsid w:val="00AA392B"/>
    <w:rsid w:val="00AA396C"/>
    <w:rsid w:val="00AA4273"/>
    <w:rsid w:val="00AA461F"/>
    <w:rsid w:val="00AA54EC"/>
    <w:rsid w:val="00AA5C7E"/>
    <w:rsid w:val="00AA62AF"/>
    <w:rsid w:val="00AA6416"/>
    <w:rsid w:val="00AA64EA"/>
    <w:rsid w:val="00AA6AEB"/>
    <w:rsid w:val="00AA6B6D"/>
    <w:rsid w:val="00AA6C08"/>
    <w:rsid w:val="00AA6F16"/>
    <w:rsid w:val="00AA7011"/>
    <w:rsid w:val="00AA7385"/>
    <w:rsid w:val="00AA79ED"/>
    <w:rsid w:val="00AA7B7A"/>
    <w:rsid w:val="00AA7CDD"/>
    <w:rsid w:val="00AA7D73"/>
    <w:rsid w:val="00AB048D"/>
    <w:rsid w:val="00AB06A4"/>
    <w:rsid w:val="00AB07BE"/>
    <w:rsid w:val="00AB08F1"/>
    <w:rsid w:val="00AB0A33"/>
    <w:rsid w:val="00AB0FE2"/>
    <w:rsid w:val="00AB11C3"/>
    <w:rsid w:val="00AB1511"/>
    <w:rsid w:val="00AB193B"/>
    <w:rsid w:val="00AB1CC2"/>
    <w:rsid w:val="00AB234B"/>
    <w:rsid w:val="00AB29D9"/>
    <w:rsid w:val="00AB2A2D"/>
    <w:rsid w:val="00AB3142"/>
    <w:rsid w:val="00AB3675"/>
    <w:rsid w:val="00AB3F06"/>
    <w:rsid w:val="00AB3F48"/>
    <w:rsid w:val="00AB40AA"/>
    <w:rsid w:val="00AB412C"/>
    <w:rsid w:val="00AB4211"/>
    <w:rsid w:val="00AB427D"/>
    <w:rsid w:val="00AB441B"/>
    <w:rsid w:val="00AB4DCA"/>
    <w:rsid w:val="00AB4E0F"/>
    <w:rsid w:val="00AB5292"/>
    <w:rsid w:val="00AB5343"/>
    <w:rsid w:val="00AB570D"/>
    <w:rsid w:val="00AB59D5"/>
    <w:rsid w:val="00AB59FF"/>
    <w:rsid w:val="00AB5C7C"/>
    <w:rsid w:val="00AB5F05"/>
    <w:rsid w:val="00AB6283"/>
    <w:rsid w:val="00AB62DC"/>
    <w:rsid w:val="00AB676D"/>
    <w:rsid w:val="00AB68E6"/>
    <w:rsid w:val="00AB6ABE"/>
    <w:rsid w:val="00AB6CAE"/>
    <w:rsid w:val="00AB6E5B"/>
    <w:rsid w:val="00AB713D"/>
    <w:rsid w:val="00AB75A7"/>
    <w:rsid w:val="00AB7DFC"/>
    <w:rsid w:val="00AB7EF1"/>
    <w:rsid w:val="00AC0133"/>
    <w:rsid w:val="00AC05AF"/>
    <w:rsid w:val="00AC0600"/>
    <w:rsid w:val="00AC06A4"/>
    <w:rsid w:val="00AC081A"/>
    <w:rsid w:val="00AC0A39"/>
    <w:rsid w:val="00AC0A5A"/>
    <w:rsid w:val="00AC0AF3"/>
    <w:rsid w:val="00AC0FF4"/>
    <w:rsid w:val="00AC1115"/>
    <w:rsid w:val="00AC17D8"/>
    <w:rsid w:val="00AC1A03"/>
    <w:rsid w:val="00AC1A97"/>
    <w:rsid w:val="00AC1BA1"/>
    <w:rsid w:val="00AC1E02"/>
    <w:rsid w:val="00AC210C"/>
    <w:rsid w:val="00AC21EE"/>
    <w:rsid w:val="00AC266D"/>
    <w:rsid w:val="00AC2749"/>
    <w:rsid w:val="00AC2A9C"/>
    <w:rsid w:val="00AC2C9B"/>
    <w:rsid w:val="00AC3274"/>
    <w:rsid w:val="00AC3310"/>
    <w:rsid w:val="00AC3804"/>
    <w:rsid w:val="00AC38D5"/>
    <w:rsid w:val="00AC38DE"/>
    <w:rsid w:val="00AC39E3"/>
    <w:rsid w:val="00AC3B09"/>
    <w:rsid w:val="00AC3B79"/>
    <w:rsid w:val="00AC422D"/>
    <w:rsid w:val="00AC426E"/>
    <w:rsid w:val="00AC47B9"/>
    <w:rsid w:val="00AC49F1"/>
    <w:rsid w:val="00AC4B90"/>
    <w:rsid w:val="00AC4EF5"/>
    <w:rsid w:val="00AC5176"/>
    <w:rsid w:val="00AC528B"/>
    <w:rsid w:val="00AC52B9"/>
    <w:rsid w:val="00AC52E8"/>
    <w:rsid w:val="00AC55CC"/>
    <w:rsid w:val="00AC55FD"/>
    <w:rsid w:val="00AC5A7F"/>
    <w:rsid w:val="00AC5DA7"/>
    <w:rsid w:val="00AC5FD1"/>
    <w:rsid w:val="00AC60FC"/>
    <w:rsid w:val="00AC623F"/>
    <w:rsid w:val="00AC655B"/>
    <w:rsid w:val="00AC697E"/>
    <w:rsid w:val="00AC6B11"/>
    <w:rsid w:val="00AC6FE1"/>
    <w:rsid w:val="00AC70B6"/>
    <w:rsid w:val="00AC72F9"/>
    <w:rsid w:val="00AC7D3A"/>
    <w:rsid w:val="00AD0064"/>
    <w:rsid w:val="00AD00C7"/>
    <w:rsid w:val="00AD0AE6"/>
    <w:rsid w:val="00AD0E42"/>
    <w:rsid w:val="00AD0E81"/>
    <w:rsid w:val="00AD123C"/>
    <w:rsid w:val="00AD15A6"/>
    <w:rsid w:val="00AD17AD"/>
    <w:rsid w:val="00AD1D41"/>
    <w:rsid w:val="00AD1E4E"/>
    <w:rsid w:val="00AD1E99"/>
    <w:rsid w:val="00AD222D"/>
    <w:rsid w:val="00AD26AF"/>
    <w:rsid w:val="00AD2A09"/>
    <w:rsid w:val="00AD2B34"/>
    <w:rsid w:val="00AD3216"/>
    <w:rsid w:val="00AD3668"/>
    <w:rsid w:val="00AD3683"/>
    <w:rsid w:val="00AD3830"/>
    <w:rsid w:val="00AD3FCA"/>
    <w:rsid w:val="00AD4129"/>
    <w:rsid w:val="00AD4150"/>
    <w:rsid w:val="00AD4516"/>
    <w:rsid w:val="00AD4676"/>
    <w:rsid w:val="00AD48A5"/>
    <w:rsid w:val="00AD4BC5"/>
    <w:rsid w:val="00AD4BF5"/>
    <w:rsid w:val="00AD529C"/>
    <w:rsid w:val="00AD542B"/>
    <w:rsid w:val="00AD5564"/>
    <w:rsid w:val="00AD5748"/>
    <w:rsid w:val="00AD59F4"/>
    <w:rsid w:val="00AD5DED"/>
    <w:rsid w:val="00AD5FB7"/>
    <w:rsid w:val="00AD5FD5"/>
    <w:rsid w:val="00AD61FC"/>
    <w:rsid w:val="00AD63F8"/>
    <w:rsid w:val="00AD6758"/>
    <w:rsid w:val="00AD68C7"/>
    <w:rsid w:val="00AD6A6E"/>
    <w:rsid w:val="00AD6C02"/>
    <w:rsid w:val="00AD6C85"/>
    <w:rsid w:val="00AD6D0D"/>
    <w:rsid w:val="00AD71D4"/>
    <w:rsid w:val="00AD76E4"/>
    <w:rsid w:val="00AD7846"/>
    <w:rsid w:val="00AD7987"/>
    <w:rsid w:val="00AD7A10"/>
    <w:rsid w:val="00AD7E5C"/>
    <w:rsid w:val="00AE0185"/>
    <w:rsid w:val="00AE0259"/>
    <w:rsid w:val="00AE0274"/>
    <w:rsid w:val="00AE04BD"/>
    <w:rsid w:val="00AE05C6"/>
    <w:rsid w:val="00AE0C12"/>
    <w:rsid w:val="00AE0D09"/>
    <w:rsid w:val="00AE0DCD"/>
    <w:rsid w:val="00AE0F85"/>
    <w:rsid w:val="00AE10CC"/>
    <w:rsid w:val="00AE10ED"/>
    <w:rsid w:val="00AE11F0"/>
    <w:rsid w:val="00AE13C6"/>
    <w:rsid w:val="00AE1485"/>
    <w:rsid w:val="00AE148E"/>
    <w:rsid w:val="00AE15C4"/>
    <w:rsid w:val="00AE15D0"/>
    <w:rsid w:val="00AE16F0"/>
    <w:rsid w:val="00AE199A"/>
    <w:rsid w:val="00AE1B91"/>
    <w:rsid w:val="00AE1BCA"/>
    <w:rsid w:val="00AE1C4A"/>
    <w:rsid w:val="00AE1F49"/>
    <w:rsid w:val="00AE2D78"/>
    <w:rsid w:val="00AE33A4"/>
    <w:rsid w:val="00AE3913"/>
    <w:rsid w:val="00AE3C8E"/>
    <w:rsid w:val="00AE3CFE"/>
    <w:rsid w:val="00AE3E07"/>
    <w:rsid w:val="00AE3F93"/>
    <w:rsid w:val="00AE3FD2"/>
    <w:rsid w:val="00AE46BC"/>
    <w:rsid w:val="00AE474B"/>
    <w:rsid w:val="00AE4C95"/>
    <w:rsid w:val="00AE589E"/>
    <w:rsid w:val="00AE60FD"/>
    <w:rsid w:val="00AE62B3"/>
    <w:rsid w:val="00AE64F2"/>
    <w:rsid w:val="00AE6DF6"/>
    <w:rsid w:val="00AE6F90"/>
    <w:rsid w:val="00AE6FB9"/>
    <w:rsid w:val="00AE7062"/>
    <w:rsid w:val="00AE753C"/>
    <w:rsid w:val="00AE758E"/>
    <w:rsid w:val="00AE777E"/>
    <w:rsid w:val="00AE7861"/>
    <w:rsid w:val="00AE7B2A"/>
    <w:rsid w:val="00AE7E51"/>
    <w:rsid w:val="00AE7F10"/>
    <w:rsid w:val="00AE7F19"/>
    <w:rsid w:val="00AF0040"/>
    <w:rsid w:val="00AF019A"/>
    <w:rsid w:val="00AF022B"/>
    <w:rsid w:val="00AF026A"/>
    <w:rsid w:val="00AF02D0"/>
    <w:rsid w:val="00AF070C"/>
    <w:rsid w:val="00AF0B1C"/>
    <w:rsid w:val="00AF0B70"/>
    <w:rsid w:val="00AF0B94"/>
    <w:rsid w:val="00AF0CF5"/>
    <w:rsid w:val="00AF0F84"/>
    <w:rsid w:val="00AF10B7"/>
    <w:rsid w:val="00AF10C2"/>
    <w:rsid w:val="00AF1713"/>
    <w:rsid w:val="00AF173E"/>
    <w:rsid w:val="00AF1E68"/>
    <w:rsid w:val="00AF2164"/>
    <w:rsid w:val="00AF29D2"/>
    <w:rsid w:val="00AF2A2B"/>
    <w:rsid w:val="00AF32CA"/>
    <w:rsid w:val="00AF36FE"/>
    <w:rsid w:val="00AF376F"/>
    <w:rsid w:val="00AF3947"/>
    <w:rsid w:val="00AF40EF"/>
    <w:rsid w:val="00AF454D"/>
    <w:rsid w:val="00AF4651"/>
    <w:rsid w:val="00AF468F"/>
    <w:rsid w:val="00AF4816"/>
    <w:rsid w:val="00AF4BC5"/>
    <w:rsid w:val="00AF5293"/>
    <w:rsid w:val="00AF534B"/>
    <w:rsid w:val="00AF535E"/>
    <w:rsid w:val="00AF539E"/>
    <w:rsid w:val="00AF53DA"/>
    <w:rsid w:val="00AF5466"/>
    <w:rsid w:val="00AF5538"/>
    <w:rsid w:val="00AF5539"/>
    <w:rsid w:val="00AF59B4"/>
    <w:rsid w:val="00AF5A92"/>
    <w:rsid w:val="00AF5B14"/>
    <w:rsid w:val="00AF624F"/>
    <w:rsid w:val="00AF66EB"/>
    <w:rsid w:val="00AF6724"/>
    <w:rsid w:val="00AF6C77"/>
    <w:rsid w:val="00AF6D1E"/>
    <w:rsid w:val="00AF6F5D"/>
    <w:rsid w:val="00AF70F4"/>
    <w:rsid w:val="00AF723F"/>
    <w:rsid w:val="00AF76D4"/>
    <w:rsid w:val="00AF7807"/>
    <w:rsid w:val="00AF7A53"/>
    <w:rsid w:val="00AF7B5B"/>
    <w:rsid w:val="00AF7DC9"/>
    <w:rsid w:val="00B005F4"/>
    <w:rsid w:val="00B00A6F"/>
    <w:rsid w:val="00B012AC"/>
    <w:rsid w:val="00B012DF"/>
    <w:rsid w:val="00B0149E"/>
    <w:rsid w:val="00B019B4"/>
    <w:rsid w:val="00B01CA1"/>
    <w:rsid w:val="00B01F62"/>
    <w:rsid w:val="00B02077"/>
    <w:rsid w:val="00B02B27"/>
    <w:rsid w:val="00B02E65"/>
    <w:rsid w:val="00B0319F"/>
    <w:rsid w:val="00B03387"/>
    <w:rsid w:val="00B03459"/>
    <w:rsid w:val="00B03715"/>
    <w:rsid w:val="00B03C5F"/>
    <w:rsid w:val="00B03C82"/>
    <w:rsid w:val="00B0410D"/>
    <w:rsid w:val="00B04250"/>
    <w:rsid w:val="00B0444F"/>
    <w:rsid w:val="00B04819"/>
    <w:rsid w:val="00B04876"/>
    <w:rsid w:val="00B049B1"/>
    <w:rsid w:val="00B04A22"/>
    <w:rsid w:val="00B04B00"/>
    <w:rsid w:val="00B04EF9"/>
    <w:rsid w:val="00B051FF"/>
    <w:rsid w:val="00B05721"/>
    <w:rsid w:val="00B0578E"/>
    <w:rsid w:val="00B057E9"/>
    <w:rsid w:val="00B0580D"/>
    <w:rsid w:val="00B05945"/>
    <w:rsid w:val="00B060DB"/>
    <w:rsid w:val="00B0621B"/>
    <w:rsid w:val="00B06463"/>
    <w:rsid w:val="00B067C4"/>
    <w:rsid w:val="00B06BE2"/>
    <w:rsid w:val="00B06F85"/>
    <w:rsid w:val="00B07124"/>
    <w:rsid w:val="00B07463"/>
    <w:rsid w:val="00B07495"/>
    <w:rsid w:val="00B07662"/>
    <w:rsid w:val="00B07C2F"/>
    <w:rsid w:val="00B07CD1"/>
    <w:rsid w:val="00B10327"/>
    <w:rsid w:val="00B10355"/>
    <w:rsid w:val="00B10721"/>
    <w:rsid w:val="00B10773"/>
    <w:rsid w:val="00B10A43"/>
    <w:rsid w:val="00B10E19"/>
    <w:rsid w:val="00B10E8D"/>
    <w:rsid w:val="00B11138"/>
    <w:rsid w:val="00B11B76"/>
    <w:rsid w:val="00B11BF6"/>
    <w:rsid w:val="00B11F17"/>
    <w:rsid w:val="00B11F61"/>
    <w:rsid w:val="00B11F9A"/>
    <w:rsid w:val="00B1232F"/>
    <w:rsid w:val="00B12370"/>
    <w:rsid w:val="00B12482"/>
    <w:rsid w:val="00B125E2"/>
    <w:rsid w:val="00B127D0"/>
    <w:rsid w:val="00B127FF"/>
    <w:rsid w:val="00B12839"/>
    <w:rsid w:val="00B12B01"/>
    <w:rsid w:val="00B12B23"/>
    <w:rsid w:val="00B12BB5"/>
    <w:rsid w:val="00B12CA8"/>
    <w:rsid w:val="00B12E45"/>
    <w:rsid w:val="00B12E8C"/>
    <w:rsid w:val="00B12EC2"/>
    <w:rsid w:val="00B12EE0"/>
    <w:rsid w:val="00B12FB0"/>
    <w:rsid w:val="00B12FF1"/>
    <w:rsid w:val="00B1305B"/>
    <w:rsid w:val="00B13116"/>
    <w:rsid w:val="00B135BD"/>
    <w:rsid w:val="00B1379A"/>
    <w:rsid w:val="00B13B7A"/>
    <w:rsid w:val="00B13E0C"/>
    <w:rsid w:val="00B13E41"/>
    <w:rsid w:val="00B14004"/>
    <w:rsid w:val="00B140BA"/>
    <w:rsid w:val="00B145C1"/>
    <w:rsid w:val="00B1489E"/>
    <w:rsid w:val="00B14B5F"/>
    <w:rsid w:val="00B14B6A"/>
    <w:rsid w:val="00B14C42"/>
    <w:rsid w:val="00B14DA1"/>
    <w:rsid w:val="00B14E31"/>
    <w:rsid w:val="00B1536C"/>
    <w:rsid w:val="00B15410"/>
    <w:rsid w:val="00B154EE"/>
    <w:rsid w:val="00B1581E"/>
    <w:rsid w:val="00B158B0"/>
    <w:rsid w:val="00B1598B"/>
    <w:rsid w:val="00B15D25"/>
    <w:rsid w:val="00B15DD0"/>
    <w:rsid w:val="00B15E55"/>
    <w:rsid w:val="00B15E56"/>
    <w:rsid w:val="00B15FF1"/>
    <w:rsid w:val="00B1608C"/>
    <w:rsid w:val="00B16197"/>
    <w:rsid w:val="00B1648A"/>
    <w:rsid w:val="00B16F1B"/>
    <w:rsid w:val="00B171A3"/>
    <w:rsid w:val="00B172D3"/>
    <w:rsid w:val="00B1760C"/>
    <w:rsid w:val="00B17785"/>
    <w:rsid w:val="00B17E3A"/>
    <w:rsid w:val="00B20049"/>
    <w:rsid w:val="00B20079"/>
    <w:rsid w:val="00B202A0"/>
    <w:rsid w:val="00B20383"/>
    <w:rsid w:val="00B20442"/>
    <w:rsid w:val="00B205B2"/>
    <w:rsid w:val="00B2082A"/>
    <w:rsid w:val="00B20EB7"/>
    <w:rsid w:val="00B20EBC"/>
    <w:rsid w:val="00B212B2"/>
    <w:rsid w:val="00B21521"/>
    <w:rsid w:val="00B2155B"/>
    <w:rsid w:val="00B2167C"/>
    <w:rsid w:val="00B21A7B"/>
    <w:rsid w:val="00B21CBB"/>
    <w:rsid w:val="00B21E37"/>
    <w:rsid w:val="00B21FC7"/>
    <w:rsid w:val="00B221D7"/>
    <w:rsid w:val="00B226CA"/>
    <w:rsid w:val="00B22E25"/>
    <w:rsid w:val="00B22EEF"/>
    <w:rsid w:val="00B22F09"/>
    <w:rsid w:val="00B234A7"/>
    <w:rsid w:val="00B23500"/>
    <w:rsid w:val="00B23612"/>
    <w:rsid w:val="00B23AEE"/>
    <w:rsid w:val="00B23B0B"/>
    <w:rsid w:val="00B23D9D"/>
    <w:rsid w:val="00B24133"/>
    <w:rsid w:val="00B242BB"/>
    <w:rsid w:val="00B243EB"/>
    <w:rsid w:val="00B24440"/>
    <w:rsid w:val="00B248D2"/>
    <w:rsid w:val="00B248DA"/>
    <w:rsid w:val="00B24B2E"/>
    <w:rsid w:val="00B24DCB"/>
    <w:rsid w:val="00B2528C"/>
    <w:rsid w:val="00B25411"/>
    <w:rsid w:val="00B25586"/>
    <w:rsid w:val="00B2569D"/>
    <w:rsid w:val="00B25705"/>
    <w:rsid w:val="00B257FC"/>
    <w:rsid w:val="00B25C70"/>
    <w:rsid w:val="00B25F2A"/>
    <w:rsid w:val="00B2613E"/>
    <w:rsid w:val="00B2633C"/>
    <w:rsid w:val="00B263F2"/>
    <w:rsid w:val="00B265A6"/>
    <w:rsid w:val="00B26BA8"/>
    <w:rsid w:val="00B26CE5"/>
    <w:rsid w:val="00B26E5D"/>
    <w:rsid w:val="00B26FA5"/>
    <w:rsid w:val="00B27043"/>
    <w:rsid w:val="00B271B6"/>
    <w:rsid w:val="00B272D0"/>
    <w:rsid w:val="00B272FB"/>
    <w:rsid w:val="00B2744F"/>
    <w:rsid w:val="00B279EA"/>
    <w:rsid w:val="00B27BFA"/>
    <w:rsid w:val="00B27C80"/>
    <w:rsid w:val="00B27F08"/>
    <w:rsid w:val="00B30193"/>
    <w:rsid w:val="00B30547"/>
    <w:rsid w:val="00B30878"/>
    <w:rsid w:val="00B30A2D"/>
    <w:rsid w:val="00B30DAB"/>
    <w:rsid w:val="00B30E4C"/>
    <w:rsid w:val="00B3105A"/>
    <w:rsid w:val="00B31503"/>
    <w:rsid w:val="00B31515"/>
    <w:rsid w:val="00B31856"/>
    <w:rsid w:val="00B31F85"/>
    <w:rsid w:val="00B32178"/>
    <w:rsid w:val="00B323C0"/>
    <w:rsid w:val="00B327CC"/>
    <w:rsid w:val="00B3288A"/>
    <w:rsid w:val="00B32901"/>
    <w:rsid w:val="00B32A4B"/>
    <w:rsid w:val="00B32B06"/>
    <w:rsid w:val="00B32C78"/>
    <w:rsid w:val="00B32DB7"/>
    <w:rsid w:val="00B3311A"/>
    <w:rsid w:val="00B333D7"/>
    <w:rsid w:val="00B33550"/>
    <w:rsid w:val="00B335CB"/>
    <w:rsid w:val="00B33665"/>
    <w:rsid w:val="00B339C8"/>
    <w:rsid w:val="00B33A4F"/>
    <w:rsid w:val="00B33CD1"/>
    <w:rsid w:val="00B34959"/>
    <w:rsid w:val="00B34B24"/>
    <w:rsid w:val="00B34BAB"/>
    <w:rsid w:val="00B34DEB"/>
    <w:rsid w:val="00B34FF2"/>
    <w:rsid w:val="00B351BC"/>
    <w:rsid w:val="00B351FD"/>
    <w:rsid w:val="00B35340"/>
    <w:rsid w:val="00B35536"/>
    <w:rsid w:val="00B35676"/>
    <w:rsid w:val="00B358A7"/>
    <w:rsid w:val="00B358BE"/>
    <w:rsid w:val="00B359D1"/>
    <w:rsid w:val="00B35A4C"/>
    <w:rsid w:val="00B35A89"/>
    <w:rsid w:val="00B35B5A"/>
    <w:rsid w:val="00B35C3C"/>
    <w:rsid w:val="00B35E61"/>
    <w:rsid w:val="00B35E9E"/>
    <w:rsid w:val="00B3647B"/>
    <w:rsid w:val="00B364E4"/>
    <w:rsid w:val="00B36516"/>
    <w:rsid w:val="00B3661D"/>
    <w:rsid w:val="00B3681B"/>
    <w:rsid w:val="00B36893"/>
    <w:rsid w:val="00B36941"/>
    <w:rsid w:val="00B36E99"/>
    <w:rsid w:val="00B37111"/>
    <w:rsid w:val="00B372DE"/>
    <w:rsid w:val="00B3730C"/>
    <w:rsid w:val="00B37777"/>
    <w:rsid w:val="00B378D0"/>
    <w:rsid w:val="00B37953"/>
    <w:rsid w:val="00B37B39"/>
    <w:rsid w:val="00B37C37"/>
    <w:rsid w:val="00B37C4B"/>
    <w:rsid w:val="00B37DEA"/>
    <w:rsid w:val="00B37E72"/>
    <w:rsid w:val="00B37F65"/>
    <w:rsid w:val="00B4008D"/>
    <w:rsid w:val="00B40312"/>
    <w:rsid w:val="00B407D8"/>
    <w:rsid w:val="00B40BF9"/>
    <w:rsid w:val="00B40E25"/>
    <w:rsid w:val="00B4109E"/>
    <w:rsid w:val="00B411F3"/>
    <w:rsid w:val="00B4198E"/>
    <w:rsid w:val="00B41A92"/>
    <w:rsid w:val="00B41B03"/>
    <w:rsid w:val="00B41BF0"/>
    <w:rsid w:val="00B4214A"/>
    <w:rsid w:val="00B4224C"/>
    <w:rsid w:val="00B42299"/>
    <w:rsid w:val="00B424F2"/>
    <w:rsid w:val="00B4273A"/>
    <w:rsid w:val="00B427D3"/>
    <w:rsid w:val="00B42B4A"/>
    <w:rsid w:val="00B42B81"/>
    <w:rsid w:val="00B431E0"/>
    <w:rsid w:val="00B4350F"/>
    <w:rsid w:val="00B435CF"/>
    <w:rsid w:val="00B437D6"/>
    <w:rsid w:val="00B43B67"/>
    <w:rsid w:val="00B43F28"/>
    <w:rsid w:val="00B44479"/>
    <w:rsid w:val="00B449D4"/>
    <w:rsid w:val="00B44DD1"/>
    <w:rsid w:val="00B4500D"/>
    <w:rsid w:val="00B45028"/>
    <w:rsid w:val="00B451AC"/>
    <w:rsid w:val="00B459F9"/>
    <w:rsid w:val="00B45C1E"/>
    <w:rsid w:val="00B460D7"/>
    <w:rsid w:val="00B46355"/>
    <w:rsid w:val="00B47708"/>
    <w:rsid w:val="00B47A6D"/>
    <w:rsid w:val="00B47ABD"/>
    <w:rsid w:val="00B47E52"/>
    <w:rsid w:val="00B47EA0"/>
    <w:rsid w:val="00B501EE"/>
    <w:rsid w:val="00B502DF"/>
    <w:rsid w:val="00B506F9"/>
    <w:rsid w:val="00B5087F"/>
    <w:rsid w:val="00B50A0A"/>
    <w:rsid w:val="00B50ADE"/>
    <w:rsid w:val="00B50CCA"/>
    <w:rsid w:val="00B50D7F"/>
    <w:rsid w:val="00B50FBA"/>
    <w:rsid w:val="00B5144C"/>
    <w:rsid w:val="00B51A03"/>
    <w:rsid w:val="00B52377"/>
    <w:rsid w:val="00B52668"/>
    <w:rsid w:val="00B52B4E"/>
    <w:rsid w:val="00B52C85"/>
    <w:rsid w:val="00B52DDE"/>
    <w:rsid w:val="00B53480"/>
    <w:rsid w:val="00B535B9"/>
    <w:rsid w:val="00B5371D"/>
    <w:rsid w:val="00B537AA"/>
    <w:rsid w:val="00B537D0"/>
    <w:rsid w:val="00B53AE2"/>
    <w:rsid w:val="00B53B48"/>
    <w:rsid w:val="00B53B93"/>
    <w:rsid w:val="00B53C83"/>
    <w:rsid w:val="00B54090"/>
    <w:rsid w:val="00B5420E"/>
    <w:rsid w:val="00B54380"/>
    <w:rsid w:val="00B544DA"/>
    <w:rsid w:val="00B54880"/>
    <w:rsid w:val="00B5488D"/>
    <w:rsid w:val="00B54948"/>
    <w:rsid w:val="00B54F8E"/>
    <w:rsid w:val="00B54FA8"/>
    <w:rsid w:val="00B55453"/>
    <w:rsid w:val="00B55669"/>
    <w:rsid w:val="00B557D5"/>
    <w:rsid w:val="00B558E9"/>
    <w:rsid w:val="00B55A23"/>
    <w:rsid w:val="00B55CD8"/>
    <w:rsid w:val="00B55D33"/>
    <w:rsid w:val="00B55E0D"/>
    <w:rsid w:val="00B55F84"/>
    <w:rsid w:val="00B56142"/>
    <w:rsid w:val="00B56336"/>
    <w:rsid w:val="00B5635E"/>
    <w:rsid w:val="00B5664B"/>
    <w:rsid w:val="00B56A15"/>
    <w:rsid w:val="00B56DE0"/>
    <w:rsid w:val="00B56E84"/>
    <w:rsid w:val="00B57403"/>
    <w:rsid w:val="00B57F00"/>
    <w:rsid w:val="00B57F2B"/>
    <w:rsid w:val="00B60140"/>
    <w:rsid w:val="00B6072D"/>
    <w:rsid w:val="00B60820"/>
    <w:rsid w:val="00B60A62"/>
    <w:rsid w:val="00B60DD9"/>
    <w:rsid w:val="00B6122A"/>
    <w:rsid w:val="00B612EB"/>
    <w:rsid w:val="00B61FD9"/>
    <w:rsid w:val="00B62611"/>
    <w:rsid w:val="00B6271C"/>
    <w:rsid w:val="00B62874"/>
    <w:rsid w:val="00B62A48"/>
    <w:rsid w:val="00B62C9F"/>
    <w:rsid w:val="00B62D53"/>
    <w:rsid w:val="00B62E01"/>
    <w:rsid w:val="00B62E0C"/>
    <w:rsid w:val="00B62E68"/>
    <w:rsid w:val="00B630D2"/>
    <w:rsid w:val="00B632E9"/>
    <w:rsid w:val="00B63343"/>
    <w:rsid w:val="00B6364B"/>
    <w:rsid w:val="00B63A3C"/>
    <w:rsid w:val="00B63ACE"/>
    <w:rsid w:val="00B63C06"/>
    <w:rsid w:val="00B63FBF"/>
    <w:rsid w:val="00B64130"/>
    <w:rsid w:val="00B645BC"/>
    <w:rsid w:val="00B64839"/>
    <w:rsid w:val="00B64BFD"/>
    <w:rsid w:val="00B65385"/>
    <w:rsid w:val="00B65518"/>
    <w:rsid w:val="00B65698"/>
    <w:rsid w:val="00B656B9"/>
    <w:rsid w:val="00B65796"/>
    <w:rsid w:val="00B6595B"/>
    <w:rsid w:val="00B65B1B"/>
    <w:rsid w:val="00B65E6E"/>
    <w:rsid w:val="00B66045"/>
    <w:rsid w:val="00B664FE"/>
    <w:rsid w:val="00B665CB"/>
    <w:rsid w:val="00B665D6"/>
    <w:rsid w:val="00B66742"/>
    <w:rsid w:val="00B66793"/>
    <w:rsid w:val="00B66909"/>
    <w:rsid w:val="00B6699C"/>
    <w:rsid w:val="00B66ADA"/>
    <w:rsid w:val="00B673EC"/>
    <w:rsid w:val="00B6748C"/>
    <w:rsid w:val="00B67653"/>
    <w:rsid w:val="00B6787C"/>
    <w:rsid w:val="00B67984"/>
    <w:rsid w:val="00B679E8"/>
    <w:rsid w:val="00B67CCE"/>
    <w:rsid w:val="00B67FBF"/>
    <w:rsid w:val="00B70065"/>
    <w:rsid w:val="00B7011C"/>
    <w:rsid w:val="00B7014B"/>
    <w:rsid w:val="00B70295"/>
    <w:rsid w:val="00B7058D"/>
    <w:rsid w:val="00B70AC0"/>
    <w:rsid w:val="00B70F1E"/>
    <w:rsid w:val="00B710B7"/>
    <w:rsid w:val="00B7113E"/>
    <w:rsid w:val="00B712D1"/>
    <w:rsid w:val="00B7133D"/>
    <w:rsid w:val="00B7159A"/>
    <w:rsid w:val="00B719B1"/>
    <w:rsid w:val="00B71B56"/>
    <w:rsid w:val="00B71B80"/>
    <w:rsid w:val="00B71BC7"/>
    <w:rsid w:val="00B71C4A"/>
    <w:rsid w:val="00B71E14"/>
    <w:rsid w:val="00B722B7"/>
    <w:rsid w:val="00B7230B"/>
    <w:rsid w:val="00B728D7"/>
    <w:rsid w:val="00B72919"/>
    <w:rsid w:val="00B7299C"/>
    <w:rsid w:val="00B72EE5"/>
    <w:rsid w:val="00B73022"/>
    <w:rsid w:val="00B730F5"/>
    <w:rsid w:val="00B7325E"/>
    <w:rsid w:val="00B7328B"/>
    <w:rsid w:val="00B73311"/>
    <w:rsid w:val="00B7359B"/>
    <w:rsid w:val="00B7381D"/>
    <w:rsid w:val="00B7402B"/>
    <w:rsid w:val="00B7421E"/>
    <w:rsid w:val="00B74360"/>
    <w:rsid w:val="00B74456"/>
    <w:rsid w:val="00B7453B"/>
    <w:rsid w:val="00B746F9"/>
    <w:rsid w:val="00B74E7A"/>
    <w:rsid w:val="00B74F27"/>
    <w:rsid w:val="00B755E2"/>
    <w:rsid w:val="00B758D8"/>
    <w:rsid w:val="00B75AF4"/>
    <w:rsid w:val="00B75D46"/>
    <w:rsid w:val="00B75E71"/>
    <w:rsid w:val="00B75EBF"/>
    <w:rsid w:val="00B75F44"/>
    <w:rsid w:val="00B75F6F"/>
    <w:rsid w:val="00B76215"/>
    <w:rsid w:val="00B76240"/>
    <w:rsid w:val="00B76354"/>
    <w:rsid w:val="00B76625"/>
    <w:rsid w:val="00B76699"/>
    <w:rsid w:val="00B76AAE"/>
    <w:rsid w:val="00B76BEA"/>
    <w:rsid w:val="00B76CBF"/>
    <w:rsid w:val="00B76D0F"/>
    <w:rsid w:val="00B7715F"/>
    <w:rsid w:val="00B7762B"/>
    <w:rsid w:val="00B77802"/>
    <w:rsid w:val="00B779E2"/>
    <w:rsid w:val="00B77AC5"/>
    <w:rsid w:val="00B77CD0"/>
    <w:rsid w:val="00B77FD4"/>
    <w:rsid w:val="00B80584"/>
    <w:rsid w:val="00B80AC6"/>
    <w:rsid w:val="00B80CF1"/>
    <w:rsid w:val="00B81150"/>
    <w:rsid w:val="00B813E9"/>
    <w:rsid w:val="00B81437"/>
    <w:rsid w:val="00B81573"/>
    <w:rsid w:val="00B817A8"/>
    <w:rsid w:val="00B81F15"/>
    <w:rsid w:val="00B820A7"/>
    <w:rsid w:val="00B822E7"/>
    <w:rsid w:val="00B82448"/>
    <w:rsid w:val="00B82956"/>
    <w:rsid w:val="00B829DF"/>
    <w:rsid w:val="00B83338"/>
    <w:rsid w:val="00B83414"/>
    <w:rsid w:val="00B8386A"/>
    <w:rsid w:val="00B83915"/>
    <w:rsid w:val="00B83E59"/>
    <w:rsid w:val="00B83F97"/>
    <w:rsid w:val="00B83FDB"/>
    <w:rsid w:val="00B84554"/>
    <w:rsid w:val="00B8458A"/>
    <w:rsid w:val="00B84704"/>
    <w:rsid w:val="00B84781"/>
    <w:rsid w:val="00B849E4"/>
    <w:rsid w:val="00B84BBB"/>
    <w:rsid w:val="00B84D46"/>
    <w:rsid w:val="00B84DDA"/>
    <w:rsid w:val="00B84E50"/>
    <w:rsid w:val="00B853BF"/>
    <w:rsid w:val="00B853D3"/>
    <w:rsid w:val="00B854E4"/>
    <w:rsid w:val="00B85A5F"/>
    <w:rsid w:val="00B85BAD"/>
    <w:rsid w:val="00B866ED"/>
    <w:rsid w:val="00B86753"/>
    <w:rsid w:val="00B8686E"/>
    <w:rsid w:val="00B86CB9"/>
    <w:rsid w:val="00B86DA9"/>
    <w:rsid w:val="00B87B73"/>
    <w:rsid w:val="00B87BE5"/>
    <w:rsid w:val="00B9032B"/>
    <w:rsid w:val="00B908D3"/>
    <w:rsid w:val="00B90D77"/>
    <w:rsid w:val="00B90E3E"/>
    <w:rsid w:val="00B9142D"/>
    <w:rsid w:val="00B9142E"/>
    <w:rsid w:val="00B91606"/>
    <w:rsid w:val="00B91EF4"/>
    <w:rsid w:val="00B9277F"/>
    <w:rsid w:val="00B92C8A"/>
    <w:rsid w:val="00B92D56"/>
    <w:rsid w:val="00B93302"/>
    <w:rsid w:val="00B933C5"/>
    <w:rsid w:val="00B934A5"/>
    <w:rsid w:val="00B93813"/>
    <w:rsid w:val="00B9384B"/>
    <w:rsid w:val="00B93B88"/>
    <w:rsid w:val="00B93C52"/>
    <w:rsid w:val="00B93D32"/>
    <w:rsid w:val="00B942DE"/>
    <w:rsid w:val="00B94454"/>
    <w:rsid w:val="00B947A0"/>
    <w:rsid w:val="00B949ED"/>
    <w:rsid w:val="00B94AC4"/>
    <w:rsid w:val="00B94AF3"/>
    <w:rsid w:val="00B94BA2"/>
    <w:rsid w:val="00B94E7F"/>
    <w:rsid w:val="00B94F91"/>
    <w:rsid w:val="00B951E1"/>
    <w:rsid w:val="00B9525F"/>
    <w:rsid w:val="00B958D5"/>
    <w:rsid w:val="00B95A2B"/>
    <w:rsid w:val="00B95B7D"/>
    <w:rsid w:val="00B95E17"/>
    <w:rsid w:val="00B95F36"/>
    <w:rsid w:val="00B96289"/>
    <w:rsid w:val="00B967D7"/>
    <w:rsid w:val="00B96BAA"/>
    <w:rsid w:val="00B972ED"/>
    <w:rsid w:val="00B9764A"/>
    <w:rsid w:val="00B97CFB"/>
    <w:rsid w:val="00B97F5B"/>
    <w:rsid w:val="00BA00C5"/>
    <w:rsid w:val="00BA029A"/>
    <w:rsid w:val="00BA07D8"/>
    <w:rsid w:val="00BA0B2C"/>
    <w:rsid w:val="00BA0C22"/>
    <w:rsid w:val="00BA0F05"/>
    <w:rsid w:val="00BA1171"/>
    <w:rsid w:val="00BA1239"/>
    <w:rsid w:val="00BA1534"/>
    <w:rsid w:val="00BA1561"/>
    <w:rsid w:val="00BA1929"/>
    <w:rsid w:val="00BA1AB2"/>
    <w:rsid w:val="00BA1D67"/>
    <w:rsid w:val="00BA1EF6"/>
    <w:rsid w:val="00BA2439"/>
    <w:rsid w:val="00BA248A"/>
    <w:rsid w:val="00BA25F5"/>
    <w:rsid w:val="00BA2A8A"/>
    <w:rsid w:val="00BA2BFF"/>
    <w:rsid w:val="00BA2CCA"/>
    <w:rsid w:val="00BA2E14"/>
    <w:rsid w:val="00BA2EDA"/>
    <w:rsid w:val="00BA3281"/>
    <w:rsid w:val="00BA3379"/>
    <w:rsid w:val="00BA34AA"/>
    <w:rsid w:val="00BA3631"/>
    <w:rsid w:val="00BA38B0"/>
    <w:rsid w:val="00BA3ADF"/>
    <w:rsid w:val="00BA3CA2"/>
    <w:rsid w:val="00BA3DCB"/>
    <w:rsid w:val="00BA435F"/>
    <w:rsid w:val="00BA4884"/>
    <w:rsid w:val="00BA4D22"/>
    <w:rsid w:val="00BA4EA5"/>
    <w:rsid w:val="00BA50F8"/>
    <w:rsid w:val="00BA512D"/>
    <w:rsid w:val="00BA52A8"/>
    <w:rsid w:val="00BA5305"/>
    <w:rsid w:val="00BA540B"/>
    <w:rsid w:val="00BA5444"/>
    <w:rsid w:val="00BA5531"/>
    <w:rsid w:val="00BA587A"/>
    <w:rsid w:val="00BA5A74"/>
    <w:rsid w:val="00BA5A91"/>
    <w:rsid w:val="00BA5B32"/>
    <w:rsid w:val="00BA5CB2"/>
    <w:rsid w:val="00BA5CF8"/>
    <w:rsid w:val="00BA5F19"/>
    <w:rsid w:val="00BA6287"/>
    <w:rsid w:val="00BA6304"/>
    <w:rsid w:val="00BA68C8"/>
    <w:rsid w:val="00BA68CC"/>
    <w:rsid w:val="00BA69BB"/>
    <w:rsid w:val="00BA6B44"/>
    <w:rsid w:val="00BA6E62"/>
    <w:rsid w:val="00BA6F2E"/>
    <w:rsid w:val="00BA6F8D"/>
    <w:rsid w:val="00BA7148"/>
    <w:rsid w:val="00BA7164"/>
    <w:rsid w:val="00BA736F"/>
    <w:rsid w:val="00BA75EB"/>
    <w:rsid w:val="00BA75FF"/>
    <w:rsid w:val="00BA765B"/>
    <w:rsid w:val="00BA7813"/>
    <w:rsid w:val="00BB0055"/>
    <w:rsid w:val="00BB00D6"/>
    <w:rsid w:val="00BB01B5"/>
    <w:rsid w:val="00BB0253"/>
    <w:rsid w:val="00BB0891"/>
    <w:rsid w:val="00BB0C92"/>
    <w:rsid w:val="00BB132B"/>
    <w:rsid w:val="00BB146F"/>
    <w:rsid w:val="00BB1616"/>
    <w:rsid w:val="00BB17D5"/>
    <w:rsid w:val="00BB1B67"/>
    <w:rsid w:val="00BB2236"/>
    <w:rsid w:val="00BB23C8"/>
    <w:rsid w:val="00BB24C1"/>
    <w:rsid w:val="00BB2721"/>
    <w:rsid w:val="00BB2F02"/>
    <w:rsid w:val="00BB2FA2"/>
    <w:rsid w:val="00BB307F"/>
    <w:rsid w:val="00BB3107"/>
    <w:rsid w:val="00BB334D"/>
    <w:rsid w:val="00BB33D9"/>
    <w:rsid w:val="00BB3612"/>
    <w:rsid w:val="00BB3BF0"/>
    <w:rsid w:val="00BB3C3A"/>
    <w:rsid w:val="00BB3E09"/>
    <w:rsid w:val="00BB4077"/>
    <w:rsid w:val="00BB4226"/>
    <w:rsid w:val="00BB4278"/>
    <w:rsid w:val="00BB42D5"/>
    <w:rsid w:val="00BB45F1"/>
    <w:rsid w:val="00BB48AB"/>
    <w:rsid w:val="00BB4C4A"/>
    <w:rsid w:val="00BB4DE8"/>
    <w:rsid w:val="00BB5047"/>
    <w:rsid w:val="00BB5140"/>
    <w:rsid w:val="00BB53CC"/>
    <w:rsid w:val="00BB5453"/>
    <w:rsid w:val="00BB5544"/>
    <w:rsid w:val="00BB57E9"/>
    <w:rsid w:val="00BB58B3"/>
    <w:rsid w:val="00BB5B75"/>
    <w:rsid w:val="00BB5DCB"/>
    <w:rsid w:val="00BB5F98"/>
    <w:rsid w:val="00BB638B"/>
    <w:rsid w:val="00BB6542"/>
    <w:rsid w:val="00BB6E31"/>
    <w:rsid w:val="00BB6F8F"/>
    <w:rsid w:val="00BB6FF8"/>
    <w:rsid w:val="00BB7211"/>
    <w:rsid w:val="00BB7229"/>
    <w:rsid w:val="00BB73D1"/>
    <w:rsid w:val="00BB73FE"/>
    <w:rsid w:val="00BB741A"/>
    <w:rsid w:val="00BB754C"/>
    <w:rsid w:val="00BB75AF"/>
    <w:rsid w:val="00BB77A5"/>
    <w:rsid w:val="00BB7829"/>
    <w:rsid w:val="00BB790E"/>
    <w:rsid w:val="00BB7A72"/>
    <w:rsid w:val="00BB7BF0"/>
    <w:rsid w:val="00BB7EC3"/>
    <w:rsid w:val="00BC0496"/>
    <w:rsid w:val="00BC051B"/>
    <w:rsid w:val="00BC0667"/>
    <w:rsid w:val="00BC07E2"/>
    <w:rsid w:val="00BC08C6"/>
    <w:rsid w:val="00BC0A0A"/>
    <w:rsid w:val="00BC0CB0"/>
    <w:rsid w:val="00BC0D29"/>
    <w:rsid w:val="00BC0D4E"/>
    <w:rsid w:val="00BC12D9"/>
    <w:rsid w:val="00BC1321"/>
    <w:rsid w:val="00BC134C"/>
    <w:rsid w:val="00BC139D"/>
    <w:rsid w:val="00BC1588"/>
    <w:rsid w:val="00BC16E8"/>
    <w:rsid w:val="00BC19CB"/>
    <w:rsid w:val="00BC1F25"/>
    <w:rsid w:val="00BC23A8"/>
    <w:rsid w:val="00BC2C0C"/>
    <w:rsid w:val="00BC2CE9"/>
    <w:rsid w:val="00BC3444"/>
    <w:rsid w:val="00BC3A1C"/>
    <w:rsid w:val="00BC3D29"/>
    <w:rsid w:val="00BC44C2"/>
    <w:rsid w:val="00BC471C"/>
    <w:rsid w:val="00BC4ADD"/>
    <w:rsid w:val="00BC4D84"/>
    <w:rsid w:val="00BC4F52"/>
    <w:rsid w:val="00BC4F68"/>
    <w:rsid w:val="00BC50C4"/>
    <w:rsid w:val="00BC52A2"/>
    <w:rsid w:val="00BC54AF"/>
    <w:rsid w:val="00BC5C0C"/>
    <w:rsid w:val="00BC5D07"/>
    <w:rsid w:val="00BC5E8A"/>
    <w:rsid w:val="00BC5F6B"/>
    <w:rsid w:val="00BC6387"/>
    <w:rsid w:val="00BC64D3"/>
    <w:rsid w:val="00BC6536"/>
    <w:rsid w:val="00BC6BFA"/>
    <w:rsid w:val="00BC6C88"/>
    <w:rsid w:val="00BC713B"/>
    <w:rsid w:val="00BC71B6"/>
    <w:rsid w:val="00BC758A"/>
    <w:rsid w:val="00BC792A"/>
    <w:rsid w:val="00BC7BDC"/>
    <w:rsid w:val="00BC7DCE"/>
    <w:rsid w:val="00BC7F0B"/>
    <w:rsid w:val="00BD0039"/>
    <w:rsid w:val="00BD030F"/>
    <w:rsid w:val="00BD0434"/>
    <w:rsid w:val="00BD04D3"/>
    <w:rsid w:val="00BD075C"/>
    <w:rsid w:val="00BD0C0A"/>
    <w:rsid w:val="00BD0DBB"/>
    <w:rsid w:val="00BD0E30"/>
    <w:rsid w:val="00BD1034"/>
    <w:rsid w:val="00BD10F6"/>
    <w:rsid w:val="00BD15D4"/>
    <w:rsid w:val="00BD15D9"/>
    <w:rsid w:val="00BD178B"/>
    <w:rsid w:val="00BD1B17"/>
    <w:rsid w:val="00BD1B3C"/>
    <w:rsid w:val="00BD1B97"/>
    <w:rsid w:val="00BD1C09"/>
    <w:rsid w:val="00BD2101"/>
    <w:rsid w:val="00BD2255"/>
    <w:rsid w:val="00BD3434"/>
    <w:rsid w:val="00BD37C3"/>
    <w:rsid w:val="00BD38B2"/>
    <w:rsid w:val="00BD3A37"/>
    <w:rsid w:val="00BD3ACE"/>
    <w:rsid w:val="00BD3B79"/>
    <w:rsid w:val="00BD3D3F"/>
    <w:rsid w:val="00BD405C"/>
    <w:rsid w:val="00BD4154"/>
    <w:rsid w:val="00BD465C"/>
    <w:rsid w:val="00BD4770"/>
    <w:rsid w:val="00BD4F3E"/>
    <w:rsid w:val="00BD4FBB"/>
    <w:rsid w:val="00BD561B"/>
    <w:rsid w:val="00BD5B30"/>
    <w:rsid w:val="00BD5C49"/>
    <w:rsid w:val="00BD5CB2"/>
    <w:rsid w:val="00BD5F41"/>
    <w:rsid w:val="00BD6076"/>
    <w:rsid w:val="00BD6161"/>
    <w:rsid w:val="00BD6323"/>
    <w:rsid w:val="00BD63AB"/>
    <w:rsid w:val="00BD66E9"/>
    <w:rsid w:val="00BD67EA"/>
    <w:rsid w:val="00BD6A1C"/>
    <w:rsid w:val="00BD71C7"/>
    <w:rsid w:val="00BD72CB"/>
    <w:rsid w:val="00BD74E3"/>
    <w:rsid w:val="00BD76ED"/>
    <w:rsid w:val="00BD78C9"/>
    <w:rsid w:val="00BD7B1A"/>
    <w:rsid w:val="00BD7EBE"/>
    <w:rsid w:val="00BE0344"/>
    <w:rsid w:val="00BE09DA"/>
    <w:rsid w:val="00BE0A92"/>
    <w:rsid w:val="00BE132E"/>
    <w:rsid w:val="00BE1573"/>
    <w:rsid w:val="00BE15CE"/>
    <w:rsid w:val="00BE1647"/>
    <w:rsid w:val="00BE165E"/>
    <w:rsid w:val="00BE1996"/>
    <w:rsid w:val="00BE1A3B"/>
    <w:rsid w:val="00BE1B7D"/>
    <w:rsid w:val="00BE1E1A"/>
    <w:rsid w:val="00BE1E6B"/>
    <w:rsid w:val="00BE1F9E"/>
    <w:rsid w:val="00BE2072"/>
    <w:rsid w:val="00BE2214"/>
    <w:rsid w:val="00BE24B5"/>
    <w:rsid w:val="00BE2AE2"/>
    <w:rsid w:val="00BE2BD0"/>
    <w:rsid w:val="00BE3044"/>
    <w:rsid w:val="00BE30EA"/>
    <w:rsid w:val="00BE3142"/>
    <w:rsid w:val="00BE33EF"/>
    <w:rsid w:val="00BE3447"/>
    <w:rsid w:val="00BE3664"/>
    <w:rsid w:val="00BE36E4"/>
    <w:rsid w:val="00BE37CB"/>
    <w:rsid w:val="00BE3A3B"/>
    <w:rsid w:val="00BE3C31"/>
    <w:rsid w:val="00BE3CFC"/>
    <w:rsid w:val="00BE487E"/>
    <w:rsid w:val="00BE4D1F"/>
    <w:rsid w:val="00BE559D"/>
    <w:rsid w:val="00BE578A"/>
    <w:rsid w:val="00BE5881"/>
    <w:rsid w:val="00BE5AF1"/>
    <w:rsid w:val="00BE5BF2"/>
    <w:rsid w:val="00BE5E52"/>
    <w:rsid w:val="00BE63FE"/>
    <w:rsid w:val="00BE6830"/>
    <w:rsid w:val="00BE6849"/>
    <w:rsid w:val="00BE695F"/>
    <w:rsid w:val="00BE6972"/>
    <w:rsid w:val="00BE6974"/>
    <w:rsid w:val="00BE6CB9"/>
    <w:rsid w:val="00BE6DC7"/>
    <w:rsid w:val="00BE6E4B"/>
    <w:rsid w:val="00BE70F4"/>
    <w:rsid w:val="00BE7440"/>
    <w:rsid w:val="00BE7BC7"/>
    <w:rsid w:val="00BE7F11"/>
    <w:rsid w:val="00BF0527"/>
    <w:rsid w:val="00BF08FB"/>
    <w:rsid w:val="00BF0A2C"/>
    <w:rsid w:val="00BF12A0"/>
    <w:rsid w:val="00BF12D8"/>
    <w:rsid w:val="00BF1450"/>
    <w:rsid w:val="00BF145D"/>
    <w:rsid w:val="00BF180E"/>
    <w:rsid w:val="00BF1928"/>
    <w:rsid w:val="00BF1C1B"/>
    <w:rsid w:val="00BF2582"/>
    <w:rsid w:val="00BF2591"/>
    <w:rsid w:val="00BF2664"/>
    <w:rsid w:val="00BF28D3"/>
    <w:rsid w:val="00BF2A68"/>
    <w:rsid w:val="00BF2B15"/>
    <w:rsid w:val="00BF2C14"/>
    <w:rsid w:val="00BF2E8A"/>
    <w:rsid w:val="00BF2E8D"/>
    <w:rsid w:val="00BF2FFD"/>
    <w:rsid w:val="00BF30A6"/>
    <w:rsid w:val="00BF3765"/>
    <w:rsid w:val="00BF38A8"/>
    <w:rsid w:val="00BF38CA"/>
    <w:rsid w:val="00BF397C"/>
    <w:rsid w:val="00BF3D15"/>
    <w:rsid w:val="00BF3D19"/>
    <w:rsid w:val="00BF3D52"/>
    <w:rsid w:val="00BF3E06"/>
    <w:rsid w:val="00BF44B4"/>
    <w:rsid w:val="00BF48DB"/>
    <w:rsid w:val="00BF4B64"/>
    <w:rsid w:val="00BF4C9F"/>
    <w:rsid w:val="00BF4DBB"/>
    <w:rsid w:val="00BF4E70"/>
    <w:rsid w:val="00BF516F"/>
    <w:rsid w:val="00BF51AB"/>
    <w:rsid w:val="00BF5491"/>
    <w:rsid w:val="00BF550C"/>
    <w:rsid w:val="00BF5582"/>
    <w:rsid w:val="00BF580A"/>
    <w:rsid w:val="00BF58F0"/>
    <w:rsid w:val="00BF5C60"/>
    <w:rsid w:val="00BF5ED0"/>
    <w:rsid w:val="00BF6218"/>
    <w:rsid w:val="00BF6952"/>
    <w:rsid w:val="00BF6D0D"/>
    <w:rsid w:val="00BF7095"/>
    <w:rsid w:val="00BF72BE"/>
    <w:rsid w:val="00BF7413"/>
    <w:rsid w:val="00BF7488"/>
    <w:rsid w:val="00BF77FF"/>
    <w:rsid w:val="00BF7B60"/>
    <w:rsid w:val="00BF7D1F"/>
    <w:rsid w:val="00BF7DB3"/>
    <w:rsid w:val="00BF7DCE"/>
    <w:rsid w:val="00BF7F55"/>
    <w:rsid w:val="00BF7F5C"/>
    <w:rsid w:val="00C001AB"/>
    <w:rsid w:val="00C00BCC"/>
    <w:rsid w:val="00C01815"/>
    <w:rsid w:val="00C0188B"/>
    <w:rsid w:val="00C018A3"/>
    <w:rsid w:val="00C01B1B"/>
    <w:rsid w:val="00C01C81"/>
    <w:rsid w:val="00C01F32"/>
    <w:rsid w:val="00C020B5"/>
    <w:rsid w:val="00C02516"/>
    <w:rsid w:val="00C025A2"/>
    <w:rsid w:val="00C02802"/>
    <w:rsid w:val="00C02A65"/>
    <w:rsid w:val="00C02ADD"/>
    <w:rsid w:val="00C02EDB"/>
    <w:rsid w:val="00C031CE"/>
    <w:rsid w:val="00C03215"/>
    <w:rsid w:val="00C0361F"/>
    <w:rsid w:val="00C0379E"/>
    <w:rsid w:val="00C0391F"/>
    <w:rsid w:val="00C03D4D"/>
    <w:rsid w:val="00C03F44"/>
    <w:rsid w:val="00C04165"/>
    <w:rsid w:val="00C0422F"/>
    <w:rsid w:val="00C042EC"/>
    <w:rsid w:val="00C04334"/>
    <w:rsid w:val="00C04543"/>
    <w:rsid w:val="00C04C0C"/>
    <w:rsid w:val="00C05049"/>
    <w:rsid w:val="00C050C6"/>
    <w:rsid w:val="00C0527E"/>
    <w:rsid w:val="00C0549A"/>
    <w:rsid w:val="00C054CC"/>
    <w:rsid w:val="00C06072"/>
    <w:rsid w:val="00C06112"/>
    <w:rsid w:val="00C06234"/>
    <w:rsid w:val="00C06544"/>
    <w:rsid w:val="00C065EB"/>
    <w:rsid w:val="00C070B3"/>
    <w:rsid w:val="00C0710B"/>
    <w:rsid w:val="00C07229"/>
    <w:rsid w:val="00C075BF"/>
    <w:rsid w:val="00C0785B"/>
    <w:rsid w:val="00C07865"/>
    <w:rsid w:val="00C07A56"/>
    <w:rsid w:val="00C101B7"/>
    <w:rsid w:val="00C103B3"/>
    <w:rsid w:val="00C1095D"/>
    <w:rsid w:val="00C10BE5"/>
    <w:rsid w:val="00C10C36"/>
    <w:rsid w:val="00C10CBF"/>
    <w:rsid w:val="00C11007"/>
    <w:rsid w:val="00C1105A"/>
    <w:rsid w:val="00C11220"/>
    <w:rsid w:val="00C117C0"/>
    <w:rsid w:val="00C11854"/>
    <w:rsid w:val="00C118A8"/>
    <w:rsid w:val="00C11D3C"/>
    <w:rsid w:val="00C11EDA"/>
    <w:rsid w:val="00C11F1E"/>
    <w:rsid w:val="00C1283B"/>
    <w:rsid w:val="00C1284B"/>
    <w:rsid w:val="00C12866"/>
    <w:rsid w:val="00C12D39"/>
    <w:rsid w:val="00C12E1B"/>
    <w:rsid w:val="00C12E4B"/>
    <w:rsid w:val="00C134E8"/>
    <w:rsid w:val="00C137B0"/>
    <w:rsid w:val="00C137CC"/>
    <w:rsid w:val="00C1398E"/>
    <w:rsid w:val="00C13A0B"/>
    <w:rsid w:val="00C13FB2"/>
    <w:rsid w:val="00C14503"/>
    <w:rsid w:val="00C1483F"/>
    <w:rsid w:val="00C148D1"/>
    <w:rsid w:val="00C14935"/>
    <w:rsid w:val="00C149C5"/>
    <w:rsid w:val="00C14AEF"/>
    <w:rsid w:val="00C14BF8"/>
    <w:rsid w:val="00C14C41"/>
    <w:rsid w:val="00C14C78"/>
    <w:rsid w:val="00C152CA"/>
    <w:rsid w:val="00C15A8F"/>
    <w:rsid w:val="00C15B88"/>
    <w:rsid w:val="00C15E02"/>
    <w:rsid w:val="00C15E0A"/>
    <w:rsid w:val="00C15E63"/>
    <w:rsid w:val="00C16491"/>
    <w:rsid w:val="00C16510"/>
    <w:rsid w:val="00C16909"/>
    <w:rsid w:val="00C16B1F"/>
    <w:rsid w:val="00C16CA8"/>
    <w:rsid w:val="00C16D8D"/>
    <w:rsid w:val="00C16E53"/>
    <w:rsid w:val="00C171FF"/>
    <w:rsid w:val="00C17455"/>
    <w:rsid w:val="00C17593"/>
    <w:rsid w:val="00C1761E"/>
    <w:rsid w:val="00C1792E"/>
    <w:rsid w:val="00C17B13"/>
    <w:rsid w:val="00C17E11"/>
    <w:rsid w:val="00C202BD"/>
    <w:rsid w:val="00C20351"/>
    <w:rsid w:val="00C20446"/>
    <w:rsid w:val="00C204B5"/>
    <w:rsid w:val="00C20809"/>
    <w:rsid w:val="00C20BB4"/>
    <w:rsid w:val="00C2103F"/>
    <w:rsid w:val="00C213A1"/>
    <w:rsid w:val="00C214DD"/>
    <w:rsid w:val="00C21847"/>
    <w:rsid w:val="00C219B9"/>
    <w:rsid w:val="00C21EE4"/>
    <w:rsid w:val="00C221C5"/>
    <w:rsid w:val="00C221CA"/>
    <w:rsid w:val="00C221E1"/>
    <w:rsid w:val="00C226F3"/>
    <w:rsid w:val="00C2297A"/>
    <w:rsid w:val="00C22A5C"/>
    <w:rsid w:val="00C22ADE"/>
    <w:rsid w:val="00C22D94"/>
    <w:rsid w:val="00C22F76"/>
    <w:rsid w:val="00C233F7"/>
    <w:rsid w:val="00C23AD8"/>
    <w:rsid w:val="00C23D4A"/>
    <w:rsid w:val="00C23E07"/>
    <w:rsid w:val="00C23F48"/>
    <w:rsid w:val="00C23FE0"/>
    <w:rsid w:val="00C23FF0"/>
    <w:rsid w:val="00C2425B"/>
    <w:rsid w:val="00C24483"/>
    <w:rsid w:val="00C24746"/>
    <w:rsid w:val="00C24897"/>
    <w:rsid w:val="00C24A06"/>
    <w:rsid w:val="00C24C3D"/>
    <w:rsid w:val="00C24FE1"/>
    <w:rsid w:val="00C253E8"/>
    <w:rsid w:val="00C257F4"/>
    <w:rsid w:val="00C25994"/>
    <w:rsid w:val="00C2657D"/>
    <w:rsid w:val="00C26A7B"/>
    <w:rsid w:val="00C26B45"/>
    <w:rsid w:val="00C26B69"/>
    <w:rsid w:val="00C26DAB"/>
    <w:rsid w:val="00C26E65"/>
    <w:rsid w:val="00C27058"/>
    <w:rsid w:val="00C270AA"/>
    <w:rsid w:val="00C27210"/>
    <w:rsid w:val="00C30054"/>
    <w:rsid w:val="00C30220"/>
    <w:rsid w:val="00C30903"/>
    <w:rsid w:val="00C30A58"/>
    <w:rsid w:val="00C31213"/>
    <w:rsid w:val="00C317E8"/>
    <w:rsid w:val="00C31856"/>
    <w:rsid w:val="00C31F25"/>
    <w:rsid w:val="00C3202D"/>
    <w:rsid w:val="00C32393"/>
    <w:rsid w:val="00C324D8"/>
    <w:rsid w:val="00C32689"/>
    <w:rsid w:val="00C32713"/>
    <w:rsid w:val="00C3279A"/>
    <w:rsid w:val="00C328E0"/>
    <w:rsid w:val="00C32C49"/>
    <w:rsid w:val="00C32CEA"/>
    <w:rsid w:val="00C32E44"/>
    <w:rsid w:val="00C32F15"/>
    <w:rsid w:val="00C335BC"/>
    <w:rsid w:val="00C3364D"/>
    <w:rsid w:val="00C33A3A"/>
    <w:rsid w:val="00C33CBF"/>
    <w:rsid w:val="00C34008"/>
    <w:rsid w:val="00C342E3"/>
    <w:rsid w:val="00C343B1"/>
    <w:rsid w:val="00C34679"/>
    <w:rsid w:val="00C34757"/>
    <w:rsid w:val="00C349DF"/>
    <w:rsid w:val="00C34A9F"/>
    <w:rsid w:val="00C34B60"/>
    <w:rsid w:val="00C34C2C"/>
    <w:rsid w:val="00C35125"/>
    <w:rsid w:val="00C351F7"/>
    <w:rsid w:val="00C35404"/>
    <w:rsid w:val="00C35579"/>
    <w:rsid w:val="00C357E9"/>
    <w:rsid w:val="00C35992"/>
    <w:rsid w:val="00C35C77"/>
    <w:rsid w:val="00C35EEA"/>
    <w:rsid w:val="00C35F29"/>
    <w:rsid w:val="00C3642F"/>
    <w:rsid w:val="00C36578"/>
    <w:rsid w:val="00C36DBC"/>
    <w:rsid w:val="00C36FAD"/>
    <w:rsid w:val="00C37305"/>
    <w:rsid w:val="00C373FA"/>
    <w:rsid w:val="00C377D8"/>
    <w:rsid w:val="00C377E6"/>
    <w:rsid w:val="00C37A5A"/>
    <w:rsid w:val="00C37B04"/>
    <w:rsid w:val="00C37F44"/>
    <w:rsid w:val="00C40461"/>
    <w:rsid w:val="00C40B4F"/>
    <w:rsid w:val="00C411DE"/>
    <w:rsid w:val="00C41311"/>
    <w:rsid w:val="00C41429"/>
    <w:rsid w:val="00C41444"/>
    <w:rsid w:val="00C41849"/>
    <w:rsid w:val="00C42409"/>
    <w:rsid w:val="00C425F8"/>
    <w:rsid w:val="00C425FE"/>
    <w:rsid w:val="00C426F4"/>
    <w:rsid w:val="00C429F1"/>
    <w:rsid w:val="00C42DC2"/>
    <w:rsid w:val="00C430BF"/>
    <w:rsid w:val="00C432BE"/>
    <w:rsid w:val="00C4331D"/>
    <w:rsid w:val="00C43425"/>
    <w:rsid w:val="00C4353D"/>
    <w:rsid w:val="00C43541"/>
    <w:rsid w:val="00C43569"/>
    <w:rsid w:val="00C43698"/>
    <w:rsid w:val="00C43F88"/>
    <w:rsid w:val="00C4472B"/>
    <w:rsid w:val="00C448A8"/>
    <w:rsid w:val="00C44B36"/>
    <w:rsid w:val="00C44D42"/>
    <w:rsid w:val="00C44DEA"/>
    <w:rsid w:val="00C44E17"/>
    <w:rsid w:val="00C44E5A"/>
    <w:rsid w:val="00C450E1"/>
    <w:rsid w:val="00C4527B"/>
    <w:rsid w:val="00C452DF"/>
    <w:rsid w:val="00C45628"/>
    <w:rsid w:val="00C45C8E"/>
    <w:rsid w:val="00C46160"/>
    <w:rsid w:val="00C4655E"/>
    <w:rsid w:val="00C46635"/>
    <w:rsid w:val="00C467AB"/>
    <w:rsid w:val="00C46AA4"/>
    <w:rsid w:val="00C46D46"/>
    <w:rsid w:val="00C46FA8"/>
    <w:rsid w:val="00C47018"/>
    <w:rsid w:val="00C47395"/>
    <w:rsid w:val="00C473F2"/>
    <w:rsid w:val="00C4748E"/>
    <w:rsid w:val="00C47722"/>
    <w:rsid w:val="00C478A5"/>
    <w:rsid w:val="00C47E66"/>
    <w:rsid w:val="00C47E99"/>
    <w:rsid w:val="00C47EF1"/>
    <w:rsid w:val="00C50320"/>
    <w:rsid w:val="00C50379"/>
    <w:rsid w:val="00C50409"/>
    <w:rsid w:val="00C50BB4"/>
    <w:rsid w:val="00C50C80"/>
    <w:rsid w:val="00C50E79"/>
    <w:rsid w:val="00C50F69"/>
    <w:rsid w:val="00C5107C"/>
    <w:rsid w:val="00C51173"/>
    <w:rsid w:val="00C511A0"/>
    <w:rsid w:val="00C51335"/>
    <w:rsid w:val="00C51497"/>
    <w:rsid w:val="00C5191A"/>
    <w:rsid w:val="00C51B08"/>
    <w:rsid w:val="00C51B45"/>
    <w:rsid w:val="00C51C75"/>
    <w:rsid w:val="00C51DC6"/>
    <w:rsid w:val="00C52363"/>
    <w:rsid w:val="00C524F5"/>
    <w:rsid w:val="00C52B71"/>
    <w:rsid w:val="00C52C34"/>
    <w:rsid w:val="00C52FD7"/>
    <w:rsid w:val="00C531F1"/>
    <w:rsid w:val="00C53653"/>
    <w:rsid w:val="00C53A60"/>
    <w:rsid w:val="00C53DC1"/>
    <w:rsid w:val="00C53FDB"/>
    <w:rsid w:val="00C540E4"/>
    <w:rsid w:val="00C5435D"/>
    <w:rsid w:val="00C5437A"/>
    <w:rsid w:val="00C54580"/>
    <w:rsid w:val="00C54667"/>
    <w:rsid w:val="00C546A5"/>
    <w:rsid w:val="00C546B9"/>
    <w:rsid w:val="00C5480C"/>
    <w:rsid w:val="00C54B04"/>
    <w:rsid w:val="00C54B32"/>
    <w:rsid w:val="00C54B6A"/>
    <w:rsid w:val="00C54D37"/>
    <w:rsid w:val="00C54E12"/>
    <w:rsid w:val="00C551C6"/>
    <w:rsid w:val="00C55863"/>
    <w:rsid w:val="00C55F16"/>
    <w:rsid w:val="00C560ED"/>
    <w:rsid w:val="00C56283"/>
    <w:rsid w:val="00C563BA"/>
    <w:rsid w:val="00C56593"/>
    <w:rsid w:val="00C56749"/>
    <w:rsid w:val="00C56968"/>
    <w:rsid w:val="00C56B1A"/>
    <w:rsid w:val="00C56C76"/>
    <w:rsid w:val="00C56CD5"/>
    <w:rsid w:val="00C56F4F"/>
    <w:rsid w:val="00C57157"/>
    <w:rsid w:val="00C576D0"/>
    <w:rsid w:val="00C57888"/>
    <w:rsid w:val="00C579DA"/>
    <w:rsid w:val="00C57C13"/>
    <w:rsid w:val="00C6012B"/>
    <w:rsid w:val="00C6049F"/>
    <w:rsid w:val="00C604C4"/>
    <w:rsid w:val="00C6090F"/>
    <w:rsid w:val="00C60932"/>
    <w:rsid w:val="00C60980"/>
    <w:rsid w:val="00C60BC7"/>
    <w:rsid w:val="00C60DD2"/>
    <w:rsid w:val="00C61164"/>
    <w:rsid w:val="00C61437"/>
    <w:rsid w:val="00C6181C"/>
    <w:rsid w:val="00C61A9B"/>
    <w:rsid w:val="00C61B84"/>
    <w:rsid w:val="00C61CFA"/>
    <w:rsid w:val="00C61D30"/>
    <w:rsid w:val="00C61F81"/>
    <w:rsid w:val="00C6213F"/>
    <w:rsid w:val="00C62304"/>
    <w:rsid w:val="00C62306"/>
    <w:rsid w:val="00C62322"/>
    <w:rsid w:val="00C6244A"/>
    <w:rsid w:val="00C624FC"/>
    <w:rsid w:val="00C62745"/>
    <w:rsid w:val="00C6275E"/>
    <w:rsid w:val="00C6280B"/>
    <w:rsid w:val="00C62B53"/>
    <w:rsid w:val="00C62C87"/>
    <w:rsid w:val="00C62DC8"/>
    <w:rsid w:val="00C62E0B"/>
    <w:rsid w:val="00C62FA2"/>
    <w:rsid w:val="00C62FD9"/>
    <w:rsid w:val="00C63007"/>
    <w:rsid w:val="00C6325D"/>
    <w:rsid w:val="00C634E0"/>
    <w:rsid w:val="00C6375A"/>
    <w:rsid w:val="00C63986"/>
    <w:rsid w:val="00C63A19"/>
    <w:rsid w:val="00C63A84"/>
    <w:rsid w:val="00C63A93"/>
    <w:rsid w:val="00C63AFF"/>
    <w:rsid w:val="00C64167"/>
    <w:rsid w:val="00C6433C"/>
    <w:rsid w:val="00C64448"/>
    <w:rsid w:val="00C64579"/>
    <w:rsid w:val="00C64900"/>
    <w:rsid w:val="00C64CD5"/>
    <w:rsid w:val="00C65296"/>
    <w:rsid w:val="00C65548"/>
    <w:rsid w:val="00C6594A"/>
    <w:rsid w:val="00C65A94"/>
    <w:rsid w:val="00C65AC5"/>
    <w:rsid w:val="00C65D68"/>
    <w:rsid w:val="00C65F69"/>
    <w:rsid w:val="00C66075"/>
    <w:rsid w:val="00C66436"/>
    <w:rsid w:val="00C666AB"/>
    <w:rsid w:val="00C668AD"/>
    <w:rsid w:val="00C668FF"/>
    <w:rsid w:val="00C669AC"/>
    <w:rsid w:val="00C66B2E"/>
    <w:rsid w:val="00C66BFB"/>
    <w:rsid w:val="00C670E0"/>
    <w:rsid w:val="00C670EB"/>
    <w:rsid w:val="00C671BE"/>
    <w:rsid w:val="00C672FE"/>
    <w:rsid w:val="00C67603"/>
    <w:rsid w:val="00C676A2"/>
    <w:rsid w:val="00C70360"/>
    <w:rsid w:val="00C706C8"/>
    <w:rsid w:val="00C70753"/>
    <w:rsid w:val="00C708A6"/>
    <w:rsid w:val="00C709B4"/>
    <w:rsid w:val="00C70AA9"/>
    <w:rsid w:val="00C70DF7"/>
    <w:rsid w:val="00C70E3C"/>
    <w:rsid w:val="00C70FE8"/>
    <w:rsid w:val="00C710E4"/>
    <w:rsid w:val="00C71254"/>
    <w:rsid w:val="00C7170F"/>
    <w:rsid w:val="00C717D0"/>
    <w:rsid w:val="00C71B54"/>
    <w:rsid w:val="00C71C39"/>
    <w:rsid w:val="00C7202A"/>
    <w:rsid w:val="00C7210F"/>
    <w:rsid w:val="00C7217A"/>
    <w:rsid w:val="00C721C5"/>
    <w:rsid w:val="00C7245A"/>
    <w:rsid w:val="00C729B5"/>
    <w:rsid w:val="00C72F1A"/>
    <w:rsid w:val="00C72F5A"/>
    <w:rsid w:val="00C73740"/>
    <w:rsid w:val="00C737BC"/>
    <w:rsid w:val="00C73A6D"/>
    <w:rsid w:val="00C73D9E"/>
    <w:rsid w:val="00C73DCC"/>
    <w:rsid w:val="00C740F9"/>
    <w:rsid w:val="00C7459D"/>
    <w:rsid w:val="00C7461A"/>
    <w:rsid w:val="00C74661"/>
    <w:rsid w:val="00C74663"/>
    <w:rsid w:val="00C74905"/>
    <w:rsid w:val="00C749B3"/>
    <w:rsid w:val="00C753FF"/>
    <w:rsid w:val="00C75402"/>
    <w:rsid w:val="00C75432"/>
    <w:rsid w:val="00C7576C"/>
    <w:rsid w:val="00C7581A"/>
    <w:rsid w:val="00C75853"/>
    <w:rsid w:val="00C75BD5"/>
    <w:rsid w:val="00C75DBE"/>
    <w:rsid w:val="00C76010"/>
    <w:rsid w:val="00C76525"/>
    <w:rsid w:val="00C7667D"/>
    <w:rsid w:val="00C766B3"/>
    <w:rsid w:val="00C76B4F"/>
    <w:rsid w:val="00C76BFD"/>
    <w:rsid w:val="00C76C50"/>
    <w:rsid w:val="00C76C7B"/>
    <w:rsid w:val="00C7782A"/>
    <w:rsid w:val="00C778BD"/>
    <w:rsid w:val="00C77AD4"/>
    <w:rsid w:val="00C77D09"/>
    <w:rsid w:val="00C80000"/>
    <w:rsid w:val="00C8016A"/>
    <w:rsid w:val="00C801F5"/>
    <w:rsid w:val="00C806E5"/>
    <w:rsid w:val="00C8074D"/>
    <w:rsid w:val="00C80806"/>
    <w:rsid w:val="00C809E0"/>
    <w:rsid w:val="00C80C29"/>
    <w:rsid w:val="00C80E0E"/>
    <w:rsid w:val="00C80EB7"/>
    <w:rsid w:val="00C80F7E"/>
    <w:rsid w:val="00C818C7"/>
    <w:rsid w:val="00C81F84"/>
    <w:rsid w:val="00C8212B"/>
    <w:rsid w:val="00C8231A"/>
    <w:rsid w:val="00C8238D"/>
    <w:rsid w:val="00C8265F"/>
    <w:rsid w:val="00C827AE"/>
    <w:rsid w:val="00C829A4"/>
    <w:rsid w:val="00C82AE7"/>
    <w:rsid w:val="00C82CE3"/>
    <w:rsid w:val="00C82FA3"/>
    <w:rsid w:val="00C83454"/>
    <w:rsid w:val="00C834FD"/>
    <w:rsid w:val="00C835D4"/>
    <w:rsid w:val="00C836D2"/>
    <w:rsid w:val="00C837D3"/>
    <w:rsid w:val="00C839C5"/>
    <w:rsid w:val="00C83C42"/>
    <w:rsid w:val="00C83EC8"/>
    <w:rsid w:val="00C83FDD"/>
    <w:rsid w:val="00C84827"/>
    <w:rsid w:val="00C848F9"/>
    <w:rsid w:val="00C84A1A"/>
    <w:rsid w:val="00C84A8C"/>
    <w:rsid w:val="00C84E8B"/>
    <w:rsid w:val="00C84EC5"/>
    <w:rsid w:val="00C85569"/>
    <w:rsid w:val="00C85680"/>
    <w:rsid w:val="00C8572F"/>
    <w:rsid w:val="00C85765"/>
    <w:rsid w:val="00C858B7"/>
    <w:rsid w:val="00C85AC9"/>
    <w:rsid w:val="00C85B18"/>
    <w:rsid w:val="00C85BB8"/>
    <w:rsid w:val="00C85CC4"/>
    <w:rsid w:val="00C86090"/>
    <w:rsid w:val="00C86199"/>
    <w:rsid w:val="00C864F1"/>
    <w:rsid w:val="00C865E1"/>
    <w:rsid w:val="00C868E0"/>
    <w:rsid w:val="00C86929"/>
    <w:rsid w:val="00C86B54"/>
    <w:rsid w:val="00C86CE7"/>
    <w:rsid w:val="00C871C4"/>
    <w:rsid w:val="00C8743D"/>
    <w:rsid w:val="00C87CC3"/>
    <w:rsid w:val="00C90086"/>
    <w:rsid w:val="00C90090"/>
    <w:rsid w:val="00C901A9"/>
    <w:rsid w:val="00C90275"/>
    <w:rsid w:val="00C9050D"/>
    <w:rsid w:val="00C9055D"/>
    <w:rsid w:val="00C90617"/>
    <w:rsid w:val="00C90623"/>
    <w:rsid w:val="00C908CF"/>
    <w:rsid w:val="00C908DD"/>
    <w:rsid w:val="00C90A1C"/>
    <w:rsid w:val="00C90ADC"/>
    <w:rsid w:val="00C90BE5"/>
    <w:rsid w:val="00C90E34"/>
    <w:rsid w:val="00C918AE"/>
    <w:rsid w:val="00C91D65"/>
    <w:rsid w:val="00C92271"/>
    <w:rsid w:val="00C9263C"/>
    <w:rsid w:val="00C92711"/>
    <w:rsid w:val="00C92856"/>
    <w:rsid w:val="00C92993"/>
    <w:rsid w:val="00C92FFD"/>
    <w:rsid w:val="00C931DA"/>
    <w:rsid w:val="00C933E0"/>
    <w:rsid w:val="00C938C1"/>
    <w:rsid w:val="00C939F2"/>
    <w:rsid w:val="00C94058"/>
    <w:rsid w:val="00C94078"/>
    <w:rsid w:val="00C941E0"/>
    <w:rsid w:val="00C9456F"/>
    <w:rsid w:val="00C94645"/>
    <w:rsid w:val="00C94D51"/>
    <w:rsid w:val="00C94DF6"/>
    <w:rsid w:val="00C955E4"/>
    <w:rsid w:val="00C9572E"/>
    <w:rsid w:val="00C957A8"/>
    <w:rsid w:val="00C95A54"/>
    <w:rsid w:val="00C95B1C"/>
    <w:rsid w:val="00C95BBD"/>
    <w:rsid w:val="00C95C70"/>
    <w:rsid w:val="00C95C71"/>
    <w:rsid w:val="00C95D4C"/>
    <w:rsid w:val="00C9690B"/>
    <w:rsid w:val="00C97233"/>
    <w:rsid w:val="00C972E7"/>
    <w:rsid w:val="00C973A1"/>
    <w:rsid w:val="00C97513"/>
    <w:rsid w:val="00C9774E"/>
    <w:rsid w:val="00C9793A"/>
    <w:rsid w:val="00C97E62"/>
    <w:rsid w:val="00CA020D"/>
    <w:rsid w:val="00CA07E8"/>
    <w:rsid w:val="00CA0898"/>
    <w:rsid w:val="00CA116D"/>
    <w:rsid w:val="00CA14A4"/>
    <w:rsid w:val="00CA1578"/>
    <w:rsid w:val="00CA1707"/>
    <w:rsid w:val="00CA17B3"/>
    <w:rsid w:val="00CA1A8B"/>
    <w:rsid w:val="00CA1E25"/>
    <w:rsid w:val="00CA22E7"/>
    <w:rsid w:val="00CA25F7"/>
    <w:rsid w:val="00CA2978"/>
    <w:rsid w:val="00CA2A16"/>
    <w:rsid w:val="00CA3486"/>
    <w:rsid w:val="00CA35CE"/>
    <w:rsid w:val="00CA38AD"/>
    <w:rsid w:val="00CA3ABF"/>
    <w:rsid w:val="00CA3EF9"/>
    <w:rsid w:val="00CA3F36"/>
    <w:rsid w:val="00CA409E"/>
    <w:rsid w:val="00CA418F"/>
    <w:rsid w:val="00CA4232"/>
    <w:rsid w:val="00CA4289"/>
    <w:rsid w:val="00CA45D3"/>
    <w:rsid w:val="00CA461C"/>
    <w:rsid w:val="00CA4803"/>
    <w:rsid w:val="00CA53FA"/>
    <w:rsid w:val="00CA5987"/>
    <w:rsid w:val="00CA5ADE"/>
    <w:rsid w:val="00CA5C26"/>
    <w:rsid w:val="00CA5FA4"/>
    <w:rsid w:val="00CA604F"/>
    <w:rsid w:val="00CA6506"/>
    <w:rsid w:val="00CA660F"/>
    <w:rsid w:val="00CA67F9"/>
    <w:rsid w:val="00CA6999"/>
    <w:rsid w:val="00CA6C69"/>
    <w:rsid w:val="00CA7ADD"/>
    <w:rsid w:val="00CA7B92"/>
    <w:rsid w:val="00CA7EBA"/>
    <w:rsid w:val="00CA7F5B"/>
    <w:rsid w:val="00CB0071"/>
    <w:rsid w:val="00CB0585"/>
    <w:rsid w:val="00CB0A1E"/>
    <w:rsid w:val="00CB0B68"/>
    <w:rsid w:val="00CB0BB2"/>
    <w:rsid w:val="00CB0C95"/>
    <w:rsid w:val="00CB0DB0"/>
    <w:rsid w:val="00CB0F81"/>
    <w:rsid w:val="00CB1055"/>
    <w:rsid w:val="00CB1128"/>
    <w:rsid w:val="00CB13F2"/>
    <w:rsid w:val="00CB193D"/>
    <w:rsid w:val="00CB1CD6"/>
    <w:rsid w:val="00CB2329"/>
    <w:rsid w:val="00CB250C"/>
    <w:rsid w:val="00CB2587"/>
    <w:rsid w:val="00CB28F8"/>
    <w:rsid w:val="00CB2CBA"/>
    <w:rsid w:val="00CB2E05"/>
    <w:rsid w:val="00CB2F29"/>
    <w:rsid w:val="00CB2F5B"/>
    <w:rsid w:val="00CB33F6"/>
    <w:rsid w:val="00CB3552"/>
    <w:rsid w:val="00CB35B4"/>
    <w:rsid w:val="00CB3650"/>
    <w:rsid w:val="00CB36D5"/>
    <w:rsid w:val="00CB3BF5"/>
    <w:rsid w:val="00CB3C29"/>
    <w:rsid w:val="00CB3CA9"/>
    <w:rsid w:val="00CB44AF"/>
    <w:rsid w:val="00CB4578"/>
    <w:rsid w:val="00CB4CBC"/>
    <w:rsid w:val="00CB4CC5"/>
    <w:rsid w:val="00CB4E84"/>
    <w:rsid w:val="00CB5040"/>
    <w:rsid w:val="00CB5077"/>
    <w:rsid w:val="00CB51A6"/>
    <w:rsid w:val="00CB574F"/>
    <w:rsid w:val="00CB5866"/>
    <w:rsid w:val="00CB5B22"/>
    <w:rsid w:val="00CB5BC0"/>
    <w:rsid w:val="00CB626B"/>
    <w:rsid w:val="00CB633B"/>
    <w:rsid w:val="00CB636A"/>
    <w:rsid w:val="00CB6400"/>
    <w:rsid w:val="00CB64D0"/>
    <w:rsid w:val="00CB68EE"/>
    <w:rsid w:val="00CB719A"/>
    <w:rsid w:val="00CB735A"/>
    <w:rsid w:val="00CB7574"/>
    <w:rsid w:val="00CB7AEB"/>
    <w:rsid w:val="00CB7D1A"/>
    <w:rsid w:val="00CB7D2C"/>
    <w:rsid w:val="00CC0339"/>
    <w:rsid w:val="00CC0431"/>
    <w:rsid w:val="00CC07B3"/>
    <w:rsid w:val="00CC07F3"/>
    <w:rsid w:val="00CC094C"/>
    <w:rsid w:val="00CC0C52"/>
    <w:rsid w:val="00CC0D2F"/>
    <w:rsid w:val="00CC0E93"/>
    <w:rsid w:val="00CC0FBC"/>
    <w:rsid w:val="00CC1021"/>
    <w:rsid w:val="00CC1062"/>
    <w:rsid w:val="00CC11AE"/>
    <w:rsid w:val="00CC11F9"/>
    <w:rsid w:val="00CC1813"/>
    <w:rsid w:val="00CC1BFD"/>
    <w:rsid w:val="00CC1EAC"/>
    <w:rsid w:val="00CC1EAD"/>
    <w:rsid w:val="00CC1F9C"/>
    <w:rsid w:val="00CC21A3"/>
    <w:rsid w:val="00CC21F6"/>
    <w:rsid w:val="00CC2351"/>
    <w:rsid w:val="00CC2367"/>
    <w:rsid w:val="00CC242F"/>
    <w:rsid w:val="00CC2500"/>
    <w:rsid w:val="00CC268E"/>
    <w:rsid w:val="00CC26AC"/>
    <w:rsid w:val="00CC2732"/>
    <w:rsid w:val="00CC2B04"/>
    <w:rsid w:val="00CC372F"/>
    <w:rsid w:val="00CC38E1"/>
    <w:rsid w:val="00CC3BF5"/>
    <w:rsid w:val="00CC3C8E"/>
    <w:rsid w:val="00CC40F8"/>
    <w:rsid w:val="00CC42E2"/>
    <w:rsid w:val="00CC4401"/>
    <w:rsid w:val="00CC44D5"/>
    <w:rsid w:val="00CC454C"/>
    <w:rsid w:val="00CC4613"/>
    <w:rsid w:val="00CC463D"/>
    <w:rsid w:val="00CC4D4E"/>
    <w:rsid w:val="00CC4DA4"/>
    <w:rsid w:val="00CC4E4B"/>
    <w:rsid w:val="00CC515B"/>
    <w:rsid w:val="00CC549F"/>
    <w:rsid w:val="00CC5CE0"/>
    <w:rsid w:val="00CC5E47"/>
    <w:rsid w:val="00CC5E5B"/>
    <w:rsid w:val="00CC6065"/>
    <w:rsid w:val="00CC607B"/>
    <w:rsid w:val="00CC65D9"/>
    <w:rsid w:val="00CC6942"/>
    <w:rsid w:val="00CC6D86"/>
    <w:rsid w:val="00CC6F1E"/>
    <w:rsid w:val="00CC720D"/>
    <w:rsid w:val="00CC7877"/>
    <w:rsid w:val="00CC78A1"/>
    <w:rsid w:val="00CC7970"/>
    <w:rsid w:val="00CC79F4"/>
    <w:rsid w:val="00CC7D94"/>
    <w:rsid w:val="00CD04A7"/>
    <w:rsid w:val="00CD04CF"/>
    <w:rsid w:val="00CD05E5"/>
    <w:rsid w:val="00CD0998"/>
    <w:rsid w:val="00CD0B90"/>
    <w:rsid w:val="00CD0DC8"/>
    <w:rsid w:val="00CD0E18"/>
    <w:rsid w:val="00CD0F88"/>
    <w:rsid w:val="00CD102F"/>
    <w:rsid w:val="00CD1189"/>
    <w:rsid w:val="00CD1357"/>
    <w:rsid w:val="00CD13B4"/>
    <w:rsid w:val="00CD1414"/>
    <w:rsid w:val="00CD1A28"/>
    <w:rsid w:val="00CD1B03"/>
    <w:rsid w:val="00CD1E7D"/>
    <w:rsid w:val="00CD1EE9"/>
    <w:rsid w:val="00CD2035"/>
    <w:rsid w:val="00CD21A8"/>
    <w:rsid w:val="00CD243E"/>
    <w:rsid w:val="00CD24EC"/>
    <w:rsid w:val="00CD2726"/>
    <w:rsid w:val="00CD2819"/>
    <w:rsid w:val="00CD2FC3"/>
    <w:rsid w:val="00CD30B1"/>
    <w:rsid w:val="00CD3166"/>
    <w:rsid w:val="00CD3491"/>
    <w:rsid w:val="00CD3570"/>
    <w:rsid w:val="00CD3840"/>
    <w:rsid w:val="00CD3F4E"/>
    <w:rsid w:val="00CD415B"/>
    <w:rsid w:val="00CD4564"/>
    <w:rsid w:val="00CD4B2F"/>
    <w:rsid w:val="00CD4DB7"/>
    <w:rsid w:val="00CD4E64"/>
    <w:rsid w:val="00CD501A"/>
    <w:rsid w:val="00CD508F"/>
    <w:rsid w:val="00CD56FC"/>
    <w:rsid w:val="00CD5752"/>
    <w:rsid w:val="00CD57AF"/>
    <w:rsid w:val="00CD602A"/>
    <w:rsid w:val="00CD6078"/>
    <w:rsid w:val="00CD60BE"/>
    <w:rsid w:val="00CD64D8"/>
    <w:rsid w:val="00CD695F"/>
    <w:rsid w:val="00CD6A18"/>
    <w:rsid w:val="00CD6DB4"/>
    <w:rsid w:val="00CD7461"/>
    <w:rsid w:val="00CD74A6"/>
    <w:rsid w:val="00CD774E"/>
    <w:rsid w:val="00CD7930"/>
    <w:rsid w:val="00CD7BF3"/>
    <w:rsid w:val="00CD7CDF"/>
    <w:rsid w:val="00CD7EB0"/>
    <w:rsid w:val="00CE0157"/>
    <w:rsid w:val="00CE0313"/>
    <w:rsid w:val="00CE0329"/>
    <w:rsid w:val="00CE08BD"/>
    <w:rsid w:val="00CE0964"/>
    <w:rsid w:val="00CE0A69"/>
    <w:rsid w:val="00CE0BFD"/>
    <w:rsid w:val="00CE1130"/>
    <w:rsid w:val="00CE16D7"/>
    <w:rsid w:val="00CE19D8"/>
    <w:rsid w:val="00CE19EC"/>
    <w:rsid w:val="00CE1B1B"/>
    <w:rsid w:val="00CE1B8B"/>
    <w:rsid w:val="00CE1C73"/>
    <w:rsid w:val="00CE1E18"/>
    <w:rsid w:val="00CE1FE6"/>
    <w:rsid w:val="00CE2445"/>
    <w:rsid w:val="00CE24B1"/>
    <w:rsid w:val="00CE2B2F"/>
    <w:rsid w:val="00CE2B62"/>
    <w:rsid w:val="00CE2BC2"/>
    <w:rsid w:val="00CE2E83"/>
    <w:rsid w:val="00CE2FE1"/>
    <w:rsid w:val="00CE33BD"/>
    <w:rsid w:val="00CE3687"/>
    <w:rsid w:val="00CE46F9"/>
    <w:rsid w:val="00CE4870"/>
    <w:rsid w:val="00CE4ABD"/>
    <w:rsid w:val="00CE4C89"/>
    <w:rsid w:val="00CE4D49"/>
    <w:rsid w:val="00CE4E38"/>
    <w:rsid w:val="00CE4EFF"/>
    <w:rsid w:val="00CE56E6"/>
    <w:rsid w:val="00CE5D28"/>
    <w:rsid w:val="00CE6008"/>
    <w:rsid w:val="00CE65BF"/>
    <w:rsid w:val="00CE68E5"/>
    <w:rsid w:val="00CE6AE7"/>
    <w:rsid w:val="00CE6C9E"/>
    <w:rsid w:val="00CE6E22"/>
    <w:rsid w:val="00CE71F0"/>
    <w:rsid w:val="00CE72B4"/>
    <w:rsid w:val="00CE72FE"/>
    <w:rsid w:val="00CE73C6"/>
    <w:rsid w:val="00CE746B"/>
    <w:rsid w:val="00CE791C"/>
    <w:rsid w:val="00CE7AF0"/>
    <w:rsid w:val="00CE7C95"/>
    <w:rsid w:val="00CE7EFF"/>
    <w:rsid w:val="00CF0361"/>
    <w:rsid w:val="00CF0365"/>
    <w:rsid w:val="00CF047E"/>
    <w:rsid w:val="00CF05B9"/>
    <w:rsid w:val="00CF081C"/>
    <w:rsid w:val="00CF0BCF"/>
    <w:rsid w:val="00CF1317"/>
    <w:rsid w:val="00CF151A"/>
    <w:rsid w:val="00CF1563"/>
    <w:rsid w:val="00CF1C88"/>
    <w:rsid w:val="00CF1CD9"/>
    <w:rsid w:val="00CF1E1D"/>
    <w:rsid w:val="00CF1EBD"/>
    <w:rsid w:val="00CF2863"/>
    <w:rsid w:val="00CF2C1E"/>
    <w:rsid w:val="00CF2CF5"/>
    <w:rsid w:val="00CF2D46"/>
    <w:rsid w:val="00CF2EAC"/>
    <w:rsid w:val="00CF2F88"/>
    <w:rsid w:val="00CF3053"/>
    <w:rsid w:val="00CF31B9"/>
    <w:rsid w:val="00CF3431"/>
    <w:rsid w:val="00CF37CC"/>
    <w:rsid w:val="00CF3C7D"/>
    <w:rsid w:val="00CF3C9F"/>
    <w:rsid w:val="00CF3DFD"/>
    <w:rsid w:val="00CF4197"/>
    <w:rsid w:val="00CF41DA"/>
    <w:rsid w:val="00CF44E0"/>
    <w:rsid w:val="00CF46AE"/>
    <w:rsid w:val="00CF487C"/>
    <w:rsid w:val="00CF48A0"/>
    <w:rsid w:val="00CF4912"/>
    <w:rsid w:val="00CF4A85"/>
    <w:rsid w:val="00CF52BD"/>
    <w:rsid w:val="00CF5372"/>
    <w:rsid w:val="00CF55B8"/>
    <w:rsid w:val="00CF5796"/>
    <w:rsid w:val="00CF592F"/>
    <w:rsid w:val="00CF6594"/>
    <w:rsid w:val="00CF69FF"/>
    <w:rsid w:val="00CF6B4A"/>
    <w:rsid w:val="00CF6EE7"/>
    <w:rsid w:val="00CF7036"/>
    <w:rsid w:val="00CF70AD"/>
    <w:rsid w:val="00CF7119"/>
    <w:rsid w:val="00CF757E"/>
    <w:rsid w:val="00CF7742"/>
    <w:rsid w:val="00CF774B"/>
    <w:rsid w:val="00CF79AC"/>
    <w:rsid w:val="00CF7BCD"/>
    <w:rsid w:val="00CF7CB1"/>
    <w:rsid w:val="00CF7EC2"/>
    <w:rsid w:val="00D0042C"/>
    <w:rsid w:val="00D008F8"/>
    <w:rsid w:val="00D0098B"/>
    <w:rsid w:val="00D00A25"/>
    <w:rsid w:val="00D00AE1"/>
    <w:rsid w:val="00D00B13"/>
    <w:rsid w:val="00D00F71"/>
    <w:rsid w:val="00D01186"/>
    <w:rsid w:val="00D01604"/>
    <w:rsid w:val="00D0167D"/>
    <w:rsid w:val="00D0171A"/>
    <w:rsid w:val="00D0174B"/>
    <w:rsid w:val="00D0175A"/>
    <w:rsid w:val="00D01F2A"/>
    <w:rsid w:val="00D01F37"/>
    <w:rsid w:val="00D02511"/>
    <w:rsid w:val="00D026E1"/>
    <w:rsid w:val="00D02749"/>
    <w:rsid w:val="00D02A6F"/>
    <w:rsid w:val="00D02BE1"/>
    <w:rsid w:val="00D02D09"/>
    <w:rsid w:val="00D02D15"/>
    <w:rsid w:val="00D02F9B"/>
    <w:rsid w:val="00D03054"/>
    <w:rsid w:val="00D030F6"/>
    <w:rsid w:val="00D03273"/>
    <w:rsid w:val="00D03477"/>
    <w:rsid w:val="00D03788"/>
    <w:rsid w:val="00D03B07"/>
    <w:rsid w:val="00D03F97"/>
    <w:rsid w:val="00D0420F"/>
    <w:rsid w:val="00D047A9"/>
    <w:rsid w:val="00D04821"/>
    <w:rsid w:val="00D04A7D"/>
    <w:rsid w:val="00D04BA3"/>
    <w:rsid w:val="00D04EEC"/>
    <w:rsid w:val="00D0521B"/>
    <w:rsid w:val="00D05308"/>
    <w:rsid w:val="00D05676"/>
    <w:rsid w:val="00D05989"/>
    <w:rsid w:val="00D05B10"/>
    <w:rsid w:val="00D0669B"/>
    <w:rsid w:val="00D066D3"/>
    <w:rsid w:val="00D06CE2"/>
    <w:rsid w:val="00D06E8F"/>
    <w:rsid w:val="00D0722F"/>
    <w:rsid w:val="00D0792A"/>
    <w:rsid w:val="00D07A10"/>
    <w:rsid w:val="00D07A9E"/>
    <w:rsid w:val="00D07ACE"/>
    <w:rsid w:val="00D07DC6"/>
    <w:rsid w:val="00D07F6D"/>
    <w:rsid w:val="00D07FAC"/>
    <w:rsid w:val="00D10142"/>
    <w:rsid w:val="00D106C2"/>
    <w:rsid w:val="00D10D0F"/>
    <w:rsid w:val="00D10D6E"/>
    <w:rsid w:val="00D10E4C"/>
    <w:rsid w:val="00D10F44"/>
    <w:rsid w:val="00D111AD"/>
    <w:rsid w:val="00D11490"/>
    <w:rsid w:val="00D11587"/>
    <w:rsid w:val="00D11746"/>
    <w:rsid w:val="00D11B55"/>
    <w:rsid w:val="00D11C6F"/>
    <w:rsid w:val="00D11E14"/>
    <w:rsid w:val="00D11EBB"/>
    <w:rsid w:val="00D121BC"/>
    <w:rsid w:val="00D1225A"/>
    <w:rsid w:val="00D12C88"/>
    <w:rsid w:val="00D12F46"/>
    <w:rsid w:val="00D12FE0"/>
    <w:rsid w:val="00D131DC"/>
    <w:rsid w:val="00D13491"/>
    <w:rsid w:val="00D13589"/>
    <w:rsid w:val="00D139C9"/>
    <w:rsid w:val="00D13C44"/>
    <w:rsid w:val="00D13E58"/>
    <w:rsid w:val="00D143F2"/>
    <w:rsid w:val="00D14454"/>
    <w:rsid w:val="00D146D1"/>
    <w:rsid w:val="00D14832"/>
    <w:rsid w:val="00D14E88"/>
    <w:rsid w:val="00D153E7"/>
    <w:rsid w:val="00D1548F"/>
    <w:rsid w:val="00D1572D"/>
    <w:rsid w:val="00D1577D"/>
    <w:rsid w:val="00D15C3A"/>
    <w:rsid w:val="00D15F92"/>
    <w:rsid w:val="00D15FFA"/>
    <w:rsid w:val="00D165B6"/>
    <w:rsid w:val="00D167E2"/>
    <w:rsid w:val="00D16AB1"/>
    <w:rsid w:val="00D16C1C"/>
    <w:rsid w:val="00D16C82"/>
    <w:rsid w:val="00D16C8B"/>
    <w:rsid w:val="00D16F5C"/>
    <w:rsid w:val="00D17149"/>
    <w:rsid w:val="00D172D3"/>
    <w:rsid w:val="00D17717"/>
    <w:rsid w:val="00D17879"/>
    <w:rsid w:val="00D17C93"/>
    <w:rsid w:val="00D17D1A"/>
    <w:rsid w:val="00D17E1E"/>
    <w:rsid w:val="00D2015C"/>
    <w:rsid w:val="00D202A1"/>
    <w:rsid w:val="00D202F2"/>
    <w:rsid w:val="00D2039F"/>
    <w:rsid w:val="00D203D4"/>
    <w:rsid w:val="00D2046B"/>
    <w:rsid w:val="00D20506"/>
    <w:rsid w:val="00D206B0"/>
    <w:rsid w:val="00D20EB8"/>
    <w:rsid w:val="00D21AA5"/>
    <w:rsid w:val="00D21F91"/>
    <w:rsid w:val="00D221F5"/>
    <w:rsid w:val="00D22AA3"/>
    <w:rsid w:val="00D22D6A"/>
    <w:rsid w:val="00D22D95"/>
    <w:rsid w:val="00D22EC4"/>
    <w:rsid w:val="00D230EB"/>
    <w:rsid w:val="00D2326A"/>
    <w:rsid w:val="00D232A1"/>
    <w:rsid w:val="00D234A2"/>
    <w:rsid w:val="00D23846"/>
    <w:rsid w:val="00D23D19"/>
    <w:rsid w:val="00D23FFD"/>
    <w:rsid w:val="00D242B1"/>
    <w:rsid w:val="00D245BE"/>
    <w:rsid w:val="00D246C3"/>
    <w:rsid w:val="00D24CE6"/>
    <w:rsid w:val="00D24D86"/>
    <w:rsid w:val="00D2504C"/>
    <w:rsid w:val="00D2532E"/>
    <w:rsid w:val="00D25347"/>
    <w:rsid w:val="00D254E1"/>
    <w:rsid w:val="00D2588D"/>
    <w:rsid w:val="00D25A88"/>
    <w:rsid w:val="00D262D4"/>
    <w:rsid w:val="00D265C8"/>
    <w:rsid w:val="00D2667A"/>
    <w:rsid w:val="00D26B36"/>
    <w:rsid w:val="00D26B38"/>
    <w:rsid w:val="00D26E4B"/>
    <w:rsid w:val="00D26FDA"/>
    <w:rsid w:val="00D27269"/>
    <w:rsid w:val="00D272B7"/>
    <w:rsid w:val="00D273D4"/>
    <w:rsid w:val="00D27412"/>
    <w:rsid w:val="00D27457"/>
    <w:rsid w:val="00D27462"/>
    <w:rsid w:val="00D27732"/>
    <w:rsid w:val="00D2780B"/>
    <w:rsid w:val="00D27AF2"/>
    <w:rsid w:val="00D30325"/>
    <w:rsid w:val="00D3040F"/>
    <w:rsid w:val="00D306F0"/>
    <w:rsid w:val="00D30AE1"/>
    <w:rsid w:val="00D30BA8"/>
    <w:rsid w:val="00D30DA5"/>
    <w:rsid w:val="00D315B2"/>
    <w:rsid w:val="00D3176E"/>
    <w:rsid w:val="00D31909"/>
    <w:rsid w:val="00D31956"/>
    <w:rsid w:val="00D31D7E"/>
    <w:rsid w:val="00D31DF4"/>
    <w:rsid w:val="00D320E1"/>
    <w:rsid w:val="00D320F9"/>
    <w:rsid w:val="00D3211C"/>
    <w:rsid w:val="00D32213"/>
    <w:rsid w:val="00D32F60"/>
    <w:rsid w:val="00D33024"/>
    <w:rsid w:val="00D330F4"/>
    <w:rsid w:val="00D33153"/>
    <w:rsid w:val="00D33791"/>
    <w:rsid w:val="00D33978"/>
    <w:rsid w:val="00D339D2"/>
    <w:rsid w:val="00D33AF3"/>
    <w:rsid w:val="00D33C7E"/>
    <w:rsid w:val="00D33E45"/>
    <w:rsid w:val="00D33EF6"/>
    <w:rsid w:val="00D33FFD"/>
    <w:rsid w:val="00D340C6"/>
    <w:rsid w:val="00D3423C"/>
    <w:rsid w:val="00D343D4"/>
    <w:rsid w:val="00D34588"/>
    <w:rsid w:val="00D345B9"/>
    <w:rsid w:val="00D34947"/>
    <w:rsid w:val="00D34D17"/>
    <w:rsid w:val="00D34F40"/>
    <w:rsid w:val="00D35399"/>
    <w:rsid w:val="00D35487"/>
    <w:rsid w:val="00D356D0"/>
    <w:rsid w:val="00D35738"/>
    <w:rsid w:val="00D359D5"/>
    <w:rsid w:val="00D35B52"/>
    <w:rsid w:val="00D35B73"/>
    <w:rsid w:val="00D35E61"/>
    <w:rsid w:val="00D35F50"/>
    <w:rsid w:val="00D366DF"/>
    <w:rsid w:val="00D36D1B"/>
    <w:rsid w:val="00D36E01"/>
    <w:rsid w:val="00D36E57"/>
    <w:rsid w:val="00D36F03"/>
    <w:rsid w:val="00D36FA8"/>
    <w:rsid w:val="00D371D2"/>
    <w:rsid w:val="00D37882"/>
    <w:rsid w:val="00D378EF"/>
    <w:rsid w:val="00D3791B"/>
    <w:rsid w:val="00D37A96"/>
    <w:rsid w:val="00D37CDE"/>
    <w:rsid w:val="00D37E0F"/>
    <w:rsid w:val="00D37F4D"/>
    <w:rsid w:val="00D37FC1"/>
    <w:rsid w:val="00D400F3"/>
    <w:rsid w:val="00D40179"/>
    <w:rsid w:val="00D403ED"/>
    <w:rsid w:val="00D40527"/>
    <w:rsid w:val="00D4062B"/>
    <w:rsid w:val="00D409C9"/>
    <w:rsid w:val="00D40CD8"/>
    <w:rsid w:val="00D40E8C"/>
    <w:rsid w:val="00D413B1"/>
    <w:rsid w:val="00D41EF6"/>
    <w:rsid w:val="00D41FAA"/>
    <w:rsid w:val="00D420C7"/>
    <w:rsid w:val="00D42549"/>
    <w:rsid w:val="00D42B62"/>
    <w:rsid w:val="00D42C26"/>
    <w:rsid w:val="00D42DBB"/>
    <w:rsid w:val="00D43060"/>
    <w:rsid w:val="00D43067"/>
    <w:rsid w:val="00D430C5"/>
    <w:rsid w:val="00D43391"/>
    <w:rsid w:val="00D433FF"/>
    <w:rsid w:val="00D43425"/>
    <w:rsid w:val="00D43535"/>
    <w:rsid w:val="00D43601"/>
    <w:rsid w:val="00D43612"/>
    <w:rsid w:val="00D43754"/>
    <w:rsid w:val="00D43EDC"/>
    <w:rsid w:val="00D4401D"/>
    <w:rsid w:val="00D446B5"/>
    <w:rsid w:val="00D4488E"/>
    <w:rsid w:val="00D448C5"/>
    <w:rsid w:val="00D44BF0"/>
    <w:rsid w:val="00D44CD9"/>
    <w:rsid w:val="00D4566A"/>
    <w:rsid w:val="00D45A04"/>
    <w:rsid w:val="00D45A4E"/>
    <w:rsid w:val="00D45C94"/>
    <w:rsid w:val="00D45CF3"/>
    <w:rsid w:val="00D45F6F"/>
    <w:rsid w:val="00D45FA1"/>
    <w:rsid w:val="00D45FFE"/>
    <w:rsid w:val="00D46017"/>
    <w:rsid w:val="00D468D8"/>
    <w:rsid w:val="00D4693F"/>
    <w:rsid w:val="00D4694B"/>
    <w:rsid w:val="00D469F4"/>
    <w:rsid w:val="00D46A2B"/>
    <w:rsid w:val="00D46C7C"/>
    <w:rsid w:val="00D46EF9"/>
    <w:rsid w:val="00D47470"/>
    <w:rsid w:val="00D47488"/>
    <w:rsid w:val="00D4764B"/>
    <w:rsid w:val="00D4781D"/>
    <w:rsid w:val="00D47898"/>
    <w:rsid w:val="00D47F12"/>
    <w:rsid w:val="00D500D3"/>
    <w:rsid w:val="00D507FC"/>
    <w:rsid w:val="00D50868"/>
    <w:rsid w:val="00D50A58"/>
    <w:rsid w:val="00D50A80"/>
    <w:rsid w:val="00D50CF9"/>
    <w:rsid w:val="00D50D12"/>
    <w:rsid w:val="00D50E6D"/>
    <w:rsid w:val="00D50F49"/>
    <w:rsid w:val="00D51140"/>
    <w:rsid w:val="00D51383"/>
    <w:rsid w:val="00D5141B"/>
    <w:rsid w:val="00D51562"/>
    <w:rsid w:val="00D51BF5"/>
    <w:rsid w:val="00D51F9A"/>
    <w:rsid w:val="00D52268"/>
    <w:rsid w:val="00D52278"/>
    <w:rsid w:val="00D524C0"/>
    <w:rsid w:val="00D52606"/>
    <w:rsid w:val="00D526F7"/>
    <w:rsid w:val="00D528A2"/>
    <w:rsid w:val="00D52F77"/>
    <w:rsid w:val="00D52FE0"/>
    <w:rsid w:val="00D5338B"/>
    <w:rsid w:val="00D53778"/>
    <w:rsid w:val="00D53801"/>
    <w:rsid w:val="00D53C5A"/>
    <w:rsid w:val="00D53D14"/>
    <w:rsid w:val="00D53E8D"/>
    <w:rsid w:val="00D53F91"/>
    <w:rsid w:val="00D540EF"/>
    <w:rsid w:val="00D5440D"/>
    <w:rsid w:val="00D54789"/>
    <w:rsid w:val="00D55073"/>
    <w:rsid w:val="00D5523E"/>
    <w:rsid w:val="00D55676"/>
    <w:rsid w:val="00D55775"/>
    <w:rsid w:val="00D55868"/>
    <w:rsid w:val="00D5591A"/>
    <w:rsid w:val="00D55BFC"/>
    <w:rsid w:val="00D55DAF"/>
    <w:rsid w:val="00D5616F"/>
    <w:rsid w:val="00D5624D"/>
    <w:rsid w:val="00D562D0"/>
    <w:rsid w:val="00D565BF"/>
    <w:rsid w:val="00D566AC"/>
    <w:rsid w:val="00D56840"/>
    <w:rsid w:val="00D56973"/>
    <w:rsid w:val="00D56AFE"/>
    <w:rsid w:val="00D56D55"/>
    <w:rsid w:val="00D5728C"/>
    <w:rsid w:val="00D5740F"/>
    <w:rsid w:val="00D57738"/>
    <w:rsid w:val="00D57E86"/>
    <w:rsid w:val="00D57F9F"/>
    <w:rsid w:val="00D57FC0"/>
    <w:rsid w:val="00D604B1"/>
    <w:rsid w:val="00D6067F"/>
    <w:rsid w:val="00D6074D"/>
    <w:rsid w:val="00D6098E"/>
    <w:rsid w:val="00D60AED"/>
    <w:rsid w:val="00D60C38"/>
    <w:rsid w:val="00D60CAE"/>
    <w:rsid w:val="00D60E50"/>
    <w:rsid w:val="00D60ED1"/>
    <w:rsid w:val="00D61248"/>
    <w:rsid w:val="00D6127F"/>
    <w:rsid w:val="00D6154A"/>
    <w:rsid w:val="00D61D16"/>
    <w:rsid w:val="00D621FC"/>
    <w:rsid w:val="00D62480"/>
    <w:rsid w:val="00D6270E"/>
    <w:rsid w:val="00D627C7"/>
    <w:rsid w:val="00D628F6"/>
    <w:rsid w:val="00D62905"/>
    <w:rsid w:val="00D6297D"/>
    <w:rsid w:val="00D62A85"/>
    <w:rsid w:val="00D62DF0"/>
    <w:rsid w:val="00D62E3E"/>
    <w:rsid w:val="00D62FED"/>
    <w:rsid w:val="00D6318E"/>
    <w:rsid w:val="00D631D4"/>
    <w:rsid w:val="00D63A07"/>
    <w:rsid w:val="00D63A30"/>
    <w:rsid w:val="00D63AD0"/>
    <w:rsid w:val="00D63DD7"/>
    <w:rsid w:val="00D63EB0"/>
    <w:rsid w:val="00D64539"/>
    <w:rsid w:val="00D6459A"/>
    <w:rsid w:val="00D6474B"/>
    <w:rsid w:val="00D64BE6"/>
    <w:rsid w:val="00D6500F"/>
    <w:rsid w:val="00D65323"/>
    <w:rsid w:val="00D654B1"/>
    <w:rsid w:val="00D655CF"/>
    <w:rsid w:val="00D6571C"/>
    <w:rsid w:val="00D65849"/>
    <w:rsid w:val="00D65D2A"/>
    <w:rsid w:val="00D65FF2"/>
    <w:rsid w:val="00D6625F"/>
    <w:rsid w:val="00D6636B"/>
    <w:rsid w:val="00D6673D"/>
    <w:rsid w:val="00D6683E"/>
    <w:rsid w:val="00D66CD3"/>
    <w:rsid w:val="00D66DEB"/>
    <w:rsid w:val="00D66F07"/>
    <w:rsid w:val="00D670B5"/>
    <w:rsid w:val="00D67599"/>
    <w:rsid w:val="00D6780F"/>
    <w:rsid w:val="00D67873"/>
    <w:rsid w:val="00D67A81"/>
    <w:rsid w:val="00D67ED2"/>
    <w:rsid w:val="00D702E5"/>
    <w:rsid w:val="00D70568"/>
    <w:rsid w:val="00D705F1"/>
    <w:rsid w:val="00D70938"/>
    <w:rsid w:val="00D70C59"/>
    <w:rsid w:val="00D70D07"/>
    <w:rsid w:val="00D70D65"/>
    <w:rsid w:val="00D714DD"/>
    <w:rsid w:val="00D71892"/>
    <w:rsid w:val="00D718D8"/>
    <w:rsid w:val="00D71B37"/>
    <w:rsid w:val="00D71B61"/>
    <w:rsid w:val="00D7250F"/>
    <w:rsid w:val="00D72867"/>
    <w:rsid w:val="00D729B3"/>
    <w:rsid w:val="00D72AAD"/>
    <w:rsid w:val="00D72DEC"/>
    <w:rsid w:val="00D734B0"/>
    <w:rsid w:val="00D734B1"/>
    <w:rsid w:val="00D7350B"/>
    <w:rsid w:val="00D73831"/>
    <w:rsid w:val="00D73B47"/>
    <w:rsid w:val="00D73C9D"/>
    <w:rsid w:val="00D73D7D"/>
    <w:rsid w:val="00D7478E"/>
    <w:rsid w:val="00D7495B"/>
    <w:rsid w:val="00D7496A"/>
    <w:rsid w:val="00D74A36"/>
    <w:rsid w:val="00D74A95"/>
    <w:rsid w:val="00D74E2F"/>
    <w:rsid w:val="00D74FD2"/>
    <w:rsid w:val="00D75144"/>
    <w:rsid w:val="00D7534C"/>
    <w:rsid w:val="00D7540B"/>
    <w:rsid w:val="00D755CD"/>
    <w:rsid w:val="00D757CF"/>
    <w:rsid w:val="00D75CD8"/>
    <w:rsid w:val="00D75D32"/>
    <w:rsid w:val="00D75EB0"/>
    <w:rsid w:val="00D76115"/>
    <w:rsid w:val="00D76159"/>
    <w:rsid w:val="00D7636C"/>
    <w:rsid w:val="00D76497"/>
    <w:rsid w:val="00D7655A"/>
    <w:rsid w:val="00D769AE"/>
    <w:rsid w:val="00D76C60"/>
    <w:rsid w:val="00D76E6E"/>
    <w:rsid w:val="00D76EAD"/>
    <w:rsid w:val="00D773F1"/>
    <w:rsid w:val="00D7762D"/>
    <w:rsid w:val="00D778AD"/>
    <w:rsid w:val="00D77C35"/>
    <w:rsid w:val="00D77DED"/>
    <w:rsid w:val="00D802C2"/>
    <w:rsid w:val="00D80494"/>
    <w:rsid w:val="00D80A76"/>
    <w:rsid w:val="00D80CA0"/>
    <w:rsid w:val="00D80E8C"/>
    <w:rsid w:val="00D80ECC"/>
    <w:rsid w:val="00D80F54"/>
    <w:rsid w:val="00D812EE"/>
    <w:rsid w:val="00D813A1"/>
    <w:rsid w:val="00D813EC"/>
    <w:rsid w:val="00D815CF"/>
    <w:rsid w:val="00D817CF"/>
    <w:rsid w:val="00D81885"/>
    <w:rsid w:val="00D81935"/>
    <w:rsid w:val="00D81973"/>
    <w:rsid w:val="00D81C3F"/>
    <w:rsid w:val="00D81CF5"/>
    <w:rsid w:val="00D81ED6"/>
    <w:rsid w:val="00D82437"/>
    <w:rsid w:val="00D8250C"/>
    <w:rsid w:val="00D8254C"/>
    <w:rsid w:val="00D8260E"/>
    <w:rsid w:val="00D82B19"/>
    <w:rsid w:val="00D82C0C"/>
    <w:rsid w:val="00D82C2D"/>
    <w:rsid w:val="00D82CB9"/>
    <w:rsid w:val="00D82F5B"/>
    <w:rsid w:val="00D83299"/>
    <w:rsid w:val="00D836B0"/>
    <w:rsid w:val="00D837D3"/>
    <w:rsid w:val="00D8391C"/>
    <w:rsid w:val="00D83962"/>
    <w:rsid w:val="00D83FF5"/>
    <w:rsid w:val="00D8426A"/>
    <w:rsid w:val="00D84275"/>
    <w:rsid w:val="00D842D9"/>
    <w:rsid w:val="00D846B4"/>
    <w:rsid w:val="00D848F2"/>
    <w:rsid w:val="00D84B5B"/>
    <w:rsid w:val="00D84C81"/>
    <w:rsid w:val="00D84CB5"/>
    <w:rsid w:val="00D84CD6"/>
    <w:rsid w:val="00D84DAC"/>
    <w:rsid w:val="00D84E62"/>
    <w:rsid w:val="00D851BE"/>
    <w:rsid w:val="00D8521C"/>
    <w:rsid w:val="00D85230"/>
    <w:rsid w:val="00D8547B"/>
    <w:rsid w:val="00D854DE"/>
    <w:rsid w:val="00D8572F"/>
    <w:rsid w:val="00D858B2"/>
    <w:rsid w:val="00D85FCD"/>
    <w:rsid w:val="00D860BB"/>
    <w:rsid w:val="00D861F0"/>
    <w:rsid w:val="00D86544"/>
    <w:rsid w:val="00D865F5"/>
    <w:rsid w:val="00D86639"/>
    <w:rsid w:val="00D86952"/>
    <w:rsid w:val="00D86A84"/>
    <w:rsid w:val="00D86C8C"/>
    <w:rsid w:val="00D86E25"/>
    <w:rsid w:val="00D870CF"/>
    <w:rsid w:val="00D872C5"/>
    <w:rsid w:val="00D87729"/>
    <w:rsid w:val="00D8784D"/>
    <w:rsid w:val="00D87864"/>
    <w:rsid w:val="00D8791A"/>
    <w:rsid w:val="00D87CF3"/>
    <w:rsid w:val="00D87D65"/>
    <w:rsid w:val="00D87E7B"/>
    <w:rsid w:val="00D90055"/>
    <w:rsid w:val="00D906ED"/>
    <w:rsid w:val="00D90847"/>
    <w:rsid w:val="00D9109B"/>
    <w:rsid w:val="00D919B8"/>
    <w:rsid w:val="00D91C30"/>
    <w:rsid w:val="00D91D84"/>
    <w:rsid w:val="00D9202E"/>
    <w:rsid w:val="00D923C6"/>
    <w:rsid w:val="00D92430"/>
    <w:rsid w:val="00D925AD"/>
    <w:rsid w:val="00D925FF"/>
    <w:rsid w:val="00D92AC7"/>
    <w:rsid w:val="00D92B46"/>
    <w:rsid w:val="00D92BD7"/>
    <w:rsid w:val="00D9325F"/>
    <w:rsid w:val="00D93336"/>
    <w:rsid w:val="00D9364F"/>
    <w:rsid w:val="00D93B05"/>
    <w:rsid w:val="00D93BE8"/>
    <w:rsid w:val="00D93C75"/>
    <w:rsid w:val="00D93CD1"/>
    <w:rsid w:val="00D93DE8"/>
    <w:rsid w:val="00D94050"/>
    <w:rsid w:val="00D9416F"/>
    <w:rsid w:val="00D944EE"/>
    <w:rsid w:val="00D946C1"/>
    <w:rsid w:val="00D9476B"/>
    <w:rsid w:val="00D9495A"/>
    <w:rsid w:val="00D94EB1"/>
    <w:rsid w:val="00D9508C"/>
    <w:rsid w:val="00D95103"/>
    <w:rsid w:val="00D95648"/>
    <w:rsid w:val="00D95702"/>
    <w:rsid w:val="00D95763"/>
    <w:rsid w:val="00D95B09"/>
    <w:rsid w:val="00D95D75"/>
    <w:rsid w:val="00D95E48"/>
    <w:rsid w:val="00D95F4B"/>
    <w:rsid w:val="00D95FBE"/>
    <w:rsid w:val="00D9657F"/>
    <w:rsid w:val="00D96699"/>
    <w:rsid w:val="00D966B1"/>
    <w:rsid w:val="00D966C2"/>
    <w:rsid w:val="00D966D4"/>
    <w:rsid w:val="00D967E4"/>
    <w:rsid w:val="00D968E9"/>
    <w:rsid w:val="00D97349"/>
    <w:rsid w:val="00D97460"/>
    <w:rsid w:val="00D97879"/>
    <w:rsid w:val="00D9793E"/>
    <w:rsid w:val="00D97991"/>
    <w:rsid w:val="00D979D9"/>
    <w:rsid w:val="00D97E1C"/>
    <w:rsid w:val="00D97EF5"/>
    <w:rsid w:val="00DA0053"/>
    <w:rsid w:val="00DA01D9"/>
    <w:rsid w:val="00DA0273"/>
    <w:rsid w:val="00DA03BF"/>
    <w:rsid w:val="00DA0758"/>
    <w:rsid w:val="00DA08C5"/>
    <w:rsid w:val="00DA17B2"/>
    <w:rsid w:val="00DA1818"/>
    <w:rsid w:val="00DA193C"/>
    <w:rsid w:val="00DA199D"/>
    <w:rsid w:val="00DA1C7C"/>
    <w:rsid w:val="00DA1D42"/>
    <w:rsid w:val="00DA1E89"/>
    <w:rsid w:val="00DA2213"/>
    <w:rsid w:val="00DA2457"/>
    <w:rsid w:val="00DA26CB"/>
    <w:rsid w:val="00DA28C6"/>
    <w:rsid w:val="00DA296F"/>
    <w:rsid w:val="00DA2AAA"/>
    <w:rsid w:val="00DA2C78"/>
    <w:rsid w:val="00DA2E47"/>
    <w:rsid w:val="00DA3173"/>
    <w:rsid w:val="00DA3582"/>
    <w:rsid w:val="00DA362B"/>
    <w:rsid w:val="00DA3AA5"/>
    <w:rsid w:val="00DA40CE"/>
    <w:rsid w:val="00DA4841"/>
    <w:rsid w:val="00DA4A9D"/>
    <w:rsid w:val="00DA4F3E"/>
    <w:rsid w:val="00DA5029"/>
    <w:rsid w:val="00DA522D"/>
    <w:rsid w:val="00DA5557"/>
    <w:rsid w:val="00DA5A75"/>
    <w:rsid w:val="00DA5B20"/>
    <w:rsid w:val="00DA5B8C"/>
    <w:rsid w:val="00DA5B8D"/>
    <w:rsid w:val="00DA5EF5"/>
    <w:rsid w:val="00DA6388"/>
    <w:rsid w:val="00DA63FC"/>
    <w:rsid w:val="00DA6903"/>
    <w:rsid w:val="00DA6A25"/>
    <w:rsid w:val="00DA6B55"/>
    <w:rsid w:val="00DA6D18"/>
    <w:rsid w:val="00DA6D40"/>
    <w:rsid w:val="00DA6D66"/>
    <w:rsid w:val="00DA6DF4"/>
    <w:rsid w:val="00DA6E1A"/>
    <w:rsid w:val="00DA6E51"/>
    <w:rsid w:val="00DA6ED8"/>
    <w:rsid w:val="00DA6EF2"/>
    <w:rsid w:val="00DA6EF5"/>
    <w:rsid w:val="00DA7C0E"/>
    <w:rsid w:val="00DA7CE8"/>
    <w:rsid w:val="00DB017F"/>
    <w:rsid w:val="00DB023D"/>
    <w:rsid w:val="00DB07EA"/>
    <w:rsid w:val="00DB0A73"/>
    <w:rsid w:val="00DB0C4A"/>
    <w:rsid w:val="00DB0E49"/>
    <w:rsid w:val="00DB0F10"/>
    <w:rsid w:val="00DB10FD"/>
    <w:rsid w:val="00DB1105"/>
    <w:rsid w:val="00DB11F2"/>
    <w:rsid w:val="00DB1356"/>
    <w:rsid w:val="00DB1BDD"/>
    <w:rsid w:val="00DB1BE3"/>
    <w:rsid w:val="00DB1C34"/>
    <w:rsid w:val="00DB1F2B"/>
    <w:rsid w:val="00DB243D"/>
    <w:rsid w:val="00DB24FD"/>
    <w:rsid w:val="00DB2662"/>
    <w:rsid w:val="00DB2725"/>
    <w:rsid w:val="00DB291E"/>
    <w:rsid w:val="00DB2A06"/>
    <w:rsid w:val="00DB2D78"/>
    <w:rsid w:val="00DB2E06"/>
    <w:rsid w:val="00DB321B"/>
    <w:rsid w:val="00DB3281"/>
    <w:rsid w:val="00DB33B6"/>
    <w:rsid w:val="00DB376E"/>
    <w:rsid w:val="00DB3981"/>
    <w:rsid w:val="00DB3997"/>
    <w:rsid w:val="00DB3B62"/>
    <w:rsid w:val="00DB3CC8"/>
    <w:rsid w:val="00DB3DA0"/>
    <w:rsid w:val="00DB4421"/>
    <w:rsid w:val="00DB49DA"/>
    <w:rsid w:val="00DB4BD5"/>
    <w:rsid w:val="00DB4CBC"/>
    <w:rsid w:val="00DB4CE5"/>
    <w:rsid w:val="00DB5041"/>
    <w:rsid w:val="00DB5426"/>
    <w:rsid w:val="00DB5456"/>
    <w:rsid w:val="00DB553C"/>
    <w:rsid w:val="00DB5681"/>
    <w:rsid w:val="00DB5862"/>
    <w:rsid w:val="00DB58A6"/>
    <w:rsid w:val="00DB5A7A"/>
    <w:rsid w:val="00DB5C00"/>
    <w:rsid w:val="00DB5EA0"/>
    <w:rsid w:val="00DB6174"/>
    <w:rsid w:val="00DB61B9"/>
    <w:rsid w:val="00DB63CE"/>
    <w:rsid w:val="00DB67C5"/>
    <w:rsid w:val="00DB7257"/>
    <w:rsid w:val="00DB75BA"/>
    <w:rsid w:val="00DB77C8"/>
    <w:rsid w:val="00DB7A03"/>
    <w:rsid w:val="00DB7BD9"/>
    <w:rsid w:val="00DB7D5D"/>
    <w:rsid w:val="00DB7E9E"/>
    <w:rsid w:val="00DC01EA"/>
    <w:rsid w:val="00DC034D"/>
    <w:rsid w:val="00DC04AF"/>
    <w:rsid w:val="00DC0525"/>
    <w:rsid w:val="00DC05C5"/>
    <w:rsid w:val="00DC0793"/>
    <w:rsid w:val="00DC0AE8"/>
    <w:rsid w:val="00DC0B83"/>
    <w:rsid w:val="00DC0FA4"/>
    <w:rsid w:val="00DC11B9"/>
    <w:rsid w:val="00DC12B5"/>
    <w:rsid w:val="00DC1344"/>
    <w:rsid w:val="00DC13B4"/>
    <w:rsid w:val="00DC1529"/>
    <w:rsid w:val="00DC1690"/>
    <w:rsid w:val="00DC17E8"/>
    <w:rsid w:val="00DC190A"/>
    <w:rsid w:val="00DC1D0E"/>
    <w:rsid w:val="00DC1D4C"/>
    <w:rsid w:val="00DC1DC7"/>
    <w:rsid w:val="00DC25CF"/>
    <w:rsid w:val="00DC2FEB"/>
    <w:rsid w:val="00DC31D4"/>
    <w:rsid w:val="00DC321C"/>
    <w:rsid w:val="00DC3570"/>
    <w:rsid w:val="00DC3BD5"/>
    <w:rsid w:val="00DC405C"/>
    <w:rsid w:val="00DC4664"/>
    <w:rsid w:val="00DC5692"/>
    <w:rsid w:val="00DC5A0F"/>
    <w:rsid w:val="00DC602E"/>
    <w:rsid w:val="00DC6062"/>
    <w:rsid w:val="00DC660E"/>
    <w:rsid w:val="00DC6616"/>
    <w:rsid w:val="00DC6B26"/>
    <w:rsid w:val="00DC6C78"/>
    <w:rsid w:val="00DC6F0B"/>
    <w:rsid w:val="00DC7227"/>
    <w:rsid w:val="00DC79AF"/>
    <w:rsid w:val="00DC7F83"/>
    <w:rsid w:val="00DD023E"/>
    <w:rsid w:val="00DD0339"/>
    <w:rsid w:val="00DD04C4"/>
    <w:rsid w:val="00DD06D0"/>
    <w:rsid w:val="00DD0933"/>
    <w:rsid w:val="00DD0D78"/>
    <w:rsid w:val="00DD0E2C"/>
    <w:rsid w:val="00DD0E5A"/>
    <w:rsid w:val="00DD0FEC"/>
    <w:rsid w:val="00DD13A8"/>
    <w:rsid w:val="00DD1962"/>
    <w:rsid w:val="00DD1A7A"/>
    <w:rsid w:val="00DD1B7D"/>
    <w:rsid w:val="00DD1C91"/>
    <w:rsid w:val="00DD1CCA"/>
    <w:rsid w:val="00DD20B4"/>
    <w:rsid w:val="00DD2617"/>
    <w:rsid w:val="00DD2CE1"/>
    <w:rsid w:val="00DD2E9C"/>
    <w:rsid w:val="00DD2EAE"/>
    <w:rsid w:val="00DD31BD"/>
    <w:rsid w:val="00DD3995"/>
    <w:rsid w:val="00DD3A17"/>
    <w:rsid w:val="00DD3AA2"/>
    <w:rsid w:val="00DD3AAC"/>
    <w:rsid w:val="00DD4F39"/>
    <w:rsid w:val="00DD4FC6"/>
    <w:rsid w:val="00DD510C"/>
    <w:rsid w:val="00DD526D"/>
    <w:rsid w:val="00DD52FD"/>
    <w:rsid w:val="00DD5350"/>
    <w:rsid w:val="00DD54EF"/>
    <w:rsid w:val="00DD5A0E"/>
    <w:rsid w:val="00DD5DF6"/>
    <w:rsid w:val="00DD5E8B"/>
    <w:rsid w:val="00DD63C6"/>
    <w:rsid w:val="00DD6462"/>
    <w:rsid w:val="00DD6523"/>
    <w:rsid w:val="00DD66E2"/>
    <w:rsid w:val="00DD68EC"/>
    <w:rsid w:val="00DD69C3"/>
    <w:rsid w:val="00DD6F14"/>
    <w:rsid w:val="00DD747E"/>
    <w:rsid w:val="00DD76A6"/>
    <w:rsid w:val="00DE0103"/>
    <w:rsid w:val="00DE0210"/>
    <w:rsid w:val="00DE057D"/>
    <w:rsid w:val="00DE0680"/>
    <w:rsid w:val="00DE07EC"/>
    <w:rsid w:val="00DE089B"/>
    <w:rsid w:val="00DE0915"/>
    <w:rsid w:val="00DE0981"/>
    <w:rsid w:val="00DE0C5D"/>
    <w:rsid w:val="00DE10BA"/>
    <w:rsid w:val="00DE145E"/>
    <w:rsid w:val="00DE1CEF"/>
    <w:rsid w:val="00DE1F03"/>
    <w:rsid w:val="00DE1FDE"/>
    <w:rsid w:val="00DE204F"/>
    <w:rsid w:val="00DE25F7"/>
    <w:rsid w:val="00DE2660"/>
    <w:rsid w:val="00DE27FF"/>
    <w:rsid w:val="00DE2BEC"/>
    <w:rsid w:val="00DE2EED"/>
    <w:rsid w:val="00DE300F"/>
    <w:rsid w:val="00DE3298"/>
    <w:rsid w:val="00DE335D"/>
    <w:rsid w:val="00DE3A69"/>
    <w:rsid w:val="00DE3B1E"/>
    <w:rsid w:val="00DE469C"/>
    <w:rsid w:val="00DE49C0"/>
    <w:rsid w:val="00DE4CB8"/>
    <w:rsid w:val="00DE4CC0"/>
    <w:rsid w:val="00DE4CD1"/>
    <w:rsid w:val="00DE4FC9"/>
    <w:rsid w:val="00DE552C"/>
    <w:rsid w:val="00DE5601"/>
    <w:rsid w:val="00DE57FF"/>
    <w:rsid w:val="00DE5BA7"/>
    <w:rsid w:val="00DE615A"/>
    <w:rsid w:val="00DE61AE"/>
    <w:rsid w:val="00DE69E3"/>
    <w:rsid w:val="00DE6A6E"/>
    <w:rsid w:val="00DE6D0C"/>
    <w:rsid w:val="00DE6E40"/>
    <w:rsid w:val="00DE773F"/>
    <w:rsid w:val="00DE775F"/>
    <w:rsid w:val="00DE780D"/>
    <w:rsid w:val="00DE7CA8"/>
    <w:rsid w:val="00DF0118"/>
    <w:rsid w:val="00DF011B"/>
    <w:rsid w:val="00DF015B"/>
    <w:rsid w:val="00DF0178"/>
    <w:rsid w:val="00DF0321"/>
    <w:rsid w:val="00DF04FA"/>
    <w:rsid w:val="00DF07D9"/>
    <w:rsid w:val="00DF08F6"/>
    <w:rsid w:val="00DF0A44"/>
    <w:rsid w:val="00DF11AE"/>
    <w:rsid w:val="00DF1326"/>
    <w:rsid w:val="00DF1AE5"/>
    <w:rsid w:val="00DF1EBE"/>
    <w:rsid w:val="00DF1FDF"/>
    <w:rsid w:val="00DF207F"/>
    <w:rsid w:val="00DF218C"/>
    <w:rsid w:val="00DF235B"/>
    <w:rsid w:val="00DF2A50"/>
    <w:rsid w:val="00DF2B2C"/>
    <w:rsid w:val="00DF2B48"/>
    <w:rsid w:val="00DF2C08"/>
    <w:rsid w:val="00DF2C3D"/>
    <w:rsid w:val="00DF2D61"/>
    <w:rsid w:val="00DF3133"/>
    <w:rsid w:val="00DF3284"/>
    <w:rsid w:val="00DF32BE"/>
    <w:rsid w:val="00DF3326"/>
    <w:rsid w:val="00DF354C"/>
    <w:rsid w:val="00DF363C"/>
    <w:rsid w:val="00DF3840"/>
    <w:rsid w:val="00DF3DE7"/>
    <w:rsid w:val="00DF4326"/>
    <w:rsid w:val="00DF4A4E"/>
    <w:rsid w:val="00DF4DCE"/>
    <w:rsid w:val="00DF5024"/>
    <w:rsid w:val="00DF50CB"/>
    <w:rsid w:val="00DF50EE"/>
    <w:rsid w:val="00DF51BA"/>
    <w:rsid w:val="00DF60D8"/>
    <w:rsid w:val="00DF6507"/>
    <w:rsid w:val="00DF66A5"/>
    <w:rsid w:val="00DF67B1"/>
    <w:rsid w:val="00DF69EB"/>
    <w:rsid w:val="00DF6B9E"/>
    <w:rsid w:val="00DF6F70"/>
    <w:rsid w:val="00DF7422"/>
    <w:rsid w:val="00DF7453"/>
    <w:rsid w:val="00DF7546"/>
    <w:rsid w:val="00DF792A"/>
    <w:rsid w:val="00DF7E55"/>
    <w:rsid w:val="00DF7F69"/>
    <w:rsid w:val="00E0031C"/>
    <w:rsid w:val="00E0080F"/>
    <w:rsid w:val="00E00845"/>
    <w:rsid w:val="00E00C75"/>
    <w:rsid w:val="00E00D1B"/>
    <w:rsid w:val="00E0105D"/>
    <w:rsid w:val="00E0113D"/>
    <w:rsid w:val="00E01171"/>
    <w:rsid w:val="00E012FF"/>
    <w:rsid w:val="00E0209F"/>
    <w:rsid w:val="00E021C3"/>
    <w:rsid w:val="00E02308"/>
    <w:rsid w:val="00E023E9"/>
    <w:rsid w:val="00E026E9"/>
    <w:rsid w:val="00E02701"/>
    <w:rsid w:val="00E02906"/>
    <w:rsid w:val="00E029EE"/>
    <w:rsid w:val="00E02A6D"/>
    <w:rsid w:val="00E02DC6"/>
    <w:rsid w:val="00E0316B"/>
    <w:rsid w:val="00E03332"/>
    <w:rsid w:val="00E03708"/>
    <w:rsid w:val="00E03799"/>
    <w:rsid w:val="00E03BE5"/>
    <w:rsid w:val="00E03F2D"/>
    <w:rsid w:val="00E04142"/>
    <w:rsid w:val="00E042DA"/>
    <w:rsid w:val="00E0443B"/>
    <w:rsid w:val="00E04A41"/>
    <w:rsid w:val="00E05749"/>
    <w:rsid w:val="00E057B8"/>
    <w:rsid w:val="00E058BD"/>
    <w:rsid w:val="00E05945"/>
    <w:rsid w:val="00E05983"/>
    <w:rsid w:val="00E05992"/>
    <w:rsid w:val="00E05E4A"/>
    <w:rsid w:val="00E05F32"/>
    <w:rsid w:val="00E0600F"/>
    <w:rsid w:val="00E062AD"/>
    <w:rsid w:val="00E06563"/>
    <w:rsid w:val="00E0669C"/>
    <w:rsid w:val="00E0682D"/>
    <w:rsid w:val="00E068BA"/>
    <w:rsid w:val="00E069F9"/>
    <w:rsid w:val="00E0724F"/>
    <w:rsid w:val="00E07275"/>
    <w:rsid w:val="00E0773B"/>
    <w:rsid w:val="00E07A28"/>
    <w:rsid w:val="00E07B06"/>
    <w:rsid w:val="00E100A6"/>
    <w:rsid w:val="00E102E9"/>
    <w:rsid w:val="00E10401"/>
    <w:rsid w:val="00E104A8"/>
    <w:rsid w:val="00E107FF"/>
    <w:rsid w:val="00E10800"/>
    <w:rsid w:val="00E10BED"/>
    <w:rsid w:val="00E10D36"/>
    <w:rsid w:val="00E10ED0"/>
    <w:rsid w:val="00E11327"/>
    <w:rsid w:val="00E113FB"/>
    <w:rsid w:val="00E115C0"/>
    <w:rsid w:val="00E117F3"/>
    <w:rsid w:val="00E118A5"/>
    <w:rsid w:val="00E11B06"/>
    <w:rsid w:val="00E11BB6"/>
    <w:rsid w:val="00E11E92"/>
    <w:rsid w:val="00E11E95"/>
    <w:rsid w:val="00E12282"/>
    <w:rsid w:val="00E12850"/>
    <w:rsid w:val="00E12916"/>
    <w:rsid w:val="00E12FD2"/>
    <w:rsid w:val="00E1304C"/>
    <w:rsid w:val="00E135A2"/>
    <w:rsid w:val="00E1361C"/>
    <w:rsid w:val="00E1372D"/>
    <w:rsid w:val="00E13A07"/>
    <w:rsid w:val="00E13C2B"/>
    <w:rsid w:val="00E13E85"/>
    <w:rsid w:val="00E14178"/>
    <w:rsid w:val="00E141AA"/>
    <w:rsid w:val="00E14E6F"/>
    <w:rsid w:val="00E151C5"/>
    <w:rsid w:val="00E1528C"/>
    <w:rsid w:val="00E15313"/>
    <w:rsid w:val="00E153B6"/>
    <w:rsid w:val="00E1563D"/>
    <w:rsid w:val="00E1565F"/>
    <w:rsid w:val="00E159AA"/>
    <w:rsid w:val="00E159AF"/>
    <w:rsid w:val="00E15A2C"/>
    <w:rsid w:val="00E15CAA"/>
    <w:rsid w:val="00E15F1A"/>
    <w:rsid w:val="00E162D5"/>
    <w:rsid w:val="00E1641E"/>
    <w:rsid w:val="00E1643D"/>
    <w:rsid w:val="00E166BE"/>
    <w:rsid w:val="00E16ABF"/>
    <w:rsid w:val="00E16C27"/>
    <w:rsid w:val="00E16E32"/>
    <w:rsid w:val="00E1704C"/>
    <w:rsid w:val="00E17572"/>
    <w:rsid w:val="00E1757D"/>
    <w:rsid w:val="00E17D82"/>
    <w:rsid w:val="00E17E19"/>
    <w:rsid w:val="00E2042A"/>
    <w:rsid w:val="00E204BE"/>
    <w:rsid w:val="00E205C8"/>
    <w:rsid w:val="00E20755"/>
    <w:rsid w:val="00E20867"/>
    <w:rsid w:val="00E20880"/>
    <w:rsid w:val="00E2088C"/>
    <w:rsid w:val="00E209B6"/>
    <w:rsid w:val="00E20E9A"/>
    <w:rsid w:val="00E210B7"/>
    <w:rsid w:val="00E21143"/>
    <w:rsid w:val="00E211EC"/>
    <w:rsid w:val="00E212D9"/>
    <w:rsid w:val="00E21721"/>
    <w:rsid w:val="00E217F3"/>
    <w:rsid w:val="00E21AFE"/>
    <w:rsid w:val="00E21C5C"/>
    <w:rsid w:val="00E2255A"/>
    <w:rsid w:val="00E228E8"/>
    <w:rsid w:val="00E229E6"/>
    <w:rsid w:val="00E2322B"/>
    <w:rsid w:val="00E2350C"/>
    <w:rsid w:val="00E23533"/>
    <w:rsid w:val="00E236DF"/>
    <w:rsid w:val="00E23A0E"/>
    <w:rsid w:val="00E23F63"/>
    <w:rsid w:val="00E2452B"/>
    <w:rsid w:val="00E248BA"/>
    <w:rsid w:val="00E2494E"/>
    <w:rsid w:val="00E24C38"/>
    <w:rsid w:val="00E24D8A"/>
    <w:rsid w:val="00E24F74"/>
    <w:rsid w:val="00E254EE"/>
    <w:rsid w:val="00E25B1F"/>
    <w:rsid w:val="00E25CF9"/>
    <w:rsid w:val="00E25D99"/>
    <w:rsid w:val="00E25E23"/>
    <w:rsid w:val="00E25F69"/>
    <w:rsid w:val="00E26163"/>
    <w:rsid w:val="00E268FD"/>
    <w:rsid w:val="00E26971"/>
    <w:rsid w:val="00E26EB4"/>
    <w:rsid w:val="00E27051"/>
    <w:rsid w:val="00E273D6"/>
    <w:rsid w:val="00E27873"/>
    <w:rsid w:val="00E27D85"/>
    <w:rsid w:val="00E27E65"/>
    <w:rsid w:val="00E30109"/>
    <w:rsid w:val="00E30202"/>
    <w:rsid w:val="00E3021E"/>
    <w:rsid w:val="00E305AB"/>
    <w:rsid w:val="00E305E2"/>
    <w:rsid w:val="00E30935"/>
    <w:rsid w:val="00E30B66"/>
    <w:rsid w:val="00E30D08"/>
    <w:rsid w:val="00E3122D"/>
    <w:rsid w:val="00E316FA"/>
    <w:rsid w:val="00E31806"/>
    <w:rsid w:val="00E319F9"/>
    <w:rsid w:val="00E31CC2"/>
    <w:rsid w:val="00E31CD6"/>
    <w:rsid w:val="00E31DBF"/>
    <w:rsid w:val="00E3210C"/>
    <w:rsid w:val="00E3251C"/>
    <w:rsid w:val="00E3265B"/>
    <w:rsid w:val="00E329B4"/>
    <w:rsid w:val="00E32A99"/>
    <w:rsid w:val="00E330CB"/>
    <w:rsid w:val="00E33663"/>
    <w:rsid w:val="00E33767"/>
    <w:rsid w:val="00E33992"/>
    <w:rsid w:val="00E339CD"/>
    <w:rsid w:val="00E33B5F"/>
    <w:rsid w:val="00E33DF5"/>
    <w:rsid w:val="00E33EFD"/>
    <w:rsid w:val="00E34018"/>
    <w:rsid w:val="00E341D2"/>
    <w:rsid w:val="00E34488"/>
    <w:rsid w:val="00E3481B"/>
    <w:rsid w:val="00E34940"/>
    <w:rsid w:val="00E34C2C"/>
    <w:rsid w:val="00E35294"/>
    <w:rsid w:val="00E353F0"/>
    <w:rsid w:val="00E35487"/>
    <w:rsid w:val="00E357A6"/>
    <w:rsid w:val="00E357D7"/>
    <w:rsid w:val="00E35867"/>
    <w:rsid w:val="00E35F64"/>
    <w:rsid w:val="00E36073"/>
    <w:rsid w:val="00E360B8"/>
    <w:rsid w:val="00E366C7"/>
    <w:rsid w:val="00E3672B"/>
    <w:rsid w:val="00E36879"/>
    <w:rsid w:val="00E36C7B"/>
    <w:rsid w:val="00E36CFC"/>
    <w:rsid w:val="00E36D09"/>
    <w:rsid w:val="00E37016"/>
    <w:rsid w:val="00E37126"/>
    <w:rsid w:val="00E375C0"/>
    <w:rsid w:val="00E37785"/>
    <w:rsid w:val="00E377A3"/>
    <w:rsid w:val="00E37940"/>
    <w:rsid w:val="00E37AEF"/>
    <w:rsid w:val="00E37B0B"/>
    <w:rsid w:val="00E37CFA"/>
    <w:rsid w:val="00E37E2F"/>
    <w:rsid w:val="00E37F4E"/>
    <w:rsid w:val="00E40406"/>
    <w:rsid w:val="00E4045D"/>
    <w:rsid w:val="00E405BF"/>
    <w:rsid w:val="00E40B37"/>
    <w:rsid w:val="00E40C2C"/>
    <w:rsid w:val="00E4107C"/>
    <w:rsid w:val="00E41335"/>
    <w:rsid w:val="00E41394"/>
    <w:rsid w:val="00E414F6"/>
    <w:rsid w:val="00E41584"/>
    <w:rsid w:val="00E415F8"/>
    <w:rsid w:val="00E416A9"/>
    <w:rsid w:val="00E416CD"/>
    <w:rsid w:val="00E4176F"/>
    <w:rsid w:val="00E41FEF"/>
    <w:rsid w:val="00E42603"/>
    <w:rsid w:val="00E4286F"/>
    <w:rsid w:val="00E42993"/>
    <w:rsid w:val="00E429B9"/>
    <w:rsid w:val="00E43098"/>
    <w:rsid w:val="00E4317E"/>
    <w:rsid w:val="00E432DC"/>
    <w:rsid w:val="00E43599"/>
    <w:rsid w:val="00E43F17"/>
    <w:rsid w:val="00E440B7"/>
    <w:rsid w:val="00E44248"/>
    <w:rsid w:val="00E448E9"/>
    <w:rsid w:val="00E44F99"/>
    <w:rsid w:val="00E451C9"/>
    <w:rsid w:val="00E45444"/>
    <w:rsid w:val="00E456D0"/>
    <w:rsid w:val="00E4571A"/>
    <w:rsid w:val="00E45B56"/>
    <w:rsid w:val="00E45DF3"/>
    <w:rsid w:val="00E46056"/>
    <w:rsid w:val="00E460EF"/>
    <w:rsid w:val="00E461AD"/>
    <w:rsid w:val="00E4669A"/>
    <w:rsid w:val="00E468D6"/>
    <w:rsid w:val="00E4699B"/>
    <w:rsid w:val="00E46A14"/>
    <w:rsid w:val="00E46C66"/>
    <w:rsid w:val="00E46F8D"/>
    <w:rsid w:val="00E47282"/>
    <w:rsid w:val="00E473C7"/>
    <w:rsid w:val="00E47498"/>
    <w:rsid w:val="00E4753B"/>
    <w:rsid w:val="00E47673"/>
    <w:rsid w:val="00E477E2"/>
    <w:rsid w:val="00E47D91"/>
    <w:rsid w:val="00E507A2"/>
    <w:rsid w:val="00E50A8E"/>
    <w:rsid w:val="00E50E70"/>
    <w:rsid w:val="00E50FFB"/>
    <w:rsid w:val="00E51032"/>
    <w:rsid w:val="00E51146"/>
    <w:rsid w:val="00E5129E"/>
    <w:rsid w:val="00E51312"/>
    <w:rsid w:val="00E517B9"/>
    <w:rsid w:val="00E51F61"/>
    <w:rsid w:val="00E51F63"/>
    <w:rsid w:val="00E5224E"/>
    <w:rsid w:val="00E523E0"/>
    <w:rsid w:val="00E524C6"/>
    <w:rsid w:val="00E52505"/>
    <w:rsid w:val="00E525F9"/>
    <w:rsid w:val="00E5266A"/>
    <w:rsid w:val="00E526B9"/>
    <w:rsid w:val="00E5282B"/>
    <w:rsid w:val="00E52AB0"/>
    <w:rsid w:val="00E52F38"/>
    <w:rsid w:val="00E53525"/>
    <w:rsid w:val="00E54288"/>
    <w:rsid w:val="00E548EE"/>
    <w:rsid w:val="00E54952"/>
    <w:rsid w:val="00E5497E"/>
    <w:rsid w:val="00E54A8F"/>
    <w:rsid w:val="00E54D2E"/>
    <w:rsid w:val="00E54E9E"/>
    <w:rsid w:val="00E55103"/>
    <w:rsid w:val="00E55284"/>
    <w:rsid w:val="00E5573E"/>
    <w:rsid w:val="00E55D50"/>
    <w:rsid w:val="00E55DB3"/>
    <w:rsid w:val="00E56195"/>
    <w:rsid w:val="00E56364"/>
    <w:rsid w:val="00E5652C"/>
    <w:rsid w:val="00E566D8"/>
    <w:rsid w:val="00E56779"/>
    <w:rsid w:val="00E56AA7"/>
    <w:rsid w:val="00E56C8D"/>
    <w:rsid w:val="00E56F4F"/>
    <w:rsid w:val="00E56F5E"/>
    <w:rsid w:val="00E5720C"/>
    <w:rsid w:val="00E57251"/>
    <w:rsid w:val="00E57344"/>
    <w:rsid w:val="00E57625"/>
    <w:rsid w:val="00E576FC"/>
    <w:rsid w:val="00E60180"/>
    <w:rsid w:val="00E60506"/>
    <w:rsid w:val="00E6074A"/>
    <w:rsid w:val="00E6096E"/>
    <w:rsid w:val="00E610CB"/>
    <w:rsid w:val="00E6163A"/>
    <w:rsid w:val="00E6175A"/>
    <w:rsid w:val="00E61846"/>
    <w:rsid w:val="00E61A9C"/>
    <w:rsid w:val="00E61EB6"/>
    <w:rsid w:val="00E623EB"/>
    <w:rsid w:val="00E62542"/>
    <w:rsid w:val="00E625AC"/>
    <w:rsid w:val="00E62A70"/>
    <w:rsid w:val="00E62AB8"/>
    <w:rsid w:val="00E62BB0"/>
    <w:rsid w:val="00E631FD"/>
    <w:rsid w:val="00E6363D"/>
    <w:rsid w:val="00E636A6"/>
    <w:rsid w:val="00E6380C"/>
    <w:rsid w:val="00E63D75"/>
    <w:rsid w:val="00E6401A"/>
    <w:rsid w:val="00E64184"/>
    <w:rsid w:val="00E64384"/>
    <w:rsid w:val="00E6491D"/>
    <w:rsid w:val="00E65D59"/>
    <w:rsid w:val="00E65D73"/>
    <w:rsid w:val="00E66098"/>
    <w:rsid w:val="00E661F0"/>
    <w:rsid w:val="00E66306"/>
    <w:rsid w:val="00E66434"/>
    <w:rsid w:val="00E66452"/>
    <w:rsid w:val="00E66F5A"/>
    <w:rsid w:val="00E6770C"/>
    <w:rsid w:val="00E67A25"/>
    <w:rsid w:val="00E67BAC"/>
    <w:rsid w:val="00E67E2A"/>
    <w:rsid w:val="00E67EDA"/>
    <w:rsid w:val="00E67F4A"/>
    <w:rsid w:val="00E70016"/>
    <w:rsid w:val="00E700ED"/>
    <w:rsid w:val="00E70128"/>
    <w:rsid w:val="00E703B0"/>
    <w:rsid w:val="00E704F6"/>
    <w:rsid w:val="00E705F7"/>
    <w:rsid w:val="00E70620"/>
    <w:rsid w:val="00E7097D"/>
    <w:rsid w:val="00E70A97"/>
    <w:rsid w:val="00E70D0F"/>
    <w:rsid w:val="00E711F6"/>
    <w:rsid w:val="00E71481"/>
    <w:rsid w:val="00E71714"/>
    <w:rsid w:val="00E71872"/>
    <w:rsid w:val="00E71B72"/>
    <w:rsid w:val="00E71E2F"/>
    <w:rsid w:val="00E71E74"/>
    <w:rsid w:val="00E71EC6"/>
    <w:rsid w:val="00E71F55"/>
    <w:rsid w:val="00E72526"/>
    <w:rsid w:val="00E72BFA"/>
    <w:rsid w:val="00E72FC1"/>
    <w:rsid w:val="00E732AA"/>
    <w:rsid w:val="00E73BC0"/>
    <w:rsid w:val="00E73CC6"/>
    <w:rsid w:val="00E742A8"/>
    <w:rsid w:val="00E74493"/>
    <w:rsid w:val="00E7462F"/>
    <w:rsid w:val="00E74806"/>
    <w:rsid w:val="00E749B0"/>
    <w:rsid w:val="00E74D5B"/>
    <w:rsid w:val="00E752CF"/>
    <w:rsid w:val="00E75642"/>
    <w:rsid w:val="00E7564E"/>
    <w:rsid w:val="00E75666"/>
    <w:rsid w:val="00E75AAC"/>
    <w:rsid w:val="00E75B2B"/>
    <w:rsid w:val="00E75C82"/>
    <w:rsid w:val="00E76053"/>
    <w:rsid w:val="00E7608C"/>
    <w:rsid w:val="00E76349"/>
    <w:rsid w:val="00E7662A"/>
    <w:rsid w:val="00E768DD"/>
    <w:rsid w:val="00E76A41"/>
    <w:rsid w:val="00E76B3A"/>
    <w:rsid w:val="00E76FCE"/>
    <w:rsid w:val="00E7742D"/>
    <w:rsid w:val="00E774EE"/>
    <w:rsid w:val="00E775C3"/>
    <w:rsid w:val="00E776DE"/>
    <w:rsid w:val="00E77737"/>
    <w:rsid w:val="00E77815"/>
    <w:rsid w:val="00E77C16"/>
    <w:rsid w:val="00E77C4C"/>
    <w:rsid w:val="00E77D61"/>
    <w:rsid w:val="00E77F01"/>
    <w:rsid w:val="00E80286"/>
    <w:rsid w:val="00E80652"/>
    <w:rsid w:val="00E80AE3"/>
    <w:rsid w:val="00E80C48"/>
    <w:rsid w:val="00E81061"/>
    <w:rsid w:val="00E81550"/>
    <w:rsid w:val="00E81EB6"/>
    <w:rsid w:val="00E82154"/>
    <w:rsid w:val="00E82155"/>
    <w:rsid w:val="00E824DF"/>
    <w:rsid w:val="00E825B3"/>
    <w:rsid w:val="00E826D5"/>
    <w:rsid w:val="00E82B45"/>
    <w:rsid w:val="00E82DC4"/>
    <w:rsid w:val="00E82E7E"/>
    <w:rsid w:val="00E82F52"/>
    <w:rsid w:val="00E82FD0"/>
    <w:rsid w:val="00E833D2"/>
    <w:rsid w:val="00E833E2"/>
    <w:rsid w:val="00E83579"/>
    <w:rsid w:val="00E839BE"/>
    <w:rsid w:val="00E8413E"/>
    <w:rsid w:val="00E84345"/>
    <w:rsid w:val="00E843AB"/>
    <w:rsid w:val="00E8465A"/>
    <w:rsid w:val="00E84CB3"/>
    <w:rsid w:val="00E8518E"/>
    <w:rsid w:val="00E85241"/>
    <w:rsid w:val="00E85244"/>
    <w:rsid w:val="00E85709"/>
    <w:rsid w:val="00E85A8A"/>
    <w:rsid w:val="00E85BB1"/>
    <w:rsid w:val="00E85E55"/>
    <w:rsid w:val="00E863FB"/>
    <w:rsid w:val="00E86991"/>
    <w:rsid w:val="00E86E83"/>
    <w:rsid w:val="00E86F3C"/>
    <w:rsid w:val="00E87210"/>
    <w:rsid w:val="00E87839"/>
    <w:rsid w:val="00E87A24"/>
    <w:rsid w:val="00E87B3A"/>
    <w:rsid w:val="00E87CC4"/>
    <w:rsid w:val="00E87D23"/>
    <w:rsid w:val="00E903CC"/>
    <w:rsid w:val="00E90EA9"/>
    <w:rsid w:val="00E90FE2"/>
    <w:rsid w:val="00E91107"/>
    <w:rsid w:val="00E9115B"/>
    <w:rsid w:val="00E9124A"/>
    <w:rsid w:val="00E913BF"/>
    <w:rsid w:val="00E9160D"/>
    <w:rsid w:val="00E91AEA"/>
    <w:rsid w:val="00E9213A"/>
    <w:rsid w:val="00E92277"/>
    <w:rsid w:val="00E924AB"/>
    <w:rsid w:val="00E92552"/>
    <w:rsid w:val="00E92AEB"/>
    <w:rsid w:val="00E92B7C"/>
    <w:rsid w:val="00E92B96"/>
    <w:rsid w:val="00E92DA3"/>
    <w:rsid w:val="00E92E3E"/>
    <w:rsid w:val="00E92FB8"/>
    <w:rsid w:val="00E93326"/>
    <w:rsid w:val="00E93C7E"/>
    <w:rsid w:val="00E94680"/>
    <w:rsid w:val="00E950E1"/>
    <w:rsid w:val="00E95160"/>
    <w:rsid w:val="00E951A7"/>
    <w:rsid w:val="00E953E3"/>
    <w:rsid w:val="00E95A64"/>
    <w:rsid w:val="00E95A82"/>
    <w:rsid w:val="00E962A6"/>
    <w:rsid w:val="00E966FE"/>
    <w:rsid w:val="00E96748"/>
    <w:rsid w:val="00E9686C"/>
    <w:rsid w:val="00E9691A"/>
    <w:rsid w:val="00E96A09"/>
    <w:rsid w:val="00E96C4B"/>
    <w:rsid w:val="00E96F4E"/>
    <w:rsid w:val="00E97097"/>
    <w:rsid w:val="00E97882"/>
    <w:rsid w:val="00E978D0"/>
    <w:rsid w:val="00E97BB0"/>
    <w:rsid w:val="00E97F20"/>
    <w:rsid w:val="00EA0028"/>
    <w:rsid w:val="00EA0886"/>
    <w:rsid w:val="00EA09F8"/>
    <w:rsid w:val="00EA0B0C"/>
    <w:rsid w:val="00EA0B42"/>
    <w:rsid w:val="00EA0EC2"/>
    <w:rsid w:val="00EA112B"/>
    <w:rsid w:val="00EA153D"/>
    <w:rsid w:val="00EA17A6"/>
    <w:rsid w:val="00EA18C2"/>
    <w:rsid w:val="00EA1CB5"/>
    <w:rsid w:val="00EA1DAA"/>
    <w:rsid w:val="00EA208B"/>
    <w:rsid w:val="00EA2238"/>
    <w:rsid w:val="00EA2482"/>
    <w:rsid w:val="00EA2831"/>
    <w:rsid w:val="00EA28EC"/>
    <w:rsid w:val="00EA2A8E"/>
    <w:rsid w:val="00EA2AC7"/>
    <w:rsid w:val="00EA2ADE"/>
    <w:rsid w:val="00EA2F36"/>
    <w:rsid w:val="00EA2F7E"/>
    <w:rsid w:val="00EA3155"/>
    <w:rsid w:val="00EA31DC"/>
    <w:rsid w:val="00EA32E4"/>
    <w:rsid w:val="00EA344F"/>
    <w:rsid w:val="00EA36D2"/>
    <w:rsid w:val="00EA378A"/>
    <w:rsid w:val="00EA383F"/>
    <w:rsid w:val="00EA3DAF"/>
    <w:rsid w:val="00EA3DE5"/>
    <w:rsid w:val="00EA3E40"/>
    <w:rsid w:val="00EA3F37"/>
    <w:rsid w:val="00EA43B6"/>
    <w:rsid w:val="00EA4506"/>
    <w:rsid w:val="00EA46E6"/>
    <w:rsid w:val="00EA476A"/>
    <w:rsid w:val="00EA49B6"/>
    <w:rsid w:val="00EA49BF"/>
    <w:rsid w:val="00EA4ABB"/>
    <w:rsid w:val="00EA4B9C"/>
    <w:rsid w:val="00EA4C0E"/>
    <w:rsid w:val="00EA5184"/>
    <w:rsid w:val="00EA53D2"/>
    <w:rsid w:val="00EA5740"/>
    <w:rsid w:val="00EA5889"/>
    <w:rsid w:val="00EA599F"/>
    <w:rsid w:val="00EA5DA4"/>
    <w:rsid w:val="00EA6068"/>
    <w:rsid w:val="00EA657B"/>
    <w:rsid w:val="00EA6862"/>
    <w:rsid w:val="00EA6B04"/>
    <w:rsid w:val="00EA6C38"/>
    <w:rsid w:val="00EA6DB7"/>
    <w:rsid w:val="00EA6E03"/>
    <w:rsid w:val="00EA70E1"/>
    <w:rsid w:val="00EA7207"/>
    <w:rsid w:val="00EA7F4D"/>
    <w:rsid w:val="00EB029F"/>
    <w:rsid w:val="00EB02C0"/>
    <w:rsid w:val="00EB05C7"/>
    <w:rsid w:val="00EB09C1"/>
    <w:rsid w:val="00EB09ED"/>
    <w:rsid w:val="00EB0A15"/>
    <w:rsid w:val="00EB0C17"/>
    <w:rsid w:val="00EB0C38"/>
    <w:rsid w:val="00EB0ED4"/>
    <w:rsid w:val="00EB1150"/>
    <w:rsid w:val="00EB1655"/>
    <w:rsid w:val="00EB16B7"/>
    <w:rsid w:val="00EB182E"/>
    <w:rsid w:val="00EB1A1C"/>
    <w:rsid w:val="00EB1A37"/>
    <w:rsid w:val="00EB1C90"/>
    <w:rsid w:val="00EB20D5"/>
    <w:rsid w:val="00EB2138"/>
    <w:rsid w:val="00EB218F"/>
    <w:rsid w:val="00EB21B1"/>
    <w:rsid w:val="00EB2809"/>
    <w:rsid w:val="00EB31CC"/>
    <w:rsid w:val="00EB36F1"/>
    <w:rsid w:val="00EB3776"/>
    <w:rsid w:val="00EB3873"/>
    <w:rsid w:val="00EB3916"/>
    <w:rsid w:val="00EB3BE6"/>
    <w:rsid w:val="00EB4561"/>
    <w:rsid w:val="00EB49FE"/>
    <w:rsid w:val="00EB4C7B"/>
    <w:rsid w:val="00EB5D2C"/>
    <w:rsid w:val="00EB60DA"/>
    <w:rsid w:val="00EB69ED"/>
    <w:rsid w:val="00EB7047"/>
    <w:rsid w:val="00EB72BA"/>
    <w:rsid w:val="00EB7508"/>
    <w:rsid w:val="00EB7519"/>
    <w:rsid w:val="00EB76F9"/>
    <w:rsid w:val="00EB79AB"/>
    <w:rsid w:val="00EB7D42"/>
    <w:rsid w:val="00EB7D60"/>
    <w:rsid w:val="00EB7DBB"/>
    <w:rsid w:val="00EC009B"/>
    <w:rsid w:val="00EC05BF"/>
    <w:rsid w:val="00EC0981"/>
    <w:rsid w:val="00EC0D8D"/>
    <w:rsid w:val="00EC0EDC"/>
    <w:rsid w:val="00EC0F04"/>
    <w:rsid w:val="00EC1318"/>
    <w:rsid w:val="00EC1495"/>
    <w:rsid w:val="00EC1663"/>
    <w:rsid w:val="00EC1A5C"/>
    <w:rsid w:val="00EC1C3E"/>
    <w:rsid w:val="00EC1F97"/>
    <w:rsid w:val="00EC246F"/>
    <w:rsid w:val="00EC2AA9"/>
    <w:rsid w:val="00EC330D"/>
    <w:rsid w:val="00EC344A"/>
    <w:rsid w:val="00EC352A"/>
    <w:rsid w:val="00EC3C15"/>
    <w:rsid w:val="00EC3D2F"/>
    <w:rsid w:val="00EC3D8E"/>
    <w:rsid w:val="00EC3FE7"/>
    <w:rsid w:val="00EC44EE"/>
    <w:rsid w:val="00EC4C25"/>
    <w:rsid w:val="00EC4C69"/>
    <w:rsid w:val="00EC4F00"/>
    <w:rsid w:val="00EC4F5E"/>
    <w:rsid w:val="00EC4F5F"/>
    <w:rsid w:val="00EC4FCB"/>
    <w:rsid w:val="00EC50A6"/>
    <w:rsid w:val="00EC533D"/>
    <w:rsid w:val="00EC56DC"/>
    <w:rsid w:val="00EC5704"/>
    <w:rsid w:val="00EC5D75"/>
    <w:rsid w:val="00EC6009"/>
    <w:rsid w:val="00EC66B0"/>
    <w:rsid w:val="00EC6B4D"/>
    <w:rsid w:val="00EC6E80"/>
    <w:rsid w:val="00EC6F47"/>
    <w:rsid w:val="00EC6FB9"/>
    <w:rsid w:val="00EC706E"/>
    <w:rsid w:val="00EC70CC"/>
    <w:rsid w:val="00EC71FB"/>
    <w:rsid w:val="00EC73AF"/>
    <w:rsid w:val="00EC740F"/>
    <w:rsid w:val="00EC74A3"/>
    <w:rsid w:val="00EC75A0"/>
    <w:rsid w:val="00EC7816"/>
    <w:rsid w:val="00EC799B"/>
    <w:rsid w:val="00EC7B5C"/>
    <w:rsid w:val="00ED01FF"/>
    <w:rsid w:val="00ED022F"/>
    <w:rsid w:val="00ED082B"/>
    <w:rsid w:val="00ED0847"/>
    <w:rsid w:val="00ED0AD2"/>
    <w:rsid w:val="00ED0BA8"/>
    <w:rsid w:val="00ED0F54"/>
    <w:rsid w:val="00ED10E7"/>
    <w:rsid w:val="00ED11CA"/>
    <w:rsid w:val="00ED138A"/>
    <w:rsid w:val="00ED13C2"/>
    <w:rsid w:val="00ED144D"/>
    <w:rsid w:val="00ED1561"/>
    <w:rsid w:val="00ED1793"/>
    <w:rsid w:val="00ED199C"/>
    <w:rsid w:val="00ED1C72"/>
    <w:rsid w:val="00ED2059"/>
    <w:rsid w:val="00ED232E"/>
    <w:rsid w:val="00ED2358"/>
    <w:rsid w:val="00ED2533"/>
    <w:rsid w:val="00ED2675"/>
    <w:rsid w:val="00ED2965"/>
    <w:rsid w:val="00ED2B69"/>
    <w:rsid w:val="00ED2BA0"/>
    <w:rsid w:val="00ED2D62"/>
    <w:rsid w:val="00ED313A"/>
    <w:rsid w:val="00ED31C3"/>
    <w:rsid w:val="00ED31F3"/>
    <w:rsid w:val="00ED325C"/>
    <w:rsid w:val="00ED34CC"/>
    <w:rsid w:val="00ED3702"/>
    <w:rsid w:val="00ED3CA6"/>
    <w:rsid w:val="00ED3EDD"/>
    <w:rsid w:val="00ED3F82"/>
    <w:rsid w:val="00ED3FE1"/>
    <w:rsid w:val="00ED4278"/>
    <w:rsid w:val="00ED47F6"/>
    <w:rsid w:val="00ED4A87"/>
    <w:rsid w:val="00ED4F86"/>
    <w:rsid w:val="00ED5025"/>
    <w:rsid w:val="00ED5173"/>
    <w:rsid w:val="00ED51E6"/>
    <w:rsid w:val="00ED520A"/>
    <w:rsid w:val="00ED52B3"/>
    <w:rsid w:val="00ED52D4"/>
    <w:rsid w:val="00ED53DB"/>
    <w:rsid w:val="00ED5568"/>
    <w:rsid w:val="00ED5724"/>
    <w:rsid w:val="00ED57F1"/>
    <w:rsid w:val="00ED59A9"/>
    <w:rsid w:val="00ED5B93"/>
    <w:rsid w:val="00ED5E20"/>
    <w:rsid w:val="00ED5E6A"/>
    <w:rsid w:val="00ED5E8F"/>
    <w:rsid w:val="00ED6324"/>
    <w:rsid w:val="00ED6EA9"/>
    <w:rsid w:val="00ED70A9"/>
    <w:rsid w:val="00ED76CA"/>
    <w:rsid w:val="00ED78DF"/>
    <w:rsid w:val="00ED7A44"/>
    <w:rsid w:val="00ED7D69"/>
    <w:rsid w:val="00ED7E07"/>
    <w:rsid w:val="00EE0429"/>
    <w:rsid w:val="00EE078F"/>
    <w:rsid w:val="00EE0A30"/>
    <w:rsid w:val="00EE1177"/>
    <w:rsid w:val="00EE11DB"/>
    <w:rsid w:val="00EE17C3"/>
    <w:rsid w:val="00EE194B"/>
    <w:rsid w:val="00EE1CEC"/>
    <w:rsid w:val="00EE1EB2"/>
    <w:rsid w:val="00EE20A4"/>
    <w:rsid w:val="00EE21DB"/>
    <w:rsid w:val="00EE25C6"/>
    <w:rsid w:val="00EE2D91"/>
    <w:rsid w:val="00EE2DFE"/>
    <w:rsid w:val="00EE3476"/>
    <w:rsid w:val="00EE3DD3"/>
    <w:rsid w:val="00EE3EAF"/>
    <w:rsid w:val="00EE3F63"/>
    <w:rsid w:val="00EE43BE"/>
    <w:rsid w:val="00EE4A41"/>
    <w:rsid w:val="00EE4C6A"/>
    <w:rsid w:val="00EE4D53"/>
    <w:rsid w:val="00EE500C"/>
    <w:rsid w:val="00EE551E"/>
    <w:rsid w:val="00EE5B6F"/>
    <w:rsid w:val="00EE613A"/>
    <w:rsid w:val="00EE6868"/>
    <w:rsid w:val="00EE6B81"/>
    <w:rsid w:val="00EE6C38"/>
    <w:rsid w:val="00EE7136"/>
    <w:rsid w:val="00EE722A"/>
    <w:rsid w:val="00EE75A2"/>
    <w:rsid w:val="00EE7718"/>
    <w:rsid w:val="00EE7A23"/>
    <w:rsid w:val="00EE7C06"/>
    <w:rsid w:val="00EF00D2"/>
    <w:rsid w:val="00EF04C5"/>
    <w:rsid w:val="00EF06A5"/>
    <w:rsid w:val="00EF06FB"/>
    <w:rsid w:val="00EF0711"/>
    <w:rsid w:val="00EF09A7"/>
    <w:rsid w:val="00EF115A"/>
    <w:rsid w:val="00EF16AF"/>
    <w:rsid w:val="00EF17C1"/>
    <w:rsid w:val="00EF1B85"/>
    <w:rsid w:val="00EF2462"/>
    <w:rsid w:val="00EF2C82"/>
    <w:rsid w:val="00EF3030"/>
    <w:rsid w:val="00EF34DD"/>
    <w:rsid w:val="00EF3ADD"/>
    <w:rsid w:val="00EF3CAA"/>
    <w:rsid w:val="00EF3D54"/>
    <w:rsid w:val="00EF3DF5"/>
    <w:rsid w:val="00EF3EF9"/>
    <w:rsid w:val="00EF41F1"/>
    <w:rsid w:val="00EF49F4"/>
    <w:rsid w:val="00EF4E83"/>
    <w:rsid w:val="00EF4FA6"/>
    <w:rsid w:val="00EF5258"/>
    <w:rsid w:val="00EF561F"/>
    <w:rsid w:val="00EF585C"/>
    <w:rsid w:val="00EF5E08"/>
    <w:rsid w:val="00EF6015"/>
    <w:rsid w:val="00EF60EC"/>
    <w:rsid w:val="00EF646B"/>
    <w:rsid w:val="00EF6B81"/>
    <w:rsid w:val="00EF7135"/>
    <w:rsid w:val="00EF7250"/>
    <w:rsid w:val="00EF7326"/>
    <w:rsid w:val="00EF7988"/>
    <w:rsid w:val="00EF7B83"/>
    <w:rsid w:val="00EF7F22"/>
    <w:rsid w:val="00EF7F6F"/>
    <w:rsid w:val="00F0085D"/>
    <w:rsid w:val="00F0093F"/>
    <w:rsid w:val="00F00D54"/>
    <w:rsid w:val="00F00D8A"/>
    <w:rsid w:val="00F00EBC"/>
    <w:rsid w:val="00F01364"/>
    <w:rsid w:val="00F0145F"/>
    <w:rsid w:val="00F01606"/>
    <w:rsid w:val="00F01766"/>
    <w:rsid w:val="00F019EE"/>
    <w:rsid w:val="00F01A28"/>
    <w:rsid w:val="00F01BBA"/>
    <w:rsid w:val="00F01C84"/>
    <w:rsid w:val="00F01E08"/>
    <w:rsid w:val="00F0240D"/>
    <w:rsid w:val="00F02601"/>
    <w:rsid w:val="00F028D3"/>
    <w:rsid w:val="00F033D2"/>
    <w:rsid w:val="00F03435"/>
    <w:rsid w:val="00F03CEC"/>
    <w:rsid w:val="00F03D8A"/>
    <w:rsid w:val="00F04302"/>
    <w:rsid w:val="00F046F6"/>
    <w:rsid w:val="00F04719"/>
    <w:rsid w:val="00F04901"/>
    <w:rsid w:val="00F04A35"/>
    <w:rsid w:val="00F04DF8"/>
    <w:rsid w:val="00F04EFC"/>
    <w:rsid w:val="00F05032"/>
    <w:rsid w:val="00F050DD"/>
    <w:rsid w:val="00F05222"/>
    <w:rsid w:val="00F05444"/>
    <w:rsid w:val="00F05AE0"/>
    <w:rsid w:val="00F05CD1"/>
    <w:rsid w:val="00F066CE"/>
    <w:rsid w:val="00F066F5"/>
    <w:rsid w:val="00F0670F"/>
    <w:rsid w:val="00F067E2"/>
    <w:rsid w:val="00F06891"/>
    <w:rsid w:val="00F06ACA"/>
    <w:rsid w:val="00F07803"/>
    <w:rsid w:val="00F0795B"/>
    <w:rsid w:val="00F07990"/>
    <w:rsid w:val="00F079B5"/>
    <w:rsid w:val="00F079C2"/>
    <w:rsid w:val="00F07AC1"/>
    <w:rsid w:val="00F07B9F"/>
    <w:rsid w:val="00F07EC1"/>
    <w:rsid w:val="00F07FA9"/>
    <w:rsid w:val="00F10098"/>
    <w:rsid w:val="00F10175"/>
    <w:rsid w:val="00F1020C"/>
    <w:rsid w:val="00F10865"/>
    <w:rsid w:val="00F109D8"/>
    <w:rsid w:val="00F10FC6"/>
    <w:rsid w:val="00F113A4"/>
    <w:rsid w:val="00F115CF"/>
    <w:rsid w:val="00F11C1A"/>
    <w:rsid w:val="00F11C21"/>
    <w:rsid w:val="00F11EDE"/>
    <w:rsid w:val="00F11F8B"/>
    <w:rsid w:val="00F122ED"/>
    <w:rsid w:val="00F127C1"/>
    <w:rsid w:val="00F12B0F"/>
    <w:rsid w:val="00F12B2E"/>
    <w:rsid w:val="00F12F64"/>
    <w:rsid w:val="00F1359D"/>
    <w:rsid w:val="00F1378B"/>
    <w:rsid w:val="00F13939"/>
    <w:rsid w:val="00F1396E"/>
    <w:rsid w:val="00F13A67"/>
    <w:rsid w:val="00F13E37"/>
    <w:rsid w:val="00F13E89"/>
    <w:rsid w:val="00F14004"/>
    <w:rsid w:val="00F14350"/>
    <w:rsid w:val="00F1453F"/>
    <w:rsid w:val="00F149BE"/>
    <w:rsid w:val="00F14A89"/>
    <w:rsid w:val="00F152B1"/>
    <w:rsid w:val="00F15491"/>
    <w:rsid w:val="00F15683"/>
    <w:rsid w:val="00F15A4A"/>
    <w:rsid w:val="00F15B9D"/>
    <w:rsid w:val="00F15C94"/>
    <w:rsid w:val="00F15D8B"/>
    <w:rsid w:val="00F15DC1"/>
    <w:rsid w:val="00F1606B"/>
    <w:rsid w:val="00F16510"/>
    <w:rsid w:val="00F165B5"/>
    <w:rsid w:val="00F1663B"/>
    <w:rsid w:val="00F16F13"/>
    <w:rsid w:val="00F17A85"/>
    <w:rsid w:val="00F17B13"/>
    <w:rsid w:val="00F17C7A"/>
    <w:rsid w:val="00F17EF6"/>
    <w:rsid w:val="00F17F8E"/>
    <w:rsid w:val="00F17FE0"/>
    <w:rsid w:val="00F20046"/>
    <w:rsid w:val="00F2004C"/>
    <w:rsid w:val="00F201A9"/>
    <w:rsid w:val="00F201F8"/>
    <w:rsid w:val="00F20427"/>
    <w:rsid w:val="00F20C31"/>
    <w:rsid w:val="00F20CFD"/>
    <w:rsid w:val="00F20E59"/>
    <w:rsid w:val="00F21170"/>
    <w:rsid w:val="00F2124F"/>
    <w:rsid w:val="00F213E5"/>
    <w:rsid w:val="00F21495"/>
    <w:rsid w:val="00F21A44"/>
    <w:rsid w:val="00F21C5D"/>
    <w:rsid w:val="00F21D7F"/>
    <w:rsid w:val="00F21F46"/>
    <w:rsid w:val="00F21F78"/>
    <w:rsid w:val="00F221C0"/>
    <w:rsid w:val="00F223A9"/>
    <w:rsid w:val="00F22520"/>
    <w:rsid w:val="00F22953"/>
    <w:rsid w:val="00F22A00"/>
    <w:rsid w:val="00F22E28"/>
    <w:rsid w:val="00F22EAE"/>
    <w:rsid w:val="00F23402"/>
    <w:rsid w:val="00F236F4"/>
    <w:rsid w:val="00F23954"/>
    <w:rsid w:val="00F23AE3"/>
    <w:rsid w:val="00F23B88"/>
    <w:rsid w:val="00F23D1B"/>
    <w:rsid w:val="00F23FCA"/>
    <w:rsid w:val="00F24379"/>
    <w:rsid w:val="00F24CCF"/>
    <w:rsid w:val="00F24E55"/>
    <w:rsid w:val="00F24F53"/>
    <w:rsid w:val="00F251F7"/>
    <w:rsid w:val="00F25277"/>
    <w:rsid w:val="00F2566A"/>
    <w:rsid w:val="00F25B4E"/>
    <w:rsid w:val="00F25C61"/>
    <w:rsid w:val="00F26262"/>
    <w:rsid w:val="00F269AF"/>
    <w:rsid w:val="00F269C1"/>
    <w:rsid w:val="00F26A9B"/>
    <w:rsid w:val="00F26BF3"/>
    <w:rsid w:val="00F26C91"/>
    <w:rsid w:val="00F26E2D"/>
    <w:rsid w:val="00F26F46"/>
    <w:rsid w:val="00F26FD6"/>
    <w:rsid w:val="00F2735F"/>
    <w:rsid w:val="00F27B8E"/>
    <w:rsid w:val="00F27CCE"/>
    <w:rsid w:val="00F27E0F"/>
    <w:rsid w:val="00F27F7A"/>
    <w:rsid w:val="00F300D8"/>
    <w:rsid w:val="00F30959"/>
    <w:rsid w:val="00F30EC4"/>
    <w:rsid w:val="00F310C4"/>
    <w:rsid w:val="00F31369"/>
    <w:rsid w:val="00F31630"/>
    <w:rsid w:val="00F31791"/>
    <w:rsid w:val="00F317C9"/>
    <w:rsid w:val="00F31BC2"/>
    <w:rsid w:val="00F31BD6"/>
    <w:rsid w:val="00F31EDE"/>
    <w:rsid w:val="00F32749"/>
    <w:rsid w:val="00F3280D"/>
    <w:rsid w:val="00F33204"/>
    <w:rsid w:val="00F3356C"/>
    <w:rsid w:val="00F3372C"/>
    <w:rsid w:val="00F33BC7"/>
    <w:rsid w:val="00F33D75"/>
    <w:rsid w:val="00F33F03"/>
    <w:rsid w:val="00F33F1F"/>
    <w:rsid w:val="00F340BA"/>
    <w:rsid w:val="00F3425A"/>
    <w:rsid w:val="00F34BAD"/>
    <w:rsid w:val="00F34BD6"/>
    <w:rsid w:val="00F34DE8"/>
    <w:rsid w:val="00F34E2B"/>
    <w:rsid w:val="00F34F9B"/>
    <w:rsid w:val="00F351E4"/>
    <w:rsid w:val="00F353A9"/>
    <w:rsid w:val="00F35576"/>
    <w:rsid w:val="00F3590F"/>
    <w:rsid w:val="00F35AA2"/>
    <w:rsid w:val="00F35AC5"/>
    <w:rsid w:val="00F35CAE"/>
    <w:rsid w:val="00F3651E"/>
    <w:rsid w:val="00F36613"/>
    <w:rsid w:val="00F36A76"/>
    <w:rsid w:val="00F36DF6"/>
    <w:rsid w:val="00F371E1"/>
    <w:rsid w:val="00F374C0"/>
    <w:rsid w:val="00F3751E"/>
    <w:rsid w:val="00F3771D"/>
    <w:rsid w:val="00F3782F"/>
    <w:rsid w:val="00F37C38"/>
    <w:rsid w:val="00F37CA7"/>
    <w:rsid w:val="00F37DF4"/>
    <w:rsid w:val="00F37F5D"/>
    <w:rsid w:val="00F4027F"/>
    <w:rsid w:val="00F40606"/>
    <w:rsid w:val="00F40E7A"/>
    <w:rsid w:val="00F410A4"/>
    <w:rsid w:val="00F412AD"/>
    <w:rsid w:val="00F4141F"/>
    <w:rsid w:val="00F4149D"/>
    <w:rsid w:val="00F41E02"/>
    <w:rsid w:val="00F41F1D"/>
    <w:rsid w:val="00F42015"/>
    <w:rsid w:val="00F42116"/>
    <w:rsid w:val="00F42B29"/>
    <w:rsid w:val="00F42EC0"/>
    <w:rsid w:val="00F42FCA"/>
    <w:rsid w:val="00F433D2"/>
    <w:rsid w:val="00F4344C"/>
    <w:rsid w:val="00F434A6"/>
    <w:rsid w:val="00F43A91"/>
    <w:rsid w:val="00F43F77"/>
    <w:rsid w:val="00F44513"/>
    <w:rsid w:val="00F446E1"/>
    <w:rsid w:val="00F44706"/>
    <w:rsid w:val="00F44955"/>
    <w:rsid w:val="00F44997"/>
    <w:rsid w:val="00F44CD4"/>
    <w:rsid w:val="00F44F85"/>
    <w:rsid w:val="00F44FBF"/>
    <w:rsid w:val="00F45591"/>
    <w:rsid w:val="00F457E6"/>
    <w:rsid w:val="00F45A67"/>
    <w:rsid w:val="00F45A75"/>
    <w:rsid w:val="00F45AB7"/>
    <w:rsid w:val="00F45BCF"/>
    <w:rsid w:val="00F461EB"/>
    <w:rsid w:val="00F465BD"/>
    <w:rsid w:val="00F465CC"/>
    <w:rsid w:val="00F46BCC"/>
    <w:rsid w:val="00F472AB"/>
    <w:rsid w:val="00F472CF"/>
    <w:rsid w:val="00F47334"/>
    <w:rsid w:val="00F4737D"/>
    <w:rsid w:val="00F4783F"/>
    <w:rsid w:val="00F47B82"/>
    <w:rsid w:val="00F47F70"/>
    <w:rsid w:val="00F500DD"/>
    <w:rsid w:val="00F504B0"/>
    <w:rsid w:val="00F507B5"/>
    <w:rsid w:val="00F509D2"/>
    <w:rsid w:val="00F50A8A"/>
    <w:rsid w:val="00F50B2B"/>
    <w:rsid w:val="00F510D0"/>
    <w:rsid w:val="00F512E3"/>
    <w:rsid w:val="00F5168F"/>
    <w:rsid w:val="00F518B6"/>
    <w:rsid w:val="00F518DF"/>
    <w:rsid w:val="00F51960"/>
    <w:rsid w:val="00F51998"/>
    <w:rsid w:val="00F51C33"/>
    <w:rsid w:val="00F52126"/>
    <w:rsid w:val="00F52447"/>
    <w:rsid w:val="00F5253F"/>
    <w:rsid w:val="00F5257C"/>
    <w:rsid w:val="00F5280D"/>
    <w:rsid w:val="00F529A1"/>
    <w:rsid w:val="00F52A6B"/>
    <w:rsid w:val="00F52C42"/>
    <w:rsid w:val="00F53027"/>
    <w:rsid w:val="00F531E7"/>
    <w:rsid w:val="00F532CF"/>
    <w:rsid w:val="00F53475"/>
    <w:rsid w:val="00F53E21"/>
    <w:rsid w:val="00F5407D"/>
    <w:rsid w:val="00F542B3"/>
    <w:rsid w:val="00F54B11"/>
    <w:rsid w:val="00F54CF6"/>
    <w:rsid w:val="00F54DC4"/>
    <w:rsid w:val="00F54E7F"/>
    <w:rsid w:val="00F54F09"/>
    <w:rsid w:val="00F5538B"/>
    <w:rsid w:val="00F553CA"/>
    <w:rsid w:val="00F554D4"/>
    <w:rsid w:val="00F555F2"/>
    <w:rsid w:val="00F556F0"/>
    <w:rsid w:val="00F5578B"/>
    <w:rsid w:val="00F559E6"/>
    <w:rsid w:val="00F55D53"/>
    <w:rsid w:val="00F56081"/>
    <w:rsid w:val="00F560F0"/>
    <w:rsid w:val="00F5614D"/>
    <w:rsid w:val="00F5645B"/>
    <w:rsid w:val="00F56793"/>
    <w:rsid w:val="00F56C82"/>
    <w:rsid w:val="00F56D59"/>
    <w:rsid w:val="00F572FB"/>
    <w:rsid w:val="00F57503"/>
    <w:rsid w:val="00F57666"/>
    <w:rsid w:val="00F57B31"/>
    <w:rsid w:val="00F57BD2"/>
    <w:rsid w:val="00F6031D"/>
    <w:rsid w:val="00F6088F"/>
    <w:rsid w:val="00F60E55"/>
    <w:rsid w:val="00F6117B"/>
    <w:rsid w:val="00F6129A"/>
    <w:rsid w:val="00F61862"/>
    <w:rsid w:val="00F6192B"/>
    <w:rsid w:val="00F61983"/>
    <w:rsid w:val="00F61B4C"/>
    <w:rsid w:val="00F62272"/>
    <w:rsid w:val="00F6242D"/>
    <w:rsid w:val="00F62511"/>
    <w:rsid w:val="00F626FD"/>
    <w:rsid w:val="00F627EA"/>
    <w:rsid w:val="00F62AC3"/>
    <w:rsid w:val="00F62AF0"/>
    <w:rsid w:val="00F62F1D"/>
    <w:rsid w:val="00F62F5D"/>
    <w:rsid w:val="00F62F87"/>
    <w:rsid w:val="00F62FD2"/>
    <w:rsid w:val="00F63040"/>
    <w:rsid w:val="00F631E5"/>
    <w:rsid w:val="00F63745"/>
    <w:rsid w:val="00F6390D"/>
    <w:rsid w:val="00F63CA3"/>
    <w:rsid w:val="00F63E92"/>
    <w:rsid w:val="00F63EEA"/>
    <w:rsid w:val="00F63F5E"/>
    <w:rsid w:val="00F64208"/>
    <w:rsid w:val="00F64472"/>
    <w:rsid w:val="00F6460C"/>
    <w:rsid w:val="00F6469E"/>
    <w:rsid w:val="00F646C8"/>
    <w:rsid w:val="00F64E0C"/>
    <w:rsid w:val="00F651F1"/>
    <w:rsid w:val="00F65614"/>
    <w:rsid w:val="00F65757"/>
    <w:rsid w:val="00F6577A"/>
    <w:rsid w:val="00F65FAE"/>
    <w:rsid w:val="00F66139"/>
    <w:rsid w:val="00F6643D"/>
    <w:rsid w:val="00F66B61"/>
    <w:rsid w:val="00F66BC7"/>
    <w:rsid w:val="00F66C0A"/>
    <w:rsid w:val="00F66D7E"/>
    <w:rsid w:val="00F6730B"/>
    <w:rsid w:val="00F673AA"/>
    <w:rsid w:val="00F67773"/>
    <w:rsid w:val="00F6777A"/>
    <w:rsid w:val="00F67830"/>
    <w:rsid w:val="00F678D6"/>
    <w:rsid w:val="00F67B3C"/>
    <w:rsid w:val="00F67BCD"/>
    <w:rsid w:val="00F67E7C"/>
    <w:rsid w:val="00F67F91"/>
    <w:rsid w:val="00F70024"/>
    <w:rsid w:val="00F701AB"/>
    <w:rsid w:val="00F704FC"/>
    <w:rsid w:val="00F70692"/>
    <w:rsid w:val="00F70895"/>
    <w:rsid w:val="00F709E2"/>
    <w:rsid w:val="00F70C6B"/>
    <w:rsid w:val="00F70D86"/>
    <w:rsid w:val="00F70E56"/>
    <w:rsid w:val="00F712DD"/>
    <w:rsid w:val="00F712F0"/>
    <w:rsid w:val="00F714D2"/>
    <w:rsid w:val="00F7172D"/>
    <w:rsid w:val="00F71EFF"/>
    <w:rsid w:val="00F72339"/>
    <w:rsid w:val="00F727E7"/>
    <w:rsid w:val="00F72B44"/>
    <w:rsid w:val="00F72BFE"/>
    <w:rsid w:val="00F72C52"/>
    <w:rsid w:val="00F72E7D"/>
    <w:rsid w:val="00F72F46"/>
    <w:rsid w:val="00F733ED"/>
    <w:rsid w:val="00F7340E"/>
    <w:rsid w:val="00F73723"/>
    <w:rsid w:val="00F7388F"/>
    <w:rsid w:val="00F73A97"/>
    <w:rsid w:val="00F7412D"/>
    <w:rsid w:val="00F74622"/>
    <w:rsid w:val="00F74882"/>
    <w:rsid w:val="00F74CE7"/>
    <w:rsid w:val="00F74FF9"/>
    <w:rsid w:val="00F750D4"/>
    <w:rsid w:val="00F753F5"/>
    <w:rsid w:val="00F754C0"/>
    <w:rsid w:val="00F755BA"/>
    <w:rsid w:val="00F756DD"/>
    <w:rsid w:val="00F75EC8"/>
    <w:rsid w:val="00F76219"/>
    <w:rsid w:val="00F76535"/>
    <w:rsid w:val="00F76718"/>
    <w:rsid w:val="00F76B6F"/>
    <w:rsid w:val="00F76C89"/>
    <w:rsid w:val="00F76CF4"/>
    <w:rsid w:val="00F771CC"/>
    <w:rsid w:val="00F77529"/>
    <w:rsid w:val="00F77624"/>
    <w:rsid w:val="00F7763E"/>
    <w:rsid w:val="00F77920"/>
    <w:rsid w:val="00F77C64"/>
    <w:rsid w:val="00F80044"/>
    <w:rsid w:val="00F802CB"/>
    <w:rsid w:val="00F804F9"/>
    <w:rsid w:val="00F80BAE"/>
    <w:rsid w:val="00F80C9B"/>
    <w:rsid w:val="00F80E9B"/>
    <w:rsid w:val="00F8127D"/>
    <w:rsid w:val="00F8133C"/>
    <w:rsid w:val="00F815C0"/>
    <w:rsid w:val="00F8168C"/>
    <w:rsid w:val="00F81713"/>
    <w:rsid w:val="00F8172D"/>
    <w:rsid w:val="00F81A95"/>
    <w:rsid w:val="00F81C2B"/>
    <w:rsid w:val="00F82141"/>
    <w:rsid w:val="00F821C1"/>
    <w:rsid w:val="00F822B7"/>
    <w:rsid w:val="00F82440"/>
    <w:rsid w:val="00F82507"/>
    <w:rsid w:val="00F826F0"/>
    <w:rsid w:val="00F82805"/>
    <w:rsid w:val="00F82A09"/>
    <w:rsid w:val="00F82B31"/>
    <w:rsid w:val="00F82EF9"/>
    <w:rsid w:val="00F83005"/>
    <w:rsid w:val="00F83080"/>
    <w:rsid w:val="00F834E5"/>
    <w:rsid w:val="00F8351E"/>
    <w:rsid w:val="00F83745"/>
    <w:rsid w:val="00F837D8"/>
    <w:rsid w:val="00F83A14"/>
    <w:rsid w:val="00F84856"/>
    <w:rsid w:val="00F84877"/>
    <w:rsid w:val="00F848D4"/>
    <w:rsid w:val="00F8490C"/>
    <w:rsid w:val="00F84E8A"/>
    <w:rsid w:val="00F852B4"/>
    <w:rsid w:val="00F8536C"/>
    <w:rsid w:val="00F85C0C"/>
    <w:rsid w:val="00F86472"/>
    <w:rsid w:val="00F86529"/>
    <w:rsid w:val="00F869C5"/>
    <w:rsid w:val="00F86BD1"/>
    <w:rsid w:val="00F86FEA"/>
    <w:rsid w:val="00F8712C"/>
    <w:rsid w:val="00F87297"/>
    <w:rsid w:val="00F87594"/>
    <w:rsid w:val="00F876C1"/>
    <w:rsid w:val="00F87870"/>
    <w:rsid w:val="00F879AF"/>
    <w:rsid w:val="00F87A15"/>
    <w:rsid w:val="00F87D92"/>
    <w:rsid w:val="00F90087"/>
    <w:rsid w:val="00F9020A"/>
    <w:rsid w:val="00F90323"/>
    <w:rsid w:val="00F90514"/>
    <w:rsid w:val="00F90906"/>
    <w:rsid w:val="00F9100D"/>
    <w:rsid w:val="00F9108A"/>
    <w:rsid w:val="00F9186D"/>
    <w:rsid w:val="00F91BDF"/>
    <w:rsid w:val="00F91BF0"/>
    <w:rsid w:val="00F922B6"/>
    <w:rsid w:val="00F92417"/>
    <w:rsid w:val="00F927BE"/>
    <w:rsid w:val="00F929A6"/>
    <w:rsid w:val="00F92ACE"/>
    <w:rsid w:val="00F92B54"/>
    <w:rsid w:val="00F9300D"/>
    <w:rsid w:val="00F93528"/>
    <w:rsid w:val="00F93CB6"/>
    <w:rsid w:val="00F94285"/>
    <w:rsid w:val="00F9440F"/>
    <w:rsid w:val="00F94734"/>
    <w:rsid w:val="00F9479F"/>
    <w:rsid w:val="00F94931"/>
    <w:rsid w:val="00F94A6F"/>
    <w:rsid w:val="00F94B65"/>
    <w:rsid w:val="00F94D1B"/>
    <w:rsid w:val="00F94E0D"/>
    <w:rsid w:val="00F94ED3"/>
    <w:rsid w:val="00F95791"/>
    <w:rsid w:val="00F95947"/>
    <w:rsid w:val="00F95B9B"/>
    <w:rsid w:val="00F96203"/>
    <w:rsid w:val="00F96263"/>
    <w:rsid w:val="00F963D3"/>
    <w:rsid w:val="00F963D8"/>
    <w:rsid w:val="00F965F1"/>
    <w:rsid w:val="00F9673B"/>
    <w:rsid w:val="00F967EF"/>
    <w:rsid w:val="00F96C06"/>
    <w:rsid w:val="00F96E17"/>
    <w:rsid w:val="00F96EAA"/>
    <w:rsid w:val="00F975B7"/>
    <w:rsid w:val="00F97AC8"/>
    <w:rsid w:val="00F97CCA"/>
    <w:rsid w:val="00FA001E"/>
    <w:rsid w:val="00FA01B3"/>
    <w:rsid w:val="00FA0271"/>
    <w:rsid w:val="00FA06E1"/>
    <w:rsid w:val="00FA0969"/>
    <w:rsid w:val="00FA0BB4"/>
    <w:rsid w:val="00FA0BE7"/>
    <w:rsid w:val="00FA0E3E"/>
    <w:rsid w:val="00FA2497"/>
    <w:rsid w:val="00FA24A4"/>
    <w:rsid w:val="00FA2752"/>
    <w:rsid w:val="00FA2787"/>
    <w:rsid w:val="00FA27D4"/>
    <w:rsid w:val="00FA2A58"/>
    <w:rsid w:val="00FA2E89"/>
    <w:rsid w:val="00FA30E2"/>
    <w:rsid w:val="00FA3438"/>
    <w:rsid w:val="00FA3542"/>
    <w:rsid w:val="00FA3684"/>
    <w:rsid w:val="00FA38AC"/>
    <w:rsid w:val="00FA3EEE"/>
    <w:rsid w:val="00FA4F06"/>
    <w:rsid w:val="00FA4FC0"/>
    <w:rsid w:val="00FA4FF1"/>
    <w:rsid w:val="00FA51F0"/>
    <w:rsid w:val="00FA52C7"/>
    <w:rsid w:val="00FA53CB"/>
    <w:rsid w:val="00FA541B"/>
    <w:rsid w:val="00FA5528"/>
    <w:rsid w:val="00FA5839"/>
    <w:rsid w:val="00FA5918"/>
    <w:rsid w:val="00FA6474"/>
    <w:rsid w:val="00FA653D"/>
    <w:rsid w:val="00FA65D6"/>
    <w:rsid w:val="00FA6617"/>
    <w:rsid w:val="00FA682D"/>
    <w:rsid w:val="00FA6B66"/>
    <w:rsid w:val="00FA6DF9"/>
    <w:rsid w:val="00FA70BF"/>
    <w:rsid w:val="00FA72C8"/>
    <w:rsid w:val="00FA7359"/>
    <w:rsid w:val="00FA7890"/>
    <w:rsid w:val="00FA7CF6"/>
    <w:rsid w:val="00FB0226"/>
    <w:rsid w:val="00FB02FE"/>
    <w:rsid w:val="00FB0627"/>
    <w:rsid w:val="00FB077A"/>
    <w:rsid w:val="00FB0922"/>
    <w:rsid w:val="00FB0C3E"/>
    <w:rsid w:val="00FB0F69"/>
    <w:rsid w:val="00FB100F"/>
    <w:rsid w:val="00FB125B"/>
    <w:rsid w:val="00FB158D"/>
    <w:rsid w:val="00FB1794"/>
    <w:rsid w:val="00FB2041"/>
    <w:rsid w:val="00FB20BB"/>
    <w:rsid w:val="00FB21F1"/>
    <w:rsid w:val="00FB2302"/>
    <w:rsid w:val="00FB23EB"/>
    <w:rsid w:val="00FB2631"/>
    <w:rsid w:val="00FB276D"/>
    <w:rsid w:val="00FB27C5"/>
    <w:rsid w:val="00FB2AB7"/>
    <w:rsid w:val="00FB2B42"/>
    <w:rsid w:val="00FB2E30"/>
    <w:rsid w:val="00FB332A"/>
    <w:rsid w:val="00FB3406"/>
    <w:rsid w:val="00FB3430"/>
    <w:rsid w:val="00FB346C"/>
    <w:rsid w:val="00FB361C"/>
    <w:rsid w:val="00FB3783"/>
    <w:rsid w:val="00FB3BB0"/>
    <w:rsid w:val="00FB3C18"/>
    <w:rsid w:val="00FB3C85"/>
    <w:rsid w:val="00FB3D7A"/>
    <w:rsid w:val="00FB42D0"/>
    <w:rsid w:val="00FB4423"/>
    <w:rsid w:val="00FB4471"/>
    <w:rsid w:val="00FB4609"/>
    <w:rsid w:val="00FB4874"/>
    <w:rsid w:val="00FB4A63"/>
    <w:rsid w:val="00FB5046"/>
    <w:rsid w:val="00FB5392"/>
    <w:rsid w:val="00FB581C"/>
    <w:rsid w:val="00FB59CC"/>
    <w:rsid w:val="00FB5A44"/>
    <w:rsid w:val="00FB5B09"/>
    <w:rsid w:val="00FB5E88"/>
    <w:rsid w:val="00FB5F87"/>
    <w:rsid w:val="00FB60B9"/>
    <w:rsid w:val="00FB62DB"/>
    <w:rsid w:val="00FB6739"/>
    <w:rsid w:val="00FB69C3"/>
    <w:rsid w:val="00FB6A80"/>
    <w:rsid w:val="00FB6F05"/>
    <w:rsid w:val="00FB6FE2"/>
    <w:rsid w:val="00FB7159"/>
    <w:rsid w:val="00FB73E8"/>
    <w:rsid w:val="00FB76E7"/>
    <w:rsid w:val="00FB7CCC"/>
    <w:rsid w:val="00FB7F01"/>
    <w:rsid w:val="00FC0212"/>
    <w:rsid w:val="00FC0309"/>
    <w:rsid w:val="00FC0DAA"/>
    <w:rsid w:val="00FC0DEB"/>
    <w:rsid w:val="00FC0E7C"/>
    <w:rsid w:val="00FC10AF"/>
    <w:rsid w:val="00FC1191"/>
    <w:rsid w:val="00FC1212"/>
    <w:rsid w:val="00FC1485"/>
    <w:rsid w:val="00FC14E4"/>
    <w:rsid w:val="00FC159F"/>
    <w:rsid w:val="00FC17E3"/>
    <w:rsid w:val="00FC1A3A"/>
    <w:rsid w:val="00FC1E21"/>
    <w:rsid w:val="00FC1FB0"/>
    <w:rsid w:val="00FC21E8"/>
    <w:rsid w:val="00FC24FD"/>
    <w:rsid w:val="00FC274A"/>
    <w:rsid w:val="00FC2ADA"/>
    <w:rsid w:val="00FC2B13"/>
    <w:rsid w:val="00FC2B1F"/>
    <w:rsid w:val="00FC2FA5"/>
    <w:rsid w:val="00FC36B8"/>
    <w:rsid w:val="00FC393D"/>
    <w:rsid w:val="00FC3961"/>
    <w:rsid w:val="00FC39B6"/>
    <w:rsid w:val="00FC39E2"/>
    <w:rsid w:val="00FC3FDA"/>
    <w:rsid w:val="00FC4211"/>
    <w:rsid w:val="00FC4343"/>
    <w:rsid w:val="00FC44FE"/>
    <w:rsid w:val="00FC45CD"/>
    <w:rsid w:val="00FC46CC"/>
    <w:rsid w:val="00FC502E"/>
    <w:rsid w:val="00FC549F"/>
    <w:rsid w:val="00FC5723"/>
    <w:rsid w:val="00FC5AAF"/>
    <w:rsid w:val="00FC5D9B"/>
    <w:rsid w:val="00FC5DD1"/>
    <w:rsid w:val="00FC5DDE"/>
    <w:rsid w:val="00FC5F3C"/>
    <w:rsid w:val="00FC6264"/>
    <w:rsid w:val="00FC66C3"/>
    <w:rsid w:val="00FC6860"/>
    <w:rsid w:val="00FC68A5"/>
    <w:rsid w:val="00FC6948"/>
    <w:rsid w:val="00FC6B4F"/>
    <w:rsid w:val="00FC71B5"/>
    <w:rsid w:val="00FC721A"/>
    <w:rsid w:val="00FC7831"/>
    <w:rsid w:val="00FC7B9F"/>
    <w:rsid w:val="00FC7C39"/>
    <w:rsid w:val="00FC7D94"/>
    <w:rsid w:val="00FC7F79"/>
    <w:rsid w:val="00FD00AE"/>
    <w:rsid w:val="00FD0118"/>
    <w:rsid w:val="00FD0226"/>
    <w:rsid w:val="00FD078E"/>
    <w:rsid w:val="00FD096E"/>
    <w:rsid w:val="00FD1261"/>
    <w:rsid w:val="00FD15BA"/>
    <w:rsid w:val="00FD1A42"/>
    <w:rsid w:val="00FD1A77"/>
    <w:rsid w:val="00FD1DC3"/>
    <w:rsid w:val="00FD2434"/>
    <w:rsid w:val="00FD24FB"/>
    <w:rsid w:val="00FD2512"/>
    <w:rsid w:val="00FD297A"/>
    <w:rsid w:val="00FD2D93"/>
    <w:rsid w:val="00FD324B"/>
    <w:rsid w:val="00FD3606"/>
    <w:rsid w:val="00FD36B7"/>
    <w:rsid w:val="00FD3773"/>
    <w:rsid w:val="00FD3946"/>
    <w:rsid w:val="00FD3F3C"/>
    <w:rsid w:val="00FD3F69"/>
    <w:rsid w:val="00FD4396"/>
    <w:rsid w:val="00FD43D8"/>
    <w:rsid w:val="00FD459E"/>
    <w:rsid w:val="00FD4906"/>
    <w:rsid w:val="00FD4ACF"/>
    <w:rsid w:val="00FD4DA5"/>
    <w:rsid w:val="00FD501B"/>
    <w:rsid w:val="00FD5B21"/>
    <w:rsid w:val="00FD607E"/>
    <w:rsid w:val="00FD623F"/>
    <w:rsid w:val="00FD650C"/>
    <w:rsid w:val="00FD6ABF"/>
    <w:rsid w:val="00FD7036"/>
    <w:rsid w:val="00FD7303"/>
    <w:rsid w:val="00FD74CC"/>
    <w:rsid w:val="00FD79E2"/>
    <w:rsid w:val="00FD7C5A"/>
    <w:rsid w:val="00FE0748"/>
    <w:rsid w:val="00FE091F"/>
    <w:rsid w:val="00FE0A1B"/>
    <w:rsid w:val="00FE0C4A"/>
    <w:rsid w:val="00FE0DC0"/>
    <w:rsid w:val="00FE0DEB"/>
    <w:rsid w:val="00FE1723"/>
    <w:rsid w:val="00FE18E7"/>
    <w:rsid w:val="00FE1A5D"/>
    <w:rsid w:val="00FE1D75"/>
    <w:rsid w:val="00FE21F0"/>
    <w:rsid w:val="00FE28C1"/>
    <w:rsid w:val="00FE2909"/>
    <w:rsid w:val="00FE2AA6"/>
    <w:rsid w:val="00FE2DAD"/>
    <w:rsid w:val="00FE3111"/>
    <w:rsid w:val="00FE31DD"/>
    <w:rsid w:val="00FE366D"/>
    <w:rsid w:val="00FE36DD"/>
    <w:rsid w:val="00FE39C8"/>
    <w:rsid w:val="00FE423F"/>
    <w:rsid w:val="00FE4479"/>
    <w:rsid w:val="00FE492E"/>
    <w:rsid w:val="00FE494F"/>
    <w:rsid w:val="00FE4B2C"/>
    <w:rsid w:val="00FE4E9C"/>
    <w:rsid w:val="00FE4EBA"/>
    <w:rsid w:val="00FE50A5"/>
    <w:rsid w:val="00FE554E"/>
    <w:rsid w:val="00FE55EC"/>
    <w:rsid w:val="00FE59A5"/>
    <w:rsid w:val="00FE5A68"/>
    <w:rsid w:val="00FE5B82"/>
    <w:rsid w:val="00FE5ED4"/>
    <w:rsid w:val="00FE5EF8"/>
    <w:rsid w:val="00FE676D"/>
    <w:rsid w:val="00FE683D"/>
    <w:rsid w:val="00FE687F"/>
    <w:rsid w:val="00FE6D7B"/>
    <w:rsid w:val="00FE6F0D"/>
    <w:rsid w:val="00FE6F13"/>
    <w:rsid w:val="00FE70BF"/>
    <w:rsid w:val="00FE7354"/>
    <w:rsid w:val="00FE741D"/>
    <w:rsid w:val="00FE7BD7"/>
    <w:rsid w:val="00FE7D5F"/>
    <w:rsid w:val="00FE7FE8"/>
    <w:rsid w:val="00FF013A"/>
    <w:rsid w:val="00FF077E"/>
    <w:rsid w:val="00FF0898"/>
    <w:rsid w:val="00FF0911"/>
    <w:rsid w:val="00FF0F38"/>
    <w:rsid w:val="00FF1382"/>
    <w:rsid w:val="00FF1713"/>
    <w:rsid w:val="00FF19A6"/>
    <w:rsid w:val="00FF1C0B"/>
    <w:rsid w:val="00FF1CFB"/>
    <w:rsid w:val="00FF226F"/>
    <w:rsid w:val="00FF254D"/>
    <w:rsid w:val="00FF27A7"/>
    <w:rsid w:val="00FF28BF"/>
    <w:rsid w:val="00FF2CFB"/>
    <w:rsid w:val="00FF3194"/>
    <w:rsid w:val="00FF3292"/>
    <w:rsid w:val="00FF33DE"/>
    <w:rsid w:val="00FF388E"/>
    <w:rsid w:val="00FF3A7C"/>
    <w:rsid w:val="00FF3DF0"/>
    <w:rsid w:val="00FF4267"/>
    <w:rsid w:val="00FF42F1"/>
    <w:rsid w:val="00FF45E1"/>
    <w:rsid w:val="00FF489E"/>
    <w:rsid w:val="00FF4A9D"/>
    <w:rsid w:val="00FF4ECB"/>
    <w:rsid w:val="00FF4FB5"/>
    <w:rsid w:val="00FF4FD7"/>
    <w:rsid w:val="00FF4FD8"/>
    <w:rsid w:val="00FF5397"/>
    <w:rsid w:val="00FF55D7"/>
    <w:rsid w:val="00FF59A9"/>
    <w:rsid w:val="00FF5A76"/>
    <w:rsid w:val="00FF5C4C"/>
    <w:rsid w:val="00FF5CD4"/>
    <w:rsid w:val="00FF5E29"/>
    <w:rsid w:val="00FF63C6"/>
    <w:rsid w:val="00FF682B"/>
    <w:rsid w:val="00FF6C13"/>
    <w:rsid w:val="00FF6E16"/>
    <w:rsid w:val="00FF6E8B"/>
    <w:rsid w:val="00FF7176"/>
    <w:rsid w:val="00FF75A7"/>
    <w:rsid w:val="00FF76AF"/>
    <w:rsid w:val="00FF788D"/>
    <w:rsid w:val="00FF7AD9"/>
    <w:rsid w:val="00FF7B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."/>
  <w:listSeparator w:val=","/>
  <w15:docId w15:val="{0AFCB569-B6F2-4491-8F59-F4A242A1E3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locked="1" w:semiHidden="1" w:uiPriority="0" w:unhideWhenUsed="1"/>
    <w:lsdException w:name="index 2" w:locked="1" w:semiHidden="1" w:uiPriority="0" w:unhideWhenUsed="1"/>
    <w:lsdException w:name="index 3" w:locked="1" w:semiHidden="1" w:uiPriority="0" w:unhideWhenUsed="1"/>
    <w:lsdException w:name="index 4" w:locked="1" w:semiHidden="1" w:uiPriority="0" w:unhideWhenUsed="1"/>
    <w:lsdException w:name="index 5" w:locked="1" w:semiHidden="1" w:uiPriority="0" w:unhideWhenUsed="1"/>
    <w:lsdException w:name="index 6" w:locked="1" w:semiHidden="1" w:uiPriority="0" w:unhideWhenUsed="1"/>
    <w:lsdException w:name="index 7" w:locked="1" w:semiHidden="1" w:uiPriority="0" w:unhideWhenUsed="1"/>
    <w:lsdException w:name="index 8" w:locked="1" w:semiHidden="1" w:uiPriority="0" w:unhideWhenUsed="1"/>
    <w:lsdException w:name="index 9" w:locked="1" w:semiHidden="1" w:uiPriority="0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locked="1" w:semiHidden="1" w:uiPriority="0" w:unhideWhenUsed="1"/>
    <w:lsdException w:name="footnote text" w:locked="1" w:semiHidden="1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uiPriority="0" w:qFormat="1"/>
    <w:lsdException w:name="table of figures" w:locked="1" w:semiHidden="1" w:uiPriority="0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iPriority="0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iPriority="0" w:unhideWhenUsed="1"/>
    <w:lsdException w:name="macro" w:locked="1" w:semiHidden="1" w:uiPriority="0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iPriority="0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iPriority="0" w:unhideWhenUsed="1"/>
    <w:lsdException w:name="List Number 2" w:locked="1" w:semiHidden="1" w:uiPriority="0" w:unhideWhenUsed="1"/>
    <w:lsdException w:name="List Number 3" w:locked="1" w:semiHidden="1" w:uiPriority="0" w:unhideWhenUsed="1"/>
    <w:lsdException w:name="List Number 4" w:locked="1" w:semiHidden="1" w:uiPriority="0" w:unhideWhenUsed="1"/>
    <w:lsdException w:name="List Number 5" w:locked="1" w:semiHidden="1" w:uiPriority="0" w:unhideWhenUsed="1"/>
    <w:lsdException w:name="Title" w:locked="1" w:uiPriority="10" w:qFormat="1"/>
    <w:lsdException w:name="Closing" w:locked="1" w:semiHidden="1" w:unhideWhenUsed="1"/>
    <w:lsdException w:name="Signature" w:locked="1" w:semiHidden="1" w:uiPriority="0" w:unhideWhenUsed="1"/>
    <w:lsdException w:name="Default Paragraph Font" w:locked="1" w:semiHidden="1" w:uiPriority="1" w:unhideWhenUsed="1"/>
    <w:lsdException w:name="Body Text" w:locked="1" w:semiHidden="1" w:uiPriority="0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iPriority="0" w:unhideWhenUsed="1"/>
    <w:lsdException w:name="Body Text First Indent 2" w:locked="1" w:semiHidden="1" w:uiPriority="0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iPriority="0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0" w:qFormat="1"/>
    <w:lsdException w:name="Emphasis" w:locked="1" w:uiPriority="20" w:qFormat="1"/>
    <w:lsdException w:name="Document Map" w:locked="1" w:semiHidden="1" w:uiPriority="0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0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153E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1"/>
    <w:uiPriority w:val="99"/>
    <w:qFormat/>
    <w:rsid w:val="00D72DEC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1"/>
    <w:qFormat/>
    <w:rsid w:val="00D72DE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1"/>
    <w:qFormat/>
    <w:rsid w:val="00D72DE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D72DE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D72DE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D72DE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D72DE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D72DE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D72DE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uiPriority w:val="99"/>
    <w:locked/>
    <w:rsid w:val="003057D6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locked/>
    <w:rsid w:val="003057D6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1">
    <w:name w:val="Heading 3 Char1"/>
    <w:link w:val="Heading3"/>
    <w:locked/>
    <w:rsid w:val="003057D6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locked/>
    <w:rsid w:val="003057D6"/>
    <w:rPr>
      <w:rFonts w:ascii="Arial" w:hAnsi="Arial" w:cs="Times New Roman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D72DEC"/>
    <w:pPr>
      <w:spacing w:after="120"/>
    </w:pPr>
  </w:style>
  <w:style w:type="character" w:customStyle="1" w:styleId="Heading4Char">
    <w:name w:val="Heading 4 Char"/>
    <w:link w:val="Heading4"/>
    <w:locked/>
    <w:rsid w:val="00DB5EA0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5Char">
    <w:name w:val="Heading 5 Char"/>
    <w:link w:val="Heading5"/>
    <w:locked/>
    <w:rsid w:val="00DB5EA0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6Char">
    <w:name w:val="Heading 6 Char"/>
    <w:link w:val="Heading6"/>
    <w:locked/>
    <w:rsid w:val="00DB5EA0"/>
    <w:rPr>
      <w:rFonts w:cs="EucrosiaUPC"/>
      <w:b/>
      <w:bCs/>
      <w:sz w:val="32"/>
      <w:szCs w:val="32"/>
      <w:u w:val="single"/>
      <w:lang w:val="en-US" w:eastAsia="en-US" w:bidi="th-TH"/>
    </w:rPr>
  </w:style>
  <w:style w:type="character" w:customStyle="1" w:styleId="Heading7Char">
    <w:name w:val="Heading 7 Char"/>
    <w:link w:val="Heading7"/>
    <w:locked/>
    <w:rsid w:val="00DB5EA0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Heading8Char">
    <w:name w:val="Heading 8 Char"/>
    <w:link w:val="Heading8"/>
    <w:locked/>
    <w:rsid w:val="00DB5EA0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9Char">
    <w:name w:val="Heading 9 Char"/>
    <w:link w:val="Heading9"/>
    <w:locked/>
    <w:rsid w:val="00DB5EA0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Heading1Char">
    <w:name w:val="Heading 1 Char"/>
    <w:locked/>
    <w:rsid w:val="009C1D89"/>
    <w:rPr>
      <w:rFonts w:ascii="Arial" w:hAnsi="Arial" w:cs="Times New Roman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ocked/>
    <w:rsid w:val="009C1D89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ocked/>
    <w:rsid w:val="009C1D89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1">
    <w:name w:val="Body Text Char1"/>
    <w:aliases w:val="bt Char1,body text Char1,Body Char1"/>
    <w:uiPriority w:val="99"/>
    <w:semiHidden/>
    <w:locked/>
    <w:rsid w:val="00DB5EA0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uiPriority w:val="99"/>
    <w:rsid w:val="00D72DEC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DB5EA0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AAAddress">
    <w:name w:val="AA Address"/>
    <w:rsid w:val="00D72DE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D72DE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D72DE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DB5EA0"/>
    <w:rPr>
      <w:rFonts w:ascii="Arial" w:hAnsi="Arial" w:cs="Angsana New"/>
      <w:sz w:val="18"/>
      <w:szCs w:val="18"/>
      <w:lang w:val="en-US" w:eastAsia="en-US" w:bidi="th-TH"/>
    </w:rPr>
  </w:style>
  <w:style w:type="paragraph" w:styleId="Caption">
    <w:name w:val="caption"/>
    <w:basedOn w:val="Normal"/>
    <w:next w:val="Normal"/>
    <w:qFormat/>
    <w:rsid w:val="00D72DEC"/>
    <w:rPr>
      <w:rFonts w:cs="Times New Roman"/>
      <w:b/>
      <w:bCs/>
    </w:rPr>
  </w:style>
  <w:style w:type="paragraph" w:styleId="ListBullet">
    <w:name w:val="List Bullet"/>
    <w:basedOn w:val="Normal"/>
    <w:rsid w:val="00D72DE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D72DE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D72DE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D72DE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D72DE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D72DE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D72DE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D72DEC"/>
    <w:pPr>
      <w:ind w:left="284"/>
    </w:pPr>
  </w:style>
  <w:style w:type="paragraph" w:customStyle="1" w:styleId="AAFrameAddress">
    <w:name w:val="AA Frame Address"/>
    <w:basedOn w:val="Heading1"/>
    <w:rsid w:val="00D72DE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D72DE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D72DE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D72DE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D72DE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D72DE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D72DEC"/>
    <w:pPr>
      <w:ind w:left="851" w:hanging="284"/>
    </w:pPr>
  </w:style>
  <w:style w:type="paragraph" w:styleId="Index4">
    <w:name w:val="index 4"/>
    <w:basedOn w:val="Normal"/>
    <w:next w:val="Normal"/>
    <w:semiHidden/>
    <w:rsid w:val="00D72DEC"/>
    <w:pPr>
      <w:ind w:left="1135" w:hanging="284"/>
    </w:pPr>
  </w:style>
  <w:style w:type="paragraph" w:styleId="Index6">
    <w:name w:val="index 6"/>
    <w:basedOn w:val="Normal"/>
    <w:next w:val="Normal"/>
    <w:semiHidden/>
    <w:rsid w:val="00D72DEC"/>
    <w:pPr>
      <w:ind w:left="1702" w:hanging="284"/>
    </w:pPr>
  </w:style>
  <w:style w:type="paragraph" w:styleId="Index5">
    <w:name w:val="index 5"/>
    <w:basedOn w:val="Normal"/>
    <w:next w:val="Normal"/>
    <w:semiHidden/>
    <w:rsid w:val="00D72DEC"/>
    <w:pPr>
      <w:ind w:left="1418" w:hanging="284"/>
    </w:pPr>
  </w:style>
  <w:style w:type="paragraph" w:styleId="Index7">
    <w:name w:val="index 7"/>
    <w:basedOn w:val="Normal"/>
    <w:next w:val="Normal"/>
    <w:semiHidden/>
    <w:rsid w:val="00D72DEC"/>
    <w:pPr>
      <w:ind w:left="1985" w:hanging="284"/>
    </w:pPr>
  </w:style>
  <w:style w:type="paragraph" w:styleId="Index8">
    <w:name w:val="index 8"/>
    <w:basedOn w:val="Normal"/>
    <w:next w:val="Normal"/>
    <w:semiHidden/>
    <w:rsid w:val="00D72DEC"/>
    <w:pPr>
      <w:ind w:left="2269" w:hanging="284"/>
    </w:pPr>
  </w:style>
  <w:style w:type="paragraph" w:styleId="Index9">
    <w:name w:val="index 9"/>
    <w:basedOn w:val="Normal"/>
    <w:next w:val="Normal"/>
    <w:semiHidden/>
    <w:rsid w:val="00D72DEC"/>
    <w:pPr>
      <w:ind w:left="2552" w:hanging="284"/>
    </w:pPr>
  </w:style>
  <w:style w:type="paragraph" w:styleId="TOC2">
    <w:name w:val="toc 2"/>
    <w:basedOn w:val="Normal"/>
    <w:next w:val="Normal"/>
    <w:semiHidden/>
    <w:rsid w:val="00D72DE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D72DE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D72DEC"/>
    <w:pPr>
      <w:ind w:left="851"/>
    </w:pPr>
  </w:style>
  <w:style w:type="paragraph" w:styleId="TOC5">
    <w:name w:val="toc 5"/>
    <w:basedOn w:val="Normal"/>
    <w:next w:val="Normal"/>
    <w:semiHidden/>
    <w:rsid w:val="00D72DEC"/>
    <w:pPr>
      <w:ind w:left="1134"/>
    </w:pPr>
  </w:style>
  <w:style w:type="paragraph" w:styleId="TOC6">
    <w:name w:val="toc 6"/>
    <w:basedOn w:val="Normal"/>
    <w:next w:val="Normal"/>
    <w:semiHidden/>
    <w:rsid w:val="00D72DEC"/>
    <w:pPr>
      <w:ind w:left="1418"/>
    </w:pPr>
  </w:style>
  <w:style w:type="paragraph" w:styleId="TOC7">
    <w:name w:val="toc 7"/>
    <w:basedOn w:val="Normal"/>
    <w:next w:val="Normal"/>
    <w:semiHidden/>
    <w:rsid w:val="00D72DEC"/>
    <w:pPr>
      <w:ind w:left="1701"/>
    </w:pPr>
  </w:style>
  <w:style w:type="paragraph" w:styleId="TOC8">
    <w:name w:val="toc 8"/>
    <w:basedOn w:val="Normal"/>
    <w:next w:val="Normal"/>
    <w:semiHidden/>
    <w:rsid w:val="00D72DEC"/>
    <w:pPr>
      <w:ind w:left="1985"/>
    </w:pPr>
  </w:style>
  <w:style w:type="paragraph" w:styleId="TOC9">
    <w:name w:val="toc 9"/>
    <w:basedOn w:val="Normal"/>
    <w:next w:val="Normal"/>
    <w:semiHidden/>
    <w:rsid w:val="00D72DEC"/>
    <w:pPr>
      <w:ind w:left="2268"/>
    </w:pPr>
  </w:style>
  <w:style w:type="paragraph" w:styleId="TableofFigures">
    <w:name w:val="table of figures"/>
    <w:basedOn w:val="Normal"/>
    <w:next w:val="Normal"/>
    <w:semiHidden/>
    <w:rsid w:val="00D72DEC"/>
    <w:pPr>
      <w:ind w:left="567" w:hanging="567"/>
    </w:pPr>
  </w:style>
  <w:style w:type="paragraph" w:styleId="ListBullet5">
    <w:name w:val="List Bullet 5"/>
    <w:basedOn w:val="Normal"/>
    <w:rsid w:val="00D72DE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D72DEC"/>
    <w:pPr>
      <w:ind w:firstLine="284"/>
    </w:pPr>
  </w:style>
  <w:style w:type="character" w:customStyle="1" w:styleId="BodyTextFirstIndentChar">
    <w:name w:val="Body Text First Indent Char"/>
    <w:link w:val="BodyTextFirstIndent"/>
    <w:locked/>
    <w:rsid w:val="00DB5EA0"/>
    <w:rPr>
      <w:rFonts w:ascii="Arial" w:hAnsi="Arial" w:cs="Angsana New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D72DE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DB5EA0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"/>
    <w:rsid w:val="00D72DEC"/>
    <w:pPr>
      <w:ind w:left="284" w:firstLine="284"/>
    </w:pPr>
  </w:style>
  <w:style w:type="character" w:customStyle="1" w:styleId="BodyTextFirstIndent2Char">
    <w:name w:val="Body Text First Indent 2 Char"/>
    <w:link w:val="BodyTextFirstIndent2"/>
    <w:locked/>
    <w:rsid w:val="00DB5EA0"/>
    <w:rPr>
      <w:rFonts w:ascii="Arial" w:hAnsi="Arial" w:cs="Angsana New"/>
      <w:sz w:val="18"/>
      <w:szCs w:val="18"/>
      <w:lang w:val="en-US" w:eastAsia="en-US" w:bidi="th-TH"/>
    </w:rPr>
  </w:style>
  <w:style w:type="character" w:styleId="Strong">
    <w:name w:val="Strong"/>
    <w:qFormat/>
    <w:rsid w:val="00D72DE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D72DE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D72DE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D72DE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D72DE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D72D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D72DE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D72DE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D72DE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D72DEC"/>
    <w:pPr>
      <w:framePr w:h="1054" w:wrap="around" w:y="5920"/>
    </w:pPr>
  </w:style>
  <w:style w:type="paragraph" w:customStyle="1" w:styleId="ReportHeading3">
    <w:name w:val="ReportHeading3"/>
    <w:basedOn w:val="ReportHeading2"/>
    <w:rsid w:val="00D72DEC"/>
    <w:pPr>
      <w:framePr w:h="443" w:wrap="around" w:y="8223"/>
    </w:pPr>
  </w:style>
  <w:style w:type="paragraph" w:customStyle="1" w:styleId="a">
    <w:name w:val="¢éÍ¤ÇÒÁ"/>
    <w:basedOn w:val="Normal"/>
    <w:rsid w:val="00D72D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D72D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D72DE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D72DE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D72DE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D72DEC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rsid w:val="00D72DEC"/>
    <w:pPr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rsid w:val="00D72D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rsid w:val="00D72D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D72D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D72D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locked/>
    <w:rsid w:val="00DB5EA0"/>
    <w:rPr>
      <w:rFonts w:ascii="Book Antiqua" w:hAnsi="Book Antiqua" w:cs="Angsana New"/>
      <w:sz w:val="22"/>
      <w:szCs w:val="22"/>
      <w:lang w:val="en-US" w:eastAsia="en-US" w:bidi="th-TH"/>
    </w:rPr>
  </w:style>
  <w:style w:type="paragraph" w:customStyle="1" w:styleId="a1">
    <w:name w:val="??"/>
    <w:basedOn w:val="Normal"/>
    <w:rsid w:val="00D72D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/>
    </w:rPr>
  </w:style>
  <w:style w:type="paragraph" w:customStyle="1" w:styleId="a2">
    <w:name w:val="ºÇ¡"/>
    <w:basedOn w:val="Normal"/>
    <w:rsid w:val="00D72D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D72D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D72D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sz w:val="22"/>
      <w:szCs w:val="22"/>
      <w:lang w:val="th-TH"/>
    </w:rPr>
  </w:style>
  <w:style w:type="paragraph" w:customStyle="1" w:styleId="a3">
    <w:name w:val="???"/>
    <w:basedOn w:val="Normal"/>
    <w:rsid w:val="00D72D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sz w:val="22"/>
      <w:szCs w:val="22"/>
      <w:lang w:val="th-TH"/>
    </w:rPr>
  </w:style>
  <w:style w:type="paragraph" w:customStyle="1" w:styleId="E">
    <w:name w:val="ª×èÍºÃÔÉÑ· E"/>
    <w:basedOn w:val="Normal"/>
    <w:rsid w:val="00D72D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D72D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rsid w:val="00D72D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D72D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cs="EucrosiaUPC"/>
      <w:sz w:val="30"/>
      <w:szCs w:val="30"/>
    </w:rPr>
  </w:style>
  <w:style w:type="character" w:customStyle="1" w:styleId="BodyText3Char">
    <w:name w:val="Body Text 3 Char"/>
    <w:link w:val="BodyText3"/>
    <w:locked/>
    <w:rsid w:val="00DB5EA0"/>
    <w:rPr>
      <w:rFonts w:cs="EucrosiaUPC"/>
      <w:sz w:val="30"/>
      <w:szCs w:val="30"/>
      <w:lang w:val="en-US" w:eastAsia="en-US" w:bidi="th-TH"/>
    </w:rPr>
  </w:style>
  <w:style w:type="character" w:styleId="PageNumber">
    <w:name w:val="page number"/>
    <w:uiPriority w:val="99"/>
    <w:rsid w:val="00D72DEC"/>
    <w:rPr>
      <w:rFonts w:cs="Times New Roman"/>
    </w:rPr>
  </w:style>
  <w:style w:type="paragraph" w:customStyle="1" w:styleId="ASSETS">
    <w:name w:val="ASSETS"/>
    <w:basedOn w:val="Normal"/>
    <w:rsid w:val="00D72D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D72D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cs="EucrosiaUPC"/>
      <w:sz w:val="30"/>
      <w:szCs w:val="30"/>
    </w:rPr>
  </w:style>
  <w:style w:type="character" w:customStyle="1" w:styleId="BodyTextIndent2Char">
    <w:name w:val="Body Text Indent 2 Char"/>
    <w:link w:val="BodyTextIndent2"/>
    <w:locked/>
    <w:rsid w:val="00DB5EA0"/>
    <w:rPr>
      <w:rFonts w:cs="EucrosiaUPC"/>
      <w:sz w:val="30"/>
      <w:szCs w:val="30"/>
      <w:lang w:val="en-US" w:eastAsia="en-US" w:bidi="th-TH"/>
    </w:rPr>
  </w:style>
  <w:style w:type="paragraph" w:styleId="BalloonText">
    <w:name w:val="Balloon Text"/>
    <w:basedOn w:val="Normal"/>
    <w:link w:val="BalloonTextChar"/>
    <w:semiHidden/>
    <w:rsid w:val="00105CB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DB5EA0"/>
    <w:rPr>
      <w:rFonts w:ascii="Tahoma" w:hAnsi="Tahoma" w:cs="Tahoma"/>
      <w:sz w:val="16"/>
      <w:szCs w:val="16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2568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left="540" w:right="27"/>
      <w:jc w:val="thaiDistribute"/>
    </w:pPr>
    <w:rPr>
      <w:rFonts w:ascii="Angsana New" w:hAnsi="Angsana New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locked/>
    <w:rsid w:val="0025688D"/>
    <w:rPr>
      <w:rFonts w:ascii="Angsana New" w:hAnsi="Angsana New" w:cs="Angsana New"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3057D6"/>
    <w:pPr>
      <w:spacing w:line="240" w:lineRule="auto"/>
    </w:pPr>
  </w:style>
  <w:style w:type="character" w:customStyle="1" w:styleId="SignatureChar">
    <w:name w:val="Signature Char"/>
    <w:link w:val="Signature"/>
    <w:locked/>
    <w:rsid w:val="00DB5EA0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link w:val="blockCha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DB5EA0"/>
    <w:rPr>
      <w:rFonts w:cs="Angsana New"/>
      <w:sz w:val="18"/>
      <w:lang w:val="en-GB" w:eastAsia="en-US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DB5EA0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3057D6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3057D6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DB5EA0"/>
    <w:rPr>
      <w:rFonts w:ascii="Tahoma" w:hAnsi="Tahoma" w:cs="Tahoma"/>
      <w:lang w:val="en-GB" w:eastAsia="en-US" w:bidi="ar-SA"/>
    </w:rPr>
  </w:style>
  <w:style w:type="character" w:customStyle="1" w:styleId="AccPolicyHeadingCharChar">
    <w:name w:val="Acc Policy Heading Char Char"/>
    <w:rsid w:val="000B78AD"/>
    <w:rPr>
      <w:rFonts w:cs="Times New Roman"/>
      <w:bCs/>
      <w:sz w:val="22"/>
      <w:szCs w:val="22"/>
      <w:lang w:val="en-US" w:eastAsia="en-GB" w:bidi="th-TH"/>
    </w:rPr>
  </w:style>
  <w:style w:type="paragraph" w:styleId="List">
    <w:name w:val="List"/>
    <w:basedOn w:val="Normal"/>
    <w:uiPriority w:val="99"/>
    <w:rsid w:val="00313E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360" w:hanging="360"/>
      <w:textAlignment w:val="baseline"/>
    </w:pPr>
    <w:rPr>
      <w:rFonts w:ascii="New York" w:hAnsi="Tms Rmn" w:cs="New York"/>
      <w:sz w:val="24"/>
      <w:szCs w:val="24"/>
    </w:rPr>
  </w:style>
  <w:style w:type="paragraph" w:styleId="List2">
    <w:name w:val="List 2"/>
    <w:basedOn w:val="Normal"/>
    <w:uiPriority w:val="99"/>
    <w:rsid w:val="00313E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720" w:hanging="360"/>
      <w:textAlignment w:val="baseline"/>
    </w:pPr>
    <w:rPr>
      <w:rFonts w:ascii="New York" w:hAnsi="Tms Rmn" w:cs="New York"/>
      <w:sz w:val="24"/>
      <w:szCs w:val="24"/>
    </w:rPr>
  </w:style>
  <w:style w:type="paragraph" w:styleId="ListContinue2">
    <w:name w:val="List Continue 2"/>
    <w:basedOn w:val="Normal"/>
    <w:uiPriority w:val="99"/>
    <w:rsid w:val="00313E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20" w:line="240" w:lineRule="auto"/>
      <w:ind w:left="720"/>
      <w:textAlignment w:val="baseline"/>
    </w:pPr>
    <w:rPr>
      <w:rFonts w:ascii="New York" w:hAnsi="Tms Rmn" w:cs="New York"/>
      <w:sz w:val="24"/>
      <w:szCs w:val="24"/>
    </w:rPr>
  </w:style>
  <w:style w:type="paragraph" w:customStyle="1" w:styleId="InsideAddress">
    <w:name w:val="Inside Address"/>
    <w:basedOn w:val="Normal"/>
    <w:uiPriority w:val="99"/>
    <w:rsid w:val="00313E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New York" w:hAnsi="Tms Rmn" w:cs="New York"/>
      <w:sz w:val="24"/>
      <w:szCs w:val="24"/>
    </w:rPr>
  </w:style>
  <w:style w:type="paragraph" w:styleId="Title">
    <w:name w:val="Title"/>
    <w:basedOn w:val="Normal"/>
    <w:link w:val="TitleChar"/>
    <w:uiPriority w:val="99"/>
    <w:qFormat/>
    <w:rsid w:val="00313E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before="240" w:after="60" w:line="240" w:lineRule="auto"/>
      <w:jc w:val="center"/>
      <w:textAlignment w:val="baseline"/>
    </w:pPr>
    <w:rPr>
      <w:rFonts w:ascii="Times New Roman" w:hAnsi="Tms Rmn" w:cs="Tms Rmn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99"/>
    <w:locked/>
    <w:rsid w:val="006058DD"/>
    <w:rPr>
      <w:rFonts w:ascii="Cambria" w:hAnsi="Cambria" w:cs="Angsana New"/>
      <w:b/>
      <w:bCs/>
      <w:kern w:val="28"/>
      <w:sz w:val="40"/>
      <w:szCs w:val="40"/>
    </w:rPr>
  </w:style>
  <w:style w:type="paragraph" w:customStyle="1" w:styleId="BodyText4">
    <w:name w:val="Body Text 4"/>
    <w:basedOn w:val="BodyTextIndent"/>
    <w:uiPriority w:val="99"/>
    <w:rsid w:val="00313E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360"/>
      <w:textAlignment w:val="baseline"/>
    </w:pPr>
    <w:rPr>
      <w:rFonts w:ascii="New York" w:hAnsi="Tms Rmn" w:cs="New York"/>
      <w:sz w:val="24"/>
      <w:szCs w:val="24"/>
    </w:rPr>
  </w:style>
  <w:style w:type="paragraph" w:customStyle="1" w:styleId="BodyText5">
    <w:name w:val="Body Text 5"/>
    <w:basedOn w:val="BodyTextIndent"/>
    <w:uiPriority w:val="99"/>
    <w:rsid w:val="00313E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360"/>
      <w:textAlignment w:val="baseline"/>
    </w:pPr>
    <w:rPr>
      <w:rFonts w:ascii="New York" w:hAnsi="Tms Rmn" w:cs="New York"/>
      <w:sz w:val="24"/>
      <w:szCs w:val="24"/>
    </w:rPr>
  </w:style>
  <w:style w:type="paragraph" w:styleId="Subtitle">
    <w:name w:val="Subtitle"/>
    <w:basedOn w:val="Normal"/>
    <w:link w:val="SubtitleChar"/>
    <w:uiPriority w:val="99"/>
    <w:qFormat/>
    <w:rsid w:val="00313E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60" w:line="240" w:lineRule="auto"/>
      <w:jc w:val="center"/>
      <w:textAlignment w:val="baseline"/>
    </w:pPr>
    <w:rPr>
      <w:rFonts w:ascii="Times New Roman" w:hAnsi="Tms Rmn" w:cs="Tms Rmn"/>
      <w:i/>
      <w:iCs/>
      <w:sz w:val="24"/>
      <w:szCs w:val="28"/>
    </w:rPr>
  </w:style>
  <w:style w:type="character" w:customStyle="1" w:styleId="SubtitleChar">
    <w:name w:val="Subtitle Char"/>
    <w:link w:val="Subtitle"/>
    <w:uiPriority w:val="99"/>
    <w:locked/>
    <w:rsid w:val="006058DD"/>
    <w:rPr>
      <w:rFonts w:ascii="Cambria" w:hAnsi="Cambria" w:cs="Angsana New"/>
      <w:sz w:val="30"/>
      <w:szCs w:val="30"/>
    </w:rPr>
  </w:style>
  <w:style w:type="paragraph" w:styleId="ListParagraph">
    <w:name w:val="List Paragraph"/>
    <w:basedOn w:val="Normal"/>
    <w:uiPriority w:val="34"/>
    <w:qFormat/>
    <w:rsid w:val="00C06544"/>
    <w:pPr>
      <w:ind w:left="720"/>
    </w:pPr>
    <w:rPr>
      <w:szCs w:val="22"/>
    </w:rPr>
  </w:style>
  <w:style w:type="paragraph" w:customStyle="1" w:styleId="Heading8AngsanaNew">
    <w:name w:val="Heading 8 + Angsana New"/>
    <w:aliases w:val="15 pt,Thai Distributed Justification,Right:  -0.28..."/>
    <w:basedOn w:val="Normal"/>
    <w:uiPriority w:val="99"/>
    <w:rsid w:val="00A50CD4"/>
    <w:p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Angsana New" w:hAnsi="Angsana New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rsid w:val="00267AC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360"/>
    </w:pPr>
    <w:rPr>
      <w:sz w:val="16"/>
      <w:lang w:val="en-GB" w:bidi="ar-SA"/>
    </w:rPr>
  </w:style>
  <w:style w:type="character" w:customStyle="1" w:styleId="BodyTextIndent3Char">
    <w:name w:val="Body Text Indent 3 Char"/>
    <w:link w:val="BodyTextIndent3"/>
    <w:uiPriority w:val="99"/>
    <w:semiHidden/>
    <w:locked/>
    <w:rsid w:val="006058DD"/>
    <w:rPr>
      <w:rFonts w:ascii="Arial" w:hAnsi="Arial" w:cs="Times New Roman"/>
      <w:sz w:val="20"/>
      <w:szCs w:val="20"/>
    </w:rPr>
  </w:style>
  <w:style w:type="character" w:customStyle="1" w:styleId="CharChar22">
    <w:name w:val="Char Char22"/>
    <w:locked/>
    <w:rsid w:val="00DB5EA0"/>
    <w:rPr>
      <w:rFonts w:ascii="Arial" w:hAnsi="Arial" w:cs="Times New Roman"/>
      <w:b/>
      <w:bCs/>
      <w:sz w:val="18"/>
      <w:szCs w:val="18"/>
      <w:u w:val="single"/>
      <w:lang w:val="en-US" w:eastAsia="en-US" w:bidi="th-TH"/>
    </w:rPr>
  </w:style>
  <w:style w:type="character" w:customStyle="1" w:styleId="CharChar21">
    <w:name w:val="Char Char21"/>
    <w:locked/>
    <w:rsid w:val="00DB5EA0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CharChar20">
    <w:name w:val="Char Char20"/>
    <w:locked/>
    <w:rsid w:val="00DB5EA0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shorttext1">
    <w:name w:val="short_text1"/>
    <w:rsid w:val="00DB5EA0"/>
    <w:rPr>
      <w:rFonts w:cs="Times New Roman"/>
      <w:sz w:val="29"/>
      <w:szCs w:val="29"/>
    </w:rPr>
  </w:style>
  <w:style w:type="character" w:customStyle="1" w:styleId="hps">
    <w:name w:val="hps"/>
    <w:rsid w:val="00DB5EA0"/>
    <w:rPr>
      <w:rFonts w:cs="Times New Roman"/>
    </w:rPr>
  </w:style>
  <w:style w:type="character" w:customStyle="1" w:styleId="gt-icon-text1">
    <w:name w:val="gt-icon-text1"/>
    <w:rsid w:val="00DB5EA0"/>
    <w:rPr>
      <w:rFonts w:cs="Times New Roman"/>
    </w:rPr>
  </w:style>
  <w:style w:type="character" w:customStyle="1" w:styleId="shorttext">
    <w:name w:val="short_text"/>
    <w:rsid w:val="00DB5EA0"/>
    <w:rPr>
      <w:rFonts w:cs="Times New Roman"/>
    </w:rPr>
  </w:style>
  <w:style w:type="paragraph" w:customStyle="1" w:styleId="Default">
    <w:name w:val="Default"/>
    <w:rsid w:val="00DB5EA0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DB5EA0"/>
    <w:rPr>
      <w:rFonts w:cs="Times New Roman"/>
    </w:rPr>
  </w:style>
  <w:style w:type="paragraph" w:styleId="PlainText">
    <w:name w:val="Plain Text"/>
    <w:basedOn w:val="Normal"/>
    <w:link w:val="PlainTextChar"/>
    <w:rsid w:val="00DB5E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locked/>
    <w:rsid w:val="006058DD"/>
    <w:rPr>
      <w:rFonts w:ascii="Courier New" w:hAnsi="Courier New" w:cs="Times New Roman"/>
      <w:sz w:val="25"/>
      <w:szCs w:val="25"/>
    </w:rPr>
  </w:style>
  <w:style w:type="character" w:styleId="CommentReference">
    <w:name w:val="annotation reference"/>
    <w:rsid w:val="00DB5EA0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DB5EA0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locked/>
    <w:rsid w:val="006058DD"/>
    <w:rPr>
      <w:rFonts w:ascii="Arial" w:hAnsi="Arial" w:cs="Times New Roman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DB5EA0"/>
    <w:rPr>
      <w:b/>
      <w:bCs/>
    </w:rPr>
  </w:style>
  <w:style w:type="character" w:customStyle="1" w:styleId="CommentSubjectChar">
    <w:name w:val="Comment Subject Char"/>
    <w:link w:val="CommentSubject"/>
    <w:locked/>
    <w:rsid w:val="006058DD"/>
    <w:rPr>
      <w:rFonts w:ascii="Arial" w:hAnsi="Arial" w:cs="Times New Roman"/>
      <w:b/>
      <w:bCs/>
      <w:sz w:val="25"/>
      <w:szCs w:val="25"/>
    </w:rPr>
  </w:style>
  <w:style w:type="character" w:styleId="FootnoteReference">
    <w:name w:val="footnote reference"/>
    <w:aliases w:val="fr"/>
    <w:uiPriority w:val="99"/>
    <w:semiHidden/>
    <w:rsid w:val="005E49E2"/>
    <w:rPr>
      <w:rFonts w:cs="Times New Roman"/>
      <w:position w:val="6"/>
      <w:sz w:val="14"/>
    </w:rPr>
  </w:style>
  <w:style w:type="paragraph" w:customStyle="1" w:styleId="KNormal">
    <w:name w:val="KNormal"/>
    <w:uiPriority w:val="99"/>
    <w:rsid w:val="00A26EC5"/>
    <w:pPr>
      <w:spacing w:before="120" w:after="120"/>
    </w:pPr>
    <w:rPr>
      <w:rFonts w:ascii="Arial" w:hAnsi="Arial" w:cs="Times New Roman"/>
      <w:lang w:bidi="ar-SA"/>
    </w:rPr>
  </w:style>
  <w:style w:type="character" w:styleId="Emphasis">
    <w:name w:val="Emphasis"/>
    <w:uiPriority w:val="20"/>
    <w:qFormat/>
    <w:rsid w:val="002E5BF6"/>
    <w:rPr>
      <w:rFonts w:cs="Times New Roman"/>
      <w:color w:val="auto"/>
    </w:rPr>
  </w:style>
  <w:style w:type="character" w:customStyle="1" w:styleId="st1">
    <w:name w:val="st1"/>
    <w:rsid w:val="002E5BF6"/>
    <w:rPr>
      <w:rFonts w:cs="Times New Roman"/>
    </w:rPr>
  </w:style>
  <w:style w:type="paragraph" w:styleId="HTMLPreformatted">
    <w:name w:val="HTML Preformatted"/>
    <w:basedOn w:val="Normal"/>
    <w:link w:val="HTMLPreformattedChar"/>
    <w:uiPriority w:val="99"/>
    <w:rsid w:val="00032B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semiHidden/>
    <w:locked/>
    <w:rsid w:val="006058DD"/>
    <w:rPr>
      <w:rFonts w:ascii="Courier New" w:hAnsi="Courier New" w:cs="Times New Roman"/>
      <w:sz w:val="25"/>
      <w:szCs w:val="25"/>
    </w:rPr>
  </w:style>
  <w:style w:type="character" w:customStyle="1" w:styleId="Heading8Char1">
    <w:name w:val="Heading 8 Char1"/>
    <w:rsid w:val="00EC330D"/>
    <w:rPr>
      <w:rFonts w:ascii="Times New Roman" w:hAnsi="Times New Roman" w:cs="EucrosiaUPC"/>
      <w:b/>
      <w:bCs/>
      <w:sz w:val="32"/>
      <w:szCs w:val="32"/>
      <w:lang w:bidi="th-TH"/>
    </w:rPr>
  </w:style>
  <w:style w:type="character" w:customStyle="1" w:styleId="apple-converted-space">
    <w:name w:val="apple-converted-space"/>
    <w:basedOn w:val="DefaultParagraphFont"/>
    <w:rsid w:val="008F049A"/>
  </w:style>
  <w:style w:type="paragraph" w:styleId="Revision">
    <w:name w:val="Revision"/>
    <w:hidden/>
    <w:uiPriority w:val="99"/>
    <w:semiHidden/>
    <w:rsid w:val="00A901FF"/>
    <w:rPr>
      <w:rFonts w:ascii="Arial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44629F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44629F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Heading4Char1">
    <w:name w:val="Heading 4 Char1"/>
    <w:rsid w:val="00566FF1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566FF1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566FF1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566FF1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1">
    <w:name w:val="Heading 9 Char1"/>
    <w:rsid w:val="00566FF1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566FF1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566FF1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566FF1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566FF1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566FF1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566FF1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566FF1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566FF1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566FF1"/>
    <w:rPr>
      <w:rFonts w:ascii="Arial" w:eastAsia="Times New Roman" w:hAnsi="Arial" w:cs="Times New Roman"/>
      <w:sz w:val="18"/>
      <w:szCs w:val="18"/>
    </w:rPr>
  </w:style>
  <w:style w:type="character" w:customStyle="1" w:styleId="atn">
    <w:name w:val="atn"/>
    <w:basedOn w:val="DefaultParagraphFont"/>
    <w:rsid w:val="00566FF1"/>
  </w:style>
  <w:style w:type="character" w:customStyle="1" w:styleId="alt-edited1">
    <w:name w:val="alt-edited1"/>
    <w:rsid w:val="00566FF1"/>
    <w:rPr>
      <w:color w:val="4D90F0"/>
    </w:rPr>
  </w:style>
  <w:style w:type="table" w:customStyle="1" w:styleId="TableGridLight1">
    <w:name w:val="Table Grid Light1"/>
    <w:basedOn w:val="TableNormal"/>
    <w:uiPriority w:val="40"/>
    <w:rsid w:val="001E7786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blockChar">
    <w:name w:val="block Char"/>
    <w:aliases w:val="b Char"/>
    <w:link w:val="block"/>
    <w:locked/>
    <w:rsid w:val="00E71481"/>
    <w:rPr>
      <w:rFonts w:ascii="Arial" w:hAnsi="Arial" w:cs="Times New Roman"/>
      <w:sz w:val="18"/>
      <w:szCs w:val="20"/>
      <w:lang w:val="en-GB" w:eastAsia="en-US" w:bidi="ar-SA"/>
    </w:rPr>
  </w:style>
  <w:style w:type="paragraph" w:styleId="NoSpacing">
    <w:name w:val="No Spacing"/>
    <w:uiPriority w:val="1"/>
    <w:qFormat/>
    <w:rsid w:val="002D5DD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Pa01">
    <w:name w:val="Pa0+1"/>
    <w:basedOn w:val="Default"/>
    <w:next w:val="Default"/>
    <w:uiPriority w:val="99"/>
    <w:rsid w:val="00326C0E"/>
    <w:pPr>
      <w:spacing w:line="151" w:lineRule="atLeast"/>
    </w:pPr>
    <w:rPr>
      <w:rFonts w:ascii="Tesco" w:hAnsi="Tesco" w:cs="Angsana New"/>
      <w:color w:val="auto"/>
    </w:rPr>
  </w:style>
  <w:style w:type="paragraph" w:customStyle="1" w:styleId="FSBlank">
    <w:name w:val="FS_Blank"/>
    <w:basedOn w:val="Normal"/>
    <w:link w:val="FSBlankChar"/>
    <w:qFormat/>
    <w:rsid w:val="00CF7C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CF7CB1"/>
    <w:rPr>
      <w:rFonts w:ascii="Angsana New" w:eastAsia="MS Mincho" w:hAnsi="Angsan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1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9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9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2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9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2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1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2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93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8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7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54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5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7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9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8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65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5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6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1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5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5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1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4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1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1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2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7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26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6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66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35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0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74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06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9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3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1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4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3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5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2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3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7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7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7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32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325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325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325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8325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83258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83257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83258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83258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08325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083258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083258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083258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083258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0832588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832583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0832583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0832587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0832589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0832580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50832583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0832583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0832581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50832584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0832585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50832586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508325885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508325869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08325876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8325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325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325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325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325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8325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83258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8325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83258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83258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083258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083258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083258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083257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083258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083257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832584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0832588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0832580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0832587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0832587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50832582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0832579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0832588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5083258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0832587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50832581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508325793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508325894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0832587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8325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2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1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2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7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3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07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2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25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3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1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8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5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BEF75E-03CD-4798-A0AA-CEC02374E7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6</TotalTime>
  <Pages>8</Pages>
  <Words>3256</Words>
  <Characters>12438</Characters>
  <Application>Microsoft Office Word</Application>
  <DocSecurity>0</DocSecurity>
  <Lines>103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Thai GAAP FS Template</vt:lpstr>
      <vt:lpstr>Thai GAAP FS Template</vt:lpstr>
    </vt:vector>
  </TitlesOfParts>
  <Company>TOSHIBA</Company>
  <LinksUpToDate>false</LinksUpToDate>
  <CharactersWithSpaces>15663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GAAP FS Template</dc:title>
  <dc:subject/>
  <dc:creator>tadsong_h22</dc:creator>
  <cp:keywords/>
  <dc:description/>
  <cp:lastModifiedBy>Somjai, Nigonyanont</cp:lastModifiedBy>
  <cp:revision>3</cp:revision>
  <cp:lastPrinted>2018-11-20T11:38:00Z</cp:lastPrinted>
  <dcterms:created xsi:type="dcterms:W3CDTF">2018-11-21T08:48:00Z</dcterms:created>
  <dcterms:modified xsi:type="dcterms:W3CDTF">2018-11-21T08:55:00Z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Annual Financial Statement Template</vt:lpwstr>
  </property>
</Properties>
</file>